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A3" w:rsidRPr="00477343" w:rsidRDefault="00A039A3" w:rsidP="00A039A3">
      <w:pPr>
        <w:pStyle w:val="Header"/>
        <w:tabs>
          <w:tab w:val="right" w:pos="10440"/>
          <w:tab w:val="right" w:pos="13323"/>
        </w:tabs>
        <w:rPr>
          <w:b w:val="0"/>
          <w:sz w:val="24"/>
          <w:szCs w:val="24"/>
        </w:rPr>
      </w:pPr>
      <w:r w:rsidRPr="003D2895">
        <w:rPr>
          <w:b w:val="0"/>
          <w:sz w:val="24"/>
          <w:szCs w:val="24"/>
        </w:rPr>
        <w:t>3GPP TSG-RAN WG4 Meeting #</w:t>
      </w:r>
      <w:r w:rsidRPr="00B62564">
        <w:rPr>
          <w:rFonts w:eastAsia="SimSun" w:hint="eastAsia"/>
          <w:b w:val="0"/>
          <w:sz w:val="24"/>
          <w:szCs w:val="24"/>
        </w:rPr>
        <w:t>8</w:t>
      </w:r>
      <w:r>
        <w:rPr>
          <w:rFonts w:eastAsia="SimSun"/>
          <w:b w:val="0"/>
          <w:sz w:val="24"/>
          <w:szCs w:val="24"/>
        </w:rPr>
        <w:t>1</w:t>
      </w:r>
      <w:r w:rsidRPr="003D2895">
        <w:rPr>
          <w:b w:val="0"/>
          <w:sz w:val="24"/>
          <w:szCs w:val="24"/>
        </w:rPr>
        <w:tab/>
      </w:r>
      <w:r w:rsidR="007552E8">
        <w:rPr>
          <w:b w:val="0"/>
          <w:sz w:val="24"/>
          <w:szCs w:val="24"/>
        </w:rPr>
        <w:t>R4-1610</w:t>
      </w:r>
      <w:bookmarkStart w:id="0" w:name="_GoBack"/>
      <w:bookmarkEnd w:id="0"/>
      <w:r w:rsidR="007552E8">
        <w:rPr>
          <w:b w:val="0"/>
          <w:sz w:val="24"/>
          <w:szCs w:val="24"/>
        </w:rPr>
        <w:t>834</w:t>
      </w:r>
    </w:p>
    <w:p w:rsidR="00A039A3" w:rsidRPr="002C60E2" w:rsidRDefault="00A039A3" w:rsidP="00A039A3">
      <w:pPr>
        <w:pStyle w:val="Header"/>
        <w:tabs>
          <w:tab w:val="right" w:pos="9781"/>
          <w:tab w:val="right" w:pos="13323"/>
        </w:tabs>
        <w:outlineLvl w:val="0"/>
        <w:rPr>
          <w:rFonts w:eastAsia="SimSun"/>
          <w:b w:val="0"/>
          <w:sz w:val="24"/>
          <w:szCs w:val="24"/>
          <w:lang w:val="sv-SE"/>
        </w:rPr>
      </w:pPr>
      <w:bookmarkStart w:id="1" w:name="_Toc463825156"/>
      <w:r w:rsidRPr="002C60E2">
        <w:rPr>
          <w:rFonts w:eastAsia="SimSun"/>
          <w:b w:val="0"/>
          <w:sz w:val="24"/>
          <w:szCs w:val="24"/>
          <w:lang w:val="sv-SE"/>
        </w:rPr>
        <w:t>Reno, Nevada, USA, 14 - 18 November 2016</w:t>
      </w:r>
      <w:bookmarkEnd w:id="1"/>
    </w:p>
    <w:p w:rsidR="00A039A3" w:rsidRPr="002C60E2" w:rsidRDefault="00A039A3" w:rsidP="00A039A3">
      <w:pPr>
        <w:tabs>
          <w:tab w:val="left" w:pos="1985"/>
        </w:tabs>
        <w:spacing w:after="0"/>
        <w:rPr>
          <w:rFonts w:ascii="Arial" w:hAnsi="Arial" w:cs="Arial"/>
          <w:sz w:val="28"/>
          <w:lang w:val="sv-SE"/>
        </w:rPr>
      </w:pPr>
    </w:p>
    <w:p w:rsidR="00A039A3" w:rsidRPr="00BC53DE" w:rsidRDefault="00A039A3" w:rsidP="00A039A3">
      <w:pPr>
        <w:tabs>
          <w:tab w:val="left" w:pos="1985"/>
        </w:tabs>
        <w:spacing w:after="0"/>
        <w:rPr>
          <w:rFonts w:ascii="Arial" w:hAnsi="Arial" w:cs="Arial"/>
          <w:sz w:val="24"/>
          <w:szCs w:val="24"/>
          <w:lang w:val="sv-SE"/>
        </w:rPr>
      </w:pPr>
      <w:r w:rsidRPr="00BC53DE">
        <w:rPr>
          <w:rFonts w:ascii="Arial" w:hAnsi="Arial" w:cs="Arial"/>
          <w:sz w:val="24"/>
          <w:szCs w:val="24"/>
          <w:lang w:val="sv-SE"/>
        </w:rPr>
        <w:t>Agenda Item:</w:t>
      </w:r>
      <w:r w:rsidRPr="00BC53DE">
        <w:rPr>
          <w:rFonts w:ascii="Arial" w:hAnsi="Arial" w:cs="Arial"/>
          <w:sz w:val="24"/>
          <w:szCs w:val="24"/>
          <w:lang w:val="sv-SE"/>
        </w:rPr>
        <w:tab/>
      </w:r>
      <w:bookmarkStart w:id="2" w:name="Source"/>
      <w:bookmarkEnd w:id="2"/>
      <w:r w:rsidR="00AC166E" w:rsidRPr="00BC53DE">
        <w:rPr>
          <w:rFonts w:ascii="Arial" w:hAnsi="Arial" w:cs="Arial"/>
          <w:sz w:val="24"/>
          <w:szCs w:val="24"/>
          <w:lang w:val="sv-SE"/>
        </w:rPr>
        <w:t>8.18</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3" w:name="Title"/>
      <w:bookmarkEnd w:id="3"/>
      <w:r w:rsidR="0079002C">
        <w:rPr>
          <w:rFonts w:ascii="Arial" w:hAnsi="Arial" w:cs="Arial"/>
          <w:sz w:val="24"/>
          <w:szCs w:val="24"/>
        </w:rPr>
        <w:t>RAN4#81</w:t>
      </w:r>
      <w:r>
        <w:rPr>
          <w:rFonts w:ascii="Arial" w:hAnsi="Arial" w:cs="Arial"/>
          <w:sz w:val="24"/>
          <w:szCs w:val="24"/>
        </w:rPr>
        <w:t xml:space="preserve"> </w:t>
      </w:r>
      <w:r w:rsidR="00AC166E">
        <w:rPr>
          <w:rFonts w:ascii="Arial" w:hAnsi="Arial" w:cs="Arial"/>
          <w:sz w:val="24"/>
          <w:szCs w:val="24"/>
        </w:rPr>
        <w:t xml:space="preserve">Evening Adhoc </w:t>
      </w:r>
      <w:r>
        <w:rPr>
          <w:rFonts w:ascii="Arial" w:hAnsi="Arial" w:cs="Arial"/>
          <w:sz w:val="24"/>
          <w:szCs w:val="24"/>
        </w:rPr>
        <w:t>Me</w:t>
      </w:r>
      <w:r>
        <w:rPr>
          <w:rFonts w:ascii="Arial" w:hAnsi="Arial" w:cs="Arial"/>
          <w:bCs/>
          <w:sz w:val="24"/>
          <w:szCs w:val="24"/>
        </w:rPr>
        <w:t>eting report</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4" w:name="DocumentFor"/>
      <w:bookmarkEnd w:id="4"/>
      <w:r>
        <w:rPr>
          <w:rFonts w:ascii="Arial" w:hAnsi="Arial" w:cs="Arial"/>
          <w:sz w:val="24"/>
          <w:szCs w:val="24"/>
        </w:rPr>
        <w:t>Approval</w:t>
      </w:r>
    </w:p>
    <w:p w:rsidR="00A039A3" w:rsidRDefault="00A039A3" w:rsidP="00A039A3">
      <w:pPr>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spacing w:after="0"/>
        <w:rPr>
          <w:rFonts w:ascii="Arial" w:hAnsi="Arial" w:cs="Arial"/>
          <w:sz w:val="24"/>
        </w:rPr>
      </w:pPr>
    </w:p>
    <w:p w:rsidR="00A039A3" w:rsidRDefault="00A039A3" w:rsidP="00A039A3"/>
    <w:p w:rsidR="00A039A3" w:rsidRDefault="00A039A3" w:rsidP="00A039A3"/>
    <w:p w:rsidR="00A039A3" w:rsidRPr="00F059A2" w:rsidRDefault="00A039A3" w:rsidP="00810C20">
      <w:pPr>
        <w:pStyle w:val="Heading2"/>
        <w:rPr>
          <w:rFonts w:eastAsia="MS Mincho" w:cs="Arial"/>
          <w:highlight w:val="yellow"/>
        </w:rPr>
      </w:pPr>
      <w:r>
        <w:br w:type="page"/>
      </w:r>
    </w:p>
    <w:p w:rsidR="00D43618" w:rsidRDefault="00D43618" w:rsidP="00D43618">
      <w:pPr>
        <w:pStyle w:val="Heading2"/>
      </w:pPr>
      <w:bookmarkStart w:id="5" w:name="_Toc463347112"/>
      <w:bookmarkStart w:id="6" w:name="_Toc463825417"/>
      <w:r>
        <w:lastRenderedPageBreak/>
        <w:t>1</w:t>
      </w:r>
      <w:r>
        <w:tab/>
        <w:t>Approval of agenda</w:t>
      </w:r>
    </w:p>
    <w:p w:rsidR="008B0248" w:rsidRPr="008B0248" w:rsidRDefault="008B0248" w:rsidP="008B0248">
      <w:r>
        <w:t>OK</w:t>
      </w:r>
    </w:p>
    <w:p w:rsidR="00EC1578" w:rsidRPr="00EC1578" w:rsidRDefault="00EC1578" w:rsidP="00EC1578"/>
    <w:p w:rsidR="00792C29" w:rsidRDefault="00792C29" w:rsidP="00792C29">
      <w:pPr>
        <w:pStyle w:val="Heading2"/>
      </w:pPr>
      <w:r>
        <w:t>2</w:t>
      </w:r>
      <w:r>
        <w:tab/>
        <w:t>UE TX requirements</w:t>
      </w:r>
    </w:p>
    <w:p w:rsidR="008A1A08" w:rsidRDefault="00792C29" w:rsidP="008A1A08">
      <w:pPr>
        <w:pStyle w:val="Heading3"/>
      </w:pPr>
      <w:r>
        <w:t>2.1</w:t>
      </w:r>
      <w:r>
        <w:tab/>
      </w:r>
      <w:r w:rsidR="004355FC">
        <w:t>Maximum output power and tolerance</w:t>
      </w:r>
    </w:p>
    <w:p w:rsidR="008407EB" w:rsidRPr="008407EB" w:rsidRDefault="008407EB" w:rsidP="008407EB">
      <w:r>
        <w:t>23 dBm +2/-3 or 23 dBm +2/-3.5 dB for CA configurations (clause 6.2.2A)</w:t>
      </w:r>
    </w:p>
    <w:p w:rsidR="008407EB" w:rsidRPr="008407EB" w:rsidRDefault="008407EB" w:rsidP="008407EB"/>
    <w:p w:rsidR="00530AF3" w:rsidRDefault="00530AF3" w:rsidP="00530AF3">
      <w:pPr>
        <w:rPr>
          <w:rFonts w:ascii="Arial" w:hAnsi="Arial" w:cs="Arial"/>
          <w:b/>
        </w:rPr>
      </w:pPr>
      <w:r>
        <w:rPr>
          <w:rFonts w:ascii="Arial" w:hAnsi="Arial" w:cs="Arial"/>
          <w:b/>
        </w:rPr>
        <w:t xml:space="preserve">Discussion: </w:t>
      </w:r>
    </w:p>
    <w:p w:rsidR="008B0248" w:rsidRDefault="008B0248" w:rsidP="00530AF3">
      <w:r>
        <w:t xml:space="preserve">Nokia: </w:t>
      </w:r>
      <w:r w:rsidR="00954D84">
        <w:t xml:space="preserve">we propose to </w:t>
      </w:r>
      <w:r>
        <w:t>discuss the MPR first</w:t>
      </w:r>
    </w:p>
    <w:p w:rsidR="008B0248" w:rsidRDefault="008B0248" w:rsidP="00530AF3">
      <w:r>
        <w:t>Chair: only the lower tolerance affected?</w:t>
      </w:r>
    </w:p>
    <w:p w:rsidR="008B0248" w:rsidRDefault="008B0248" w:rsidP="00530AF3">
      <w:r>
        <w:t>Nokia: yes</w:t>
      </w:r>
    </w:p>
    <w:p w:rsidR="008B0248" w:rsidRDefault="008B0248" w:rsidP="00530AF3">
      <w:r>
        <w:t>Skyworks: is it interlaved waveformed only for MPR?</w:t>
      </w:r>
    </w:p>
    <w:p w:rsidR="008B0248" w:rsidRDefault="008B0248" w:rsidP="00530AF3">
      <w:r>
        <w:t>Nokia: some waveforms for which MPR is less than 2 dB then relevant</w:t>
      </w:r>
    </w:p>
    <w:p w:rsidR="00954D84" w:rsidRDefault="00954D84" w:rsidP="00530AF3">
      <w:r>
        <w:t>[discussion under agenda 2.2]</w:t>
      </w:r>
    </w:p>
    <w:p w:rsidR="00C83811" w:rsidRDefault="000C1730" w:rsidP="00530AF3">
      <w:r>
        <w:t>Chair: +2/-2 (single CC) since MPR is higher?</w:t>
      </w:r>
    </w:p>
    <w:p w:rsidR="000C1730" w:rsidRDefault="000C1730" w:rsidP="00530AF3">
      <w:r>
        <w:t xml:space="preserve">Skyworks: </w:t>
      </w:r>
      <w:r w:rsidR="00954D84">
        <w:t xml:space="preserve">we </w:t>
      </w:r>
      <w:r>
        <w:t>support</w:t>
      </w:r>
    </w:p>
    <w:p w:rsidR="000C1730" w:rsidRPr="008B0248" w:rsidRDefault="000C1730" w:rsidP="00530AF3">
      <w:r>
        <w:t>Huawei: consistent with other CA</w:t>
      </w:r>
    </w:p>
    <w:p w:rsidR="00376D63" w:rsidRDefault="00376D63" w:rsidP="00530AF3"/>
    <w:p w:rsidR="00530AF3" w:rsidRDefault="00530AF3" w:rsidP="00530AF3">
      <w:pPr>
        <w:rPr>
          <w:rFonts w:ascii="Arial" w:hAnsi="Arial" w:cs="Arial"/>
          <w:b/>
        </w:rPr>
      </w:pPr>
      <w:r>
        <w:rPr>
          <w:rFonts w:ascii="Arial" w:hAnsi="Arial" w:cs="Arial"/>
          <w:b/>
        </w:rPr>
        <w:t xml:space="preserve">Decision: </w:t>
      </w:r>
    </w:p>
    <w:p w:rsidR="000C1730" w:rsidRDefault="000C1730" w:rsidP="00530AF3">
      <w:pPr>
        <w:rPr>
          <w:rFonts w:ascii="Arial" w:hAnsi="Arial" w:cs="Arial"/>
          <w:b/>
        </w:rPr>
      </w:pPr>
      <w:r>
        <w:rPr>
          <w:rFonts w:ascii="Arial" w:hAnsi="Arial" w:cs="Arial"/>
          <w:b/>
        </w:rPr>
        <w:t xml:space="preserve">23 dBm +2/-3 dB for </w:t>
      </w:r>
      <w:r w:rsidR="00954D84">
        <w:rPr>
          <w:rFonts w:ascii="Arial" w:hAnsi="Arial" w:cs="Arial"/>
          <w:b/>
        </w:rPr>
        <w:t xml:space="preserve">the </w:t>
      </w:r>
      <w:r>
        <w:rPr>
          <w:rFonts w:ascii="Arial" w:hAnsi="Arial" w:cs="Arial"/>
          <w:b/>
        </w:rPr>
        <w:t>CA configuration</w:t>
      </w:r>
      <w:r w:rsidR="00954D84">
        <w:rPr>
          <w:rFonts w:ascii="Arial" w:hAnsi="Arial" w:cs="Arial"/>
          <w:b/>
        </w:rPr>
        <w:t>s</w:t>
      </w:r>
    </w:p>
    <w:p w:rsidR="00530AF3" w:rsidRPr="00530AF3" w:rsidRDefault="00530AF3" w:rsidP="00530AF3">
      <w:r>
        <w:rPr>
          <w:rFonts w:ascii="Arial" w:hAnsi="Arial" w:cs="Arial"/>
          <w:b/>
        </w:rPr>
        <w:tab/>
      </w:r>
      <w:r>
        <w:rPr>
          <w:rFonts w:ascii="Arial" w:hAnsi="Arial" w:cs="Arial"/>
          <w:b/>
        </w:rPr>
        <w:tab/>
      </w:r>
    </w:p>
    <w:p w:rsidR="00792C29" w:rsidRDefault="00792C29" w:rsidP="00792C29">
      <w:pPr>
        <w:pStyle w:val="Heading3"/>
      </w:pPr>
      <w:r>
        <w:t>2.2</w:t>
      </w:r>
      <w:r>
        <w:tab/>
      </w:r>
      <w:r w:rsidR="004355FC">
        <w:t>MPR with NS_01 (compliance with ACLR1 and general SEM)</w:t>
      </w:r>
    </w:p>
    <w:p w:rsidR="00EC1578" w:rsidRPr="00EC1578" w:rsidRDefault="00EC1578" w:rsidP="00EC1578">
      <w:pPr>
        <w:rPr>
          <w:i/>
        </w:rPr>
      </w:pPr>
      <w:r w:rsidRPr="00EC1578">
        <w:rPr>
          <w:i/>
        </w:rPr>
        <w:t>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tblGrid>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Modulation</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MPR (dB)</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QPSK</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16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64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162082" w:rsidRPr="00BA3134" w:rsidTr="00162082">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256 QAM</w:t>
            </w:r>
          </w:p>
        </w:tc>
        <w:tc>
          <w:tcPr>
            <w:tcW w:w="1276" w:type="dxa"/>
            <w:shd w:val="clear" w:color="auto" w:fill="auto"/>
            <w:vAlign w:val="center"/>
          </w:tcPr>
          <w:p w:rsidR="00162082" w:rsidRPr="00AD6B0D" w:rsidRDefault="001620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TBD</w:t>
            </w:r>
          </w:p>
        </w:tc>
      </w:tr>
    </w:tbl>
    <w:p w:rsidR="00EC1578" w:rsidRDefault="00EC1578" w:rsidP="00EC1578"/>
    <w:p w:rsidR="00EC1578" w:rsidRPr="00EC1578" w:rsidRDefault="00EC1578" w:rsidP="00EC1578">
      <w:pPr>
        <w:rPr>
          <w:i/>
        </w:rPr>
      </w:pPr>
      <w:r w:rsidRPr="00EC1578">
        <w:rPr>
          <w:i/>
        </w:rPr>
        <w:t xml:space="preserve">Ericsson: </w:t>
      </w:r>
    </w:p>
    <w:p w:rsidR="00EC1578" w:rsidRDefault="00EC1578" w:rsidP="00EC1578">
      <w:r>
        <w:t>2 dB for all modulation formats</w:t>
      </w:r>
    </w:p>
    <w:p w:rsidR="00EC1578" w:rsidRPr="00162082" w:rsidRDefault="00EC1578" w:rsidP="00EC1578">
      <w:pPr>
        <w:rPr>
          <w:i/>
        </w:rPr>
      </w:pPr>
      <w:r w:rsidRPr="00162082">
        <w:rPr>
          <w:i/>
        </w:rPr>
        <w:t>Skyworks</w:t>
      </w:r>
      <w:r w:rsidR="00162082" w:rsidRPr="00162082">
        <w:rPr>
          <w:i/>
        </w:rPr>
        <w:t>:</w:t>
      </w:r>
    </w:p>
    <w:tbl>
      <w:tblPr>
        <w:tblW w:w="5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894"/>
        <w:gridCol w:w="894"/>
      </w:tblGrid>
      <w:tr w:rsidR="00162082" w:rsidRPr="00BA3134" w:rsidTr="00162082">
        <w:tc>
          <w:tcPr>
            <w:tcW w:w="1217" w:type="dxa"/>
            <w:vMerge w:val="restart"/>
            <w:shd w:val="clear" w:color="auto" w:fill="auto"/>
            <w:vAlign w:val="center"/>
          </w:tcPr>
          <w:p w:rsidR="00162082" w:rsidRPr="00BA3134" w:rsidRDefault="00162082" w:rsidP="008B0248">
            <w:pPr>
              <w:spacing w:after="0"/>
              <w:jc w:val="center"/>
              <w:rPr>
                <w:b/>
                <w:lang w:val="en-US"/>
              </w:rPr>
            </w:pPr>
            <w:r w:rsidRPr="00BA3134">
              <w:rPr>
                <w:b/>
                <w:lang w:val="en-US"/>
              </w:rPr>
              <w:t>Modulation</w:t>
            </w:r>
          </w:p>
        </w:tc>
        <w:tc>
          <w:tcPr>
            <w:tcW w:w="3788" w:type="dxa"/>
            <w:gridSpan w:val="2"/>
            <w:shd w:val="clear" w:color="auto" w:fill="auto"/>
          </w:tcPr>
          <w:p w:rsidR="00162082" w:rsidRPr="00BA3134" w:rsidRDefault="00162082" w:rsidP="008B0248">
            <w:pPr>
              <w:spacing w:after="0"/>
              <w:jc w:val="center"/>
              <w:rPr>
                <w:b/>
                <w:lang w:val="en-US"/>
              </w:rPr>
            </w:pPr>
            <w:r w:rsidRPr="00BA3134">
              <w:rPr>
                <w:b/>
                <w:lang w:val="en-US"/>
              </w:rPr>
              <w:t>RB allocation</w:t>
            </w:r>
          </w:p>
        </w:tc>
      </w:tr>
      <w:tr w:rsidR="00162082" w:rsidRPr="00BA3134" w:rsidTr="00162082">
        <w:tc>
          <w:tcPr>
            <w:tcW w:w="1217" w:type="dxa"/>
            <w:vMerge/>
            <w:shd w:val="clear" w:color="auto" w:fill="auto"/>
          </w:tcPr>
          <w:p w:rsidR="00162082" w:rsidRPr="00BA3134" w:rsidRDefault="00162082" w:rsidP="008B0248">
            <w:pPr>
              <w:spacing w:after="0"/>
              <w:jc w:val="center"/>
              <w:rPr>
                <w:b/>
                <w:lang w:val="en-US"/>
              </w:rPr>
            </w:pPr>
          </w:p>
        </w:tc>
        <w:tc>
          <w:tcPr>
            <w:tcW w:w="2894" w:type="dxa"/>
            <w:shd w:val="clear" w:color="auto" w:fill="auto"/>
          </w:tcPr>
          <w:p w:rsidR="00162082" w:rsidRPr="00BA3134" w:rsidRDefault="00162082" w:rsidP="008B0248">
            <w:pPr>
              <w:spacing w:after="0"/>
              <w:jc w:val="center"/>
              <w:rPr>
                <w:b/>
                <w:lang w:val="en-US"/>
              </w:rPr>
            </w:pPr>
            <w:r w:rsidRPr="00BA3134">
              <w:rPr>
                <w:b/>
                <w:lang w:val="en-US"/>
              </w:rPr>
              <w:t>10, 20, 30, 40, 50, 60, 80, 90RB</w:t>
            </w:r>
          </w:p>
        </w:tc>
        <w:tc>
          <w:tcPr>
            <w:tcW w:w="894" w:type="dxa"/>
            <w:shd w:val="clear" w:color="auto" w:fill="auto"/>
          </w:tcPr>
          <w:p w:rsidR="00162082" w:rsidRPr="00BA3134" w:rsidRDefault="00162082" w:rsidP="008B0248">
            <w:pPr>
              <w:spacing w:after="0"/>
              <w:jc w:val="center"/>
              <w:rPr>
                <w:b/>
                <w:lang w:val="en-US"/>
              </w:rPr>
            </w:pPr>
            <w:r w:rsidRPr="00BA3134">
              <w:rPr>
                <w:b/>
                <w:lang w:val="en-US"/>
              </w:rPr>
              <w:t>100RB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QPSK</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b/>
                <w:lang w:val="en-US"/>
              </w:rPr>
              <w:t>0dB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16QAM</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lastRenderedPageBreak/>
              <w:t>64QAM</w:t>
            </w:r>
          </w:p>
        </w:tc>
        <w:tc>
          <w:tcPr>
            <w:tcW w:w="2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162082" w:rsidRPr="00BA3134" w:rsidRDefault="00162082" w:rsidP="008B0248">
            <w:pPr>
              <w:spacing w:after="0"/>
              <w:jc w:val="center"/>
              <w:rPr>
                <w:b/>
                <w:lang w:val="en-US"/>
              </w:rPr>
            </w:pPr>
            <w:r w:rsidRPr="00BA3134">
              <w:rPr>
                <w:rFonts w:cs="Arial"/>
                <w:b/>
              </w:rPr>
              <w:t xml:space="preserve">≤ </w:t>
            </w:r>
            <w:r w:rsidRPr="00BA3134">
              <w:rPr>
                <w:b/>
                <w:lang w:val="en-US"/>
              </w:rPr>
              <w:t>2dB</w:t>
            </w:r>
          </w:p>
        </w:tc>
      </w:tr>
      <w:tr w:rsidR="00162082" w:rsidRPr="00BA3134" w:rsidTr="00162082">
        <w:tc>
          <w:tcPr>
            <w:tcW w:w="1217" w:type="dxa"/>
            <w:shd w:val="clear" w:color="auto" w:fill="auto"/>
          </w:tcPr>
          <w:p w:rsidR="00162082" w:rsidRPr="00BA3134" w:rsidRDefault="00162082" w:rsidP="008B0248">
            <w:pPr>
              <w:spacing w:after="0"/>
              <w:jc w:val="center"/>
              <w:rPr>
                <w:b/>
                <w:lang w:val="en-US"/>
              </w:rPr>
            </w:pPr>
            <w:r w:rsidRPr="00BA3134">
              <w:rPr>
                <w:b/>
                <w:lang w:val="en-US"/>
              </w:rPr>
              <w:t>256QAM</w:t>
            </w:r>
          </w:p>
        </w:tc>
        <w:tc>
          <w:tcPr>
            <w:tcW w:w="2894" w:type="dxa"/>
            <w:shd w:val="clear" w:color="auto" w:fill="auto"/>
          </w:tcPr>
          <w:p w:rsidR="00162082" w:rsidRPr="00BA3134" w:rsidRDefault="00162082" w:rsidP="008B0248">
            <w:pPr>
              <w:spacing w:after="0"/>
              <w:jc w:val="center"/>
              <w:rPr>
                <w:rFonts w:cs="Arial"/>
                <w:b/>
              </w:rPr>
            </w:pPr>
            <w:r w:rsidRPr="00BA3134">
              <w:rPr>
                <w:rFonts w:cs="Arial"/>
                <w:b/>
              </w:rPr>
              <w:t xml:space="preserve">≤ </w:t>
            </w:r>
            <w:r w:rsidRPr="00BA3134">
              <w:rPr>
                <w:b/>
                <w:lang w:val="en-US"/>
              </w:rPr>
              <w:t>3.5dB</w:t>
            </w:r>
          </w:p>
        </w:tc>
        <w:tc>
          <w:tcPr>
            <w:tcW w:w="894" w:type="dxa"/>
            <w:shd w:val="clear" w:color="auto" w:fill="auto"/>
          </w:tcPr>
          <w:p w:rsidR="00162082" w:rsidRPr="00BA3134" w:rsidRDefault="00162082" w:rsidP="008B0248">
            <w:pPr>
              <w:spacing w:after="0"/>
              <w:jc w:val="center"/>
              <w:rPr>
                <w:rFonts w:cs="Arial"/>
                <w:b/>
              </w:rPr>
            </w:pPr>
            <w:r w:rsidRPr="00BA3134">
              <w:rPr>
                <w:rFonts w:cs="Arial"/>
                <w:b/>
              </w:rPr>
              <w:t xml:space="preserve">≤ </w:t>
            </w:r>
            <w:r w:rsidRPr="00BA3134">
              <w:rPr>
                <w:b/>
                <w:lang w:val="en-US"/>
              </w:rPr>
              <w:t>3.5dB</w:t>
            </w:r>
          </w:p>
        </w:tc>
      </w:tr>
    </w:tbl>
    <w:p w:rsidR="00162082" w:rsidRDefault="00162082" w:rsidP="00EC1578"/>
    <w:p w:rsidR="00EC1578" w:rsidRPr="00162082" w:rsidRDefault="00EC1578" w:rsidP="00EC1578">
      <w:pPr>
        <w:rPr>
          <w:i/>
        </w:rPr>
      </w:pPr>
    </w:p>
    <w:p w:rsidR="00EC1578" w:rsidRPr="00162082" w:rsidRDefault="00EC1578" w:rsidP="00EC1578">
      <w:pPr>
        <w:rPr>
          <w:i/>
        </w:rPr>
      </w:pPr>
      <w:r w:rsidRPr="00162082">
        <w:rPr>
          <w:i/>
        </w:rPr>
        <w:t>Mediatek:</w:t>
      </w:r>
    </w:p>
    <w:p w:rsidR="00EC1578" w:rsidRDefault="00EC1578" w:rsidP="00EC1578">
      <w:pPr>
        <w:spacing w:after="120"/>
        <w:jc w:val="both"/>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2</w:t>
      </w:r>
      <w:r w:rsidRPr="00EF368C">
        <w:rPr>
          <w:b/>
          <w:lang w:val="en-US"/>
        </w:rPr>
        <w:t xml:space="preserve">: </w:t>
      </w:r>
      <w:r>
        <w:rPr>
          <w:rFonts w:eastAsia="PMingLiU" w:hint="eastAsia"/>
          <w:b/>
          <w:lang w:val="en-US" w:eastAsia="zh-TW"/>
        </w:rPr>
        <w:t>3 dB MPR could be defined for eLAA interlaced waveforms in Table I to meet 30 dB E-UTRA ACLR</w:t>
      </w: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p>
    <w:p w:rsidR="000359AD" w:rsidRDefault="000359AD" w:rsidP="00EC1578">
      <w:pPr>
        <w:spacing w:after="120"/>
        <w:jc w:val="both"/>
        <w:rPr>
          <w:rFonts w:eastAsia="PMingLiU"/>
          <w:b/>
          <w:lang w:val="en-US" w:eastAsia="zh-TW"/>
        </w:rPr>
      </w:pPr>
      <w:r>
        <w:rPr>
          <w:rFonts w:eastAsia="PMingLiU"/>
          <w:b/>
          <w:lang w:val="en-US" w:eastAsia="zh-TW"/>
        </w:rPr>
        <w:t xml:space="preserve">Alignment of results </w:t>
      </w:r>
    </w:p>
    <w:p w:rsidR="000359AD" w:rsidRPr="00EC1578" w:rsidRDefault="000359AD" w:rsidP="00EC1578">
      <w:pPr>
        <w:spacing w:after="120"/>
        <w:jc w:val="both"/>
        <w:rPr>
          <w:rFonts w:eastAsia="PMingLiU"/>
          <w:b/>
          <w:lang w:val="en-US" w:eastAsia="zh-TW"/>
        </w:rPr>
      </w:pPr>
      <w:r>
        <w:rPr>
          <w:noProof/>
          <w:lang w:val="sv-SE" w:eastAsia="sv-SE"/>
        </w:rPr>
        <w:drawing>
          <wp:inline distT="0" distB="0" distL="0" distR="0" wp14:anchorId="601FAF96" wp14:editId="3DF22E67">
            <wp:extent cx="5480090" cy="15697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0807" cy="1587112"/>
                    </a:xfrm>
                    <a:prstGeom prst="rect">
                      <a:avLst/>
                    </a:prstGeom>
                  </pic:spPr>
                </pic:pic>
              </a:graphicData>
            </a:graphic>
          </wp:inline>
        </w:drawing>
      </w:r>
    </w:p>
    <w:p w:rsidR="00AE5182" w:rsidRDefault="00AE5182" w:rsidP="00530AF3">
      <w:pPr>
        <w:rPr>
          <w:rFonts w:ascii="Arial" w:hAnsi="Arial" w:cs="Arial"/>
          <w:b/>
        </w:rPr>
      </w:pPr>
    </w:p>
    <w:p w:rsidR="00530AF3" w:rsidRDefault="00530AF3" w:rsidP="00530AF3">
      <w:pPr>
        <w:rPr>
          <w:rFonts w:ascii="Arial" w:hAnsi="Arial" w:cs="Arial"/>
          <w:b/>
        </w:rPr>
      </w:pPr>
      <w:r>
        <w:rPr>
          <w:rFonts w:ascii="Arial" w:hAnsi="Arial" w:cs="Arial"/>
          <w:b/>
        </w:rPr>
        <w:t xml:space="preserve">Discussion: </w:t>
      </w:r>
    </w:p>
    <w:p w:rsidR="004355FC" w:rsidRDefault="008B0248" w:rsidP="00530AF3">
      <w:r>
        <w:t xml:space="preserve">Qualcomm: </w:t>
      </w:r>
      <w:r w:rsidR="00954D84">
        <w:t xml:space="preserve">the table above is an </w:t>
      </w:r>
      <w:r>
        <w:t>interpretation of the results in the contributions</w:t>
      </w:r>
    </w:p>
    <w:p w:rsidR="008B0248" w:rsidRDefault="008B0248" w:rsidP="00530AF3">
      <w:r>
        <w:t>Skyworks: is this only interlaced waveforms</w:t>
      </w:r>
      <w:r w:rsidR="00954D84">
        <w:t>?</w:t>
      </w:r>
    </w:p>
    <w:p w:rsidR="008B0248" w:rsidRDefault="008B0248" w:rsidP="00530AF3">
      <w:r>
        <w:t xml:space="preserve">Chair: </w:t>
      </w:r>
      <w:r w:rsidR="00954D84">
        <w:t>one value</w:t>
      </w:r>
      <w:r>
        <w:t xml:space="preserve"> for all waveforms</w:t>
      </w:r>
      <w:r w:rsidR="00C047D3">
        <w:t>/modulation formats</w:t>
      </w:r>
      <w:r>
        <w:t>?</w:t>
      </w:r>
    </w:p>
    <w:p w:rsidR="008B0248" w:rsidRDefault="00C047D3" w:rsidP="00530AF3">
      <w:r>
        <w:t xml:space="preserve">Skyworks: </w:t>
      </w:r>
      <w:r w:rsidR="00954D84">
        <w:t xml:space="preserve">we </w:t>
      </w:r>
      <w:r>
        <w:t xml:space="preserve">agree if all partial allocations </w:t>
      </w:r>
    </w:p>
    <w:p w:rsidR="008B0248" w:rsidRDefault="00C047D3" w:rsidP="00530AF3">
      <w:r>
        <w:t>Skyworks: one number for full allocation, and one for partial (per modulation)</w:t>
      </w:r>
    </w:p>
    <w:p w:rsidR="008833D6" w:rsidRDefault="00C047D3" w:rsidP="00530AF3">
      <w:r>
        <w:t>Qualcomm: what is the practical value?</w:t>
      </w:r>
    </w:p>
    <w:p w:rsidR="00C047D3" w:rsidRDefault="00C047D3" w:rsidP="00530AF3">
      <w:r>
        <w:t>Skyworks: it was a simplification to group all the partial allocation</w:t>
      </w:r>
      <w:r w:rsidR="00954D84">
        <w:t>s</w:t>
      </w:r>
    </w:p>
    <w:p w:rsidR="00C047D3" w:rsidRDefault="00C047D3" w:rsidP="00530AF3">
      <w:r>
        <w:t xml:space="preserve">Nokia: </w:t>
      </w:r>
      <w:r w:rsidR="00954D84">
        <w:t xml:space="preserve">let’s first </w:t>
      </w:r>
      <w:r>
        <w:t>discuss the number for partial allocation</w:t>
      </w:r>
    </w:p>
    <w:p w:rsidR="00C047D3" w:rsidRDefault="00C047D3" w:rsidP="00530AF3">
      <w:r>
        <w:t>Skyworks: QPSK and 16QAM the PAPR is quite high so not so much difference</w:t>
      </w:r>
      <w:r w:rsidR="008833D6">
        <w:t xml:space="preserve">, </w:t>
      </w:r>
      <w:r w:rsidR="00954D84">
        <w:t xml:space="preserve">we have also </w:t>
      </w:r>
      <w:r w:rsidR="008833D6">
        <w:t xml:space="preserve">also </w:t>
      </w:r>
      <w:r w:rsidR="00954D84">
        <w:t xml:space="preserve">made </w:t>
      </w:r>
      <w:r w:rsidR="008833D6">
        <w:t>measurements on a wifi PA</w:t>
      </w:r>
    </w:p>
    <w:p w:rsidR="008833D6" w:rsidRDefault="008833D6" w:rsidP="00530AF3">
      <w:r>
        <w:t>Qualcomm: 5 GHz proptype LTE PA also a 3.5 Ghz PA</w:t>
      </w:r>
    </w:p>
    <w:p w:rsidR="008833D6" w:rsidRDefault="008833D6" w:rsidP="00530AF3">
      <w:r>
        <w:t>Nokia: 2.5 dB for QPSK</w:t>
      </w:r>
    </w:p>
    <w:p w:rsidR="008833D6" w:rsidRDefault="008833D6" w:rsidP="00530AF3">
      <w:r>
        <w:t xml:space="preserve">Qualcomm: our measurements showed 3 dB, </w:t>
      </w:r>
      <w:r w:rsidR="00954D84">
        <w:t xml:space="preserve">is this </w:t>
      </w:r>
      <w:r>
        <w:t>acceptable?</w:t>
      </w:r>
    </w:p>
    <w:p w:rsidR="008833D6" w:rsidRDefault="008833D6" w:rsidP="00530AF3">
      <w:r>
        <w:t>Qualcomm: this will not preclude using a wifi PA</w:t>
      </w:r>
    </w:p>
    <w:p w:rsidR="008833D6" w:rsidRDefault="008833D6" w:rsidP="00530AF3">
      <w:r>
        <w:lastRenderedPageBreak/>
        <w:t>Nokia: 2.5 dB in brackets makes sense</w:t>
      </w:r>
    </w:p>
    <w:p w:rsidR="008833D6" w:rsidRDefault="008833D6" w:rsidP="00530AF3">
      <w:r>
        <w:t>Skyworks: one reason why we are not ready to accept high MPR since further relaxed by the tolerance</w:t>
      </w:r>
    </w:p>
    <w:p w:rsidR="008833D6" w:rsidRDefault="008833D6" w:rsidP="00530AF3">
      <w:r>
        <w:t>Qualcomm: if we are limited by 10 dBm/MHz?</w:t>
      </w:r>
    </w:p>
    <w:p w:rsidR="008833D6" w:rsidRDefault="008833D6" w:rsidP="00530AF3">
      <w:r>
        <w:t>Skyworks: only relevant for 10 RB allocation</w:t>
      </w:r>
    </w:p>
    <w:p w:rsidR="008833D6" w:rsidRDefault="008833D6" w:rsidP="00530AF3">
      <w:r>
        <w:t>Nokia: 3 dB for 16QAM in brackets?</w:t>
      </w:r>
    </w:p>
    <w:p w:rsidR="008833D6" w:rsidRDefault="00C83811" w:rsidP="00530AF3">
      <w:r>
        <w:t>Skyworks: why 1 dB difference between 16 and 64 from Qualcomm</w:t>
      </w:r>
      <w:r w:rsidR="00954D84">
        <w:t>?</w:t>
      </w:r>
    </w:p>
    <w:p w:rsidR="00C83811" w:rsidRDefault="00C83811" w:rsidP="00530AF3">
      <w:r>
        <w:t>Qualcomm: 64 was dominated by EVM, EVM was not checked against</w:t>
      </w:r>
    </w:p>
    <w:p w:rsidR="00C83811" w:rsidRDefault="00C83811" w:rsidP="00530AF3">
      <w:r>
        <w:t>Skyworks: we are ready to admit we tested against 5% EVM</w:t>
      </w:r>
    </w:p>
    <w:p w:rsidR="00C83811" w:rsidRDefault="00C83811" w:rsidP="00530AF3">
      <w:r>
        <w:t>Qualcomm: EVM was dominating at 64QAM</w:t>
      </w:r>
    </w:p>
    <w:p w:rsidR="00C83811" w:rsidRDefault="00C83811" w:rsidP="00530AF3">
      <w:r>
        <w:t>Nokia: not sure we used EVM, we can accept higher value</w:t>
      </w:r>
    </w:p>
    <w:p w:rsidR="00C83811" w:rsidRDefault="00C83811" w:rsidP="00530AF3">
      <w:r>
        <w:t>Chair: [3.5 dB] for 64QAM</w:t>
      </w:r>
    </w:p>
    <w:p w:rsidR="00C83811" w:rsidRDefault="00C83811" w:rsidP="00530AF3">
      <w:r>
        <w:t>Skyworks: 0.5 dB could work</w:t>
      </w:r>
    </w:p>
    <w:p w:rsidR="00C83811" w:rsidRDefault="00C83811" w:rsidP="00530AF3">
      <w:r>
        <w:t>Qualcomm: 3, 3 and 4 dB for QPSK, 16QAM and 64QAM</w:t>
      </w:r>
    </w:p>
    <w:p w:rsidR="00530AF3" w:rsidRDefault="00530AF3" w:rsidP="00530AF3">
      <w:pPr>
        <w:rPr>
          <w:rFonts w:ascii="Arial" w:hAnsi="Arial" w:cs="Arial"/>
          <w:b/>
        </w:rPr>
      </w:pPr>
      <w:r>
        <w:rPr>
          <w:rFonts w:ascii="Arial" w:hAnsi="Arial" w:cs="Arial"/>
          <w:b/>
        </w:rPr>
        <w:t xml:space="preserve">Decision: </w:t>
      </w:r>
    </w:p>
    <w:p w:rsidR="00C047D3" w:rsidRDefault="00C047D3" w:rsidP="00530AF3">
      <w:pPr>
        <w:rPr>
          <w:b/>
        </w:rPr>
      </w:pPr>
      <w:r w:rsidRPr="00C047D3">
        <w:rPr>
          <w:b/>
        </w:rPr>
        <w:t xml:space="preserve">one number for full allocation, and one for partial </w:t>
      </w:r>
      <w:r>
        <w:rPr>
          <w:b/>
        </w:rPr>
        <w:t xml:space="preserve">allocation </w:t>
      </w:r>
      <w:r w:rsidRPr="00C047D3">
        <w:rPr>
          <w:b/>
        </w:rPr>
        <w:t>(per modulation)</w:t>
      </w:r>
    </w:p>
    <w:p w:rsidR="008833D6" w:rsidRDefault="008833D6" w:rsidP="00530AF3">
      <w:pPr>
        <w:rPr>
          <w:b/>
        </w:rPr>
      </w:pPr>
      <w:r>
        <w:rPr>
          <w:b/>
        </w:rPr>
        <w:t xml:space="preserve">Partial allocation: </w:t>
      </w:r>
      <w:r w:rsidR="00C83811">
        <w:rPr>
          <w:b/>
        </w:rPr>
        <w:t>[2.5-3</w:t>
      </w:r>
      <w:r>
        <w:rPr>
          <w:b/>
        </w:rPr>
        <w:t xml:space="preserve">] for QPSK, [3] for 16QAM, </w:t>
      </w:r>
      <w:r w:rsidR="00C83811">
        <w:rPr>
          <w:b/>
        </w:rPr>
        <w:t>[4] dB for 64QAM</w:t>
      </w:r>
    </w:p>
    <w:p w:rsidR="00530AF3" w:rsidRPr="00530AF3" w:rsidRDefault="00530AF3" w:rsidP="00530AF3">
      <w:r>
        <w:rPr>
          <w:rFonts w:ascii="Arial" w:hAnsi="Arial" w:cs="Arial"/>
          <w:b/>
        </w:rPr>
        <w:tab/>
      </w:r>
      <w:r>
        <w:rPr>
          <w:rFonts w:ascii="Arial" w:hAnsi="Arial" w:cs="Arial"/>
          <w:b/>
        </w:rPr>
        <w:tab/>
      </w:r>
    </w:p>
    <w:p w:rsidR="004355FC" w:rsidRDefault="005920BC" w:rsidP="00792C29">
      <w:pPr>
        <w:pStyle w:val="Heading3"/>
      </w:pPr>
      <w:r>
        <w:t>2.3</w:t>
      </w:r>
      <w:r w:rsidR="00792C29">
        <w:tab/>
      </w:r>
      <w:r w:rsidR="004355FC">
        <w:t>NS values and associated requirements</w:t>
      </w:r>
    </w:p>
    <w:p w:rsidR="00393DD8" w:rsidRDefault="008407EB" w:rsidP="007376DB">
      <w:r>
        <w:t xml:space="preserve">Frequency ranges to be considered for the first version of the specification: 5150-5350 MHz and 5470-5725 </w:t>
      </w:r>
      <w:r w:rsidR="00AE5182">
        <w:t>MHz</w:t>
      </w:r>
      <w:r>
        <w:t xml:space="preserve"> </w:t>
      </w:r>
      <w:r w:rsidR="00AE5182">
        <w:t>or larger?</w:t>
      </w:r>
    </w:p>
    <w:p w:rsidR="008407EB" w:rsidRDefault="008407EB" w:rsidP="008407EB">
      <w:pPr>
        <w:rPr>
          <w:rFonts w:ascii="Arial" w:hAnsi="Arial" w:cs="Arial"/>
          <w:b/>
        </w:rPr>
      </w:pPr>
      <w:r>
        <w:rPr>
          <w:rFonts w:ascii="Arial" w:hAnsi="Arial" w:cs="Arial"/>
          <w:b/>
        </w:rPr>
        <w:t xml:space="preserve">Discussion: </w:t>
      </w:r>
    </w:p>
    <w:p w:rsidR="008407EB" w:rsidRDefault="00A100A6" w:rsidP="008407EB">
      <w:r>
        <w:t xml:space="preserve">Skyworks: how to separate </w:t>
      </w:r>
      <w:r w:rsidR="00954D84">
        <w:t xml:space="preserve">the </w:t>
      </w:r>
      <w:r>
        <w:t>PSD requirements and channel edge requirements? Agree for the PSD limited cases</w:t>
      </w:r>
    </w:p>
    <w:p w:rsidR="00A100A6" w:rsidRDefault="00A100A6" w:rsidP="008407EB">
      <w:r>
        <w:t>Chair: will be differentiated in the</w:t>
      </w:r>
      <w:r w:rsidR="00954D84">
        <w:t xml:space="preserve"> </w:t>
      </w:r>
      <w:r>
        <w:t>requirements and the A-MPR</w:t>
      </w:r>
      <w:r w:rsidR="00954D84">
        <w:t xml:space="preserve"> tables by the carrier frequency</w:t>
      </w:r>
    </w:p>
    <w:p w:rsidR="001530F5" w:rsidRDefault="001530F5" w:rsidP="008407EB">
      <w:r>
        <w:t xml:space="preserve">Qualcomm: </w:t>
      </w:r>
      <w:r w:rsidR="00954D84">
        <w:t xml:space="preserve">we do </w:t>
      </w:r>
      <w:r>
        <w:t>not like to see UNII-3 excluded</w:t>
      </w:r>
    </w:p>
    <w:p w:rsidR="008407EB" w:rsidRDefault="008407EB" w:rsidP="008407EB">
      <w:pPr>
        <w:rPr>
          <w:rFonts w:ascii="Arial" w:hAnsi="Arial" w:cs="Arial"/>
          <w:b/>
        </w:rPr>
      </w:pPr>
      <w:r>
        <w:rPr>
          <w:rFonts w:ascii="Arial" w:hAnsi="Arial" w:cs="Arial"/>
          <w:b/>
        </w:rPr>
        <w:t xml:space="preserve">Decision: </w:t>
      </w:r>
    </w:p>
    <w:p w:rsidR="008407EB" w:rsidRPr="00FC56E4" w:rsidRDefault="00FC56E4" w:rsidP="008407EB">
      <w:pPr>
        <w:rPr>
          <w:b/>
        </w:rPr>
      </w:pPr>
      <w:r w:rsidRPr="00FC56E4">
        <w:rPr>
          <w:b/>
        </w:rPr>
        <w:t>Consider A-MPR and additional requirements for UNII-3</w:t>
      </w:r>
      <w:r>
        <w:rPr>
          <w:b/>
        </w:rPr>
        <w:t xml:space="preserve"> in addition to </w:t>
      </w:r>
      <w:r w:rsidRPr="00FC56E4">
        <w:rPr>
          <w:b/>
        </w:rPr>
        <w:t>5150-5350 MHz and 5470-5725 MHz</w:t>
      </w:r>
    </w:p>
    <w:p w:rsidR="004355FC" w:rsidRDefault="004355FC" w:rsidP="00792C29">
      <w:pPr>
        <w:pStyle w:val="Heading3"/>
      </w:pPr>
      <w:r>
        <w:t>2.3.1</w:t>
      </w:r>
      <w:r>
        <w:tab/>
        <w:t>Europe (Region 1)</w:t>
      </w:r>
    </w:p>
    <w:p w:rsidR="00162082" w:rsidRPr="007376DB" w:rsidRDefault="00AE5182" w:rsidP="008407EB">
      <w:r>
        <w:t xml:space="preserve">TX PSD 10 dBm/MHz, </w:t>
      </w:r>
      <w:r w:rsidR="00EF3882">
        <w:t xml:space="preserve">ETSI </w:t>
      </w:r>
      <w:r>
        <w:t xml:space="preserve">mask, </w:t>
      </w:r>
      <w:r w:rsidR="008407EB">
        <w:t xml:space="preserve">-30 dBm/MHz </w:t>
      </w:r>
      <w:r w:rsidR="00FC56E4">
        <w:t xml:space="preserve">immediately </w:t>
      </w:r>
      <w:r w:rsidR="008407EB">
        <w:t>outside the ranges 5150-5350 MHz and 5470-5725 MHz</w:t>
      </w:r>
    </w:p>
    <w:p w:rsidR="008407EB" w:rsidRDefault="008407EB" w:rsidP="008407EB">
      <w:pPr>
        <w:rPr>
          <w:rFonts w:ascii="Arial" w:hAnsi="Arial" w:cs="Arial"/>
          <w:b/>
        </w:rPr>
      </w:pPr>
      <w:r>
        <w:rPr>
          <w:rFonts w:ascii="Arial" w:hAnsi="Arial" w:cs="Arial"/>
          <w:b/>
        </w:rPr>
        <w:t xml:space="preserve">Discussion: </w:t>
      </w:r>
    </w:p>
    <w:p w:rsidR="008407EB" w:rsidRDefault="00FC56E4" w:rsidP="008407EB">
      <w:r>
        <w:t>Chair: any requirements missing for Region 1?</w:t>
      </w:r>
    </w:p>
    <w:p w:rsidR="00FC56E4" w:rsidRDefault="00FC56E4" w:rsidP="008407EB">
      <w:r>
        <w:t xml:space="preserve">Qualcomm: for Region 1, is </w:t>
      </w:r>
      <w:r w:rsidR="00954D84">
        <w:t xml:space="preserve">the </w:t>
      </w:r>
      <w:r>
        <w:t>ETSI mask clear?</w:t>
      </w:r>
    </w:p>
    <w:p w:rsidR="00FC56E4" w:rsidRDefault="00FC56E4" w:rsidP="008407EB">
      <w:r>
        <w:t xml:space="preserve">Skyworks: in our case we measured with IEEE mask, </w:t>
      </w:r>
      <w:r w:rsidR="00954D84">
        <w:t xml:space="preserve">it’s </w:t>
      </w:r>
      <w:r>
        <w:t>more stringent than the ETSI mask</w:t>
      </w:r>
    </w:p>
    <w:p w:rsidR="00FC56E4" w:rsidRDefault="00FC56E4" w:rsidP="008407EB">
      <w:r>
        <w:t xml:space="preserve">Ericsson: we considered the mask in </w:t>
      </w:r>
      <w:r w:rsidR="00954D84">
        <w:t xml:space="preserve">accordance with </w:t>
      </w:r>
      <w:r>
        <w:t>EN 301 893</w:t>
      </w:r>
    </w:p>
    <w:p w:rsidR="00FC56E4" w:rsidRDefault="00FC56E4" w:rsidP="008407EB">
      <w:r>
        <w:t>Qualcomm: same as that agreed in the way forward?</w:t>
      </w:r>
    </w:p>
    <w:p w:rsidR="008407EB" w:rsidRDefault="008407EB" w:rsidP="008407EB">
      <w:pPr>
        <w:rPr>
          <w:rFonts w:ascii="Arial" w:hAnsi="Arial" w:cs="Arial"/>
          <w:b/>
        </w:rPr>
      </w:pPr>
      <w:r>
        <w:rPr>
          <w:rFonts w:ascii="Arial" w:hAnsi="Arial" w:cs="Arial"/>
          <w:b/>
        </w:rPr>
        <w:lastRenderedPageBreak/>
        <w:t xml:space="preserve">Decision: </w:t>
      </w:r>
    </w:p>
    <w:p w:rsidR="008407EB" w:rsidRPr="00954D84" w:rsidRDefault="00954D84" w:rsidP="00EF3882">
      <w:pPr>
        <w:rPr>
          <w:b/>
        </w:rPr>
      </w:pPr>
      <w:r w:rsidRPr="00954D84">
        <w:rPr>
          <w:b/>
        </w:rPr>
        <w:t>--</w:t>
      </w:r>
    </w:p>
    <w:p w:rsidR="004355FC" w:rsidRPr="004355FC" w:rsidRDefault="004355FC" w:rsidP="004355FC"/>
    <w:p w:rsidR="004355FC" w:rsidRDefault="004355FC" w:rsidP="004355FC">
      <w:pPr>
        <w:pStyle w:val="Heading3"/>
      </w:pPr>
      <w:r>
        <w:t>2.3.2</w:t>
      </w:r>
      <w:r>
        <w:tab/>
        <w:t>Japan</w:t>
      </w:r>
    </w:p>
    <w:p w:rsidR="00AE5182" w:rsidRDefault="00AE5182" w:rsidP="00AE5182">
      <w:r>
        <w:t>TX PSD 10 dBm/MHz, ACLR2</w:t>
      </w:r>
      <w:r w:rsidR="008E1115">
        <w:t xml:space="preserve"> = 40 dBc but which SEM to applies</w:t>
      </w:r>
      <w:r>
        <w:t xml:space="preserve"> (occupied bandwidth)</w:t>
      </w:r>
      <w:r w:rsidR="008E1115">
        <w:t>?</w:t>
      </w:r>
    </w:p>
    <w:p w:rsidR="001F1F54" w:rsidRPr="002E72D4" w:rsidRDefault="001F1F54" w:rsidP="001F1F54">
      <w:pPr>
        <w:pStyle w:val="TH"/>
        <w:rPr>
          <w:lang w:val="sv-SE" w:eastAsia="zh-CN"/>
        </w:rPr>
      </w:pPr>
      <w:r w:rsidRPr="00850762">
        <w:t xml:space="preserve">Table </w:t>
      </w:r>
      <w:r>
        <w:rPr>
          <w:bCs/>
          <w:lang w:val="en-US"/>
        </w:rPr>
        <w:t>2.2</w:t>
      </w:r>
      <w:r w:rsidRPr="005F4038">
        <w:rPr>
          <w:bCs/>
          <w:lang w:val="en-US"/>
        </w:rPr>
        <w:t>-1</w:t>
      </w:r>
      <w:r w:rsidRPr="00850762">
        <w:t xml:space="preserve">: </w:t>
      </w:r>
      <w:r>
        <w:rPr>
          <w:lang w:eastAsia="zh-CN"/>
        </w:rPr>
        <w:t>18</w:t>
      </w:r>
      <w:r w:rsidR="002E72D4">
        <w:rPr>
          <w:lang w:val="sv-SE" w:eastAsia="zh-CN"/>
        </w:rPr>
        <w:t xml:space="preserve"> &lt; occupied bandwidth &lt; [19.7]</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gridCol w:w="2126"/>
      </w:tblGrid>
      <w:tr w:rsidR="001F1F54" w:rsidRPr="0000624F" w:rsidTr="008B0248">
        <w:trPr>
          <w:jc w:val="center"/>
        </w:trPr>
        <w:tc>
          <w:tcPr>
            <w:tcW w:w="1357" w:type="dxa"/>
          </w:tcPr>
          <w:p w:rsidR="001F1F54" w:rsidRPr="0000624F" w:rsidRDefault="001F1F54" w:rsidP="008B0248">
            <w:pPr>
              <w:pStyle w:val="TAH"/>
            </w:pPr>
            <w:r w:rsidRPr="0000624F">
              <w:rPr>
                <w:rFonts w:hint="eastAsia"/>
              </w:rPr>
              <w:t xml:space="preserve">Centre </w:t>
            </w:r>
          </w:p>
          <w:p w:rsidR="001F1F54" w:rsidRPr="0000624F" w:rsidRDefault="001F1F54" w:rsidP="008B0248">
            <w:pPr>
              <w:pStyle w:val="TAH"/>
            </w:pPr>
            <w:r w:rsidRPr="0000624F">
              <w:rPr>
                <w:rFonts w:hint="eastAsia"/>
              </w:rPr>
              <w:t xml:space="preserve">Frequency </w:t>
            </w:r>
          </w:p>
          <w:p w:rsidR="001F1F54" w:rsidRPr="0000624F" w:rsidRDefault="001F1F54" w:rsidP="008B0248">
            <w:pPr>
              <w:pStyle w:val="TAH"/>
            </w:pPr>
            <w:r>
              <w:rPr>
                <w:rFonts w:hint="eastAsia"/>
              </w:rPr>
              <w:t>[MHz</w:t>
            </w:r>
            <w:r>
              <w:t>]</w:t>
            </w:r>
          </w:p>
        </w:tc>
        <w:tc>
          <w:tcPr>
            <w:tcW w:w="1971" w:type="dxa"/>
          </w:tcPr>
          <w:p w:rsidR="001F1F54" w:rsidRPr="0000624F" w:rsidRDefault="001F1F54" w:rsidP="008B0248">
            <w:pPr>
              <w:pStyle w:val="TAH"/>
            </w:pPr>
            <w:r>
              <w:rPr>
                <w:rFonts w:hint="eastAsia"/>
              </w:rPr>
              <w:t>Protected</w:t>
            </w:r>
            <w:r w:rsidRPr="0000624F">
              <w:rPr>
                <w:rFonts w:hint="eastAsia"/>
              </w:rPr>
              <w:t xml:space="preserve"> range</w:t>
            </w:r>
          </w:p>
          <w:p w:rsidR="001F1F54" w:rsidRPr="0000624F" w:rsidRDefault="001F1F54" w:rsidP="008B0248">
            <w:pPr>
              <w:pStyle w:val="TAH"/>
            </w:pPr>
            <w:r>
              <w:rPr>
                <w:rFonts w:hint="eastAsia"/>
              </w:rPr>
              <w:t>[</w:t>
            </w:r>
            <w:r w:rsidRPr="0000624F">
              <w:rPr>
                <w:rFonts w:hint="eastAsia"/>
              </w:rPr>
              <w:t>MHz</w:t>
            </w:r>
            <w:r>
              <w:rPr>
                <w:rFonts w:hint="eastAsia"/>
              </w:rPr>
              <w:t>]</w:t>
            </w:r>
          </w:p>
        </w:tc>
        <w:tc>
          <w:tcPr>
            <w:tcW w:w="3155" w:type="dxa"/>
          </w:tcPr>
          <w:p w:rsidR="001F1F54" w:rsidRPr="0000624F" w:rsidRDefault="001F1F54" w:rsidP="008B0248">
            <w:pPr>
              <w:pStyle w:val="TAH"/>
            </w:pPr>
            <w:r w:rsidRPr="0000624F">
              <w:rPr>
                <w:rFonts w:hint="eastAsia"/>
              </w:rPr>
              <w:t xml:space="preserve">Frequency difference </w:t>
            </w:r>
            <w:r w:rsidRPr="00AA01C5">
              <w:sym w:font="Symbol" w:char="F044"/>
            </w:r>
            <w:r w:rsidRPr="00AA01C5">
              <w:t xml:space="preserve">f </w:t>
            </w:r>
            <w:r w:rsidRPr="0000624F">
              <w:t>between</w:t>
            </w:r>
            <w:r w:rsidRPr="0000624F">
              <w:rPr>
                <w:rFonts w:hint="eastAsia"/>
              </w:rPr>
              <w:t xml:space="preserve"> centre frequency </w:t>
            </w:r>
            <w:r w:rsidRPr="0000624F">
              <w:t>–</w:t>
            </w:r>
            <w:r w:rsidRPr="0000624F">
              <w:rPr>
                <w:rFonts w:hint="eastAsia"/>
              </w:rPr>
              <w:t xml:space="preserve"> the edges of </w:t>
            </w:r>
            <w:r>
              <w:t xml:space="preserve">pretected </w:t>
            </w:r>
            <w:r w:rsidRPr="0000624F">
              <w:rPr>
                <w:rFonts w:hint="eastAsia"/>
              </w:rPr>
              <w:t>frequency range(MHz)</w:t>
            </w:r>
          </w:p>
        </w:tc>
        <w:tc>
          <w:tcPr>
            <w:tcW w:w="2126" w:type="dxa"/>
          </w:tcPr>
          <w:p w:rsidR="001F1F54" w:rsidRPr="0000624F" w:rsidRDefault="001F1F54" w:rsidP="008B0248">
            <w:pPr>
              <w:pStyle w:val="TAH"/>
            </w:pPr>
            <w:r>
              <w:t>Minimum requirement [dBm]</w:t>
            </w:r>
          </w:p>
        </w:tc>
        <w:tc>
          <w:tcPr>
            <w:tcW w:w="2126" w:type="dxa"/>
          </w:tcPr>
          <w:p w:rsidR="001F1F54" w:rsidRDefault="001F1F54" w:rsidP="008B0248">
            <w:pPr>
              <w:pStyle w:val="TAH"/>
            </w:pPr>
            <w:r>
              <w:t>Measurement bandwidth</w:t>
            </w: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5180</w:t>
            </w:r>
          </w:p>
        </w:tc>
        <w:tc>
          <w:tcPr>
            <w:tcW w:w="1971" w:type="dxa"/>
            <w:vAlign w:val="center"/>
          </w:tcPr>
          <w:p w:rsidR="001F1F54" w:rsidRPr="0000624F" w:rsidRDefault="001F1F54" w:rsidP="008B0248">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rsidR="001F1F54" w:rsidRPr="00834FB5" w:rsidRDefault="001F1F54" w:rsidP="008B0248">
            <w:pPr>
              <w:pStyle w:val="TAC"/>
            </w:pPr>
            <w:r w:rsidRPr="00834FB5">
              <w:t>-26</w:t>
            </w:r>
          </w:p>
        </w:tc>
        <w:tc>
          <w:tcPr>
            <w:tcW w:w="2126" w:type="dxa"/>
            <w:vMerge w:val="restart"/>
            <w:vAlign w:val="center"/>
          </w:tcPr>
          <w:p w:rsidR="001F1F54" w:rsidRPr="00834FB5" w:rsidRDefault="001F1F54" w:rsidP="008B0248">
            <w:pPr>
              <w:pStyle w:val="TAC"/>
            </w:pPr>
            <w:r w:rsidRPr="00834FB5">
              <w:t>1 MHz</w:t>
            </w: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rsidR="001F1F54" w:rsidRPr="00834FB5" w:rsidRDefault="001F1F54" w:rsidP="008B0248">
            <w:pPr>
              <w:pStyle w:val="TAC"/>
            </w:pPr>
            <w:r w:rsidRPr="00834FB5">
              <w:t>-18</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5240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rsidR="001F1F54" w:rsidRPr="00834FB5" w:rsidRDefault="001F1F54" w:rsidP="008B0248">
            <w:pPr>
              <w:pStyle w:val="TAC"/>
            </w:pPr>
            <w:r w:rsidRPr="00834FB5">
              <w:t xml:space="preserve">10(10 - </w:t>
            </w:r>
            <w:r w:rsidRPr="00834FB5">
              <w:sym w:font="Symbol" w:char="F044"/>
            </w:r>
            <w:r w:rsidRPr="00834FB5">
              <w:t>f)</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rsidR="001F1F54" w:rsidRPr="00834FB5" w:rsidRDefault="001F1F54" w:rsidP="008B0248">
            <w:pPr>
              <w:pStyle w:val="TAC"/>
            </w:pPr>
            <w:r w:rsidRPr="00834FB5">
              <w:t>-10 – 8/9(</w:t>
            </w:r>
            <w:r w:rsidRPr="00834FB5">
              <w:sym w:font="Symbol" w:char="F044"/>
            </w:r>
            <w:r w:rsidRPr="00834FB5">
              <w:t>f – 11)</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rsidR="001F1F54" w:rsidRPr="00834FB5" w:rsidRDefault="001F1F54" w:rsidP="008B0248">
            <w:pPr>
              <w:pStyle w:val="TAC"/>
            </w:pPr>
            <w:r w:rsidRPr="00834FB5">
              <w:t>-18 – 1.2(</w:t>
            </w:r>
            <w:r w:rsidRPr="00834FB5">
              <w:sym w:font="Symbol" w:char="F044"/>
            </w:r>
            <w:r w:rsidRPr="00834FB5">
              <w:t>f – 20)</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restart"/>
            <w:vAlign w:val="center"/>
          </w:tcPr>
          <w:p w:rsidR="001F1F54" w:rsidRPr="0000624F" w:rsidRDefault="001F1F54" w:rsidP="008B0248">
            <w:pPr>
              <w:pStyle w:val="TAC"/>
            </w:pPr>
            <w:r w:rsidRPr="0000624F">
              <w:rPr>
                <w:rFonts w:hint="eastAsia"/>
              </w:rPr>
              <w:t>5260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rsidR="001F1F54" w:rsidRPr="00834FB5" w:rsidRDefault="001F1F54" w:rsidP="008B0248">
            <w:pPr>
              <w:pStyle w:val="TAC"/>
            </w:pPr>
            <w:r w:rsidRPr="00834FB5">
              <w:t>-18 – 1.2(</w:t>
            </w:r>
            <w:r w:rsidRPr="00834FB5">
              <w:sym w:font="Symbol" w:char="F044"/>
            </w:r>
            <w:r w:rsidRPr="00834FB5">
              <w:t>f – 20)</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rsidR="001F1F54" w:rsidRPr="0000624F" w:rsidRDefault="001F1F54" w:rsidP="008B0248">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rsidR="001F1F54" w:rsidRPr="00834FB5" w:rsidRDefault="001F1F54" w:rsidP="008B0248">
            <w:pPr>
              <w:pStyle w:val="TAC"/>
            </w:pPr>
            <w:r w:rsidRPr="00834FB5">
              <w:t>-10 – 8/9(</w:t>
            </w:r>
            <w:r w:rsidRPr="00834FB5">
              <w:sym w:font="Symbol" w:char="F044"/>
            </w:r>
            <w:r w:rsidRPr="00834FB5">
              <w:t>f – 11)</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Merge/>
            <w:vAlign w:val="center"/>
          </w:tcPr>
          <w:p w:rsidR="001F1F54" w:rsidRPr="0000624F" w:rsidRDefault="001F1F54" w:rsidP="008B0248">
            <w:pPr>
              <w:pStyle w:val="TAC"/>
            </w:pPr>
          </w:p>
        </w:tc>
        <w:tc>
          <w:tcPr>
            <w:tcW w:w="1971" w:type="dxa"/>
            <w:vAlign w:val="center"/>
          </w:tcPr>
          <w:p w:rsidR="001F1F54" w:rsidRPr="0000624F" w:rsidRDefault="001F1F54" w:rsidP="008B0248">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rsidR="001F1F54" w:rsidRPr="0000624F" w:rsidRDefault="001F1F54" w:rsidP="008B0248">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rsidR="001F1F54" w:rsidRPr="00834FB5" w:rsidRDefault="001F1F54" w:rsidP="008B0248">
            <w:pPr>
              <w:pStyle w:val="TAC"/>
            </w:pPr>
            <w:r w:rsidRPr="00834FB5">
              <w:t xml:space="preserve">10(10 - </w:t>
            </w:r>
            <w:r w:rsidRPr="00834FB5">
              <w:sym w:font="Symbol" w:char="F044"/>
            </w:r>
            <w:r w:rsidRPr="00834FB5">
              <w:t>f)</w:t>
            </w:r>
          </w:p>
        </w:tc>
        <w:tc>
          <w:tcPr>
            <w:tcW w:w="2126" w:type="dxa"/>
            <w:vMerge/>
            <w:vAlign w:val="center"/>
          </w:tcPr>
          <w:p w:rsidR="001F1F54" w:rsidRPr="00834FB5" w:rsidRDefault="001F1F54" w:rsidP="008B0248">
            <w:pPr>
              <w:pStyle w:val="TAC"/>
            </w:pPr>
          </w:p>
        </w:tc>
      </w:tr>
      <w:tr w:rsidR="001F1F54" w:rsidRPr="00834FB5" w:rsidTr="008B0248">
        <w:trPr>
          <w:jc w:val="center"/>
        </w:trPr>
        <w:tc>
          <w:tcPr>
            <w:tcW w:w="1357" w:type="dxa"/>
            <w:vAlign w:val="center"/>
          </w:tcPr>
          <w:p w:rsidR="001F1F54" w:rsidRPr="0000624F" w:rsidRDefault="001F1F54" w:rsidP="008B0248">
            <w:pPr>
              <w:pStyle w:val="TAC"/>
            </w:pPr>
            <w:r w:rsidRPr="0000624F">
              <w:rPr>
                <w:rFonts w:hint="eastAsia"/>
              </w:rPr>
              <w:t>5320</w:t>
            </w:r>
          </w:p>
        </w:tc>
        <w:tc>
          <w:tcPr>
            <w:tcW w:w="1971" w:type="dxa"/>
            <w:vAlign w:val="center"/>
          </w:tcPr>
          <w:p w:rsidR="001F1F54" w:rsidRPr="0000624F" w:rsidRDefault="001F1F54" w:rsidP="008B0248">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rsidR="001F1F54" w:rsidRPr="0000624F" w:rsidRDefault="001F1F54" w:rsidP="008B0248">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rsidR="001F1F54" w:rsidRPr="00834FB5" w:rsidRDefault="001F1F54" w:rsidP="008B0248">
            <w:pPr>
              <w:pStyle w:val="TAC"/>
            </w:pPr>
            <w:r w:rsidRPr="00834FB5">
              <w:t>-26</w:t>
            </w:r>
          </w:p>
        </w:tc>
        <w:tc>
          <w:tcPr>
            <w:tcW w:w="2126" w:type="dxa"/>
            <w:vMerge/>
            <w:vAlign w:val="center"/>
          </w:tcPr>
          <w:p w:rsidR="001F1F54" w:rsidRPr="00834FB5" w:rsidRDefault="001F1F54" w:rsidP="008B0248">
            <w:pPr>
              <w:pStyle w:val="TAC"/>
            </w:pPr>
          </w:p>
        </w:tc>
      </w:tr>
    </w:tbl>
    <w:p w:rsidR="00204E7A" w:rsidRDefault="00204E7A" w:rsidP="00AE5182"/>
    <w:p w:rsidR="00C37C13" w:rsidRDefault="007376DB" w:rsidP="00AE5182">
      <w:r>
        <w:t>o</w:t>
      </w:r>
      <w:r w:rsidR="001F1F54">
        <w:t xml:space="preserve">r </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316"/>
        <w:gridCol w:w="1965"/>
        <w:gridCol w:w="2126"/>
      </w:tblGrid>
      <w:tr w:rsidR="007376DB" w:rsidRPr="007376DB" w:rsidTr="008B0248">
        <w:trPr>
          <w:jc w:val="center"/>
        </w:trPr>
        <w:tc>
          <w:tcPr>
            <w:tcW w:w="1357" w:type="dxa"/>
          </w:tcPr>
          <w:p w:rsidR="007376DB" w:rsidRPr="007376DB" w:rsidRDefault="007376DB" w:rsidP="008B0248">
            <w:pPr>
              <w:pStyle w:val="TAH"/>
            </w:pPr>
            <w:r w:rsidRPr="007376DB">
              <w:rPr>
                <w:rFonts w:hint="eastAsia"/>
              </w:rPr>
              <w:t xml:space="preserve">Centre </w:t>
            </w:r>
          </w:p>
          <w:p w:rsidR="007376DB" w:rsidRPr="007376DB" w:rsidRDefault="007376DB" w:rsidP="008B0248">
            <w:pPr>
              <w:pStyle w:val="TAH"/>
            </w:pPr>
            <w:r w:rsidRPr="007376DB">
              <w:rPr>
                <w:rFonts w:hint="eastAsia"/>
              </w:rPr>
              <w:t>Frequency</w:t>
            </w:r>
            <w:r w:rsidRPr="007376DB">
              <w:rPr>
                <w:rFonts w:hint="eastAsia"/>
                <w:lang w:eastAsia="ja-JP"/>
              </w:rPr>
              <w:t xml:space="preserve"> Fc</w:t>
            </w:r>
            <w:r w:rsidRPr="007376DB">
              <w:rPr>
                <w:rFonts w:hint="eastAsia"/>
              </w:rPr>
              <w:t xml:space="preserve"> </w:t>
            </w:r>
          </w:p>
          <w:p w:rsidR="007376DB" w:rsidRPr="007376DB" w:rsidRDefault="007376DB" w:rsidP="008B0248">
            <w:pPr>
              <w:pStyle w:val="TAH"/>
            </w:pPr>
            <w:r w:rsidRPr="007376DB">
              <w:rPr>
                <w:rFonts w:hint="eastAsia"/>
              </w:rPr>
              <w:t>[MHz</w:t>
            </w:r>
            <w:r w:rsidRPr="007376DB">
              <w:t>]</w:t>
            </w:r>
          </w:p>
        </w:tc>
        <w:tc>
          <w:tcPr>
            <w:tcW w:w="1971" w:type="dxa"/>
          </w:tcPr>
          <w:p w:rsidR="007376DB" w:rsidRPr="007376DB" w:rsidRDefault="007376DB" w:rsidP="008B0248">
            <w:pPr>
              <w:pStyle w:val="TAH"/>
            </w:pPr>
            <w:r w:rsidRPr="007376DB">
              <w:rPr>
                <w:rFonts w:hint="eastAsia"/>
              </w:rPr>
              <w:t>Protected range</w:t>
            </w:r>
          </w:p>
          <w:p w:rsidR="007376DB" w:rsidRPr="007376DB" w:rsidRDefault="007376DB" w:rsidP="008B0248">
            <w:pPr>
              <w:pStyle w:val="TAH"/>
            </w:pPr>
            <w:r w:rsidRPr="007376DB">
              <w:rPr>
                <w:rFonts w:hint="eastAsia"/>
              </w:rPr>
              <w:t>[MHz]</w:t>
            </w:r>
          </w:p>
        </w:tc>
        <w:tc>
          <w:tcPr>
            <w:tcW w:w="3316" w:type="dxa"/>
          </w:tcPr>
          <w:p w:rsidR="007376DB" w:rsidRPr="007376DB" w:rsidRDefault="007376DB" w:rsidP="008B0248">
            <w:pPr>
              <w:pStyle w:val="TAH"/>
              <w:rPr>
                <w:lang w:eastAsia="ja-JP"/>
              </w:rPr>
            </w:pPr>
            <w:r w:rsidRPr="007376DB">
              <w:rPr>
                <w:rFonts w:hint="eastAsia"/>
              </w:rPr>
              <w:t xml:space="preserve">Frequency difference </w:t>
            </w:r>
            <w:r w:rsidRPr="007376DB">
              <w:sym w:font="Symbol" w:char="F044"/>
            </w:r>
            <w:r w:rsidRPr="007376DB">
              <w:t>f between</w:t>
            </w:r>
            <w:r w:rsidRPr="007376DB">
              <w:rPr>
                <w:rFonts w:hint="eastAsia"/>
              </w:rPr>
              <w:t xml:space="preserve"> centre frequency </w:t>
            </w:r>
            <w:r w:rsidRPr="007376DB">
              <w:t>–</w:t>
            </w:r>
            <w:r w:rsidRPr="007376DB">
              <w:rPr>
                <w:rFonts w:hint="eastAsia"/>
              </w:rPr>
              <w:t xml:space="preserve"> </w:t>
            </w:r>
          </w:p>
          <w:p w:rsidR="007376DB" w:rsidRPr="007376DB" w:rsidRDefault="007376DB" w:rsidP="008B0248">
            <w:pPr>
              <w:pStyle w:val="TAH"/>
              <w:rPr>
                <w:lang w:eastAsia="ja-JP"/>
              </w:rPr>
            </w:pPr>
            <w:r w:rsidRPr="007376DB">
              <w:rPr>
                <w:rFonts w:hint="eastAsia"/>
                <w:lang w:eastAsia="ja-JP"/>
              </w:rPr>
              <w:t>5240 (for Fc=</w:t>
            </w:r>
            <w:r w:rsidRPr="007376DB">
              <w:rPr>
                <w:rFonts w:hint="eastAsia"/>
              </w:rPr>
              <w:t>5180</w:t>
            </w:r>
            <w:r w:rsidRPr="007376DB">
              <w:rPr>
                <w:rFonts w:hint="eastAsia"/>
                <w:lang w:eastAsia="ja-JP"/>
              </w:rPr>
              <w:t xml:space="preserve">, 5200, 5220, </w:t>
            </w:r>
            <w:r w:rsidRPr="007376DB">
              <w:rPr>
                <w:rFonts w:hint="eastAsia"/>
              </w:rPr>
              <w:t>5240</w:t>
            </w:r>
            <w:r w:rsidRPr="007376DB">
              <w:rPr>
                <w:rFonts w:hint="eastAsia"/>
                <w:lang w:eastAsia="ja-JP"/>
              </w:rPr>
              <w:t xml:space="preserve">) </w:t>
            </w:r>
          </w:p>
          <w:p w:rsidR="007376DB" w:rsidRPr="007376DB" w:rsidRDefault="007376DB" w:rsidP="008B0248">
            <w:pPr>
              <w:pStyle w:val="TAH"/>
              <w:rPr>
                <w:lang w:eastAsia="ja-JP"/>
              </w:rPr>
            </w:pPr>
            <w:r w:rsidRPr="007376DB">
              <w:rPr>
                <w:rFonts w:hint="eastAsia"/>
                <w:lang w:eastAsia="ja-JP"/>
              </w:rPr>
              <w:t>5260 (for Fc=</w:t>
            </w:r>
            <w:r w:rsidRPr="007376DB">
              <w:rPr>
                <w:rFonts w:hint="eastAsia"/>
              </w:rPr>
              <w:t>5260</w:t>
            </w:r>
            <w:r w:rsidRPr="007376DB">
              <w:rPr>
                <w:rFonts w:hint="eastAsia"/>
                <w:lang w:eastAsia="ja-JP"/>
              </w:rPr>
              <w:t xml:space="preserve">, 5280, 5300, </w:t>
            </w:r>
            <w:r w:rsidRPr="007376DB">
              <w:rPr>
                <w:rFonts w:hint="eastAsia"/>
              </w:rPr>
              <w:t>5320</w:t>
            </w:r>
            <w:r w:rsidRPr="007376DB">
              <w:rPr>
                <w:rFonts w:hint="eastAsia"/>
                <w:lang w:eastAsia="ja-JP"/>
              </w:rPr>
              <w:t xml:space="preserve">) </w:t>
            </w:r>
            <w:r w:rsidRPr="007376DB">
              <w:rPr>
                <w:rFonts w:hint="eastAsia"/>
              </w:rPr>
              <w:t>(MHz)</w:t>
            </w:r>
          </w:p>
        </w:tc>
        <w:tc>
          <w:tcPr>
            <w:tcW w:w="1965" w:type="dxa"/>
          </w:tcPr>
          <w:p w:rsidR="007376DB" w:rsidRPr="007376DB" w:rsidRDefault="007376DB" w:rsidP="008B0248">
            <w:pPr>
              <w:pStyle w:val="TAH"/>
            </w:pPr>
            <w:r w:rsidRPr="007376DB">
              <w:t>Minimum requirement [dBm]</w:t>
            </w:r>
          </w:p>
        </w:tc>
        <w:tc>
          <w:tcPr>
            <w:tcW w:w="2126" w:type="dxa"/>
          </w:tcPr>
          <w:p w:rsidR="007376DB" w:rsidRPr="007376DB" w:rsidRDefault="007376DB" w:rsidP="008B0248">
            <w:pPr>
              <w:pStyle w:val="TAH"/>
            </w:pPr>
            <w:r w:rsidRPr="007376DB">
              <w:t>Measurement bandwidth</w:t>
            </w:r>
          </w:p>
        </w:tc>
      </w:tr>
      <w:tr w:rsidR="007376DB" w:rsidRPr="007376DB" w:rsidTr="008B0248">
        <w:trPr>
          <w:jc w:val="center"/>
        </w:trPr>
        <w:tc>
          <w:tcPr>
            <w:tcW w:w="1357" w:type="dxa"/>
            <w:vMerge w:val="restart"/>
            <w:vAlign w:val="center"/>
          </w:tcPr>
          <w:p w:rsidR="007376DB" w:rsidRPr="007376DB" w:rsidRDefault="007376DB" w:rsidP="008B0248">
            <w:pPr>
              <w:pStyle w:val="TAC"/>
              <w:rPr>
                <w:lang w:eastAsia="ja-JP"/>
              </w:rPr>
            </w:pPr>
            <w:r w:rsidRPr="007376DB">
              <w:rPr>
                <w:rFonts w:hint="eastAsia"/>
              </w:rPr>
              <w:t>5180</w:t>
            </w:r>
            <w:r w:rsidRPr="007376DB">
              <w:rPr>
                <w:rFonts w:hint="eastAsia"/>
                <w:lang w:eastAsia="ja-JP"/>
              </w:rPr>
              <w:t xml:space="preserve">, 5200, 5220, </w:t>
            </w:r>
            <w:r w:rsidRPr="007376DB">
              <w:rPr>
                <w:rFonts w:hint="eastAsia"/>
              </w:rPr>
              <w:t>5240</w:t>
            </w:r>
          </w:p>
        </w:tc>
        <w:tc>
          <w:tcPr>
            <w:tcW w:w="1971" w:type="dxa"/>
            <w:vAlign w:val="center"/>
          </w:tcPr>
          <w:p w:rsidR="007376DB" w:rsidRPr="007376DB" w:rsidRDefault="007376DB" w:rsidP="008B0248">
            <w:pPr>
              <w:pStyle w:val="TAC"/>
            </w:pPr>
            <w:r w:rsidRPr="007376DB">
              <w:rPr>
                <w:rFonts w:hint="eastAsia"/>
              </w:rPr>
              <w:t xml:space="preserve">5135 </w:t>
            </w:r>
            <w:r w:rsidRPr="007376DB">
              <w:t>≤</w:t>
            </w:r>
            <w:r w:rsidRPr="007376DB">
              <w:rPr>
                <w:rFonts w:hint="eastAsia"/>
              </w:rPr>
              <w:t xml:space="preserve"> f </w:t>
            </w:r>
            <w:r w:rsidRPr="007376DB">
              <w:t>≤</w:t>
            </w:r>
            <w:r w:rsidRPr="007376DB">
              <w:rPr>
                <w:rFonts w:hint="eastAsia"/>
              </w:rPr>
              <w:t xml:space="preserve"> 5142</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restart"/>
            <w:vAlign w:val="center"/>
          </w:tcPr>
          <w:p w:rsidR="007376DB" w:rsidRPr="007376DB" w:rsidRDefault="007376DB" w:rsidP="008B0248">
            <w:pPr>
              <w:pStyle w:val="TAC"/>
            </w:pPr>
            <w:r w:rsidRPr="007376DB">
              <w:t>1 MHz</w:t>
            </w: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5142 </w:t>
            </w:r>
            <w:r w:rsidRPr="007376DB">
              <w:t>&lt;</w:t>
            </w:r>
            <w:r w:rsidRPr="007376DB">
              <w:rPr>
                <w:rFonts w:hint="eastAsia"/>
              </w:rPr>
              <w:t xml:space="preserve"> f </w:t>
            </w:r>
            <w:r w:rsidRPr="007376DB">
              <w:t>≤</w:t>
            </w:r>
            <w:r w:rsidRPr="007376DB">
              <w:rPr>
                <w:rFonts w:hint="eastAsia"/>
              </w:rPr>
              <w:t xml:space="preserve"> 5150</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-18</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5250 </w:t>
            </w:r>
            <w:r w:rsidRPr="007376DB">
              <w:t>≤</w:t>
            </w:r>
            <w:r w:rsidRPr="007376DB">
              <w:rPr>
                <w:rFonts w:hint="eastAsia"/>
              </w:rPr>
              <w:t xml:space="preserve"> f </w:t>
            </w:r>
            <w:r w:rsidRPr="007376DB">
              <w:t>&lt;</w:t>
            </w:r>
            <w:r w:rsidRPr="007376DB">
              <w:rPr>
                <w:rFonts w:hint="eastAsia"/>
              </w:rPr>
              <w:t xml:space="preserve"> 5251</w:t>
            </w:r>
          </w:p>
        </w:tc>
        <w:tc>
          <w:tcPr>
            <w:tcW w:w="3316" w:type="dxa"/>
          </w:tcPr>
          <w:p w:rsidR="007376DB" w:rsidRPr="007376DB" w:rsidRDefault="007376DB" w:rsidP="008B0248">
            <w:pPr>
              <w:pStyle w:val="TAC"/>
            </w:pPr>
            <w:r w:rsidRPr="007376DB">
              <w:t>≥</w:t>
            </w:r>
            <w:r w:rsidRPr="007376DB">
              <w:rPr>
                <w:rFonts w:hint="eastAsia"/>
              </w:rPr>
              <w:t xml:space="preserve"> 10 and </w:t>
            </w:r>
            <w:r w:rsidRPr="007376DB">
              <w:t>&lt;</w:t>
            </w:r>
            <w:r w:rsidRPr="007376DB">
              <w:rPr>
                <w:rFonts w:hint="eastAsia"/>
              </w:rPr>
              <w:t xml:space="preserve"> 11</w:t>
            </w:r>
          </w:p>
        </w:tc>
        <w:tc>
          <w:tcPr>
            <w:tcW w:w="1965" w:type="dxa"/>
            <w:vAlign w:val="center"/>
          </w:tcPr>
          <w:p w:rsidR="007376DB" w:rsidRPr="007376DB" w:rsidRDefault="007376DB" w:rsidP="008B0248">
            <w:pPr>
              <w:pStyle w:val="TAC"/>
            </w:pPr>
            <w:r w:rsidRPr="007376DB">
              <w:t xml:space="preserve">10(10 - </w:t>
            </w:r>
            <w:r w:rsidRPr="007376DB">
              <w:sym w:font="Symbol" w:char="F044"/>
            </w:r>
            <w:r w:rsidRPr="007376DB">
              <w:t>f)</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5251 </w:t>
            </w:r>
            <w:r w:rsidRPr="007376DB">
              <w:t>≤</w:t>
            </w:r>
            <w:r w:rsidRPr="007376DB">
              <w:rPr>
                <w:rFonts w:hint="eastAsia"/>
              </w:rPr>
              <w:t xml:space="preserve"> f </w:t>
            </w:r>
            <w:r w:rsidRPr="007376DB">
              <w:t>&lt;</w:t>
            </w:r>
            <w:r w:rsidRPr="007376DB">
              <w:rPr>
                <w:rFonts w:hint="eastAsia"/>
              </w:rPr>
              <w:t xml:space="preserve"> 5260</w:t>
            </w:r>
          </w:p>
        </w:tc>
        <w:tc>
          <w:tcPr>
            <w:tcW w:w="3316" w:type="dxa"/>
            <w:vAlign w:val="center"/>
          </w:tcPr>
          <w:p w:rsidR="007376DB" w:rsidRPr="007376DB" w:rsidRDefault="007376DB" w:rsidP="008B0248">
            <w:pPr>
              <w:pStyle w:val="TAC"/>
            </w:pPr>
            <w:r w:rsidRPr="007376DB">
              <w:t>≥</w:t>
            </w:r>
            <w:r w:rsidRPr="007376DB">
              <w:rPr>
                <w:rFonts w:hint="eastAsia"/>
              </w:rPr>
              <w:t xml:space="preserve"> 11 and </w:t>
            </w:r>
            <w:r w:rsidRPr="007376DB">
              <w:t>&lt;</w:t>
            </w:r>
            <w:r w:rsidRPr="007376DB">
              <w:rPr>
                <w:rFonts w:hint="eastAsia"/>
              </w:rPr>
              <w:t xml:space="preserve"> 20</w:t>
            </w:r>
          </w:p>
        </w:tc>
        <w:tc>
          <w:tcPr>
            <w:tcW w:w="1965" w:type="dxa"/>
            <w:vAlign w:val="center"/>
          </w:tcPr>
          <w:p w:rsidR="007376DB" w:rsidRPr="007376DB" w:rsidRDefault="007376DB" w:rsidP="008B0248">
            <w:pPr>
              <w:pStyle w:val="TAC"/>
            </w:pPr>
            <w:r w:rsidRPr="007376DB">
              <w:t>-10 – 8/9(</w:t>
            </w:r>
            <w:r w:rsidRPr="007376DB">
              <w:sym w:font="Symbol" w:char="F044"/>
            </w:r>
            <w:r w:rsidRPr="007376DB">
              <w:t>f – 11)</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5260 </w:t>
            </w:r>
            <w:r w:rsidRPr="007376DB">
              <w:t>≤</w:t>
            </w:r>
            <w:r w:rsidRPr="007376DB">
              <w:rPr>
                <w:rFonts w:hint="eastAsia"/>
              </w:rPr>
              <w:t xml:space="preserve"> f </w:t>
            </w:r>
            <w:r w:rsidRPr="007376DB">
              <w:t>&lt;</w:t>
            </w:r>
            <w:r w:rsidRPr="007376DB">
              <w:rPr>
                <w:rFonts w:hint="eastAsia"/>
              </w:rPr>
              <w:t xml:space="preserve"> 5266.7</w:t>
            </w:r>
          </w:p>
        </w:tc>
        <w:tc>
          <w:tcPr>
            <w:tcW w:w="3316" w:type="dxa"/>
            <w:vAlign w:val="center"/>
          </w:tcPr>
          <w:p w:rsidR="007376DB" w:rsidRPr="007376DB" w:rsidRDefault="007376DB" w:rsidP="008B0248">
            <w:pPr>
              <w:pStyle w:val="TAC"/>
            </w:pPr>
            <w:r w:rsidRPr="007376DB">
              <w:t>≥</w:t>
            </w:r>
            <w:r w:rsidRPr="007376DB">
              <w:rPr>
                <w:rFonts w:hint="eastAsia"/>
              </w:rPr>
              <w:t xml:space="preserve"> 20 and </w:t>
            </w:r>
            <w:r w:rsidRPr="007376DB">
              <w:t>&lt;</w:t>
            </w:r>
            <w:r w:rsidRPr="007376DB">
              <w:rPr>
                <w:rFonts w:hint="eastAsia"/>
              </w:rPr>
              <w:t xml:space="preserve"> 26.7</w:t>
            </w:r>
          </w:p>
        </w:tc>
        <w:tc>
          <w:tcPr>
            <w:tcW w:w="1965" w:type="dxa"/>
            <w:vAlign w:val="center"/>
          </w:tcPr>
          <w:p w:rsidR="007376DB" w:rsidRPr="007376DB" w:rsidRDefault="007376DB" w:rsidP="008B0248">
            <w:pPr>
              <w:pStyle w:val="TAC"/>
            </w:pPr>
            <w:r w:rsidRPr="007376DB">
              <w:t>-18 – 1.2(</w:t>
            </w:r>
            <w:r w:rsidRPr="007376DB">
              <w:sym w:font="Symbol" w:char="F044"/>
            </w:r>
            <w:r w:rsidRPr="007376DB">
              <w:t>f – 20)</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5266.7 </w:t>
            </w:r>
            <w:r w:rsidRPr="007376DB">
              <w:t>≤</w:t>
            </w:r>
            <w:r w:rsidRPr="007376DB">
              <w:rPr>
                <w:rFonts w:hint="eastAsia"/>
              </w:rPr>
              <w:t xml:space="preserve"> f </w:t>
            </w:r>
            <w:r w:rsidRPr="007376DB">
              <w:t>≤</w:t>
            </w:r>
            <w:r w:rsidRPr="007376DB">
              <w:rPr>
                <w:rFonts w:hint="eastAsia"/>
              </w:rPr>
              <w:t xml:space="preserve"> 5365</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restart"/>
            <w:vAlign w:val="center"/>
          </w:tcPr>
          <w:p w:rsidR="007376DB" w:rsidRPr="007376DB" w:rsidRDefault="007376DB" w:rsidP="008B0248">
            <w:pPr>
              <w:pStyle w:val="TAC"/>
            </w:pPr>
            <w:r w:rsidRPr="007376DB">
              <w:rPr>
                <w:rFonts w:hint="eastAsia"/>
              </w:rPr>
              <w:t>5260</w:t>
            </w:r>
            <w:r w:rsidRPr="007376DB">
              <w:rPr>
                <w:rFonts w:hint="eastAsia"/>
                <w:lang w:eastAsia="ja-JP"/>
              </w:rPr>
              <w:t xml:space="preserve">, 5280, 5300, </w:t>
            </w:r>
            <w:r w:rsidRPr="007376DB">
              <w:rPr>
                <w:rFonts w:hint="eastAsia"/>
              </w:rPr>
              <w:t>5320</w:t>
            </w:r>
          </w:p>
        </w:tc>
        <w:tc>
          <w:tcPr>
            <w:tcW w:w="1971" w:type="dxa"/>
            <w:vAlign w:val="center"/>
          </w:tcPr>
          <w:p w:rsidR="007376DB" w:rsidRPr="007376DB" w:rsidRDefault="007376DB" w:rsidP="008B0248">
            <w:pPr>
              <w:pStyle w:val="TAC"/>
            </w:pPr>
            <w:r w:rsidRPr="007376DB">
              <w:rPr>
                <w:rFonts w:hint="eastAsia"/>
              </w:rPr>
              <w:t xml:space="preserve">5135 </w:t>
            </w:r>
            <w:r w:rsidRPr="007376DB">
              <w:t>≤</w:t>
            </w:r>
            <w:r w:rsidRPr="007376DB">
              <w:rPr>
                <w:rFonts w:hint="eastAsia"/>
              </w:rPr>
              <w:t xml:space="preserve"> f </w:t>
            </w:r>
            <w:r w:rsidRPr="007376DB">
              <w:t>≤</w:t>
            </w:r>
            <w:r w:rsidRPr="007376DB">
              <w:rPr>
                <w:rFonts w:hint="eastAsia"/>
              </w:rPr>
              <w:t xml:space="preserve"> 5233.3</w:t>
            </w:r>
          </w:p>
        </w:tc>
        <w:tc>
          <w:tcPr>
            <w:tcW w:w="3316" w:type="dxa"/>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5233.3 </w:t>
            </w:r>
            <w:r w:rsidRPr="007376DB">
              <w:t>&lt;</w:t>
            </w:r>
            <w:r w:rsidRPr="007376DB">
              <w:rPr>
                <w:rFonts w:hint="eastAsia"/>
              </w:rPr>
              <w:t xml:space="preserve"> f </w:t>
            </w:r>
            <w:r w:rsidRPr="007376DB">
              <w:t>≤</w:t>
            </w:r>
            <w:r w:rsidRPr="007376DB">
              <w:rPr>
                <w:rFonts w:hint="eastAsia"/>
              </w:rPr>
              <w:t xml:space="preserve"> 5240</w:t>
            </w:r>
          </w:p>
        </w:tc>
        <w:tc>
          <w:tcPr>
            <w:tcW w:w="3316" w:type="dxa"/>
          </w:tcPr>
          <w:p w:rsidR="007376DB" w:rsidRPr="007376DB" w:rsidRDefault="007376DB" w:rsidP="008B0248">
            <w:pPr>
              <w:pStyle w:val="TAC"/>
            </w:pPr>
            <w:r w:rsidRPr="007376DB">
              <w:t>≥</w:t>
            </w:r>
            <w:r w:rsidRPr="007376DB">
              <w:rPr>
                <w:rFonts w:hint="eastAsia"/>
              </w:rPr>
              <w:t xml:space="preserve"> 20 and </w:t>
            </w:r>
            <w:r w:rsidRPr="007376DB">
              <w:t>&lt;</w:t>
            </w:r>
            <w:r w:rsidRPr="007376DB">
              <w:rPr>
                <w:rFonts w:hint="eastAsia"/>
              </w:rPr>
              <w:t xml:space="preserve"> 26.7</w:t>
            </w:r>
          </w:p>
        </w:tc>
        <w:tc>
          <w:tcPr>
            <w:tcW w:w="1965" w:type="dxa"/>
            <w:vAlign w:val="center"/>
          </w:tcPr>
          <w:p w:rsidR="007376DB" w:rsidRPr="007376DB" w:rsidRDefault="007376DB" w:rsidP="008B0248">
            <w:pPr>
              <w:pStyle w:val="TAC"/>
            </w:pPr>
            <w:r w:rsidRPr="007376DB">
              <w:t>-18 – 1.2(</w:t>
            </w:r>
            <w:r w:rsidRPr="007376DB">
              <w:sym w:font="Symbol" w:char="F044"/>
            </w:r>
            <w:r w:rsidRPr="007376DB">
              <w:t>f – 20)</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5240 </w:t>
            </w:r>
            <w:r w:rsidRPr="007376DB">
              <w:t>&lt;</w:t>
            </w:r>
            <w:r w:rsidRPr="007376DB">
              <w:rPr>
                <w:rFonts w:hint="eastAsia"/>
              </w:rPr>
              <w:t xml:space="preserve"> f </w:t>
            </w:r>
            <w:r w:rsidRPr="007376DB">
              <w:t>≤</w:t>
            </w:r>
            <w:r w:rsidRPr="007376DB">
              <w:rPr>
                <w:rFonts w:hint="eastAsia"/>
              </w:rPr>
              <w:t xml:space="preserve"> 5249</w:t>
            </w:r>
          </w:p>
        </w:tc>
        <w:tc>
          <w:tcPr>
            <w:tcW w:w="3316" w:type="dxa"/>
          </w:tcPr>
          <w:p w:rsidR="007376DB" w:rsidRPr="007376DB" w:rsidRDefault="007376DB" w:rsidP="008B0248">
            <w:pPr>
              <w:pStyle w:val="TAC"/>
            </w:pPr>
            <w:r w:rsidRPr="007376DB">
              <w:t>≥</w:t>
            </w:r>
            <w:r w:rsidRPr="007376DB">
              <w:rPr>
                <w:rFonts w:hint="eastAsia"/>
              </w:rPr>
              <w:t xml:space="preserve"> 11 and </w:t>
            </w:r>
            <w:r w:rsidRPr="007376DB">
              <w:t>&lt;</w:t>
            </w:r>
            <w:r w:rsidRPr="007376DB">
              <w:rPr>
                <w:rFonts w:hint="eastAsia"/>
              </w:rPr>
              <w:t xml:space="preserve"> 20</w:t>
            </w:r>
          </w:p>
        </w:tc>
        <w:tc>
          <w:tcPr>
            <w:tcW w:w="1965" w:type="dxa"/>
            <w:vAlign w:val="center"/>
          </w:tcPr>
          <w:p w:rsidR="007376DB" w:rsidRPr="007376DB" w:rsidRDefault="007376DB" w:rsidP="008B0248">
            <w:pPr>
              <w:pStyle w:val="TAC"/>
            </w:pPr>
            <w:r w:rsidRPr="007376DB">
              <w:t>-10 – 8/9(</w:t>
            </w:r>
            <w:r w:rsidRPr="007376DB">
              <w:sym w:font="Symbol" w:char="F044"/>
            </w:r>
            <w:r w:rsidRPr="007376DB">
              <w:t>f – 11)</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5249 </w:t>
            </w:r>
            <w:r w:rsidRPr="007376DB">
              <w:t>&lt;</w:t>
            </w:r>
            <w:r w:rsidRPr="007376DB">
              <w:rPr>
                <w:rFonts w:hint="eastAsia"/>
              </w:rPr>
              <w:t xml:space="preserve"> f </w:t>
            </w:r>
            <w:r w:rsidRPr="007376DB">
              <w:t>≤</w:t>
            </w:r>
            <w:r w:rsidRPr="007376DB">
              <w:rPr>
                <w:rFonts w:hint="eastAsia"/>
              </w:rPr>
              <w:t xml:space="preserve"> 5250</w:t>
            </w:r>
          </w:p>
        </w:tc>
        <w:tc>
          <w:tcPr>
            <w:tcW w:w="3316" w:type="dxa"/>
            <w:vAlign w:val="center"/>
          </w:tcPr>
          <w:p w:rsidR="007376DB" w:rsidRPr="007376DB" w:rsidRDefault="007376DB" w:rsidP="008B0248">
            <w:pPr>
              <w:pStyle w:val="TAC"/>
            </w:pPr>
            <w:r w:rsidRPr="007376DB">
              <w:t>≥</w:t>
            </w:r>
            <w:r w:rsidRPr="007376DB">
              <w:rPr>
                <w:rFonts w:hint="eastAsia"/>
              </w:rPr>
              <w:t xml:space="preserve"> 10 and </w:t>
            </w:r>
            <w:r w:rsidRPr="007376DB">
              <w:t>&lt;</w:t>
            </w:r>
            <w:r w:rsidRPr="007376DB">
              <w:rPr>
                <w:rFonts w:hint="eastAsia"/>
              </w:rPr>
              <w:t xml:space="preserve"> 11</w:t>
            </w:r>
          </w:p>
        </w:tc>
        <w:tc>
          <w:tcPr>
            <w:tcW w:w="1965" w:type="dxa"/>
            <w:vAlign w:val="center"/>
          </w:tcPr>
          <w:p w:rsidR="007376DB" w:rsidRPr="007376DB" w:rsidRDefault="007376DB" w:rsidP="008B0248">
            <w:pPr>
              <w:pStyle w:val="TAC"/>
            </w:pPr>
            <w:r w:rsidRPr="007376DB">
              <w:t xml:space="preserve">10(10 - </w:t>
            </w:r>
            <w:r w:rsidRPr="007376DB">
              <w:sym w:font="Symbol" w:char="F044"/>
            </w:r>
            <w:r w:rsidRPr="007376DB">
              <w:t>f)</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pPr>
            <w:r w:rsidRPr="007376DB">
              <w:rPr>
                <w:rFonts w:hint="eastAsia"/>
              </w:rPr>
              <w:t xml:space="preserve">5350 </w:t>
            </w:r>
            <w:r w:rsidRPr="007376DB">
              <w:t>≤</w:t>
            </w:r>
            <w:r w:rsidRPr="007376DB">
              <w:rPr>
                <w:rFonts w:hint="eastAsia"/>
              </w:rPr>
              <w:t xml:space="preserve"> f </w:t>
            </w:r>
            <w:r w:rsidRPr="007376DB">
              <w:t>≤</w:t>
            </w:r>
            <w:r w:rsidRPr="007376DB">
              <w:rPr>
                <w:rFonts w:hint="eastAsia"/>
              </w:rPr>
              <w:t xml:space="preserve"> 5365</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pPr>
            <w:r w:rsidRPr="007376DB">
              <w:t>-26</w:t>
            </w:r>
          </w:p>
        </w:tc>
        <w:tc>
          <w:tcPr>
            <w:tcW w:w="2126" w:type="dxa"/>
            <w:vMerge/>
            <w:vAlign w:val="center"/>
          </w:tcPr>
          <w:p w:rsidR="007376DB" w:rsidRPr="007376DB" w:rsidRDefault="007376DB" w:rsidP="008B0248">
            <w:pPr>
              <w:pStyle w:val="TAC"/>
            </w:pPr>
          </w:p>
        </w:tc>
      </w:tr>
      <w:tr w:rsidR="007376DB" w:rsidRPr="007376DB" w:rsidTr="008B0248">
        <w:trPr>
          <w:trHeight w:val="637"/>
          <w:jc w:val="center"/>
        </w:trPr>
        <w:tc>
          <w:tcPr>
            <w:tcW w:w="1357" w:type="dxa"/>
            <w:vMerge w:val="restart"/>
            <w:vAlign w:val="center"/>
          </w:tcPr>
          <w:p w:rsidR="007376DB" w:rsidRPr="007376DB" w:rsidRDefault="007376DB" w:rsidP="008B0248">
            <w:pPr>
              <w:pStyle w:val="TAC"/>
            </w:pPr>
            <w:r w:rsidRPr="007376DB">
              <w:rPr>
                <w:rFonts w:hint="eastAsia"/>
                <w:lang w:eastAsia="ja-JP"/>
              </w:rPr>
              <w:t>5500, 5520, 5540, 5560, 5580, 5600, 5620, 5640, 5660, 5680, 5700</w:t>
            </w:r>
          </w:p>
        </w:tc>
        <w:tc>
          <w:tcPr>
            <w:tcW w:w="1971" w:type="dxa"/>
            <w:vAlign w:val="center"/>
          </w:tcPr>
          <w:p w:rsidR="007376DB" w:rsidRPr="007376DB" w:rsidRDefault="007376DB" w:rsidP="008B0248">
            <w:pPr>
              <w:pStyle w:val="TAC"/>
              <w:rPr>
                <w:lang w:eastAsia="ja-JP"/>
              </w:rPr>
            </w:pPr>
            <w:r w:rsidRPr="007376DB">
              <w:rPr>
                <w:rFonts w:hint="eastAsia"/>
              </w:rPr>
              <w:t>5</w:t>
            </w:r>
            <w:r w:rsidRPr="007376DB">
              <w:rPr>
                <w:rFonts w:hint="eastAsia"/>
                <w:lang w:eastAsia="ja-JP"/>
              </w:rPr>
              <w:t>460</w:t>
            </w:r>
            <w:r w:rsidRPr="007376DB">
              <w:rPr>
                <w:rFonts w:hint="eastAsia"/>
              </w:rPr>
              <w:t xml:space="preserve"> </w:t>
            </w:r>
            <w:r w:rsidRPr="007376DB">
              <w:t>&lt;</w:t>
            </w:r>
            <w:r w:rsidRPr="007376DB">
              <w:rPr>
                <w:rFonts w:hint="eastAsia"/>
              </w:rPr>
              <w:t xml:space="preserve"> f </w:t>
            </w:r>
            <w:r w:rsidRPr="007376DB">
              <w:t>≤</w:t>
            </w:r>
            <w:r w:rsidRPr="007376DB">
              <w:rPr>
                <w:rFonts w:hint="eastAsia"/>
              </w:rPr>
              <w:t xml:space="preserve"> </w:t>
            </w:r>
            <w:r w:rsidRPr="007376DB">
              <w:rPr>
                <w:rFonts w:hint="eastAsia"/>
                <w:lang w:eastAsia="ja-JP"/>
              </w:rPr>
              <w:t>5470</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rPr>
                <w:lang w:eastAsia="ja-JP"/>
              </w:rPr>
            </w:pPr>
            <w:r w:rsidRPr="007376DB">
              <w:rPr>
                <w:rFonts w:hint="eastAsia"/>
                <w:lang w:eastAsia="ja-JP"/>
              </w:rPr>
              <w:t>-19</w:t>
            </w:r>
          </w:p>
        </w:tc>
        <w:tc>
          <w:tcPr>
            <w:tcW w:w="2126" w:type="dxa"/>
            <w:vMerge/>
            <w:vAlign w:val="center"/>
          </w:tcPr>
          <w:p w:rsidR="007376DB" w:rsidRPr="007376DB" w:rsidRDefault="007376DB" w:rsidP="008B0248">
            <w:pPr>
              <w:pStyle w:val="TAC"/>
            </w:pPr>
          </w:p>
        </w:tc>
      </w:tr>
      <w:tr w:rsidR="007376DB" w:rsidRPr="007376DB" w:rsidTr="008B0248">
        <w:trPr>
          <w:jc w:val="center"/>
        </w:trPr>
        <w:tc>
          <w:tcPr>
            <w:tcW w:w="1357" w:type="dxa"/>
            <w:vMerge/>
            <w:vAlign w:val="center"/>
          </w:tcPr>
          <w:p w:rsidR="007376DB" w:rsidRPr="007376DB" w:rsidRDefault="007376DB" w:rsidP="008B0248">
            <w:pPr>
              <w:pStyle w:val="TAC"/>
            </w:pPr>
          </w:p>
        </w:tc>
        <w:tc>
          <w:tcPr>
            <w:tcW w:w="1971" w:type="dxa"/>
            <w:vAlign w:val="center"/>
          </w:tcPr>
          <w:p w:rsidR="007376DB" w:rsidRPr="007376DB" w:rsidRDefault="007376DB" w:rsidP="008B0248">
            <w:pPr>
              <w:pStyle w:val="TAC"/>
              <w:rPr>
                <w:lang w:eastAsia="ja-JP"/>
              </w:rPr>
            </w:pPr>
            <w:r w:rsidRPr="007376DB">
              <w:rPr>
                <w:rFonts w:hint="eastAsia"/>
              </w:rPr>
              <w:t>5</w:t>
            </w:r>
            <w:r w:rsidRPr="007376DB">
              <w:rPr>
                <w:rFonts w:hint="eastAsia"/>
                <w:lang w:eastAsia="ja-JP"/>
              </w:rPr>
              <w:t>725</w:t>
            </w:r>
            <w:r w:rsidRPr="007376DB">
              <w:rPr>
                <w:rFonts w:hint="eastAsia"/>
              </w:rPr>
              <w:t xml:space="preserve"> </w:t>
            </w:r>
            <w:r w:rsidRPr="007376DB">
              <w:t>&lt;</w:t>
            </w:r>
            <w:r w:rsidRPr="007376DB">
              <w:rPr>
                <w:rFonts w:hint="eastAsia"/>
              </w:rPr>
              <w:t xml:space="preserve"> f </w:t>
            </w:r>
            <w:r w:rsidRPr="007376DB">
              <w:t>≤</w:t>
            </w:r>
            <w:r w:rsidRPr="007376DB">
              <w:rPr>
                <w:rFonts w:hint="eastAsia"/>
              </w:rPr>
              <w:t xml:space="preserve"> 5</w:t>
            </w:r>
            <w:r w:rsidRPr="007376DB">
              <w:rPr>
                <w:rFonts w:hint="eastAsia"/>
                <w:lang w:eastAsia="ja-JP"/>
              </w:rPr>
              <w:t>740</w:t>
            </w:r>
          </w:p>
        </w:tc>
        <w:tc>
          <w:tcPr>
            <w:tcW w:w="3316" w:type="dxa"/>
            <w:vAlign w:val="center"/>
          </w:tcPr>
          <w:p w:rsidR="007376DB" w:rsidRPr="007376DB" w:rsidRDefault="007376DB" w:rsidP="008B0248">
            <w:pPr>
              <w:pStyle w:val="TAC"/>
              <w:rPr>
                <w:lang w:eastAsia="ja-JP"/>
              </w:rPr>
            </w:pPr>
            <w:r w:rsidRPr="007376DB">
              <w:rPr>
                <w:rFonts w:hint="eastAsia"/>
                <w:lang w:eastAsia="ja-JP"/>
              </w:rPr>
              <w:t>-</w:t>
            </w:r>
          </w:p>
        </w:tc>
        <w:tc>
          <w:tcPr>
            <w:tcW w:w="1965" w:type="dxa"/>
            <w:vAlign w:val="center"/>
          </w:tcPr>
          <w:p w:rsidR="007376DB" w:rsidRPr="007376DB" w:rsidRDefault="007376DB" w:rsidP="008B0248">
            <w:pPr>
              <w:pStyle w:val="TAC"/>
              <w:rPr>
                <w:lang w:eastAsia="ja-JP"/>
              </w:rPr>
            </w:pPr>
            <w:r w:rsidRPr="007376DB">
              <w:rPr>
                <w:rFonts w:hint="eastAsia"/>
                <w:lang w:eastAsia="ja-JP"/>
              </w:rPr>
              <w:t>-19</w:t>
            </w:r>
          </w:p>
        </w:tc>
        <w:tc>
          <w:tcPr>
            <w:tcW w:w="2126" w:type="dxa"/>
            <w:vMerge/>
            <w:vAlign w:val="center"/>
          </w:tcPr>
          <w:p w:rsidR="007376DB" w:rsidRPr="007376DB" w:rsidRDefault="007376DB" w:rsidP="008B0248">
            <w:pPr>
              <w:pStyle w:val="TAC"/>
            </w:pPr>
          </w:p>
        </w:tc>
      </w:tr>
    </w:tbl>
    <w:p w:rsidR="001F1F54" w:rsidRDefault="001F1F54" w:rsidP="00AE5182"/>
    <w:p w:rsidR="001F1F54" w:rsidRPr="00AE5182" w:rsidRDefault="001F1F54" w:rsidP="00AE5182"/>
    <w:p w:rsidR="008407EB" w:rsidRDefault="008407EB" w:rsidP="008407EB">
      <w:pPr>
        <w:rPr>
          <w:rFonts w:ascii="Arial" w:hAnsi="Arial" w:cs="Arial"/>
          <w:b/>
        </w:rPr>
      </w:pPr>
      <w:r>
        <w:rPr>
          <w:rFonts w:ascii="Arial" w:hAnsi="Arial" w:cs="Arial"/>
          <w:b/>
        </w:rPr>
        <w:t xml:space="preserve">Discussion: </w:t>
      </w:r>
    </w:p>
    <w:p w:rsidR="002E72D4" w:rsidRDefault="002E72D4" w:rsidP="008407EB">
      <w:r>
        <w:t xml:space="preserve">DCM: the bigger table should be used according to Japanese regulation, </w:t>
      </w:r>
      <w:r w:rsidR="00954D84">
        <w:t xml:space="preserve">we </w:t>
      </w:r>
      <w:r>
        <w:t>propose to use occupied bandwidth &lt; 20 MHz</w:t>
      </w:r>
    </w:p>
    <w:p w:rsidR="002E72D4" w:rsidRDefault="00954D84" w:rsidP="008407EB">
      <w:r>
        <w:t>Skyworks: the ETSI mask</w:t>
      </w:r>
      <w:r w:rsidR="002E72D4">
        <w:t xml:space="preserve"> will be more stringent?</w:t>
      </w:r>
    </w:p>
    <w:p w:rsidR="002E72D4" w:rsidRDefault="002E72D4" w:rsidP="008407EB">
      <w:r>
        <w:t>Nokia: why can’t we use that table?</w:t>
      </w:r>
    </w:p>
    <w:p w:rsidR="002E72D4" w:rsidRDefault="00954D84" w:rsidP="008407EB">
      <w:r>
        <w:t>Nokia: we don’t see any issue</w:t>
      </w:r>
    </w:p>
    <w:p w:rsidR="002E72D4" w:rsidRDefault="002E72D4" w:rsidP="008407EB">
      <w:r>
        <w:lastRenderedPageBreak/>
        <w:t>Skyworks: the masks are less than 20 MHz</w:t>
      </w:r>
    </w:p>
    <w:p w:rsidR="002E72D4" w:rsidRDefault="002E72D4" w:rsidP="008407EB">
      <w:r>
        <w:t xml:space="preserve">DCM: this table </w:t>
      </w:r>
      <w:r w:rsidR="00954D84">
        <w:t>defines only center frequency. We p</w:t>
      </w:r>
      <w:r>
        <w:t>ropose to use the table, on top of that we specify occupied BW less than 20 MHz</w:t>
      </w:r>
    </w:p>
    <w:p w:rsidR="006430A0" w:rsidRDefault="002E72D4" w:rsidP="008407EB">
      <w:r>
        <w:t>Nokia: other companies not ready to accept</w:t>
      </w:r>
      <w:r w:rsidR="00954D84">
        <w:t xml:space="preserve"> that</w:t>
      </w:r>
    </w:p>
    <w:p w:rsidR="008407EB" w:rsidRDefault="00AE5182" w:rsidP="008407EB">
      <w:pPr>
        <w:rPr>
          <w:rFonts w:ascii="Arial" w:hAnsi="Arial" w:cs="Arial"/>
          <w:b/>
        </w:rPr>
      </w:pPr>
      <w:r>
        <w:rPr>
          <w:rFonts w:ascii="Arial" w:hAnsi="Arial" w:cs="Arial"/>
          <w:b/>
        </w:rPr>
        <w:t xml:space="preserve">Decision: </w:t>
      </w:r>
    </w:p>
    <w:p w:rsidR="002E72D4" w:rsidRPr="00AE5182" w:rsidRDefault="00954D84" w:rsidP="008407EB">
      <w:pPr>
        <w:rPr>
          <w:rFonts w:ascii="Arial" w:hAnsi="Arial" w:cs="Arial"/>
          <w:b/>
        </w:rPr>
      </w:pPr>
      <w:r>
        <w:rPr>
          <w:rFonts w:ascii="Arial" w:hAnsi="Arial" w:cs="Arial"/>
          <w:b/>
        </w:rPr>
        <w:t>Not use an occupied bandwidth l</w:t>
      </w:r>
      <w:r w:rsidR="002E72D4">
        <w:rPr>
          <w:rFonts w:ascii="Arial" w:hAnsi="Arial" w:cs="Arial"/>
          <w:b/>
        </w:rPr>
        <w:t>ess than 20 MHz for eLAA</w:t>
      </w:r>
    </w:p>
    <w:p w:rsidR="004355FC" w:rsidRDefault="004355FC" w:rsidP="004355FC"/>
    <w:p w:rsidR="004355FC" w:rsidRDefault="004355FC" w:rsidP="004355FC">
      <w:pPr>
        <w:pStyle w:val="Heading3"/>
      </w:pPr>
      <w:r>
        <w:t>2.3.3</w:t>
      </w:r>
      <w:r w:rsidR="00EF3882">
        <w:tab/>
        <w:t>US</w:t>
      </w:r>
    </w:p>
    <w:p w:rsidR="001F1F54" w:rsidRPr="001F1F54" w:rsidRDefault="001F1F54" w:rsidP="001F1F54">
      <w:r>
        <w:t>TX PSD 11 dBm/MHz</w:t>
      </w:r>
      <w:r w:rsidR="007376DB">
        <w:t xml:space="preserve"> </w:t>
      </w:r>
    </w:p>
    <w:p w:rsidR="001F1F54" w:rsidRDefault="001F1F54" w:rsidP="001F1F54"/>
    <w:p w:rsidR="001F1F54" w:rsidRPr="0032110F" w:rsidRDefault="001F1F54" w:rsidP="001F1F54">
      <w:pPr>
        <w:pStyle w:val="TH"/>
      </w:pPr>
      <w:r>
        <w:t>Table 2.1.3</w:t>
      </w:r>
      <w:r w:rsidRPr="0032110F">
        <w:t>-1: Additional requirements</w:t>
      </w:r>
      <w:r>
        <w:t xml:space="preserve">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F1F54" w:rsidRPr="0032110F" w:rsidTr="008B0248">
        <w:trPr>
          <w:jc w:val="center"/>
        </w:trPr>
        <w:tc>
          <w:tcPr>
            <w:tcW w:w="2120" w:type="dxa"/>
            <w:vMerge w:val="restart"/>
          </w:tcPr>
          <w:p w:rsidR="001F1F54" w:rsidRPr="003D01BB" w:rsidRDefault="001F1F54" w:rsidP="008B0248">
            <w:pPr>
              <w:pStyle w:val="TAH"/>
              <w:rPr>
                <w:rFonts w:cs="Arial"/>
              </w:rPr>
            </w:pPr>
            <w:r w:rsidRPr="003D01BB">
              <w:rPr>
                <w:rFonts w:cs="Arial"/>
              </w:rPr>
              <w:t>Frequency band</w:t>
            </w:r>
          </w:p>
          <w:p w:rsidR="001F1F54" w:rsidRPr="003D01BB" w:rsidRDefault="001F1F54" w:rsidP="008B0248">
            <w:pPr>
              <w:pStyle w:val="TAH"/>
              <w:rPr>
                <w:rFonts w:cs="Arial"/>
              </w:rPr>
            </w:pPr>
            <w:r w:rsidRPr="003D01BB">
              <w:rPr>
                <w:rFonts w:cs="Arial"/>
              </w:rPr>
              <w:t>(MHz)</w:t>
            </w:r>
          </w:p>
        </w:tc>
        <w:tc>
          <w:tcPr>
            <w:tcW w:w="3686" w:type="dxa"/>
          </w:tcPr>
          <w:p w:rsidR="001F1F54" w:rsidRPr="003D01BB" w:rsidRDefault="001F1F54" w:rsidP="008B0248">
            <w:pPr>
              <w:pStyle w:val="TAH"/>
              <w:rPr>
                <w:rFonts w:cs="Arial"/>
              </w:rPr>
            </w:pPr>
            <w:r w:rsidRPr="003D01BB">
              <w:rPr>
                <w:rFonts w:cs="Arial"/>
              </w:rPr>
              <w:t xml:space="preserve">Channel bandwidth / </w:t>
            </w:r>
          </w:p>
          <w:p w:rsidR="001F1F54" w:rsidRPr="003D01BB" w:rsidRDefault="001F1F54" w:rsidP="008B0248">
            <w:pPr>
              <w:pStyle w:val="TAH"/>
              <w:rPr>
                <w:rFonts w:cs="Arial"/>
              </w:rPr>
            </w:pPr>
            <w:r w:rsidRPr="003D01BB">
              <w:rPr>
                <w:rFonts w:cs="Arial"/>
              </w:rPr>
              <w:t xml:space="preserve">Spectrum emission limit </w:t>
            </w:r>
          </w:p>
          <w:p w:rsidR="001F1F54" w:rsidRPr="003D01BB" w:rsidRDefault="001F1F54" w:rsidP="008B0248">
            <w:pPr>
              <w:pStyle w:val="TAH"/>
              <w:rPr>
                <w:rFonts w:cs="Arial"/>
              </w:rPr>
            </w:pPr>
            <w:r w:rsidRPr="003D01BB">
              <w:rPr>
                <w:rFonts w:cs="Arial"/>
              </w:rPr>
              <w:t>(dBm)</w:t>
            </w:r>
          </w:p>
        </w:tc>
        <w:tc>
          <w:tcPr>
            <w:tcW w:w="1701" w:type="dxa"/>
            <w:vMerge w:val="restart"/>
          </w:tcPr>
          <w:p w:rsidR="001F1F54" w:rsidRPr="003D01BB" w:rsidRDefault="001F1F54" w:rsidP="008B0248">
            <w:pPr>
              <w:pStyle w:val="TAH"/>
              <w:rPr>
                <w:rFonts w:cs="Arial"/>
              </w:rPr>
            </w:pPr>
            <w:r w:rsidRPr="003D01BB">
              <w:rPr>
                <w:rFonts w:cs="Arial"/>
              </w:rPr>
              <w:t>Measurement bandwidth</w:t>
            </w:r>
          </w:p>
        </w:tc>
      </w:tr>
      <w:tr w:rsidR="001F1F54" w:rsidRPr="0032110F" w:rsidTr="008B0248">
        <w:trPr>
          <w:jc w:val="center"/>
        </w:trPr>
        <w:tc>
          <w:tcPr>
            <w:tcW w:w="2120" w:type="dxa"/>
            <w:vMerge/>
          </w:tcPr>
          <w:p w:rsidR="001F1F54" w:rsidRPr="003D01BB" w:rsidRDefault="001F1F54" w:rsidP="008B0248">
            <w:pPr>
              <w:pStyle w:val="TAH"/>
              <w:rPr>
                <w:rFonts w:cs="Arial"/>
              </w:rPr>
            </w:pPr>
          </w:p>
        </w:tc>
        <w:tc>
          <w:tcPr>
            <w:tcW w:w="3686" w:type="dxa"/>
          </w:tcPr>
          <w:p w:rsidR="001F1F54" w:rsidRPr="003D01BB" w:rsidRDefault="001F1F54" w:rsidP="008B0248">
            <w:pPr>
              <w:pStyle w:val="TAH"/>
              <w:rPr>
                <w:rFonts w:cs="Arial"/>
              </w:rPr>
            </w:pPr>
            <w:r>
              <w:rPr>
                <w:rFonts w:cs="Arial"/>
              </w:rPr>
              <w:t>20 MHz</w:t>
            </w:r>
          </w:p>
        </w:tc>
        <w:tc>
          <w:tcPr>
            <w:tcW w:w="1701" w:type="dxa"/>
            <w:vMerge/>
          </w:tcPr>
          <w:p w:rsidR="001F1F54" w:rsidRPr="003D01BB" w:rsidRDefault="001F1F54" w:rsidP="008B0248">
            <w:pPr>
              <w:pStyle w:val="TAH"/>
              <w:rPr>
                <w:rFonts w:cs="Arial"/>
              </w:rPr>
            </w:pPr>
          </w:p>
        </w:tc>
      </w:tr>
      <w:tr w:rsidR="001F1F54" w:rsidRPr="007B7793" w:rsidTr="008B0248">
        <w:trPr>
          <w:jc w:val="center"/>
        </w:trPr>
        <w:tc>
          <w:tcPr>
            <w:tcW w:w="2120" w:type="dxa"/>
            <w:vAlign w:val="center"/>
          </w:tcPr>
          <w:p w:rsidR="001F1F54" w:rsidRPr="007B7793" w:rsidRDefault="001F1F54" w:rsidP="008B0248">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1F1F54" w:rsidRPr="007B7793" w:rsidRDefault="001F1F54" w:rsidP="008B0248">
            <w:pPr>
              <w:pStyle w:val="TAC"/>
            </w:pPr>
            <w:r>
              <w:t>-41</w:t>
            </w:r>
          </w:p>
        </w:tc>
        <w:tc>
          <w:tcPr>
            <w:tcW w:w="1701" w:type="dxa"/>
            <w:vMerge w:val="restart"/>
            <w:vAlign w:val="center"/>
          </w:tcPr>
          <w:p w:rsidR="001F1F54" w:rsidRPr="007B7793" w:rsidRDefault="001F1F54" w:rsidP="008B0248">
            <w:pPr>
              <w:pStyle w:val="TAC"/>
            </w:pPr>
            <w:r>
              <w:t>1 MHz</w:t>
            </w: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sidR="006430A0">
              <w:rPr>
                <w:rFonts w:hint="eastAsia"/>
              </w:rPr>
              <w:t>35</w:t>
            </w:r>
            <w:r>
              <w:rPr>
                <w:rFonts w:hint="eastAsia"/>
              </w:rPr>
              <w:t>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1F1F54" w:rsidRPr="007B7793" w:rsidRDefault="001F1F54" w:rsidP="008B0248">
            <w:pPr>
              <w:pStyle w:val="TAC"/>
            </w:pPr>
            <w:r>
              <w:t>-41</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Pr>
                <w:rFonts w:hint="eastAsia"/>
              </w:rPr>
              <w:t>460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470</w:t>
            </w:r>
          </w:p>
        </w:tc>
        <w:tc>
          <w:tcPr>
            <w:tcW w:w="3686" w:type="dxa"/>
            <w:vAlign w:val="center"/>
          </w:tcPr>
          <w:p w:rsidR="001F1F54" w:rsidRPr="007B7793" w:rsidRDefault="001F1F54" w:rsidP="008B0248">
            <w:pPr>
              <w:pStyle w:val="TAC"/>
            </w:pPr>
            <w:r>
              <w:t>-27</w:t>
            </w:r>
          </w:p>
        </w:tc>
        <w:tc>
          <w:tcPr>
            <w:tcW w:w="1701" w:type="dxa"/>
            <w:vMerge/>
            <w:vAlign w:val="center"/>
          </w:tcPr>
          <w:p w:rsidR="001F1F54" w:rsidRPr="007B7793" w:rsidRDefault="001F1F54" w:rsidP="008B0248">
            <w:pPr>
              <w:pStyle w:val="TAC"/>
            </w:pPr>
          </w:p>
        </w:tc>
      </w:tr>
    </w:tbl>
    <w:p w:rsidR="001F1F54" w:rsidRDefault="001F1F54" w:rsidP="001F1F54">
      <w:pPr>
        <w:pStyle w:val="TH"/>
      </w:pPr>
    </w:p>
    <w:p w:rsidR="001F1F54" w:rsidRPr="0032110F" w:rsidRDefault="001F1F54" w:rsidP="001F1F54">
      <w:pPr>
        <w:pStyle w:val="TH"/>
      </w:pPr>
      <w:r>
        <w:t>Table 2.1.3-2</w:t>
      </w:r>
      <w:r w:rsidRPr="0032110F">
        <w:t>: Additional requirements</w:t>
      </w:r>
      <w:r>
        <w:t xml:space="preserve">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F1F54" w:rsidRPr="0032110F" w:rsidTr="008B0248">
        <w:trPr>
          <w:jc w:val="center"/>
        </w:trPr>
        <w:tc>
          <w:tcPr>
            <w:tcW w:w="2120" w:type="dxa"/>
            <w:vMerge w:val="restart"/>
          </w:tcPr>
          <w:p w:rsidR="001F1F54" w:rsidRPr="003D01BB" w:rsidRDefault="001F1F54" w:rsidP="008B0248">
            <w:pPr>
              <w:pStyle w:val="TAH"/>
              <w:rPr>
                <w:rFonts w:cs="Arial"/>
              </w:rPr>
            </w:pPr>
            <w:r w:rsidRPr="003D01BB">
              <w:rPr>
                <w:rFonts w:cs="Arial"/>
              </w:rPr>
              <w:t>Frequency band</w:t>
            </w:r>
          </w:p>
          <w:p w:rsidR="001F1F54" w:rsidRPr="003D01BB" w:rsidRDefault="001F1F54" w:rsidP="008B0248">
            <w:pPr>
              <w:pStyle w:val="TAH"/>
              <w:rPr>
                <w:rFonts w:cs="Arial"/>
              </w:rPr>
            </w:pPr>
            <w:r w:rsidRPr="003D01BB">
              <w:rPr>
                <w:rFonts w:cs="Arial"/>
              </w:rPr>
              <w:t>(MHz)</w:t>
            </w:r>
          </w:p>
        </w:tc>
        <w:tc>
          <w:tcPr>
            <w:tcW w:w="3686" w:type="dxa"/>
          </w:tcPr>
          <w:p w:rsidR="001F1F54" w:rsidRPr="003D01BB" w:rsidRDefault="001F1F54" w:rsidP="008B0248">
            <w:pPr>
              <w:pStyle w:val="TAH"/>
              <w:rPr>
                <w:rFonts w:cs="Arial"/>
              </w:rPr>
            </w:pPr>
            <w:r w:rsidRPr="003D01BB">
              <w:rPr>
                <w:rFonts w:cs="Arial"/>
              </w:rPr>
              <w:t xml:space="preserve">Channel bandwidth / </w:t>
            </w:r>
          </w:p>
          <w:p w:rsidR="001F1F54" w:rsidRPr="003D01BB" w:rsidRDefault="001F1F54" w:rsidP="008B0248">
            <w:pPr>
              <w:pStyle w:val="TAH"/>
              <w:rPr>
                <w:rFonts w:cs="Arial"/>
              </w:rPr>
            </w:pPr>
            <w:r w:rsidRPr="003D01BB">
              <w:rPr>
                <w:rFonts w:cs="Arial"/>
              </w:rPr>
              <w:t xml:space="preserve">Spectrum emission limit </w:t>
            </w:r>
          </w:p>
          <w:p w:rsidR="001F1F54" w:rsidRPr="003D01BB" w:rsidRDefault="001F1F54" w:rsidP="008B0248">
            <w:pPr>
              <w:pStyle w:val="TAH"/>
              <w:rPr>
                <w:rFonts w:cs="Arial"/>
              </w:rPr>
            </w:pPr>
            <w:r w:rsidRPr="003D01BB">
              <w:rPr>
                <w:rFonts w:cs="Arial"/>
              </w:rPr>
              <w:t>(dBm)</w:t>
            </w:r>
          </w:p>
        </w:tc>
        <w:tc>
          <w:tcPr>
            <w:tcW w:w="1701" w:type="dxa"/>
            <w:vMerge w:val="restart"/>
          </w:tcPr>
          <w:p w:rsidR="001F1F54" w:rsidRPr="003D01BB" w:rsidRDefault="001F1F54" w:rsidP="008B0248">
            <w:pPr>
              <w:pStyle w:val="TAH"/>
              <w:rPr>
                <w:rFonts w:cs="Arial"/>
              </w:rPr>
            </w:pPr>
            <w:r w:rsidRPr="003D01BB">
              <w:rPr>
                <w:rFonts w:cs="Arial"/>
              </w:rPr>
              <w:t>Measurement bandwidth</w:t>
            </w:r>
          </w:p>
        </w:tc>
      </w:tr>
      <w:tr w:rsidR="001F1F54" w:rsidRPr="0032110F" w:rsidTr="008B0248">
        <w:trPr>
          <w:jc w:val="center"/>
        </w:trPr>
        <w:tc>
          <w:tcPr>
            <w:tcW w:w="2120" w:type="dxa"/>
            <w:vMerge/>
          </w:tcPr>
          <w:p w:rsidR="001F1F54" w:rsidRPr="003D01BB" w:rsidRDefault="001F1F54" w:rsidP="008B0248">
            <w:pPr>
              <w:pStyle w:val="TAH"/>
              <w:rPr>
                <w:rFonts w:cs="Arial"/>
              </w:rPr>
            </w:pPr>
          </w:p>
        </w:tc>
        <w:tc>
          <w:tcPr>
            <w:tcW w:w="3686" w:type="dxa"/>
          </w:tcPr>
          <w:p w:rsidR="001F1F54" w:rsidRPr="003D01BB" w:rsidRDefault="001F1F54" w:rsidP="008B0248">
            <w:pPr>
              <w:pStyle w:val="TAH"/>
              <w:rPr>
                <w:rFonts w:cs="Arial"/>
              </w:rPr>
            </w:pPr>
            <w:r>
              <w:rPr>
                <w:rFonts w:cs="Arial"/>
              </w:rPr>
              <w:t>20 MHz</w:t>
            </w:r>
          </w:p>
        </w:tc>
        <w:tc>
          <w:tcPr>
            <w:tcW w:w="1701" w:type="dxa"/>
            <w:vMerge/>
          </w:tcPr>
          <w:p w:rsidR="001F1F54" w:rsidRPr="003D01BB" w:rsidRDefault="001F1F54" w:rsidP="008B0248">
            <w:pPr>
              <w:pStyle w:val="TAH"/>
              <w:rPr>
                <w:rFonts w:cs="Arial"/>
              </w:rPr>
            </w:pPr>
          </w:p>
        </w:tc>
      </w:tr>
      <w:tr w:rsidR="001F1F54" w:rsidRPr="007B7793" w:rsidTr="008B0248">
        <w:trPr>
          <w:jc w:val="center"/>
        </w:trPr>
        <w:tc>
          <w:tcPr>
            <w:tcW w:w="2120" w:type="dxa"/>
            <w:vAlign w:val="center"/>
          </w:tcPr>
          <w:p w:rsidR="001F1F54" w:rsidRPr="007B7793" w:rsidRDefault="001F1F54" w:rsidP="008B0248">
            <w:pPr>
              <w:pStyle w:val="TAC"/>
            </w:pPr>
            <w:r>
              <w:rPr>
                <w:rFonts w:hint="eastAsia"/>
              </w:rPr>
              <w:t>4500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150</w:t>
            </w:r>
          </w:p>
        </w:tc>
        <w:tc>
          <w:tcPr>
            <w:tcW w:w="3686" w:type="dxa"/>
            <w:vAlign w:val="center"/>
          </w:tcPr>
          <w:p w:rsidR="001F1F54" w:rsidRPr="007B7793" w:rsidRDefault="001F1F54" w:rsidP="008B0248">
            <w:pPr>
              <w:pStyle w:val="TAC"/>
            </w:pPr>
            <w:r>
              <w:t>-41</w:t>
            </w:r>
          </w:p>
        </w:tc>
        <w:tc>
          <w:tcPr>
            <w:tcW w:w="1701" w:type="dxa"/>
            <w:vMerge w:val="restart"/>
            <w:vAlign w:val="center"/>
          </w:tcPr>
          <w:p w:rsidR="001F1F54" w:rsidRPr="007B7793" w:rsidRDefault="001F1F54" w:rsidP="008B0248">
            <w:pPr>
              <w:pStyle w:val="TAC"/>
            </w:pPr>
            <w:r>
              <w:t>1 MHz</w:t>
            </w: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sidR="006430A0">
              <w:rPr>
                <w:rFonts w:hint="eastAsia"/>
              </w:rPr>
              <w:t>35</w:t>
            </w:r>
            <w:r>
              <w:rPr>
                <w:rFonts w:hint="eastAsia"/>
              </w:rPr>
              <w:t>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3686" w:type="dxa"/>
            <w:vAlign w:val="center"/>
          </w:tcPr>
          <w:p w:rsidR="001F1F54" w:rsidRPr="007B7793" w:rsidRDefault="001F1F54" w:rsidP="008B0248">
            <w:pPr>
              <w:pStyle w:val="TAC"/>
            </w:pPr>
            <w:r>
              <w:t>-41</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7B7793" w:rsidRDefault="001F1F54" w:rsidP="008B0248">
            <w:pPr>
              <w:pStyle w:val="TAC"/>
            </w:pPr>
            <w:r w:rsidRPr="0000624F">
              <w:rPr>
                <w:rFonts w:hint="eastAsia"/>
              </w:rPr>
              <w:t>5</w:t>
            </w:r>
            <w:r>
              <w:rPr>
                <w:rFonts w:hint="eastAsia"/>
              </w:rPr>
              <w:t>460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470</w:t>
            </w:r>
          </w:p>
        </w:tc>
        <w:tc>
          <w:tcPr>
            <w:tcW w:w="3686" w:type="dxa"/>
            <w:vAlign w:val="center"/>
          </w:tcPr>
          <w:p w:rsidR="001F1F54" w:rsidRPr="007B7793" w:rsidRDefault="001F1F54" w:rsidP="008B0248">
            <w:pPr>
              <w:pStyle w:val="TAC"/>
            </w:pPr>
            <w:r>
              <w:t>-27</w:t>
            </w:r>
          </w:p>
        </w:tc>
        <w:tc>
          <w:tcPr>
            <w:tcW w:w="1701" w:type="dxa"/>
            <w:vMerge/>
            <w:vAlign w:val="center"/>
          </w:tcPr>
          <w:p w:rsidR="001F1F54" w:rsidRPr="007B7793" w:rsidRDefault="001F1F54" w:rsidP="008B0248">
            <w:pPr>
              <w:pStyle w:val="TAC"/>
            </w:pPr>
          </w:p>
        </w:tc>
      </w:tr>
      <w:tr w:rsidR="001F1F54" w:rsidRPr="007B7793" w:rsidTr="008B0248">
        <w:trPr>
          <w:jc w:val="center"/>
        </w:trPr>
        <w:tc>
          <w:tcPr>
            <w:tcW w:w="2120" w:type="dxa"/>
            <w:vAlign w:val="center"/>
          </w:tcPr>
          <w:p w:rsidR="001F1F54" w:rsidRPr="0000624F" w:rsidRDefault="001F1F54" w:rsidP="008B0248">
            <w:pPr>
              <w:pStyle w:val="TAC"/>
            </w:pPr>
            <w:r w:rsidRPr="0000624F">
              <w:rPr>
                <w:rFonts w:hint="eastAsia"/>
              </w:rPr>
              <w:t>5</w:t>
            </w:r>
            <w:r>
              <w:rPr>
                <w:rFonts w:hint="eastAsia"/>
              </w:rPr>
              <w:t>745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p>
        </w:tc>
        <w:tc>
          <w:tcPr>
            <w:tcW w:w="3686" w:type="dxa"/>
            <w:vAlign w:val="center"/>
          </w:tcPr>
          <w:p w:rsidR="001F1F54" w:rsidRDefault="001F1F54" w:rsidP="008B0248">
            <w:pPr>
              <w:pStyle w:val="TAC"/>
            </w:pPr>
            <w:r>
              <w:t>-27</w:t>
            </w:r>
          </w:p>
        </w:tc>
        <w:tc>
          <w:tcPr>
            <w:tcW w:w="1701" w:type="dxa"/>
            <w:vMerge/>
            <w:vAlign w:val="center"/>
          </w:tcPr>
          <w:p w:rsidR="001F1F54" w:rsidRPr="007B7793" w:rsidRDefault="001F1F54" w:rsidP="008B0248">
            <w:pPr>
              <w:pStyle w:val="TAC"/>
            </w:pPr>
          </w:p>
        </w:tc>
      </w:tr>
    </w:tbl>
    <w:p w:rsidR="001F1F54" w:rsidRPr="001F1F54" w:rsidRDefault="001F1F54" w:rsidP="001F1F54"/>
    <w:p w:rsidR="008407EB" w:rsidRDefault="008407EB" w:rsidP="008407EB">
      <w:pPr>
        <w:rPr>
          <w:rFonts w:ascii="Arial" w:hAnsi="Arial" w:cs="Arial"/>
          <w:b/>
        </w:rPr>
      </w:pPr>
    </w:p>
    <w:p w:rsidR="00631F26" w:rsidRDefault="00631F26" w:rsidP="008407EB">
      <w:pPr>
        <w:rPr>
          <w:rFonts w:ascii="Arial" w:hAnsi="Arial" w:cs="Arial"/>
          <w:b/>
        </w:rPr>
      </w:pPr>
    </w:p>
    <w:p w:rsidR="008407EB" w:rsidRDefault="008407EB" w:rsidP="008407EB">
      <w:pPr>
        <w:rPr>
          <w:rFonts w:ascii="Arial" w:hAnsi="Arial" w:cs="Arial"/>
          <w:b/>
        </w:rPr>
      </w:pPr>
      <w:r>
        <w:rPr>
          <w:rFonts w:ascii="Arial" w:hAnsi="Arial" w:cs="Arial"/>
          <w:b/>
        </w:rPr>
        <w:t xml:space="preserve">Discussion: </w:t>
      </w:r>
    </w:p>
    <w:p w:rsidR="006430A0" w:rsidRPr="00954D84" w:rsidRDefault="006430A0" w:rsidP="008407EB">
      <w:r w:rsidRPr="00954D84">
        <w:t xml:space="preserve">Chair: add </w:t>
      </w:r>
      <w:r w:rsidR="00954D84" w:rsidRPr="00954D84">
        <w:t xml:space="preserve">table </w:t>
      </w:r>
      <w:r w:rsidRPr="00954D84">
        <w:t>for UNII-3</w:t>
      </w:r>
    </w:p>
    <w:p w:rsidR="008407EB" w:rsidRDefault="008407EB" w:rsidP="008407EB"/>
    <w:p w:rsidR="008407EB" w:rsidRDefault="008407EB" w:rsidP="008407EB">
      <w:pPr>
        <w:rPr>
          <w:rFonts w:ascii="Arial" w:hAnsi="Arial" w:cs="Arial"/>
          <w:b/>
        </w:rPr>
      </w:pPr>
      <w:r>
        <w:rPr>
          <w:rFonts w:ascii="Arial" w:hAnsi="Arial" w:cs="Arial"/>
          <w:b/>
        </w:rPr>
        <w:t xml:space="preserve">Decision: </w:t>
      </w:r>
    </w:p>
    <w:p w:rsidR="008407EB" w:rsidRPr="00954D84" w:rsidRDefault="006430A0" w:rsidP="008407EB">
      <w:pPr>
        <w:rPr>
          <w:b/>
        </w:rPr>
      </w:pPr>
      <w:r w:rsidRPr="00954D84">
        <w:rPr>
          <w:b/>
        </w:rPr>
        <w:t>Add UNII-3 emissions requirements</w:t>
      </w:r>
    </w:p>
    <w:p w:rsidR="00EF3882" w:rsidRPr="00EF3882" w:rsidRDefault="00EF3882" w:rsidP="00EF3882"/>
    <w:p w:rsidR="00EF3882" w:rsidRDefault="00EF3882" w:rsidP="00EF3882">
      <w:pPr>
        <w:pStyle w:val="Heading3"/>
      </w:pPr>
      <w:r>
        <w:t>2.3.4</w:t>
      </w:r>
      <w:r>
        <w:tab/>
        <w:t>Resolution 229</w:t>
      </w:r>
    </w:p>
    <w:p w:rsidR="008407EB" w:rsidRDefault="008407EB" w:rsidP="008407EB">
      <w:r>
        <w:t>TX PSD: 0.25 mW/25kHz</w:t>
      </w:r>
      <w:r w:rsidR="00631F26">
        <w:t xml:space="preserve"> in 5150-5250 MHz</w:t>
      </w:r>
    </w:p>
    <w:p w:rsidR="00393280" w:rsidRDefault="00393280" w:rsidP="008407EB">
      <w:pPr>
        <w:rPr>
          <w:lang w:val="x-none"/>
        </w:rPr>
      </w:pPr>
    </w:p>
    <w:p w:rsidR="00D933FC" w:rsidRDefault="00D933FC" w:rsidP="00D933FC">
      <w:pPr>
        <w:rPr>
          <w:rFonts w:ascii="Arial" w:hAnsi="Arial" w:cs="Arial"/>
          <w:b/>
        </w:rPr>
      </w:pPr>
      <w:r>
        <w:rPr>
          <w:rFonts w:ascii="Arial" w:hAnsi="Arial" w:cs="Arial"/>
          <w:b/>
        </w:rPr>
        <w:t xml:space="preserve">Discussion: </w:t>
      </w:r>
    </w:p>
    <w:p w:rsidR="00D933FC" w:rsidRDefault="006430A0" w:rsidP="00D933FC">
      <w:r>
        <w:t>Qualcomm: we did not receive any input from any region that this is applicable</w:t>
      </w:r>
    </w:p>
    <w:p w:rsidR="006430A0" w:rsidRDefault="006430A0" w:rsidP="00D933FC">
      <w:r>
        <w:lastRenderedPageBreak/>
        <w:t>Sk</w:t>
      </w:r>
      <w:r w:rsidR="00671D4B">
        <w:t>yworks: we would like to understand which region this is applicable</w:t>
      </w:r>
    </w:p>
    <w:p w:rsidR="006430A0" w:rsidRDefault="006430A0" w:rsidP="00D933FC">
      <w:r>
        <w:t xml:space="preserve">Ericsson: </w:t>
      </w:r>
      <w:r w:rsidR="00954D84">
        <w:t xml:space="preserve">this limit is in accordance with the </w:t>
      </w:r>
      <w:r w:rsidR="002764C9">
        <w:t xml:space="preserve">global </w:t>
      </w:r>
      <w:r w:rsidR="00954D84">
        <w:t>resolution 229 for 5150-5250 MHz and the specification should contain the mea</w:t>
      </w:r>
      <w:r w:rsidR="002764C9">
        <w:t>ns for meeting this requirement</w:t>
      </w:r>
      <w:r w:rsidR="00954D84">
        <w:t xml:space="preserve"> in case an administration choose</w:t>
      </w:r>
      <w:r w:rsidR="002764C9">
        <w:t xml:space="preserve"> to adopt it</w:t>
      </w:r>
    </w:p>
    <w:p w:rsidR="00D933FC" w:rsidRDefault="00D933FC" w:rsidP="008407EB">
      <w:pPr>
        <w:rPr>
          <w:rFonts w:ascii="Arial" w:hAnsi="Arial" w:cs="Arial"/>
          <w:b/>
        </w:rPr>
      </w:pPr>
      <w:r>
        <w:rPr>
          <w:rFonts w:ascii="Arial" w:hAnsi="Arial" w:cs="Arial"/>
          <w:b/>
        </w:rPr>
        <w:t xml:space="preserve">Decision: </w:t>
      </w:r>
    </w:p>
    <w:p w:rsidR="00EF3882" w:rsidRDefault="006430A0" w:rsidP="00EF3882">
      <w:r>
        <w:rPr>
          <w:rFonts w:ascii="Arial" w:hAnsi="Arial" w:cs="Arial"/>
          <w:b/>
        </w:rPr>
        <w:t>No decision</w:t>
      </w:r>
    </w:p>
    <w:p w:rsidR="00EF3882" w:rsidRDefault="00EF3882" w:rsidP="00EF3882">
      <w:pPr>
        <w:pStyle w:val="Heading3"/>
      </w:pPr>
      <w:r>
        <w:t>2.4</w:t>
      </w:r>
      <w:r>
        <w:tab/>
        <w:t>A-MPR for additonal spurious emissions</w:t>
      </w:r>
    </w:p>
    <w:p w:rsidR="00AE5182" w:rsidRDefault="007376DB" w:rsidP="00AE5182">
      <w:pPr>
        <w:pStyle w:val="Heading3"/>
      </w:pPr>
      <w:r>
        <w:t>2.4</w:t>
      </w:r>
      <w:r w:rsidR="00AE5182">
        <w:t>.1</w:t>
      </w:r>
      <w:r w:rsidR="00AE5182">
        <w:tab/>
        <w:t>Europe (Region 1)</w:t>
      </w:r>
    </w:p>
    <w:p w:rsidR="008E1115" w:rsidRPr="00162082" w:rsidRDefault="008E1115" w:rsidP="008E1115">
      <w:pPr>
        <w:rPr>
          <w:i/>
        </w:rPr>
      </w:pPr>
      <w:r w:rsidRPr="00162082">
        <w:rPr>
          <w:i/>
        </w:rPr>
        <w:t xml:space="preserve">Nokia: </w:t>
      </w:r>
    </w:p>
    <w:p w:rsidR="008E1115" w:rsidRPr="000E036B" w:rsidRDefault="008E1115" w:rsidP="008E1115">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8E1115" w:rsidRPr="000E036B" w:rsidRDefault="008E1115" w:rsidP="008E1115">
      <w:pPr>
        <w:rPr>
          <w:i/>
        </w:rPr>
      </w:pPr>
      <w:r w:rsidRPr="000E036B">
        <w:rPr>
          <w:i/>
        </w:rPr>
        <w:t xml:space="preserve">Ericsson: </w:t>
      </w:r>
    </w:p>
    <w:p w:rsidR="008E1115" w:rsidRDefault="008E1115" w:rsidP="008E1115">
      <w:pPr>
        <w:pStyle w:val="BodyText"/>
        <w:rPr>
          <w:lang w:val="en-US"/>
        </w:rPr>
      </w:pPr>
      <w:r>
        <w:rPr>
          <w:lang w:val="en-US"/>
        </w:rPr>
        <w:t>From figures 1-3 it can be seem that an A-MPR of</w:t>
      </w:r>
    </w:p>
    <w:p w:rsidR="008E1115" w:rsidRDefault="008E1115" w:rsidP="008E1115">
      <w:pPr>
        <w:pStyle w:val="BodyText"/>
        <w:ind w:left="720"/>
        <w:rPr>
          <w:lang w:val="en-US"/>
        </w:rPr>
      </w:pPr>
      <w:r>
        <w:rPr>
          <w:lang w:val="en-US"/>
        </w:rPr>
        <w:t>A-MPR = 2{1 – (</w:t>
      </w:r>
      <w:r w:rsidRPr="00E1634F">
        <w:rPr>
          <w:i/>
          <w:lang w:val="en-US"/>
        </w:rPr>
        <w:t>L</w:t>
      </w:r>
      <w:r>
        <w:rPr>
          <w:lang w:val="en-US"/>
        </w:rPr>
        <w:t xml:space="preserve">-1)/3} dB, for 1 ≤ </w:t>
      </w:r>
      <w:r w:rsidRPr="00E1634F">
        <w:rPr>
          <w:i/>
          <w:lang w:val="en-US"/>
        </w:rPr>
        <w:t>L</w:t>
      </w:r>
      <w:r>
        <w:rPr>
          <w:lang w:val="en-US"/>
        </w:rPr>
        <w:t xml:space="preserve"> ≤ 4 and QPSK modulation</w:t>
      </w:r>
    </w:p>
    <w:p w:rsidR="008E1115" w:rsidRDefault="008E1115" w:rsidP="008E1115">
      <w:pPr>
        <w:pStyle w:val="BodyText"/>
        <w:ind w:left="720"/>
        <w:rPr>
          <w:lang w:val="en-US"/>
        </w:rPr>
      </w:pPr>
      <w:r>
        <w:rPr>
          <w:lang w:val="en-US"/>
        </w:rPr>
        <w:t>A-MPR = 2.5{1 – (</w:t>
      </w:r>
      <w:r w:rsidRPr="00E1634F">
        <w:rPr>
          <w:i/>
          <w:lang w:val="en-US"/>
        </w:rPr>
        <w:t>L</w:t>
      </w:r>
      <w:r>
        <w:rPr>
          <w:lang w:val="en-US"/>
        </w:rPr>
        <w:t xml:space="preserve">-1)/4} dB, for 1 ≤ </w:t>
      </w:r>
      <w:r w:rsidRPr="00E1634F">
        <w:rPr>
          <w:i/>
          <w:lang w:val="en-US"/>
        </w:rPr>
        <w:t>L</w:t>
      </w:r>
      <w:r>
        <w:rPr>
          <w:lang w:val="en-US"/>
        </w:rPr>
        <w:t xml:space="preserve"> ≤ 5 and 16QAM/64QAM modulation </w:t>
      </w:r>
    </w:p>
    <w:p w:rsidR="008E1115" w:rsidRDefault="008E1115" w:rsidP="008E1115">
      <w:pPr>
        <w:pStyle w:val="BodyText"/>
        <w:rPr>
          <w:lang w:val="en-US"/>
        </w:rPr>
      </w:pPr>
      <w:r>
        <w:rPr>
          <w:lang w:val="en-US"/>
        </w:rPr>
        <w:t>would be sufficient for compliance with the ETSI mask assuming that MPR = 2 dB. Hence no A-MPR is required for the larger allocations.</w:t>
      </w:r>
    </w:p>
    <w:p w:rsidR="008E1115" w:rsidRDefault="008E1115" w:rsidP="008E1115">
      <w:pPr>
        <w:pStyle w:val="BodyText"/>
        <w:rPr>
          <w:lang w:val="en-US"/>
        </w:rPr>
      </w:pPr>
      <w:r>
        <w:rPr>
          <w:lang w:val="en-US"/>
        </w:rPr>
        <w:t>The -30 dBm/MHz unwanted emissions requirent requires larger A-MPR for the channels at the band edges of the sub-bands 5150-5350 MHz and 5470-5725 MHz (center frequencies 5160 MHz, 5340 MHz and 5480 MHz but not for 5700 MHz):</w:t>
      </w:r>
    </w:p>
    <w:p w:rsidR="008E1115" w:rsidRDefault="008E1115" w:rsidP="008E1115">
      <w:pPr>
        <w:pStyle w:val="BodyText"/>
        <w:ind w:left="720"/>
        <w:rPr>
          <w:lang w:val="en-US"/>
        </w:rPr>
      </w:pPr>
      <w:r>
        <w:rPr>
          <w:lang w:val="en-US"/>
        </w:rPr>
        <w:t>A-MPR = 10 – 0.1(</w:t>
      </w:r>
      <w:r w:rsidRPr="00E1634F">
        <w:rPr>
          <w:i/>
          <w:lang w:val="en-US"/>
        </w:rPr>
        <w:t>L</w:t>
      </w:r>
      <w:r>
        <w:rPr>
          <w:lang w:val="en-US"/>
        </w:rPr>
        <w:t xml:space="preserve">-1) – MPR dB, for 1 ≤ </w:t>
      </w:r>
      <w:r w:rsidRPr="00E1634F">
        <w:rPr>
          <w:i/>
          <w:lang w:val="en-US"/>
        </w:rPr>
        <w:t>L</w:t>
      </w:r>
      <w:r>
        <w:rPr>
          <w:lang w:val="en-US"/>
        </w:rPr>
        <w:t xml:space="preserve"> ≤ 10 and all modulations</w:t>
      </w:r>
    </w:p>
    <w:p w:rsidR="008E1115" w:rsidRPr="000E036B" w:rsidRDefault="008E1115" w:rsidP="008E1115">
      <w:pPr>
        <w:rPr>
          <w:i/>
          <w:lang w:val="en-US"/>
        </w:rPr>
      </w:pPr>
      <w:r w:rsidRPr="000E036B">
        <w:rPr>
          <w:i/>
          <w:lang w:val="en-US"/>
        </w:rPr>
        <w:t>Skyworks</w:t>
      </w:r>
    </w:p>
    <w:p w:rsidR="008E1115" w:rsidRDefault="008E1115" w:rsidP="008E1115">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8E1115" w:rsidRPr="00BA3134" w:rsidTr="008B0248">
        <w:trPr>
          <w:trHeight w:val="491"/>
          <w:jc w:val="center"/>
        </w:trPr>
        <w:tc>
          <w:tcPr>
            <w:tcW w:w="2439" w:type="dxa"/>
            <w:shd w:val="clear" w:color="auto" w:fill="auto"/>
          </w:tcPr>
          <w:p w:rsidR="008E1115" w:rsidRPr="00BA3134" w:rsidRDefault="008E1115" w:rsidP="008B0248">
            <w:pPr>
              <w:spacing w:after="0"/>
              <w:rPr>
                <w:b/>
                <w:lang w:val="en-US"/>
              </w:rPr>
            </w:pPr>
            <w:r w:rsidRPr="00BA3134">
              <w:rPr>
                <w:b/>
                <w:lang w:val="en-US"/>
              </w:rPr>
              <w:t>modulation</w:t>
            </w:r>
          </w:p>
        </w:tc>
        <w:tc>
          <w:tcPr>
            <w:tcW w:w="1260" w:type="dxa"/>
            <w:shd w:val="clear" w:color="auto" w:fill="auto"/>
          </w:tcPr>
          <w:p w:rsidR="008E1115" w:rsidRPr="00BA3134" w:rsidRDefault="008E1115" w:rsidP="008B0248">
            <w:pPr>
              <w:spacing w:after="0"/>
              <w:jc w:val="center"/>
              <w:rPr>
                <w:b/>
                <w:lang w:val="en-US"/>
              </w:rPr>
            </w:pPr>
            <w:r w:rsidRPr="00BA3134">
              <w:rPr>
                <w:b/>
                <w:lang w:val="en-US"/>
              </w:rPr>
              <w:t>10-60RB contiguous interleaved waveforms</w:t>
            </w:r>
          </w:p>
        </w:tc>
        <w:tc>
          <w:tcPr>
            <w:tcW w:w="1350" w:type="dxa"/>
            <w:shd w:val="clear" w:color="auto" w:fill="auto"/>
          </w:tcPr>
          <w:p w:rsidR="008E1115" w:rsidRPr="00BA3134" w:rsidRDefault="008E1115" w:rsidP="008B0248">
            <w:pPr>
              <w:spacing w:after="0"/>
              <w:jc w:val="center"/>
              <w:rPr>
                <w:b/>
                <w:lang w:val="en-US"/>
              </w:rPr>
            </w:pPr>
            <w:r w:rsidRPr="00BA3134">
              <w:rPr>
                <w:b/>
                <w:lang w:val="en-US"/>
              </w:rPr>
              <w:t>80 and 90RB contiguous interleaved waveforms</w:t>
            </w:r>
          </w:p>
        </w:tc>
        <w:tc>
          <w:tcPr>
            <w:tcW w:w="2045" w:type="dxa"/>
            <w:shd w:val="clear" w:color="auto" w:fill="auto"/>
          </w:tcPr>
          <w:p w:rsidR="008E1115" w:rsidRPr="00BA3134" w:rsidRDefault="008E1115"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8E1115" w:rsidRPr="00BA3134" w:rsidRDefault="008E1115" w:rsidP="008B0248">
            <w:pPr>
              <w:spacing w:after="0"/>
              <w:jc w:val="center"/>
              <w:rPr>
                <w:b/>
                <w:lang w:val="en-US"/>
              </w:rPr>
            </w:pPr>
            <w:r w:rsidRPr="00BA3134">
              <w:rPr>
                <w:b/>
                <w:lang w:val="en-US"/>
              </w:rPr>
              <w:t>100RB fully allocated waveform</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QPSK, 16QAM, 64QAM</w:t>
            </w:r>
          </w:p>
        </w:tc>
        <w:tc>
          <w:tcPr>
            <w:tcW w:w="1260"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0.5dB</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256QAM</w:t>
            </w:r>
          </w:p>
        </w:tc>
        <w:tc>
          <w:tcPr>
            <w:tcW w:w="1260"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2045" w:type="dxa"/>
            <w:shd w:val="clear" w:color="auto" w:fill="auto"/>
          </w:tcPr>
          <w:p w:rsidR="008E1115" w:rsidRPr="00BA3134" w:rsidRDefault="008E1115" w:rsidP="008B0248">
            <w:pPr>
              <w:spacing w:after="0"/>
              <w:jc w:val="center"/>
              <w:rPr>
                <w:rFonts w:cs="Arial"/>
                <w:b/>
              </w:rPr>
            </w:pPr>
            <w:r w:rsidRPr="00BA3134">
              <w:rPr>
                <w:rFonts w:cs="Arial"/>
                <w:b/>
              </w:rPr>
              <w:t>0dB</w:t>
            </w:r>
          </w:p>
        </w:tc>
        <w:tc>
          <w:tcPr>
            <w:tcW w:w="1075" w:type="dxa"/>
            <w:shd w:val="clear" w:color="auto" w:fill="auto"/>
          </w:tcPr>
          <w:p w:rsidR="008E1115" w:rsidRPr="00BA3134" w:rsidRDefault="008E1115" w:rsidP="008B0248">
            <w:pPr>
              <w:spacing w:after="0"/>
              <w:jc w:val="center"/>
              <w:rPr>
                <w:rFonts w:cs="Arial"/>
                <w:b/>
              </w:rPr>
            </w:pPr>
            <w:r w:rsidRPr="00BA3134">
              <w:rPr>
                <w:rFonts w:cs="Arial"/>
                <w:b/>
              </w:rPr>
              <w:t>0dB</w:t>
            </w:r>
          </w:p>
        </w:tc>
      </w:tr>
    </w:tbl>
    <w:p w:rsidR="008E1115" w:rsidRDefault="008E1115" w:rsidP="008E1115"/>
    <w:p w:rsidR="008E1115" w:rsidRPr="000E036B" w:rsidRDefault="008E1115" w:rsidP="008E1115">
      <w:pPr>
        <w:rPr>
          <w:i/>
        </w:rPr>
      </w:pPr>
      <w:r w:rsidRPr="000E036B">
        <w:rPr>
          <w:i/>
        </w:rPr>
        <w:t>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tblGrid>
      <w:tr w:rsidR="008E1115" w:rsidRPr="005D5D6E" w:rsidTr="008B0248">
        <w:trPr>
          <w:jc w:val="center"/>
        </w:trPr>
        <w:tc>
          <w:tcPr>
            <w:tcW w:w="2461" w:type="dxa"/>
            <w:shd w:val="clear" w:color="auto" w:fill="auto"/>
          </w:tcPr>
          <w:p w:rsidR="008E1115" w:rsidRPr="005D5D6E" w:rsidRDefault="008E1115" w:rsidP="008B0248">
            <w:pPr>
              <w:jc w:val="center"/>
              <w:rPr>
                <w:lang w:val="en-US"/>
              </w:rPr>
            </w:pPr>
            <w:r w:rsidRPr="005D5D6E">
              <w:rPr>
                <w:lang w:val="en-US"/>
              </w:rPr>
              <w:t>Waveform</w:t>
            </w:r>
          </w:p>
        </w:tc>
        <w:tc>
          <w:tcPr>
            <w:tcW w:w="2462" w:type="dxa"/>
            <w:shd w:val="clear" w:color="auto" w:fill="auto"/>
          </w:tcPr>
          <w:p w:rsidR="008E1115" w:rsidRPr="005D5D6E" w:rsidRDefault="008E1115" w:rsidP="008B0248">
            <w:pPr>
              <w:jc w:val="center"/>
              <w:rPr>
                <w:lang w:val="en-US"/>
              </w:rPr>
            </w:pPr>
            <w:r w:rsidRPr="005D5D6E">
              <w:rPr>
                <w:lang w:val="en-US"/>
              </w:rPr>
              <w:t>Modulation</w:t>
            </w:r>
          </w:p>
        </w:tc>
        <w:tc>
          <w:tcPr>
            <w:tcW w:w="2462" w:type="dxa"/>
            <w:shd w:val="clear" w:color="auto" w:fill="auto"/>
          </w:tcPr>
          <w:p w:rsidR="008E1115" w:rsidRPr="005D5D6E" w:rsidRDefault="008E1115" w:rsidP="008B0248">
            <w:pPr>
              <w:jc w:val="center"/>
              <w:rPr>
                <w:lang w:val="en-US"/>
              </w:rPr>
            </w:pPr>
            <w:r w:rsidRPr="005D5D6E">
              <w:rPr>
                <w:lang w:val="en-US"/>
              </w:rPr>
              <w:t>Total backoff measured</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1000000000</w:t>
            </w:r>
          </w:p>
        </w:tc>
        <w:tc>
          <w:tcPr>
            <w:tcW w:w="2462" w:type="dxa"/>
            <w:vMerge w:val="restart"/>
            <w:shd w:val="clear" w:color="auto" w:fill="auto"/>
            <w:vAlign w:val="center"/>
          </w:tcPr>
          <w:p w:rsidR="008E1115" w:rsidRPr="005D5D6E" w:rsidRDefault="008E1115" w:rsidP="008B0248">
            <w:pPr>
              <w:jc w:val="center"/>
              <w:rPr>
                <w:lang w:val="en-US"/>
              </w:rPr>
            </w:pPr>
            <w:r w:rsidRPr="005D5D6E">
              <w:rPr>
                <w:lang w:val="en-US"/>
              </w:rPr>
              <w:t>QPSK</w:t>
            </w:r>
          </w:p>
        </w:tc>
        <w:tc>
          <w:tcPr>
            <w:tcW w:w="2462" w:type="dxa"/>
            <w:shd w:val="clear" w:color="auto" w:fill="auto"/>
            <w:vAlign w:val="center"/>
          </w:tcPr>
          <w:p w:rsidR="008E1115" w:rsidRPr="005D5D6E" w:rsidRDefault="008E1115" w:rsidP="008B0248">
            <w:pPr>
              <w:jc w:val="center"/>
              <w:rPr>
                <w:lang w:val="en-US"/>
              </w:rPr>
            </w:pPr>
            <w:r w:rsidRPr="005D5D6E">
              <w:rPr>
                <w:lang w:val="en-US"/>
              </w:rPr>
              <w:t>4.8</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0000000001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4.9</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1111111111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3.7</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1000000000</w:t>
            </w:r>
          </w:p>
        </w:tc>
        <w:tc>
          <w:tcPr>
            <w:tcW w:w="2462" w:type="dxa"/>
            <w:vMerge w:val="restart"/>
            <w:shd w:val="clear" w:color="auto" w:fill="auto"/>
            <w:vAlign w:val="center"/>
          </w:tcPr>
          <w:p w:rsidR="008E1115" w:rsidRPr="005D5D6E" w:rsidRDefault="008E1115" w:rsidP="008B0248">
            <w:pPr>
              <w:jc w:val="center"/>
              <w:rPr>
                <w:lang w:val="en-US"/>
              </w:rPr>
            </w:pPr>
            <w:r w:rsidRPr="005D5D6E">
              <w:rPr>
                <w:lang w:val="en-US"/>
              </w:rPr>
              <w:t>16QAM</w:t>
            </w:r>
          </w:p>
        </w:tc>
        <w:tc>
          <w:tcPr>
            <w:tcW w:w="2462" w:type="dxa"/>
            <w:shd w:val="clear" w:color="auto" w:fill="auto"/>
            <w:vAlign w:val="center"/>
          </w:tcPr>
          <w:p w:rsidR="008E1115" w:rsidRPr="005D5D6E" w:rsidRDefault="008E1115" w:rsidP="008B0248">
            <w:pPr>
              <w:jc w:val="center"/>
              <w:rPr>
                <w:lang w:val="en-US"/>
              </w:rPr>
            </w:pPr>
            <w:r w:rsidRPr="005D5D6E">
              <w:rPr>
                <w:lang w:val="en-US"/>
              </w:rPr>
              <w:t>5.3</w:t>
            </w:r>
          </w:p>
        </w:tc>
      </w:tr>
      <w:tr w:rsidR="008E1115" w:rsidRPr="005D5D6E" w:rsidTr="008B0248">
        <w:trPr>
          <w:jc w:val="center"/>
        </w:trPr>
        <w:tc>
          <w:tcPr>
            <w:tcW w:w="2461" w:type="dxa"/>
            <w:shd w:val="clear" w:color="auto" w:fill="auto"/>
            <w:vAlign w:val="center"/>
          </w:tcPr>
          <w:p w:rsidR="008E1115" w:rsidRPr="005D5D6E" w:rsidRDefault="008E1115" w:rsidP="008B0248">
            <w:pPr>
              <w:jc w:val="center"/>
              <w:rPr>
                <w:lang w:val="en-US"/>
              </w:rPr>
            </w:pPr>
            <w:r w:rsidRPr="005D5D6E">
              <w:rPr>
                <w:lang w:val="en-US"/>
              </w:rPr>
              <w:t>0000000001</w:t>
            </w:r>
          </w:p>
        </w:tc>
        <w:tc>
          <w:tcPr>
            <w:tcW w:w="2462" w:type="dxa"/>
            <w:vMerge/>
            <w:shd w:val="clear" w:color="auto" w:fill="auto"/>
            <w:vAlign w:val="center"/>
          </w:tcPr>
          <w:p w:rsidR="008E1115" w:rsidRPr="005D5D6E" w:rsidRDefault="008E1115" w:rsidP="008B0248">
            <w:pPr>
              <w:jc w:val="center"/>
              <w:rPr>
                <w:lang w:val="en-US"/>
              </w:rPr>
            </w:pPr>
          </w:p>
        </w:tc>
        <w:tc>
          <w:tcPr>
            <w:tcW w:w="2462" w:type="dxa"/>
            <w:shd w:val="clear" w:color="auto" w:fill="auto"/>
            <w:vAlign w:val="center"/>
          </w:tcPr>
          <w:p w:rsidR="008E1115" w:rsidRPr="005D5D6E" w:rsidRDefault="008E1115" w:rsidP="008B0248">
            <w:pPr>
              <w:jc w:val="center"/>
              <w:rPr>
                <w:lang w:val="en-US"/>
              </w:rPr>
            </w:pPr>
            <w:r w:rsidRPr="005D5D6E">
              <w:rPr>
                <w:lang w:val="en-US"/>
              </w:rPr>
              <w:t>5.5</w:t>
            </w:r>
          </w:p>
        </w:tc>
      </w:tr>
    </w:tbl>
    <w:p w:rsidR="00AE5182" w:rsidRDefault="00AE5182" w:rsidP="00AE5182"/>
    <w:p w:rsidR="00AE5182" w:rsidRDefault="00AE5182" w:rsidP="00AE5182"/>
    <w:p w:rsidR="00AE5182" w:rsidRDefault="00AE5182" w:rsidP="00AE5182">
      <w:pPr>
        <w:rPr>
          <w:rFonts w:ascii="Arial" w:hAnsi="Arial" w:cs="Arial"/>
          <w:b/>
        </w:rPr>
      </w:pPr>
      <w:r>
        <w:rPr>
          <w:rFonts w:ascii="Arial" w:hAnsi="Arial" w:cs="Arial"/>
          <w:b/>
        </w:rPr>
        <w:t xml:space="preserve">Discussion: </w:t>
      </w:r>
    </w:p>
    <w:p w:rsidR="00AE5182" w:rsidRDefault="00671D4B" w:rsidP="00AE5182">
      <w:r>
        <w:t>Skyworks: the trend is related to PSD not mask, this is already accounting for the 1 dB MPR</w:t>
      </w:r>
    </w:p>
    <w:p w:rsidR="00671D4B" w:rsidRDefault="00671D4B" w:rsidP="00AE5182">
      <w:r>
        <w:lastRenderedPageBreak/>
        <w:t xml:space="preserve">Chair: </w:t>
      </w:r>
      <w:r w:rsidR="002764C9">
        <w:t xml:space="preserve">should we </w:t>
      </w:r>
      <w:r>
        <w:t>differentiation between smaller and larger allocations?</w:t>
      </w:r>
    </w:p>
    <w:p w:rsidR="00671D4B" w:rsidRDefault="00671D4B" w:rsidP="00AE5182">
      <w:r>
        <w:t xml:space="preserve">Skyworks: </w:t>
      </w:r>
      <w:r w:rsidR="002764C9">
        <w:t xml:space="preserve">we </w:t>
      </w:r>
      <w:r>
        <w:t>support that, but still to be discussed</w:t>
      </w:r>
    </w:p>
    <w:p w:rsidR="00671D4B" w:rsidRDefault="00671D4B" w:rsidP="00AE5182">
      <w:r>
        <w:t xml:space="preserve">Nokia: </w:t>
      </w:r>
      <w:r w:rsidR="002764C9">
        <w:t xml:space="preserve">it </w:t>
      </w:r>
      <w:r>
        <w:t>makes sense to differentiate</w:t>
      </w:r>
    </w:p>
    <w:p w:rsidR="00671D4B" w:rsidRDefault="00671D4B" w:rsidP="00AE5182">
      <w:r>
        <w:t>Skyworks: depend in the modulation formats since higher MPR for 16/64QAM</w:t>
      </w:r>
    </w:p>
    <w:p w:rsidR="00AE5182" w:rsidRDefault="00AE5182" w:rsidP="00AE5182">
      <w:pPr>
        <w:rPr>
          <w:rFonts w:ascii="Arial" w:hAnsi="Arial" w:cs="Arial"/>
          <w:b/>
        </w:rPr>
      </w:pPr>
      <w:r>
        <w:rPr>
          <w:rFonts w:ascii="Arial" w:hAnsi="Arial" w:cs="Arial"/>
          <w:b/>
        </w:rPr>
        <w:t xml:space="preserve">Decision: </w:t>
      </w:r>
    </w:p>
    <w:p w:rsidR="00671D4B" w:rsidRPr="00671D4B" w:rsidRDefault="00671D4B" w:rsidP="00AE5182">
      <w:pPr>
        <w:rPr>
          <w:rFonts w:ascii="Arial" w:hAnsi="Arial" w:cs="Arial"/>
          <w:b/>
        </w:rPr>
      </w:pPr>
      <w:r w:rsidRPr="00671D4B">
        <w:rPr>
          <w:b/>
        </w:rPr>
        <w:t>Differentiation between smaller and larger allocations</w:t>
      </w:r>
      <w:r>
        <w:rPr>
          <w:b/>
        </w:rPr>
        <w:t>, modulation dependent</w:t>
      </w:r>
    </w:p>
    <w:p w:rsidR="00AE5182" w:rsidRPr="00EF3882" w:rsidRDefault="00AE5182" w:rsidP="00AE5182"/>
    <w:p w:rsidR="00AE5182" w:rsidRPr="004355FC" w:rsidRDefault="00AE5182" w:rsidP="00AE5182"/>
    <w:p w:rsidR="00AE5182" w:rsidRDefault="007376DB" w:rsidP="00AE5182">
      <w:pPr>
        <w:pStyle w:val="Heading3"/>
      </w:pPr>
      <w:r>
        <w:t>2.4</w:t>
      </w:r>
      <w:r w:rsidR="00AE5182">
        <w:t>.2</w:t>
      </w:r>
      <w:r w:rsidR="00AE5182">
        <w:tab/>
        <w:t>Japan</w:t>
      </w:r>
    </w:p>
    <w:p w:rsidR="008E1115" w:rsidRPr="000E036B" w:rsidRDefault="008E1115" w:rsidP="008E1115">
      <w:pPr>
        <w:rPr>
          <w:i/>
        </w:rPr>
      </w:pPr>
      <w:r w:rsidRPr="000E036B">
        <w:rPr>
          <w:i/>
        </w:rPr>
        <w:t xml:space="preserve">Nokia: </w:t>
      </w:r>
    </w:p>
    <w:p w:rsidR="008E1115" w:rsidRPr="00680DBD" w:rsidRDefault="008E1115" w:rsidP="008E1115">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8E1115" w:rsidRPr="000E036B" w:rsidRDefault="008E1115" w:rsidP="008E1115">
      <w:pPr>
        <w:rPr>
          <w:i/>
          <w:lang w:val="en-US"/>
        </w:rPr>
      </w:pPr>
      <w:r w:rsidRPr="000E036B">
        <w:rPr>
          <w:i/>
          <w:lang w:val="en-US"/>
        </w:rPr>
        <w:t>Qualcomm:</w:t>
      </w:r>
    </w:p>
    <w:p w:rsidR="008E1115" w:rsidRPr="000E036B" w:rsidRDefault="008E1115" w:rsidP="008E1115">
      <w:pPr>
        <w:rPr>
          <w:lang w:val="en-US"/>
        </w:rPr>
      </w:pPr>
      <w:r w:rsidRPr="00EE797C">
        <w:rPr>
          <w:noProof/>
          <w:lang w:val="sv-SE" w:eastAsia="sv-SE"/>
        </w:rPr>
        <w:drawing>
          <wp:inline distT="0" distB="0" distL="0" distR="0" wp14:anchorId="653E0514" wp14:editId="1755ADEE">
            <wp:extent cx="3337560" cy="2503170"/>
            <wp:effectExtent l="0" t="0" r="0" b="0"/>
            <wp:docPr id="53" name="Picture 5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6"/>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7560" cy="2503170"/>
                    </a:xfrm>
                    <a:prstGeom prst="rect">
                      <a:avLst/>
                    </a:prstGeom>
                    <a:noFill/>
                    <a:ln>
                      <a:noFill/>
                    </a:ln>
                  </pic:spPr>
                </pic:pic>
              </a:graphicData>
            </a:graphic>
          </wp:inline>
        </w:drawing>
      </w:r>
    </w:p>
    <w:p w:rsidR="008E1115" w:rsidRPr="00C37C13" w:rsidRDefault="008E1115" w:rsidP="008E1115">
      <w:pPr>
        <w:rPr>
          <w:i/>
        </w:rPr>
      </w:pPr>
      <w:r w:rsidRPr="00C37C13">
        <w:rPr>
          <w:i/>
        </w:rPr>
        <w:t>Skyworks:</w:t>
      </w:r>
    </w:p>
    <w:p w:rsidR="008E1115" w:rsidRDefault="008E1115" w:rsidP="008E1115">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8E1115" w:rsidRPr="00BA3134" w:rsidTr="008B0248">
        <w:trPr>
          <w:trHeight w:val="491"/>
          <w:jc w:val="center"/>
        </w:trPr>
        <w:tc>
          <w:tcPr>
            <w:tcW w:w="2439" w:type="dxa"/>
            <w:shd w:val="clear" w:color="auto" w:fill="auto"/>
          </w:tcPr>
          <w:p w:rsidR="008E1115" w:rsidRPr="00BA3134" w:rsidRDefault="008E1115" w:rsidP="008B0248">
            <w:pPr>
              <w:spacing w:after="0"/>
              <w:rPr>
                <w:b/>
                <w:lang w:val="en-US"/>
              </w:rPr>
            </w:pPr>
            <w:r w:rsidRPr="00BA3134">
              <w:rPr>
                <w:b/>
                <w:lang w:val="en-US"/>
              </w:rPr>
              <w:t>modulation</w:t>
            </w:r>
          </w:p>
        </w:tc>
        <w:tc>
          <w:tcPr>
            <w:tcW w:w="1260" w:type="dxa"/>
            <w:shd w:val="clear" w:color="auto" w:fill="auto"/>
          </w:tcPr>
          <w:p w:rsidR="008E1115" w:rsidRPr="00BA3134" w:rsidRDefault="008E1115" w:rsidP="008B0248">
            <w:pPr>
              <w:spacing w:after="0"/>
              <w:jc w:val="center"/>
              <w:rPr>
                <w:b/>
                <w:lang w:val="en-US"/>
              </w:rPr>
            </w:pPr>
            <w:r w:rsidRPr="00BA3134">
              <w:rPr>
                <w:b/>
                <w:lang w:val="en-US"/>
              </w:rPr>
              <w:t>10-60RB contiguous interleaved waveforms</w:t>
            </w:r>
          </w:p>
        </w:tc>
        <w:tc>
          <w:tcPr>
            <w:tcW w:w="1350" w:type="dxa"/>
            <w:shd w:val="clear" w:color="auto" w:fill="auto"/>
          </w:tcPr>
          <w:p w:rsidR="008E1115" w:rsidRPr="00BA3134" w:rsidRDefault="008E1115" w:rsidP="008B0248">
            <w:pPr>
              <w:spacing w:after="0"/>
              <w:jc w:val="center"/>
              <w:rPr>
                <w:b/>
                <w:lang w:val="en-US"/>
              </w:rPr>
            </w:pPr>
            <w:r w:rsidRPr="00BA3134">
              <w:rPr>
                <w:b/>
                <w:lang w:val="en-US"/>
              </w:rPr>
              <w:t>80 and 90RB contiguous interleaved waveforms</w:t>
            </w:r>
          </w:p>
        </w:tc>
        <w:tc>
          <w:tcPr>
            <w:tcW w:w="2045" w:type="dxa"/>
            <w:shd w:val="clear" w:color="auto" w:fill="auto"/>
          </w:tcPr>
          <w:p w:rsidR="008E1115" w:rsidRPr="00BA3134" w:rsidRDefault="008E1115"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8E1115" w:rsidRPr="00BA3134" w:rsidRDefault="008E1115" w:rsidP="008B0248">
            <w:pPr>
              <w:spacing w:after="0"/>
              <w:jc w:val="center"/>
              <w:rPr>
                <w:b/>
                <w:lang w:val="en-US"/>
              </w:rPr>
            </w:pPr>
            <w:r w:rsidRPr="00BA3134">
              <w:rPr>
                <w:b/>
                <w:lang w:val="en-US"/>
              </w:rPr>
              <w:t>100RB fully allocated waveform</w:t>
            </w:r>
          </w:p>
        </w:tc>
      </w:tr>
      <w:tr w:rsidR="008E1115" w:rsidRPr="00BA3134" w:rsidTr="008B0248">
        <w:trPr>
          <w:jc w:val="center"/>
        </w:trPr>
        <w:tc>
          <w:tcPr>
            <w:tcW w:w="2439" w:type="dxa"/>
            <w:shd w:val="clear" w:color="auto" w:fill="auto"/>
          </w:tcPr>
          <w:p w:rsidR="008E1115" w:rsidRPr="00BA3134" w:rsidRDefault="008E1115" w:rsidP="008B0248">
            <w:pPr>
              <w:spacing w:after="0"/>
              <w:rPr>
                <w:b/>
                <w:lang w:val="en-US"/>
              </w:rPr>
            </w:pPr>
            <w:r w:rsidRPr="00BA3134">
              <w:rPr>
                <w:b/>
                <w:lang w:val="en-US"/>
              </w:rPr>
              <w:t>QPSK, 16QAM, 64QAM</w:t>
            </w:r>
          </w:p>
        </w:tc>
        <w:tc>
          <w:tcPr>
            <w:tcW w:w="1260"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8E1115" w:rsidRPr="00BA3134" w:rsidRDefault="008E1115"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8E1115" w:rsidRPr="00BA3134" w:rsidRDefault="008E1115" w:rsidP="008B0248">
            <w:pPr>
              <w:spacing w:after="0"/>
              <w:jc w:val="center"/>
              <w:rPr>
                <w:b/>
                <w:lang w:val="en-US"/>
              </w:rPr>
            </w:pPr>
            <w:r w:rsidRPr="00BA3134">
              <w:rPr>
                <w:rFonts w:cs="Arial"/>
                <w:b/>
              </w:rPr>
              <w:t xml:space="preserve">≤ </w:t>
            </w:r>
            <w:r w:rsidRPr="00BA3134">
              <w:rPr>
                <w:b/>
                <w:lang w:val="en-US"/>
              </w:rPr>
              <w:t>0.5dB</w:t>
            </w:r>
          </w:p>
        </w:tc>
      </w:tr>
    </w:tbl>
    <w:p w:rsidR="008E1115" w:rsidRDefault="008E1115" w:rsidP="008E1115"/>
    <w:p w:rsidR="00AE5182" w:rsidRDefault="00AE5182" w:rsidP="00AE5182"/>
    <w:p w:rsidR="00AE5182" w:rsidRPr="00AE5182" w:rsidRDefault="00AE5182" w:rsidP="00AE5182"/>
    <w:p w:rsidR="00D933FC" w:rsidRDefault="00D933FC" w:rsidP="00AE5182">
      <w:pPr>
        <w:rPr>
          <w:rFonts w:ascii="Arial" w:hAnsi="Arial" w:cs="Arial"/>
          <w:b/>
        </w:rPr>
      </w:pPr>
    </w:p>
    <w:p w:rsidR="00D933FC" w:rsidRDefault="00D933FC" w:rsidP="00AE5182">
      <w:pPr>
        <w:rPr>
          <w:rFonts w:ascii="Arial" w:hAnsi="Arial" w:cs="Arial"/>
          <w:b/>
        </w:rPr>
      </w:pPr>
    </w:p>
    <w:p w:rsidR="00AE5182" w:rsidRDefault="00AE5182" w:rsidP="00AE5182">
      <w:pPr>
        <w:rPr>
          <w:rFonts w:ascii="Arial" w:hAnsi="Arial" w:cs="Arial"/>
          <w:b/>
        </w:rPr>
      </w:pPr>
      <w:r>
        <w:rPr>
          <w:rFonts w:ascii="Arial" w:hAnsi="Arial" w:cs="Arial"/>
          <w:b/>
        </w:rPr>
        <w:t xml:space="preserve">Discussion: </w:t>
      </w:r>
    </w:p>
    <w:p w:rsidR="00671D4B" w:rsidRPr="002764C9" w:rsidRDefault="00343F9A" w:rsidP="00AE5182">
      <w:r w:rsidRPr="002764C9">
        <w:t>Chair: same A-MPR</w:t>
      </w:r>
      <w:r w:rsidR="00671D4B" w:rsidRPr="002764C9">
        <w:t xml:space="preserve"> for the Japanese </w:t>
      </w:r>
      <w:r w:rsidRPr="002764C9">
        <w:t xml:space="preserve">and European </w:t>
      </w:r>
      <w:r w:rsidR="00671D4B" w:rsidRPr="002764C9">
        <w:t>requirements?</w:t>
      </w:r>
      <w:r w:rsidR="002764C9">
        <w:t xml:space="preserve"> (for the NS in</w:t>
      </w:r>
      <w:r w:rsidRPr="002764C9">
        <w:t>d</w:t>
      </w:r>
      <w:r w:rsidR="002764C9">
        <w:t>i</w:t>
      </w:r>
      <w:r w:rsidRPr="002764C9">
        <w:t>cated in Japan)</w:t>
      </w:r>
    </w:p>
    <w:p w:rsidR="00AE5182" w:rsidRDefault="00343F9A" w:rsidP="00AE5182">
      <w:r>
        <w:lastRenderedPageBreak/>
        <w:t xml:space="preserve">Skyworks: </w:t>
      </w:r>
      <w:r w:rsidR="002764C9">
        <w:t xml:space="preserve">we would like to </w:t>
      </w:r>
      <w:r>
        <w:t>capture that ACLR2 is not an issue and that the Japanese mask is not more stringent than the ETSI</w:t>
      </w:r>
    </w:p>
    <w:p w:rsidR="00343F9A" w:rsidRDefault="00343F9A" w:rsidP="00AE5182">
      <w:r>
        <w:t xml:space="preserve">DCM: we need occupied bandwidth less than 20 MHz, </w:t>
      </w:r>
      <w:r w:rsidR="002764C9">
        <w:t xml:space="preserve">an </w:t>
      </w:r>
      <w:r>
        <w:t>additional requirement for the NS</w:t>
      </w:r>
    </w:p>
    <w:p w:rsidR="00AE5182" w:rsidRPr="00AE5182" w:rsidRDefault="00AE5182" w:rsidP="00AE5182">
      <w:pPr>
        <w:rPr>
          <w:rFonts w:ascii="Arial" w:hAnsi="Arial" w:cs="Arial"/>
          <w:b/>
        </w:rPr>
      </w:pPr>
      <w:r>
        <w:rPr>
          <w:rFonts w:ascii="Arial" w:hAnsi="Arial" w:cs="Arial"/>
          <w:b/>
        </w:rPr>
        <w:t xml:space="preserve">Decision: </w:t>
      </w:r>
    </w:p>
    <w:p w:rsidR="00AE5182" w:rsidRPr="00343F9A" w:rsidRDefault="00343F9A" w:rsidP="00AE5182">
      <w:pPr>
        <w:rPr>
          <w:b/>
        </w:rPr>
      </w:pPr>
      <w:r w:rsidRPr="00343F9A">
        <w:rPr>
          <w:rFonts w:ascii="Arial" w:hAnsi="Arial" w:cs="Arial"/>
          <w:b/>
        </w:rPr>
        <w:t>same A-MPR for the Japanese and Europea</w:t>
      </w:r>
      <w:r w:rsidR="002764C9">
        <w:rPr>
          <w:rFonts w:ascii="Arial" w:hAnsi="Arial" w:cs="Arial"/>
          <w:b/>
        </w:rPr>
        <w:t>n requirements? (for the NS indi</w:t>
      </w:r>
      <w:r w:rsidRPr="00343F9A">
        <w:rPr>
          <w:rFonts w:ascii="Arial" w:hAnsi="Arial" w:cs="Arial"/>
          <w:b/>
        </w:rPr>
        <w:t>cated in Japan) recognising that</w:t>
      </w:r>
      <w:r w:rsidRPr="00343F9A">
        <w:rPr>
          <w:b/>
        </w:rPr>
        <w:t xml:space="preserve"> </w:t>
      </w:r>
      <w:r w:rsidRPr="00343F9A">
        <w:rPr>
          <w:rFonts w:ascii="Arial" w:hAnsi="Arial" w:cs="Arial"/>
          <w:b/>
        </w:rPr>
        <w:t>ACLR2 is not an issue and that the Japanese mask is not more stringent than the ETSI</w:t>
      </w:r>
    </w:p>
    <w:p w:rsidR="00AE5182" w:rsidRDefault="007376DB" w:rsidP="00AE5182">
      <w:pPr>
        <w:pStyle w:val="Heading3"/>
      </w:pPr>
      <w:r>
        <w:t>2.4</w:t>
      </w:r>
      <w:r w:rsidR="00AE5182">
        <w:t>.3</w:t>
      </w:r>
      <w:r w:rsidR="00AE5182">
        <w:tab/>
        <w:t>US</w:t>
      </w:r>
    </w:p>
    <w:p w:rsidR="008E1115" w:rsidRPr="00393280" w:rsidRDefault="008E1115" w:rsidP="008E1115">
      <w:pPr>
        <w:rPr>
          <w:i/>
        </w:rPr>
      </w:pPr>
      <w:r w:rsidRPr="00393280">
        <w:rPr>
          <w:i/>
        </w:rPr>
        <w:t>Nokia:</w:t>
      </w:r>
    </w:p>
    <w:p w:rsidR="008E1115" w:rsidRDefault="008E1115" w:rsidP="008E1115">
      <w:pPr>
        <w:rPr>
          <w:b/>
          <w:lang w:val="en-US"/>
        </w:rPr>
      </w:pPr>
      <w:r>
        <w:rPr>
          <w:b/>
          <w:lang w:val="en-US"/>
        </w:rPr>
        <w:t>A-MPR for FCC (channels with fc between 5200 and 5300 MHz): 0.5 dB for QPSK</w:t>
      </w:r>
    </w:p>
    <w:p w:rsidR="008E1115" w:rsidRPr="00C37C13" w:rsidRDefault="008E1115" w:rsidP="008E1115">
      <w:pPr>
        <w:rPr>
          <w:lang w:val="en-US"/>
        </w:rPr>
      </w:pPr>
      <w:r>
        <w:rPr>
          <w:b/>
          <w:lang w:val="en-US"/>
        </w:rPr>
        <w:t xml:space="preserve">A-MPR for FCC (channels with fc = 5180 and 5320 MHz): 5.5 dB for QPSK , 16-QAM and 64-QAM. </w:t>
      </w:r>
    </w:p>
    <w:p w:rsidR="008E1115" w:rsidRPr="00393280" w:rsidRDefault="008E1115" w:rsidP="008E1115">
      <w:pPr>
        <w:rPr>
          <w:i/>
        </w:rPr>
      </w:pPr>
      <w:r w:rsidRPr="00393280">
        <w:rPr>
          <w:i/>
        </w:rPr>
        <w:t>Ericsson:</w:t>
      </w:r>
    </w:p>
    <w:p w:rsidR="008E1115" w:rsidRDefault="008E1115" w:rsidP="008E1115">
      <w:pPr>
        <w:pStyle w:val="BodyText"/>
        <w:rPr>
          <w:lang w:val="en-US"/>
        </w:rPr>
      </w:pPr>
      <w:r>
        <w:rPr>
          <w:lang w:val="en-US"/>
        </w:rPr>
        <w:t>For the outermost channels in the sub-bands 5150-5350 MHz and 5470-5725 MHz with center frequencies 5160 MHz, 5340 MHz and 5480 MHz, the A-MPR needed for compliance with the -41 dBm/MHz unwanted emissions requirement is very large:</w:t>
      </w:r>
    </w:p>
    <w:p w:rsidR="008E1115" w:rsidRDefault="008E1115" w:rsidP="008E1115">
      <w:pPr>
        <w:pStyle w:val="BodyText"/>
        <w:ind w:left="720"/>
        <w:rPr>
          <w:lang w:val="en-US"/>
        </w:rPr>
      </w:pPr>
      <w:r>
        <w:rPr>
          <w:lang w:val="en-US"/>
        </w:rPr>
        <w:t>A-MPR =17 – 0.2(</w:t>
      </w:r>
      <w:r w:rsidRPr="00E1634F">
        <w:rPr>
          <w:i/>
          <w:lang w:val="en-US"/>
        </w:rPr>
        <w:t>L</w:t>
      </w:r>
      <w:r>
        <w:rPr>
          <w:lang w:val="en-US"/>
        </w:rPr>
        <w:t xml:space="preserve">-1) – MPR dB, for 1 ≤ </w:t>
      </w:r>
      <w:r w:rsidRPr="00E1634F">
        <w:rPr>
          <w:i/>
          <w:lang w:val="en-US"/>
        </w:rPr>
        <w:t>L</w:t>
      </w:r>
      <w:r>
        <w:rPr>
          <w:lang w:val="en-US"/>
        </w:rPr>
        <w:t xml:space="preserve"> ≤ 10 and all modulation formats.</w:t>
      </w:r>
    </w:p>
    <w:p w:rsidR="008E1115" w:rsidRDefault="008E1115" w:rsidP="008E1115">
      <w:pPr>
        <w:pStyle w:val="BodyText"/>
        <w:rPr>
          <w:lang w:val="en-US"/>
        </w:rPr>
      </w:pPr>
      <w:r>
        <w:rPr>
          <w:lang w:val="en-US"/>
        </w:rPr>
        <w:t>it is also likely that A-MPR would be needed the channels adjacent to these (not studied here). The above A-MPR is not feasible for the outermost channels. One alternative is to allow 10 MHz channel bandwidth (leaving a 10 MHz frequency separation) since these outermost channels are not used for Wi-Fi operations.</w:t>
      </w:r>
    </w:p>
    <w:p w:rsidR="008E1115" w:rsidRDefault="008E1115" w:rsidP="008E1115">
      <w:pPr>
        <w:pStyle w:val="BodyText"/>
        <w:rPr>
          <w:lang w:val="en-US"/>
        </w:rPr>
      </w:pPr>
      <w:r>
        <w:rPr>
          <w:lang w:val="en-US"/>
        </w:rPr>
        <w:t>For the outermost channels in the sub-bands 5150-5350 MHz and 5470-5725 MHz, the A-MPR needed for compliance with the -27 dBm/MHz requirement is</w:t>
      </w:r>
    </w:p>
    <w:p w:rsidR="008E1115" w:rsidRDefault="008E1115" w:rsidP="008E1115">
      <w:pPr>
        <w:pStyle w:val="BodyText"/>
        <w:ind w:left="720"/>
        <w:rPr>
          <w:lang w:val="en-US"/>
        </w:rPr>
      </w:pPr>
      <w:r>
        <w:rPr>
          <w:lang w:val="en-US"/>
        </w:rPr>
        <w:t>A-MPR =7 – 0.2(</w:t>
      </w:r>
      <w:r w:rsidRPr="00E1634F">
        <w:rPr>
          <w:i/>
          <w:lang w:val="en-US"/>
        </w:rPr>
        <w:t>L</w:t>
      </w:r>
      <w:r>
        <w:rPr>
          <w:lang w:val="en-US"/>
        </w:rPr>
        <w:t xml:space="preserve">-1) – MPR dB, for 1 ≤ </w:t>
      </w:r>
      <w:r w:rsidRPr="00E1634F">
        <w:rPr>
          <w:i/>
          <w:lang w:val="en-US"/>
        </w:rPr>
        <w:t>L</w:t>
      </w:r>
      <w:r>
        <w:rPr>
          <w:lang w:val="en-US"/>
        </w:rPr>
        <w:t xml:space="preserve"> ≤ 10 and all modulation formats.</w:t>
      </w:r>
    </w:p>
    <w:p w:rsidR="008E1115" w:rsidRDefault="008E1115" w:rsidP="008E1115"/>
    <w:p w:rsidR="008E1115" w:rsidRPr="00393280" w:rsidRDefault="008E1115" w:rsidP="008E1115">
      <w:pPr>
        <w:rPr>
          <w:i/>
        </w:rPr>
      </w:pPr>
      <w:r w:rsidRPr="00393280">
        <w:rPr>
          <w:i/>
        </w:rPr>
        <w:t>Qualcomm:</w:t>
      </w:r>
    </w:p>
    <w:p w:rsidR="008E1115" w:rsidRPr="00AE5182" w:rsidRDefault="008E1115" w:rsidP="008E1115">
      <w:r w:rsidRPr="006A1AEB">
        <w:rPr>
          <w:noProof/>
          <w:lang w:val="sv-SE" w:eastAsia="sv-SE"/>
        </w:rPr>
        <w:lastRenderedPageBreak/>
        <w:drawing>
          <wp:inline distT="0" distB="0" distL="0" distR="0" wp14:anchorId="640C850F" wp14:editId="4F597321">
            <wp:extent cx="4541520" cy="4072098"/>
            <wp:effectExtent l="0" t="0" r="0" b="5080"/>
            <wp:docPr id="54" name="Picture 5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4258" cy="4074553"/>
                    </a:xfrm>
                    <a:prstGeom prst="rect">
                      <a:avLst/>
                    </a:prstGeom>
                    <a:noFill/>
                    <a:ln>
                      <a:noFill/>
                    </a:ln>
                  </pic:spPr>
                </pic:pic>
              </a:graphicData>
            </a:graphic>
          </wp:inline>
        </w:drawing>
      </w:r>
    </w:p>
    <w:p w:rsidR="00AE5182" w:rsidRPr="00AE5182" w:rsidRDefault="00AE5182" w:rsidP="00AE5182"/>
    <w:p w:rsidR="00AE5182" w:rsidRDefault="00AE5182" w:rsidP="00AE5182">
      <w:pPr>
        <w:rPr>
          <w:rFonts w:ascii="Arial" w:hAnsi="Arial" w:cs="Arial"/>
          <w:b/>
        </w:rPr>
      </w:pPr>
    </w:p>
    <w:p w:rsidR="00631F26" w:rsidRDefault="00631F26" w:rsidP="00AE5182">
      <w:pPr>
        <w:rPr>
          <w:rFonts w:ascii="Arial" w:hAnsi="Arial" w:cs="Arial"/>
          <w:b/>
        </w:rPr>
      </w:pPr>
    </w:p>
    <w:p w:rsidR="00631F26" w:rsidRDefault="00631F26" w:rsidP="00AE5182">
      <w:pPr>
        <w:rPr>
          <w:rFonts w:ascii="Arial" w:hAnsi="Arial" w:cs="Arial"/>
          <w:b/>
        </w:rPr>
      </w:pPr>
    </w:p>
    <w:p w:rsidR="00AE5182" w:rsidRDefault="00AE5182" w:rsidP="00AE5182">
      <w:pPr>
        <w:rPr>
          <w:rFonts w:ascii="Arial" w:hAnsi="Arial" w:cs="Arial"/>
          <w:b/>
        </w:rPr>
      </w:pPr>
      <w:r>
        <w:rPr>
          <w:rFonts w:ascii="Arial" w:hAnsi="Arial" w:cs="Arial"/>
          <w:b/>
        </w:rPr>
        <w:t xml:space="preserve">Discussion: </w:t>
      </w:r>
    </w:p>
    <w:p w:rsidR="00631F26" w:rsidRDefault="00343F9A" w:rsidP="00AE5182">
      <w:r>
        <w:t>Chair: specify A-MPR for the channels adjacent to the band edge where -41 dBm/MHz applies? [A-MPR of the order of 15-18 dB]</w:t>
      </w:r>
    </w:p>
    <w:p w:rsidR="00343F9A" w:rsidRDefault="00343F9A" w:rsidP="00AE5182">
      <w:r>
        <w:t>Nokia: what is the alternative?</w:t>
      </w:r>
    </w:p>
    <w:p w:rsidR="00343F9A" w:rsidRDefault="00343F9A" w:rsidP="00AE5182">
      <w:r>
        <w:t>Chair: channels not used</w:t>
      </w:r>
    </w:p>
    <w:p w:rsidR="00C2487E" w:rsidRDefault="00C2487E" w:rsidP="00AE5182">
      <w:r>
        <w:t>Nokia: A.MPR specified for all channels to meet the -27 dBm/MHz</w:t>
      </w:r>
    </w:p>
    <w:p w:rsidR="00C2487E" w:rsidRDefault="00C2487E" w:rsidP="00AE5182">
      <w:r>
        <w:t>Qualcomm: the value will depend on the channel number</w:t>
      </w:r>
    </w:p>
    <w:p w:rsidR="00AE5182" w:rsidRDefault="00AE5182" w:rsidP="00AE5182">
      <w:pPr>
        <w:rPr>
          <w:rFonts w:ascii="Arial" w:hAnsi="Arial" w:cs="Arial"/>
          <w:b/>
        </w:rPr>
      </w:pPr>
      <w:r>
        <w:rPr>
          <w:rFonts w:ascii="Arial" w:hAnsi="Arial" w:cs="Arial"/>
          <w:b/>
        </w:rPr>
        <w:t xml:space="preserve">Decision: </w:t>
      </w:r>
    </w:p>
    <w:p w:rsidR="00C2487E" w:rsidRDefault="00C2487E" w:rsidP="00AE5182">
      <w:pPr>
        <w:rPr>
          <w:b/>
        </w:rPr>
      </w:pPr>
      <w:r>
        <w:rPr>
          <w:b/>
        </w:rPr>
        <w:t>A-MPR specified for all channels in 5150-5350 and 5470-5725 MHz against the relevant requirements (-41 dBm/MHz, -27 dBm/MHz and the PSD requirements)</w:t>
      </w:r>
    </w:p>
    <w:p w:rsidR="00C2487E" w:rsidRPr="00C2487E" w:rsidRDefault="00C2487E" w:rsidP="00C2487E">
      <w:pPr>
        <w:rPr>
          <w:b/>
        </w:rPr>
      </w:pPr>
      <w:r w:rsidRPr="00C2487E">
        <w:rPr>
          <w:b/>
        </w:rPr>
        <w:t>-</w:t>
      </w:r>
      <w:r>
        <w:rPr>
          <w:b/>
        </w:rPr>
        <w:t xml:space="preserve">- </w:t>
      </w:r>
      <w:r w:rsidRPr="00C2487E">
        <w:rPr>
          <w:b/>
        </w:rPr>
        <w:t>Specify A-MPR for the channels adjacent to the band edge where -41 dBm/MHz applies</w:t>
      </w:r>
    </w:p>
    <w:p w:rsidR="00C2487E" w:rsidRDefault="00C2487E" w:rsidP="00AE5182">
      <w:pPr>
        <w:rPr>
          <w:b/>
        </w:rPr>
      </w:pPr>
    </w:p>
    <w:p w:rsidR="008E1115" w:rsidRPr="00C2487E" w:rsidRDefault="008E1115" w:rsidP="00AE5182"/>
    <w:p w:rsidR="00EF3882" w:rsidRDefault="00EF3882" w:rsidP="00EF3882"/>
    <w:p w:rsidR="00EF3882" w:rsidRDefault="00EF3882" w:rsidP="00EF3882">
      <w:pPr>
        <w:pStyle w:val="Heading3"/>
      </w:pPr>
      <w:r>
        <w:lastRenderedPageBreak/>
        <w:t>2.5</w:t>
      </w:r>
      <w:r>
        <w:tab/>
        <w:t xml:space="preserve">A-MPR for </w:t>
      </w:r>
      <w:r w:rsidR="00A6410F">
        <w:t>TX PSD requirements (wanted channel)</w:t>
      </w:r>
    </w:p>
    <w:p w:rsidR="00692563" w:rsidRDefault="00692563" w:rsidP="00692563">
      <w:pPr>
        <w:pStyle w:val="Heading3"/>
      </w:pPr>
      <w:r>
        <w:t>2.5.1</w:t>
      </w:r>
      <w:r>
        <w:tab/>
        <w:t>Regional</w:t>
      </w:r>
    </w:p>
    <w:p w:rsidR="00692563" w:rsidRDefault="00692563" w:rsidP="00692563">
      <w:r>
        <w:t>+11 dBm/MHz in the US, +10 dBm/MHz in Europe and Japan</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Default="00C2487E" w:rsidP="00631F26">
      <w:r>
        <w:t>Skyworks: no f</w:t>
      </w:r>
      <w:r w:rsidR="002764C9">
        <w:t>urther power redu</w:t>
      </w:r>
      <w:r>
        <w:t>ction needed for US, but some power reduction needed for Europe</w:t>
      </w:r>
    </w:p>
    <w:p w:rsidR="00C2487E" w:rsidRDefault="00C2487E" w:rsidP="00631F26">
      <w:r>
        <w:t>Qualcomm: we have not studied this yet</w:t>
      </w:r>
    </w:p>
    <w:p w:rsidR="00631F26" w:rsidRDefault="00631F26" w:rsidP="00631F26">
      <w:pPr>
        <w:rPr>
          <w:rFonts w:ascii="Arial" w:hAnsi="Arial" w:cs="Arial"/>
          <w:b/>
        </w:rPr>
      </w:pPr>
      <w:r>
        <w:rPr>
          <w:rFonts w:ascii="Arial" w:hAnsi="Arial" w:cs="Arial"/>
          <w:b/>
        </w:rPr>
        <w:t xml:space="preserve">Decision: </w:t>
      </w:r>
    </w:p>
    <w:p w:rsidR="00692563" w:rsidRPr="00C2487E" w:rsidRDefault="00C2487E" w:rsidP="00393280">
      <w:pPr>
        <w:rPr>
          <w:b/>
        </w:rPr>
      </w:pPr>
      <w:r w:rsidRPr="00C2487E">
        <w:rPr>
          <w:b/>
        </w:rPr>
        <w:t>No decision</w:t>
      </w:r>
    </w:p>
    <w:p w:rsidR="00692563" w:rsidRDefault="00692563" w:rsidP="00692563">
      <w:pPr>
        <w:pStyle w:val="Heading3"/>
      </w:pPr>
      <w:r>
        <w:t>2.5.2</w:t>
      </w:r>
      <w:r>
        <w:tab/>
        <w:t>Resolution 229</w:t>
      </w:r>
      <w:r w:rsidR="00311558">
        <w:t xml:space="preserve"> (WRC-12)</w:t>
      </w:r>
    </w:p>
    <w:p w:rsidR="00692563" w:rsidRPr="00692563" w:rsidRDefault="00692563" w:rsidP="00692563">
      <w:r>
        <w:t>0.25mW/25kHz in 5150-5250 MHz</w:t>
      </w:r>
    </w:p>
    <w:p w:rsidR="00692563" w:rsidRPr="00393280" w:rsidRDefault="00692563" w:rsidP="00692563">
      <w:pPr>
        <w:rPr>
          <w:i/>
        </w:rPr>
      </w:pPr>
      <w:r w:rsidRPr="00393280">
        <w:rPr>
          <w:i/>
        </w:rPr>
        <w:t>Ericsson:</w:t>
      </w:r>
    </w:p>
    <w:p w:rsidR="00692563" w:rsidRDefault="00692563" w:rsidP="00692563">
      <w:pPr>
        <w:pStyle w:val="BodyText"/>
        <w:ind w:left="720"/>
        <w:rPr>
          <w:rFonts w:eastAsia="Times New Roman"/>
        </w:rPr>
      </w:pPr>
      <w:r>
        <w:rPr>
          <w:lang w:val="en-US"/>
        </w:rPr>
        <w:t>A-MPR = 23 dBm - 10log</w:t>
      </w:r>
      <w:r w:rsidRPr="00F55E96">
        <w:rPr>
          <w:vertAlign w:val="subscript"/>
          <w:lang w:val="en-US"/>
        </w:rPr>
        <w:t>10</w:t>
      </w:r>
      <w:r>
        <w:rPr>
          <w:lang w:val="en-US"/>
        </w:rPr>
        <w:t>(</w:t>
      </w:r>
      <w:r w:rsidRPr="003F5749">
        <w:rPr>
          <w:rFonts w:eastAsia="Times New Roman"/>
        </w:rPr>
        <w:t>N</w:t>
      </w:r>
      <w:r w:rsidRPr="003F5749">
        <w:rPr>
          <w:rFonts w:eastAsia="Times New Roman"/>
          <w:vertAlign w:val="subscript"/>
        </w:rPr>
        <w:t>RB_alloc</w:t>
      </w:r>
      <w:r w:rsidRPr="00DD66B7">
        <w:rPr>
          <w:rFonts w:eastAsia="Times New Roman"/>
        </w:rPr>
        <w:t>)</w:t>
      </w:r>
      <w:r>
        <w:rPr>
          <w:rFonts w:eastAsia="Times New Roman"/>
        </w:rPr>
        <w:t xml:space="preserve"> - 2.5 dBm – MPR</w:t>
      </w:r>
    </w:p>
    <w:p w:rsidR="00692563" w:rsidRDefault="00692563" w:rsidP="00393280">
      <w:pPr>
        <w:rPr>
          <w:lang w:val="x-none"/>
        </w:rPr>
      </w:pPr>
    </w:p>
    <w:p w:rsidR="00631F26" w:rsidRDefault="00631F26" w:rsidP="00631F26">
      <w:pPr>
        <w:rPr>
          <w:rFonts w:ascii="Arial" w:hAnsi="Arial" w:cs="Arial"/>
          <w:b/>
        </w:rPr>
      </w:pPr>
      <w:r>
        <w:rPr>
          <w:rFonts w:ascii="Arial" w:hAnsi="Arial" w:cs="Arial"/>
          <w:b/>
        </w:rPr>
        <w:t xml:space="preserve">Discussion: </w:t>
      </w:r>
    </w:p>
    <w:p w:rsidR="00631F26" w:rsidRPr="002764C9" w:rsidRDefault="002764C9" w:rsidP="00631F26">
      <w:pPr>
        <w:rPr>
          <w:i/>
        </w:rPr>
      </w:pPr>
      <w:r w:rsidRPr="002764C9">
        <w:rPr>
          <w:i/>
        </w:rPr>
        <w:t>Agenda item not treated</w:t>
      </w:r>
    </w:p>
    <w:p w:rsidR="00631F26" w:rsidRPr="00631F26" w:rsidRDefault="00631F26" w:rsidP="00393280">
      <w:pPr>
        <w:rPr>
          <w:rFonts w:ascii="Arial" w:hAnsi="Arial" w:cs="Arial"/>
          <w:b/>
        </w:rPr>
      </w:pPr>
      <w:r>
        <w:rPr>
          <w:rFonts w:ascii="Arial" w:hAnsi="Arial" w:cs="Arial"/>
          <w:b/>
        </w:rPr>
        <w:t xml:space="preserve">Decision: </w:t>
      </w:r>
    </w:p>
    <w:p w:rsidR="00AE5182" w:rsidRDefault="00AE5182" w:rsidP="00AE5182"/>
    <w:p w:rsidR="00AE5182" w:rsidRDefault="00D933FC" w:rsidP="00AE5182">
      <w:pPr>
        <w:pStyle w:val="Heading3"/>
      </w:pPr>
      <w:r>
        <w:t>2.6</w:t>
      </w:r>
      <w:r w:rsidR="00AE5182">
        <w:tab/>
        <w:t>Transmit signal quality</w:t>
      </w:r>
    </w:p>
    <w:p w:rsidR="00AE5182" w:rsidRPr="00AE5182" w:rsidRDefault="000C2281" w:rsidP="00AE5182">
      <w:r>
        <w:t>In-band emission in accordance with Ericsson (R4-1609586) or Qualcomm (R4-1610197) proposal?</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Pr="002764C9" w:rsidRDefault="002764C9" w:rsidP="00631F26">
      <w:pPr>
        <w:rPr>
          <w:i/>
        </w:rPr>
      </w:pPr>
      <w:r w:rsidRPr="002764C9">
        <w:rPr>
          <w:i/>
        </w:rPr>
        <w:t>Agenda item not treated</w:t>
      </w:r>
    </w:p>
    <w:p w:rsidR="00631F26" w:rsidRDefault="00631F26" w:rsidP="00631F26">
      <w:pPr>
        <w:rPr>
          <w:rFonts w:ascii="Arial" w:hAnsi="Arial" w:cs="Arial"/>
          <w:b/>
        </w:rPr>
      </w:pPr>
      <w:r>
        <w:rPr>
          <w:rFonts w:ascii="Arial" w:hAnsi="Arial" w:cs="Arial"/>
          <w:b/>
        </w:rPr>
        <w:t xml:space="preserve">Decision: </w:t>
      </w:r>
    </w:p>
    <w:p w:rsidR="008407EB" w:rsidRPr="008407EB" w:rsidRDefault="008407EB" w:rsidP="008407EB"/>
    <w:p w:rsidR="008407EB" w:rsidRDefault="00D933FC" w:rsidP="008407EB">
      <w:pPr>
        <w:pStyle w:val="Heading3"/>
      </w:pPr>
      <w:r>
        <w:t>2.7</w:t>
      </w:r>
      <w:r w:rsidR="008407EB">
        <w:tab/>
        <w:t>Time masks</w:t>
      </w:r>
    </w:p>
    <w:p w:rsidR="000C2281" w:rsidRDefault="000C2281" w:rsidP="000C2281">
      <w:r>
        <w:t>Proposal in R4-1609586</w:t>
      </w:r>
    </w:p>
    <w:p w:rsidR="000C2281" w:rsidRDefault="000C2281" w:rsidP="000C2281">
      <w:pPr>
        <w:jc w:val="center"/>
        <w:rPr>
          <w:lang w:bidi="bn-IN"/>
        </w:rPr>
      </w:pPr>
      <w:r>
        <w:rPr>
          <w:noProof/>
          <w:lang w:val="sv-SE" w:eastAsia="sv-SE"/>
        </w:rPr>
        <w:lastRenderedPageBreak/>
        <mc:AlternateContent>
          <mc:Choice Requires="wpc">
            <w:drawing>
              <wp:inline distT="0" distB="0" distL="0" distR="0" wp14:anchorId="62D39BBA" wp14:editId="6B0A18BE">
                <wp:extent cx="6414135" cy="1819910"/>
                <wp:effectExtent l="0" t="0" r="0" b="27940"/>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4" name="Rectangle 74"/>
                        <wps:cNvSpPr>
                          <a:spLocks noChangeArrowheads="1"/>
                        </wps:cNvSpPr>
                        <wps:spPr bwMode="auto">
                          <a:xfrm>
                            <a:off x="975360" y="116840"/>
                            <a:ext cx="141478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5"/>
                        <wps:cNvSpPr>
                          <a:spLocks noChangeArrowheads="1"/>
                        </wps:cNvSpPr>
                        <wps:spPr bwMode="auto">
                          <a:xfrm>
                            <a:off x="3538220" y="116840"/>
                            <a:ext cx="117856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6"/>
                        <wps:cNvSpPr>
                          <a:spLocks noChangeArrowheads="1"/>
                        </wps:cNvSpPr>
                        <wps:spPr bwMode="auto">
                          <a:xfrm>
                            <a:off x="149860" y="1000125"/>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End of OFF power </w:t>
                              </w:r>
                            </w:p>
                          </w:txbxContent>
                        </wps:txbx>
                        <wps:bodyPr rot="0" vert="horz" wrap="none" lIns="0" tIns="0" rIns="0" bIns="0" anchor="t" anchorCtr="0">
                          <a:spAutoFit/>
                        </wps:bodyPr>
                      </wps:wsp>
                      <wps:wsp>
                        <wps:cNvPr id="77" name="Rectangle 77"/>
                        <wps:cNvSpPr>
                          <a:spLocks noChangeArrowheads="1"/>
                        </wps:cNvSpPr>
                        <wps:spPr bwMode="auto">
                          <a:xfrm>
                            <a:off x="1198245"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2"/>
                                  <w:szCs w:val="12"/>
                                  <w:lang w:val="en-US"/>
                                </w:rPr>
                                <w:t>20µs</w:t>
                              </w:r>
                            </w:p>
                          </w:txbxContent>
                        </wps:txbx>
                        <wps:bodyPr rot="0" vert="horz" wrap="none" lIns="0" tIns="0" rIns="0" bIns="0" anchor="t" anchorCtr="0">
                          <a:spAutoFit/>
                        </wps:bodyPr>
                      </wps:wsp>
                      <wps:wsp>
                        <wps:cNvPr id="78" name="Rectangle 78"/>
                        <wps:cNvSpPr>
                          <a:spLocks noChangeArrowheads="1"/>
                        </wps:cNvSpPr>
                        <wps:spPr bwMode="auto">
                          <a:xfrm>
                            <a:off x="4013200"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2"/>
                                  <w:szCs w:val="12"/>
                                  <w:lang w:val="en-US"/>
                                </w:rPr>
                                <w:t>20µs</w:t>
                              </w:r>
                            </w:p>
                          </w:txbxContent>
                        </wps:txbx>
                        <wps:bodyPr rot="0" vert="horz" wrap="none" lIns="0" tIns="0" rIns="0" bIns="0" anchor="t" anchorCtr="0">
                          <a:spAutoFit/>
                        </wps:bodyPr>
                      </wps:wsp>
                      <wps:wsp>
                        <wps:cNvPr id="79" name="Rectangle 79"/>
                        <wps:cNvSpPr>
                          <a:spLocks noChangeArrowheads="1"/>
                        </wps:cNvSpPr>
                        <wps:spPr bwMode="auto">
                          <a:xfrm>
                            <a:off x="1199515" y="158686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Transient period</w:t>
                              </w:r>
                            </w:p>
                          </w:txbxContent>
                        </wps:txbx>
                        <wps:bodyPr rot="0" vert="horz" wrap="none" lIns="0" tIns="0" rIns="0" bIns="0" anchor="t" anchorCtr="0">
                          <a:spAutoFit/>
                        </wps:bodyPr>
                      </wps:wsp>
                      <wps:wsp>
                        <wps:cNvPr id="80" name="Rectangle 80"/>
                        <wps:cNvSpPr>
                          <a:spLocks noChangeArrowheads="1"/>
                        </wps:cNvSpPr>
                        <wps:spPr bwMode="auto">
                          <a:xfrm>
                            <a:off x="3720465" y="1586865"/>
                            <a:ext cx="917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Transient period   </w:t>
                              </w:r>
                              <w:r w:rsidRPr="00C37C40">
                                <w:rPr>
                                  <w:rFonts w:ascii="Arial" w:hAnsi="Arial" w:cs="Arial"/>
                                  <w:b/>
                                  <w:bCs/>
                                  <w:color w:val="000000"/>
                                  <w:sz w:val="16"/>
                                  <w:szCs w:val="14"/>
                                  <w:lang w:val="en-US"/>
                                </w:rPr>
                                <w:t>t</w:t>
                              </w:r>
                              <w:r w:rsidRPr="00C37C40">
                                <w:rPr>
                                  <w:rFonts w:ascii="Arial" w:hAnsi="Arial" w:cs="Arial"/>
                                  <w:b/>
                                  <w:bCs/>
                                  <w:color w:val="000000"/>
                                  <w:sz w:val="16"/>
                                  <w:szCs w:val="14"/>
                                  <w:vertAlign w:val="subscript"/>
                                  <w:lang w:val="en-US"/>
                                </w:rPr>
                                <w:t>end</w:t>
                              </w:r>
                              <w:r>
                                <w:rPr>
                                  <w:rFonts w:ascii="Arial" w:hAnsi="Arial" w:cs="Arial"/>
                                  <w:b/>
                                  <w:bCs/>
                                  <w:color w:val="000000"/>
                                  <w:sz w:val="14"/>
                                  <w:szCs w:val="14"/>
                                  <w:lang w:val="en-US"/>
                                </w:rPr>
                                <w:t xml:space="preserve">     </w:t>
                              </w:r>
                            </w:p>
                          </w:txbxContent>
                        </wps:txbx>
                        <wps:bodyPr rot="0" vert="horz" wrap="none" lIns="0" tIns="0" rIns="0" bIns="0" anchor="t" anchorCtr="0">
                          <a:spAutoFit/>
                        </wps:bodyPr>
                      </wps:wsp>
                      <wps:wsp>
                        <wps:cNvPr id="81" name="Rectangle 81"/>
                        <wps:cNvSpPr>
                          <a:spLocks noChangeArrowheads="1"/>
                        </wps:cNvSpPr>
                        <wps:spPr bwMode="auto">
                          <a:xfrm>
                            <a:off x="4730115" y="1022985"/>
                            <a:ext cx="800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Start of OFF power </w:t>
                              </w:r>
                            </w:p>
                          </w:txbxContent>
                        </wps:txbx>
                        <wps:bodyPr rot="0" vert="horz" wrap="none" lIns="0" tIns="0" rIns="0" bIns="0" anchor="t" anchorCtr="0">
                          <a:spAutoFit/>
                        </wps:bodyPr>
                      </wps:wsp>
                      <wps:wsp>
                        <wps:cNvPr id="82" name="Rectangle 82"/>
                        <wps:cNvSpPr>
                          <a:spLocks noChangeArrowheads="1"/>
                        </wps:cNvSpPr>
                        <wps:spPr bwMode="auto">
                          <a:xfrm>
                            <a:off x="1731010" y="684530"/>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Start of ON power </w:t>
                              </w:r>
                            </w:p>
                          </w:txbxContent>
                        </wps:txbx>
                        <wps:bodyPr rot="0" vert="horz" wrap="none" lIns="0" tIns="0" rIns="0" bIns="0" anchor="t" anchorCtr="0">
                          <a:spAutoFit/>
                        </wps:bodyPr>
                      </wps:wsp>
                      <wps:wsp>
                        <wps:cNvPr id="83" name="Rectangle 83"/>
                        <wps:cNvSpPr>
                          <a:spLocks noChangeArrowheads="1"/>
                        </wps:cNvSpPr>
                        <wps:spPr bwMode="auto">
                          <a:xfrm>
                            <a:off x="233045" y="1135380"/>
                            <a:ext cx="5759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requirement</w:t>
                              </w:r>
                            </w:p>
                          </w:txbxContent>
                        </wps:txbx>
                        <wps:bodyPr rot="0" vert="horz" wrap="square" lIns="0" tIns="0" rIns="0" bIns="0" anchor="t" anchorCtr="0">
                          <a:spAutoFit/>
                        </wps:bodyPr>
                      </wps:wsp>
                      <wps:wsp>
                        <wps:cNvPr id="84" name="Rectangle 84"/>
                        <wps:cNvSpPr>
                          <a:spLocks noChangeArrowheads="1"/>
                        </wps:cNvSpPr>
                        <wps:spPr bwMode="auto">
                          <a:xfrm>
                            <a:off x="1348105" y="170180"/>
                            <a:ext cx="6673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FFFFFF"/>
                                  <w:sz w:val="14"/>
                                  <w:szCs w:val="14"/>
                                  <w:lang w:val="en-US"/>
                                </w:rPr>
                                <w:t>Start Sub-frame</w:t>
                              </w:r>
                            </w:p>
                          </w:txbxContent>
                        </wps:txbx>
                        <wps:bodyPr rot="0" vert="horz" wrap="none" lIns="0" tIns="0" rIns="0" bIns="0" anchor="t" anchorCtr="0">
                          <a:spAutoFit/>
                        </wps:bodyPr>
                      </wps:wsp>
                      <wps:wsp>
                        <wps:cNvPr id="85" name="Rectangle 85"/>
                        <wps:cNvSpPr>
                          <a:spLocks noChangeArrowheads="1"/>
                        </wps:cNvSpPr>
                        <wps:spPr bwMode="auto">
                          <a:xfrm>
                            <a:off x="3761740" y="170180"/>
                            <a:ext cx="6229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FFFFFF"/>
                                  <w:sz w:val="14"/>
                                  <w:szCs w:val="14"/>
                                  <w:lang w:val="en-US"/>
                                </w:rPr>
                                <w:t>End sub-frame</w:t>
                              </w:r>
                            </w:p>
                          </w:txbxContent>
                        </wps:txbx>
                        <wps:bodyPr rot="0" vert="horz" wrap="none" lIns="0" tIns="0" rIns="0" bIns="0" anchor="t" anchorCtr="0">
                          <a:spAutoFit/>
                        </wps:bodyPr>
                      </wps:wsp>
                      <wps:wsp>
                        <wps:cNvPr id="86" name="Rectangle 86"/>
                        <wps:cNvSpPr>
                          <a:spLocks noChangeArrowheads="1"/>
                        </wps:cNvSpPr>
                        <wps:spPr bwMode="auto">
                          <a:xfrm>
                            <a:off x="3457575" y="669290"/>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End of ON power </w:t>
                              </w:r>
                            </w:p>
                          </w:txbxContent>
                        </wps:txbx>
                        <wps:bodyPr rot="0" vert="horz" wrap="none" lIns="0" tIns="0" rIns="0" bIns="0" anchor="t" anchorCtr="0">
                          <a:spAutoFit/>
                        </wps:bodyPr>
                      </wps:wsp>
                      <wps:wsp>
                        <wps:cNvPr id="87" name="Rectangle 87"/>
                        <wps:cNvSpPr>
                          <a:spLocks noChangeArrowheads="1"/>
                        </wps:cNvSpPr>
                        <wps:spPr bwMode="auto">
                          <a:xfrm>
                            <a:off x="4847590" y="1135380"/>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88" name="Rectangle 88"/>
                        <wps:cNvSpPr>
                          <a:spLocks noChangeArrowheads="1"/>
                        </wps:cNvSpPr>
                        <wps:spPr bwMode="auto">
                          <a:xfrm>
                            <a:off x="3319145" y="10229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txbxContent>
                        </wps:txbx>
                        <wps:bodyPr rot="0" vert="horz" wrap="none" lIns="0" tIns="0" rIns="0" bIns="0" anchor="t" anchorCtr="0">
                          <a:spAutoFit/>
                        </wps:bodyPr>
                      </wps:wsp>
                      <wps:wsp>
                        <wps:cNvPr id="89" name="Rectangle 89"/>
                        <wps:cNvSpPr>
                          <a:spLocks noChangeArrowheads="1"/>
                        </wps:cNvSpPr>
                        <wps:spPr bwMode="auto">
                          <a:xfrm>
                            <a:off x="2199005" y="124841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 xml:space="preserve">* The OFF power requirements does not </w:t>
                              </w:r>
                            </w:p>
                          </w:txbxContent>
                        </wps:txbx>
                        <wps:bodyPr rot="0" vert="horz" wrap="none" lIns="0" tIns="0" rIns="0" bIns="0" anchor="t" anchorCtr="0">
                          <a:spAutoFit/>
                        </wps:bodyPr>
                      </wps:wsp>
                      <wps:wsp>
                        <wps:cNvPr id="90" name="Rectangle 90"/>
                        <wps:cNvSpPr>
                          <a:spLocks noChangeArrowheads="1"/>
                        </wps:cNvSpPr>
                        <wps:spPr bwMode="auto">
                          <a:xfrm>
                            <a:off x="2261235" y="136144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Pr>
                                  <w:rFonts w:ascii="Arial" w:hAnsi="Arial" w:cs="Arial"/>
                                  <w:b/>
                                  <w:bCs/>
                                  <w:color w:val="000000"/>
                                  <w:sz w:val="14"/>
                                  <w:szCs w:val="14"/>
                                  <w:lang w:val="en-US"/>
                                </w:rPr>
                                <w:t>apply for DTX and measurement gaps</w:t>
                              </w:r>
                            </w:p>
                          </w:txbxContent>
                        </wps:txbx>
                        <wps:bodyPr rot="0" vert="horz" wrap="none" lIns="0" tIns="0" rIns="0" bIns="0" anchor="t" anchorCtr="0">
                          <a:spAutoFit/>
                        </wps:bodyPr>
                      </wps:wsp>
                      <wps:wsp>
                        <wps:cNvPr id="91" name="Rectangle 91"/>
                        <wps:cNvSpPr>
                          <a:spLocks noChangeArrowheads="1"/>
                        </wps:cNvSpPr>
                        <wps:spPr bwMode="auto">
                          <a:xfrm>
                            <a:off x="984250" y="108585"/>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2"/>
                        <wps:cNvSpPr>
                          <a:spLocks noChangeArrowheads="1"/>
                        </wps:cNvSpPr>
                        <wps:spPr bwMode="auto">
                          <a:xfrm>
                            <a:off x="984250" y="334010"/>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3"/>
                        <wps:cNvCnPr>
                          <a:cxnSpLocks noChangeShapeType="1"/>
                        </wps:cNvCnPr>
                        <wps:spPr bwMode="auto">
                          <a:xfrm>
                            <a:off x="0" y="0"/>
                            <a:ext cx="0" cy="18135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4" name="Rectangle 94"/>
                        <wps:cNvSpPr>
                          <a:spLocks noChangeArrowheads="1"/>
                        </wps:cNvSpPr>
                        <wps:spPr bwMode="auto">
                          <a:xfrm>
                            <a:off x="0" y="0"/>
                            <a:ext cx="8890" cy="18135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95"/>
                        <wps:cNvCnPr>
                          <a:cxnSpLocks noChangeShapeType="1"/>
                        </wps:cNvCnPr>
                        <wps:spPr bwMode="auto">
                          <a:xfrm>
                            <a:off x="6109970" y="8890"/>
                            <a:ext cx="0" cy="18046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96"/>
                        <wps:cNvSpPr>
                          <a:spLocks noChangeArrowheads="1"/>
                        </wps:cNvSpPr>
                        <wps:spPr bwMode="auto">
                          <a:xfrm>
                            <a:off x="6109970" y="8890"/>
                            <a:ext cx="8890" cy="18046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7"/>
                        <wps:cNvSpPr>
                          <a:spLocks noChangeArrowheads="1"/>
                        </wps:cNvSpPr>
                        <wps:spPr bwMode="auto">
                          <a:xfrm>
                            <a:off x="967105" y="108585"/>
                            <a:ext cx="17145"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8"/>
                        <wps:cNvSpPr>
                          <a:spLocks noChangeArrowheads="1"/>
                        </wps:cNvSpPr>
                        <wps:spPr bwMode="auto">
                          <a:xfrm>
                            <a:off x="2379980" y="125730"/>
                            <a:ext cx="17780"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99"/>
                        <wps:cNvSpPr>
                          <a:spLocks noChangeArrowheads="1"/>
                        </wps:cNvSpPr>
                        <wps:spPr bwMode="auto">
                          <a:xfrm>
                            <a:off x="3544570" y="108585"/>
                            <a:ext cx="17780"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0"/>
                        <wps:cNvSpPr>
                          <a:spLocks noChangeArrowheads="1"/>
                        </wps:cNvSpPr>
                        <wps:spPr bwMode="auto">
                          <a:xfrm>
                            <a:off x="4722495" y="125730"/>
                            <a:ext cx="17145"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101"/>
                        <wps:cNvCnPr>
                          <a:cxnSpLocks noChangeShapeType="1"/>
                        </wps:cNvCnPr>
                        <wps:spPr bwMode="auto">
                          <a:xfrm>
                            <a:off x="8890" y="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102"/>
                        <wps:cNvSpPr>
                          <a:spLocks noChangeArrowheads="1"/>
                        </wps:cNvSpPr>
                        <wps:spPr bwMode="auto">
                          <a:xfrm>
                            <a:off x="8890" y="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3"/>
                        <wps:cNvSpPr>
                          <a:spLocks noChangeArrowheads="1"/>
                        </wps:cNvSpPr>
                        <wps:spPr bwMode="auto">
                          <a:xfrm>
                            <a:off x="3562350" y="108585"/>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04"/>
                        <wps:cNvSpPr>
                          <a:spLocks noChangeArrowheads="1"/>
                        </wps:cNvSpPr>
                        <wps:spPr bwMode="auto">
                          <a:xfrm>
                            <a:off x="3554730" y="33401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105"/>
                        <wps:cNvCnPr>
                          <a:cxnSpLocks noChangeShapeType="1"/>
                        </wps:cNvCnPr>
                        <wps:spPr bwMode="auto">
                          <a:xfrm>
                            <a:off x="8890" y="180467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6" name="Rectangle 106"/>
                        <wps:cNvSpPr>
                          <a:spLocks noChangeArrowheads="1"/>
                        </wps:cNvSpPr>
                        <wps:spPr bwMode="auto">
                          <a:xfrm>
                            <a:off x="0" y="180467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Freeform 107"/>
                        <wps:cNvSpPr>
                          <a:spLocks/>
                        </wps:cNvSpPr>
                        <wps:spPr bwMode="auto">
                          <a:xfrm>
                            <a:off x="770255" y="457200"/>
                            <a:ext cx="2177415" cy="875030"/>
                          </a:xfrm>
                          <a:custGeom>
                            <a:avLst/>
                            <a:gdLst>
                              <a:gd name="T0" fmla="*/ 0 w 3429"/>
                              <a:gd name="T1" fmla="*/ 1356 h 1378"/>
                              <a:gd name="T2" fmla="*/ 179 w 3429"/>
                              <a:gd name="T3" fmla="*/ 1366 h 1378"/>
                              <a:gd name="T4" fmla="*/ 269 w 3429"/>
                              <a:gd name="T5" fmla="*/ 1346 h 1378"/>
                              <a:gd name="T6" fmla="*/ 395 w 3429"/>
                              <a:gd name="T7" fmla="*/ 1285 h 1378"/>
                              <a:gd name="T8" fmla="*/ 500 w 3429"/>
                              <a:gd name="T9" fmla="*/ 1294 h 1378"/>
                              <a:gd name="T10" fmla="*/ 578 w 3429"/>
                              <a:gd name="T11" fmla="*/ 1366 h 1378"/>
                              <a:gd name="T12" fmla="*/ 658 w 3429"/>
                              <a:gd name="T13" fmla="*/ 1366 h 1378"/>
                              <a:gd name="T14" fmla="*/ 737 w 3429"/>
                              <a:gd name="T15" fmla="*/ 1346 h 1378"/>
                              <a:gd name="T16" fmla="*/ 797 w 3429"/>
                              <a:gd name="T17" fmla="*/ 1346 h 1378"/>
                              <a:gd name="T18" fmla="*/ 916 w 3429"/>
                              <a:gd name="T19" fmla="*/ 1356 h 1378"/>
                              <a:gd name="T20" fmla="*/ 986 w 3429"/>
                              <a:gd name="T21" fmla="*/ 1346 h 1378"/>
                              <a:gd name="T22" fmla="*/ 1037 w 3429"/>
                              <a:gd name="T23" fmla="*/ 1275 h 1378"/>
                              <a:gd name="T24" fmla="*/ 1086 w 3429"/>
                              <a:gd name="T25" fmla="*/ 1154 h 1378"/>
                              <a:gd name="T26" fmla="*/ 1106 w 3429"/>
                              <a:gd name="T27" fmla="*/ 983 h 1378"/>
                              <a:gd name="T28" fmla="*/ 1165 w 3429"/>
                              <a:gd name="T29" fmla="*/ 771 h 1378"/>
                              <a:gd name="T30" fmla="*/ 1176 w 3429"/>
                              <a:gd name="T31" fmla="*/ 641 h 1378"/>
                              <a:gd name="T32" fmla="*/ 1192 w 3429"/>
                              <a:gd name="T33" fmla="*/ 457 h 1378"/>
                              <a:gd name="T34" fmla="*/ 1206 w 3429"/>
                              <a:gd name="T35" fmla="*/ 347 h 1378"/>
                              <a:gd name="T36" fmla="*/ 1226 w 3429"/>
                              <a:gd name="T37" fmla="*/ 195 h 1378"/>
                              <a:gd name="T38" fmla="*/ 1276 w 3429"/>
                              <a:gd name="T39" fmla="*/ 24 h 1378"/>
                              <a:gd name="T40" fmla="*/ 1346 w 3429"/>
                              <a:gd name="T41" fmla="*/ 54 h 1378"/>
                              <a:gd name="T42" fmla="*/ 1544 w 3429"/>
                              <a:gd name="T43" fmla="*/ 114 h 1378"/>
                              <a:gd name="T44" fmla="*/ 1644 w 3429"/>
                              <a:gd name="T45" fmla="*/ 94 h 1378"/>
                              <a:gd name="T46" fmla="*/ 1983 w 3429"/>
                              <a:gd name="T47" fmla="*/ 112 h 1378"/>
                              <a:gd name="T48" fmla="*/ 2318 w 3429"/>
                              <a:gd name="T49" fmla="*/ 84 h 1378"/>
                              <a:gd name="T50" fmla="*/ 2479 w 3429"/>
                              <a:gd name="T51" fmla="*/ 107 h 1378"/>
                              <a:gd name="T52" fmla="*/ 2679 w 3429"/>
                              <a:gd name="T53" fmla="*/ 98 h 1378"/>
                              <a:gd name="T54" fmla="*/ 2824 w 3429"/>
                              <a:gd name="T55" fmla="*/ 115 h 1378"/>
                              <a:gd name="T56" fmla="*/ 2981 w 3429"/>
                              <a:gd name="T57" fmla="*/ 107 h 1378"/>
                              <a:gd name="T58" fmla="*/ 3258 w 3429"/>
                              <a:gd name="T59" fmla="*/ 92 h 1378"/>
                              <a:gd name="T60" fmla="*/ 3429 w 3429"/>
                              <a:gd name="T61" fmla="*/ 10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9" h="1378">
                                <a:moveTo>
                                  <a:pt x="0" y="1356"/>
                                </a:moveTo>
                                <a:cubicBezTo>
                                  <a:pt x="66" y="1362"/>
                                  <a:pt x="134" y="1368"/>
                                  <a:pt x="179" y="1366"/>
                                </a:cubicBezTo>
                                <a:cubicBezTo>
                                  <a:pt x="224" y="1364"/>
                                  <a:pt x="233" y="1359"/>
                                  <a:pt x="269" y="1346"/>
                                </a:cubicBezTo>
                                <a:cubicBezTo>
                                  <a:pt x="306" y="1333"/>
                                  <a:pt x="356" y="1295"/>
                                  <a:pt x="395" y="1285"/>
                                </a:cubicBezTo>
                                <a:cubicBezTo>
                                  <a:pt x="434" y="1277"/>
                                  <a:pt x="470" y="1281"/>
                                  <a:pt x="500" y="1294"/>
                                </a:cubicBezTo>
                                <a:cubicBezTo>
                                  <a:pt x="530" y="1307"/>
                                  <a:pt x="553" y="1354"/>
                                  <a:pt x="578" y="1366"/>
                                </a:cubicBezTo>
                                <a:cubicBezTo>
                                  <a:pt x="604" y="1378"/>
                                  <a:pt x="631" y="1369"/>
                                  <a:pt x="658" y="1366"/>
                                </a:cubicBezTo>
                                <a:cubicBezTo>
                                  <a:pt x="685" y="1363"/>
                                  <a:pt x="715" y="1349"/>
                                  <a:pt x="737" y="1346"/>
                                </a:cubicBezTo>
                                <a:cubicBezTo>
                                  <a:pt x="761" y="1343"/>
                                  <a:pt x="767" y="1344"/>
                                  <a:pt x="797" y="1346"/>
                                </a:cubicBezTo>
                                <a:cubicBezTo>
                                  <a:pt x="827" y="1348"/>
                                  <a:pt x="885" y="1356"/>
                                  <a:pt x="916" y="1356"/>
                                </a:cubicBezTo>
                                <a:cubicBezTo>
                                  <a:pt x="949" y="1356"/>
                                  <a:pt x="967" y="1359"/>
                                  <a:pt x="986" y="1346"/>
                                </a:cubicBezTo>
                                <a:cubicBezTo>
                                  <a:pt x="1007" y="1333"/>
                                  <a:pt x="1019" y="1308"/>
                                  <a:pt x="1037" y="1275"/>
                                </a:cubicBezTo>
                                <a:cubicBezTo>
                                  <a:pt x="1054" y="1243"/>
                                  <a:pt x="1074" y="1202"/>
                                  <a:pt x="1086" y="1154"/>
                                </a:cubicBezTo>
                                <a:cubicBezTo>
                                  <a:pt x="1098" y="1105"/>
                                  <a:pt x="1094" y="1046"/>
                                  <a:pt x="1106" y="983"/>
                                </a:cubicBezTo>
                                <a:cubicBezTo>
                                  <a:pt x="1119" y="919"/>
                                  <a:pt x="1154" y="828"/>
                                  <a:pt x="1165" y="771"/>
                                </a:cubicBezTo>
                                <a:cubicBezTo>
                                  <a:pt x="1177" y="713"/>
                                  <a:pt x="1172" y="693"/>
                                  <a:pt x="1176" y="641"/>
                                </a:cubicBezTo>
                                <a:cubicBezTo>
                                  <a:pt x="1181" y="589"/>
                                  <a:pt x="1187" y="506"/>
                                  <a:pt x="1192" y="457"/>
                                </a:cubicBezTo>
                                <a:cubicBezTo>
                                  <a:pt x="1198" y="408"/>
                                  <a:pt x="1201" y="390"/>
                                  <a:pt x="1206" y="347"/>
                                </a:cubicBezTo>
                                <a:cubicBezTo>
                                  <a:pt x="1212" y="303"/>
                                  <a:pt x="1214" y="249"/>
                                  <a:pt x="1226" y="195"/>
                                </a:cubicBezTo>
                                <a:cubicBezTo>
                                  <a:pt x="1237" y="141"/>
                                  <a:pt x="1256" y="46"/>
                                  <a:pt x="1276" y="24"/>
                                </a:cubicBezTo>
                                <a:cubicBezTo>
                                  <a:pt x="1295" y="0"/>
                                  <a:pt x="1301" y="39"/>
                                  <a:pt x="1346" y="54"/>
                                </a:cubicBezTo>
                                <a:cubicBezTo>
                                  <a:pt x="1390" y="69"/>
                                  <a:pt x="1495" y="108"/>
                                  <a:pt x="1544" y="114"/>
                                </a:cubicBezTo>
                                <a:cubicBezTo>
                                  <a:pt x="1595" y="122"/>
                                  <a:pt x="1571" y="94"/>
                                  <a:pt x="1644" y="94"/>
                                </a:cubicBezTo>
                                <a:cubicBezTo>
                                  <a:pt x="1717" y="94"/>
                                  <a:pt x="1871" y="114"/>
                                  <a:pt x="1983" y="112"/>
                                </a:cubicBezTo>
                                <a:cubicBezTo>
                                  <a:pt x="2096" y="110"/>
                                  <a:pt x="2235" y="85"/>
                                  <a:pt x="2318" y="84"/>
                                </a:cubicBezTo>
                                <a:cubicBezTo>
                                  <a:pt x="2401" y="83"/>
                                  <a:pt x="2419" y="104"/>
                                  <a:pt x="2479" y="107"/>
                                </a:cubicBezTo>
                                <a:cubicBezTo>
                                  <a:pt x="2539" y="109"/>
                                  <a:pt x="2622" y="97"/>
                                  <a:pt x="2679" y="98"/>
                                </a:cubicBezTo>
                                <a:cubicBezTo>
                                  <a:pt x="2736" y="99"/>
                                  <a:pt x="2773" y="113"/>
                                  <a:pt x="2824" y="115"/>
                                </a:cubicBezTo>
                                <a:cubicBezTo>
                                  <a:pt x="2874" y="117"/>
                                  <a:pt x="2909" y="110"/>
                                  <a:pt x="2981" y="107"/>
                                </a:cubicBezTo>
                                <a:cubicBezTo>
                                  <a:pt x="3053" y="103"/>
                                  <a:pt x="3184" y="92"/>
                                  <a:pt x="3258" y="92"/>
                                </a:cubicBezTo>
                                <a:cubicBezTo>
                                  <a:pt x="3332" y="92"/>
                                  <a:pt x="3394" y="104"/>
                                  <a:pt x="3429"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08"/>
                        <wps:cNvSpPr>
                          <a:spLocks noEditPoints="1"/>
                        </wps:cNvSpPr>
                        <wps:spPr bwMode="auto">
                          <a:xfrm>
                            <a:off x="1155700" y="558800"/>
                            <a:ext cx="1745615" cy="9525"/>
                          </a:xfrm>
                          <a:custGeom>
                            <a:avLst/>
                            <a:gdLst>
                              <a:gd name="T0" fmla="*/ 57 w 2749"/>
                              <a:gd name="T1" fmla="*/ 15 h 15"/>
                              <a:gd name="T2" fmla="*/ 99 w 2749"/>
                              <a:gd name="T3" fmla="*/ 0 h 15"/>
                              <a:gd name="T4" fmla="*/ 99 w 2749"/>
                              <a:gd name="T5" fmla="*/ 15 h 15"/>
                              <a:gd name="T6" fmla="*/ 256 w 2749"/>
                              <a:gd name="T7" fmla="*/ 0 h 15"/>
                              <a:gd name="T8" fmla="*/ 199 w 2749"/>
                              <a:gd name="T9" fmla="*/ 0 h 15"/>
                              <a:gd name="T10" fmla="*/ 356 w 2749"/>
                              <a:gd name="T11" fmla="*/ 15 h 15"/>
                              <a:gd name="T12" fmla="*/ 399 w 2749"/>
                              <a:gd name="T13" fmla="*/ 0 h 15"/>
                              <a:gd name="T14" fmla="*/ 399 w 2749"/>
                              <a:gd name="T15" fmla="*/ 15 h 15"/>
                              <a:gd name="T16" fmla="*/ 555 w 2749"/>
                              <a:gd name="T17" fmla="*/ 0 h 15"/>
                              <a:gd name="T18" fmla="*/ 498 w 2749"/>
                              <a:gd name="T19" fmla="*/ 0 h 15"/>
                              <a:gd name="T20" fmla="*/ 655 w 2749"/>
                              <a:gd name="T21" fmla="*/ 15 h 15"/>
                              <a:gd name="T22" fmla="*/ 698 w 2749"/>
                              <a:gd name="T23" fmla="*/ 0 h 15"/>
                              <a:gd name="T24" fmla="*/ 698 w 2749"/>
                              <a:gd name="T25" fmla="*/ 15 h 15"/>
                              <a:gd name="T26" fmla="*/ 854 w 2749"/>
                              <a:gd name="T27" fmla="*/ 0 h 15"/>
                              <a:gd name="T28" fmla="*/ 798 w 2749"/>
                              <a:gd name="T29" fmla="*/ 0 h 15"/>
                              <a:gd name="T30" fmla="*/ 954 w 2749"/>
                              <a:gd name="T31" fmla="*/ 15 h 15"/>
                              <a:gd name="T32" fmla="*/ 997 w 2749"/>
                              <a:gd name="T33" fmla="*/ 0 h 15"/>
                              <a:gd name="T34" fmla="*/ 997 w 2749"/>
                              <a:gd name="T35" fmla="*/ 15 h 15"/>
                              <a:gd name="T36" fmla="*/ 1153 w 2749"/>
                              <a:gd name="T37" fmla="*/ 0 h 15"/>
                              <a:gd name="T38" fmla="*/ 1097 w 2749"/>
                              <a:gd name="T39" fmla="*/ 0 h 15"/>
                              <a:gd name="T40" fmla="*/ 1253 w 2749"/>
                              <a:gd name="T41" fmla="*/ 15 h 15"/>
                              <a:gd name="T42" fmla="*/ 1296 w 2749"/>
                              <a:gd name="T43" fmla="*/ 0 h 15"/>
                              <a:gd name="T44" fmla="*/ 1296 w 2749"/>
                              <a:gd name="T45" fmla="*/ 15 h 15"/>
                              <a:gd name="T46" fmla="*/ 1453 w 2749"/>
                              <a:gd name="T47" fmla="*/ 0 h 15"/>
                              <a:gd name="T48" fmla="*/ 1396 w 2749"/>
                              <a:gd name="T49" fmla="*/ 0 h 15"/>
                              <a:gd name="T50" fmla="*/ 1552 w 2749"/>
                              <a:gd name="T51" fmla="*/ 15 h 15"/>
                              <a:gd name="T52" fmla="*/ 1595 w 2749"/>
                              <a:gd name="T53" fmla="*/ 0 h 15"/>
                              <a:gd name="T54" fmla="*/ 1595 w 2749"/>
                              <a:gd name="T55" fmla="*/ 15 h 15"/>
                              <a:gd name="T56" fmla="*/ 1752 w 2749"/>
                              <a:gd name="T57" fmla="*/ 0 h 15"/>
                              <a:gd name="T58" fmla="*/ 1695 w 2749"/>
                              <a:gd name="T59" fmla="*/ 0 h 15"/>
                              <a:gd name="T60" fmla="*/ 1852 w 2749"/>
                              <a:gd name="T61" fmla="*/ 15 h 15"/>
                              <a:gd name="T62" fmla="*/ 1894 w 2749"/>
                              <a:gd name="T63" fmla="*/ 0 h 15"/>
                              <a:gd name="T64" fmla="*/ 1894 w 2749"/>
                              <a:gd name="T65" fmla="*/ 15 h 15"/>
                              <a:gd name="T66" fmla="*/ 2051 w 2749"/>
                              <a:gd name="T67" fmla="*/ 0 h 15"/>
                              <a:gd name="T68" fmla="*/ 1994 w 2749"/>
                              <a:gd name="T69" fmla="*/ 0 h 15"/>
                              <a:gd name="T70" fmla="*/ 2151 w 2749"/>
                              <a:gd name="T71" fmla="*/ 15 h 15"/>
                              <a:gd name="T72" fmla="*/ 2193 w 2749"/>
                              <a:gd name="T73" fmla="*/ 0 h 15"/>
                              <a:gd name="T74" fmla="*/ 2193 w 2749"/>
                              <a:gd name="T75" fmla="*/ 15 h 15"/>
                              <a:gd name="T76" fmla="*/ 2350 w 2749"/>
                              <a:gd name="T77" fmla="*/ 0 h 15"/>
                              <a:gd name="T78" fmla="*/ 2293 w 2749"/>
                              <a:gd name="T79" fmla="*/ 0 h 15"/>
                              <a:gd name="T80" fmla="*/ 2450 w 2749"/>
                              <a:gd name="T81" fmla="*/ 15 h 15"/>
                              <a:gd name="T82" fmla="*/ 2493 w 2749"/>
                              <a:gd name="T83" fmla="*/ 0 h 15"/>
                              <a:gd name="T84" fmla="*/ 2493 w 2749"/>
                              <a:gd name="T85" fmla="*/ 15 h 15"/>
                              <a:gd name="T86" fmla="*/ 2649 w 2749"/>
                              <a:gd name="T87" fmla="*/ 0 h 15"/>
                              <a:gd name="T88" fmla="*/ 2592 w 2749"/>
                              <a:gd name="T89" fmla="*/ 0 h 15"/>
                              <a:gd name="T90" fmla="*/ 2749 w 2749"/>
                              <a:gd name="T91"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9" h="15">
                                <a:moveTo>
                                  <a:pt x="0" y="0"/>
                                </a:moveTo>
                                <a:lnTo>
                                  <a:pt x="57" y="0"/>
                                </a:lnTo>
                                <a:lnTo>
                                  <a:pt x="57" y="15"/>
                                </a:lnTo>
                                <a:lnTo>
                                  <a:pt x="0" y="15"/>
                                </a:lnTo>
                                <a:lnTo>
                                  <a:pt x="0" y="0"/>
                                </a:lnTo>
                                <a:close/>
                                <a:moveTo>
                                  <a:pt x="99" y="0"/>
                                </a:moveTo>
                                <a:lnTo>
                                  <a:pt x="156" y="0"/>
                                </a:lnTo>
                                <a:lnTo>
                                  <a:pt x="156" y="15"/>
                                </a:lnTo>
                                <a:lnTo>
                                  <a:pt x="99" y="15"/>
                                </a:lnTo>
                                <a:lnTo>
                                  <a:pt x="99" y="0"/>
                                </a:lnTo>
                                <a:close/>
                                <a:moveTo>
                                  <a:pt x="199" y="0"/>
                                </a:moveTo>
                                <a:lnTo>
                                  <a:pt x="256" y="0"/>
                                </a:lnTo>
                                <a:lnTo>
                                  <a:pt x="256" y="15"/>
                                </a:lnTo>
                                <a:lnTo>
                                  <a:pt x="199" y="15"/>
                                </a:lnTo>
                                <a:lnTo>
                                  <a:pt x="199" y="0"/>
                                </a:lnTo>
                                <a:close/>
                                <a:moveTo>
                                  <a:pt x="299" y="0"/>
                                </a:moveTo>
                                <a:lnTo>
                                  <a:pt x="356" y="0"/>
                                </a:lnTo>
                                <a:lnTo>
                                  <a:pt x="356" y="15"/>
                                </a:lnTo>
                                <a:lnTo>
                                  <a:pt x="299" y="15"/>
                                </a:lnTo>
                                <a:lnTo>
                                  <a:pt x="299" y="0"/>
                                </a:lnTo>
                                <a:close/>
                                <a:moveTo>
                                  <a:pt x="399" y="0"/>
                                </a:moveTo>
                                <a:lnTo>
                                  <a:pt x="456" y="0"/>
                                </a:lnTo>
                                <a:lnTo>
                                  <a:pt x="456" y="15"/>
                                </a:lnTo>
                                <a:lnTo>
                                  <a:pt x="399" y="15"/>
                                </a:lnTo>
                                <a:lnTo>
                                  <a:pt x="399" y="0"/>
                                </a:lnTo>
                                <a:close/>
                                <a:moveTo>
                                  <a:pt x="498" y="0"/>
                                </a:moveTo>
                                <a:lnTo>
                                  <a:pt x="555" y="0"/>
                                </a:lnTo>
                                <a:lnTo>
                                  <a:pt x="555" y="15"/>
                                </a:lnTo>
                                <a:lnTo>
                                  <a:pt x="498" y="15"/>
                                </a:lnTo>
                                <a:lnTo>
                                  <a:pt x="498" y="0"/>
                                </a:lnTo>
                                <a:close/>
                                <a:moveTo>
                                  <a:pt x="598" y="0"/>
                                </a:moveTo>
                                <a:lnTo>
                                  <a:pt x="655" y="0"/>
                                </a:lnTo>
                                <a:lnTo>
                                  <a:pt x="655" y="15"/>
                                </a:lnTo>
                                <a:lnTo>
                                  <a:pt x="598" y="15"/>
                                </a:lnTo>
                                <a:lnTo>
                                  <a:pt x="598" y="0"/>
                                </a:lnTo>
                                <a:close/>
                                <a:moveTo>
                                  <a:pt x="698" y="0"/>
                                </a:moveTo>
                                <a:lnTo>
                                  <a:pt x="755" y="0"/>
                                </a:lnTo>
                                <a:lnTo>
                                  <a:pt x="755" y="15"/>
                                </a:lnTo>
                                <a:lnTo>
                                  <a:pt x="698" y="15"/>
                                </a:lnTo>
                                <a:lnTo>
                                  <a:pt x="698" y="0"/>
                                </a:lnTo>
                                <a:close/>
                                <a:moveTo>
                                  <a:pt x="798" y="0"/>
                                </a:moveTo>
                                <a:lnTo>
                                  <a:pt x="854" y="0"/>
                                </a:lnTo>
                                <a:lnTo>
                                  <a:pt x="854" y="15"/>
                                </a:lnTo>
                                <a:lnTo>
                                  <a:pt x="798" y="15"/>
                                </a:lnTo>
                                <a:lnTo>
                                  <a:pt x="798" y="0"/>
                                </a:lnTo>
                                <a:close/>
                                <a:moveTo>
                                  <a:pt x="897" y="0"/>
                                </a:moveTo>
                                <a:lnTo>
                                  <a:pt x="954" y="0"/>
                                </a:lnTo>
                                <a:lnTo>
                                  <a:pt x="954" y="15"/>
                                </a:lnTo>
                                <a:lnTo>
                                  <a:pt x="897" y="15"/>
                                </a:lnTo>
                                <a:lnTo>
                                  <a:pt x="897" y="0"/>
                                </a:lnTo>
                                <a:close/>
                                <a:moveTo>
                                  <a:pt x="997" y="0"/>
                                </a:moveTo>
                                <a:lnTo>
                                  <a:pt x="1054" y="0"/>
                                </a:lnTo>
                                <a:lnTo>
                                  <a:pt x="1054" y="15"/>
                                </a:lnTo>
                                <a:lnTo>
                                  <a:pt x="997" y="15"/>
                                </a:lnTo>
                                <a:lnTo>
                                  <a:pt x="997" y="0"/>
                                </a:lnTo>
                                <a:close/>
                                <a:moveTo>
                                  <a:pt x="1097" y="0"/>
                                </a:moveTo>
                                <a:lnTo>
                                  <a:pt x="1153" y="0"/>
                                </a:lnTo>
                                <a:lnTo>
                                  <a:pt x="1153" y="15"/>
                                </a:lnTo>
                                <a:lnTo>
                                  <a:pt x="1097" y="15"/>
                                </a:lnTo>
                                <a:lnTo>
                                  <a:pt x="1097" y="0"/>
                                </a:lnTo>
                                <a:close/>
                                <a:moveTo>
                                  <a:pt x="1196" y="0"/>
                                </a:moveTo>
                                <a:lnTo>
                                  <a:pt x="1253" y="0"/>
                                </a:lnTo>
                                <a:lnTo>
                                  <a:pt x="1253" y="15"/>
                                </a:lnTo>
                                <a:lnTo>
                                  <a:pt x="1196" y="15"/>
                                </a:lnTo>
                                <a:lnTo>
                                  <a:pt x="1196" y="0"/>
                                </a:lnTo>
                                <a:close/>
                                <a:moveTo>
                                  <a:pt x="1296" y="0"/>
                                </a:moveTo>
                                <a:lnTo>
                                  <a:pt x="1353" y="0"/>
                                </a:lnTo>
                                <a:lnTo>
                                  <a:pt x="1353" y="15"/>
                                </a:lnTo>
                                <a:lnTo>
                                  <a:pt x="1296" y="15"/>
                                </a:lnTo>
                                <a:lnTo>
                                  <a:pt x="1296" y="0"/>
                                </a:lnTo>
                                <a:close/>
                                <a:moveTo>
                                  <a:pt x="1396" y="0"/>
                                </a:moveTo>
                                <a:lnTo>
                                  <a:pt x="1453" y="0"/>
                                </a:lnTo>
                                <a:lnTo>
                                  <a:pt x="1453" y="15"/>
                                </a:lnTo>
                                <a:lnTo>
                                  <a:pt x="1396" y="15"/>
                                </a:lnTo>
                                <a:lnTo>
                                  <a:pt x="1396" y="0"/>
                                </a:lnTo>
                                <a:close/>
                                <a:moveTo>
                                  <a:pt x="1495" y="0"/>
                                </a:moveTo>
                                <a:lnTo>
                                  <a:pt x="1552" y="0"/>
                                </a:lnTo>
                                <a:lnTo>
                                  <a:pt x="1552" y="15"/>
                                </a:lnTo>
                                <a:lnTo>
                                  <a:pt x="1495" y="15"/>
                                </a:lnTo>
                                <a:lnTo>
                                  <a:pt x="1495" y="0"/>
                                </a:lnTo>
                                <a:close/>
                                <a:moveTo>
                                  <a:pt x="1595" y="0"/>
                                </a:moveTo>
                                <a:lnTo>
                                  <a:pt x="1652" y="0"/>
                                </a:lnTo>
                                <a:lnTo>
                                  <a:pt x="1652" y="15"/>
                                </a:lnTo>
                                <a:lnTo>
                                  <a:pt x="1595" y="15"/>
                                </a:lnTo>
                                <a:lnTo>
                                  <a:pt x="1595" y="0"/>
                                </a:lnTo>
                                <a:close/>
                                <a:moveTo>
                                  <a:pt x="1695" y="0"/>
                                </a:moveTo>
                                <a:lnTo>
                                  <a:pt x="1752" y="0"/>
                                </a:lnTo>
                                <a:lnTo>
                                  <a:pt x="1752" y="15"/>
                                </a:lnTo>
                                <a:lnTo>
                                  <a:pt x="1695" y="15"/>
                                </a:lnTo>
                                <a:lnTo>
                                  <a:pt x="1695" y="0"/>
                                </a:lnTo>
                                <a:close/>
                                <a:moveTo>
                                  <a:pt x="1795" y="0"/>
                                </a:moveTo>
                                <a:lnTo>
                                  <a:pt x="1852" y="0"/>
                                </a:lnTo>
                                <a:lnTo>
                                  <a:pt x="1852" y="15"/>
                                </a:lnTo>
                                <a:lnTo>
                                  <a:pt x="1795" y="15"/>
                                </a:lnTo>
                                <a:lnTo>
                                  <a:pt x="1795" y="0"/>
                                </a:lnTo>
                                <a:close/>
                                <a:moveTo>
                                  <a:pt x="1894" y="0"/>
                                </a:moveTo>
                                <a:lnTo>
                                  <a:pt x="1951" y="0"/>
                                </a:lnTo>
                                <a:lnTo>
                                  <a:pt x="1951" y="15"/>
                                </a:lnTo>
                                <a:lnTo>
                                  <a:pt x="1894" y="15"/>
                                </a:lnTo>
                                <a:lnTo>
                                  <a:pt x="1894" y="0"/>
                                </a:lnTo>
                                <a:close/>
                                <a:moveTo>
                                  <a:pt x="1994" y="0"/>
                                </a:moveTo>
                                <a:lnTo>
                                  <a:pt x="2051" y="0"/>
                                </a:lnTo>
                                <a:lnTo>
                                  <a:pt x="2051" y="15"/>
                                </a:lnTo>
                                <a:lnTo>
                                  <a:pt x="1994" y="15"/>
                                </a:lnTo>
                                <a:lnTo>
                                  <a:pt x="1994" y="0"/>
                                </a:lnTo>
                                <a:close/>
                                <a:moveTo>
                                  <a:pt x="2094" y="0"/>
                                </a:moveTo>
                                <a:lnTo>
                                  <a:pt x="2151" y="0"/>
                                </a:lnTo>
                                <a:lnTo>
                                  <a:pt x="2151" y="15"/>
                                </a:lnTo>
                                <a:lnTo>
                                  <a:pt x="2094" y="15"/>
                                </a:lnTo>
                                <a:lnTo>
                                  <a:pt x="2094" y="0"/>
                                </a:lnTo>
                                <a:close/>
                                <a:moveTo>
                                  <a:pt x="2193" y="0"/>
                                </a:moveTo>
                                <a:lnTo>
                                  <a:pt x="2250" y="0"/>
                                </a:lnTo>
                                <a:lnTo>
                                  <a:pt x="2250" y="15"/>
                                </a:lnTo>
                                <a:lnTo>
                                  <a:pt x="2193" y="15"/>
                                </a:lnTo>
                                <a:lnTo>
                                  <a:pt x="2193" y="0"/>
                                </a:lnTo>
                                <a:close/>
                                <a:moveTo>
                                  <a:pt x="2293" y="0"/>
                                </a:moveTo>
                                <a:lnTo>
                                  <a:pt x="2350" y="0"/>
                                </a:lnTo>
                                <a:lnTo>
                                  <a:pt x="2350" y="15"/>
                                </a:lnTo>
                                <a:lnTo>
                                  <a:pt x="2293" y="15"/>
                                </a:lnTo>
                                <a:lnTo>
                                  <a:pt x="2293" y="0"/>
                                </a:lnTo>
                                <a:close/>
                                <a:moveTo>
                                  <a:pt x="2393" y="0"/>
                                </a:moveTo>
                                <a:lnTo>
                                  <a:pt x="2450" y="0"/>
                                </a:lnTo>
                                <a:lnTo>
                                  <a:pt x="2450" y="15"/>
                                </a:lnTo>
                                <a:lnTo>
                                  <a:pt x="2393" y="15"/>
                                </a:lnTo>
                                <a:lnTo>
                                  <a:pt x="2393" y="0"/>
                                </a:lnTo>
                                <a:close/>
                                <a:moveTo>
                                  <a:pt x="2493" y="0"/>
                                </a:moveTo>
                                <a:lnTo>
                                  <a:pt x="2550" y="0"/>
                                </a:lnTo>
                                <a:lnTo>
                                  <a:pt x="2550" y="15"/>
                                </a:lnTo>
                                <a:lnTo>
                                  <a:pt x="2493" y="15"/>
                                </a:lnTo>
                                <a:lnTo>
                                  <a:pt x="2493" y="0"/>
                                </a:lnTo>
                                <a:close/>
                                <a:moveTo>
                                  <a:pt x="2592" y="0"/>
                                </a:moveTo>
                                <a:lnTo>
                                  <a:pt x="2649" y="0"/>
                                </a:lnTo>
                                <a:lnTo>
                                  <a:pt x="2649" y="15"/>
                                </a:lnTo>
                                <a:lnTo>
                                  <a:pt x="2592" y="15"/>
                                </a:lnTo>
                                <a:lnTo>
                                  <a:pt x="2592" y="0"/>
                                </a:lnTo>
                                <a:close/>
                                <a:moveTo>
                                  <a:pt x="2692" y="0"/>
                                </a:moveTo>
                                <a:lnTo>
                                  <a:pt x="2749" y="0"/>
                                </a:lnTo>
                                <a:lnTo>
                                  <a:pt x="2749" y="15"/>
                                </a:lnTo>
                                <a:lnTo>
                                  <a:pt x="2692" y="15"/>
                                </a:lnTo>
                                <a:lnTo>
                                  <a:pt x="269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9" name="Freeform 109"/>
                        <wps:cNvSpPr>
                          <a:spLocks/>
                        </wps:cNvSpPr>
                        <wps:spPr bwMode="auto">
                          <a:xfrm>
                            <a:off x="3161665" y="483235"/>
                            <a:ext cx="2383155" cy="1002030"/>
                          </a:xfrm>
                          <a:custGeom>
                            <a:avLst/>
                            <a:gdLst>
                              <a:gd name="T0" fmla="*/ 0 w 3753"/>
                              <a:gd name="T1" fmla="*/ 38 h 1578"/>
                              <a:gd name="T2" fmla="*/ 241 w 3753"/>
                              <a:gd name="T3" fmla="*/ 70 h 1578"/>
                              <a:gd name="T4" fmla="*/ 504 w 3753"/>
                              <a:gd name="T5" fmla="*/ 27 h 1578"/>
                              <a:gd name="T6" fmla="*/ 756 w 3753"/>
                              <a:gd name="T7" fmla="*/ 6 h 1578"/>
                              <a:gd name="T8" fmla="*/ 974 w 3753"/>
                              <a:gd name="T9" fmla="*/ 59 h 1578"/>
                              <a:gd name="T10" fmla="*/ 1261 w 3753"/>
                              <a:gd name="T11" fmla="*/ 38 h 1578"/>
                              <a:gd name="T12" fmla="*/ 1501 w 3753"/>
                              <a:gd name="T13" fmla="*/ 59 h 1578"/>
                              <a:gd name="T14" fmla="*/ 1765 w 3753"/>
                              <a:gd name="T15" fmla="*/ 38 h 1578"/>
                              <a:gd name="T16" fmla="*/ 1950 w 3753"/>
                              <a:gd name="T17" fmla="*/ 42 h 1578"/>
                              <a:gd name="T18" fmla="*/ 2110 w 3753"/>
                              <a:gd name="T19" fmla="*/ 53 h 1578"/>
                              <a:gd name="T20" fmla="*/ 2164 w 3753"/>
                              <a:gd name="T21" fmla="*/ 168 h 1578"/>
                              <a:gd name="T22" fmla="*/ 2174 w 3753"/>
                              <a:gd name="T23" fmla="*/ 282 h 1578"/>
                              <a:gd name="T24" fmla="*/ 2185 w 3753"/>
                              <a:gd name="T25" fmla="*/ 510 h 1578"/>
                              <a:gd name="T26" fmla="*/ 2206 w 3753"/>
                              <a:gd name="T27" fmla="*/ 670 h 1578"/>
                              <a:gd name="T28" fmla="*/ 2241 w 3753"/>
                              <a:gd name="T29" fmla="*/ 905 h 1578"/>
                              <a:gd name="T30" fmla="*/ 2249 w 3753"/>
                              <a:gd name="T31" fmla="*/ 1071 h 1578"/>
                              <a:gd name="T32" fmla="*/ 2408 w 3753"/>
                              <a:gd name="T33" fmla="*/ 1426 h 1578"/>
                              <a:gd name="T34" fmla="*/ 2568 w 3753"/>
                              <a:gd name="T35" fmla="*/ 1483 h 1578"/>
                              <a:gd name="T36" fmla="*/ 2739 w 3753"/>
                              <a:gd name="T37" fmla="*/ 1395 h 1578"/>
                              <a:gd name="T38" fmla="*/ 2946 w 3753"/>
                              <a:gd name="T39" fmla="*/ 1454 h 1578"/>
                              <a:gd name="T40" fmla="*/ 3144 w 3753"/>
                              <a:gd name="T41" fmla="*/ 1412 h 1578"/>
                              <a:gd name="T42" fmla="*/ 3385 w 3753"/>
                              <a:gd name="T43" fmla="*/ 1425 h 1578"/>
                              <a:gd name="T44" fmla="*/ 3591 w 3753"/>
                              <a:gd name="T45" fmla="*/ 1577 h 1578"/>
                              <a:gd name="T46" fmla="*/ 3753 w 3753"/>
                              <a:gd name="T47" fmla="*/ 1434 h 15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3" h="1578">
                                <a:moveTo>
                                  <a:pt x="0" y="38"/>
                                </a:moveTo>
                                <a:cubicBezTo>
                                  <a:pt x="40" y="43"/>
                                  <a:pt x="157" y="72"/>
                                  <a:pt x="241" y="70"/>
                                </a:cubicBezTo>
                                <a:cubicBezTo>
                                  <a:pt x="324" y="67"/>
                                  <a:pt x="418" y="38"/>
                                  <a:pt x="504" y="27"/>
                                </a:cubicBezTo>
                                <a:cubicBezTo>
                                  <a:pt x="590" y="16"/>
                                  <a:pt x="678" y="0"/>
                                  <a:pt x="756" y="6"/>
                                </a:cubicBezTo>
                                <a:cubicBezTo>
                                  <a:pt x="834" y="11"/>
                                  <a:pt x="890" y="53"/>
                                  <a:pt x="974" y="59"/>
                                </a:cubicBezTo>
                                <a:cubicBezTo>
                                  <a:pt x="1058" y="64"/>
                                  <a:pt x="1172" y="38"/>
                                  <a:pt x="1261" y="38"/>
                                </a:cubicBezTo>
                                <a:cubicBezTo>
                                  <a:pt x="1349" y="38"/>
                                  <a:pt x="1418" y="59"/>
                                  <a:pt x="1501" y="59"/>
                                </a:cubicBezTo>
                                <a:cubicBezTo>
                                  <a:pt x="1585" y="59"/>
                                  <a:pt x="1691" y="41"/>
                                  <a:pt x="1765" y="38"/>
                                </a:cubicBezTo>
                                <a:cubicBezTo>
                                  <a:pt x="1839" y="34"/>
                                  <a:pt x="1893" y="40"/>
                                  <a:pt x="1950" y="42"/>
                                </a:cubicBezTo>
                                <a:cubicBezTo>
                                  <a:pt x="2008" y="44"/>
                                  <a:pt x="2076" y="32"/>
                                  <a:pt x="2110" y="53"/>
                                </a:cubicBezTo>
                                <a:cubicBezTo>
                                  <a:pt x="2145" y="74"/>
                                  <a:pt x="2153" y="129"/>
                                  <a:pt x="2164" y="168"/>
                                </a:cubicBezTo>
                                <a:cubicBezTo>
                                  <a:pt x="2174" y="205"/>
                                  <a:pt x="2171" y="224"/>
                                  <a:pt x="2174" y="282"/>
                                </a:cubicBezTo>
                                <a:cubicBezTo>
                                  <a:pt x="2178" y="339"/>
                                  <a:pt x="2180" y="445"/>
                                  <a:pt x="2185" y="510"/>
                                </a:cubicBezTo>
                                <a:cubicBezTo>
                                  <a:pt x="2190" y="575"/>
                                  <a:pt x="2197" y="604"/>
                                  <a:pt x="2206" y="670"/>
                                </a:cubicBezTo>
                                <a:cubicBezTo>
                                  <a:pt x="2215" y="737"/>
                                  <a:pt x="2234" y="838"/>
                                  <a:pt x="2241" y="905"/>
                                </a:cubicBezTo>
                                <a:cubicBezTo>
                                  <a:pt x="2247" y="972"/>
                                  <a:pt x="2221" y="984"/>
                                  <a:pt x="2249" y="1071"/>
                                </a:cubicBezTo>
                                <a:cubicBezTo>
                                  <a:pt x="2276" y="1157"/>
                                  <a:pt x="2355" y="1357"/>
                                  <a:pt x="2408" y="1426"/>
                                </a:cubicBezTo>
                                <a:cubicBezTo>
                                  <a:pt x="2462" y="1494"/>
                                  <a:pt x="2513" y="1487"/>
                                  <a:pt x="2568" y="1483"/>
                                </a:cubicBezTo>
                                <a:cubicBezTo>
                                  <a:pt x="2624" y="1478"/>
                                  <a:pt x="2676" y="1399"/>
                                  <a:pt x="2739" y="1395"/>
                                </a:cubicBezTo>
                                <a:cubicBezTo>
                                  <a:pt x="2802" y="1390"/>
                                  <a:pt x="2878" y="1451"/>
                                  <a:pt x="2946" y="1454"/>
                                </a:cubicBezTo>
                                <a:cubicBezTo>
                                  <a:pt x="3013" y="1457"/>
                                  <a:pt x="3071" y="1416"/>
                                  <a:pt x="3144" y="1412"/>
                                </a:cubicBezTo>
                                <a:cubicBezTo>
                                  <a:pt x="3217" y="1408"/>
                                  <a:pt x="3310" y="1397"/>
                                  <a:pt x="3385" y="1425"/>
                                </a:cubicBezTo>
                                <a:cubicBezTo>
                                  <a:pt x="3459" y="1453"/>
                                  <a:pt x="3529" y="1576"/>
                                  <a:pt x="3591" y="1577"/>
                                </a:cubicBezTo>
                                <a:cubicBezTo>
                                  <a:pt x="3653" y="1578"/>
                                  <a:pt x="3719" y="1463"/>
                                  <a:pt x="3753" y="1434"/>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0"/>
                        <wps:cNvSpPr>
                          <a:spLocks noEditPoints="1"/>
                        </wps:cNvSpPr>
                        <wps:spPr bwMode="auto">
                          <a:xfrm>
                            <a:off x="3025775" y="559435"/>
                            <a:ext cx="1913890" cy="8890"/>
                          </a:xfrm>
                          <a:custGeom>
                            <a:avLst/>
                            <a:gdLst>
                              <a:gd name="T0" fmla="*/ 57 w 3014"/>
                              <a:gd name="T1" fmla="*/ 14 h 14"/>
                              <a:gd name="T2" fmla="*/ 100 w 3014"/>
                              <a:gd name="T3" fmla="*/ 0 h 14"/>
                              <a:gd name="T4" fmla="*/ 100 w 3014"/>
                              <a:gd name="T5" fmla="*/ 14 h 14"/>
                              <a:gd name="T6" fmla="*/ 256 w 3014"/>
                              <a:gd name="T7" fmla="*/ 0 h 14"/>
                              <a:gd name="T8" fmla="*/ 199 w 3014"/>
                              <a:gd name="T9" fmla="*/ 0 h 14"/>
                              <a:gd name="T10" fmla="*/ 356 w 3014"/>
                              <a:gd name="T11" fmla="*/ 14 h 14"/>
                              <a:gd name="T12" fmla="*/ 399 w 3014"/>
                              <a:gd name="T13" fmla="*/ 0 h 14"/>
                              <a:gd name="T14" fmla="*/ 399 w 3014"/>
                              <a:gd name="T15" fmla="*/ 14 h 14"/>
                              <a:gd name="T16" fmla="*/ 555 w 3014"/>
                              <a:gd name="T17" fmla="*/ 0 h 14"/>
                              <a:gd name="T18" fmla="*/ 499 w 3014"/>
                              <a:gd name="T19" fmla="*/ 0 h 14"/>
                              <a:gd name="T20" fmla="*/ 655 w 3014"/>
                              <a:gd name="T21" fmla="*/ 14 h 14"/>
                              <a:gd name="T22" fmla="*/ 698 w 3014"/>
                              <a:gd name="T23" fmla="*/ 0 h 14"/>
                              <a:gd name="T24" fmla="*/ 698 w 3014"/>
                              <a:gd name="T25" fmla="*/ 14 h 14"/>
                              <a:gd name="T26" fmla="*/ 855 w 3014"/>
                              <a:gd name="T27" fmla="*/ 0 h 14"/>
                              <a:gd name="T28" fmla="*/ 798 w 3014"/>
                              <a:gd name="T29" fmla="*/ 0 h 14"/>
                              <a:gd name="T30" fmla="*/ 955 w 3014"/>
                              <a:gd name="T31" fmla="*/ 14 h 14"/>
                              <a:gd name="T32" fmla="*/ 997 w 3014"/>
                              <a:gd name="T33" fmla="*/ 0 h 14"/>
                              <a:gd name="T34" fmla="*/ 997 w 3014"/>
                              <a:gd name="T35" fmla="*/ 14 h 14"/>
                              <a:gd name="T36" fmla="*/ 1154 w 3014"/>
                              <a:gd name="T37" fmla="*/ 0 h 14"/>
                              <a:gd name="T38" fmla="*/ 1097 w 3014"/>
                              <a:gd name="T39" fmla="*/ 0 h 14"/>
                              <a:gd name="T40" fmla="*/ 1254 w 3014"/>
                              <a:gd name="T41" fmla="*/ 14 h 14"/>
                              <a:gd name="T42" fmla="*/ 1296 w 3014"/>
                              <a:gd name="T43" fmla="*/ 0 h 14"/>
                              <a:gd name="T44" fmla="*/ 1296 w 3014"/>
                              <a:gd name="T45" fmla="*/ 14 h 14"/>
                              <a:gd name="T46" fmla="*/ 1453 w 3014"/>
                              <a:gd name="T47" fmla="*/ 0 h 14"/>
                              <a:gd name="T48" fmla="*/ 1396 w 3014"/>
                              <a:gd name="T49" fmla="*/ 0 h 14"/>
                              <a:gd name="T50" fmla="*/ 1553 w 3014"/>
                              <a:gd name="T51" fmla="*/ 14 h 14"/>
                              <a:gd name="T52" fmla="*/ 1596 w 3014"/>
                              <a:gd name="T53" fmla="*/ 0 h 14"/>
                              <a:gd name="T54" fmla="*/ 1596 w 3014"/>
                              <a:gd name="T55" fmla="*/ 14 h 14"/>
                              <a:gd name="T56" fmla="*/ 1752 w 3014"/>
                              <a:gd name="T57" fmla="*/ 0 h 14"/>
                              <a:gd name="T58" fmla="*/ 1695 w 3014"/>
                              <a:gd name="T59" fmla="*/ 0 h 14"/>
                              <a:gd name="T60" fmla="*/ 1852 w 3014"/>
                              <a:gd name="T61" fmla="*/ 14 h 14"/>
                              <a:gd name="T62" fmla="*/ 1895 w 3014"/>
                              <a:gd name="T63" fmla="*/ 0 h 14"/>
                              <a:gd name="T64" fmla="*/ 1895 w 3014"/>
                              <a:gd name="T65" fmla="*/ 14 h 14"/>
                              <a:gd name="T66" fmla="*/ 2051 w 3014"/>
                              <a:gd name="T67" fmla="*/ 0 h 14"/>
                              <a:gd name="T68" fmla="*/ 1994 w 3014"/>
                              <a:gd name="T69" fmla="*/ 0 h 14"/>
                              <a:gd name="T70" fmla="*/ 2151 w 3014"/>
                              <a:gd name="T71" fmla="*/ 14 h 14"/>
                              <a:gd name="T72" fmla="*/ 2194 w 3014"/>
                              <a:gd name="T73" fmla="*/ 0 h 14"/>
                              <a:gd name="T74" fmla="*/ 2194 w 3014"/>
                              <a:gd name="T75" fmla="*/ 14 h 14"/>
                              <a:gd name="T76" fmla="*/ 2350 w 3014"/>
                              <a:gd name="T77" fmla="*/ 0 h 14"/>
                              <a:gd name="T78" fmla="*/ 2293 w 3014"/>
                              <a:gd name="T79" fmla="*/ 0 h 14"/>
                              <a:gd name="T80" fmla="*/ 2450 w 3014"/>
                              <a:gd name="T81" fmla="*/ 14 h 14"/>
                              <a:gd name="T82" fmla="*/ 2493 w 3014"/>
                              <a:gd name="T83" fmla="*/ 0 h 14"/>
                              <a:gd name="T84" fmla="*/ 2493 w 3014"/>
                              <a:gd name="T85" fmla="*/ 14 h 14"/>
                              <a:gd name="T86" fmla="*/ 2649 w 3014"/>
                              <a:gd name="T87" fmla="*/ 0 h 14"/>
                              <a:gd name="T88" fmla="*/ 2593 w 3014"/>
                              <a:gd name="T89" fmla="*/ 0 h 14"/>
                              <a:gd name="T90" fmla="*/ 2749 w 3014"/>
                              <a:gd name="T91" fmla="*/ 14 h 14"/>
                              <a:gd name="T92" fmla="*/ 2792 w 3014"/>
                              <a:gd name="T93" fmla="*/ 0 h 14"/>
                              <a:gd name="T94" fmla="*/ 2792 w 3014"/>
                              <a:gd name="T95" fmla="*/ 14 h 14"/>
                              <a:gd name="T96" fmla="*/ 2949 w 3014"/>
                              <a:gd name="T97" fmla="*/ 0 h 14"/>
                              <a:gd name="T98" fmla="*/ 2892 w 3014"/>
                              <a:gd name="T99" fmla="*/ 0 h 14"/>
                              <a:gd name="T100" fmla="*/ 3014 w 3014"/>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4"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9" y="0"/>
                                </a:moveTo>
                                <a:lnTo>
                                  <a:pt x="555" y="0"/>
                                </a:lnTo>
                                <a:lnTo>
                                  <a:pt x="555" y="14"/>
                                </a:lnTo>
                                <a:lnTo>
                                  <a:pt x="499" y="14"/>
                                </a:lnTo>
                                <a:lnTo>
                                  <a:pt x="499"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8" y="0"/>
                                </a:moveTo>
                                <a:lnTo>
                                  <a:pt x="855" y="0"/>
                                </a:lnTo>
                                <a:lnTo>
                                  <a:pt x="855" y="14"/>
                                </a:lnTo>
                                <a:lnTo>
                                  <a:pt x="798" y="14"/>
                                </a:lnTo>
                                <a:lnTo>
                                  <a:pt x="798" y="0"/>
                                </a:lnTo>
                                <a:close/>
                                <a:moveTo>
                                  <a:pt x="897" y="0"/>
                                </a:moveTo>
                                <a:lnTo>
                                  <a:pt x="955" y="0"/>
                                </a:lnTo>
                                <a:lnTo>
                                  <a:pt x="955" y="14"/>
                                </a:lnTo>
                                <a:lnTo>
                                  <a:pt x="897" y="14"/>
                                </a:lnTo>
                                <a:lnTo>
                                  <a:pt x="897" y="0"/>
                                </a:lnTo>
                                <a:close/>
                                <a:moveTo>
                                  <a:pt x="997" y="0"/>
                                </a:moveTo>
                                <a:lnTo>
                                  <a:pt x="1054" y="0"/>
                                </a:lnTo>
                                <a:lnTo>
                                  <a:pt x="1054" y="14"/>
                                </a:lnTo>
                                <a:lnTo>
                                  <a:pt x="997" y="14"/>
                                </a:lnTo>
                                <a:lnTo>
                                  <a:pt x="997" y="0"/>
                                </a:lnTo>
                                <a:close/>
                                <a:moveTo>
                                  <a:pt x="1097" y="0"/>
                                </a:moveTo>
                                <a:lnTo>
                                  <a:pt x="1154" y="0"/>
                                </a:lnTo>
                                <a:lnTo>
                                  <a:pt x="1154" y="14"/>
                                </a:lnTo>
                                <a:lnTo>
                                  <a:pt x="1097" y="14"/>
                                </a:lnTo>
                                <a:lnTo>
                                  <a:pt x="1097" y="0"/>
                                </a:lnTo>
                                <a:close/>
                                <a:moveTo>
                                  <a:pt x="1196" y="0"/>
                                </a:moveTo>
                                <a:lnTo>
                                  <a:pt x="1254" y="0"/>
                                </a:lnTo>
                                <a:lnTo>
                                  <a:pt x="1254" y="14"/>
                                </a:lnTo>
                                <a:lnTo>
                                  <a:pt x="1196" y="14"/>
                                </a:lnTo>
                                <a:lnTo>
                                  <a:pt x="1196" y="0"/>
                                </a:lnTo>
                                <a:close/>
                                <a:moveTo>
                                  <a:pt x="1296" y="0"/>
                                </a:moveTo>
                                <a:lnTo>
                                  <a:pt x="1353" y="0"/>
                                </a:lnTo>
                                <a:lnTo>
                                  <a:pt x="1353" y="14"/>
                                </a:lnTo>
                                <a:lnTo>
                                  <a:pt x="1296" y="14"/>
                                </a:lnTo>
                                <a:lnTo>
                                  <a:pt x="1296" y="0"/>
                                </a:lnTo>
                                <a:close/>
                                <a:moveTo>
                                  <a:pt x="1396" y="0"/>
                                </a:moveTo>
                                <a:lnTo>
                                  <a:pt x="1453" y="0"/>
                                </a:lnTo>
                                <a:lnTo>
                                  <a:pt x="1453" y="14"/>
                                </a:lnTo>
                                <a:lnTo>
                                  <a:pt x="1396" y="14"/>
                                </a:lnTo>
                                <a:lnTo>
                                  <a:pt x="1396" y="0"/>
                                </a:lnTo>
                                <a:close/>
                                <a:moveTo>
                                  <a:pt x="1496" y="0"/>
                                </a:moveTo>
                                <a:lnTo>
                                  <a:pt x="1553" y="0"/>
                                </a:lnTo>
                                <a:lnTo>
                                  <a:pt x="1553" y="14"/>
                                </a:lnTo>
                                <a:lnTo>
                                  <a:pt x="1496" y="14"/>
                                </a:lnTo>
                                <a:lnTo>
                                  <a:pt x="1496" y="0"/>
                                </a:lnTo>
                                <a:close/>
                                <a:moveTo>
                                  <a:pt x="1596" y="0"/>
                                </a:moveTo>
                                <a:lnTo>
                                  <a:pt x="1652" y="0"/>
                                </a:lnTo>
                                <a:lnTo>
                                  <a:pt x="1652" y="14"/>
                                </a:lnTo>
                                <a:lnTo>
                                  <a:pt x="1596" y="14"/>
                                </a:lnTo>
                                <a:lnTo>
                                  <a:pt x="1596" y="0"/>
                                </a:lnTo>
                                <a:close/>
                                <a:moveTo>
                                  <a:pt x="1695" y="0"/>
                                </a:moveTo>
                                <a:lnTo>
                                  <a:pt x="1752" y="0"/>
                                </a:lnTo>
                                <a:lnTo>
                                  <a:pt x="1752" y="14"/>
                                </a:lnTo>
                                <a:lnTo>
                                  <a:pt x="1695" y="14"/>
                                </a:lnTo>
                                <a:lnTo>
                                  <a:pt x="1695" y="0"/>
                                </a:lnTo>
                                <a:close/>
                                <a:moveTo>
                                  <a:pt x="1795" y="0"/>
                                </a:moveTo>
                                <a:lnTo>
                                  <a:pt x="1852" y="0"/>
                                </a:lnTo>
                                <a:lnTo>
                                  <a:pt x="1852" y="14"/>
                                </a:lnTo>
                                <a:lnTo>
                                  <a:pt x="1795" y="14"/>
                                </a:lnTo>
                                <a:lnTo>
                                  <a:pt x="1795" y="0"/>
                                </a:lnTo>
                                <a:close/>
                                <a:moveTo>
                                  <a:pt x="1895" y="0"/>
                                </a:moveTo>
                                <a:lnTo>
                                  <a:pt x="1952" y="0"/>
                                </a:lnTo>
                                <a:lnTo>
                                  <a:pt x="1952" y="14"/>
                                </a:lnTo>
                                <a:lnTo>
                                  <a:pt x="1895" y="14"/>
                                </a:lnTo>
                                <a:lnTo>
                                  <a:pt x="1895" y="0"/>
                                </a:lnTo>
                                <a:close/>
                                <a:moveTo>
                                  <a:pt x="1994" y="0"/>
                                </a:moveTo>
                                <a:lnTo>
                                  <a:pt x="2051" y="0"/>
                                </a:lnTo>
                                <a:lnTo>
                                  <a:pt x="2051" y="14"/>
                                </a:lnTo>
                                <a:lnTo>
                                  <a:pt x="1994" y="14"/>
                                </a:lnTo>
                                <a:lnTo>
                                  <a:pt x="1994" y="0"/>
                                </a:lnTo>
                                <a:close/>
                                <a:moveTo>
                                  <a:pt x="2094" y="0"/>
                                </a:moveTo>
                                <a:lnTo>
                                  <a:pt x="2151" y="0"/>
                                </a:lnTo>
                                <a:lnTo>
                                  <a:pt x="2151" y="14"/>
                                </a:lnTo>
                                <a:lnTo>
                                  <a:pt x="2094" y="14"/>
                                </a:lnTo>
                                <a:lnTo>
                                  <a:pt x="2094" y="0"/>
                                </a:lnTo>
                                <a:close/>
                                <a:moveTo>
                                  <a:pt x="2194" y="0"/>
                                </a:moveTo>
                                <a:lnTo>
                                  <a:pt x="2251" y="0"/>
                                </a:lnTo>
                                <a:lnTo>
                                  <a:pt x="2251" y="14"/>
                                </a:lnTo>
                                <a:lnTo>
                                  <a:pt x="2194" y="14"/>
                                </a:lnTo>
                                <a:lnTo>
                                  <a:pt x="2194" y="0"/>
                                </a:lnTo>
                                <a:close/>
                                <a:moveTo>
                                  <a:pt x="2293" y="0"/>
                                </a:moveTo>
                                <a:lnTo>
                                  <a:pt x="2350" y="0"/>
                                </a:lnTo>
                                <a:lnTo>
                                  <a:pt x="2350" y="14"/>
                                </a:lnTo>
                                <a:lnTo>
                                  <a:pt x="2293" y="14"/>
                                </a:lnTo>
                                <a:lnTo>
                                  <a:pt x="2293" y="0"/>
                                </a:lnTo>
                                <a:close/>
                                <a:moveTo>
                                  <a:pt x="2393" y="0"/>
                                </a:moveTo>
                                <a:lnTo>
                                  <a:pt x="2450" y="0"/>
                                </a:lnTo>
                                <a:lnTo>
                                  <a:pt x="2450" y="14"/>
                                </a:lnTo>
                                <a:lnTo>
                                  <a:pt x="2393" y="14"/>
                                </a:lnTo>
                                <a:lnTo>
                                  <a:pt x="2393" y="0"/>
                                </a:lnTo>
                                <a:close/>
                                <a:moveTo>
                                  <a:pt x="2493" y="0"/>
                                </a:moveTo>
                                <a:lnTo>
                                  <a:pt x="2550" y="0"/>
                                </a:lnTo>
                                <a:lnTo>
                                  <a:pt x="2550" y="14"/>
                                </a:lnTo>
                                <a:lnTo>
                                  <a:pt x="2493" y="14"/>
                                </a:lnTo>
                                <a:lnTo>
                                  <a:pt x="2493" y="0"/>
                                </a:lnTo>
                                <a:close/>
                                <a:moveTo>
                                  <a:pt x="2593" y="0"/>
                                </a:moveTo>
                                <a:lnTo>
                                  <a:pt x="2649" y="0"/>
                                </a:lnTo>
                                <a:lnTo>
                                  <a:pt x="2649" y="14"/>
                                </a:lnTo>
                                <a:lnTo>
                                  <a:pt x="2593" y="14"/>
                                </a:lnTo>
                                <a:lnTo>
                                  <a:pt x="2593" y="0"/>
                                </a:lnTo>
                                <a:close/>
                                <a:moveTo>
                                  <a:pt x="2692" y="0"/>
                                </a:moveTo>
                                <a:lnTo>
                                  <a:pt x="2749" y="0"/>
                                </a:lnTo>
                                <a:lnTo>
                                  <a:pt x="2749" y="14"/>
                                </a:lnTo>
                                <a:lnTo>
                                  <a:pt x="2692" y="14"/>
                                </a:lnTo>
                                <a:lnTo>
                                  <a:pt x="2692" y="0"/>
                                </a:lnTo>
                                <a:close/>
                                <a:moveTo>
                                  <a:pt x="2792" y="0"/>
                                </a:moveTo>
                                <a:lnTo>
                                  <a:pt x="2849" y="0"/>
                                </a:lnTo>
                                <a:lnTo>
                                  <a:pt x="2849" y="14"/>
                                </a:lnTo>
                                <a:lnTo>
                                  <a:pt x="2792" y="14"/>
                                </a:lnTo>
                                <a:lnTo>
                                  <a:pt x="2792" y="0"/>
                                </a:lnTo>
                                <a:close/>
                                <a:moveTo>
                                  <a:pt x="2892" y="0"/>
                                </a:moveTo>
                                <a:lnTo>
                                  <a:pt x="2949" y="0"/>
                                </a:lnTo>
                                <a:lnTo>
                                  <a:pt x="2949" y="14"/>
                                </a:lnTo>
                                <a:lnTo>
                                  <a:pt x="2892" y="14"/>
                                </a:lnTo>
                                <a:lnTo>
                                  <a:pt x="2892" y="0"/>
                                </a:lnTo>
                                <a:close/>
                                <a:moveTo>
                                  <a:pt x="2991" y="0"/>
                                </a:moveTo>
                                <a:lnTo>
                                  <a:pt x="3014" y="0"/>
                                </a:lnTo>
                                <a:lnTo>
                                  <a:pt x="3014" y="14"/>
                                </a:lnTo>
                                <a:lnTo>
                                  <a:pt x="2991" y="14"/>
                                </a:lnTo>
                                <a:lnTo>
                                  <a:pt x="299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111"/>
                        <wps:cNvSpPr>
                          <a:spLocks noEditPoints="1"/>
                        </wps:cNvSpPr>
                        <wps:spPr bwMode="auto">
                          <a:xfrm>
                            <a:off x="4483100" y="1213485"/>
                            <a:ext cx="941705" cy="53975"/>
                          </a:xfrm>
                          <a:custGeom>
                            <a:avLst/>
                            <a:gdLst>
                              <a:gd name="T0" fmla="*/ 1483 w 1483"/>
                              <a:gd name="T1" fmla="*/ 50 h 85"/>
                              <a:gd name="T2" fmla="*/ 71 w 1483"/>
                              <a:gd name="T3" fmla="*/ 50 h 85"/>
                              <a:gd name="T4" fmla="*/ 71 w 1483"/>
                              <a:gd name="T5" fmla="*/ 35 h 85"/>
                              <a:gd name="T6" fmla="*/ 1483 w 1483"/>
                              <a:gd name="T7" fmla="*/ 35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5"/>
                                </a:lnTo>
                                <a:lnTo>
                                  <a:pt x="1483" y="35"/>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112"/>
                        <wps:cNvSpPr>
                          <a:spLocks noEditPoints="1"/>
                        </wps:cNvSpPr>
                        <wps:spPr bwMode="auto">
                          <a:xfrm>
                            <a:off x="4693285" y="33782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13" name="Freeform 113"/>
                        <wps:cNvSpPr>
                          <a:spLocks noEditPoints="1"/>
                        </wps:cNvSpPr>
                        <wps:spPr bwMode="auto">
                          <a:xfrm>
                            <a:off x="4463415" y="337820"/>
                            <a:ext cx="8890" cy="1238250"/>
                          </a:xfrm>
                          <a:custGeom>
                            <a:avLst/>
                            <a:gdLst>
                              <a:gd name="T0" fmla="*/ 14 w 14"/>
                              <a:gd name="T1" fmla="*/ 57 h 1950"/>
                              <a:gd name="T2" fmla="*/ 0 w 14"/>
                              <a:gd name="T3" fmla="*/ 0 h 1950"/>
                              <a:gd name="T4" fmla="*/ 14 w 14"/>
                              <a:gd name="T5" fmla="*/ 100 h 1950"/>
                              <a:gd name="T6" fmla="*/ 0 w 14"/>
                              <a:gd name="T7" fmla="*/ 157 h 1950"/>
                              <a:gd name="T8" fmla="*/ 14 w 14"/>
                              <a:gd name="T9" fmla="*/ 100 h 1950"/>
                              <a:gd name="T10" fmla="*/ 14 w 14"/>
                              <a:gd name="T11" fmla="*/ 256 h 1950"/>
                              <a:gd name="T12" fmla="*/ 0 w 14"/>
                              <a:gd name="T13" fmla="*/ 200 h 1950"/>
                              <a:gd name="T14" fmla="*/ 14 w 14"/>
                              <a:gd name="T15" fmla="*/ 299 h 1950"/>
                              <a:gd name="T16" fmla="*/ 0 w 14"/>
                              <a:gd name="T17" fmla="*/ 356 h 1950"/>
                              <a:gd name="T18" fmla="*/ 14 w 14"/>
                              <a:gd name="T19" fmla="*/ 299 h 1950"/>
                              <a:gd name="T20" fmla="*/ 14 w 14"/>
                              <a:gd name="T21" fmla="*/ 456 h 1950"/>
                              <a:gd name="T22" fmla="*/ 0 w 14"/>
                              <a:gd name="T23" fmla="*/ 399 h 1950"/>
                              <a:gd name="T24" fmla="*/ 14 w 14"/>
                              <a:gd name="T25" fmla="*/ 498 h 1950"/>
                              <a:gd name="T26" fmla="*/ 0 w 14"/>
                              <a:gd name="T27" fmla="*/ 555 h 1950"/>
                              <a:gd name="T28" fmla="*/ 14 w 14"/>
                              <a:gd name="T29" fmla="*/ 498 h 1950"/>
                              <a:gd name="T30" fmla="*/ 14 w 14"/>
                              <a:gd name="T31" fmla="*/ 655 h 1950"/>
                              <a:gd name="T32" fmla="*/ 0 w 14"/>
                              <a:gd name="T33" fmla="*/ 598 h 1950"/>
                              <a:gd name="T34" fmla="*/ 14 w 14"/>
                              <a:gd name="T35" fmla="*/ 698 h 1950"/>
                              <a:gd name="T36" fmla="*/ 0 w 14"/>
                              <a:gd name="T37" fmla="*/ 755 h 1950"/>
                              <a:gd name="T38" fmla="*/ 14 w 14"/>
                              <a:gd name="T39" fmla="*/ 698 h 1950"/>
                              <a:gd name="T40" fmla="*/ 14 w 14"/>
                              <a:gd name="T41" fmla="*/ 854 h 1950"/>
                              <a:gd name="T42" fmla="*/ 0 w 14"/>
                              <a:gd name="T43" fmla="*/ 797 h 1950"/>
                              <a:gd name="T44" fmla="*/ 14 w 14"/>
                              <a:gd name="T45" fmla="*/ 897 h 1950"/>
                              <a:gd name="T46" fmla="*/ 0 w 14"/>
                              <a:gd name="T47" fmla="*/ 954 h 1950"/>
                              <a:gd name="T48" fmla="*/ 14 w 14"/>
                              <a:gd name="T49" fmla="*/ 897 h 1950"/>
                              <a:gd name="T50" fmla="*/ 14 w 14"/>
                              <a:gd name="T51" fmla="*/ 1054 h 1950"/>
                              <a:gd name="T52" fmla="*/ 0 w 14"/>
                              <a:gd name="T53" fmla="*/ 997 h 1950"/>
                              <a:gd name="T54" fmla="*/ 14 w 14"/>
                              <a:gd name="T55" fmla="*/ 1096 h 1950"/>
                              <a:gd name="T56" fmla="*/ 0 w 14"/>
                              <a:gd name="T57" fmla="*/ 1153 h 1950"/>
                              <a:gd name="T58" fmla="*/ 14 w 14"/>
                              <a:gd name="T59" fmla="*/ 1096 h 1950"/>
                              <a:gd name="T60" fmla="*/ 14 w 14"/>
                              <a:gd name="T61" fmla="*/ 1253 h 1950"/>
                              <a:gd name="T62" fmla="*/ 0 w 14"/>
                              <a:gd name="T63" fmla="*/ 1196 h 1950"/>
                              <a:gd name="T64" fmla="*/ 14 w 14"/>
                              <a:gd name="T65" fmla="*/ 1296 h 1950"/>
                              <a:gd name="T66" fmla="*/ 0 w 14"/>
                              <a:gd name="T67" fmla="*/ 1353 h 1950"/>
                              <a:gd name="T68" fmla="*/ 14 w 14"/>
                              <a:gd name="T69" fmla="*/ 1296 h 1950"/>
                              <a:gd name="T70" fmla="*/ 14 w 14"/>
                              <a:gd name="T71" fmla="*/ 1452 h 1950"/>
                              <a:gd name="T72" fmla="*/ 0 w 14"/>
                              <a:gd name="T73" fmla="*/ 1395 h 1950"/>
                              <a:gd name="T74" fmla="*/ 14 w 14"/>
                              <a:gd name="T75" fmla="*/ 1495 h 1950"/>
                              <a:gd name="T76" fmla="*/ 0 w 14"/>
                              <a:gd name="T77" fmla="*/ 1552 h 1950"/>
                              <a:gd name="T78" fmla="*/ 14 w 14"/>
                              <a:gd name="T79" fmla="*/ 1495 h 1950"/>
                              <a:gd name="T80" fmla="*/ 14 w 14"/>
                              <a:gd name="T81" fmla="*/ 1651 h 1950"/>
                              <a:gd name="T82" fmla="*/ 0 w 14"/>
                              <a:gd name="T83" fmla="*/ 1595 h 1950"/>
                              <a:gd name="T84" fmla="*/ 14 w 14"/>
                              <a:gd name="T85" fmla="*/ 1694 h 1950"/>
                              <a:gd name="T86" fmla="*/ 0 w 14"/>
                              <a:gd name="T87" fmla="*/ 1751 h 1950"/>
                              <a:gd name="T88" fmla="*/ 14 w 14"/>
                              <a:gd name="T89" fmla="*/ 1694 h 1950"/>
                              <a:gd name="T90" fmla="*/ 14 w 14"/>
                              <a:gd name="T91" fmla="*/ 1851 h 1950"/>
                              <a:gd name="T92" fmla="*/ 0 w 14"/>
                              <a:gd name="T93" fmla="*/ 1794 h 1950"/>
                              <a:gd name="T94" fmla="*/ 14 w 14"/>
                              <a:gd name="T95" fmla="*/ 1894 h 1950"/>
                              <a:gd name="T96" fmla="*/ 0 w 14"/>
                              <a:gd name="T97" fmla="*/ 1950 h 1950"/>
                              <a:gd name="T98" fmla="*/ 14 w 14"/>
                              <a:gd name="T99" fmla="*/ 1894 h 19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0">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6"/>
                                </a:lnTo>
                                <a:lnTo>
                                  <a:pt x="0" y="256"/>
                                </a:lnTo>
                                <a:lnTo>
                                  <a:pt x="0" y="200"/>
                                </a:lnTo>
                                <a:lnTo>
                                  <a:pt x="14" y="200"/>
                                </a:lnTo>
                                <a:close/>
                                <a:moveTo>
                                  <a:pt x="14" y="299"/>
                                </a:moveTo>
                                <a:lnTo>
                                  <a:pt x="14" y="356"/>
                                </a:lnTo>
                                <a:lnTo>
                                  <a:pt x="0" y="356"/>
                                </a:lnTo>
                                <a:lnTo>
                                  <a:pt x="0" y="299"/>
                                </a:lnTo>
                                <a:lnTo>
                                  <a:pt x="14" y="299"/>
                                </a:lnTo>
                                <a:close/>
                                <a:moveTo>
                                  <a:pt x="14" y="399"/>
                                </a:moveTo>
                                <a:lnTo>
                                  <a:pt x="14" y="456"/>
                                </a:lnTo>
                                <a:lnTo>
                                  <a:pt x="0" y="456"/>
                                </a:lnTo>
                                <a:lnTo>
                                  <a:pt x="0" y="399"/>
                                </a:lnTo>
                                <a:lnTo>
                                  <a:pt x="14" y="399"/>
                                </a:lnTo>
                                <a:close/>
                                <a:moveTo>
                                  <a:pt x="14" y="498"/>
                                </a:moveTo>
                                <a:lnTo>
                                  <a:pt x="14" y="555"/>
                                </a:lnTo>
                                <a:lnTo>
                                  <a:pt x="0" y="555"/>
                                </a:lnTo>
                                <a:lnTo>
                                  <a:pt x="0" y="498"/>
                                </a:lnTo>
                                <a:lnTo>
                                  <a:pt x="14" y="498"/>
                                </a:lnTo>
                                <a:close/>
                                <a:moveTo>
                                  <a:pt x="14" y="598"/>
                                </a:moveTo>
                                <a:lnTo>
                                  <a:pt x="14" y="655"/>
                                </a:lnTo>
                                <a:lnTo>
                                  <a:pt x="0" y="655"/>
                                </a:lnTo>
                                <a:lnTo>
                                  <a:pt x="0" y="598"/>
                                </a:lnTo>
                                <a:lnTo>
                                  <a:pt x="14" y="598"/>
                                </a:lnTo>
                                <a:close/>
                                <a:moveTo>
                                  <a:pt x="14" y="698"/>
                                </a:moveTo>
                                <a:lnTo>
                                  <a:pt x="14" y="755"/>
                                </a:lnTo>
                                <a:lnTo>
                                  <a:pt x="0" y="755"/>
                                </a:lnTo>
                                <a:lnTo>
                                  <a:pt x="0" y="698"/>
                                </a:lnTo>
                                <a:lnTo>
                                  <a:pt x="14" y="698"/>
                                </a:lnTo>
                                <a:close/>
                                <a:moveTo>
                                  <a:pt x="14" y="797"/>
                                </a:moveTo>
                                <a:lnTo>
                                  <a:pt x="14" y="854"/>
                                </a:lnTo>
                                <a:lnTo>
                                  <a:pt x="0" y="854"/>
                                </a:lnTo>
                                <a:lnTo>
                                  <a:pt x="0" y="797"/>
                                </a:lnTo>
                                <a:lnTo>
                                  <a:pt x="14" y="797"/>
                                </a:lnTo>
                                <a:close/>
                                <a:moveTo>
                                  <a:pt x="14" y="897"/>
                                </a:moveTo>
                                <a:lnTo>
                                  <a:pt x="14" y="954"/>
                                </a:lnTo>
                                <a:lnTo>
                                  <a:pt x="0" y="954"/>
                                </a:lnTo>
                                <a:lnTo>
                                  <a:pt x="0" y="897"/>
                                </a:lnTo>
                                <a:lnTo>
                                  <a:pt x="14" y="897"/>
                                </a:lnTo>
                                <a:close/>
                                <a:moveTo>
                                  <a:pt x="14" y="997"/>
                                </a:moveTo>
                                <a:lnTo>
                                  <a:pt x="14" y="1054"/>
                                </a:lnTo>
                                <a:lnTo>
                                  <a:pt x="0" y="1054"/>
                                </a:lnTo>
                                <a:lnTo>
                                  <a:pt x="0" y="997"/>
                                </a:lnTo>
                                <a:lnTo>
                                  <a:pt x="14" y="997"/>
                                </a:lnTo>
                                <a:close/>
                                <a:moveTo>
                                  <a:pt x="14" y="1096"/>
                                </a:moveTo>
                                <a:lnTo>
                                  <a:pt x="14" y="1153"/>
                                </a:lnTo>
                                <a:lnTo>
                                  <a:pt x="0" y="1153"/>
                                </a:lnTo>
                                <a:lnTo>
                                  <a:pt x="0" y="1096"/>
                                </a:lnTo>
                                <a:lnTo>
                                  <a:pt x="14" y="1096"/>
                                </a:lnTo>
                                <a:close/>
                                <a:moveTo>
                                  <a:pt x="14" y="1196"/>
                                </a:moveTo>
                                <a:lnTo>
                                  <a:pt x="14" y="1253"/>
                                </a:lnTo>
                                <a:lnTo>
                                  <a:pt x="0" y="1253"/>
                                </a:lnTo>
                                <a:lnTo>
                                  <a:pt x="0" y="1196"/>
                                </a:lnTo>
                                <a:lnTo>
                                  <a:pt x="14" y="1196"/>
                                </a:lnTo>
                                <a:close/>
                                <a:moveTo>
                                  <a:pt x="14" y="1296"/>
                                </a:moveTo>
                                <a:lnTo>
                                  <a:pt x="14" y="1353"/>
                                </a:lnTo>
                                <a:lnTo>
                                  <a:pt x="0" y="1353"/>
                                </a:lnTo>
                                <a:lnTo>
                                  <a:pt x="0" y="1296"/>
                                </a:lnTo>
                                <a:lnTo>
                                  <a:pt x="14" y="1296"/>
                                </a:lnTo>
                                <a:close/>
                                <a:moveTo>
                                  <a:pt x="14" y="1395"/>
                                </a:moveTo>
                                <a:lnTo>
                                  <a:pt x="14" y="1452"/>
                                </a:lnTo>
                                <a:lnTo>
                                  <a:pt x="0" y="1452"/>
                                </a:lnTo>
                                <a:lnTo>
                                  <a:pt x="0" y="1395"/>
                                </a:lnTo>
                                <a:lnTo>
                                  <a:pt x="14" y="1395"/>
                                </a:lnTo>
                                <a:close/>
                                <a:moveTo>
                                  <a:pt x="14" y="1495"/>
                                </a:moveTo>
                                <a:lnTo>
                                  <a:pt x="14" y="1552"/>
                                </a:lnTo>
                                <a:lnTo>
                                  <a:pt x="0" y="1552"/>
                                </a:lnTo>
                                <a:lnTo>
                                  <a:pt x="0" y="1495"/>
                                </a:lnTo>
                                <a:lnTo>
                                  <a:pt x="14" y="1495"/>
                                </a:lnTo>
                                <a:close/>
                                <a:moveTo>
                                  <a:pt x="14" y="1595"/>
                                </a:moveTo>
                                <a:lnTo>
                                  <a:pt x="14" y="1651"/>
                                </a:lnTo>
                                <a:lnTo>
                                  <a:pt x="0" y="1651"/>
                                </a:lnTo>
                                <a:lnTo>
                                  <a:pt x="0" y="1595"/>
                                </a:lnTo>
                                <a:lnTo>
                                  <a:pt x="14" y="1595"/>
                                </a:lnTo>
                                <a:close/>
                                <a:moveTo>
                                  <a:pt x="14" y="1694"/>
                                </a:moveTo>
                                <a:lnTo>
                                  <a:pt x="14" y="1751"/>
                                </a:lnTo>
                                <a:lnTo>
                                  <a:pt x="0" y="1751"/>
                                </a:lnTo>
                                <a:lnTo>
                                  <a:pt x="0" y="1694"/>
                                </a:lnTo>
                                <a:lnTo>
                                  <a:pt x="14" y="1694"/>
                                </a:lnTo>
                                <a:close/>
                                <a:moveTo>
                                  <a:pt x="14" y="1794"/>
                                </a:moveTo>
                                <a:lnTo>
                                  <a:pt x="14" y="1851"/>
                                </a:lnTo>
                                <a:lnTo>
                                  <a:pt x="0" y="1851"/>
                                </a:lnTo>
                                <a:lnTo>
                                  <a:pt x="0" y="1794"/>
                                </a:lnTo>
                                <a:lnTo>
                                  <a:pt x="14" y="1794"/>
                                </a:lnTo>
                                <a:close/>
                                <a:moveTo>
                                  <a:pt x="14" y="1894"/>
                                </a:moveTo>
                                <a:lnTo>
                                  <a:pt x="14" y="1950"/>
                                </a:lnTo>
                                <a:lnTo>
                                  <a:pt x="0" y="1950"/>
                                </a:lnTo>
                                <a:lnTo>
                                  <a:pt x="0" y="1894"/>
                                </a:lnTo>
                                <a:lnTo>
                                  <a:pt x="14" y="18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114"/>
                        <wps:cNvSpPr>
                          <a:spLocks noEditPoints="1"/>
                        </wps:cNvSpPr>
                        <wps:spPr bwMode="auto">
                          <a:xfrm>
                            <a:off x="1644015" y="33782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115"/>
                        <wps:cNvSpPr>
                          <a:spLocks noEditPoints="1"/>
                        </wps:cNvSpPr>
                        <wps:spPr bwMode="auto">
                          <a:xfrm>
                            <a:off x="1429385" y="1489075"/>
                            <a:ext cx="209550" cy="73025"/>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Freeform 116"/>
                        <wps:cNvSpPr>
                          <a:spLocks noEditPoints="1"/>
                        </wps:cNvSpPr>
                        <wps:spPr bwMode="auto">
                          <a:xfrm>
                            <a:off x="4491355" y="1481455"/>
                            <a:ext cx="196215"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7" name="Freeform 117"/>
                        <wps:cNvSpPr>
                          <a:spLocks noEditPoints="1"/>
                        </wps:cNvSpPr>
                        <wps:spPr bwMode="auto">
                          <a:xfrm>
                            <a:off x="455295" y="1213485"/>
                            <a:ext cx="957580" cy="53975"/>
                          </a:xfrm>
                          <a:custGeom>
                            <a:avLst/>
                            <a:gdLst>
                              <a:gd name="T0" fmla="*/ 1437 w 1508"/>
                              <a:gd name="T1" fmla="*/ 49 h 85"/>
                              <a:gd name="T2" fmla="*/ 0 w 1508"/>
                              <a:gd name="T3" fmla="*/ 49 h 85"/>
                              <a:gd name="T4" fmla="*/ 0 w 1508"/>
                              <a:gd name="T5" fmla="*/ 35 h 85"/>
                              <a:gd name="T6" fmla="*/ 1437 w 1508"/>
                              <a:gd name="T7" fmla="*/ 35 h 85"/>
                              <a:gd name="T8" fmla="*/ 1437 w 1508"/>
                              <a:gd name="T9" fmla="*/ 49 h 85"/>
                              <a:gd name="T10" fmla="*/ 1422 w 1508"/>
                              <a:gd name="T11" fmla="*/ 0 h 85"/>
                              <a:gd name="T12" fmla="*/ 1508 w 1508"/>
                              <a:gd name="T13" fmla="*/ 42 h 85"/>
                              <a:gd name="T14" fmla="*/ 1422 w 1508"/>
                              <a:gd name="T15" fmla="*/ 85 h 85"/>
                              <a:gd name="T16" fmla="*/ 1422 w 150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8" h="85">
                                <a:moveTo>
                                  <a:pt x="1437" y="49"/>
                                </a:moveTo>
                                <a:lnTo>
                                  <a:pt x="0" y="49"/>
                                </a:lnTo>
                                <a:lnTo>
                                  <a:pt x="0" y="35"/>
                                </a:lnTo>
                                <a:lnTo>
                                  <a:pt x="1437" y="35"/>
                                </a:lnTo>
                                <a:lnTo>
                                  <a:pt x="1437" y="49"/>
                                </a:lnTo>
                                <a:close/>
                                <a:moveTo>
                                  <a:pt x="1422" y="0"/>
                                </a:moveTo>
                                <a:lnTo>
                                  <a:pt x="1508" y="42"/>
                                </a:lnTo>
                                <a:lnTo>
                                  <a:pt x="1422" y="85"/>
                                </a:lnTo>
                                <a:lnTo>
                                  <a:pt x="142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8" name="Freeform 118"/>
                        <wps:cNvSpPr>
                          <a:spLocks noEditPoints="1"/>
                        </wps:cNvSpPr>
                        <wps:spPr bwMode="auto">
                          <a:xfrm>
                            <a:off x="1640840" y="762000"/>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5 w 1225"/>
                              <a:gd name="T11" fmla="*/ 85 h 85"/>
                              <a:gd name="T12" fmla="*/ 0 w 1225"/>
                              <a:gd name="T13" fmla="*/ 43 h 85"/>
                              <a:gd name="T14" fmla="*/ 85 w 1225"/>
                              <a:gd name="T15" fmla="*/ 0 h 85"/>
                              <a:gd name="T16" fmla="*/ 85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5" y="85"/>
                                </a:moveTo>
                                <a:lnTo>
                                  <a:pt x="0" y="43"/>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9" name="Freeform 119"/>
                        <wps:cNvSpPr>
                          <a:spLocks noEditPoints="1"/>
                        </wps:cNvSpPr>
                        <wps:spPr bwMode="auto">
                          <a:xfrm>
                            <a:off x="3475355" y="768350"/>
                            <a:ext cx="756920" cy="54610"/>
                          </a:xfrm>
                          <a:custGeom>
                            <a:avLst/>
                            <a:gdLst>
                              <a:gd name="T0" fmla="*/ 1121 w 1192"/>
                              <a:gd name="T1" fmla="*/ 50 h 86"/>
                              <a:gd name="T2" fmla="*/ 0 w 1192"/>
                              <a:gd name="T3" fmla="*/ 50 h 86"/>
                              <a:gd name="T4" fmla="*/ 0 w 1192"/>
                              <a:gd name="T5" fmla="*/ 36 h 86"/>
                              <a:gd name="T6" fmla="*/ 1121 w 1192"/>
                              <a:gd name="T7" fmla="*/ 36 h 86"/>
                              <a:gd name="T8" fmla="*/ 1121 w 1192"/>
                              <a:gd name="T9" fmla="*/ 50 h 86"/>
                              <a:gd name="T10" fmla="*/ 1106 w 1192"/>
                              <a:gd name="T11" fmla="*/ 0 h 86"/>
                              <a:gd name="T12" fmla="*/ 1192 w 1192"/>
                              <a:gd name="T13" fmla="*/ 43 h 86"/>
                              <a:gd name="T14" fmla="*/ 1106 w 1192"/>
                              <a:gd name="T15" fmla="*/ 86 h 86"/>
                              <a:gd name="T16" fmla="*/ 1106 w 1192"/>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2" h="86">
                                <a:moveTo>
                                  <a:pt x="1121" y="50"/>
                                </a:moveTo>
                                <a:lnTo>
                                  <a:pt x="0" y="50"/>
                                </a:lnTo>
                                <a:lnTo>
                                  <a:pt x="0" y="36"/>
                                </a:lnTo>
                                <a:lnTo>
                                  <a:pt x="1121" y="36"/>
                                </a:lnTo>
                                <a:lnTo>
                                  <a:pt x="1121" y="50"/>
                                </a:lnTo>
                                <a:close/>
                                <a:moveTo>
                                  <a:pt x="1106" y="0"/>
                                </a:moveTo>
                                <a:lnTo>
                                  <a:pt x="1192" y="43"/>
                                </a:lnTo>
                                <a:lnTo>
                                  <a:pt x="1106" y="86"/>
                                </a:lnTo>
                                <a:lnTo>
                                  <a:pt x="1106"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0" name="AutoShape 120"/>
                        <wps:cNvCnPr>
                          <a:cxnSpLocks noChangeShapeType="1"/>
                        </wps:cNvCnPr>
                        <wps:spPr bwMode="auto">
                          <a:xfrm flipH="1">
                            <a:off x="979805" y="648970"/>
                            <a:ext cx="449580" cy="635"/>
                          </a:xfrm>
                          <a:prstGeom prst="straightConnector1">
                            <a:avLst/>
                          </a:prstGeom>
                          <a:noFill/>
                          <a:ln w="127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21" name="Freeform 121"/>
                        <wps:cNvSpPr>
                          <a:spLocks noEditPoints="1"/>
                        </wps:cNvSpPr>
                        <wps:spPr bwMode="auto">
                          <a:xfrm>
                            <a:off x="975995" y="35306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22" name="Freeform 122"/>
                        <wps:cNvSpPr>
                          <a:spLocks noEditPoints="1"/>
                        </wps:cNvSpPr>
                        <wps:spPr bwMode="auto">
                          <a:xfrm>
                            <a:off x="1415415" y="35306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Rectangle 123"/>
                        <wps:cNvSpPr>
                          <a:spLocks noChangeArrowheads="1"/>
                        </wps:cNvSpPr>
                        <wps:spPr bwMode="auto">
                          <a:xfrm>
                            <a:off x="1182370" y="654050"/>
                            <a:ext cx="13843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0C2281">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wps:txbx>
                        <wps:bodyPr rot="0" vert="horz" wrap="square" lIns="0" tIns="0" rIns="0" bIns="0" anchor="t" anchorCtr="0">
                          <a:spAutoFit/>
                        </wps:bodyPr>
                      </wps:wsp>
                      <wps:wsp>
                        <wps:cNvPr id="55" name="Freeform 113"/>
                        <wps:cNvSpPr>
                          <a:spLocks noEditPoints="1"/>
                        </wps:cNvSpPr>
                        <wps:spPr bwMode="auto">
                          <a:xfrm>
                            <a:off x="4249080" y="348615"/>
                            <a:ext cx="8890" cy="1238250"/>
                          </a:xfrm>
                          <a:custGeom>
                            <a:avLst/>
                            <a:gdLst>
                              <a:gd name="T0" fmla="*/ 14 w 14"/>
                              <a:gd name="T1" fmla="*/ 57 h 1950"/>
                              <a:gd name="T2" fmla="*/ 0 w 14"/>
                              <a:gd name="T3" fmla="*/ 0 h 1950"/>
                              <a:gd name="T4" fmla="*/ 14 w 14"/>
                              <a:gd name="T5" fmla="*/ 100 h 1950"/>
                              <a:gd name="T6" fmla="*/ 0 w 14"/>
                              <a:gd name="T7" fmla="*/ 157 h 1950"/>
                              <a:gd name="T8" fmla="*/ 14 w 14"/>
                              <a:gd name="T9" fmla="*/ 100 h 1950"/>
                              <a:gd name="T10" fmla="*/ 14 w 14"/>
                              <a:gd name="T11" fmla="*/ 256 h 1950"/>
                              <a:gd name="T12" fmla="*/ 0 w 14"/>
                              <a:gd name="T13" fmla="*/ 200 h 1950"/>
                              <a:gd name="T14" fmla="*/ 14 w 14"/>
                              <a:gd name="T15" fmla="*/ 299 h 1950"/>
                              <a:gd name="T16" fmla="*/ 0 w 14"/>
                              <a:gd name="T17" fmla="*/ 356 h 1950"/>
                              <a:gd name="T18" fmla="*/ 14 w 14"/>
                              <a:gd name="T19" fmla="*/ 299 h 1950"/>
                              <a:gd name="T20" fmla="*/ 14 w 14"/>
                              <a:gd name="T21" fmla="*/ 456 h 1950"/>
                              <a:gd name="T22" fmla="*/ 0 w 14"/>
                              <a:gd name="T23" fmla="*/ 399 h 1950"/>
                              <a:gd name="T24" fmla="*/ 14 w 14"/>
                              <a:gd name="T25" fmla="*/ 498 h 1950"/>
                              <a:gd name="T26" fmla="*/ 0 w 14"/>
                              <a:gd name="T27" fmla="*/ 555 h 1950"/>
                              <a:gd name="T28" fmla="*/ 14 w 14"/>
                              <a:gd name="T29" fmla="*/ 498 h 1950"/>
                              <a:gd name="T30" fmla="*/ 14 w 14"/>
                              <a:gd name="T31" fmla="*/ 655 h 1950"/>
                              <a:gd name="T32" fmla="*/ 0 w 14"/>
                              <a:gd name="T33" fmla="*/ 598 h 1950"/>
                              <a:gd name="T34" fmla="*/ 14 w 14"/>
                              <a:gd name="T35" fmla="*/ 698 h 1950"/>
                              <a:gd name="T36" fmla="*/ 0 w 14"/>
                              <a:gd name="T37" fmla="*/ 755 h 1950"/>
                              <a:gd name="T38" fmla="*/ 14 w 14"/>
                              <a:gd name="T39" fmla="*/ 698 h 1950"/>
                              <a:gd name="T40" fmla="*/ 14 w 14"/>
                              <a:gd name="T41" fmla="*/ 854 h 1950"/>
                              <a:gd name="T42" fmla="*/ 0 w 14"/>
                              <a:gd name="T43" fmla="*/ 797 h 1950"/>
                              <a:gd name="T44" fmla="*/ 14 w 14"/>
                              <a:gd name="T45" fmla="*/ 897 h 1950"/>
                              <a:gd name="T46" fmla="*/ 0 w 14"/>
                              <a:gd name="T47" fmla="*/ 954 h 1950"/>
                              <a:gd name="T48" fmla="*/ 14 w 14"/>
                              <a:gd name="T49" fmla="*/ 897 h 1950"/>
                              <a:gd name="T50" fmla="*/ 14 w 14"/>
                              <a:gd name="T51" fmla="*/ 1054 h 1950"/>
                              <a:gd name="T52" fmla="*/ 0 w 14"/>
                              <a:gd name="T53" fmla="*/ 997 h 1950"/>
                              <a:gd name="T54" fmla="*/ 14 w 14"/>
                              <a:gd name="T55" fmla="*/ 1096 h 1950"/>
                              <a:gd name="T56" fmla="*/ 0 w 14"/>
                              <a:gd name="T57" fmla="*/ 1153 h 1950"/>
                              <a:gd name="T58" fmla="*/ 14 w 14"/>
                              <a:gd name="T59" fmla="*/ 1096 h 1950"/>
                              <a:gd name="T60" fmla="*/ 14 w 14"/>
                              <a:gd name="T61" fmla="*/ 1253 h 1950"/>
                              <a:gd name="T62" fmla="*/ 0 w 14"/>
                              <a:gd name="T63" fmla="*/ 1196 h 1950"/>
                              <a:gd name="T64" fmla="*/ 14 w 14"/>
                              <a:gd name="T65" fmla="*/ 1296 h 1950"/>
                              <a:gd name="T66" fmla="*/ 0 w 14"/>
                              <a:gd name="T67" fmla="*/ 1353 h 1950"/>
                              <a:gd name="T68" fmla="*/ 14 w 14"/>
                              <a:gd name="T69" fmla="*/ 1296 h 1950"/>
                              <a:gd name="T70" fmla="*/ 14 w 14"/>
                              <a:gd name="T71" fmla="*/ 1452 h 1950"/>
                              <a:gd name="T72" fmla="*/ 0 w 14"/>
                              <a:gd name="T73" fmla="*/ 1395 h 1950"/>
                              <a:gd name="T74" fmla="*/ 14 w 14"/>
                              <a:gd name="T75" fmla="*/ 1495 h 1950"/>
                              <a:gd name="T76" fmla="*/ 0 w 14"/>
                              <a:gd name="T77" fmla="*/ 1552 h 1950"/>
                              <a:gd name="T78" fmla="*/ 14 w 14"/>
                              <a:gd name="T79" fmla="*/ 1495 h 1950"/>
                              <a:gd name="T80" fmla="*/ 14 w 14"/>
                              <a:gd name="T81" fmla="*/ 1651 h 1950"/>
                              <a:gd name="T82" fmla="*/ 0 w 14"/>
                              <a:gd name="T83" fmla="*/ 1595 h 1950"/>
                              <a:gd name="T84" fmla="*/ 14 w 14"/>
                              <a:gd name="T85" fmla="*/ 1694 h 1950"/>
                              <a:gd name="T86" fmla="*/ 0 w 14"/>
                              <a:gd name="T87" fmla="*/ 1751 h 1950"/>
                              <a:gd name="T88" fmla="*/ 14 w 14"/>
                              <a:gd name="T89" fmla="*/ 1694 h 1950"/>
                              <a:gd name="T90" fmla="*/ 14 w 14"/>
                              <a:gd name="T91" fmla="*/ 1851 h 1950"/>
                              <a:gd name="T92" fmla="*/ 0 w 14"/>
                              <a:gd name="T93" fmla="*/ 1794 h 1950"/>
                              <a:gd name="T94" fmla="*/ 14 w 14"/>
                              <a:gd name="T95" fmla="*/ 1894 h 1950"/>
                              <a:gd name="T96" fmla="*/ 0 w 14"/>
                              <a:gd name="T97" fmla="*/ 1950 h 1950"/>
                              <a:gd name="T98" fmla="*/ 14 w 14"/>
                              <a:gd name="T99" fmla="*/ 1894 h 19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0">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6"/>
                                </a:lnTo>
                                <a:lnTo>
                                  <a:pt x="0" y="256"/>
                                </a:lnTo>
                                <a:lnTo>
                                  <a:pt x="0" y="200"/>
                                </a:lnTo>
                                <a:lnTo>
                                  <a:pt x="14" y="200"/>
                                </a:lnTo>
                                <a:close/>
                                <a:moveTo>
                                  <a:pt x="14" y="299"/>
                                </a:moveTo>
                                <a:lnTo>
                                  <a:pt x="14" y="356"/>
                                </a:lnTo>
                                <a:lnTo>
                                  <a:pt x="0" y="356"/>
                                </a:lnTo>
                                <a:lnTo>
                                  <a:pt x="0" y="299"/>
                                </a:lnTo>
                                <a:lnTo>
                                  <a:pt x="14" y="299"/>
                                </a:lnTo>
                                <a:close/>
                                <a:moveTo>
                                  <a:pt x="14" y="399"/>
                                </a:moveTo>
                                <a:lnTo>
                                  <a:pt x="14" y="456"/>
                                </a:lnTo>
                                <a:lnTo>
                                  <a:pt x="0" y="456"/>
                                </a:lnTo>
                                <a:lnTo>
                                  <a:pt x="0" y="399"/>
                                </a:lnTo>
                                <a:lnTo>
                                  <a:pt x="14" y="399"/>
                                </a:lnTo>
                                <a:close/>
                                <a:moveTo>
                                  <a:pt x="14" y="498"/>
                                </a:moveTo>
                                <a:lnTo>
                                  <a:pt x="14" y="555"/>
                                </a:lnTo>
                                <a:lnTo>
                                  <a:pt x="0" y="555"/>
                                </a:lnTo>
                                <a:lnTo>
                                  <a:pt x="0" y="498"/>
                                </a:lnTo>
                                <a:lnTo>
                                  <a:pt x="14" y="498"/>
                                </a:lnTo>
                                <a:close/>
                                <a:moveTo>
                                  <a:pt x="14" y="598"/>
                                </a:moveTo>
                                <a:lnTo>
                                  <a:pt x="14" y="655"/>
                                </a:lnTo>
                                <a:lnTo>
                                  <a:pt x="0" y="655"/>
                                </a:lnTo>
                                <a:lnTo>
                                  <a:pt x="0" y="598"/>
                                </a:lnTo>
                                <a:lnTo>
                                  <a:pt x="14" y="598"/>
                                </a:lnTo>
                                <a:close/>
                                <a:moveTo>
                                  <a:pt x="14" y="698"/>
                                </a:moveTo>
                                <a:lnTo>
                                  <a:pt x="14" y="755"/>
                                </a:lnTo>
                                <a:lnTo>
                                  <a:pt x="0" y="755"/>
                                </a:lnTo>
                                <a:lnTo>
                                  <a:pt x="0" y="698"/>
                                </a:lnTo>
                                <a:lnTo>
                                  <a:pt x="14" y="698"/>
                                </a:lnTo>
                                <a:close/>
                                <a:moveTo>
                                  <a:pt x="14" y="797"/>
                                </a:moveTo>
                                <a:lnTo>
                                  <a:pt x="14" y="854"/>
                                </a:lnTo>
                                <a:lnTo>
                                  <a:pt x="0" y="854"/>
                                </a:lnTo>
                                <a:lnTo>
                                  <a:pt x="0" y="797"/>
                                </a:lnTo>
                                <a:lnTo>
                                  <a:pt x="14" y="797"/>
                                </a:lnTo>
                                <a:close/>
                                <a:moveTo>
                                  <a:pt x="14" y="897"/>
                                </a:moveTo>
                                <a:lnTo>
                                  <a:pt x="14" y="954"/>
                                </a:lnTo>
                                <a:lnTo>
                                  <a:pt x="0" y="954"/>
                                </a:lnTo>
                                <a:lnTo>
                                  <a:pt x="0" y="897"/>
                                </a:lnTo>
                                <a:lnTo>
                                  <a:pt x="14" y="897"/>
                                </a:lnTo>
                                <a:close/>
                                <a:moveTo>
                                  <a:pt x="14" y="997"/>
                                </a:moveTo>
                                <a:lnTo>
                                  <a:pt x="14" y="1054"/>
                                </a:lnTo>
                                <a:lnTo>
                                  <a:pt x="0" y="1054"/>
                                </a:lnTo>
                                <a:lnTo>
                                  <a:pt x="0" y="997"/>
                                </a:lnTo>
                                <a:lnTo>
                                  <a:pt x="14" y="997"/>
                                </a:lnTo>
                                <a:close/>
                                <a:moveTo>
                                  <a:pt x="14" y="1096"/>
                                </a:moveTo>
                                <a:lnTo>
                                  <a:pt x="14" y="1153"/>
                                </a:lnTo>
                                <a:lnTo>
                                  <a:pt x="0" y="1153"/>
                                </a:lnTo>
                                <a:lnTo>
                                  <a:pt x="0" y="1096"/>
                                </a:lnTo>
                                <a:lnTo>
                                  <a:pt x="14" y="1096"/>
                                </a:lnTo>
                                <a:close/>
                                <a:moveTo>
                                  <a:pt x="14" y="1196"/>
                                </a:moveTo>
                                <a:lnTo>
                                  <a:pt x="14" y="1253"/>
                                </a:lnTo>
                                <a:lnTo>
                                  <a:pt x="0" y="1253"/>
                                </a:lnTo>
                                <a:lnTo>
                                  <a:pt x="0" y="1196"/>
                                </a:lnTo>
                                <a:lnTo>
                                  <a:pt x="14" y="1196"/>
                                </a:lnTo>
                                <a:close/>
                                <a:moveTo>
                                  <a:pt x="14" y="1296"/>
                                </a:moveTo>
                                <a:lnTo>
                                  <a:pt x="14" y="1353"/>
                                </a:lnTo>
                                <a:lnTo>
                                  <a:pt x="0" y="1353"/>
                                </a:lnTo>
                                <a:lnTo>
                                  <a:pt x="0" y="1296"/>
                                </a:lnTo>
                                <a:lnTo>
                                  <a:pt x="14" y="1296"/>
                                </a:lnTo>
                                <a:close/>
                                <a:moveTo>
                                  <a:pt x="14" y="1395"/>
                                </a:moveTo>
                                <a:lnTo>
                                  <a:pt x="14" y="1452"/>
                                </a:lnTo>
                                <a:lnTo>
                                  <a:pt x="0" y="1452"/>
                                </a:lnTo>
                                <a:lnTo>
                                  <a:pt x="0" y="1395"/>
                                </a:lnTo>
                                <a:lnTo>
                                  <a:pt x="14" y="1395"/>
                                </a:lnTo>
                                <a:close/>
                                <a:moveTo>
                                  <a:pt x="14" y="1495"/>
                                </a:moveTo>
                                <a:lnTo>
                                  <a:pt x="14" y="1552"/>
                                </a:lnTo>
                                <a:lnTo>
                                  <a:pt x="0" y="1552"/>
                                </a:lnTo>
                                <a:lnTo>
                                  <a:pt x="0" y="1495"/>
                                </a:lnTo>
                                <a:lnTo>
                                  <a:pt x="14" y="1495"/>
                                </a:lnTo>
                                <a:close/>
                                <a:moveTo>
                                  <a:pt x="14" y="1595"/>
                                </a:moveTo>
                                <a:lnTo>
                                  <a:pt x="14" y="1651"/>
                                </a:lnTo>
                                <a:lnTo>
                                  <a:pt x="0" y="1651"/>
                                </a:lnTo>
                                <a:lnTo>
                                  <a:pt x="0" y="1595"/>
                                </a:lnTo>
                                <a:lnTo>
                                  <a:pt x="14" y="1595"/>
                                </a:lnTo>
                                <a:close/>
                                <a:moveTo>
                                  <a:pt x="14" y="1694"/>
                                </a:moveTo>
                                <a:lnTo>
                                  <a:pt x="14" y="1751"/>
                                </a:lnTo>
                                <a:lnTo>
                                  <a:pt x="0" y="1751"/>
                                </a:lnTo>
                                <a:lnTo>
                                  <a:pt x="0" y="1694"/>
                                </a:lnTo>
                                <a:lnTo>
                                  <a:pt x="14" y="1694"/>
                                </a:lnTo>
                                <a:close/>
                                <a:moveTo>
                                  <a:pt x="14" y="1794"/>
                                </a:moveTo>
                                <a:lnTo>
                                  <a:pt x="14" y="1851"/>
                                </a:lnTo>
                                <a:lnTo>
                                  <a:pt x="0" y="1851"/>
                                </a:lnTo>
                                <a:lnTo>
                                  <a:pt x="0" y="1794"/>
                                </a:lnTo>
                                <a:lnTo>
                                  <a:pt x="14" y="1794"/>
                                </a:lnTo>
                                <a:close/>
                                <a:moveTo>
                                  <a:pt x="14" y="1894"/>
                                </a:moveTo>
                                <a:lnTo>
                                  <a:pt x="14" y="1950"/>
                                </a:lnTo>
                                <a:lnTo>
                                  <a:pt x="0" y="1950"/>
                                </a:lnTo>
                                <a:lnTo>
                                  <a:pt x="0" y="1894"/>
                                </a:lnTo>
                                <a:lnTo>
                                  <a:pt x="14" y="18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 name="Freeform 116"/>
                        <wps:cNvSpPr>
                          <a:spLocks noEditPoints="1"/>
                        </wps:cNvSpPr>
                        <wps:spPr bwMode="auto">
                          <a:xfrm>
                            <a:off x="4264320" y="1475400"/>
                            <a:ext cx="196215"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62D39BBA" id="Canvas 57" o:spid="_x0000_s1026" editas="canvas" style="width:505.05pt;height:143.3pt;mso-position-horizontal-relative:char;mso-position-vertical-relative:line" coordsize="64141,1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41;height:18199;visibility:visible;mso-wrap-style:square">
                  <v:fill o:detectmouseclick="t"/>
                  <v:path o:connecttype="none"/>
                </v:shape>
                <v:rect id="Rectangle 74" o:spid="_x0000_s1028" style="position:absolute;left:9753;top:1168;width:14148;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" fillcolor="#396" stroked="f"/>
                <v:rect id="Rectangle 75" o:spid="_x0000_s1029" style="position:absolute;left:35382;top:1168;width:11785;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" fillcolor="#396" stroked="f"/>
                <v:rect id="Rectangle 76" o:spid="_x0000_s1030" style="position:absolute;left:1498;top:10001;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4"/>
                            <w:szCs w:val="14"/>
                            <w:lang w:val="en-US"/>
                          </w:rPr>
                          <w:t xml:space="preserve">End of OFF power </w:t>
                        </w:r>
                      </w:p>
                    </w:txbxContent>
                  </v:textbox>
                </v:rect>
                <v:rect id="Rectangle 77" o:spid="_x0000_s1031" style="position:absolute;left:11982;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2"/>
                            <w:szCs w:val="12"/>
                            <w:lang w:val="en-US"/>
                          </w:rPr>
                          <w:t>20µs</w:t>
                        </w:r>
                      </w:p>
                    </w:txbxContent>
                  </v:textbox>
                </v:rect>
                <v:rect id="Rectangle 78" o:spid="_x0000_s1032" style="position:absolute;left:40132;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954D84" w:rsidRDefault="00954D84" w:rsidP="000C2281">
                        <w:r>
                          <w:rPr>
                            <w:rFonts w:ascii="Arial" w:hAnsi="Arial" w:cs="Arial"/>
                            <w:b/>
                            <w:bCs/>
                            <w:color w:val="000000"/>
                            <w:sz w:val="12"/>
                            <w:szCs w:val="12"/>
                            <w:lang w:val="en-US"/>
                          </w:rPr>
                          <w:t>20µs</w:t>
                        </w:r>
                      </w:p>
                    </w:txbxContent>
                  </v:textbox>
                </v:rect>
                <v:rect id="Rectangle 79" o:spid="_x0000_s1033" style="position:absolute;left:11995;top:15868;width:696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Transient period</w:t>
                        </w:r>
                      </w:p>
                    </w:txbxContent>
                  </v:textbox>
                </v:rect>
                <v:rect id="Rectangle 80" o:spid="_x0000_s1034" style="position:absolute;left:37204;top:15868;width:917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954D84" w:rsidRDefault="00954D84" w:rsidP="000C2281">
                        <w:r>
                          <w:rPr>
                            <w:rFonts w:ascii="Arial" w:hAnsi="Arial" w:cs="Arial"/>
                            <w:b/>
                            <w:bCs/>
                            <w:color w:val="000000"/>
                            <w:sz w:val="14"/>
                            <w:szCs w:val="14"/>
                            <w:lang w:val="en-US"/>
                          </w:rPr>
                          <w:t xml:space="preserve">Transient period   </w:t>
                        </w:r>
                        <w:r w:rsidRPr="00C37C40">
                          <w:rPr>
                            <w:rFonts w:ascii="Arial" w:hAnsi="Arial" w:cs="Arial"/>
                            <w:b/>
                            <w:bCs/>
                            <w:color w:val="000000"/>
                            <w:sz w:val="16"/>
                            <w:szCs w:val="14"/>
                            <w:lang w:val="en-US"/>
                          </w:rPr>
                          <w:t>t</w:t>
                        </w:r>
                        <w:r w:rsidRPr="00C37C40">
                          <w:rPr>
                            <w:rFonts w:ascii="Arial" w:hAnsi="Arial" w:cs="Arial"/>
                            <w:b/>
                            <w:bCs/>
                            <w:color w:val="000000"/>
                            <w:sz w:val="16"/>
                            <w:szCs w:val="14"/>
                            <w:vertAlign w:val="subscript"/>
                            <w:lang w:val="en-US"/>
                          </w:rPr>
                          <w:t>end</w:t>
                        </w:r>
                        <w:r>
                          <w:rPr>
                            <w:rFonts w:ascii="Arial" w:hAnsi="Arial" w:cs="Arial"/>
                            <w:b/>
                            <w:bCs/>
                            <w:color w:val="000000"/>
                            <w:sz w:val="14"/>
                            <w:szCs w:val="14"/>
                            <w:lang w:val="en-US"/>
                          </w:rPr>
                          <w:t xml:space="preserve">     </w:t>
                        </w:r>
                      </w:p>
                    </w:txbxContent>
                  </v:textbox>
                </v:rect>
                <v:rect id="Rectangle 81" o:spid="_x0000_s1035" style="position:absolute;left:47301;top:10229;width:800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Start of OFF power </w:t>
                        </w:r>
                      </w:p>
                    </w:txbxContent>
                  </v:textbox>
                </v:rect>
                <v:rect id="Rectangle 82" o:spid="_x0000_s1036" style="position:absolute;left:17310;top:6845;width:7562;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Start of ON power </w:t>
                        </w:r>
                      </w:p>
                    </w:txbxContent>
                  </v:textbox>
                </v:rect>
                <v:rect id="Rectangle 83" o:spid="_x0000_s1037" style="position:absolute;left:2330;top:11353;width:5759;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" filled="f" stroked="f">
                  <v:textbox style="mso-fit-shape-to-text:t" inset="0,0,0,0">
                    <w:txbxContent>
                      <w:p w:rsidR="00954D84" w:rsidRDefault="00954D84" w:rsidP="000C2281">
                        <w:r>
                          <w:rPr>
                            <w:rFonts w:ascii="Arial" w:hAnsi="Arial" w:cs="Arial"/>
                            <w:b/>
                            <w:bCs/>
                            <w:color w:val="000000"/>
                            <w:sz w:val="14"/>
                            <w:szCs w:val="14"/>
                            <w:lang w:val="en-US"/>
                          </w:rPr>
                          <w:t>requirement</w:t>
                        </w:r>
                      </w:p>
                    </w:txbxContent>
                  </v:textbox>
                </v:rect>
                <v:rect id="Rectangle 84" o:spid="_x0000_s1038" style="position:absolute;left:13481;top:1701;width:667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FFFFFF"/>
                            <w:sz w:val="14"/>
                            <w:szCs w:val="14"/>
                            <w:lang w:val="en-US"/>
                          </w:rPr>
                          <w:t>Start Sub-frame</w:t>
                        </w:r>
                      </w:p>
                    </w:txbxContent>
                  </v:textbox>
                </v:rect>
                <v:rect id="Rectangle 85" o:spid="_x0000_s1039" style="position:absolute;left:37617;top:1701;width:622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FFFFFF"/>
                            <w:sz w:val="14"/>
                            <w:szCs w:val="14"/>
                            <w:lang w:val="en-US"/>
                          </w:rPr>
                          <w:t>End sub-frame</w:t>
                        </w:r>
                      </w:p>
                    </w:txbxContent>
                  </v:textbox>
                </v:rect>
                <v:rect id="Rectangle 86" o:spid="_x0000_s1040" style="position:absolute;left:34575;top:6692;width:721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954D84" w:rsidRDefault="00954D84" w:rsidP="000C2281">
                        <w:r>
                          <w:rPr>
                            <w:rFonts w:ascii="Arial" w:hAnsi="Arial" w:cs="Arial"/>
                            <w:b/>
                            <w:bCs/>
                            <w:color w:val="000000"/>
                            <w:sz w:val="14"/>
                            <w:szCs w:val="14"/>
                            <w:lang w:val="en-US"/>
                          </w:rPr>
                          <w:t xml:space="preserve">End of ON power </w:t>
                        </w:r>
                      </w:p>
                    </w:txbxContent>
                  </v:textbox>
                </v:rect>
                <v:rect id="Rectangle 87" o:spid="_x0000_s1041" style="position:absolute;left:48475;top:11353;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requirement</w:t>
                        </w:r>
                      </w:p>
                    </w:txbxContent>
                  </v:textbox>
                </v:rect>
                <v:rect id="Rectangle 88" o:spid="_x0000_s1042" style="position:absolute;left:33191;top:102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954D84" w:rsidRDefault="00954D84" w:rsidP="000C2281"/>
                    </w:txbxContent>
                  </v:textbox>
                </v:rect>
                <v:rect id="Rectangle 89" o:spid="_x0000_s1043" style="position:absolute;left:21990;top:12484;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954D84" w:rsidRDefault="00954D84" w:rsidP="000C2281">
                        <w:r>
                          <w:rPr>
                            <w:rFonts w:ascii="Arial" w:hAnsi="Arial" w:cs="Arial"/>
                            <w:b/>
                            <w:bCs/>
                            <w:color w:val="000000"/>
                            <w:sz w:val="14"/>
                            <w:szCs w:val="14"/>
                            <w:lang w:val="en-US"/>
                          </w:rPr>
                          <w:t xml:space="preserve">* The OFF power requirements does not </w:t>
                        </w:r>
                      </w:p>
                    </w:txbxContent>
                  </v:textbox>
                </v:rect>
                <v:rect id="Rectangle 90" o:spid="_x0000_s1044" style="position:absolute;left:22612;top:13614;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rsidR="00954D84" w:rsidRDefault="00954D84" w:rsidP="000C2281">
                        <w:r>
                          <w:rPr>
                            <w:rFonts w:ascii="Arial" w:hAnsi="Arial" w:cs="Arial"/>
                            <w:b/>
                            <w:bCs/>
                            <w:color w:val="000000"/>
                            <w:sz w:val="14"/>
                            <w:szCs w:val="14"/>
                            <w:lang w:val="en-US"/>
                          </w:rPr>
                          <w:t>apply for DTX and measurement gaps</w:t>
                        </w:r>
                      </w:p>
                    </w:txbxContent>
                  </v:textbox>
                </v:rect>
                <v:rect id="Rectangle 91" o:spid="_x0000_s1045" style="position:absolute;left:9842;top:1085;width:141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" fillcolor="black" stroked="f"/>
                <v:rect id="Rectangle 92" o:spid="_x0000_s1046" style="position:absolute;left:9842;top:3340;width:141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93" o:spid="_x0000_s1047" style="position:absolute;visibility:visible;mso-wrap-style:square" from="0,0" to="0,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" strokeweight="0"/>
                <v:rect id="Rectangle 94" o:spid="_x0000_s1048" style="position:absolute;width:88;height:18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line id="Line 95" o:spid="_x0000_s1049" style="position:absolute;visibility:visible;mso-wrap-style:square" from="61099,88" to="61099,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" strokeweight="0"/>
                <v:rect id="Rectangle 96" o:spid="_x0000_s1050" style="position:absolute;left:61099;top:88;width:89;height:18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rect id="Rectangle 97" o:spid="_x0000_s1051" style="position:absolute;left:9671;top:1085;width:171;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" fillcolor="black" stroked="f"/>
                <v:rect id="Rectangle 98" o:spid="_x0000_s1052" style="position:absolute;left:23799;top:1257;width:17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" fillcolor="black" stroked="f"/>
                <v:rect id="Rectangle 99" o:spid="_x0000_s1053" style="position:absolute;left:35445;top:1085;width:178;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" fillcolor="black" stroked="f"/>
                <v:rect id="Rectangle 100" o:spid="_x0000_s1054" style="position:absolute;left:47224;top:1257;width:172;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v:line id="Line 101" o:spid="_x0000_s1055" style="position:absolute;visibility:visible;mso-wrap-style:square" from="88,0" to="61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" strokeweight="0"/>
                <v:rect id="Rectangle 102" o:spid="_x0000_s1056" style="position:absolute;left:88;width:6110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" fillcolor="black" stroked="f"/>
                <v:rect id="Rectangle 103" o:spid="_x0000_s1057" style="position:absolute;left:35623;top:1085;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v:rect id="Rectangle 104" o:spid="_x0000_s1058" style="position:absolute;left:35547;top:3340;width:1177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" fillcolor="black" stroked="f"/>
                <v:line id="Line 105" o:spid="_x0000_s1059" style="position:absolute;visibility:visible;mso-wrap-style:square" from="88,18046" to="61188,1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" strokeweight="0"/>
                <v:rect id="Rectangle 106" o:spid="_x0000_s1060" style="position:absolute;top:18046;width:6109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" fillcolor="black" stroked="f"/>
                <v:shape id="Freeform 107" o:spid="_x0000_s1061" style="position:absolute;left:7702;top:4572;width:21774;height:8750;visibility:visible;mso-wrap-style:square;v-text-anchor:top" coordsize="3429,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" path="m,1356v66,6,134,12,179,10c224,1364,233,1359,269,1346v37,-13,87,-51,126,-61c434,1277,470,1281,500,1294v30,13,53,60,78,72c604,1378,631,1369,658,1366v27,-3,57,-17,79,-20c761,1343,767,1344,797,1346v30,2,88,10,119,10c949,1356,967,1359,986,1346v21,-13,33,-38,51,-71c1054,1243,1074,1202,1086,1154v12,-49,8,-108,20,-171c1119,919,1154,828,1165,771v12,-58,7,-78,11,-130c1181,589,1187,506,1192,457v6,-49,9,-67,14,-110c1212,303,1214,249,1226,195v11,-54,30,-149,50,-171c1295,,1301,39,1346,54v44,15,149,54,198,60c1595,122,1571,94,1644,94v73,,227,20,339,18c2096,110,2235,85,2318,84v83,-1,101,20,161,23c2539,109,2622,97,2679,98v57,1,94,15,145,17c2874,117,2909,110,2981,107v72,-4,203,-15,277,-15c3332,92,3394,104,3429,107e" filled="f" strokeweight="1.4pt">
                  <v:path arrowok="t" o:connecttype="custom" o:connectlocs="0,861060;113665,867410;170815,854710;250825,815975;317500,821690;367030,867410;417830,867410;467995,854710;506095,854710;581660,861060;626110,854710;658495,809625;689610,732790;702310,624205;739775,489585;746760,407035;756920,290195;765810,220345;778510,123825;810260,15240;854710,34290;980440,72390;1043940,59690;1259205,71120;1471930,53340;1574165,67945;1701165,62230;1793240,73025;1892935,67945;2068830,58420;2177415,67945" o:connectangles="0,0,0,0,0,0,0,0,0,0,0,0,0,0,0,0,0,0,0,0,0,0,0,0,0,0,0,0,0,0,0"/>
                </v:shape>
                <v:shape id="Freeform 108" o:spid="_x0000_s1062" style="position:absolute;left:11557;top:5588;width:17456;height:95;visibility:visible;mso-wrap-style:square;v-text-anchor:top" coordsize="27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" path="m,l57,r,15l,15,,xm99,r57,l156,15r-57,l99,xm199,r57,l256,15r-57,l199,xm299,r57,l356,15r-57,l299,xm399,r57,l456,15r-57,l399,xm498,r57,l555,15r-57,l498,xm598,r57,l655,15r-57,l598,xm698,r57,l755,15r-57,l698,xm798,r56,l854,15r-56,l798,xm897,r57,l954,15r-57,l897,xm997,r57,l1054,15r-57,l997,xm1097,r56,l1153,15r-56,l1097,xm1196,r57,l1253,15r-57,l1196,xm1296,r57,l1353,15r-57,l1296,xm1396,r57,l1453,15r-57,l1396,xm1495,r57,l1552,15r-57,l1495,xm1595,r57,l1652,15r-57,l1595,xm1695,r57,l1752,15r-57,l1695,xm1795,r57,l1852,15r-57,l1795,xm1894,r57,l1951,15r-57,l1894,xm1994,r57,l2051,15r-57,l1994,xm2094,r57,l2151,15r-57,l2094,xm2193,r57,l2250,15r-57,l2193,xm2293,r57,l2350,15r-57,l2293,xm2393,r57,l2450,15r-57,l2393,xm2493,r57,l2550,15r-57,l2493,xm2592,r57,l2649,15r-57,l2592,xm2692,r57,l2749,15r-57,l2692,xe" fillcolor="black" strokeweight=".1pt">
                  <v:stroke joinstyle="bevel"/>
                  <v:path arrowok="t" o:connecttype="custom" o:connectlocs="36195,9525;62865,0;62865,9525;162560,0;126365,0;226060,9525;253365,0;253365,9525;352425,0;316230,0;415925,9525;443230,0;443230,9525;542290,0;506730,0;605790,9525;633095,0;633095,9525;732155,0;696595,0;795655,9525;822960,0;822960,9525;922655,0;886460,0;985520,9525;1012825,0;1012825,9525;1112520,0;1076325,0;1176020,9525;1202690,0;1202690,9525;1302385,0;1266190,0;1365885,9525;1392555,0;1392555,9525;1492250,0;1456055,0;1555750,9525;1583055,0;1583055,9525;1682115,0;1645920,0;1745615,9525" o:connectangles="0,0,0,0,0,0,0,0,0,0,0,0,0,0,0,0,0,0,0,0,0,0,0,0,0,0,0,0,0,0,0,0,0,0,0,0,0,0,0,0,0,0,0,0,0,0"/>
                  <o:lock v:ext="edit" verticies="t"/>
                </v:shape>
                <v:shape id="Freeform 109" o:spid="_x0000_s1063" style="position:absolute;left:31616;top:4832;width:23832;height:10020;visibility:visible;mso-wrap-style:square;v-text-anchor:top" coordsize="3753,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" path="m,38v40,5,157,34,241,32c324,67,418,38,504,27,590,16,678,,756,6v78,5,134,47,218,53c1058,64,1172,38,1261,38v88,,157,21,240,21c1585,59,1691,41,1765,38v74,-4,128,2,185,4c2008,44,2076,32,2110,53v35,21,43,76,54,115c2174,205,2171,224,2174,282v4,57,6,163,11,228c2190,575,2197,604,2206,670v9,67,28,168,35,235c2247,972,2221,984,2249,1071v27,86,106,286,159,355c2462,1494,2513,1487,2568,1483v56,-5,108,-84,171,-88c2802,1390,2878,1451,2946,1454v67,3,125,-38,198,-42c3217,1408,3310,1397,3385,1425v74,28,144,151,206,152c3653,1578,3719,1463,3753,1434e" filled="f" strokeweight="1.45pt">
                  <v:path arrowok="t" o:connecttype="custom" o:connectlocs="0,24130;153035,44450;320040,17145;480060,3810;618490,37465;800735,24130;953135,37465;1120775,24130;1238250,26670;1339850,33655;1374140,106680;1380490,179070;1387475,323850;1400810,425450;1423035,574675;1428115,680085;1529080,905510;1630680,941705;1739265,885825;1870710,923290;1996440,896620;2149475,904875;2280285,1001395;2383155,910590" o:connectangles="0,0,0,0,0,0,0,0,0,0,0,0,0,0,0,0,0,0,0,0,0,0,0,0"/>
                </v:shape>
                <v:shape id="Freeform 110" o:spid="_x0000_s1064" style="position:absolute;left:30257;top:5594;width:19139;height:89;visibility:visible;mso-wrap-style:square;v-text-anchor:top" coordsize="30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" path="m,l57,r,14l,14,,xm100,r57,l157,14r-57,l100,xm199,r57,l256,14r-57,l199,xm299,r57,l356,14r-57,l299,xm399,r57,l456,14r-57,l399,xm499,r56,l555,14r-56,l499,xm598,r57,l655,14r-57,l598,xm698,r57,l755,14r-57,l698,xm798,r57,l855,14r-57,l798,xm897,r58,l955,14r-58,l897,xm997,r57,l1054,14r-57,l997,xm1097,r57,l1154,14r-57,l1097,xm1196,r58,l1254,14r-58,l1196,xm1296,r57,l1353,14r-57,l1296,xm1396,r57,l1453,14r-57,l1396,xm1496,r57,l1553,14r-57,l1496,xm1596,r56,l1652,14r-56,l1596,xm1695,r57,l1752,14r-57,l1695,xm1795,r57,l1852,14r-57,l1795,xm1895,r57,l1952,14r-57,l1895,xm1994,r57,l2051,14r-57,l1994,xm2094,r57,l2151,14r-57,l2094,xm2194,r57,l2251,14r-57,l2194,xm2293,r57,l2350,14r-57,l2293,xm2393,r57,l2450,14r-57,l2393,xm2493,r57,l2550,14r-57,l2493,xm2593,r56,l2649,14r-56,l2593,xm2692,r57,l2749,14r-57,l2692,xm2792,r57,l2849,14r-57,l2792,xm2892,r57,l2949,14r-57,l2892,xm2991,r23,l3014,14r-23,l2991,xe" fillcolor="black" strokeweight=".1pt">
                  <v:stroke joinstyle="bevel"/>
                  <v:path arrowok="t" o:connecttype="custom" o:connectlocs="36195,8890;63500,0;63500,8890;162560,0;126365,0;226060,8890;253365,0;253365,8890;352425,0;316865,0;415925,8890;443230,0;443230,8890;542925,0;506730,0;606425,8890;633095,0;633095,8890;732790,0;696595,0;796290,8890;822960,0;822960,8890;922655,0;886460,0;986155,8890;1013460,0;1013460,8890;1112520,0;1076325,0;1176020,8890;1203325,0;1203325,8890;1302385,0;1266190,0;1365885,8890;1393190,0;1393190,8890;1492250,0;1456055,0;1555750,8890;1583055,0;1583055,8890;1682115,0;1646555,0;1745615,8890;1772920,0;1772920,8890;1872615,0;1836420,0;1913890,8890" o:connectangles="0,0,0,0,0,0,0,0,0,0,0,0,0,0,0,0,0,0,0,0,0,0,0,0,0,0,0,0,0,0,0,0,0,0,0,0,0,0,0,0,0,0,0,0,0,0,0,0,0,0,0"/>
                  <o:lock v:ext="edit" verticies="t"/>
                </v:shape>
                <v:shape id="Freeform 111" o:spid="_x0000_s1065" style="position:absolute;left:44831;top:12134;width:9417;height:540;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" path="m1483,50l71,50r,-15l1483,35r,15xm85,85l,42,85,r,85xe" fillcolor="black" strokeweight=".1pt">
                  <v:stroke joinstyle="bevel"/>
                  <v:path arrowok="t" o:connecttype="custom" o:connectlocs="941705,31750;45085,31750;45085,22225;941705,22225;941705,31750;53975,53975;0,26670;53975,0;53975,53975" o:connectangles="0,0,0,0,0,0,0,0,0"/>
                  <o:lock v:ext="edit" verticies="t"/>
                </v:shape>
                <v:shape id="Freeform 112" o:spid="_x0000_s1066" style="position:absolute;left:46932;top:3378;width:204;height:12204;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113" o:spid="_x0000_s1067" style="position:absolute;left:44634;top:3378;width:89;height:12382;visibility:visible;mso-wrap-style:square;v-text-anchor:top" coordsize="1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" path="m14,r,57l,57,,,14,xm14,100r,57l,157,,100r14,xm14,200r,56l,256,,200r14,xm14,299r,57l,356,,299r14,xm14,399r,57l,456,,399r14,xm14,498r,57l,555,,498r14,xm14,598r,57l,655,,598r14,xm14,698r,57l,755,,698r14,xm14,797r,57l,854,,797r14,xm14,897r,57l,954,,897r14,xm14,997r,57l,1054,,997r14,xm14,1096r,57l,1153r,-57l14,1096xm14,1196r,57l,1253r,-57l14,1196xm14,1296r,57l,1353r,-57l14,1296xm14,1395r,57l,1452r,-57l14,1395xm14,1495r,57l,1552r,-57l14,1495xm14,1595r,56l,1651r,-56l14,1595xm14,1694r,57l,1751r,-57l14,1694xm14,1794r,57l,1851r,-57l14,1794xm14,1894r,56l,1950r,-56l14,1894xe" fillcolor="black" strokeweight=".1pt">
                  <v:stroke joinstyle="bevel"/>
                  <v:path arrowok="t" o:connecttype="custom" o:connectlocs="8890,36195;0,0;8890,63500;0,99695;8890,63500;8890,162560;0,127000;8890,189865;0,226060;8890,189865;8890,289560;0,253365;8890,316230;0,352425;8890,316230;8890,415925;0,379730;8890,443230;0,479425;8890,443230;8890,542290;0,506095;8890,569595;0,605790;8890,569595;8890,669290;0,633095;8890,695960;0,732155;8890,695960;8890,795655;0,759460;8890,822960;0,859155;8890,822960;8890,922020;0,885825;8890,949325;0,985520;8890,949325;8890,1048385;0,1012825;8890,1075690;0,1111885;8890,1075690;8890,1175385;0,1139190;8890,1202690;0,1238250;8890,1202690" o:connectangles="0,0,0,0,0,0,0,0,0,0,0,0,0,0,0,0,0,0,0,0,0,0,0,0,0,0,0,0,0,0,0,0,0,0,0,0,0,0,0,0,0,0,0,0,0,0,0,0,0,0"/>
                  <o:lock v:ext="edit" verticies="t"/>
                </v:shape>
                <v:shape id="Freeform 114" o:spid="_x0000_s1068" style="position:absolute;left:16440;top:3378;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shape id="Freeform 115" o:spid="_x0000_s1069" style="position:absolute;left:14293;top:14890;width:2096;height:731;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200601,40988;8949,40988;8949,32037;200601,32037;200601,40988;148604,1211;209550,36479;148604,71814;142434,70198;144061,64074;198296,32643;198296,40382;144061,8951;142434,2827;148604,1211;60946,71814;0,36479;60946,1211;67116,2827;65489,8951;11254,40382;11254,32643;65489,64074;67116,70198;60946,71814" o:connectangles="0,0,0,0,0,0,0,0,0,0,0,0,0,0,0,0,0,0,0,0,0,0,0,0,0"/>
                  <o:lock v:ext="edit" verticies="t"/>
                </v:shape>
                <v:shape id="Freeform 116" o:spid="_x0000_s1070" style="position:absolute;left:44913;top:14814;width:1962;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7234,41315;8981,41315;8981,32345;187234,32345;187234,41315;134983,1087;196215,36694;134983,72573;128724,70942;130356,64690;184785,32889;184785,40771;130356,8970;128724,2718;134983,1087;61232,72573;0,36694;61232,1087;67491,2718;65859,8970;11430,40771;11430,32889;65859,64690;67491,70942;61232,72573" o:connectangles="0,0,0,0,0,0,0,0,0,0,0,0,0,0,0,0,0,0,0,0,0,0,0,0,0"/>
                  <o:lock v:ext="edit" verticies="t"/>
                </v:shape>
                <v:shape id="Freeform 117" o:spid="_x0000_s1071" style="position:absolute;left:4552;top:12134;width:9576;height:540;visibility:visible;mso-wrap-style:square;v-text-anchor:top" coordsize="15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" path="m1437,49l,49,,35r1437,l1437,49xm1422,r86,42l1422,85r,-85xe" fillcolor="black" strokeweight=".1pt">
                  <v:stroke joinstyle="bevel"/>
                  <v:path arrowok="t" o:connecttype="custom" o:connectlocs="912495,31115;0,31115;0,22225;912495,22225;912495,31115;902970,0;957580,26670;902970,53975;902970,0" o:connectangles="0,0,0,0,0,0,0,0,0"/>
                  <o:lock v:ext="edit" verticies="t"/>
                </v:shape>
                <v:shape id="Freeform 118" o:spid="_x0000_s1072" style="position:absolute;left:16408;top:7620;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" path="m1225,50l71,50r,-14l1225,36r,14xm85,85l,43,85,r,85xe" fillcolor="black" strokeweight=".1pt">
                  <v:stroke joinstyle="bevel"/>
                  <v:path arrowok="t" o:connecttype="custom" o:connectlocs="777875,31750;45085,31750;45085,22860;777875,22860;777875,31750;53975,53975;0,27305;53975,0;53975,53975" o:connectangles="0,0,0,0,0,0,0,0,0"/>
                  <o:lock v:ext="edit" verticies="t"/>
                </v:shape>
                <v:shape id="Freeform 119" o:spid="_x0000_s1073" style="position:absolute;left:34753;top:7683;width:7569;height:546;visibility:visible;mso-wrap-style:square;v-text-anchor:top" coordsize="119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" path="m1121,50l,50,,36r1121,l1121,50xm1106,r86,43l1106,86r,-86xe" fillcolor="black" strokeweight=".1pt">
                  <v:stroke joinstyle="bevel"/>
                  <v:path arrowok="t" o:connecttype="custom" o:connectlocs="711835,31750;0,31750;0,22860;711835,22860;711835,31750;702310,0;756920,27305;702310,54610;702310,0" o:connectangles="0,0,0,0,0,0,0,0,0"/>
                  <o:lock v:ext="edit" verticies="t"/>
                </v:shape>
                <v:shapetype id="_x0000_t32" coordsize="21600,21600" o:spt="32" o:oned="t" path="m,l21600,21600e" filled="f">
                  <v:path arrowok="t" fillok="f" o:connecttype="none"/>
                  <o:lock v:ext="edit" shapetype="t"/>
                </v:shapetype>
                <v:shape id="AutoShape 120" o:spid="_x0000_s1074" type="#_x0000_t32" style="position:absolute;left:9798;top:6489;width:449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" strokeweight="1pt">
                  <v:stroke startarrow="open" endarrow="open"/>
                </v:shape>
                <v:shape id="Freeform 121" o:spid="_x0000_s1075" style="position:absolute;left:9759;top:3530;width:204;height:12205;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122" o:spid="_x0000_s1076" style="position:absolute;left:14154;top:3530;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rect id="Rectangle 123" o:spid="_x0000_s1077" style="position:absolute;left:11823;top:6540;width:138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" filled="f" stroked="f">
                  <v:textbox style="mso-fit-shape-to-text:t" inset="0,0,0,0">
                    <w:txbxContent>
                      <w:p w:rsidR="00954D84" w:rsidRDefault="00954D84" w:rsidP="000C2281">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v:textbox>
                </v:rect>
                <v:shape id="Freeform 113" o:spid="_x0000_s1078" style="position:absolute;left:42490;top:3486;width:89;height:12382;visibility:visible;mso-wrap-style:square;v-text-anchor:top" coordsize="1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" path="m14,r,57l,57,,,14,xm14,100r,57l,157,,100r14,xm14,200r,56l,256,,200r14,xm14,299r,57l,356,,299r14,xm14,399r,57l,456,,399r14,xm14,498r,57l,555,,498r14,xm14,598r,57l,655,,598r14,xm14,698r,57l,755,,698r14,xm14,797r,57l,854,,797r14,xm14,897r,57l,954,,897r14,xm14,997r,57l,1054,,997r14,xm14,1096r,57l,1153r,-57l14,1096xm14,1196r,57l,1253r,-57l14,1196xm14,1296r,57l,1353r,-57l14,1296xm14,1395r,57l,1452r,-57l14,1395xm14,1495r,57l,1552r,-57l14,1495xm14,1595r,56l,1651r,-56l14,1595xm14,1694r,57l,1751r,-57l14,1694xm14,1794r,57l,1851r,-57l14,1794xm14,1894r,56l,1950r,-56l14,1894xe" fillcolor="black" strokeweight=".1pt">
                  <v:stroke joinstyle="bevel"/>
                  <v:path arrowok="t" o:connecttype="custom" o:connectlocs="8890,36195;0,0;8890,63500;0,99695;8890,63500;8890,162560;0,127000;8890,189865;0,226060;8890,189865;8890,289560;0,253365;8890,316230;0,352425;8890,316230;8890,415925;0,379730;8890,443230;0,479425;8890,443230;8890,542290;0,506095;8890,569595;0,605790;8890,569595;8890,669290;0,633095;8890,695960;0,732155;8890,695960;8890,795655;0,759460;8890,822960;0,859155;8890,822960;8890,922020;0,885825;8890,949325;0,985520;8890,949325;8890,1048385;0,1012825;8890,1075690;0,1111885;8890,1075690;8890,1175385;0,1139190;8890,1202690;0,1238250;8890,1202690" o:connectangles="0,0,0,0,0,0,0,0,0,0,0,0,0,0,0,0,0,0,0,0,0,0,0,0,0,0,0,0,0,0,0,0,0,0,0,0,0,0,0,0,0,0,0,0,0,0,0,0,0,0"/>
                  <o:lock v:ext="edit" verticies="t"/>
                </v:shape>
                <v:shape id="Freeform 116" o:spid="_x0000_s1079" style="position:absolute;left:42643;top:14754;width:1962;height:736;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7234,41315;8981,41315;8981,32345;187234,32345;187234,41315;134983,1087;196215,36694;134983,72573;128724,70942;130356,64690;184785,32889;184785,40771;130356,8970;128724,2718;134983,1087;61232,72573;0,36694;61232,1087;67491,2718;65859,8970;11430,40771;11430,32889;65859,64690;67491,70942;61232,72573" o:connectangles="0,0,0,0,0,0,0,0,0,0,0,0,0,0,0,0,0,0,0,0,0,0,0,0,0"/>
                  <o:lock v:ext="edit" verticies="t"/>
                </v:shape>
                <w10:anchorlock/>
              </v:group>
            </w:pict>
          </mc:Fallback>
        </mc:AlternateContent>
      </w:r>
    </w:p>
    <w:p w:rsidR="000C2281" w:rsidRPr="0032110F" w:rsidRDefault="000C2281" w:rsidP="000C2281">
      <w:pPr>
        <w:pStyle w:val="TF"/>
      </w:pPr>
      <w:r w:rsidRPr="0032110F">
        <w:t>Figure 6.3.4.1-1</w:t>
      </w:r>
      <w:r>
        <w:t>A</w:t>
      </w:r>
      <w:r w:rsidRPr="0032110F">
        <w:t>: General ON/OFF time mask</w:t>
      </w:r>
      <w:r>
        <w:t xml:space="preserve"> for Frame Structure Type 3</w:t>
      </w:r>
    </w:p>
    <w:p w:rsidR="000C2281" w:rsidRPr="000C2281" w:rsidRDefault="000C2281" w:rsidP="000C2281">
      <w:pPr>
        <w:rPr>
          <w:lang w:val="en-US"/>
        </w:rPr>
      </w:pPr>
      <w:r w:rsidRPr="000C2281">
        <w:rPr>
          <w:lang w:val="en-US"/>
        </w:rPr>
        <w:t>Modify as follows not to extend idle periods by ramping time:</w:t>
      </w:r>
      <w:r w:rsidR="005F7A2D">
        <w:rPr>
          <w:lang w:val="en-US"/>
        </w:rPr>
        <w:t xml:space="preserve"> shift the trailing transient period of UE1</w:t>
      </w:r>
    </w:p>
    <w:p w:rsidR="000C2281" w:rsidRPr="000C2281" w:rsidRDefault="000C2281" w:rsidP="000C2281">
      <w:pPr>
        <w:rPr>
          <w:lang w:val="en-US"/>
        </w:rPr>
      </w:pPr>
    </w:p>
    <w:p w:rsidR="000C2281" w:rsidRDefault="000C2281" w:rsidP="000C2281">
      <w:pPr>
        <w:rPr>
          <w:lang w:val="sv-SE"/>
        </w:rPr>
      </w:pPr>
      <w:r>
        <w:rPr>
          <w:noProof/>
          <w:lang w:val="sv-SE" w:eastAsia="sv-SE"/>
        </w:rPr>
        <w:drawing>
          <wp:inline distT="0" distB="0" distL="0" distR="0" wp14:anchorId="6D78B9ED" wp14:editId="242DDC1E">
            <wp:extent cx="2705100" cy="23279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0172" cy="2340888"/>
                    </a:xfrm>
                    <a:prstGeom prst="rect">
                      <a:avLst/>
                    </a:prstGeom>
                  </pic:spPr>
                </pic:pic>
              </a:graphicData>
            </a:graphic>
          </wp:inline>
        </w:drawing>
      </w:r>
      <w:r>
        <w:rPr>
          <w:noProof/>
          <w:lang w:val="sv-SE" w:eastAsia="sv-SE"/>
        </w:rPr>
        <w:t xml:space="preserve">                    </w:t>
      </w:r>
      <w:r>
        <w:rPr>
          <w:noProof/>
          <w:lang w:val="sv-SE" w:eastAsia="sv-SE"/>
        </w:rPr>
        <w:drawing>
          <wp:inline distT="0" distB="0" distL="0" distR="0" wp14:anchorId="14AA66FB" wp14:editId="1736F61E">
            <wp:extent cx="2537460" cy="2268513"/>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1058" cy="2280670"/>
                    </a:xfrm>
                    <a:prstGeom prst="rect">
                      <a:avLst/>
                    </a:prstGeom>
                  </pic:spPr>
                </pic:pic>
              </a:graphicData>
            </a:graphic>
          </wp:inline>
        </w:drawing>
      </w:r>
    </w:p>
    <w:p w:rsidR="000C2281" w:rsidRDefault="000C2281" w:rsidP="000C2281">
      <w:pPr>
        <w:rPr>
          <w:lang w:val="sv-SE"/>
        </w:rPr>
      </w:pPr>
    </w:p>
    <w:p w:rsidR="000C2281" w:rsidRDefault="000C2281" w:rsidP="000C2281">
      <w:pPr>
        <w:rPr>
          <w:lang w:val="en-US"/>
        </w:rPr>
      </w:pPr>
      <w:r w:rsidRPr="000C2281">
        <w:rPr>
          <w:lang w:val="en-US"/>
        </w:rPr>
        <w:t>Time templates: not relevant with CCA in between subsequent subframes for the same UE:</w:t>
      </w:r>
    </w:p>
    <w:p w:rsidR="00EC0045" w:rsidRDefault="00EC0045" w:rsidP="005F7A2D">
      <w:pPr>
        <w:pStyle w:val="TH"/>
      </w:pPr>
      <w:r>
        <w:rPr>
          <w:noProof/>
          <w:lang w:val="sv-SE" w:eastAsia="sv-SE"/>
        </w:rPr>
        <mc:AlternateContent>
          <mc:Choice Requires="wpc">
            <w:drawing>
              <wp:inline distT="0" distB="0" distL="0" distR="0" wp14:anchorId="2A49830B" wp14:editId="613500F4">
                <wp:extent cx="6118860" cy="1821180"/>
                <wp:effectExtent l="0" t="0" r="15240" b="26670"/>
                <wp:docPr id="59" name="Canvas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0" name="Rectangle 4"/>
                        <wps:cNvSpPr>
                          <a:spLocks noChangeArrowheads="1"/>
                        </wps:cNvSpPr>
                        <wps:spPr bwMode="auto">
                          <a:xfrm>
                            <a:off x="475615" y="116840"/>
                            <a:ext cx="5168900" cy="24511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5"/>
                        <wps:cNvSpPr>
                          <a:spLocks noChangeArrowheads="1"/>
                        </wps:cNvSpPr>
                        <wps:spPr bwMode="auto">
                          <a:xfrm>
                            <a:off x="98234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2" name="Rectangle 6"/>
                        <wps:cNvSpPr>
                          <a:spLocks noChangeArrowheads="1"/>
                        </wps:cNvSpPr>
                        <wps:spPr bwMode="auto">
                          <a:xfrm>
                            <a:off x="18980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5" name="Rectangle 9"/>
                        <wps:cNvSpPr>
                          <a:spLocks noChangeArrowheads="1"/>
                        </wps:cNvSpPr>
                        <wps:spPr bwMode="auto">
                          <a:xfrm>
                            <a:off x="40443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6" name="Rectangle 10"/>
                        <wps:cNvSpPr>
                          <a:spLocks noChangeArrowheads="1"/>
                        </wps:cNvSpPr>
                        <wps:spPr bwMode="auto">
                          <a:xfrm>
                            <a:off x="4717415" y="1377950"/>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2"/>
                                  <w:szCs w:val="12"/>
                                  <w:lang w:val="en-US"/>
                                </w:rPr>
                                <w:t>20µs</w:t>
                              </w:r>
                            </w:p>
                          </w:txbxContent>
                        </wps:txbx>
                        <wps:bodyPr rot="0" vert="horz" wrap="none" lIns="0" tIns="0" rIns="0" bIns="0" anchor="t" anchorCtr="0">
                          <a:spAutoFit/>
                        </wps:bodyPr>
                      </wps:wsp>
                      <wps:wsp>
                        <wps:cNvPr id="259" name="Rectangle 13"/>
                        <wps:cNvSpPr>
                          <a:spLocks noChangeArrowheads="1"/>
                        </wps:cNvSpPr>
                        <wps:spPr bwMode="auto">
                          <a:xfrm>
                            <a:off x="4124960" y="1504315"/>
                            <a:ext cx="115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Transient period</w:t>
                              </w:r>
                            </w:p>
                          </w:txbxContent>
                        </wps:txbx>
                        <wps:bodyPr rot="0" vert="horz" wrap="square" lIns="0" tIns="0" rIns="0" bIns="0" anchor="t" anchorCtr="0">
                          <a:spAutoFit/>
                        </wps:bodyPr>
                      </wps:wsp>
                      <wps:wsp>
                        <wps:cNvPr id="260" name="Rectangle 14"/>
                        <wps:cNvSpPr>
                          <a:spLocks noChangeArrowheads="1"/>
                        </wps:cNvSpPr>
                        <wps:spPr bwMode="auto">
                          <a:xfrm>
                            <a:off x="1889125" y="458470"/>
                            <a:ext cx="4006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Start of N</w:t>
                              </w:r>
                            </w:p>
                          </w:txbxContent>
                        </wps:txbx>
                        <wps:bodyPr rot="0" vert="horz" wrap="none" lIns="0" tIns="0" rIns="0" bIns="0" anchor="t" anchorCtr="0">
                          <a:spAutoFit/>
                        </wps:bodyPr>
                      </wps:wsp>
                      <wps:wsp>
                        <wps:cNvPr id="261" name="Rectangle 15"/>
                        <wps:cNvSpPr>
                          <a:spLocks noChangeArrowheads="1"/>
                        </wps:cNvSpPr>
                        <wps:spPr bwMode="auto">
                          <a:xfrm>
                            <a:off x="2287270" y="50419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0"/>
                                  <w:szCs w:val="10"/>
                                  <w:lang w:val="en-US"/>
                                </w:rPr>
                                <w:t>+1</w:t>
                              </w:r>
                            </w:p>
                          </w:txbxContent>
                        </wps:txbx>
                        <wps:bodyPr rot="0" vert="horz" wrap="none" lIns="0" tIns="0" rIns="0" bIns="0" anchor="t" anchorCtr="0">
                          <a:spAutoFit/>
                        </wps:bodyPr>
                      </wps:wsp>
                      <wps:wsp>
                        <wps:cNvPr id="262" name="Rectangle 16"/>
                        <wps:cNvSpPr>
                          <a:spLocks noChangeArrowheads="1"/>
                        </wps:cNvSpPr>
                        <wps:spPr bwMode="auto">
                          <a:xfrm>
                            <a:off x="2348230" y="458470"/>
                            <a:ext cx="2870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 xml:space="preserve"> power </w:t>
                              </w:r>
                            </w:p>
                          </w:txbxContent>
                        </wps:txbx>
                        <wps:bodyPr rot="0" vert="horz" wrap="none" lIns="0" tIns="0" rIns="0" bIns="0" anchor="t" anchorCtr="0">
                          <a:spAutoFit/>
                        </wps:bodyPr>
                      </wps:wsp>
                      <wps:wsp>
                        <wps:cNvPr id="263" name="Rectangle 17"/>
                        <wps:cNvSpPr>
                          <a:spLocks noChangeArrowheads="1"/>
                        </wps:cNvSpPr>
                        <wps:spPr bwMode="auto">
                          <a:xfrm>
                            <a:off x="2012950" y="58102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264" name="Rectangle 18"/>
                        <wps:cNvSpPr>
                          <a:spLocks noChangeArrowheads="1"/>
                        </wps:cNvSpPr>
                        <wps:spPr bwMode="auto">
                          <a:xfrm>
                            <a:off x="3410585" y="458470"/>
                            <a:ext cx="3657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End of N</w:t>
                              </w:r>
                            </w:p>
                          </w:txbxContent>
                        </wps:txbx>
                        <wps:bodyPr rot="0" vert="horz" wrap="none" lIns="0" tIns="0" rIns="0" bIns="0" anchor="t" anchorCtr="0">
                          <a:spAutoFit/>
                        </wps:bodyPr>
                      </wps:wsp>
                      <wps:wsp>
                        <wps:cNvPr id="265" name="Rectangle 19"/>
                        <wps:cNvSpPr>
                          <a:spLocks noChangeArrowheads="1"/>
                        </wps:cNvSpPr>
                        <wps:spPr bwMode="auto">
                          <a:xfrm>
                            <a:off x="3782060" y="50419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0"/>
                                  <w:szCs w:val="10"/>
                                  <w:lang w:val="en-US"/>
                                </w:rPr>
                                <w:t>+1</w:t>
                              </w:r>
                            </w:p>
                          </w:txbxContent>
                        </wps:txbx>
                        <wps:bodyPr rot="0" vert="horz" wrap="none" lIns="0" tIns="0" rIns="0" bIns="0" anchor="t" anchorCtr="0">
                          <a:spAutoFit/>
                        </wps:bodyPr>
                      </wps:wsp>
                      <wps:wsp>
                        <wps:cNvPr id="266" name="Rectangle 20"/>
                        <wps:cNvSpPr>
                          <a:spLocks noChangeArrowheads="1"/>
                        </wps:cNvSpPr>
                        <wps:spPr bwMode="auto">
                          <a:xfrm>
                            <a:off x="3850005" y="458470"/>
                            <a:ext cx="2870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 xml:space="preserve"> power </w:t>
                              </w:r>
                            </w:p>
                          </w:txbxContent>
                        </wps:txbx>
                        <wps:bodyPr rot="0" vert="horz" wrap="none" lIns="0" tIns="0" rIns="0" bIns="0" anchor="t" anchorCtr="0">
                          <a:spAutoFit/>
                        </wps:bodyPr>
                      </wps:wsp>
                      <wps:wsp>
                        <wps:cNvPr id="267" name="Rectangle 21"/>
                        <wps:cNvSpPr>
                          <a:spLocks noChangeArrowheads="1"/>
                        </wps:cNvSpPr>
                        <wps:spPr bwMode="auto">
                          <a:xfrm>
                            <a:off x="3516630" y="58102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268" name="Rectangle 22"/>
                        <wps:cNvSpPr>
                          <a:spLocks noChangeArrowheads="1"/>
                        </wps:cNvSpPr>
                        <wps:spPr bwMode="auto">
                          <a:xfrm>
                            <a:off x="2649855" y="109220"/>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69" name="Rectangle 23"/>
                        <wps:cNvSpPr>
                          <a:spLocks noChangeArrowheads="1"/>
                        </wps:cNvSpPr>
                        <wps:spPr bwMode="auto">
                          <a:xfrm>
                            <a:off x="2714625" y="154940"/>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+1</w:t>
                              </w:r>
                            </w:p>
                          </w:txbxContent>
                        </wps:txbx>
                        <wps:bodyPr rot="0" vert="horz" wrap="none" lIns="0" tIns="0" rIns="0" bIns="0" anchor="t" anchorCtr="0">
                          <a:spAutoFit/>
                        </wps:bodyPr>
                      </wps:wsp>
                      <wps:wsp>
                        <wps:cNvPr id="270" name="Rectangle 24"/>
                        <wps:cNvSpPr>
                          <a:spLocks noChangeArrowheads="1"/>
                        </wps:cNvSpPr>
                        <wps:spPr bwMode="auto">
                          <a:xfrm>
                            <a:off x="2783205" y="109220"/>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 </w:t>
                              </w:r>
                            </w:p>
                          </w:txbxContent>
                        </wps:txbx>
                        <wps:bodyPr rot="0" vert="horz" wrap="none" lIns="0" tIns="0" rIns="0" bIns="0" anchor="t" anchorCtr="0">
                          <a:spAutoFit/>
                        </wps:bodyPr>
                      </wps:wsp>
                      <wps:wsp>
                        <wps:cNvPr id="271" name="Rectangle 25"/>
                        <wps:cNvSpPr>
                          <a:spLocks noChangeArrowheads="1"/>
                        </wps:cNvSpPr>
                        <wps:spPr bwMode="auto">
                          <a:xfrm>
                            <a:off x="2152650" y="231140"/>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Slot</w:t>
                              </w:r>
                            </w:p>
                          </w:txbxContent>
                        </wps:txbx>
                        <wps:bodyPr rot="0" vert="horz" wrap="none" lIns="0" tIns="0" rIns="0" bIns="0" anchor="t" anchorCtr="0">
                          <a:spAutoFit/>
                        </wps:bodyPr>
                      </wps:wsp>
                      <wps:wsp>
                        <wps:cNvPr id="272" name="Rectangle 26"/>
                        <wps:cNvSpPr>
                          <a:spLocks noChangeArrowheads="1"/>
                        </wps:cNvSpPr>
                        <wps:spPr bwMode="auto">
                          <a:xfrm>
                            <a:off x="2322830" y="276225"/>
                            <a:ext cx="1778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 xml:space="preserve">i </w:t>
                              </w:r>
                            </w:p>
                          </w:txbxContent>
                        </wps:txbx>
                        <wps:bodyPr rot="0" vert="horz" wrap="none" lIns="0" tIns="0" rIns="0" bIns="0" anchor="t" anchorCtr="0">
                          <a:spAutoFit/>
                        </wps:bodyPr>
                      </wps:wsp>
                      <wps:wsp>
                        <wps:cNvPr id="273" name="Rectangle 27"/>
                        <wps:cNvSpPr>
                          <a:spLocks noChangeArrowheads="1"/>
                        </wps:cNvSpPr>
                        <wps:spPr bwMode="auto">
                          <a:xfrm>
                            <a:off x="3649345" y="231140"/>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Slot</w:t>
                              </w:r>
                            </w:p>
                          </w:txbxContent>
                        </wps:txbx>
                        <wps:bodyPr rot="0" vert="horz" wrap="none" lIns="0" tIns="0" rIns="0" bIns="0" anchor="t" anchorCtr="0">
                          <a:spAutoFit/>
                        </wps:bodyPr>
                      </wps:wsp>
                      <wps:wsp>
                        <wps:cNvPr id="274" name="Rectangle 28"/>
                        <wps:cNvSpPr>
                          <a:spLocks noChangeArrowheads="1"/>
                        </wps:cNvSpPr>
                        <wps:spPr bwMode="auto">
                          <a:xfrm>
                            <a:off x="3819525" y="276225"/>
                            <a:ext cx="901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 xml:space="preserve">i+1 </w:t>
                              </w:r>
                            </w:p>
                          </w:txbxContent>
                        </wps:txbx>
                        <wps:bodyPr rot="0" vert="horz" wrap="none" lIns="0" tIns="0" rIns="0" bIns="0" anchor="t" anchorCtr="0">
                          <a:spAutoFit/>
                        </wps:bodyPr>
                      </wps:wsp>
                      <wps:wsp>
                        <wps:cNvPr id="275" name="Rectangle 29"/>
                        <wps:cNvSpPr>
                          <a:spLocks noChangeArrowheads="1"/>
                        </wps:cNvSpPr>
                        <wps:spPr bwMode="auto">
                          <a:xfrm>
                            <a:off x="665480" y="17462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76" name="Rectangle 30"/>
                        <wps:cNvSpPr>
                          <a:spLocks noChangeArrowheads="1"/>
                        </wps:cNvSpPr>
                        <wps:spPr bwMode="auto">
                          <a:xfrm>
                            <a:off x="730250" y="220345"/>
                            <a:ext cx="3556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0</w:t>
                              </w:r>
                            </w:p>
                          </w:txbxContent>
                        </wps:txbx>
                        <wps:bodyPr rot="0" vert="horz" wrap="none" lIns="0" tIns="0" rIns="0" bIns="0" anchor="t" anchorCtr="0">
                          <a:spAutoFit/>
                        </wps:bodyPr>
                      </wps:wsp>
                      <wps:wsp>
                        <wps:cNvPr id="277" name="Rectangle 31"/>
                        <wps:cNvSpPr>
                          <a:spLocks noChangeArrowheads="1"/>
                        </wps:cNvSpPr>
                        <wps:spPr bwMode="auto">
                          <a:xfrm>
                            <a:off x="763905" y="174625"/>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w:t>
                              </w:r>
                            </w:p>
                          </w:txbxContent>
                        </wps:txbx>
                        <wps:bodyPr rot="0" vert="horz" wrap="none" lIns="0" tIns="0" rIns="0" bIns="0" anchor="t" anchorCtr="0">
                          <a:spAutoFit/>
                        </wps:bodyPr>
                      </wps:wsp>
                      <wps:wsp>
                        <wps:cNvPr id="278" name="Rectangle 32"/>
                        <wps:cNvSpPr>
                          <a:spLocks noChangeArrowheads="1"/>
                        </wps:cNvSpPr>
                        <wps:spPr bwMode="auto">
                          <a:xfrm>
                            <a:off x="4763135" y="17462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N</w:t>
                              </w:r>
                            </w:p>
                          </w:txbxContent>
                        </wps:txbx>
                        <wps:bodyPr rot="0" vert="horz" wrap="none" lIns="0" tIns="0" rIns="0" bIns="0" anchor="t" anchorCtr="0">
                          <a:spAutoFit/>
                        </wps:bodyPr>
                      </wps:wsp>
                      <wps:wsp>
                        <wps:cNvPr id="279" name="Rectangle 33"/>
                        <wps:cNvSpPr>
                          <a:spLocks noChangeArrowheads="1"/>
                        </wps:cNvSpPr>
                        <wps:spPr bwMode="auto">
                          <a:xfrm>
                            <a:off x="4827905" y="220345"/>
                            <a:ext cx="730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0"/>
                                  <w:szCs w:val="10"/>
                                  <w:lang w:val="en-US"/>
                                </w:rPr>
                                <w:t>+2</w:t>
                              </w:r>
                            </w:p>
                          </w:txbxContent>
                        </wps:txbx>
                        <wps:bodyPr rot="0" vert="horz" wrap="none" lIns="0" tIns="0" rIns="0" bIns="0" anchor="t" anchorCtr="0">
                          <a:spAutoFit/>
                        </wps:bodyPr>
                      </wps:wsp>
                      <wps:wsp>
                        <wps:cNvPr id="280" name="Rectangle 34"/>
                        <wps:cNvSpPr>
                          <a:spLocks noChangeArrowheads="1"/>
                        </wps:cNvSpPr>
                        <wps:spPr bwMode="auto">
                          <a:xfrm>
                            <a:off x="4896485" y="174625"/>
                            <a:ext cx="4648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4D84" w:rsidRDefault="00954D84" w:rsidP="00EC0045">
                              <w:r>
                                <w:rPr>
                                  <w:rFonts w:ascii="Arial" w:hAnsi="Arial" w:cs="Arial"/>
                                  <w:b/>
                                  <w:bCs/>
                                  <w:color w:val="FFFFFF"/>
                                  <w:sz w:val="14"/>
                                  <w:szCs w:val="14"/>
                                  <w:lang w:val="en-US"/>
                                </w:rPr>
                                <w:t xml:space="preserve"> Sub-frame</w:t>
                              </w:r>
                            </w:p>
                          </w:txbxContent>
                        </wps:txbx>
                        <wps:bodyPr rot="0" vert="horz" wrap="none" lIns="0" tIns="0" rIns="0" bIns="0" anchor="t" anchorCtr="0">
                          <a:spAutoFit/>
                        </wps:bodyPr>
                      </wps:wsp>
                      <wps:wsp>
                        <wps:cNvPr id="281" name="Line 35"/>
                        <wps:cNvCnPr>
                          <a:cxnSpLocks noChangeShapeType="1"/>
                        </wps:cNvCnPr>
                        <wps:spPr bwMode="auto">
                          <a:xfrm>
                            <a:off x="0" y="0"/>
                            <a:ext cx="0" cy="18211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2" name="Rectangle 36"/>
                        <wps:cNvSpPr>
                          <a:spLocks noChangeArrowheads="1"/>
                        </wps:cNvSpPr>
                        <wps:spPr bwMode="auto">
                          <a:xfrm>
                            <a:off x="0" y="0"/>
                            <a:ext cx="8890" cy="18211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37"/>
                        <wps:cNvCnPr>
                          <a:cxnSpLocks noChangeShapeType="1"/>
                        </wps:cNvCnPr>
                        <wps:spPr bwMode="auto">
                          <a:xfrm>
                            <a:off x="6109970" y="8890"/>
                            <a:ext cx="0" cy="18122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4" name="Rectangle 38"/>
                        <wps:cNvSpPr>
                          <a:spLocks noChangeArrowheads="1"/>
                        </wps:cNvSpPr>
                        <wps:spPr bwMode="auto">
                          <a:xfrm>
                            <a:off x="6109970" y="8890"/>
                            <a:ext cx="8890" cy="18122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39"/>
                        <wps:cNvSpPr>
                          <a:spLocks noChangeArrowheads="1"/>
                        </wps:cNvSpPr>
                        <wps:spPr bwMode="auto">
                          <a:xfrm>
                            <a:off x="466725" y="108585"/>
                            <a:ext cx="17145" cy="260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40"/>
                        <wps:cNvSpPr>
                          <a:spLocks noChangeArrowheads="1"/>
                        </wps:cNvSpPr>
                        <wps:spPr bwMode="auto">
                          <a:xfrm>
                            <a:off x="1417320" y="125730"/>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41"/>
                        <wps:cNvSpPr>
                          <a:spLocks noChangeArrowheads="1"/>
                        </wps:cNvSpPr>
                        <wps:spPr bwMode="auto">
                          <a:xfrm>
                            <a:off x="4471035" y="125730"/>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42"/>
                        <wps:cNvSpPr>
                          <a:spLocks noChangeArrowheads="1"/>
                        </wps:cNvSpPr>
                        <wps:spPr bwMode="auto">
                          <a:xfrm>
                            <a:off x="3057525" y="238760"/>
                            <a:ext cx="17780" cy="130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43"/>
                        <wps:cNvCnPr>
                          <a:cxnSpLocks noChangeShapeType="1"/>
                        </wps:cNvCnPr>
                        <wps:spPr bwMode="auto">
                          <a:xfrm>
                            <a:off x="8890" y="0"/>
                            <a:ext cx="6109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0" name="Rectangle 44"/>
                        <wps:cNvSpPr>
                          <a:spLocks noChangeArrowheads="1"/>
                        </wps:cNvSpPr>
                        <wps:spPr bwMode="auto">
                          <a:xfrm>
                            <a:off x="8890" y="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45"/>
                        <wps:cNvSpPr>
                          <a:spLocks noChangeArrowheads="1"/>
                        </wps:cNvSpPr>
                        <wps:spPr bwMode="auto">
                          <a:xfrm>
                            <a:off x="483870" y="108585"/>
                            <a:ext cx="5160645"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46"/>
                        <wps:cNvSpPr>
                          <a:spLocks noChangeArrowheads="1"/>
                        </wps:cNvSpPr>
                        <wps:spPr bwMode="auto">
                          <a:xfrm>
                            <a:off x="1426210" y="220980"/>
                            <a:ext cx="306197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47"/>
                        <wps:cNvSpPr>
                          <a:spLocks noChangeArrowheads="1"/>
                        </wps:cNvSpPr>
                        <wps:spPr bwMode="auto">
                          <a:xfrm>
                            <a:off x="483870" y="352425"/>
                            <a:ext cx="5160645"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Line 48"/>
                        <wps:cNvCnPr>
                          <a:cxnSpLocks noChangeShapeType="1"/>
                        </wps:cNvCnPr>
                        <wps:spPr bwMode="auto">
                          <a:xfrm>
                            <a:off x="8890" y="1812290"/>
                            <a:ext cx="6109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5" name="Rectangle 49"/>
                        <wps:cNvSpPr>
                          <a:spLocks noChangeArrowheads="1"/>
                        </wps:cNvSpPr>
                        <wps:spPr bwMode="auto">
                          <a:xfrm>
                            <a:off x="8890" y="181229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Freeform 50"/>
                        <wps:cNvSpPr>
                          <a:spLocks noEditPoints="1"/>
                        </wps:cNvSpPr>
                        <wps:spPr bwMode="auto">
                          <a:xfrm>
                            <a:off x="117284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6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6"/>
                                </a:moveTo>
                                <a:lnTo>
                                  <a:pt x="14" y="853"/>
                                </a:lnTo>
                                <a:lnTo>
                                  <a:pt x="0" y="853"/>
                                </a:lnTo>
                                <a:lnTo>
                                  <a:pt x="0" y="796"/>
                                </a:lnTo>
                                <a:lnTo>
                                  <a:pt x="14" y="796"/>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7" name="Freeform 51"/>
                        <wps:cNvSpPr>
                          <a:spLocks noEditPoints="1"/>
                        </wps:cNvSpPr>
                        <wps:spPr bwMode="auto">
                          <a:xfrm>
                            <a:off x="1402715" y="356235"/>
                            <a:ext cx="27940" cy="1076960"/>
                          </a:xfrm>
                          <a:custGeom>
                            <a:avLst/>
                            <a:gdLst>
                              <a:gd name="T0" fmla="*/ 32 w 44"/>
                              <a:gd name="T1" fmla="*/ 0 h 1696"/>
                              <a:gd name="T2" fmla="*/ 33 w 44"/>
                              <a:gd name="T3" fmla="*/ 128 h 1696"/>
                              <a:gd name="T4" fmla="*/ 1 w 44"/>
                              <a:gd name="T5" fmla="*/ 128 h 1696"/>
                              <a:gd name="T6" fmla="*/ 0 w 44"/>
                              <a:gd name="T7" fmla="*/ 0 h 1696"/>
                              <a:gd name="T8" fmla="*/ 32 w 44"/>
                              <a:gd name="T9" fmla="*/ 0 h 1696"/>
                              <a:gd name="T10" fmla="*/ 33 w 44"/>
                              <a:gd name="T11" fmla="*/ 224 h 1696"/>
                              <a:gd name="T12" fmla="*/ 34 w 44"/>
                              <a:gd name="T13" fmla="*/ 352 h 1696"/>
                              <a:gd name="T14" fmla="*/ 2 w 44"/>
                              <a:gd name="T15" fmla="*/ 352 h 1696"/>
                              <a:gd name="T16" fmla="*/ 1 w 44"/>
                              <a:gd name="T17" fmla="*/ 224 h 1696"/>
                              <a:gd name="T18" fmla="*/ 33 w 44"/>
                              <a:gd name="T19" fmla="*/ 224 h 1696"/>
                              <a:gd name="T20" fmla="*/ 35 w 44"/>
                              <a:gd name="T21" fmla="*/ 448 h 1696"/>
                              <a:gd name="T22" fmla="*/ 36 w 44"/>
                              <a:gd name="T23" fmla="*/ 576 h 1696"/>
                              <a:gd name="T24" fmla="*/ 4 w 44"/>
                              <a:gd name="T25" fmla="*/ 576 h 1696"/>
                              <a:gd name="T26" fmla="*/ 3 w 44"/>
                              <a:gd name="T27" fmla="*/ 448 h 1696"/>
                              <a:gd name="T28" fmla="*/ 35 w 44"/>
                              <a:gd name="T29" fmla="*/ 448 h 1696"/>
                              <a:gd name="T30" fmla="*/ 37 w 44"/>
                              <a:gd name="T31" fmla="*/ 672 h 1696"/>
                              <a:gd name="T32" fmla="*/ 37 w 44"/>
                              <a:gd name="T33" fmla="*/ 800 h 1696"/>
                              <a:gd name="T34" fmla="*/ 5 w 44"/>
                              <a:gd name="T35" fmla="*/ 800 h 1696"/>
                              <a:gd name="T36" fmla="*/ 5 w 44"/>
                              <a:gd name="T37" fmla="*/ 672 h 1696"/>
                              <a:gd name="T38" fmla="*/ 37 w 44"/>
                              <a:gd name="T39" fmla="*/ 672 h 1696"/>
                              <a:gd name="T40" fmla="*/ 38 w 44"/>
                              <a:gd name="T41" fmla="*/ 896 h 1696"/>
                              <a:gd name="T42" fmla="*/ 39 w 44"/>
                              <a:gd name="T43" fmla="*/ 1024 h 1696"/>
                              <a:gd name="T44" fmla="*/ 7 w 44"/>
                              <a:gd name="T45" fmla="*/ 1024 h 1696"/>
                              <a:gd name="T46" fmla="*/ 6 w 44"/>
                              <a:gd name="T47" fmla="*/ 896 h 1696"/>
                              <a:gd name="T48" fmla="*/ 38 w 44"/>
                              <a:gd name="T49" fmla="*/ 896 h 1696"/>
                              <a:gd name="T50" fmla="*/ 40 w 44"/>
                              <a:gd name="T51" fmla="*/ 1120 h 1696"/>
                              <a:gd name="T52" fmla="*/ 41 w 44"/>
                              <a:gd name="T53" fmla="*/ 1248 h 1696"/>
                              <a:gd name="T54" fmla="*/ 9 w 44"/>
                              <a:gd name="T55" fmla="*/ 1248 h 1696"/>
                              <a:gd name="T56" fmla="*/ 8 w 44"/>
                              <a:gd name="T57" fmla="*/ 1120 h 1696"/>
                              <a:gd name="T58" fmla="*/ 40 w 44"/>
                              <a:gd name="T59" fmla="*/ 1120 h 1696"/>
                              <a:gd name="T60" fmla="*/ 41 w 44"/>
                              <a:gd name="T61" fmla="*/ 1344 h 1696"/>
                              <a:gd name="T62" fmla="*/ 42 w 44"/>
                              <a:gd name="T63" fmla="*/ 1472 h 1696"/>
                              <a:gd name="T64" fmla="*/ 10 w 44"/>
                              <a:gd name="T65" fmla="*/ 1472 h 1696"/>
                              <a:gd name="T66" fmla="*/ 9 w 44"/>
                              <a:gd name="T67" fmla="*/ 1344 h 1696"/>
                              <a:gd name="T68" fmla="*/ 41 w 44"/>
                              <a:gd name="T69" fmla="*/ 1344 h 1696"/>
                              <a:gd name="T70" fmla="*/ 43 w 44"/>
                              <a:gd name="T71" fmla="*/ 1568 h 1696"/>
                              <a:gd name="T72" fmla="*/ 44 w 44"/>
                              <a:gd name="T73" fmla="*/ 1696 h 1696"/>
                              <a:gd name="T74" fmla="*/ 12 w 44"/>
                              <a:gd name="T75" fmla="*/ 1696 h 1696"/>
                              <a:gd name="T76" fmla="*/ 11 w 44"/>
                              <a:gd name="T77" fmla="*/ 1568 h 1696"/>
                              <a:gd name="T78" fmla="*/ 43 w 44"/>
                              <a:gd name="T79" fmla="*/ 1568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4" h="1696">
                                <a:moveTo>
                                  <a:pt x="32" y="0"/>
                                </a:moveTo>
                                <a:lnTo>
                                  <a:pt x="33" y="128"/>
                                </a:lnTo>
                                <a:lnTo>
                                  <a:pt x="1" y="128"/>
                                </a:lnTo>
                                <a:lnTo>
                                  <a:pt x="0" y="0"/>
                                </a:lnTo>
                                <a:lnTo>
                                  <a:pt x="32" y="0"/>
                                </a:lnTo>
                                <a:close/>
                                <a:moveTo>
                                  <a:pt x="33" y="224"/>
                                </a:moveTo>
                                <a:lnTo>
                                  <a:pt x="34" y="352"/>
                                </a:lnTo>
                                <a:lnTo>
                                  <a:pt x="2" y="352"/>
                                </a:lnTo>
                                <a:lnTo>
                                  <a:pt x="1" y="224"/>
                                </a:lnTo>
                                <a:lnTo>
                                  <a:pt x="33" y="224"/>
                                </a:lnTo>
                                <a:close/>
                                <a:moveTo>
                                  <a:pt x="35" y="448"/>
                                </a:moveTo>
                                <a:lnTo>
                                  <a:pt x="36" y="576"/>
                                </a:lnTo>
                                <a:lnTo>
                                  <a:pt x="4" y="576"/>
                                </a:lnTo>
                                <a:lnTo>
                                  <a:pt x="3" y="448"/>
                                </a:lnTo>
                                <a:lnTo>
                                  <a:pt x="35" y="448"/>
                                </a:lnTo>
                                <a:close/>
                                <a:moveTo>
                                  <a:pt x="37" y="672"/>
                                </a:moveTo>
                                <a:lnTo>
                                  <a:pt x="37" y="800"/>
                                </a:lnTo>
                                <a:lnTo>
                                  <a:pt x="5" y="800"/>
                                </a:lnTo>
                                <a:lnTo>
                                  <a:pt x="5" y="672"/>
                                </a:lnTo>
                                <a:lnTo>
                                  <a:pt x="37" y="672"/>
                                </a:lnTo>
                                <a:close/>
                                <a:moveTo>
                                  <a:pt x="38" y="896"/>
                                </a:moveTo>
                                <a:lnTo>
                                  <a:pt x="39" y="1024"/>
                                </a:lnTo>
                                <a:lnTo>
                                  <a:pt x="7" y="1024"/>
                                </a:lnTo>
                                <a:lnTo>
                                  <a:pt x="6" y="896"/>
                                </a:lnTo>
                                <a:lnTo>
                                  <a:pt x="38" y="896"/>
                                </a:lnTo>
                                <a:close/>
                                <a:moveTo>
                                  <a:pt x="40" y="1120"/>
                                </a:moveTo>
                                <a:lnTo>
                                  <a:pt x="41" y="1248"/>
                                </a:lnTo>
                                <a:lnTo>
                                  <a:pt x="9" y="1248"/>
                                </a:lnTo>
                                <a:lnTo>
                                  <a:pt x="8" y="1120"/>
                                </a:lnTo>
                                <a:lnTo>
                                  <a:pt x="40" y="1120"/>
                                </a:lnTo>
                                <a:close/>
                                <a:moveTo>
                                  <a:pt x="41" y="1344"/>
                                </a:moveTo>
                                <a:lnTo>
                                  <a:pt x="42" y="1472"/>
                                </a:lnTo>
                                <a:lnTo>
                                  <a:pt x="10" y="1472"/>
                                </a:lnTo>
                                <a:lnTo>
                                  <a:pt x="9" y="1344"/>
                                </a:lnTo>
                                <a:lnTo>
                                  <a:pt x="41" y="1344"/>
                                </a:lnTo>
                                <a:close/>
                                <a:moveTo>
                                  <a:pt x="43" y="1568"/>
                                </a:moveTo>
                                <a:lnTo>
                                  <a:pt x="44" y="1696"/>
                                </a:lnTo>
                                <a:lnTo>
                                  <a:pt x="12" y="1696"/>
                                </a:lnTo>
                                <a:lnTo>
                                  <a:pt x="11" y="1568"/>
                                </a:lnTo>
                                <a:lnTo>
                                  <a:pt x="43" y="1568"/>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298" name="Freeform 52"/>
                        <wps:cNvSpPr>
                          <a:spLocks noEditPoints="1"/>
                        </wps:cNvSpPr>
                        <wps:spPr bwMode="auto">
                          <a:xfrm>
                            <a:off x="1874520" y="664845"/>
                            <a:ext cx="778510" cy="54610"/>
                          </a:xfrm>
                          <a:custGeom>
                            <a:avLst/>
                            <a:gdLst>
                              <a:gd name="T0" fmla="*/ 1226 w 1226"/>
                              <a:gd name="T1" fmla="*/ 50 h 86"/>
                              <a:gd name="T2" fmla="*/ 71 w 1226"/>
                              <a:gd name="T3" fmla="*/ 50 h 86"/>
                              <a:gd name="T4" fmla="*/ 71 w 1226"/>
                              <a:gd name="T5" fmla="*/ 36 h 86"/>
                              <a:gd name="T6" fmla="*/ 1226 w 1226"/>
                              <a:gd name="T7" fmla="*/ 36 h 86"/>
                              <a:gd name="T8" fmla="*/ 1226 w 1226"/>
                              <a:gd name="T9" fmla="*/ 50 h 86"/>
                              <a:gd name="T10" fmla="*/ 86 w 1226"/>
                              <a:gd name="T11" fmla="*/ 86 h 86"/>
                              <a:gd name="T12" fmla="*/ 0 w 1226"/>
                              <a:gd name="T13" fmla="*/ 43 h 86"/>
                              <a:gd name="T14" fmla="*/ 86 w 1226"/>
                              <a:gd name="T15" fmla="*/ 0 h 86"/>
                              <a:gd name="T16" fmla="*/ 86 w 1226"/>
                              <a:gd name="T17"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6" h="86">
                                <a:moveTo>
                                  <a:pt x="1226" y="50"/>
                                </a:moveTo>
                                <a:lnTo>
                                  <a:pt x="71" y="50"/>
                                </a:lnTo>
                                <a:lnTo>
                                  <a:pt x="71" y="36"/>
                                </a:lnTo>
                                <a:lnTo>
                                  <a:pt x="1226" y="36"/>
                                </a:lnTo>
                                <a:lnTo>
                                  <a:pt x="1226" y="50"/>
                                </a:lnTo>
                                <a:close/>
                                <a:moveTo>
                                  <a:pt x="86" y="86"/>
                                </a:moveTo>
                                <a:lnTo>
                                  <a:pt x="0" y="43"/>
                                </a:lnTo>
                                <a:lnTo>
                                  <a:pt x="86" y="0"/>
                                </a:lnTo>
                                <a:lnTo>
                                  <a:pt x="86" y="86"/>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9" name="Freeform 53"/>
                        <wps:cNvSpPr>
                          <a:spLocks noEditPoints="1"/>
                        </wps:cNvSpPr>
                        <wps:spPr bwMode="auto">
                          <a:xfrm>
                            <a:off x="162877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6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6"/>
                                </a:moveTo>
                                <a:lnTo>
                                  <a:pt x="14" y="853"/>
                                </a:lnTo>
                                <a:lnTo>
                                  <a:pt x="0" y="853"/>
                                </a:lnTo>
                                <a:lnTo>
                                  <a:pt x="0" y="796"/>
                                </a:lnTo>
                                <a:lnTo>
                                  <a:pt x="14" y="796"/>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0" name="Freeform 54"/>
                        <wps:cNvSpPr>
                          <a:spLocks noEditPoints="1"/>
                        </wps:cNvSpPr>
                        <wps:spPr bwMode="auto">
                          <a:xfrm>
                            <a:off x="4234815" y="356235"/>
                            <a:ext cx="8890" cy="984250"/>
                          </a:xfrm>
                          <a:custGeom>
                            <a:avLst/>
                            <a:gdLst>
                              <a:gd name="T0" fmla="*/ 14 w 14"/>
                              <a:gd name="T1" fmla="*/ 57 h 1550"/>
                              <a:gd name="T2" fmla="*/ 0 w 14"/>
                              <a:gd name="T3" fmla="*/ 0 h 1550"/>
                              <a:gd name="T4" fmla="*/ 14 w 14"/>
                              <a:gd name="T5" fmla="*/ 99 h 1550"/>
                              <a:gd name="T6" fmla="*/ 0 w 14"/>
                              <a:gd name="T7" fmla="*/ 156 h 1550"/>
                              <a:gd name="T8" fmla="*/ 14 w 14"/>
                              <a:gd name="T9" fmla="*/ 99 h 1550"/>
                              <a:gd name="T10" fmla="*/ 14 w 14"/>
                              <a:gd name="T11" fmla="*/ 256 h 1550"/>
                              <a:gd name="T12" fmla="*/ 0 w 14"/>
                              <a:gd name="T13" fmla="*/ 199 h 1550"/>
                              <a:gd name="T14" fmla="*/ 14 w 14"/>
                              <a:gd name="T15" fmla="*/ 299 h 1550"/>
                              <a:gd name="T16" fmla="*/ 0 w 14"/>
                              <a:gd name="T17" fmla="*/ 356 h 1550"/>
                              <a:gd name="T18" fmla="*/ 14 w 14"/>
                              <a:gd name="T19" fmla="*/ 299 h 1550"/>
                              <a:gd name="T20" fmla="*/ 14 w 14"/>
                              <a:gd name="T21" fmla="*/ 455 h 1550"/>
                              <a:gd name="T22" fmla="*/ 0 w 14"/>
                              <a:gd name="T23" fmla="*/ 398 h 1550"/>
                              <a:gd name="T24" fmla="*/ 14 w 14"/>
                              <a:gd name="T25" fmla="*/ 498 h 1550"/>
                              <a:gd name="T26" fmla="*/ 0 w 14"/>
                              <a:gd name="T27" fmla="*/ 555 h 1550"/>
                              <a:gd name="T28" fmla="*/ 14 w 14"/>
                              <a:gd name="T29" fmla="*/ 498 h 1550"/>
                              <a:gd name="T30" fmla="*/ 14 w 14"/>
                              <a:gd name="T31" fmla="*/ 654 h 1550"/>
                              <a:gd name="T32" fmla="*/ 0 w 14"/>
                              <a:gd name="T33" fmla="*/ 597 h 1550"/>
                              <a:gd name="T34" fmla="*/ 14 w 14"/>
                              <a:gd name="T35" fmla="*/ 697 h 1550"/>
                              <a:gd name="T36" fmla="*/ 0 w 14"/>
                              <a:gd name="T37" fmla="*/ 754 h 1550"/>
                              <a:gd name="T38" fmla="*/ 14 w 14"/>
                              <a:gd name="T39" fmla="*/ 697 h 1550"/>
                              <a:gd name="T40" fmla="*/ 14 w 14"/>
                              <a:gd name="T41" fmla="*/ 853 h 1550"/>
                              <a:gd name="T42" fmla="*/ 0 w 14"/>
                              <a:gd name="T43" fmla="*/ 797 h 1550"/>
                              <a:gd name="T44" fmla="*/ 14 w 14"/>
                              <a:gd name="T45" fmla="*/ 896 h 1550"/>
                              <a:gd name="T46" fmla="*/ 0 w 14"/>
                              <a:gd name="T47" fmla="*/ 953 h 1550"/>
                              <a:gd name="T48" fmla="*/ 14 w 14"/>
                              <a:gd name="T49" fmla="*/ 896 h 1550"/>
                              <a:gd name="T50" fmla="*/ 14 w 14"/>
                              <a:gd name="T51" fmla="*/ 1053 h 1550"/>
                              <a:gd name="T52" fmla="*/ 0 w 14"/>
                              <a:gd name="T53" fmla="*/ 996 h 1550"/>
                              <a:gd name="T54" fmla="*/ 14 w 14"/>
                              <a:gd name="T55" fmla="*/ 1095 h 1550"/>
                              <a:gd name="T56" fmla="*/ 0 w 14"/>
                              <a:gd name="T57" fmla="*/ 1152 h 1550"/>
                              <a:gd name="T58" fmla="*/ 14 w 14"/>
                              <a:gd name="T59" fmla="*/ 1095 h 1550"/>
                              <a:gd name="T60" fmla="*/ 14 w 14"/>
                              <a:gd name="T61" fmla="*/ 1252 h 1550"/>
                              <a:gd name="T62" fmla="*/ 0 w 14"/>
                              <a:gd name="T63" fmla="*/ 1195 h 1550"/>
                              <a:gd name="T64" fmla="*/ 14 w 14"/>
                              <a:gd name="T65" fmla="*/ 1294 h 1550"/>
                              <a:gd name="T66" fmla="*/ 0 w 14"/>
                              <a:gd name="T67" fmla="*/ 1351 h 1550"/>
                              <a:gd name="T68" fmla="*/ 14 w 14"/>
                              <a:gd name="T69" fmla="*/ 1294 h 1550"/>
                              <a:gd name="T70" fmla="*/ 14 w 14"/>
                              <a:gd name="T71" fmla="*/ 1451 h 1550"/>
                              <a:gd name="T72" fmla="*/ 0 w 14"/>
                              <a:gd name="T73" fmla="*/ 1394 h 1550"/>
                              <a:gd name="T74" fmla="*/ 14 w 14"/>
                              <a:gd name="T75" fmla="*/ 1494 h 1550"/>
                              <a:gd name="T76" fmla="*/ 0 w 14"/>
                              <a:gd name="T77" fmla="*/ 1550 h 1550"/>
                              <a:gd name="T78" fmla="*/ 14 w 14"/>
                              <a:gd name="T79" fmla="*/ 1494 h 1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0">
                                <a:moveTo>
                                  <a:pt x="14" y="0"/>
                                </a:moveTo>
                                <a:lnTo>
                                  <a:pt x="14" y="57"/>
                                </a:lnTo>
                                <a:lnTo>
                                  <a:pt x="0" y="57"/>
                                </a:lnTo>
                                <a:lnTo>
                                  <a:pt x="0" y="0"/>
                                </a:lnTo>
                                <a:lnTo>
                                  <a:pt x="14" y="0"/>
                                </a:lnTo>
                                <a:close/>
                                <a:moveTo>
                                  <a:pt x="14" y="99"/>
                                </a:moveTo>
                                <a:lnTo>
                                  <a:pt x="14" y="156"/>
                                </a:lnTo>
                                <a:lnTo>
                                  <a:pt x="0" y="156"/>
                                </a:lnTo>
                                <a:lnTo>
                                  <a:pt x="0" y="99"/>
                                </a:lnTo>
                                <a:lnTo>
                                  <a:pt x="14" y="99"/>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7"/>
                                </a:moveTo>
                                <a:lnTo>
                                  <a:pt x="14" y="853"/>
                                </a:lnTo>
                                <a:lnTo>
                                  <a:pt x="0" y="853"/>
                                </a:lnTo>
                                <a:lnTo>
                                  <a:pt x="0" y="797"/>
                                </a:lnTo>
                                <a:lnTo>
                                  <a:pt x="14" y="797"/>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4"/>
                                </a:moveTo>
                                <a:lnTo>
                                  <a:pt x="14" y="1351"/>
                                </a:lnTo>
                                <a:lnTo>
                                  <a:pt x="0" y="1351"/>
                                </a:lnTo>
                                <a:lnTo>
                                  <a:pt x="0" y="1294"/>
                                </a:lnTo>
                                <a:lnTo>
                                  <a:pt x="14" y="1294"/>
                                </a:lnTo>
                                <a:close/>
                                <a:moveTo>
                                  <a:pt x="14" y="1394"/>
                                </a:moveTo>
                                <a:lnTo>
                                  <a:pt x="14" y="1451"/>
                                </a:lnTo>
                                <a:lnTo>
                                  <a:pt x="0" y="1451"/>
                                </a:lnTo>
                                <a:lnTo>
                                  <a:pt x="0" y="1394"/>
                                </a:lnTo>
                                <a:lnTo>
                                  <a:pt x="14" y="1394"/>
                                </a:lnTo>
                                <a:close/>
                                <a:moveTo>
                                  <a:pt x="14" y="1494"/>
                                </a:moveTo>
                                <a:lnTo>
                                  <a:pt x="14" y="1550"/>
                                </a:lnTo>
                                <a:lnTo>
                                  <a:pt x="0" y="1550"/>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1" name="Freeform 55"/>
                        <wps:cNvSpPr>
                          <a:spLocks noEditPoints="1"/>
                        </wps:cNvSpPr>
                        <wps:spPr bwMode="auto">
                          <a:xfrm>
                            <a:off x="4464685" y="356235"/>
                            <a:ext cx="20320" cy="1076960"/>
                          </a:xfrm>
                          <a:custGeom>
                            <a:avLst/>
                            <a:gdLst>
                              <a:gd name="T0" fmla="*/ 32 w 32"/>
                              <a:gd name="T1" fmla="*/ 0 h 1696"/>
                              <a:gd name="T2" fmla="*/ 32 w 32"/>
                              <a:gd name="T3" fmla="*/ 128 h 1696"/>
                              <a:gd name="T4" fmla="*/ 0 w 32"/>
                              <a:gd name="T5" fmla="*/ 128 h 1696"/>
                              <a:gd name="T6" fmla="*/ 0 w 32"/>
                              <a:gd name="T7" fmla="*/ 0 h 1696"/>
                              <a:gd name="T8" fmla="*/ 32 w 32"/>
                              <a:gd name="T9" fmla="*/ 0 h 1696"/>
                              <a:gd name="T10" fmla="*/ 32 w 32"/>
                              <a:gd name="T11" fmla="*/ 224 h 1696"/>
                              <a:gd name="T12" fmla="*/ 32 w 32"/>
                              <a:gd name="T13" fmla="*/ 352 h 1696"/>
                              <a:gd name="T14" fmla="*/ 0 w 32"/>
                              <a:gd name="T15" fmla="*/ 352 h 1696"/>
                              <a:gd name="T16" fmla="*/ 0 w 32"/>
                              <a:gd name="T17" fmla="*/ 224 h 1696"/>
                              <a:gd name="T18" fmla="*/ 32 w 32"/>
                              <a:gd name="T19" fmla="*/ 224 h 1696"/>
                              <a:gd name="T20" fmla="*/ 32 w 32"/>
                              <a:gd name="T21" fmla="*/ 448 h 1696"/>
                              <a:gd name="T22" fmla="*/ 32 w 32"/>
                              <a:gd name="T23" fmla="*/ 576 h 1696"/>
                              <a:gd name="T24" fmla="*/ 0 w 32"/>
                              <a:gd name="T25" fmla="*/ 576 h 1696"/>
                              <a:gd name="T26" fmla="*/ 0 w 32"/>
                              <a:gd name="T27" fmla="*/ 448 h 1696"/>
                              <a:gd name="T28" fmla="*/ 32 w 32"/>
                              <a:gd name="T29" fmla="*/ 448 h 1696"/>
                              <a:gd name="T30" fmla="*/ 32 w 32"/>
                              <a:gd name="T31" fmla="*/ 672 h 1696"/>
                              <a:gd name="T32" fmla="*/ 32 w 32"/>
                              <a:gd name="T33" fmla="*/ 800 h 1696"/>
                              <a:gd name="T34" fmla="*/ 0 w 32"/>
                              <a:gd name="T35" fmla="*/ 800 h 1696"/>
                              <a:gd name="T36" fmla="*/ 0 w 32"/>
                              <a:gd name="T37" fmla="*/ 672 h 1696"/>
                              <a:gd name="T38" fmla="*/ 32 w 32"/>
                              <a:gd name="T39" fmla="*/ 672 h 1696"/>
                              <a:gd name="T40" fmla="*/ 32 w 32"/>
                              <a:gd name="T41" fmla="*/ 896 h 1696"/>
                              <a:gd name="T42" fmla="*/ 32 w 32"/>
                              <a:gd name="T43" fmla="*/ 1024 h 1696"/>
                              <a:gd name="T44" fmla="*/ 0 w 32"/>
                              <a:gd name="T45" fmla="*/ 1024 h 1696"/>
                              <a:gd name="T46" fmla="*/ 0 w 32"/>
                              <a:gd name="T47" fmla="*/ 896 h 1696"/>
                              <a:gd name="T48" fmla="*/ 32 w 32"/>
                              <a:gd name="T49" fmla="*/ 896 h 1696"/>
                              <a:gd name="T50" fmla="*/ 32 w 32"/>
                              <a:gd name="T51" fmla="*/ 1120 h 1696"/>
                              <a:gd name="T52" fmla="*/ 32 w 32"/>
                              <a:gd name="T53" fmla="*/ 1248 h 1696"/>
                              <a:gd name="T54" fmla="*/ 0 w 32"/>
                              <a:gd name="T55" fmla="*/ 1248 h 1696"/>
                              <a:gd name="T56" fmla="*/ 0 w 32"/>
                              <a:gd name="T57" fmla="*/ 1120 h 1696"/>
                              <a:gd name="T58" fmla="*/ 32 w 32"/>
                              <a:gd name="T59" fmla="*/ 1120 h 1696"/>
                              <a:gd name="T60" fmla="*/ 32 w 32"/>
                              <a:gd name="T61" fmla="*/ 1344 h 1696"/>
                              <a:gd name="T62" fmla="*/ 32 w 32"/>
                              <a:gd name="T63" fmla="*/ 1472 h 1696"/>
                              <a:gd name="T64" fmla="*/ 0 w 32"/>
                              <a:gd name="T65" fmla="*/ 1472 h 1696"/>
                              <a:gd name="T66" fmla="*/ 0 w 32"/>
                              <a:gd name="T67" fmla="*/ 1344 h 1696"/>
                              <a:gd name="T68" fmla="*/ 32 w 32"/>
                              <a:gd name="T69" fmla="*/ 1344 h 1696"/>
                              <a:gd name="T70" fmla="*/ 32 w 32"/>
                              <a:gd name="T71" fmla="*/ 1568 h 1696"/>
                              <a:gd name="T72" fmla="*/ 32 w 32"/>
                              <a:gd name="T73" fmla="*/ 1696 h 1696"/>
                              <a:gd name="T74" fmla="*/ 0 w 32"/>
                              <a:gd name="T75" fmla="*/ 1696 h 1696"/>
                              <a:gd name="T76" fmla="*/ 0 w 32"/>
                              <a:gd name="T77" fmla="*/ 1568 h 1696"/>
                              <a:gd name="T78" fmla="*/ 32 w 32"/>
                              <a:gd name="T79" fmla="*/ 1568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2" h="1696">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6"/>
                                </a:lnTo>
                                <a:lnTo>
                                  <a:pt x="0" y="576"/>
                                </a:lnTo>
                                <a:lnTo>
                                  <a:pt x="0" y="448"/>
                                </a:lnTo>
                                <a:lnTo>
                                  <a:pt x="32" y="448"/>
                                </a:lnTo>
                                <a:close/>
                                <a:moveTo>
                                  <a:pt x="32" y="672"/>
                                </a:moveTo>
                                <a:lnTo>
                                  <a:pt x="32" y="800"/>
                                </a:lnTo>
                                <a:lnTo>
                                  <a:pt x="0" y="800"/>
                                </a:lnTo>
                                <a:lnTo>
                                  <a:pt x="0" y="672"/>
                                </a:lnTo>
                                <a:lnTo>
                                  <a:pt x="32" y="672"/>
                                </a:lnTo>
                                <a:close/>
                                <a:moveTo>
                                  <a:pt x="32" y="896"/>
                                </a:moveTo>
                                <a:lnTo>
                                  <a:pt x="32" y="1024"/>
                                </a:lnTo>
                                <a:lnTo>
                                  <a:pt x="0" y="1024"/>
                                </a:lnTo>
                                <a:lnTo>
                                  <a:pt x="0" y="896"/>
                                </a:lnTo>
                                <a:lnTo>
                                  <a:pt x="32" y="896"/>
                                </a:lnTo>
                                <a:close/>
                                <a:moveTo>
                                  <a:pt x="32" y="1120"/>
                                </a:moveTo>
                                <a:lnTo>
                                  <a:pt x="32" y="1248"/>
                                </a:lnTo>
                                <a:lnTo>
                                  <a:pt x="0" y="1248"/>
                                </a:lnTo>
                                <a:lnTo>
                                  <a:pt x="0" y="1120"/>
                                </a:lnTo>
                                <a:lnTo>
                                  <a:pt x="32" y="1120"/>
                                </a:lnTo>
                                <a:close/>
                                <a:moveTo>
                                  <a:pt x="32" y="1344"/>
                                </a:moveTo>
                                <a:lnTo>
                                  <a:pt x="32" y="1472"/>
                                </a:lnTo>
                                <a:lnTo>
                                  <a:pt x="0" y="1472"/>
                                </a:lnTo>
                                <a:lnTo>
                                  <a:pt x="0" y="1344"/>
                                </a:lnTo>
                                <a:lnTo>
                                  <a:pt x="32" y="1344"/>
                                </a:lnTo>
                                <a:close/>
                                <a:moveTo>
                                  <a:pt x="32" y="1568"/>
                                </a:moveTo>
                                <a:lnTo>
                                  <a:pt x="32" y="1696"/>
                                </a:lnTo>
                                <a:lnTo>
                                  <a:pt x="0" y="1696"/>
                                </a:lnTo>
                                <a:lnTo>
                                  <a:pt x="0" y="1568"/>
                                </a:lnTo>
                                <a:lnTo>
                                  <a:pt x="32" y="1568"/>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02" name="Freeform 56"/>
                        <wps:cNvSpPr>
                          <a:spLocks noEditPoints="1"/>
                        </wps:cNvSpPr>
                        <wps:spPr bwMode="auto">
                          <a:xfrm>
                            <a:off x="3282950" y="650875"/>
                            <a:ext cx="956310" cy="53975"/>
                          </a:xfrm>
                          <a:custGeom>
                            <a:avLst/>
                            <a:gdLst>
                              <a:gd name="T0" fmla="*/ 1435 w 1506"/>
                              <a:gd name="T1" fmla="*/ 50 h 85"/>
                              <a:gd name="T2" fmla="*/ 0 w 1506"/>
                              <a:gd name="T3" fmla="*/ 50 h 85"/>
                              <a:gd name="T4" fmla="*/ 0 w 1506"/>
                              <a:gd name="T5" fmla="*/ 36 h 85"/>
                              <a:gd name="T6" fmla="*/ 1435 w 1506"/>
                              <a:gd name="T7" fmla="*/ 36 h 85"/>
                              <a:gd name="T8" fmla="*/ 1435 w 1506"/>
                              <a:gd name="T9" fmla="*/ 50 h 85"/>
                              <a:gd name="T10" fmla="*/ 1421 w 1506"/>
                              <a:gd name="T11" fmla="*/ 0 h 85"/>
                              <a:gd name="T12" fmla="*/ 1506 w 1506"/>
                              <a:gd name="T13" fmla="*/ 43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6"/>
                                </a:lnTo>
                                <a:lnTo>
                                  <a:pt x="1435" y="36"/>
                                </a:lnTo>
                                <a:lnTo>
                                  <a:pt x="1435" y="50"/>
                                </a:lnTo>
                                <a:close/>
                                <a:moveTo>
                                  <a:pt x="1421" y="0"/>
                                </a:moveTo>
                                <a:lnTo>
                                  <a:pt x="1506" y="43"/>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3" name="Freeform 57"/>
                        <wps:cNvSpPr>
                          <a:spLocks noEditPoints="1"/>
                        </wps:cNvSpPr>
                        <wps:spPr bwMode="auto">
                          <a:xfrm>
                            <a:off x="4699635" y="356235"/>
                            <a:ext cx="8890" cy="984885"/>
                          </a:xfrm>
                          <a:custGeom>
                            <a:avLst/>
                            <a:gdLst>
                              <a:gd name="T0" fmla="*/ 14 w 14"/>
                              <a:gd name="T1" fmla="*/ 57 h 1551"/>
                              <a:gd name="T2" fmla="*/ 0 w 14"/>
                              <a:gd name="T3" fmla="*/ 0 h 1551"/>
                              <a:gd name="T4" fmla="*/ 14 w 14"/>
                              <a:gd name="T5" fmla="*/ 100 h 1551"/>
                              <a:gd name="T6" fmla="*/ 0 w 14"/>
                              <a:gd name="T7" fmla="*/ 156 h 1551"/>
                              <a:gd name="T8" fmla="*/ 14 w 14"/>
                              <a:gd name="T9" fmla="*/ 100 h 1551"/>
                              <a:gd name="T10" fmla="*/ 14 w 14"/>
                              <a:gd name="T11" fmla="*/ 256 h 1551"/>
                              <a:gd name="T12" fmla="*/ 0 w 14"/>
                              <a:gd name="T13" fmla="*/ 199 h 1551"/>
                              <a:gd name="T14" fmla="*/ 14 w 14"/>
                              <a:gd name="T15" fmla="*/ 299 h 1551"/>
                              <a:gd name="T16" fmla="*/ 0 w 14"/>
                              <a:gd name="T17" fmla="*/ 356 h 1551"/>
                              <a:gd name="T18" fmla="*/ 14 w 14"/>
                              <a:gd name="T19" fmla="*/ 299 h 1551"/>
                              <a:gd name="T20" fmla="*/ 14 w 14"/>
                              <a:gd name="T21" fmla="*/ 455 h 1551"/>
                              <a:gd name="T22" fmla="*/ 0 w 14"/>
                              <a:gd name="T23" fmla="*/ 398 h 1551"/>
                              <a:gd name="T24" fmla="*/ 14 w 14"/>
                              <a:gd name="T25" fmla="*/ 498 h 1551"/>
                              <a:gd name="T26" fmla="*/ 0 w 14"/>
                              <a:gd name="T27" fmla="*/ 555 h 1551"/>
                              <a:gd name="T28" fmla="*/ 14 w 14"/>
                              <a:gd name="T29" fmla="*/ 498 h 1551"/>
                              <a:gd name="T30" fmla="*/ 14 w 14"/>
                              <a:gd name="T31" fmla="*/ 654 h 1551"/>
                              <a:gd name="T32" fmla="*/ 0 w 14"/>
                              <a:gd name="T33" fmla="*/ 597 h 1551"/>
                              <a:gd name="T34" fmla="*/ 14 w 14"/>
                              <a:gd name="T35" fmla="*/ 697 h 1551"/>
                              <a:gd name="T36" fmla="*/ 0 w 14"/>
                              <a:gd name="T37" fmla="*/ 754 h 1551"/>
                              <a:gd name="T38" fmla="*/ 14 w 14"/>
                              <a:gd name="T39" fmla="*/ 697 h 1551"/>
                              <a:gd name="T40" fmla="*/ 14 w 14"/>
                              <a:gd name="T41" fmla="*/ 853 h 1551"/>
                              <a:gd name="T42" fmla="*/ 0 w 14"/>
                              <a:gd name="T43" fmla="*/ 797 h 1551"/>
                              <a:gd name="T44" fmla="*/ 14 w 14"/>
                              <a:gd name="T45" fmla="*/ 896 h 1551"/>
                              <a:gd name="T46" fmla="*/ 0 w 14"/>
                              <a:gd name="T47" fmla="*/ 953 h 1551"/>
                              <a:gd name="T48" fmla="*/ 14 w 14"/>
                              <a:gd name="T49" fmla="*/ 896 h 1551"/>
                              <a:gd name="T50" fmla="*/ 14 w 14"/>
                              <a:gd name="T51" fmla="*/ 1053 h 1551"/>
                              <a:gd name="T52" fmla="*/ 0 w 14"/>
                              <a:gd name="T53" fmla="*/ 996 h 1551"/>
                              <a:gd name="T54" fmla="*/ 14 w 14"/>
                              <a:gd name="T55" fmla="*/ 1095 h 1551"/>
                              <a:gd name="T56" fmla="*/ 0 w 14"/>
                              <a:gd name="T57" fmla="*/ 1152 h 1551"/>
                              <a:gd name="T58" fmla="*/ 14 w 14"/>
                              <a:gd name="T59" fmla="*/ 1095 h 1551"/>
                              <a:gd name="T60" fmla="*/ 14 w 14"/>
                              <a:gd name="T61" fmla="*/ 1252 h 1551"/>
                              <a:gd name="T62" fmla="*/ 0 w 14"/>
                              <a:gd name="T63" fmla="*/ 1195 h 1551"/>
                              <a:gd name="T64" fmla="*/ 14 w 14"/>
                              <a:gd name="T65" fmla="*/ 1295 h 1551"/>
                              <a:gd name="T66" fmla="*/ 0 w 14"/>
                              <a:gd name="T67" fmla="*/ 1351 h 1551"/>
                              <a:gd name="T68" fmla="*/ 14 w 14"/>
                              <a:gd name="T69" fmla="*/ 1295 h 1551"/>
                              <a:gd name="T70" fmla="*/ 14 w 14"/>
                              <a:gd name="T71" fmla="*/ 1451 h 1551"/>
                              <a:gd name="T72" fmla="*/ 0 w 14"/>
                              <a:gd name="T73" fmla="*/ 1394 h 1551"/>
                              <a:gd name="T74" fmla="*/ 14 w 14"/>
                              <a:gd name="T75" fmla="*/ 1494 h 1551"/>
                              <a:gd name="T76" fmla="*/ 0 w 14"/>
                              <a:gd name="T77" fmla="*/ 1551 h 1551"/>
                              <a:gd name="T78" fmla="*/ 14 w 14"/>
                              <a:gd name="T79" fmla="*/ 1494 h 1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4" h="1551">
                                <a:moveTo>
                                  <a:pt x="14" y="0"/>
                                </a:moveTo>
                                <a:lnTo>
                                  <a:pt x="14" y="57"/>
                                </a:lnTo>
                                <a:lnTo>
                                  <a:pt x="0" y="57"/>
                                </a:lnTo>
                                <a:lnTo>
                                  <a:pt x="0" y="0"/>
                                </a:lnTo>
                                <a:lnTo>
                                  <a:pt x="14" y="0"/>
                                </a:lnTo>
                                <a:close/>
                                <a:moveTo>
                                  <a:pt x="14" y="100"/>
                                </a:moveTo>
                                <a:lnTo>
                                  <a:pt x="14" y="156"/>
                                </a:lnTo>
                                <a:lnTo>
                                  <a:pt x="0" y="156"/>
                                </a:lnTo>
                                <a:lnTo>
                                  <a:pt x="0" y="100"/>
                                </a:lnTo>
                                <a:lnTo>
                                  <a:pt x="14" y="100"/>
                                </a:lnTo>
                                <a:close/>
                                <a:moveTo>
                                  <a:pt x="14" y="199"/>
                                </a:moveTo>
                                <a:lnTo>
                                  <a:pt x="14" y="256"/>
                                </a:lnTo>
                                <a:lnTo>
                                  <a:pt x="0" y="256"/>
                                </a:lnTo>
                                <a:lnTo>
                                  <a:pt x="0" y="199"/>
                                </a:lnTo>
                                <a:lnTo>
                                  <a:pt x="14" y="199"/>
                                </a:lnTo>
                                <a:close/>
                                <a:moveTo>
                                  <a:pt x="14" y="299"/>
                                </a:moveTo>
                                <a:lnTo>
                                  <a:pt x="14" y="356"/>
                                </a:lnTo>
                                <a:lnTo>
                                  <a:pt x="0" y="356"/>
                                </a:lnTo>
                                <a:lnTo>
                                  <a:pt x="0" y="299"/>
                                </a:lnTo>
                                <a:lnTo>
                                  <a:pt x="14" y="299"/>
                                </a:lnTo>
                                <a:close/>
                                <a:moveTo>
                                  <a:pt x="14" y="398"/>
                                </a:moveTo>
                                <a:lnTo>
                                  <a:pt x="14" y="455"/>
                                </a:lnTo>
                                <a:lnTo>
                                  <a:pt x="0" y="455"/>
                                </a:lnTo>
                                <a:lnTo>
                                  <a:pt x="0" y="398"/>
                                </a:lnTo>
                                <a:lnTo>
                                  <a:pt x="14" y="398"/>
                                </a:lnTo>
                                <a:close/>
                                <a:moveTo>
                                  <a:pt x="14" y="498"/>
                                </a:moveTo>
                                <a:lnTo>
                                  <a:pt x="14" y="555"/>
                                </a:lnTo>
                                <a:lnTo>
                                  <a:pt x="0" y="555"/>
                                </a:lnTo>
                                <a:lnTo>
                                  <a:pt x="0" y="498"/>
                                </a:lnTo>
                                <a:lnTo>
                                  <a:pt x="14" y="498"/>
                                </a:lnTo>
                                <a:close/>
                                <a:moveTo>
                                  <a:pt x="14" y="597"/>
                                </a:moveTo>
                                <a:lnTo>
                                  <a:pt x="14" y="654"/>
                                </a:lnTo>
                                <a:lnTo>
                                  <a:pt x="0" y="654"/>
                                </a:lnTo>
                                <a:lnTo>
                                  <a:pt x="0" y="597"/>
                                </a:lnTo>
                                <a:lnTo>
                                  <a:pt x="14" y="597"/>
                                </a:lnTo>
                                <a:close/>
                                <a:moveTo>
                                  <a:pt x="14" y="697"/>
                                </a:moveTo>
                                <a:lnTo>
                                  <a:pt x="14" y="754"/>
                                </a:lnTo>
                                <a:lnTo>
                                  <a:pt x="0" y="754"/>
                                </a:lnTo>
                                <a:lnTo>
                                  <a:pt x="0" y="697"/>
                                </a:lnTo>
                                <a:lnTo>
                                  <a:pt x="14" y="697"/>
                                </a:lnTo>
                                <a:close/>
                                <a:moveTo>
                                  <a:pt x="14" y="797"/>
                                </a:moveTo>
                                <a:lnTo>
                                  <a:pt x="14" y="853"/>
                                </a:lnTo>
                                <a:lnTo>
                                  <a:pt x="0" y="853"/>
                                </a:lnTo>
                                <a:lnTo>
                                  <a:pt x="0" y="797"/>
                                </a:lnTo>
                                <a:lnTo>
                                  <a:pt x="14" y="797"/>
                                </a:lnTo>
                                <a:close/>
                                <a:moveTo>
                                  <a:pt x="14" y="896"/>
                                </a:moveTo>
                                <a:lnTo>
                                  <a:pt x="14" y="953"/>
                                </a:lnTo>
                                <a:lnTo>
                                  <a:pt x="0" y="953"/>
                                </a:lnTo>
                                <a:lnTo>
                                  <a:pt x="0" y="896"/>
                                </a:lnTo>
                                <a:lnTo>
                                  <a:pt x="14" y="896"/>
                                </a:lnTo>
                                <a:close/>
                                <a:moveTo>
                                  <a:pt x="14" y="996"/>
                                </a:moveTo>
                                <a:lnTo>
                                  <a:pt x="14" y="1053"/>
                                </a:lnTo>
                                <a:lnTo>
                                  <a:pt x="0" y="1053"/>
                                </a:lnTo>
                                <a:lnTo>
                                  <a:pt x="0" y="996"/>
                                </a:lnTo>
                                <a:lnTo>
                                  <a:pt x="14" y="996"/>
                                </a:lnTo>
                                <a:close/>
                                <a:moveTo>
                                  <a:pt x="14" y="1095"/>
                                </a:moveTo>
                                <a:lnTo>
                                  <a:pt x="14" y="1152"/>
                                </a:lnTo>
                                <a:lnTo>
                                  <a:pt x="0" y="1152"/>
                                </a:lnTo>
                                <a:lnTo>
                                  <a:pt x="0" y="1095"/>
                                </a:lnTo>
                                <a:lnTo>
                                  <a:pt x="14" y="1095"/>
                                </a:lnTo>
                                <a:close/>
                                <a:moveTo>
                                  <a:pt x="14" y="1195"/>
                                </a:moveTo>
                                <a:lnTo>
                                  <a:pt x="14" y="1252"/>
                                </a:lnTo>
                                <a:lnTo>
                                  <a:pt x="0" y="1252"/>
                                </a:lnTo>
                                <a:lnTo>
                                  <a:pt x="0" y="1195"/>
                                </a:lnTo>
                                <a:lnTo>
                                  <a:pt x="14" y="1195"/>
                                </a:lnTo>
                                <a:close/>
                                <a:moveTo>
                                  <a:pt x="14" y="1295"/>
                                </a:moveTo>
                                <a:lnTo>
                                  <a:pt x="14" y="1351"/>
                                </a:lnTo>
                                <a:lnTo>
                                  <a:pt x="0" y="1351"/>
                                </a:lnTo>
                                <a:lnTo>
                                  <a:pt x="0" y="1295"/>
                                </a:lnTo>
                                <a:lnTo>
                                  <a:pt x="14" y="1295"/>
                                </a:lnTo>
                                <a:close/>
                                <a:moveTo>
                                  <a:pt x="14" y="1394"/>
                                </a:moveTo>
                                <a:lnTo>
                                  <a:pt x="14" y="1451"/>
                                </a:lnTo>
                                <a:lnTo>
                                  <a:pt x="0" y="1451"/>
                                </a:lnTo>
                                <a:lnTo>
                                  <a:pt x="0" y="1394"/>
                                </a:lnTo>
                                <a:lnTo>
                                  <a:pt x="14" y="1394"/>
                                </a:lnTo>
                                <a:close/>
                                <a:moveTo>
                                  <a:pt x="14" y="1494"/>
                                </a:moveTo>
                                <a:lnTo>
                                  <a:pt x="14" y="1551"/>
                                </a:lnTo>
                                <a:lnTo>
                                  <a:pt x="0" y="1551"/>
                                </a:lnTo>
                                <a:lnTo>
                                  <a:pt x="0" y="1494"/>
                                </a:lnTo>
                                <a:lnTo>
                                  <a:pt x="14" y="14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4" name="Freeform 58"/>
                        <wps:cNvSpPr>
                          <a:spLocks/>
                        </wps:cNvSpPr>
                        <wps:spPr bwMode="auto">
                          <a:xfrm>
                            <a:off x="299085" y="72390"/>
                            <a:ext cx="278765" cy="316230"/>
                          </a:xfrm>
                          <a:custGeom>
                            <a:avLst/>
                            <a:gdLst>
                              <a:gd name="T0" fmla="*/ 129 w 439"/>
                              <a:gd name="T1" fmla="*/ 0 h 498"/>
                              <a:gd name="T2" fmla="*/ 0 w 439"/>
                              <a:gd name="T3" fmla="*/ 128 h 498"/>
                              <a:gd name="T4" fmla="*/ 0 w 439"/>
                              <a:gd name="T5" fmla="*/ 370 h 498"/>
                              <a:gd name="T6" fmla="*/ 129 w 439"/>
                              <a:gd name="T7" fmla="*/ 498 h 498"/>
                              <a:gd name="T8" fmla="*/ 311 w 439"/>
                              <a:gd name="T9" fmla="*/ 498 h 498"/>
                              <a:gd name="T10" fmla="*/ 439 w 439"/>
                              <a:gd name="T11" fmla="*/ 370 h 498"/>
                              <a:gd name="T12" fmla="*/ 439 w 439"/>
                              <a:gd name="T13" fmla="*/ 128 h 498"/>
                              <a:gd name="T14" fmla="*/ 311 w 439"/>
                              <a:gd name="T15" fmla="*/ 0 h 498"/>
                              <a:gd name="T16" fmla="*/ 129 w 439"/>
                              <a:gd name="T17" fmla="*/ 0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 h="498">
                                <a:moveTo>
                                  <a:pt x="129" y="0"/>
                                </a:moveTo>
                                <a:lnTo>
                                  <a:pt x="0" y="128"/>
                                </a:lnTo>
                                <a:lnTo>
                                  <a:pt x="0" y="370"/>
                                </a:lnTo>
                                <a:lnTo>
                                  <a:pt x="129" y="498"/>
                                </a:lnTo>
                                <a:lnTo>
                                  <a:pt x="311" y="498"/>
                                </a:lnTo>
                                <a:lnTo>
                                  <a:pt x="439" y="370"/>
                                </a:lnTo>
                                <a:lnTo>
                                  <a:pt x="439" y="128"/>
                                </a:lnTo>
                                <a:lnTo>
                                  <a:pt x="311" y="0"/>
                                </a:lnTo>
                                <a:lnTo>
                                  <a:pt x="1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59"/>
                        <wps:cNvSpPr>
                          <a:spLocks/>
                        </wps:cNvSpPr>
                        <wps:spPr bwMode="auto">
                          <a:xfrm>
                            <a:off x="5873750" y="72390"/>
                            <a:ext cx="57785" cy="296545"/>
                          </a:xfrm>
                          <a:custGeom>
                            <a:avLst/>
                            <a:gdLst>
                              <a:gd name="T0" fmla="*/ 27 w 91"/>
                              <a:gd name="T1" fmla="*/ 0 h 467"/>
                              <a:gd name="T2" fmla="*/ 0 w 91"/>
                              <a:gd name="T3" fmla="*/ 26 h 467"/>
                              <a:gd name="T4" fmla="*/ 0 w 91"/>
                              <a:gd name="T5" fmla="*/ 441 h 467"/>
                              <a:gd name="T6" fmla="*/ 27 w 91"/>
                              <a:gd name="T7" fmla="*/ 467 h 467"/>
                              <a:gd name="T8" fmla="*/ 64 w 91"/>
                              <a:gd name="T9" fmla="*/ 467 h 467"/>
                              <a:gd name="T10" fmla="*/ 91 w 91"/>
                              <a:gd name="T11" fmla="*/ 441 h 467"/>
                              <a:gd name="T12" fmla="*/ 91 w 91"/>
                              <a:gd name="T13" fmla="*/ 26 h 467"/>
                              <a:gd name="T14" fmla="*/ 64 w 91"/>
                              <a:gd name="T15" fmla="*/ 0 h 467"/>
                              <a:gd name="T16" fmla="*/ 27 w 91"/>
                              <a:gd name="T17" fmla="*/ 0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 h="467">
                                <a:moveTo>
                                  <a:pt x="27" y="0"/>
                                </a:moveTo>
                                <a:lnTo>
                                  <a:pt x="0" y="26"/>
                                </a:lnTo>
                                <a:lnTo>
                                  <a:pt x="0" y="441"/>
                                </a:lnTo>
                                <a:lnTo>
                                  <a:pt x="27" y="467"/>
                                </a:lnTo>
                                <a:lnTo>
                                  <a:pt x="64" y="467"/>
                                </a:lnTo>
                                <a:lnTo>
                                  <a:pt x="91" y="441"/>
                                </a:lnTo>
                                <a:lnTo>
                                  <a:pt x="91" y="26"/>
                                </a:lnTo>
                                <a:lnTo>
                                  <a:pt x="64" y="0"/>
                                </a:lnTo>
                                <a:lnTo>
                                  <a:pt x="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60"/>
                        <wps:cNvSpPr>
                          <a:spLocks noEditPoints="1"/>
                        </wps:cNvSpPr>
                        <wps:spPr bwMode="auto">
                          <a:xfrm>
                            <a:off x="3056890" y="290830"/>
                            <a:ext cx="9525" cy="1048385"/>
                          </a:xfrm>
                          <a:custGeom>
                            <a:avLst/>
                            <a:gdLst>
                              <a:gd name="T0" fmla="*/ 15 w 15"/>
                              <a:gd name="T1" fmla="*/ 57 h 1651"/>
                              <a:gd name="T2" fmla="*/ 0 w 15"/>
                              <a:gd name="T3" fmla="*/ 0 h 1651"/>
                              <a:gd name="T4" fmla="*/ 15 w 15"/>
                              <a:gd name="T5" fmla="*/ 100 h 1651"/>
                              <a:gd name="T6" fmla="*/ 0 w 15"/>
                              <a:gd name="T7" fmla="*/ 157 h 1651"/>
                              <a:gd name="T8" fmla="*/ 15 w 15"/>
                              <a:gd name="T9" fmla="*/ 100 h 1651"/>
                              <a:gd name="T10" fmla="*/ 15 w 15"/>
                              <a:gd name="T11" fmla="*/ 256 h 1651"/>
                              <a:gd name="T12" fmla="*/ 0 w 15"/>
                              <a:gd name="T13" fmla="*/ 200 h 1651"/>
                              <a:gd name="T14" fmla="*/ 15 w 15"/>
                              <a:gd name="T15" fmla="*/ 299 h 1651"/>
                              <a:gd name="T16" fmla="*/ 0 w 15"/>
                              <a:gd name="T17" fmla="*/ 356 h 1651"/>
                              <a:gd name="T18" fmla="*/ 15 w 15"/>
                              <a:gd name="T19" fmla="*/ 299 h 1651"/>
                              <a:gd name="T20" fmla="*/ 15 w 15"/>
                              <a:gd name="T21" fmla="*/ 456 h 1651"/>
                              <a:gd name="T22" fmla="*/ 0 w 15"/>
                              <a:gd name="T23" fmla="*/ 399 h 1651"/>
                              <a:gd name="T24" fmla="*/ 15 w 15"/>
                              <a:gd name="T25" fmla="*/ 498 h 1651"/>
                              <a:gd name="T26" fmla="*/ 0 w 15"/>
                              <a:gd name="T27" fmla="*/ 555 h 1651"/>
                              <a:gd name="T28" fmla="*/ 15 w 15"/>
                              <a:gd name="T29" fmla="*/ 498 h 1651"/>
                              <a:gd name="T30" fmla="*/ 15 w 15"/>
                              <a:gd name="T31" fmla="*/ 655 h 1651"/>
                              <a:gd name="T32" fmla="*/ 0 w 15"/>
                              <a:gd name="T33" fmla="*/ 598 h 1651"/>
                              <a:gd name="T34" fmla="*/ 15 w 15"/>
                              <a:gd name="T35" fmla="*/ 698 h 1651"/>
                              <a:gd name="T36" fmla="*/ 0 w 15"/>
                              <a:gd name="T37" fmla="*/ 754 h 1651"/>
                              <a:gd name="T38" fmla="*/ 15 w 15"/>
                              <a:gd name="T39" fmla="*/ 698 h 1651"/>
                              <a:gd name="T40" fmla="*/ 15 w 15"/>
                              <a:gd name="T41" fmla="*/ 854 h 1651"/>
                              <a:gd name="T42" fmla="*/ 0 w 15"/>
                              <a:gd name="T43" fmla="*/ 797 h 1651"/>
                              <a:gd name="T44" fmla="*/ 15 w 15"/>
                              <a:gd name="T45" fmla="*/ 897 h 1651"/>
                              <a:gd name="T46" fmla="*/ 0 w 15"/>
                              <a:gd name="T47" fmla="*/ 954 h 1651"/>
                              <a:gd name="T48" fmla="*/ 15 w 15"/>
                              <a:gd name="T49" fmla="*/ 897 h 1651"/>
                              <a:gd name="T50" fmla="*/ 15 w 15"/>
                              <a:gd name="T51" fmla="*/ 1053 h 1651"/>
                              <a:gd name="T52" fmla="*/ 0 w 15"/>
                              <a:gd name="T53" fmla="*/ 996 h 1651"/>
                              <a:gd name="T54" fmla="*/ 15 w 15"/>
                              <a:gd name="T55" fmla="*/ 1096 h 1651"/>
                              <a:gd name="T56" fmla="*/ 0 w 15"/>
                              <a:gd name="T57" fmla="*/ 1153 h 1651"/>
                              <a:gd name="T58" fmla="*/ 15 w 15"/>
                              <a:gd name="T59" fmla="*/ 1096 h 1651"/>
                              <a:gd name="T60" fmla="*/ 15 w 15"/>
                              <a:gd name="T61" fmla="*/ 1252 h 1651"/>
                              <a:gd name="T62" fmla="*/ 0 w 15"/>
                              <a:gd name="T63" fmla="*/ 1195 h 1651"/>
                              <a:gd name="T64" fmla="*/ 15 w 15"/>
                              <a:gd name="T65" fmla="*/ 1295 h 1651"/>
                              <a:gd name="T66" fmla="*/ 0 w 15"/>
                              <a:gd name="T67" fmla="*/ 1352 h 1651"/>
                              <a:gd name="T68" fmla="*/ 15 w 15"/>
                              <a:gd name="T69" fmla="*/ 1295 h 1651"/>
                              <a:gd name="T70" fmla="*/ 15 w 15"/>
                              <a:gd name="T71" fmla="*/ 1451 h 1651"/>
                              <a:gd name="T72" fmla="*/ 0 w 15"/>
                              <a:gd name="T73" fmla="*/ 1395 h 1651"/>
                              <a:gd name="T74" fmla="*/ 15 w 15"/>
                              <a:gd name="T75" fmla="*/ 1494 h 1651"/>
                              <a:gd name="T76" fmla="*/ 0 w 15"/>
                              <a:gd name="T77" fmla="*/ 1551 h 1651"/>
                              <a:gd name="T78" fmla="*/ 15 w 15"/>
                              <a:gd name="T79" fmla="*/ 1494 h 1651"/>
                              <a:gd name="T80" fmla="*/ 15 w 15"/>
                              <a:gd name="T81" fmla="*/ 1651 h 1651"/>
                              <a:gd name="T82" fmla="*/ 0 w 15"/>
                              <a:gd name="T83" fmla="*/ 1594 h 16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5" h="1651">
                                <a:moveTo>
                                  <a:pt x="15" y="0"/>
                                </a:moveTo>
                                <a:lnTo>
                                  <a:pt x="15" y="57"/>
                                </a:lnTo>
                                <a:lnTo>
                                  <a:pt x="0" y="57"/>
                                </a:lnTo>
                                <a:lnTo>
                                  <a:pt x="0" y="0"/>
                                </a:lnTo>
                                <a:lnTo>
                                  <a:pt x="15" y="0"/>
                                </a:lnTo>
                                <a:close/>
                                <a:moveTo>
                                  <a:pt x="15" y="100"/>
                                </a:moveTo>
                                <a:lnTo>
                                  <a:pt x="15" y="157"/>
                                </a:lnTo>
                                <a:lnTo>
                                  <a:pt x="0" y="157"/>
                                </a:lnTo>
                                <a:lnTo>
                                  <a:pt x="0" y="100"/>
                                </a:lnTo>
                                <a:lnTo>
                                  <a:pt x="15" y="100"/>
                                </a:lnTo>
                                <a:close/>
                                <a:moveTo>
                                  <a:pt x="15" y="200"/>
                                </a:moveTo>
                                <a:lnTo>
                                  <a:pt x="15" y="256"/>
                                </a:lnTo>
                                <a:lnTo>
                                  <a:pt x="0" y="256"/>
                                </a:lnTo>
                                <a:lnTo>
                                  <a:pt x="0" y="200"/>
                                </a:lnTo>
                                <a:lnTo>
                                  <a:pt x="15" y="200"/>
                                </a:lnTo>
                                <a:close/>
                                <a:moveTo>
                                  <a:pt x="15" y="299"/>
                                </a:moveTo>
                                <a:lnTo>
                                  <a:pt x="15" y="356"/>
                                </a:lnTo>
                                <a:lnTo>
                                  <a:pt x="0" y="356"/>
                                </a:lnTo>
                                <a:lnTo>
                                  <a:pt x="0" y="299"/>
                                </a:lnTo>
                                <a:lnTo>
                                  <a:pt x="15" y="299"/>
                                </a:lnTo>
                                <a:close/>
                                <a:moveTo>
                                  <a:pt x="15" y="399"/>
                                </a:moveTo>
                                <a:lnTo>
                                  <a:pt x="15" y="456"/>
                                </a:lnTo>
                                <a:lnTo>
                                  <a:pt x="0" y="456"/>
                                </a:lnTo>
                                <a:lnTo>
                                  <a:pt x="0" y="399"/>
                                </a:lnTo>
                                <a:lnTo>
                                  <a:pt x="15" y="399"/>
                                </a:lnTo>
                                <a:close/>
                                <a:moveTo>
                                  <a:pt x="15" y="498"/>
                                </a:moveTo>
                                <a:lnTo>
                                  <a:pt x="15" y="555"/>
                                </a:lnTo>
                                <a:lnTo>
                                  <a:pt x="0" y="555"/>
                                </a:lnTo>
                                <a:lnTo>
                                  <a:pt x="0" y="498"/>
                                </a:lnTo>
                                <a:lnTo>
                                  <a:pt x="15" y="498"/>
                                </a:lnTo>
                                <a:close/>
                                <a:moveTo>
                                  <a:pt x="15" y="598"/>
                                </a:moveTo>
                                <a:lnTo>
                                  <a:pt x="15" y="655"/>
                                </a:lnTo>
                                <a:lnTo>
                                  <a:pt x="0" y="655"/>
                                </a:lnTo>
                                <a:lnTo>
                                  <a:pt x="0" y="598"/>
                                </a:lnTo>
                                <a:lnTo>
                                  <a:pt x="15" y="598"/>
                                </a:lnTo>
                                <a:close/>
                                <a:moveTo>
                                  <a:pt x="15" y="698"/>
                                </a:moveTo>
                                <a:lnTo>
                                  <a:pt x="15" y="754"/>
                                </a:lnTo>
                                <a:lnTo>
                                  <a:pt x="0" y="754"/>
                                </a:lnTo>
                                <a:lnTo>
                                  <a:pt x="0" y="698"/>
                                </a:lnTo>
                                <a:lnTo>
                                  <a:pt x="15" y="698"/>
                                </a:lnTo>
                                <a:close/>
                                <a:moveTo>
                                  <a:pt x="15" y="797"/>
                                </a:moveTo>
                                <a:lnTo>
                                  <a:pt x="15" y="854"/>
                                </a:lnTo>
                                <a:lnTo>
                                  <a:pt x="0" y="854"/>
                                </a:lnTo>
                                <a:lnTo>
                                  <a:pt x="0" y="797"/>
                                </a:lnTo>
                                <a:lnTo>
                                  <a:pt x="15" y="797"/>
                                </a:lnTo>
                                <a:close/>
                                <a:moveTo>
                                  <a:pt x="15" y="897"/>
                                </a:moveTo>
                                <a:lnTo>
                                  <a:pt x="15" y="954"/>
                                </a:lnTo>
                                <a:lnTo>
                                  <a:pt x="0" y="954"/>
                                </a:lnTo>
                                <a:lnTo>
                                  <a:pt x="0" y="897"/>
                                </a:lnTo>
                                <a:lnTo>
                                  <a:pt x="15" y="897"/>
                                </a:lnTo>
                                <a:close/>
                                <a:moveTo>
                                  <a:pt x="15" y="996"/>
                                </a:moveTo>
                                <a:lnTo>
                                  <a:pt x="15" y="1053"/>
                                </a:lnTo>
                                <a:lnTo>
                                  <a:pt x="0" y="1053"/>
                                </a:lnTo>
                                <a:lnTo>
                                  <a:pt x="0" y="996"/>
                                </a:lnTo>
                                <a:lnTo>
                                  <a:pt x="15" y="996"/>
                                </a:lnTo>
                                <a:close/>
                                <a:moveTo>
                                  <a:pt x="15" y="1096"/>
                                </a:moveTo>
                                <a:lnTo>
                                  <a:pt x="15" y="1153"/>
                                </a:lnTo>
                                <a:lnTo>
                                  <a:pt x="0" y="1153"/>
                                </a:lnTo>
                                <a:lnTo>
                                  <a:pt x="0" y="1096"/>
                                </a:lnTo>
                                <a:lnTo>
                                  <a:pt x="15" y="1096"/>
                                </a:lnTo>
                                <a:close/>
                                <a:moveTo>
                                  <a:pt x="15" y="1195"/>
                                </a:moveTo>
                                <a:lnTo>
                                  <a:pt x="15" y="1252"/>
                                </a:lnTo>
                                <a:lnTo>
                                  <a:pt x="0" y="1252"/>
                                </a:lnTo>
                                <a:lnTo>
                                  <a:pt x="0" y="1195"/>
                                </a:lnTo>
                                <a:lnTo>
                                  <a:pt x="15" y="1195"/>
                                </a:lnTo>
                                <a:close/>
                                <a:moveTo>
                                  <a:pt x="15" y="1295"/>
                                </a:moveTo>
                                <a:lnTo>
                                  <a:pt x="15" y="1352"/>
                                </a:lnTo>
                                <a:lnTo>
                                  <a:pt x="0" y="1352"/>
                                </a:lnTo>
                                <a:lnTo>
                                  <a:pt x="0" y="1295"/>
                                </a:lnTo>
                                <a:lnTo>
                                  <a:pt x="15" y="1295"/>
                                </a:lnTo>
                                <a:close/>
                                <a:moveTo>
                                  <a:pt x="15" y="1395"/>
                                </a:moveTo>
                                <a:lnTo>
                                  <a:pt x="15" y="1451"/>
                                </a:lnTo>
                                <a:lnTo>
                                  <a:pt x="0" y="1451"/>
                                </a:lnTo>
                                <a:lnTo>
                                  <a:pt x="0" y="1395"/>
                                </a:lnTo>
                                <a:lnTo>
                                  <a:pt x="15" y="1395"/>
                                </a:lnTo>
                                <a:close/>
                                <a:moveTo>
                                  <a:pt x="15" y="1494"/>
                                </a:moveTo>
                                <a:lnTo>
                                  <a:pt x="15" y="1551"/>
                                </a:lnTo>
                                <a:lnTo>
                                  <a:pt x="0" y="1551"/>
                                </a:lnTo>
                                <a:lnTo>
                                  <a:pt x="0" y="1494"/>
                                </a:lnTo>
                                <a:lnTo>
                                  <a:pt x="15" y="1494"/>
                                </a:lnTo>
                                <a:close/>
                                <a:moveTo>
                                  <a:pt x="15" y="1594"/>
                                </a:moveTo>
                                <a:lnTo>
                                  <a:pt x="15" y="1651"/>
                                </a:lnTo>
                                <a:lnTo>
                                  <a:pt x="0" y="1651"/>
                                </a:lnTo>
                                <a:lnTo>
                                  <a:pt x="0" y="1594"/>
                                </a:lnTo>
                                <a:lnTo>
                                  <a:pt x="15" y="15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9" name="Freeform 63"/>
                        <wps:cNvSpPr>
                          <a:spLocks noEditPoints="1"/>
                        </wps:cNvSpPr>
                        <wps:spPr bwMode="auto">
                          <a:xfrm>
                            <a:off x="1193800" y="1391285"/>
                            <a:ext cx="209550" cy="73660"/>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1" name="Freeform 65"/>
                        <wps:cNvSpPr>
                          <a:spLocks noEditPoints="1"/>
                        </wps:cNvSpPr>
                        <wps:spPr bwMode="auto">
                          <a:xfrm>
                            <a:off x="4256405" y="1398270"/>
                            <a:ext cx="209550" cy="73025"/>
                          </a:xfrm>
                          <a:custGeom>
                            <a:avLst/>
                            <a:gdLst>
                              <a:gd name="T0" fmla="*/ 740 w 773"/>
                              <a:gd name="T1" fmla="*/ 152 h 271"/>
                              <a:gd name="T2" fmla="*/ 33 w 773"/>
                              <a:gd name="T3" fmla="*/ 152 h 271"/>
                              <a:gd name="T4" fmla="*/ 33 w 773"/>
                              <a:gd name="T5" fmla="*/ 119 h 271"/>
                              <a:gd name="T6" fmla="*/ 740 w 773"/>
                              <a:gd name="T7" fmla="*/ 119 h 271"/>
                              <a:gd name="T8" fmla="*/ 740 w 773"/>
                              <a:gd name="T9" fmla="*/ 152 h 271"/>
                              <a:gd name="T10" fmla="*/ 548 w 773"/>
                              <a:gd name="T11" fmla="*/ 4 h 271"/>
                              <a:gd name="T12" fmla="*/ 773 w 773"/>
                              <a:gd name="T13" fmla="*/ 135 h 271"/>
                              <a:gd name="T14" fmla="*/ 548 w 773"/>
                              <a:gd name="T15" fmla="*/ 267 h 271"/>
                              <a:gd name="T16" fmla="*/ 525 w 773"/>
                              <a:gd name="T17" fmla="*/ 261 h 271"/>
                              <a:gd name="T18" fmla="*/ 531 w 773"/>
                              <a:gd name="T19" fmla="*/ 238 h 271"/>
                              <a:gd name="T20" fmla="*/ 731 w 773"/>
                              <a:gd name="T21" fmla="*/ 121 h 271"/>
                              <a:gd name="T22" fmla="*/ 731 w 773"/>
                              <a:gd name="T23" fmla="*/ 150 h 271"/>
                              <a:gd name="T24" fmla="*/ 531 w 773"/>
                              <a:gd name="T25" fmla="*/ 33 h 271"/>
                              <a:gd name="T26" fmla="*/ 525 w 773"/>
                              <a:gd name="T27" fmla="*/ 10 h 271"/>
                              <a:gd name="T28" fmla="*/ 548 w 773"/>
                              <a:gd name="T29" fmla="*/ 4 h 271"/>
                              <a:gd name="T30" fmla="*/ 225 w 773"/>
                              <a:gd name="T31" fmla="*/ 267 h 271"/>
                              <a:gd name="T32" fmla="*/ 0 w 773"/>
                              <a:gd name="T33" fmla="*/ 135 h 271"/>
                              <a:gd name="T34" fmla="*/ 225 w 773"/>
                              <a:gd name="T35" fmla="*/ 4 h 271"/>
                              <a:gd name="T36" fmla="*/ 248 w 773"/>
                              <a:gd name="T37" fmla="*/ 10 h 271"/>
                              <a:gd name="T38" fmla="*/ 242 w 773"/>
                              <a:gd name="T39" fmla="*/ 33 h 271"/>
                              <a:gd name="T40" fmla="*/ 42 w 773"/>
                              <a:gd name="T41" fmla="*/ 150 h 271"/>
                              <a:gd name="T42" fmla="*/ 42 w 773"/>
                              <a:gd name="T43" fmla="*/ 121 h 271"/>
                              <a:gd name="T44" fmla="*/ 242 w 773"/>
                              <a:gd name="T45" fmla="*/ 238 h 271"/>
                              <a:gd name="T46" fmla="*/ 248 w 773"/>
                              <a:gd name="T47" fmla="*/ 261 h 271"/>
                              <a:gd name="T48" fmla="*/ 225 w 773"/>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73" h="271">
                                <a:moveTo>
                                  <a:pt x="740" y="152"/>
                                </a:moveTo>
                                <a:lnTo>
                                  <a:pt x="33" y="152"/>
                                </a:lnTo>
                                <a:lnTo>
                                  <a:pt x="33" y="119"/>
                                </a:lnTo>
                                <a:lnTo>
                                  <a:pt x="740" y="119"/>
                                </a:lnTo>
                                <a:lnTo>
                                  <a:pt x="740" y="152"/>
                                </a:lnTo>
                                <a:close/>
                                <a:moveTo>
                                  <a:pt x="548" y="4"/>
                                </a:moveTo>
                                <a:lnTo>
                                  <a:pt x="773" y="135"/>
                                </a:lnTo>
                                <a:lnTo>
                                  <a:pt x="548" y="267"/>
                                </a:lnTo>
                                <a:cubicBezTo>
                                  <a:pt x="540" y="271"/>
                                  <a:pt x="530" y="268"/>
                                  <a:pt x="525" y="261"/>
                                </a:cubicBezTo>
                                <a:cubicBezTo>
                                  <a:pt x="521" y="253"/>
                                  <a:pt x="523" y="242"/>
                                  <a:pt x="531" y="238"/>
                                </a:cubicBezTo>
                                <a:lnTo>
                                  <a:pt x="731" y="121"/>
                                </a:lnTo>
                                <a:lnTo>
                                  <a:pt x="731" y="150"/>
                                </a:lnTo>
                                <a:lnTo>
                                  <a:pt x="531" y="33"/>
                                </a:lnTo>
                                <a:cubicBezTo>
                                  <a:pt x="523" y="29"/>
                                  <a:pt x="521" y="18"/>
                                  <a:pt x="525" y="10"/>
                                </a:cubicBezTo>
                                <a:cubicBezTo>
                                  <a:pt x="530" y="2"/>
                                  <a:pt x="540" y="0"/>
                                  <a:pt x="548"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2" name="Freeform 66"/>
                        <wps:cNvSpPr>
                          <a:spLocks noEditPoints="1"/>
                        </wps:cNvSpPr>
                        <wps:spPr bwMode="auto">
                          <a:xfrm>
                            <a:off x="4498340" y="1398270"/>
                            <a:ext cx="196850" cy="73025"/>
                          </a:xfrm>
                          <a:custGeom>
                            <a:avLst/>
                            <a:gdLst>
                              <a:gd name="T0" fmla="*/ 692 w 725"/>
                              <a:gd name="T1" fmla="*/ 152 h 271"/>
                              <a:gd name="T2" fmla="*/ 33 w 725"/>
                              <a:gd name="T3" fmla="*/ 152 h 271"/>
                              <a:gd name="T4" fmla="*/ 33 w 725"/>
                              <a:gd name="T5" fmla="*/ 119 h 271"/>
                              <a:gd name="T6" fmla="*/ 692 w 725"/>
                              <a:gd name="T7" fmla="*/ 119 h 271"/>
                              <a:gd name="T8" fmla="*/ 692 w 725"/>
                              <a:gd name="T9" fmla="*/ 152 h 271"/>
                              <a:gd name="T10" fmla="*/ 500 w 725"/>
                              <a:gd name="T11" fmla="*/ 4 h 271"/>
                              <a:gd name="T12" fmla="*/ 725 w 725"/>
                              <a:gd name="T13" fmla="*/ 135 h 271"/>
                              <a:gd name="T14" fmla="*/ 500 w 725"/>
                              <a:gd name="T15" fmla="*/ 267 h 271"/>
                              <a:gd name="T16" fmla="*/ 477 w 725"/>
                              <a:gd name="T17" fmla="*/ 261 h 271"/>
                              <a:gd name="T18" fmla="*/ 483 w 725"/>
                              <a:gd name="T19" fmla="*/ 238 h 271"/>
                              <a:gd name="T20" fmla="*/ 683 w 725"/>
                              <a:gd name="T21" fmla="*/ 121 h 271"/>
                              <a:gd name="T22" fmla="*/ 683 w 725"/>
                              <a:gd name="T23" fmla="*/ 150 h 271"/>
                              <a:gd name="T24" fmla="*/ 483 w 725"/>
                              <a:gd name="T25" fmla="*/ 33 h 271"/>
                              <a:gd name="T26" fmla="*/ 477 w 725"/>
                              <a:gd name="T27" fmla="*/ 10 h 271"/>
                              <a:gd name="T28" fmla="*/ 500 w 725"/>
                              <a:gd name="T29" fmla="*/ 4 h 271"/>
                              <a:gd name="T30" fmla="*/ 225 w 725"/>
                              <a:gd name="T31" fmla="*/ 267 h 271"/>
                              <a:gd name="T32" fmla="*/ 0 w 725"/>
                              <a:gd name="T33" fmla="*/ 135 h 271"/>
                              <a:gd name="T34" fmla="*/ 225 w 725"/>
                              <a:gd name="T35" fmla="*/ 4 h 271"/>
                              <a:gd name="T36" fmla="*/ 248 w 725"/>
                              <a:gd name="T37" fmla="*/ 10 h 271"/>
                              <a:gd name="T38" fmla="*/ 242 w 725"/>
                              <a:gd name="T39" fmla="*/ 33 h 271"/>
                              <a:gd name="T40" fmla="*/ 42 w 725"/>
                              <a:gd name="T41" fmla="*/ 150 h 271"/>
                              <a:gd name="T42" fmla="*/ 42 w 725"/>
                              <a:gd name="T43" fmla="*/ 121 h 271"/>
                              <a:gd name="T44" fmla="*/ 242 w 725"/>
                              <a:gd name="T45" fmla="*/ 238 h 271"/>
                              <a:gd name="T46" fmla="*/ 248 w 725"/>
                              <a:gd name="T47" fmla="*/ 261 h 271"/>
                              <a:gd name="T48" fmla="*/ 225 w 725"/>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5" h="271">
                                <a:moveTo>
                                  <a:pt x="692" y="152"/>
                                </a:moveTo>
                                <a:lnTo>
                                  <a:pt x="33" y="152"/>
                                </a:lnTo>
                                <a:lnTo>
                                  <a:pt x="33" y="119"/>
                                </a:lnTo>
                                <a:lnTo>
                                  <a:pt x="692" y="119"/>
                                </a:lnTo>
                                <a:lnTo>
                                  <a:pt x="692" y="152"/>
                                </a:lnTo>
                                <a:close/>
                                <a:moveTo>
                                  <a:pt x="500" y="4"/>
                                </a:moveTo>
                                <a:lnTo>
                                  <a:pt x="725" y="135"/>
                                </a:lnTo>
                                <a:lnTo>
                                  <a:pt x="500" y="267"/>
                                </a:lnTo>
                                <a:cubicBezTo>
                                  <a:pt x="492" y="271"/>
                                  <a:pt x="482" y="268"/>
                                  <a:pt x="477" y="261"/>
                                </a:cubicBezTo>
                                <a:cubicBezTo>
                                  <a:pt x="473" y="253"/>
                                  <a:pt x="475" y="242"/>
                                  <a:pt x="483" y="238"/>
                                </a:cubicBezTo>
                                <a:lnTo>
                                  <a:pt x="683" y="121"/>
                                </a:lnTo>
                                <a:lnTo>
                                  <a:pt x="683" y="150"/>
                                </a:lnTo>
                                <a:lnTo>
                                  <a:pt x="483" y="33"/>
                                </a:lnTo>
                                <a:cubicBezTo>
                                  <a:pt x="475" y="29"/>
                                  <a:pt x="473" y="18"/>
                                  <a:pt x="477" y="10"/>
                                </a:cubicBezTo>
                                <a:cubicBezTo>
                                  <a:pt x="482" y="2"/>
                                  <a:pt x="492" y="0"/>
                                  <a:pt x="500"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5" name="Freeform 69"/>
                        <wps:cNvSpPr>
                          <a:spLocks/>
                        </wps:cNvSpPr>
                        <wps:spPr bwMode="auto">
                          <a:xfrm>
                            <a:off x="5723890" y="204470"/>
                            <a:ext cx="221615" cy="243840"/>
                          </a:xfrm>
                          <a:custGeom>
                            <a:avLst/>
                            <a:gdLst>
                              <a:gd name="T0" fmla="*/ 103 w 349"/>
                              <a:gd name="T1" fmla="*/ 0 h 384"/>
                              <a:gd name="T2" fmla="*/ 0 w 349"/>
                              <a:gd name="T3" fmla="*/ 102 h 384"/>
                              <a:gd name="T4" fmla="*/ 0 w 349"/>
                              <a:gd name="T5" fmla="*/ 282 h 384"/>
                              <a:gd name="T6" fmla="*/ 103 w 349"/>
                              <a:gd name="T7" fmla="*/ 384 h 384"/>
                              <a:gd name="T8" fmla="*/ 247 w 349"/>
                              <a:gd name="T9" fmla="*/ 384 h 384"/>
                              <a:gd name="T10" fmla="*/ 349 w 349"/>
                              <a:gd name="T11" fmla="*/ 282 h 384"/>
                              <a:gd name="T12" fmla="*/ 349 w 349"/>
                              <a:gd name="T13" fmla="*/ 102 h 384"/>
                              <a:gd name="T14" fmla="*/ 247 w 349"/>
                              <a:gd name="T15" fmla="*/ 0 h 384"/>
                              <a:gd name="T16" fmla="*/ 103 w 349"/>
                              <a:gd name="T17" fmla="*/ 0 h 3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9" h="384">
                                <a:moveTo>
                                  <a:pt x="103" y="0"/>
                                </a:moveTo>
                                <a:lnTo>
                                  <a:pt x="0" y="102"/>
                                </a:lnTo>
                                <a:lnTo>
                                  <a:pt x="0" y="282"/>
                                </a:lnTo>
                                <a:lnTo>
                                  <a:pt x="103" y="384"/>
                                </a:lnTo>
                                <a:lnTo>
                                  <a:pt x="247" y="384"/>
                                </a:lnTo>
                                <a:lnTo>
                                  <a:pt x="349" y="282"/>
                                </a:lnTo>
                                <a:lnTo>
                                  <a:pt x="349" y="102"/>
                                </a:lnTo>
                                <a:lnTo>
                                  <a:pt x="247" y="0"/>
                                </a:lnTo>
                                <a:lnTo>
                                  <a:pt x="1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0"/>
                        <wps:cNvSpPr>
                          <a:spLocks/>
                        </wps:cNvSpPr>
                        <wps:spPr bwMode="auto">
                          <a:xfrm>
                            <a:off x="5524500" y="72390"/>
                            <a:ext cx="278130" cy="316230"/>
                          </a:xfrm>
                          <a:custGeom>
                            <a:avLst/>
                            <a:gdLst>
                              <a:gd name="T0" fmla="*/ 128 w 438"/>
                              <a:gd name="T1" fmla="*/ 0 h 498"/>
                              <a:gd name="T2" fmla="*/ 0 w 438"/>
                              <a:gd name="T3" fmla="*/ 128 h 498"/>
                              <a:gd name="T4" fmla="*/ 0 w 438"/>
                              <a:gd name="T5" fmla="*/ 370 h 498"/>
                              <a:gd name="T6" fmla="*/ 128 w 438"/>
                              <a:gd name="T7" fmla="*/ 498 h 498"/>
                              <a:gd name="T8" fmla="*/ 310 w 438"/>
                              <a:gd name="T9" fmla="*/ 498 h 498"/>
                              <a:gd name="T10" fmla="*/ 438 w 438"/>
                              <a:gd name="T11" fmla="*/ 370 h 498"/>
                              <a:gd name="T12" fmla="*/ 438 w 438"/>
                              <a:gd name="T13" fmla="*/ 128 h 498"/>
                              <a:gd name="T14" fmla="*/ 310 w 438"/>
                              <a:gd name="T15" fmla="*/ 0 h 498"/>
                              <a:gd name="T16" fmla="*/ 128 w 438"/>
                              <a:gd name="T17" fmla="*/ 0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8" h="498">
                                <a:moveTo>
                                  <a:pt x="128" y="0"/>
                                </a:moveTo>
                                <a:lnTo>
                                  <a:pt x="0" y="128"/>
                                </a:lnTo>
                                <a:lnTo>
                                  <a:pt x="0" y="370"/>
                                </a:lnTo>
                                <a:lnTo>
                                  <a:pt x="128" y="498"/>
                                </a:lnTo>
                                <a:lnTo>
                                  <a:pt x="310" y="498"/>
                                </a:lnTo>
                                <a:lnTo>
                                  <a:pt x="438" y="370"/>
                                </a:lnTo>
                                <a:lnTo>
                                  <a:pt x="438" y="128"/>
                                </a:lnTo>
                                <a:lnTo>
                                  <a:pt x="310" y="0"/>
                                </a:lnTo>
                                <a:lnTo>
                                  <a:pt x="1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2"/>
                        <wps:cNvSpPr>
                          <a:spLocks noEditPoints="1"/>
                        </wps:cNvSpPr>
                        <wps:spPr bwMode="auto">
                          <a:xfrm>
                            <a:off x="1420495" y="1391285"/>
                            <a:ext cx="210820" cy="73660"/>
                          </a:xfrm>
                          <a:custGeom>
                            <a:avLst/>
                            <a:gdLst>
                              <a:gd name="T0" fmla="*/ 2975 w 3107"/>
                              <a:gd name="T1" fmla="*/ 609 h 1085"/>
                              <a:gd name="T2" fmla="*/ 132 w 3107"/>
                              <a:gd name="T3" fmla="*/ 609 h 1085"/>
                              <a:gd name="T4" fmla="*/ 132 w 3107"/>
                              <a:gd name="T5" fmla="*/ 476 h 1085"/>
                              <a:gd name="T6" fmla="*/ 2975 w 3107"/>
                              <a:gd name="T7" fmla="*/ 476 h 1085"/>
                              <a:gd name="T8" fmla="*/ 2975 w 3107"/>
                              <a:gd name="T9" fmla="*/ 609 h 1085"/>
                              <a:gd name="T10" fmla="*/ 2208 w 3107"/>
                              <a:gd name="T11" fmla="*/ 18 h 1085"/>
                              <a:gd name="T12" fmla="*/ 3107 w 3107"/>
                              <a:gd name="T13" fmla="*/ 542 h 1085"/>
                              <a:gd name="T14" fmla="*/ 2208 w 3107"/>
                              <a:gd name="T15" fmla="*/ 1067 h 1085"/>
                              <a:gd name="T16" fmla="*/ 2117 w 3107"/>
                              <a:gd name="T17" fmla="*/ 1043 h 1085"/>
                              <a:gd name="T18" fmla="*/ 2141 w 3107"/>
                              <a:gd name="T19" fmla="*/ 952 h 1085"/>
                              <a:gd name="T20" fmla="*/ 2941 w 3107"/>
                              <a:gd name="T21" fmla="*/ 485 h 1085"/>
                              <a:gd name="T22" fmla="*/ 2941 w 3107"/>
                              <a:gd name="T23" fmla="*/ 600 h 1085"/>
                              <a:gd name="T24" fmla="*/ 2141 w 3107"/>
                              <a:gd name="T25" fmla="*/ 133 h 1085"/>
                              <a:gd name="T26" fmla="*/ 2117 w 3107"/>
                              <a:gd name="T27" fmla="*/ 42 h 1085"/>
                              <a:gd name="T28" fmla="*/ 2208 w 3107"/>
                              <a:gd name="T29" fmla="*/ 18 h 1085"/>
                              <a:gd name="T30" fmla="*/ 899 w 3107"/>
                              <a:gd name="T31" fmla="*/ 1067 h 1085"/>
                              <a:gd name="T32" fmla="*/ 0 w 3107"/>
                              <a:gd name="T33" fmla="*/ 542 h 1085"/>
                              <a:gd name="T34" fmla="*/ 899 w 3107"/>
                              <a:gd name="T35" fmla="*/ 18 h 1085"/>
                              <a:gd name="T36" fmla="*/ 990 w 3107"/>
                              <a:gd name="T37" fmla="*/ 42 h 1085"/>
                              <a:gd name="T38" fmla="*/ 966 w 3107"/>
                              <a:gd name="T39" fmla="*/ 133 h 1085"/>
                              <a:gd name="T40" fmla="*/ 166 w 3107"/>
                              <a:gd name="T41" fmla="*/ 600 h 1085"/>
                              <a:gd name="T42" fmla="*/ 166 w 3107"/>
                              <a:gd name="T43" fmla="*/ 485 h 1085"/>
                              <a:gd name="T44" fmla="*/ 966 w 3107"/>
                              <a:gd name="T45" fmla="*/ 952 h 1085"/>
                              <a:gd name="T46" fmla="*/ 990 w 3107"/>
                              <a:gd name="T47" fmla="*/ 1043 h 1085"/>
                              <a:gd name="T48" fmla="*/ 899 w 3107"/>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107" h="1085">
                                <a:moveTo>
                                  <a:pt x="2975" y="609"/>
                                </a:moveTo>
                                <a:lnTo>
                                  <a:pt x="132" y="609"/>
                                </a:lnTo>
                                <a:lnTo>
                                  <a:pt x="132" y="476"/>
                                </a:lnTo>
                                <a:lnTo>
                                  <a:pt x="2975" y="476"/>
                                </a:lnTo>
                                <a:lnTo>
                                  <a:pt x="2975" y="609"/>
                                </a:lnTo>
                                <a:close/>
                                <a:moveTo>
                                  <a:pt x="2208" y="18"/>
                                </a:moveTo>
                                <a:lnTo>
                                  <a:pt x="3107" y="542"/>
                                </a:lnTo>
                                <a:lnTo>
                                  <a:pt x="2208" y="1067"/>
                                </a:lnTo>
                                <a:cubicBezTo>
                                  <a:pt x="2177" y="1085"/>
                                  <a:pt x="2136" y="1075"/>
                                  <a:pt x="2117" y="1043"/>
                                </a:cubicBezTo>
                                <a:cubicBezTo>
                                  <a:pt x="2099" y="1011"/>
                                  <a:pt x="2109" y="970"/>
                                  <a:pt x="2141" y="952"/>
                                </a:cubicBezTo>
                                <a:lnTo>
                                  <a:pt x="2941" y="485"/>
                                </a:lnTo>
                                <a:lnTo>
                                  <a:pt x="2941" y="600"/>
                                </a:lnTo>
                                <a:lnTo>
                                  <a:pt x="2141" y="133"/>
                                </a:lnTo>
                                <a:cubicBezTo>
                                  <a:pt x="2109" y="115"/>
                                  <a:pt x="2099" y="74"/>
                                  <a:pt x="2117" y="42"/>
                                </a:cubicBezTo>
                                <a:cubicBezTo>
                                  <a:pt x="2136" y="10"/>
                                  <a:pt x="2177" y="0"/>
                                  <a:pt x="2208"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2A49830B" id="Canvas 59" o:spid="_x0000_s1080" editas="canvas" style="width:481.8pt;height:143.4pt;mso-position-horizontal-relative:char;mso-position-vertical-relative:line" coordsize="61188,18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">
                <v:shape id="_x0000_s1081" type="#_x0000_t75" style="position:absolute;width:61188;height:18211;visibility:visible;mso-wrap-style:square">
                  <v:fill o:detectmouseclick="t"/>
                  <v:path o:connecttype="none"/>
                </v:shape>
                <v:rect id="Rectangle 4" o:spid="_x0000_s1082" style="position:absolute;left:4756;top:1168;width:5168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" fillcolor="#396" stroked="f"/>
                <v:rect id="Rectangle 5" o:spid="_x0000_s1083" style="position:absolute;left:9823;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6" o:spid="_x0000_s1084" style="position:absolute;left:18980;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9" o:spid="_x0000_s1085" style="position:absolute;left:40443;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10" o:spid="_x0000_s1086" style="position:absolute;left:47174;top:13779;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2"/>
                            <w:szCs w:val="12"/>
                            <w:lang w:val="en-US"/>
                          </w:rPr>
                          <w:t>20µs</w:t>
                        </w:r>
                      </w:p>
                    </w:txbxContent>
                  </v:textbox>
                </v:rect>
                <v:rect id="Rectangle 13" o:spid="_x0000_s1087" style="position:absolute;left:41249;top:15043;width:11551;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xVlxgAAANwAAAAPAAAAZHJzL2Rvd25yZXYueG1sRI9Ba8JA&#10;FITvhf6H5RW8lLoxY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hTcVZcYAAADcAAAA&#10;DwAAAAAAAAAAAAAAAAAHAgAAZHJzL2Rvd25yZXYueG1sUEsFBgAAAAADAAMAtwAAAPoCAAAAAA==&#10;" filled="f" stroked="f">
                  <v:textbox style="mso-fit-shape-to-text:t" inset="0,0,0,0">
                    <w:txbxContent>
                      <w:p w:rsidR="00954D84" w:rsidRDefault="00954D84" w:rsidP="00EC0045">
                        <w:r>
                          <w:rPr>
                            <w:rFonts w:ascii="Arial" w:hAnsi="Arial" w:cs="Arial"/>
                            <w:b/>
                            <w:bCs/>
                            <w:color w:val="000000"/>
                            <w:sz w:val="14"/>
                            <w:szCs w:val="14"/>
                            <w:lang w:val="en-US"/>
                          </w:rPr>
                          <w:t>Transient period</w:t>
                        </w:r>
                      </w:p>
                    </w:txbxContent>
                  </v:textbox>
                </v:rect>
                <v:rect id="Rectangle 14" o:spid="_x0000_s1088" style="position:absolute;left:18891;top:4584;width:4007;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rsidR="00954D84" w:rsidRDefault="00954D84" w:rsidP="00EC0045">
                        <w:r>
                          <w:rPr>
                            <w:rFonts w:ascii="Arial" w:hAnsi="Arial" w:cs="Arial"/>
                            <w:b/>
                            <w:bCs/>
                            <w:color w:val="000000"/>
                            <w:sz w:val="14"/>
                            <w:szCs w:val="14"/>
                            <w:lang w:val="en-US"/>
                          </w:rPr>
                          <w:t>Start of N</w:t>
                        </w:r>
                      </w:p>
                    </w:txbxContent>
                  </v:textbox>
                </v:rect>
                <v:rect id="Rectangle 15" o:spid="_x0000_s1089" style="position:absolute;left:22872;top:5041;width:730;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0"/>
                            <w:szCs w:val="10"/>
                            <w:lang w:val="en-US"/>
                          </w:rPr>
                          <w:t>+1</w:t>
                        </w:r>
                      </w:p>
                    </w:txbxContent>
                  </v:textbox>
                </v:rect>
                <v:rect id="Rectangle 16" o:spid="_x0000_s1090" style="position:absolute;left:23482;top:4584;width:287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 xml:space="preserve"> power </w:t>
                        </w:r>
                      </w:p>
                    </w:txbxContent>
                  </v:textbox>
                </v:rect>
                <v:rect id="Rectangle 17" o:spid="_x0000_s1091" style="position:absolute;left:20129;top:5810;width:514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requirement</w:t>
                        </w:r>
                      </w:p>
                    </w:txbxContent>
                  </v:textbox>
                </v:rect>
                <v:rect id="Rectangle 18" o:spid="_x0000_s1092" style="position:absolute;left:34105;top:4584;width:365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End of N</w:t>
                        </w:r>
                      </w:p>
                    </w:txbxContent>
                  </v:textbox>
                </v:rect>
                <v:rect id="Rectangle 19" o:spid="_x0000_s1093" style="position:absolute;left:37820;top:5041;width:730;height:1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0"/>
                            <w:szCs w:val="10"/>
                            <w:lang w:val="en-US"/>
                          </w:rPr>
                          <w:t>+1</w:t>
                        </w:r>
                      </w:p>
                    </w:txbxContent>
                  </v:textbox>
                </v:rect>
                <v:rect id="Rectangle 20" o:spid="_x0000_s1094" style="position:absolute;left:38500;top:4584;width:287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rsidR="00954D84" w:rsidRDefault="00954D84" w:rsidP="00EC0045">
                        <w:r>
                          <w:rPr>
                            <w:rFonts w:ascii="Arial" w:hAnsi="Arial" w:cs="Arial"/>
                            <w:b/>
                            <w:bCs/>
                            <w:color w:val="000000"/>
                            <w:sz w:val="14"/>
                            <w:szCs w:val="14"/>
                            <w:lang w:val="en-US"/>
                          </w:rPr>
                          <w:t xml:space="preserve"> power </w:t>
                        </w:r>
                      </w:p>
                    </w:txbxContent>
                  </v:textbox>
                </v:rect>
                <v:rect id="Rectangle 21" o:spid="_x0000_s1095" style="position:absolute;left:35166;top:5810;width:514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000000"/>
                            <w:sz w:val="14"/>
                            <w:szCs w:val="14"/>
                            <w:lang w:val="en-US"/>
                          </w:rPr>
                          <w:t>requirement</w:t>
                        </w:r>
                      </w:p>
                    </w:txbxContent>
                  </v:textbox>
                </v:rect>
                <v:rect id="Rectangle 22" o:spid="_x0000_s1096" style="position:absolute;left:26498;top:1092;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23" o:spid="_x0000_s1097" style="position:absolute;left:27146;top:1549;width:73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+1</w:t>
                        </w:r>
                      </w:p>
                    </w:txbxContent>
                  </v:textbox>
                </v:rect>
                <v:rect id="Rectangle 24" o:spid="_x0000_s1098" style="position:absolute;left:27832;top:1092;width:4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 </w:t>
                        </w:r>
                      </w:p>
                    </w:txbxContent>
                  </v:textbox>
                </v:rect>
                <v:rect id="Rectangle 25" o:spid="_x0000_s1099" style="position:absolute;left:21526;top:2311;width:168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Slot</w:t>
                        </w:r>
                      </w:p>
                    </w:txbxContent>
                  </v:textbox>
                </v:rect>
                <v:rect id="Rectangle 26" o:spid="_x0000_s1100" style="position:absolute;left:23228;top:2762;width:178;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 xml:space="preserve">i </w:t>
                        </w:r>
                      </w:p>
                    </w:txbxContent>
                  </v:textbox>
                </v:rect>
                <v:rect id="Rectangle 27" o:spid="_x0000_s1101" style="position:absolute;left:36493;top:2311;width:168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Slot</w:t>
                        </w:r>
                      </w:p>
                    </w:txbxContent>
                  </v:textbox>
                </v:rect>
                <v:rect id="Rectangle 28" o:spid="_x0000_s1102" style="position:absolute;left:38195;top:2762;width:901;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 xml:space="preserve">i+1 </w:t>
                        </w:r>
                      </w:p>
                    </w:txbxContent>
                  </v:textbox>
                </v:rect>
                <v:rect id="Rectangle 29" o:spid="_x0000_s1103" style="position:absolute;left:6654;top:1746;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30" o:spid="_x0000_s1104" style="position:absolute;left:7302;top:2203;width:356;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0</w:t>
                        </w:r>
                      </w:p>
                    </w:txbxContent>
                  </v:textbox>
                </v:rect>
                <v:rect id="Rectangle 31" o:spid="_x0000_s1105" style="position:absolute;left:7639;top:1746;width:4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w:t>
                        </w:r>
                      </w:p>
                    </w:txbxContent>
                  </v:textbox>
                </v:rect>
                <v:rect id="Rectangle 32" o:spid="_x0000_s1106" style="position:absolute;left:47631;top:1746;width:64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N</w:t>
                        </w:r>
                      </w:p>
                    </w:txbxContent>
                  </v:textbox>
                </v:rect>
                <v:rect id="Rectangle 33" o:spid="_x0000_s1107" style="position:absolute;left:48279;top:2203;width:730;height:18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rsidR="00954D84" w:rsidRDefault="00954D84" w:rsidP="00EC0045">
                        <w:r>
                          <w:rPr>
                            <w:rFonts w:ascii="Arial" w:hAnsi="Arial" w:cs="Arial"/>
                            <w:b/>
                            <w:bCs/>
                            <w:color w:val="FFFFFF"/>
                            <w:sz w:val="10"/>
                            <w:szCs w:val="10"/>
                            <w:lang w:val="en-US"/>
                          </w:rPr>
                          <w:t>+2</w:t>
                        </w:r>
                      </w:p>
                    </w:txbxContent>
                  </v:textbox>
                </v:rect>
                <v:rect id="Rectangle 34" o:spid="_x0000_s1108" style="position:absolute;left:48964;top:1746;width:464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rsidR="00954D84" w:rsidRDefault="00954D84" w:rsidP="00EC0045">
                        <w:r>
                          <w:rPr>
                            <w:rFonts w:ascii="Arial" w:hAnsi="Arial" w:cs="Arial"/>
                            <w:b/>
                            <w:bCs/>
                            <w:color w:val="FFFFFF"/>
                            <w:sz w:val="14"/>
                            <w:szCs w:val="14"/>
                            <w:lang w:val="en-US"/>
                          </w:rPr>
                          <w:t xml:space="preserve"> Sub-frame</w:t>
                        </w:r>
                      </w:p>
                    </w:txbxContent>
                  </v:textbox>
                </v:rect>
                <v:line id="Line 35" o:spid="_x0000_s1109" style="position:absolute;visibility:visible;mso-wrap-style:square" from="0,0" to="0,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" strokeweight="0"/>
                <v:rect id="Rectangle 36" o:spid="_x0000_s1110" style="position:absolute;width:88;height:18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Qrn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0izFP7PxCMgZ38AAAD//wMAUEsBAi0AFAAGAAgAAAAhANvh9svuAAAAhQEAABMAAAAAAAAA&#10;AAAAAAAAAAAAAFtDb250ZW50X1R5cGVzXS54bWxQSwECLQAUAAYACAAAACEAWvQsW78AAAAVAQAA&#10;CwAAAAAAAAAAAAAAAAAfAQAAX3JlbHMvLnJlbHNQSwECLQAUAAYACAAAACEAecUK58YAAADcAAAA&#10;DwAAAAAAAAAAAAAAAAAHAgAAZHJzL2Rvd25yZXYueG1sUEsFBgAAAAADAAMAtwAAAPoCAAAAAA==&#10;" fillcolor="black" stroked="f"/>
                <v:line id="Line 37" o:spid="_x0000_s1111" style="position:absolute;visibility:visible;mso-wrap-style:square" from="61099,88" to="6109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" strokeweight="0"/>
                <v:rect id="Rectangle 38" o:spid="_x0000_s1112" style="position:absolute;left:61099;top:88;width:89;height:18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rect id="Rectangle 39" o:spid="_x0000_s1113" style="position:absolute;left:4667;top:1085;width:17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" fillcolor="black" stroked="f"/>
                <v:rect id="Rectangle 40" o:spid="_x0000_s1114" style="position:absolute;left:14173;top:1257;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" fillcolor="black" stroked="f"/>
                <v:rect id="Rectangle 41" o:spid="_x0000_s1115" style="position:absolute;left:44710;top:1257;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" fillcolor="black" stroked="f"/>
                <v:rect id="Rectangle 42" o:spid="_x0000_s1116" style="position:absolute;left:30575;top:2387;width:17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" fillcolor="black" stroked="f"/>
                <v:line id="Line 43" o:spid="_x0000_s1117" style="position:absolute;visibility:visible;mso-wrap-style:square" from="88,0" to="61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" strokeweight="0"/>
                <v:rect id="Rectangle 44" o:spid="_x0000_s1118" style="position:absolute;left:88;width:6110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" fillcolor="black" stroked="f"/>
                <v:rect id="Rectangle 45" o:spid="_x0000_s1119" style="position:absolute;left:4838;top:1085;width:51607;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" fillcolor="black" stroked="f"/>
                <v:rect id="Rectangle 46" o:spid="_x0000_s1120" style="position:absolute;left:14262;top:2209;width:30619;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" fillcolor="black" stroked="f"/>
                <v:rect id="Rectangle 47" o:spid="_x0000_s1121" style="position:absolute;left:4838;top:3524;width:51607;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line id="Line 48" o:spid="_x0000_s1122" style="position:absolute;visibility:visible;mso-wrap-style:square" from="88,18122" to="61188,1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" strokeweight="0"/>
                <v:rect id="Rectangle 49" o:spid="_x0000_s1123" style="position:absolute;left:88;top:18122;width:6110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RO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iHfbifiUdATv4BAAD//wMAUEsBAi0AFAAGAAgAAAAhANvh9svuAAAAhQEAABMAAAAAAAAA&#10;AAAAAAAAAAAAAFtDb250ZW50X1R5cGVzXS54bWxQSwECLQAUAAYACAAAACEAWvQsW78AAAAVAQAA&#10;CwAAAAAAAAAAAAAAAAAfAQAAX3JlbHMvLnJlbHNQSwECLQAUAAYACAAAACEAc/UETsYAAADcAAAA&#10;DwAAAAAAAAAAAAAAAAAHAgAAZHJzL2Rvd25yZXYueG1sUEsFBgAAAAADAAMAtwAAAPoCAAAAAA==&#10;" fillcolor="black" stroked="f"/>
                <v:shape id="Freeform 50" o:spid="_x0000_s1124" style="position:absolute;left:11728;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" path="m14,r,57l,57,,,14,xm14,99r,57l,156,,99r14,xm14,199r,57l,256,,199r14,xm14,299r,57l,356,,299r14,xm14,398r,57l,455,,398r14,xm14,498r,57l,555,,498r14,xm14,597r,57l,654,,597r14,xm14,697r,57l,754,,697r14,xm14,796r,57l,853,,796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5460;8890,568960;0,605155;8890,568960;8890,668655;0,632460;8890,695325;0,731520;8890,695325;8890,795020;0,758825;8890,821690;0,857885;8890,821690;8890,921385;0,885190;8890,948690;0,984250;8890,948690" o:connectangles="0,0,0,0,0,0,0,0,0,0,0,0,0,0,0,0,0,0,0,0,0,0,0,0,0,0,0,0,0,0,0,0,0,0,0,0,0,0,0,0"/>
                  <o:lock v:ext="edit" verticies="t"/>
                </v:shape>
                <v:shape id="Freeform 51" o:spid="_x0000_s1125" style="position:absolute;left:14027;top:3562;width:279;height:10769;visibility:visible;mso-wrap-style:square;v-text-anchor:top" coordsize="44,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" path="m32,r1,128l1,128,,,32,xm33,224r1,128l2,352,1,224r32,xm35,448r1,128l4,576,3,448r32,xm37,672r,128l5,800,5,672r32,xm38,896r1,128l7,1024,6,896r32,xm40,1120r1,128l9,1248,8,1120r32,xm41,1344r1,128l10,1472,9,1344r32,xm43,1568r1,128l12,1696,11,1568r32,xe" fillcolor="navy" strokecolor="navy" strokeweight=".1pt">
                  <v:stroke joinstyle="bevel"/>
                  <v:path arrowok="t" o:connecttype="custom" o:connectlocs="20320,0;20955,81280;635,81280;0,0;20320,0;20955,142240;21590,223520;1270,223520;635,142240;20955,142240;22225,284480;22860,365760;2540,365760;1905,284480;22225,284480;23495,426720;23495,508000;3175,508000;3175,426720;23495,426720;24130,568960;24765,650240;4445,650240;3810,568960;24130,568960;25400,711200;26035,792480;5715,792480;5080,711200;25400,711200;26035,853440;26670,934720;6350,934720;5715,853440;26035,853440;27305,995680;27940,1076960;7620,1076960;6985,995680;27305,995680" o:connectangles="0,0,0,0,0,0,0,0,0,0,0,0,0,0,0,0,0,0,0,0,0,0,0,0,0,0,0,0,0,0,0,0,0,0,0,0,0,0,0,0"/>
                  <o:lock v:ext="edit" verticies="t"/>
                </v:shape>
                <v:shape id="Freeform 52" o:spid="_x0000_s1126" style="position:absolute;left:18745;top:6648;width:7785;height:546;visibility:visible;mso-wrap-style:square;v-text-anchor:top" coordsize="12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" path="m1226,50l71,50r,-14l1226,36r,14xm86,86l,43,86,r,86xe" fillcolor="black" strokeweight=".1pt">
                  <v:stroke joinstyle="bevel"/>
                  <v:path arrowok="t" o:connecttype="custom" o:connectlocs="778510,31750;45085,31750;45085,22860;778510,22860;778510,31750;54610,54610;0,27305;54610,0;54610,54610" o:connectangles="0,0,0,0,0,0,0,0,0"/>
                  <o:lock v:ext="edit" verticies="t"/>
                </v:shape>
                <v:shape id="Freeform 53" o:spid="_x0000_s1127" style="position:absolute;left:16287;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" path="m14,r,57l,57,,,14,xm14,99r,57l,156,,99r14,xm14,199r,57l,256,,199r14,xm14,299r,57l,356,,299r14,xm14,398r,57l,455,,398r14,xm14,498r,57l,555,,498r14,xm14,597r,57l,654,,597r14,xm14,697r,57l,754,,697r14,xm14,796r,57l,853,,796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5460;8890,568960;0,605155;8890,568960;8890,668655;0,632460;8890,695325;0,731520;8890,695325;8890,795020;0,758825;8890,821690;0,857885;8890,821690;8890,921385;0,885190;8890,948690;0,984250;8890,948690" o:connectangles="0,0,0,0,0,0,0,0,0,0,0,0,0,0,0,0,0,0,0,0,0,0,0,0,0,0,0,0,0,0,0,0,0,0,0,0,0,0,0,0"/>
                  <o:lock v:ext="edit" verticies="t"/>
                </v:shape>
                <v:shape id="Freeform 54" o:spid="_x0000_s1128" style="position:absolute;left:42348;top:3562;width:89;height:9842;visibility:visible;mso-wrap-style:square;v-text-anchor:top" coordsize="1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" path="m14,r,57l,57,,,14,xm14,99r,57l,156,,99r14,xm14,199r,57l,256,,199r14,xm14,299r,57l,356,,299r14,xm14,398r,57l,455,,398r14,xm14,498r,57l,555,,498r14,xm14,597r,57l,654,,597r14,xm14,697r,57l,754,,697r14,xm14,797r,56l,853,,797r14,xm14,896r,57l,953,,896r14,xm14,996r,57l,1053,,996r14,xm14,1095r,57l,1152r,-57l14,1095xm14,1195r,57l,1252r,-57l14,1195xm14,1294r,57l,1351r,-57l14,1294xm14,1394r,57l,1451r,-57l14,1394xm14,1494r,56l,1550r,-56l14,1494xe" fillcolor="black" strokeweight=".1pt">
                  <v:stroke joinstyle="bevel"/>
                  <v:path arrowok="t" o:connecttype="custom" o:connectlocs="8890,36195;0,0;8890,62865;0,99060;8890,62865;8890,162560;0,126365;8890,189865;0,226060;8890,189865;8890,288925;0,252730;8890,316230;0,352425;8890,316230;8890,415290;0,379095;8890,442595;0,478790;8890,442595;8890,541655;0,506095;8890,568960;0,605155;8890,568960;8890,668655;0,632460;8890,695325;0,731520;8890,695325;8890,795020;0,758825;8890,821690;0,857885;8890,821690;8890,921385;0,885190;8890,948690;0,984250;8890,948690" o:connectangles="0,0,0,0,0,0,0,0,0,0,0,0,0,0,0,0,0,0,0,0,0,0,0,0,0,0,0,0,0,0,0,0,0,0,0,0,0,0,0,0"/>
                  <o:lock v:ext="edit" verticies="t"/>
                </v:shape>
                <v:shape id="Freeform 55" o:spid="_x0000_s1129" style="position:absolute;left:44646;top:3562;width:204;height:10769;visibility:visible;mso-wrap-style:square;v-text-anchor:top" coordsize="32,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" path="m32,r,128l,128,,,32,xm32,224r,128l,352,,224r32,xm32,448r,128l,576,,448r32,xm32,672r,128l,800,,672r32,xm32,896r,128l,1024,,896r32,xm32,1120r,128l,1248,,1120r32,xm32,1344r,128l,1472,,1344r32,xm32,1568r,128l,1696,,1568r32,xe" fillcolor="navy" strokecolor="navy" strokeweight=".1pt">
                  <v:stroke joinstyle="bevel"/>
                  <v:path arrowok="t" o:connecttype="custom" o:connectlocs="20320,0;20320,81280;0,81280;0,0;20320,0;20320,142240;20320,223520;0,223520;0,142240;20320,142240;20320,284480;20320,365760;0,365760;0,284480;20320,284480;20320,426720;20320,508000;0,508000;0,426720;20320,426720;20320,568960;20320,650240;0,650240;0,568960;20320,568960;20320,711200;20320,792480;0,792480;0,711200;20320,711200;20320,853440;20320,934720;0,934720;0,853440;20320,853440;20320,995680;20320,1076960;0,1076960;0,995680;20320,995680" o:connectangles="0,0,0,0,0,0,0,0,0,0,0,0,0,0,0,0,0,0,0,0,0,0,0,0,0,0,0,0,0,0,0,0,0,0,0,0,0,0,0,0"/>
                  <o:lock v:ext="edit" verticies="t"/>
                </v:shape>
                <v:shape id="Freeform 56" o:spid="_x0000_s1130" style="position:absolute;left:32829;top:6508;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" path="m1435,50l,50,,36r1435,l1435,50xm1421,r85,43l1421,85r,-85xe" fillcolor="black" strokeweight=".1pt">
                  <v:stroke joinstyle="bevel"/>
                  <v:path arrowok="t" o:connecttype="custom" o:connectlocs="911225,31750;0,31750;0,22860;911225,22860;911225,31750;902335,0;956310,27305;902335,53975;902335,0" o:connectangles="0,0,0,0,0,0,0,0,0"/>
                  <o:lock v:ext="edit" verticies="t"/>
                </v:shape>
                <v:shape id="Freeform 57" o:spid="_x0000_s1131" style="position:absolute;left:46996;top:3562;width:89;height:9849;visibility:visible;mso-wrap-style:square;v-text-anchor:top" coordsize="14,1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" path="m14,r,57l,57,,,14,xm14,100r,56l,156,,100r14,xm14,199r,57l,256,,199r14,xm14,299r,57l,356,,299r14,xm14,398r,57l,455,,398r14,xm14,498r,57l,555,,498r14,xm14,597r,57l,654,,597r14,xm14,697r,57l,754,,697r14,xm14,797r,56l,853,,797r14,xm14,896r,57l,953,,896r14,xm14,996r,57l,1053,,996r14,xm14,1095r,57l,1152r,-57l14,1095xm14,1195r,57l,1252r,-57l14,1195xm14,1295r,56l,1351r,-56l14,1295xm14,1394r,57l,1451r,-57l14,1394xm14,1494r,57l,1551r,-57l14,1494xe" fillcolor="black" strokeweight=".1pt">
                  <v:stroke joinstyle="bevel"/>
                  <v:path arrowok="t" o:connecttype="custom" o:connectlocs="8890,36195;0,0;8890,63500;0,99060;8890,63500;8890,162560;0,126365;8890,189865;0,226060;8890,189865;8890,288925;0,252730;8890,316230;0,352425;8890,316230;8890,415290;0,379095;8890,442595;0,478790;8890,442595;8890,541655;0,506095;8890,568960;0,605155;8890,568960;8890,668655;0,632460;8890,695325;0,731520;8890,695325;8890,795020;0,758825;8890,822325;0,857885;8890,822325;8890,921385;0,885190;8890,948690;0,984885;8890,948690" o:connectangles="0,0,0,0,0,0,0,0,0,0,0,0,0,0,0,0,0,0,0,0,0,0,0,0,0,0,0,0,0,0,0,0,0,0,0,0,0,0,0,0"/>
                  <o:lock v:ext="edit" verticies="t"/>
                </v:shape>
                <v:shape id="Freeform 58" o:spid="_x0000_s1132" style="position:absolute;left:2990;top:723;width:2788;height:3163;visibility:visible;mso-wrap-style:square;v-text-anchor:top" coordsize="439,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" path="m129,l,128,,370,129,498r182,l439,370r,-242l311,,129,xe" stroked="f">
                  <v:path arrowok="t" o:connecttype="custom" o:connectlocs="81915,0;0,81280;0,234950;81915,316230;197485,316230;278765,234950;278765,81280;197485,0;81915,0" o:connectangles="0,0,0,0,0,0,0,0,0"/>
                </v:shape>
                <v:shape id="Freeform 59" o:spid="_x0000_s1133" style="position:absolute;left:58737;top:723;width:578;height:2966;visibility:visible;mso-wrap-style:square;v-text-anchor:top" coordsize="9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" path="m27,l,26,,441r27,26l64,467,91,441,91,26,64,,27,xe" stroked="f">
                  <v:path arrowok="t" o:connecttype="custom" o:connectlocs="17145,0;0,16510;0,280035;17145,296545;40640,296545;57785,280035;57785,16510;40640,0;17145,0" o:connectangles="0,0,0,0,0,0,0,0,0"/>
                </v:shape>
                <v:shape id="Freeform 60" o:spid="_x0000_s1134" style="position:absolute;left:30568;top:2908;width:96;height:10484;visibility:visible;mso-wrap-style:square;v-text-anchor:top" coordsize="15,1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" path="m15,r,57l,57,,,15,xm15,100r,57l,157,,100r15,xm15,200r,56l,256,,200r15,xm15,299r,57l,356,,299r15,xm15,399r,57l,456,,399r15,xm15,498r,57l,555,,498r15,xm15,598r,57l,655,,598r15,xm15,698r,56l,754,,698r15,xm15,797r,57l,854,,797r15,xm15,897r,57l,954,,897r15,xm15,996r,57l,1053,,996r15,xm15,1096r,57l,1153r,-57l15,1096xm15,1195r,57l,1252r,-57l15,1195xm15,1295r,57l,1352r,-57l15,1295xm15,1395r,56l,1451r,-56l15,1395xm15,1494r,57l,1551r,-57l15,1494xm15,1594r,57l,1651r,-57l15,1594xe" fillcolor="black" strokeweight=".1pt">
                  <v:stroke joinstyle="bevel"/>
                  <v:path arrowok="t" o:connecttype="custom" o:connectlocs="9525,36195;0,0;9525,63500;0,99695;9525,63500;9525,162560;0,127000;9525,189865;0,226060;9525,189865;9525,289560;0,253365;9525,316230;0,352425;9525,316230;9525,415925;0,379730;9525,443230;0,478790;9525,443230;9525,542290;0,506095;9525,569595;0,605790;9525,569595;9525,668655;0,632460;9525,695960;0,732155;9525,695960;9525,795020;0,758825;9525,822325;0,858520;9525,822325;9525,921385;0,885825;9525,948690;0,984885;9525,948690;9525,1048385;0,1012190" o:connectangles="0,0,0,0,0,0,0,0,0,0,0,0,0,0,0,0,0,0,0,0,0,0,0,0,0,0,0,0,0,0,0,0,0,0,0,0,0,0,0,0,0,0"/>
                  <o:lock v:ext="edit" verticies="t"/>
                </v:shape>
                <v:shape id="Freeform 63" o:spid="_x0000_s1135" style="position:absolute;left:11938;top:13912;width:2095;height:737;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200601,41345;8949,41345;8949,32315;200601,32315;200601,41345;148604,1222;209550,36796;148604,72438;142434,70809;144061,64631;198296,32926;198296,40734;144061,9029;142434,2851;148604,1222;60946,72438;0,36796;60946,1222;67116,2851;65489,9029;11254,40734;11254,32926;65489,64631;67116,70809;60946,72438" o:connectangles="0,0,0,0,0,0,0,0,0,0,0,0,0,0,0,0,0,0,0,0,0,0,0,0,0"/>
                  <o:lock v:ext="edit" verticies="t"/>
                </v:shape>
                <v:shape id="Freeform 65" o:spid="_x0000_s1136" style="position:absolute;left:42564;top:13982;width:2095;height:730;visibility:visible;mso-wrap-style:square;v-text-anchor:top" coordsize="773,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" path="m740,152r-707,l33,119r707,l740,152xm548,4l773,135,548,267v-8,4,-18,1,-23,-6c521,253,523,242,531,238l731,121r,29l531,33c523,29,521,18,525,10,530,2,540,,548,4xm225,267l,135,225,4v8,-4,18,-2,23,6c252,18,249,29,242,33l42,150r,-29l242,238v7,4,10,15,6,23c243,268,233,271,225,267xe" fillcolor="black" strokeweight=".1pt">
                  <v:stroke joinstyle="bevel"/>
                  <v:path arrowok="t" o:connecttype="custom" o:connectlocs="200604,40959;8946,40959;8946,32066;200604,32066;200604,40959;148555,1078;209550,36378;148555,71947;142321,70330;143947,64133;198164,32605;198164,40420;143947,8892;142321,2695;148555,1078;60995,71947;0,36378;60995,1078;67229,2695;65603,8892;11386,40420;11386,32605;65603,64133;67229,70330;60995,71947" o:connectangles="0,0,0,0,0,0,0,0,0,0,0,0,0,0,0,0,0,0,0,0,0,0,0,0,0"/>
                  <o:lock v:ext="edit" verticies="t"/>
                </v:shape>
                <v:shape id="Freeform 66" o:spid="_x0000_s1137" style="position:absolute;left:44983;top:13982;width:1968;height:730;visibility:visible;mso-wrap-style:square;v-text-anchor:top" coordsize="725,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" path="m692,152r-659,l33,119r659,l692,152xm500,4l725,135,500,267v-8,4,-18,1,-23,-6c473,253,475,242,483,238l683,121r,29l483,33c475,29,473,18,477,10,482,2,492,,500,4xm225,267l,135,225,4v8,-4,18,-2,23,6c252,18,249,29,242,33l42,150r,-29l242,238v7,4,10,15,6,23c243,268,233,271,225,267xe" fillcolor="black" strokeweight=".1pt">
                  <v:stroke joinstyle="bevel"/>
                  <v:path arrowok="t" o:connecttype="custom" o:connectlocs="187890,40959;8960,40959;8960,32066;187890,32066;187890,40959;135759,1078;196850,36378;135759,71947;129514,70330;131143,64133;185446,32605;185446,40420;131143,8892;129514,2695;135759,1078;61091,71947;0,36378;61091,1078;67336,2695;65707,8892;11404,40420;11404,32605;65707,64133;67336,70330;61091,71947" o:connectangles="0,0,0,0,0,0,0,0,0,0,0,0,0,0,0,0,0,0,0,0,0,0,0,0,0"/>
                  <o:lock v:ext="edit" verticies="t"/>
                </v:shape>
                <v:shape id="Freeform 69" o:spid="_x0000_s1138" style="position:absolute;left:57238;top:2044;width:2217;height:2439;visibility:visible;mso-wrap-style:square;v-text-anchor:top" coordsize="349,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" path="m103,l,102,,282,103,384r144,l349,282r,-180l247,,103,xe" stroked="f">
                  <v:path arrowok="t" o:connecttype="custom" o:connectlocs="65405,0;0,64770;0,179070;65405,243840;156845,243840;221615,179070;221615,64770;156845,0;65405,0" o:connectangles="0,0,0,0,0,0,0,0,0"/>
                </v:shape>
                <v:shape id="Freeform 70" o:spid="_x0000_s1139" style="position:absolute;left:55245;top:723;width:2781;height:3163;visibility:visible;mso-wrap-style:square;v-text-anchor:top" coordsize="43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" path="m128,l,128,,370,128,498r182,l438,370r,-242l310,,128,xe" stroked="f">
                  <v:path arrowok="t" o:connecttype="custom" o:connectlocs="81280,0;0,81280;0,234950;81280,316230;196850,316230;278130,234950;278130,81280;196850,0;81280,0" o:connectangles="0,0,0,0,0,0,0,0,0"/>
                </v:shape>
                <v:shape id="Freeform 72" o:spid="_x0000_s1140" style="position:absolute;left:14204;top:13912;width:2109;height:737;visibility:visible;mso-wrap-style:square;v-text-anchor:top" coordsize="3107,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" path="m2975,609r-2843,l132,476r2843,l2975,609xm2208,18r899,524l2208,1067v-31,18,-72,8,-91,-24c2099,1011,2109,970,2141,952l2941,485r,115l2141,133v-32,-18,-42,-59,-24,-91c2136,10,2177,,2208,18xm899,1067l,542,899,18c930,,971,10,990,42v18,32,8,73,-24,91l166,600r,-115l966,952v32,18,42,59,24,91c971,1075,930,1085,899,1067xe" fillcolor="black" strokeweight=".1pt">
                  <v:stroke joinstyle="bevel"/>
                  <v:path arrowok="t" o:connecttype="custom" o:connectlocs="201863,41345;8957,41345;8957,32315;201863,32315;201863,41345;149820,1222;210820,36796;149820,72438;143645,70809;145274,64631;199556,32926;199556,40734;145274,9029;143645,2851;149820,1222;61000,72438;0,36796;61000,1222;67175,2851;65546,9029;11264,40734;11264,32926;65546,64631;67175,70809;61000,72438" o:connectangles="0,0,0,0,0,0,0,0,0,0,0,0,0,0,0,0,0,0,0,0,0,0,0,0,0"/>
                  <o:lock v:ext="edit" verticies="t"/>
                </v:shape>
                <w10:anchorlock/>
              </v:group>
            </w:pict>
          </mc:Fallback>
        </mc:AlternateContent>
      </w:r>
    </w:p>
    <w:p w:rsidR="00EC0045" w:rsidRPr="0032110F" w:rsidRDefault="00EC0045" w:rsidP="00EC0045">
      <w:pPr>
        <w:pStyle w:val="TF"/>
      </w:pPr>
      <w:r w:rsidRPr="0032110F">
        <w:t>Figure 6.3.4.3-1</w:t>
      </w:r>
      <w:r>
        <w:t>A</w:t>
      </w:r>
      <w:r w:rsidRPr="0032110F">
        <w:t>: Transmission power template</w:t>
      </w:r>
      <w:r>
        <w:t xml:space="preserve"> for Frame Structure Type 3</w:t>
      </w:r>
    </w:p>
    <w:p w:rsidR="00631F26" w:rsidRDefault="00631F26" w:rsidP="00631F26">
      <w:pPr>
        <w:rPr>
          <w:rFonts w:ascii="Arial" w:hAnsi="Arial" w:cs="Arial"/>
          <w:b/>
        </w:rPr>
      </w:pPr>
    </w:p>
    <w:p w:rsidR="00631F26" w:rsidRDefault="00631F26" w:rsidP="00631F26">
      <w:pPr>
        <w:rPr>
          <w:rFonts w:ascii="Arial" w:hAnsi="Arial" w:cs="Arial"/>
          <w:b/>
        </w:rPr>
      </w:pPr>
      <w:r>
        <w:rPr>
          <w:rFonts w:ascii="Arial" w:hAnsi="Arial" w:cs="Arial"/>
          <w:b/>
        </w:rPr>
        <w:t xml:space="preserve">Discussion: </w:t>
      </w:r>
    </w:p>
    <w:p w:rsidR="00631F26" w:rsidRDefault="00050B1D" w:rsidP="00631F26">
      <w:r>
        <w:t>Huawei: we are reviewing this and will return, do you need to do this in between subframes?</w:t>
      </w:r>
    </w:p>
    <w:p w:rsidR="00050B1D" w:rsidRDefault="00050B1D" w:rsidP="00631F26">
      <w:r>
        <w:t>Chair: no, only at the start and end of transmission for a given UE</w:t>
      </w:r>
    </w:p>
    <w:p w:rsidR="00050B1D" w:rsidRDefault="00050B1D" w:rsidP="00631F26">
      <w:r>
        <w:lastRenderedPageBreak/>
        <w:t>Nokia:</w:t>
      </w:r>
      <w:r w:rsidR="002764C9">
        <w:t xml:space="preserve">is </w:t>
      </w:r>
      <w:r>
        <w:t xml:space="preserve"> </w:t>
      </w:r>
      <w:r w:rsidR="002764C9">
        <w:t>it possible to schedule CCA in between subsequent</w:t>
      </w:r>
      <w:r>
        <w:t xml:space="preserve"> subframes from the same UE</w:t>
      </w:r>
    </w:p>
    <w:p w:rsidR="00631F26" w:rsidRDefault="00631F26" w:rsidP="00631F26">
      <w:pPr>
        <w:rPr>
          <w:rFonts w:ascii="Arial" w:hAnsi="Arial" w:cs="Arial"/>
          <w:b/>
        </w:rPr>
      </w:pPr>
      <w:r>
        <w:rPr>
          <w:rFonts w:ascii="Arial" w:hAnsi="Arial" w:cs="Arial"/>
          <w:b/>
        </w:rPr>
        <w:t xml:space="preserve">Decision: </w:t>
      </w:r>
    </w:p>
    <w:p w:rsidR="00EC0045" w:rsidRPr="00EC0045" w:rsidRDefault="00EC0045" w:rsidP="000C2281">
      <w:pPr>
        <w:rPr>
          <w:lang w:val="x-none"/>
        </w:rPr>
      </w:pPr>
    </w:p>
    <w:p w:rsidR="008407EB" w:rsidRDefault="008407EB" w:rsidP="008407EB"/>
    <w:p w:rsidR="008407EB" w:rsidRDefault="00D933FC" w:rsidP="008407EB">
      <w:pPr>
        <w:pStyle w:val="Heading3"/>
      </w:pPr>
      <w:r>
        <w:t>2.8</w:t>
      </w:r>
      <w:r w:rsidR="008407EB">
        <w:tab/>
        <w:t>Band combinations</w:t>
      </w:r>
      <w:r w:rsidR="00641E2E">
        <w:t xml:space="preserve"> to be included</w:t>
      </w:r>
      <w:r w:rsidR="000012F6">
        <w:t xml:space="preserve"> in the first version</w:t>
      </w:r>
    </w:p>
    <w:p w:rsidR="00792C29" w:rsidRDefault="00792C29" w:rsidP="005F7A2D">
      <w:pPr>
        <w:pStyle w:val="Heading3"/>
        <w:ind w:left="0" w:firstLine="0"/>
      </w:pPr>
    </w:p>
    <w:p w:rsidR="00530AF3" w:rsidRDefault="00530AF3" w:rsidP="00530AF3">
      <w:pPr>
        <w:rPr>
          <w:rFonts w:ascii="Arial" w:hAnsi="Arial" w:cs="Arial"/>
          <w:b/>
        </w:rPr>
      </w:pPr>
      <w:r>
        <w:rPr>
          <w:rFonts w:ascii="Arial" w:hAnsi="Arial" w:cs="Arial"/>
          <w:b/>
        </w:rPr>
        <w:t xml:space="preserve">Discussion: </w:t>
      </w:r>
    </w:p>
    <w:p w:rsidR="00D94670" w:rsidRPr="002764C9" w:rsidRDefault="002764C9" w:rsidP="00530AF3">
      <w:pPr>
        <w:rPr>
          <w:i/>
        </w:rPr>
      </w:pPr>
      <w:r w:rsidRPr="002764C9">
        <w:rPr>
          <w:i/>
        </w:rPr>
        <w:t>Agenda item not treated</w:t>
      </w:r>
    </w:p>
    <w:p w:rsidR="00530AF3" w:rsidRDefault="00530AF3" w:rsidP="00530AF3">
      <w:pPr>
        <w:rPr>
          <w:rFonts w:ascii="Arial" w:hAnsi="Arial" w:cs="Arial"/>
          <w:b/>
        </w:rPr>
      </w:pPr>
      <w:r>
        <w:rPr>
          <w:rFonts w:ascii="Arial" w:hAnsi="Arial" w:cs="Arial"/>
          <w:b/>
        </w:rPr>
        <w:t xml:space="preserve">Decision: </w:t>
      </w:r>
    </w:p>
    <w:p w:rsidR="00D94670" w:rsidRDefault="00D94670" w:rsidP="00530AF3">
      <w:pPr>
        <w:rPr>
          <w:rFonts w:ascii="Arial" w:hAnsi="Arial" w:cs="Arial"/>
          <w:b/>
        </w:rPr>
      </w:pPr>
    </w:p>
    <w:p w:rsidR="00530AF3" w:rsidRPr="00530AF3" w:rsidRDefault="00530AF3" w:rsidP="00530AF3">
      <w:r>
        <w:rPr>
          <w:rFonts w:ascii="Arial" w:hAnsi="Arial" w:cs="Arial"/>
          <w:b/>
        </w:rPr>
        <w:tab/>
      </w:r>
    </w:p>
    <w:p w:rsidR="00A048D3" w:rsidRPr="00A048D3" w:rsidRDefault="00530AF3" w:rsidP="00A048D3">
      <w:r>
        <w:rPr>
          <w:rFonts w:ascii="Arial" w:hAnsi="Arial" w:cs="Arial"/>
          <w:b/>
        </w:rPr>
        <w:tab/>
      </w:r>
      <w:r>
        <w:rPr>
          <w:rFonts w:ascii="Arial" w:hAnsi="Arial" w:cs="Arial"/>
          <w:b/>
        </w:rPr>
        <w:tab/>
      </w:r>
    </w:p>
    <w:p w:rsidR="00FD11C7" w:rsidRDefault="00D933FC" w:rsidP="00FD11C7">
      <w:pPr>
        <w:pStyle w:val="Heading2"/>
      </w:pPr>
      <w:r>
        <w:t>------------------------------------------------------------------------------------------</w:t>
      </w:r>
    </w:p>
    <w:p w:rsidR="00A01E26" w:rsidRDefault="00FD11C7" w:rsidP="00A01E26">
      <w:pPr>
        <w:pStyle w:val="Heading2"/>
        <w:ind w:left="0" w:firstLine="0"/>
      </w:pPr>
      <w:r>
        <w:t xml:space="preserve">Background documents </w:t>
      </w:r>
      <w:r w:rsidR="00D933FC">
        <w:t>for agenda (not to be treated)</w:t>
      </w:r>
    </w:p>
    <w:p w:rsidR="00A01E26" w:rsidRPr="00A01E26" w:rsidRDefault="00A01E26" w:rsidP="00A01E26">
      <w:r>
        <w:t>From RF Chairman’s report Monday evening.</w:t>
      </w:r>
    </w:p>
    <w:p w:rsidR="00FD11C7" w:rsidRDefault="00FD11C7" w:rsidP="00AB7491">
      <w:pPr>
        <w:pStyle w:val="Heading3"/>
      </w:pPr>
    </w:p>
    <w:p w:rsidR="00AE5182" w:rsidRDefault="00AE5182" w:rsidP="00AE5182">
      <w:pPr>
        <w:pStyle w:val="Heading4"/>
      </w:pPr>
      <w:bookmarkStart w:id="7" w:name="_Toc466417431"/>
      <w:bookmarkStart w:id="8" w:name="_Toc466904948"/>
      <w:r>
        <w:t>8.18.2</w:t>
      </w:r>
      <w:r>
        <w:tab/>
        <w:t>UE RF (36.101) [LTE_eLAA-Core]</w:t>
      </w:r>
      <w:bookmarkEnd w:id="7"/>
      <w:bookmarkEnd w:id="8"/>
    </w:p>
    <w:p w:rsidR="00AE5182" w:rsidRDefault="00954D84" w:rsidP="00AE5182">
      <w:pPr>
        <w:rPr>
          <w:i/>
        </w:rPr>
      </w:pPr>
      <w:hyperlink r:id="rId13" w:history="1">
        <w:r w:rsidR="00AE5182" w:rsidRPr="00A94EEE">
          <w:rPr>
            <w:rStyle w:val="Hyperlink"/>
            <w:b/>
          </w:rPr>
          <w:t>R4-1609586</w:t>
        </w:r>
      </w:hyperlink>
      <w:r w:rsidR="00AE5182">
        <w:rPr>
          <w:b/>
        </w:rPr>
        <w:tab/>
        <w:t>Introduction of UE transmitter requirements for LAA Scell operation in Band 46</w:t>
      </w:r>
      <w:r w:rsidR="00AE5182">
        <w:rPr>
          <w:b/>
        </w:rPr>
        <w:br/>
      </w:r>
      <w:r w:rsidR="00AE5182">
        <w:tab/>
      </w:r>
      <w:r w:rsidR="00AE5182">
        <w:tab/>
      </w:r>
      <w:r w:rsidR="00AE5182">
        <w:tab/>
      </w:r>
      <w:r w:rsidR="00AE5182">
        <w:tab/>
      </w:r>
      <w:r w:rsidR="00AE5182">
        <w:tab/>
        <w:t>36.101</w:t>
      </w:r>
      <w:r w:rsidR="00AE5182">
        <w:tab/>
        <w:t xml:space="preserve">  CR-4032  rev  (Rel-14) v14.1.0</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CR to introduce transmitter characteristics for uplink operations in Band 46 (clause 6 except the actual E-UTRA CA configurations addressed in basket CRs)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Media Tek: On section 6.5.2, wondering if the same wording can be reused for eLAA? </w:t>
      </w:r>
    </w:p>
    <w:p w:rsidR="00AE5182" w:rsidRDefault="00AE5182" w:rsidP="00AE5182">
      <w:r>
        <w:t xml:space="preserve">QC: On using band 1 as example, we had agreements on the example bands. There is no IMD and MSD requirements in  this CR. For supurious emission, there is another way to capture the agreements. For in-band emission, we have different proposals. </w:t>
      </w:r>
    </w:p>
    <w:p w:rsidR="00AE5182" w:rsidRDefault="00AE5182" w:rsidP="00AE5182">
      <w:r>
        <w:t xml:space="preserve">Ericsson: We can improve the wording on section 6.5.2. The intension is to use this CR as a staring point. We can further discuss the in-band emission requirements. Other example bands can be handled in basket CRs. Band 1 and Band 46 is used for example for tolerance requirements. </w:t>
      </w:r>
    </w:p>
    <w:p w:rsidR="00AE5182" w:rsidRDefault="00AE5182" w:rsidP="00AE5182"/>
    <w:p w:rsidR="00AE5182" w:rsidRDefault="00AE5182" w:rsidP="00AE518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R4-1610735</w:t>
      </w:r>
    </w:p>
    <w:p w:rsidR="00AE5182" w:rsidRDefault="00AE5182" w:rsidP="00AE5182">
      <w:pPr>
        <w:rPr>
          <w:rFonts w:ascii="Arial" w:hAnsi="Arial" w:cs="Arial"/>
          <w:b/>
          <w:color w:val="993300"/>
          <w:u w:val="single"/>
        </w:rPr>
      </w:pPr>
    </w:p>
    <w:p w:rsidR="00AE5182" w:rsidRDefault="00AE5182" w:rsidP="00AE5182">
      <w:pPr>
        <w:rPr>
          <w:i/>
        </w:rPr>
      </w:pPr>
      <w:r>
        <w:rPr>
          <w:rFonts w:ascii="Arial" w:hAnsi="Arial" w:cs="Arial"/>
          <w:b/>
          <w:color w:val="0000FF"/>
          <w:sz w:val="24"/>
          <w:u w:val="thick"/>
        </w:rPr>
        <w:t>R4-1610735</w:t>
      </w:r>
      <w:r>
        <w:rPr>
          <w:b/>
        </w:rPr>
        <w:tab/>
        <w:t>Introduction of UE transmitter requirements for LAA Scell operation in Band 46</w:t>
      </w:r>
      <w:r>
        <w:rPr>
          <w:b/>
        </w:rPr>
        <w:br/>
      </w:r>
      <w:r>
        <w:tab/>
      </w:r>
      <w:r>
        <w:tab/>
      </w:r>
      <w:r>
        <w:tab/>
      </w:r>
      <w:r>
        <w:tab/>
      </w:r>
      <w:r>
        <w:tab/>
        <w:t>36.101</w:t>
      </w:r>
      <w:r>
        <w:tab/>
        <w:t xml:space="preserve">  CR-4032  rev  (Rel-14) v14.1.0</w:t>
      </w:r>
      <w:r>
        <w:br/>
      </w:r>
      <w:r>
        <w:rPr>
          <w:i/>
        </w:rPr>
        <w:tab/>
      </w:r>
      <w:r>
        <w:rPr>
          <w:i/>
        </w:rPr>
        <w:tab/>
      </w:r>
      <w:r>
        <w:rPr>
          <w:i/>
        </w:rPr>
        <w:tab/>
      </w:r>
      <w:r>
        <w:rPr>
          <w:i/>
        </w:rPr>
        <w:tab/>
      </w:r>
      <w:r>
        <w:rPr>
          <w:i/>
        </w:rPr>
        <w:tab/>
        <w:t>Source: Ericsson</w:t>
      </w:r>
    </w:p>
    <w:p w:rsidR="00AE5182" w:rsidRDefault="00AE5182" w:rsidP="00AE5182">
      <w:pPr>
        <w:rPr>
          <w:rFonts w:ascii="Arial" w:hAnsi="Arial" w:cs="Arial"/>
          <w:b/>
        </w:rPr>
      </w:pPr>
      <w:r>
        <w:rPr>
          <w:rFonts w:ascii="Arial" w:hAnsi="Arial" w:cs="Arial"/>
          <w:b/>
        </w:rPr>
        <w:lastRenderedPageBreak/>
        <w:t xml:space="preserve">Abstract: </w:t>
      </w:r>
    </w:p>
    <w:p w:rsidR="00AE5182" w:rsidRDefault="00AE5182" w:rsidP="00AE5182">
      <w:r>
        <w:t>CR to introduce transmitter characteristics for uplink operations in Band 46 (clause 6 except the actual E-UTRA CA configurations addressed in basket CRs)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548F0">
        <w:rPr>
          <w:rFonts w:ascii="Arial" w:hAnsi="Arial" w:cs="Arial"/>
          <w:b/>
          <w:color w:val="993300"/>
          <w:highlight w:val="yellow"/>
          <w:u w:val="single"/>
        </w:rPr>
        <w:t>Return to.</w:t>
      </w:r>
    </w:p>
    <w:p w:rsidR="00AE5182" w:rsidRDefault="00AE5182" w:rsidP="00AE5182">
      <w:pPr>
        <w:rPr>
          <w:color w:val="993300"/>
          <w:u w:val="single"/>
        </w:rPr>
      </w:pPr>
    </w:p>
    <w:p w:rsidR="00AE5182" w:rsidRPr="00631F26" w:rsidRDefault="00631F26" w:rsidP="00AE5182">
      <w:r>
        <w:t>[…]</w:t>
      </w:r>
      <w:r w:rsidR="00AE5182">
        <w:rPr>
          <w:color w:val="993300"/>
          <w:u w:val="single"/>
        </w:rPr>
        <w:br/>
      </w:r>
    </w:p>
    <w:p w:rsidR="00AE5182" w:rsidRDefault="00AE5182" w:rsidP="00AE5182">
      <w:pPr>
        <w:pStyle w:val="Heading5"/>
      </w:pPr>
      <w:bookmarkStart w:id="9" w:name="_Toc466417432"/>
      <w:bookmarkStart w:id="10" w:name="_Toc466904949"/>
      <w:r>
        <w:t>8.18.2.1</w:t>
      </w:r>
      <w:r>
        <w:tab/>
        <w:t>MPR [LTE_eLAA-Core]</w:t>
      </w:r>
      <w:bookmarkEnd w:id="9"/>
      <w:bookmarkEnd w:id="10"/>
    </w:p>
    <w:p w:rsidR="00AE5182" w:rsidRDefault="00954D84" w:rsidP="00AE5182">
      <w:pPr>
        <w:rPr>
          <w:i/>
        </w:rPr>
      </w:pPr>
      <w:hyperlink r:id="rId14" w:history="1">
        <w:r w:rsidR="00AE5182" w:rsidRPr="00A94EEE">
          <w:rPr>
            <w:rStyle w:val="Hyperlink"/>
            <w:b/>
          </w:rPr>
          <w:t>R4-1610421</w:t>
        </w:r>
      </w:hyperlink>
      <w:r w:rsidR="00AE5182">
        <w:rPr>
          <w:b/>
        </w:rPr>
        <w:tab/>
        <w:t>eLAA UE MPR</w:t>
      </w:r>
      <w:r w:rsidR="00AE5182">
        <w:rPr>
          <w:b/>
        </w:rPr>
        <w:br/>
      </w:r>
      <w:r w:rsidR="00AE5182">
        <w:tab/>
      </w:r>
      <w:r w:rsidR="00AE5182">
        <w:tab/>
      </w:r>
      <w:r w:rsidR="00AE5182">
        <w:tab/>
      </w:r>
      <w:r w:rsidR="00AE5182">
        <w:tab/>
      </w:r>
      <w:r w:rsidR="00AE5182">
        <w:tab/>
        <w:t>36.101</w:t>
      </w:r>
      <w:r w:rsidR="00AE5182">
        <w:tab/>
        <w:t xml:space="preserve">  CR-  rev  (Rel-14) v14.1.0</w:t>
      </w:r>
      <w:r w:rsidR="00AE5182">
        <w:br/>
      </w:r>
      <w:r w:rsidR="00AE5182">
        <w:rPr>
          <w:i/>
        </w:rPr>
        <w:tab/>
      </w:r>
      <w:r w:rsidR="00AE5182">
        <w:rPr>
          <w:i/>
        </w:rPr>
        <w:tab/>
      </w:r>
      <w:r w:rsidR="00AE5182">
        <w:rPr>
          <w:i/>
        </w:rPr>
        <w:tab/>
      </w:r>
      <w:r w:rsidR="00AE5182">
        <w:rPr>
          <w:i/>
        </w:rPr>
        <w:tab/>
      </w:r>
      <w:r w:rsidR="00AE5182">
        <w:rPr>
          <w:i/>
        </w:rPr>
        <w:tab/>
        <w:t>Source: MediaTek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evaluate the MPR for eLAA interlaced waveforms to meet E-UTRA ACLR 30 dB requirement with a 5 GHz WiFi PA</w:t>
      </w:r>
    </w:p>
    <w:p w:rsidR="00AE5182" w:rsidRPr="0009309C" w:rsidRDefault="00AE5182" w:rsidP="00AE5182">
      <w:pPr>
        <w:spacing w:after="120"/>
        <w:rPr>
          <w:rFonts w:eastAsia="PMingLiU"/>
          <w:b/>
          <w:lang w:val="en-US" w:eastAsia="zh-TW"/>
        </w:rPr>
      </w:pPr>
      <w:r>
        <w:rPr>
          <w:b/>
          <w:lang w:val="en-US"/>
        </w:rPr>
        <w:t>Observation 1</w:t>
      </w:r>
      <w:r w:rsidRPr="00EF368C">
        <w:rPr>
          <w:b/>
          <w:lang w:val="en-US"/>
        </w:rPr>
        <w:t xml:space="preserve">: </w:t>
      </w:r>
      <w:r>
        <w:rPr>
          <w:rFonts w:eastAsia="PMingLiU" w:hint="eastAsia"/>
          <w:b/>
          <w:lang w:val="en-US" w:eastAsia="zh-TW"/>
        </w:rPr>
        <w:t>The saturated power of 5 GHz WiFi PA needs to be improved for power class 3 eLAA application</w:t>
      </w:r>
    </w:p>
    <w:p w:rsidR="00AE5182" w:rsidRDefault="00AE5182" w:rsidP="00AE5182">
      <w:pPr>
        <w:spacing w:after="120"/>
        <w:jc w:val="both"/>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2</w:t>
      </w:r>
      <w:r w:rsidRPr="00EF368C">
        <w:rPr>
          <w:b/>
          <w:lang w:val="en-US"/>
        </w:rPr>
        <w:t xml:space="preserve">: </w:t>
      </w:r>
      <w:r>
        <w:rPr>
          <w:rFonts w:eastAsia="PMingLiU" w:hint="eastAsia"/>
          <w:b/>
          <w:lang w:val="en-US" w:eastAsia="zh-TW"/>
        </w:rPr>
        <w:t>3 dB MPR could be defined for eLAA interlaced waveforms in Table I to meet 30 dB E-UTRA ACLR</w:t>
      </w:r>
    </w:p>
    <w:p w:rsidR="00AE5182" w:rsidRPr="0009309C" w:rsidRDefault="00AE5182" w:rsidP="00AE5182">
      <w:pPr>
        <w:spacing w:after="120"/>
        <w:rPr>
          <w:rFonts w:eastAsia="PMingLiU"/>
          <w:b/>
          <w:lang w:val="en-US" w:eastAsia="zh-TW"/>
        </w:rPr>
      </w:pPr>
      <w:r>
        <w:rPr>
          <w:rFonts w:eastAsia="PMingLiU" w:hint="eastAsia"/>
          <w:b/>
          <w:lang w:val="en-US" w:eastAsia="zh-TW"/>
        </w:rPr>
        <w:t>Observation</w:t>
      </w:r>
      <w:r>
        <w:rPr>
          <w:b/>
          <w:lang w:val="en-US"/>
        </w:rPr>
        <w:t xml:space="preserve"> </w:t>
      </w:r>
      <w:r>
        <w:rPr>
          <w:rFonts w:eastAsia="PMingLiU" w:hint="eastAsia"/>
          <w:b/>
          <w:lang w:val="en-US" w:eastAsia="zh-TW"/>
        </w:rPr>
        <w:t>3</w:t>
      </w:r>
      <w:r w:rsidRPr="00EF368C">
        <w:rPr>
          <w:b/>
          <w:lang w:val="en-US"/>
        </w:rPr>
        <w:t xml:space="preserve">: </w:t>
      </w:r>
      <w:r>
        <w:rPr>
          <w:rFonts w:eastAsia="PMingLiU" w:hint="eastAsia"/>
          <w:b/>
          <w:lang w:val="en-US" w:eastAsia="zh-TW"/>
        </w:rPr>
        <w:t xml:space="preserve">For Japan 40 dB E-UTRA ACLR2 requirement, no A-MPR is required. </w:t>
      </w:r>
    </w:p>
    <w:p w:rsidR="00AE5182" w:rsidRPr="005C4071" w:rsidRDefault="00AE5182" w:rsidP="00AE5182">
      <w:pPr>
        <w:rPr>
          <w:lang w:val="en-US"/>
        </w:rPr>
      </w:pP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for MPR requirements, EVM shall be considered. 1dB offset shall be considered on top of results. </w:t>
      </w:r>
    </w:p>
    <w:p w:rsidR="00AE5182" w:rsidRDefault="00AE5182" w:rsidP="00AE5182">
      <w:r>
        <w:t xml:space="preserve">Skyworks: On observation 1, it depends on implemantion of PA. </w:t>
      </w:r>
    </w:p>
    <w:p w:rsidR="00AE5182" w:rsidRDefault="00AE5182" w:rsidP="00AE5182">
      <w:r>
        <w:t xml:space="preserve">MTK: We confirm the results does not consider EVM. No contiuous allocation (No.2) is not valid one.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AE5182" w:rsidRDefault="00AE5182" w:rsidP="00AE5182">
      <w:pPr>
        <w:rPr>
          <w:rFonts w:ascii="Arial" w:hAnsi="Arial" w:cs="Arial"/>
          <w:b/>
          <w:color w:val="0000FF"/>
          <w:sz w:val="24"/>
          <w:u w:val="thick"/>
        </w:rPr>
      </w:pPr>
    </w:p>
    <w:p w:rsidR="00AE5182" w:rsidRDefault="00954D84" w:rsidP="00AE5182">
      <w:pPr>
        <w:rPr>
          <w:i/>
        </w:rPr>
      </w:pPr>
      <w:hyperlink r:id="rId15" w:history="1">
        <w:r w:rsidR="00AE5182" w:rsidRPr="00A94EEE">
          <w:rPr>
            <w:rStyle w:val="Hyperlink"/>
            <w:b/>
          </w:rPr>
          <w:t>R4-1609235</w:t>
        </w:r>
      </w:hyperlink>
      <w:r w:rsidR="00AE5182">
        <w:rPr>
          <w:b/>
        </w:rPr>
        <w:tab/>
        <w:t>eLAA MPR and A-MPR requirements based on 5GHz WiFi PA measurements</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Skyworks Solutions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 xml:space="preserve">This contribution proposes MPR and A-MPR values for eLAA based on RAN4#80bis way forwards </w:t>
      </w:r>
      <w:hyperlink r:id="rId16" w:history="1">
        <w:r w:rsidRPr="00A94EEE">
          <w:rPr>
            <w:rStyle w:val="Hyperlink"/>
          </w:rPr>
          <w:t>R4-168820</w:t>
        </w:r>
      </w:hyperlink>
      <w:r>
        <w:t xml:space="preserve"> [1] based on a set of LTE, eLAA and WiFi measurement taken from a standard 5GHz WiFi PA.</w:t>
      </w:r>
    </w:p>
    <w:p w:rsidR="00AE5182" w:rsidRDefault="00AE5182" w:rsidP="00AE5182">
      <w:pPr>
        <w:rPr>
          <w:b/>
          <w:lang w:val="en-US"/>
        </w:rPr>
      </w:pPr>
      <w:r w:rsidRPr="00956465">
        <w:rPr>
          <w:b/>
          <w:lang w:val="en-US"/>
        </w:rPr>
        <w:t xml:space="preserve">Proposal 1: </w:t>
      </w:r>
      <w:r>
        <w:rPr>
          <w:b/>
          <w:lang w:val="en-US"/>
        </w:rPr>
        <w:t>0dB MPR reference is set for fully allocated RB 10MHz and 20MHz channels (respectively 50RB and 100RB allocation)</w:t>
      </w:r>
    </w:p>
    <w:p w:rsidR="00AE5182" w:rsidRPr="00DB39CD" w:rsidRDefault="00AE5182" w:rsidP="00AE5182">
      <w:pPr>
        <w:rPr>
          <w:b/>
          <w:lang w:val="en-US"/>
        </w:rPr>
      </w:pPr>
      <w:r w:rsidRPr="00956465">
        <w:rPr>
          <w:b/>
          <w:lang w:val="en-US"/>
        </w:rPr>
        <w:t xml:space="preserve">Proposal </w:t>
      </w:r>
      <w:r>
        <w:rPr>
          <w:b/>
          <w:lang w:val="en-US"/>
        </w:rPr>
        <w:t>2</w:t>
      </w:r>
      <w:r w:rsidRPr="00956465">
        <w:rPr>
          <w:b/>
          <w:lang w:val="en-US"/>
        </w:rPr>
        <w:t xml:space="preserve">: </w:t>
      </w:r>
      <w:r>
        <w:rPr>
          <w:b/>
          <w:lang w:val="en-US"/>
        </w:rPr>
        <w:t>band 46 power class and tolerance reuses band 47 requirements (23dBm +/-2dB)</w:t>
      </w:r>
    </w:p>
    <w:p w:rsidR="00AE5182" w:rsidRDefault="00AE5182" w:rsidP="00AE5182">
      <w:pPr>
        <w:spacing w:after="0"/>
        <w:rPr>
          <w:b/>
          <w:lang w:val="en-US"/>
        </w:rPr>
      </w:pPr>
      <w:r>
        <w:rPr>
          <w:b/>
          <w:lang w:val="en-US"/>
        </w:rPr>
        <w:t>Proposal</w:t>
      </w:r>
      <w:r w:rsidRPr="00956465">
        <w:rPr>
          <w:b/>
          <w:lang w:val="en-US"/>
        </w:rPr>
        <w:t xml:space="preserve"> </w:t>
      </w:r>
      <w:r>
        <w:rPr>
          <w:b/>
          <w:lang w:val="en-US"/>
        </w:rPr>
        <w:t>3</w:t>
      </w:r>
      <w:r w:rsidRPr="00956465">
        <w:rPr>
          <w:b/>
          <w:lang w:val="en-US"/>
        </w:rPr>
        <w:t xml:space="preserve">: </w:t>
      </w:r>
      <w:r>
        <w:rPr>
          <w:b/>
          <w:lang w:val="en-US"/>
        </w:rPr>
        <w:t>the following MPR table is proposed for 20MHz eLAA channel</w:t>
      </w:r>
    </w:p>
    <w:p w:rsidR="00AE5182" w:rsidRDefault="00AE5182" w:rsidP="00AE5182">
      <w:pPr>
        <w:spacing w:after="0"/>
        <w:rPr>
          <w:b/>
          <w:lang w:val="en-US"/>
        </w:rPr>
      </w:pPr>
    </w:p>
    <w:tbl>
      <w:tblPr>
        <w:tblW w:w="5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894"/>
        <w:gridCol w:w="894"/>
      </w:tblGrid>
      <w:tr w:rsidR="00AE5182" w:rsidRPr="00BA3134" w:rsidTr="008B0248">
        <w:trPr>
          <w:jc w:val="center"/>
        </w:trPr>
        <w:tc>
          <w:tcPr>
            <w:tcW w:w="1217" w:type="dxa"/>
            <w:vMerge w:val="restart"/>
            <w:shd w:val="clear" w:color="auto" w:fill="auto"/>
            <w:vAlign w:val="center"/>
          </w:tcPr>
          <w:p w:rsidR="00AE5182" w:rsidRPr="00BA3134" w:rsidRDefault="00AE5182" w:rsidP="008B0248">
            <w:pPr>
              <w:spacing w:after="0"/>
              <w:jc w:val="center"/>
              <w:rPr>
                <w:b/>
                <w:lang w:val="en-US"/>
              </w:rPr>
            </w:pPr>
            <w:r w:rsidRPr="00BA3134">
              <w:rPr>
                <w:b/>
                <w:lang w:val="en-US"/>
              </w:rPr>
              <w:t>Modulation</w:t>
            </w:r>
          </w:p>
        </w:tc>
        <w:tc>
          <w:tcPr>
            <w:tcW w:w="3788" w:type="dxa"/>
            <w:gridSpan w:val="2"/>
            <w:shd w:val="clear" w:color="auto" w:fill="auto"/>
          </w:tcPr>
          <w:p w:rsidR="00AE5182" w:rsidRPr="00BA3134" w:rsidRDefault="00AE5182" w:rsidP="008B0248">
            <w:pPr>
              <w:spacing w:after="0"/>
              <w:jc w:val="center"/>
              <w:rPr>
                <w:b/>
                <w:lang w:val="en-US"/>
              </w:rPr>
            </w:pPr>
            <w:r w:rsidRPr="00BA3134">
              <w:rPr>
                <w:b/>
                <w:lang w:val="en-US"/>
              </w:rPr>
              <w:t>RB allocation</w:t>
            </w:r>
          </w:p>
        </w:tc>
      </w:tr>
      <w:tr w:rsidR="00AE5182" w:rsidRPr="00BA3134" w:rsidTr="008B0248">
        <w:trPr>
          <w:jc w:val="center"/>
        </w:trPr>
        <w:tc>
          <w:tcPr>
            <w:tcW w:w="1217" w:type="dxa"/>
            <w:vMerge/>
            <w:shd w:val="clear" w:color="auto" w:fill="auto"/>
          </w:tcPr>
          <w:p w:rsidR="00AE5182" w:rsidRPr="00BA3134" w:rsidRDefault="00AE5182" w:rsidP="008B0248">
            <w:pPr>
              <w:spacing w:after="0"/>
              <w:jc w:val="center"/>
              <w:rPr>
                <w:b/>
                <w:lang w:val="en-US"/>
              </w:rPr>
            </w:pPr>
          </w:p>
        </w:tc>
        <w:tc>
          <w:tcPr>
            <w:tcW w:w="2894" w:type="dxa"/>
            <w:shd w:val="clear" w:color="auto" w:fill="auto"/>
          </w:tcPr>
          <w:p w:rsidR="00AE5182" w:rsidRPr="00BA3134" w:rsidRDefault="00AE5182" w:rsidP="008B0248">
            <w:pPr>
              <w:spacing w:after="0"/>
              <w:jc w:val="center"/>
              <w:rPr>
                <w:b/>
                <w:lang w:val="en-US"/>
              </w:rPr>
            </w:pPr>
            <w:r w:rsidRPr="00BA3134">
              <w:rPr>
                <w:b/>
                <w:lang w:val="en-US"/>
              </w:rPr>
              <w:t>10, 20, 30, 40, 50, 60, 80, 90RB</w:t>
            </w:r>
          </w:p>
        </w:tc>
        <w:tc>
          <w:tcPr>
            <w:tcW w:w="894" w:type="dxa"/>
            <w:shd w:val="clear" w:color="auto" w:fill="auto"/>
          </w:tcPr>
          <w:p w:rsidR="00AE5182" w:rsidRPr="00BA3134" w:rsidRDefault="00AE5182" w:rsidP="008B0248">
            <w:pPr>
              <w:spacing w:after="0"/>
              <w:jc w:val="center"/>
              <w:rPr>
                <w:b/>
                <w:lang w:val="en-US"/>
              </w:rPr>
            </w:pPr>
            <w:r w:rsidRPr="00BA3134">
              <w:rPr>
                <w:b/>
                <w:lang w:val="en-US"/>
              </w:rPr>
              <w:t>100RB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QPSK</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b/>
                <w:lang w:val="en-US"/>
              </w:rPr>
              <w:t>0dB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16QAM</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lastRenderedPageBreak/>
              <w:t>64QAM</w:t>
            </w:r>
          </w:p>
        </w:tc>
        <w:tc>
          <w:tcPr>
            <w:tcW w:w="2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894"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2dB</w:t>
            </w:r>
          </w:p>
        </w:tc>
      </w:tr>
      <w:tr w:rsidR="00AE5182" w:rsidRPr="00BA3134" w:rsidTr="008B0248">
        <w:trPr>
          <w:jc w:val="center"/>
        </w:trPr>
        <w:tc>
          <w:tcPr>
            <w:tcW w:w="1217" w:type="dxa"/>
            <w:shd w:val="clear" w:color="auto" w:fill="auto"/>
          </w:tcPr>
          <w:p w:rsidR="00AE5182" w:rsidRPr="00BA3134" w:rsidRDefault="00AE5182" w:rsidP="008B0248">
            <w:pPr>
              <w:spacing w:after="0"/>
              <w:jc w:val="center"/>
              <w:rPr>
                <w:b/>
                <w:lang w:val="en-US"/>
              </w:rPr>
            </w:pPr>
            <w:r w:rsidRPr="00BA3134">
              <w:rPr>
                <w:b/>
                <w:lang w:val="en-US"/>
              </w:rPr>
              <w:t>256QAM</w:t>
            </w:r>
          </w:p>
        </w:tc>
        <w:tc>
          <w:tcPr>
            <w:tcW w:w="2894"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3.5dB</w:t>
            </w:r>
          </w:p>
        </w:tc>
        <w:tc>
          <w:tcPr>
            <w:tcW w:w="894"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3.5dB</w:t>
            </w:r>
          </w:p>
        </w:tc>
      </w:tr>
    </w:tbl>
    <w:p w:rsidR="00AE5182" w:rsidRDefault="00AE5182" w:rsidP="00AE5182">
      <w:pPr>
        <w:spacing w:after="0"/>
        <w:rPr>
          <w:b/>
          <w:lang w:val="en-US"/>
        </w:rPr>
      </w:pPr>
    </w:p>
    <w:p w:rsidR="00AE5182" w:rsidRDefault="00AE5182" w:rsidP="00AE5182">
      <w:pPr>
        <w:rPr>
          <w:b/>
          <w:lang w:val="en-US"/>
        </w:rPr>
      </w:pPr>
      <w:r>
        <w:rPr>
          <w:b/>
          <w:lang w:val="en-US"/>
        </w:rPr>
        <w:t>Proposal 4: following A-MPR table is proposed for Japan and region 1 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AE5182" w:rsidRPr="00BA3134" w:rsidTr="008B0248">
        <w:trPr>
          <w:trHeight w:val="491"/>
          <w:jc w:val="center"/>
        </w:trPr>
        <w:tc>
          <w:tcPr>
            <w:tcW w:w="2439" w:type="dxa"/>
            <w:shd w:val="clear" w:color="auto" w:fill="auto"/>
          </w:tcPr>
          <w:p w:rsidR="00AE5182" w:rsidRPr="00BA3134" w:rsidRDefault="00AE5182" w:rsidP="008B0248">
            <w:pPr>
              <w:spacing w:after="0"/>
              <w:rPr>
                <w:b/>
                <w:lang w:val="en-US"/>
              </w:rPr>
            </w:pPr>
            <w:r w:rsidRPr="00BA3134">
              <w:rPr>
                <w:b/>
                <w:lang w:val="en-US"/>
              </w:rPr>
              <w:t>modulation</w:t>
            </w:r>
          </w:p>
        </w:tc>
        <w:tc>
          <w:tcPr>
            <w:tcW w:w="1260" w:type="dxa"/>
            <w:shd w:val="clear" w:color="auto" w:fill="auto"/>
          </w:tcPr>
          <w:p w:rsidR="00AE5182" w:rsidRPr="00BA3134" w:rsidRDefault="00AE5182" w:rsidP="008B0248">
            <w:pPr>
              <w:spacing w:after="0"/>
              <w:jc w:val="center"/>
              <w:rPr>
                <w:b/>
                <w:lang w:val="en-US"/>
              </w:rPr>
            </w:pPr>
            <w:r w:rsidRPr="00BA3134">
              <w:rPr>
                <w:b/>
                <w:lang w:val="en-US"/>
              </w:rPr>
              <w:t>10-60RB contiguous interleaved waveforms</w:t>
            </w:r>
          </w:p>
        </w:tc>
        <w:tc>
          <w:tcPr>
            <w:tcW w:w="1350" w:type="dxa"/>
            <w:shd w:val="clear" w:color="auto" w:fill="auto"/>
          </w:tcPr>
          <w:p w:rsidR="00AE5182" w:rsidRPr="00BA3134" w:rsidRDefault="00AE5182" w:rsidP="008B0248">
            <w:pPr>
              <w:spacing w:after="0"/>
              <w:jc w:val="center"/>
              <w:rPr>
                <w:b/>
                <w:lang w:val="en-US"/>
              </w:rPr>
            </w:pPr>
            <w:r w:rsidRPr="00BA3134">
              <w:rPr>
                <w:b/>
                <w:lang w:val="en-US"/>
              </w:rPr>
              <w:t>80 and 90RB contiguous interleaved waveforms</w:t>
            </w:r>
          </w:p>
        </w:tc>
        <w:tc>
          <w:tcPr>
            <w:tcW w:w="2045" w:type="dxa"/>
            <w:shd w:val="clear" w:color="auto" w:fill="auto"/>
          </w:tcPr>
          <w:p w:rsidR="00AE5182" w:rsidRPr="00BA3134" w:rsidRDefault="00AE5182"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AE5182" w:rsidRPr="00BA3134" w:rsidRDefault="00AE5182" w:rsidP="008B0248">
            <w:pPr>
              <w:spacing w:after="0"/>
              <w:jc w:val="center"/>
              <w:rPr>
                <w:b/>
                <w:lang w:val="en-US"/>
              </w:rPr>
            </w:pPr>
            <w:r w:rsidRPr="00BA3134">
              <w:rPr>
                <w:b/>
                <w:lang w:val="en-US"/>
              </w:rPr>
              <w:t>100RB fully allocated waveform</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QPSK, 16QAM, 64QAM</w:t>
            </w:r>
          </w:p>
        </w:tc>
        <w:tc>
          <w:tcPr>
            <w:tcW w:w="1260"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2dB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 xml:space="preserve">≤ </w:t>
            </w:r>
            <w:r w:rsidRPr="00BA3134">
              <w:rPr>
                <w:b/>
                <w:lang w:val="en-US"/>
              </w:rPr>
              <w:t>1dB</w:t>
            </w:r>
          </w:p>
        </w:tc>
        <w:tc>
          <w:tcPr>
            <w:tcW w:w="2045"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1075"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0.5dB</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256QAM</w:t>
            </w:r>
          </w:p>
        </w:tc>
        <w:tc>
          <w:tcPr>
            <w:tcW w:w="126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2045"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075" w:type="dxa"/>
            <w:shd w:val="clear" w:color="auto" w:fill="auto"/>
          </w:tcPr>
          <w:p w:rsidR="00AE5182" w:rsidRPr="00BA3134" w:rsidRDefault="00AE5182" w:rsidP="008B0248">
            <w:pPr>
              <w:spacing w:after="0"/>
              <w:jc w:val="center"/>
              <w:rPr>
                <w:rFonts w:cs="Arial"/>
                <w:b/>
              </w:rPr>
            </w:pPr>
            <w:r w:rsidRPr="00BA3134">
              <w:rPr>
                <w:rFonts w:cs="Arial"/>
                <w:b/>
              </w:rPr>
              <w:t>0dB</w:t>
            </w:r>
          </w:p>
        </w:tc>
      </w:tr>
    </w:tbl>
    <w:p w:rsidR="00AE5182" w:rsidRDefault="00AE5182" w:rsidP="00AE5182">
      <w:pPr>
        <w:spacing w:after="0"/>
        <w:rPr>
          <w:b/>
          <w:lang w:val="en-US"/>
        </w:rPr>
      </w:pPr>
    </w:p>
    <w:p w:rsidR="00AE5182" w:rsidRDefault="00AE5182" w:rsidP="00AE5182">
      <w:pPr>
        <w:rPr>
          <w:b/>
          <w:lang w:val="en-US"/>
        </w:rPr>
      </w:pPr>
      <w:r w:rsidRPr="00956465">
        <w:rPr>
          <w:b/>
          <w:lang w:val="en-US"/>
        </w:rPr>
        <w:t xml:space="preserve">Proposal </w:t>
      </w:r>
      <w:r>
        <w:rPr>
          <w:b/>
          <w:lang w:val="en-US"/>
        </w:rPr>
        <w:t>5</w:t>
      </w:r>
      <w:r w:rsidRPr="00956465">
        <w:rPr>
          <w:b/>
          <w:lang w:val="en-US"/>
        </w:rPr>
        <w:t xml:space="preserve">: </w:t>
      </w:r>
      <w:r>
        <w:rPr>
          <w:b/>
          <w:lang w:val="en-US"/>
        </w:rPr>
        <w:t>following A-MPR table is proposed for region 2</w:t>
      </w:r>
      <w:r w:rsidRPr="00FB2844">
        <w:rPr>
          <w:b/>
          <w:lang w:val="en-US"/>
        </w:rPr>
        <w:t xml:space="preserve"> </w:t>
      </w:r>
      <w:r>
        <w:rPr>
          <w:b/>
          <w:lang w:val="en-US"/>
        </w:rPr>
        <w:t>assuming MPR from proposal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260"/>
        <w:gridCol w:w="1350"/>
        <w:gridCol w:w="2045"/>
        <w:gridCol w:w="1075"/>
      </w:tblGrid>
      <w:tr w:rsidR="00AE5182" w:rsidRPr="00BA3134" w:rsidTr="008B0248">
        <w:trPr>
          <w:trHeight w:val="491"/>
          <w:jc w:val="center"/>
        </w:trPr>
        <w:tc>
          <w:tcPr>
            <w:tcW w:w="2439" w:type="dxa"/>
            <w:shd w:val="clear" w:color="auto" w:fill="auto"/>
          </w:tcPr>
          <w:p w:rsidR="00AE5182" w:rsidRPr="00BA3134" w:rsidRDefault="00AE5182" w:rsidP="008B0248">
            <w:pPr>
              <w:spacing w:after="0"/>
              <w:rPr>
                <w:b/>
                <w:lang w:val="en-US"/>
              </w:rPr>
            </w:pPr>
            <w:r w:rsidRPr="00BA3134">
              <w:rPr>
                <w:b/>
                <w:lang w:val="en-US"/>
              </w:rPr>
              <w:t>modulation</w:t>
            </w:r>
          </w:p>
        </w:tc>
        <w:tc>
          <w:tcPr>
            <w:tcW w:w="1260" w:type="dxa"/>
            <w:shd w:val="clear" w:color="auto" w:fill="auto"/>
          </w:tcPr>
          <w:p w:rsidR="00AE5182" w:rsidRPr="00BA3134" w:rsidRDefault="00AE5182" w:rsidP="008B0248">
            <w:pPr>
              <w:spacing w:after="0"/>
              <w:jc w:val="center"/>
              <w:rPr>
                <w:b/>
                <w:lang w:val="en-US"/>
              </w:rPr>
            </w:pPr>
            <w:r w:rsidRPr="00BA3134">
              <w:rPr>
                <w:b/>
                <w:lang w:val="en-US"/>
              </w:rPr>
              <w:t>10-60RB contiguous interleaved waveforms</w:t>
            </w:r>
          </w:p>
        </w:tc>
        <w:tc>
          <w:tcPr>
            <w:tcW w:w="1350" w:type="dxa"/>
            <w:shd w:val="clear" w:color="auto" w:fill="auto"/>
          </w:tcPr>
          <w:p w:rsidR="00AE5182" w:rsidRPr="00BA3134" w:rsidRDefault="00AE5182" w:rsidP="008B0248">
            <w:pPr>
              <w:spacing w:after="0"/>
              <w:jc w:val="center"/>
              <w:rPr>
                <w:b/>
                <w:lang w:val="en-US"/>
              </w:rPr>
            </w:pPr>
            <w:r w:rsidRPr="00BA3134">
              <w:rPr>
                <w:b/>
                <w:lang w:val="en-US"/>
              </w:rPr>
              <w:t>80 and 90RB contiguous interleaved waveforms</w:t>
            </w:r>
          </w:p>
        </w:tc>
        <w:tc>
          <w:tcPr>
            <w:tcW w:w="2045" w:type="dxa"/>
            <w:shd w:val="clear" w:color="auto" w:fill="auto"/>
          </w:tcPr>
          <w:p w:rsidR="00AE5182" w:rsidRPr="00BA3134" w:rsidRDefault="00AE5182" w:rsidP="008B0248">
            <w:pPr>
              <w:spacing w:after="0"/>
              <w:jc w:val="center"/>
              <w:rPr>
                <w:b/>
                <w:lang w:val="en-US"/>
              </w:rPr>
            </w:pPr>
            <w:r w:rsidRPr="00BA3134">
              <w:rPr>
                <w:b/>
                <w:lang w:val="en-US"/>
              </w:rPr>
              <w:t>20, 40, 60 and 80RB non-contiguous interleaved waveforms</w:t>
            </w:r>
          </w:p>
        </w:tc>
        <w:tc>
          <w:tcPr>
            <w:tcW w:w="1075" w:type="dxa"/>
            <w:shd w:val="clear" w:color="auto" w:fill="auto"/>
          </w:tcPr>
          <w:p w:rsidR="00AE5182" w:rsidRPr="00BA3134" w:rsidRDefault="00AE5182" w:rsidP="008B0248">
            <w:pPr>
              <w:spacing w:after="0"/>
              <w:jc w:val="center"/>
              <w:rPr>
                <w:b/>
                <w:lang w:val="en-US"/>
              </w:rPr>
            </w:pPr>
            <w:r w:rsidRPr="00BA3134">
              <w:rPr>
                <w:b/>
                <w:lang w:val="en-US"/>
              </w:rPr>
              <w:t>100RB fully allocated waveform</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QPSK, 16QAM, 64QAM</w:t>
            </w:r>
          </w:p>
        </w:tc>
        <w:tc>
          <w:tcPr>
            <w:tcW w:w="1260" w:type="dxa"/>
            <w:shd w:val="clear" w:color="auto" w:fill="auto"/>
          </w:tcPr>
          <w:p w:rsidR="00AE5182" w:rsidRPr="00BA3134" w:rsidRDefault="00AE5182" w:rsidP="008B0248">
            <w:pPr>
              <w:spacing w:after="0"/>
              <w:jc w:val="center"/>
              <w:rPr>
                <w:b/>
                <w:lang w:val="en-US"/>
              </w:rPr>
            </w:pPr>
            <w:r w:rsidRPr="00BA3134">
              <w:rPr>
                <w:rFonts w:cs="Arial"/>
                <w:b/>
              </w:rPr>
              <w:t xml:space="preserve">≤ </w:t>
            </w:r>
            <w:r w:rsidRPr="00BA3134">
              <w:rPr>
                <w:b/>
                <w:lang w:val="en-US"/>
              </w:rPr>
              <w:t>1dB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w:t>
            </w:r>
            <w:r w:rsidRPr="00BA3134">
              <w:rPr>
                <w:b/>
                <w:lang w:val="en-US"/>
              </w:rPr>
              <w:t>dB</w:t>
            </w:r>
          </w:p>
        </w:tc>
        <w:tc>
          <w:tcPr>
            <w:tcW w:w="2045" w:type="dxa"/>
            <w:shd w:val="clear" w:color="auto" w:fill="auto"/>
          </w:tcPr>
          <w:p w:rsidR="00AE5182" w:rsidRPr="00BA3134" w:rsidRDefault="00AE5182" w:rsidP="008B0248">
            <w:pPr>
              <w:spacing w:after="0"/>
              <w:jc w:val="center"/>
              <w:rPr>
                <w:b/>
                <w:lang w:val="en-US"/>
              </w:rPr>
            </w:pPr>
            <w:r w:rsidRPr="00BA3134">
              <w:rPr>
                <w:rFonts w:cs="Arial"/>
                <w:b/>
              </w:rPr>
              <w:t>0</w:t>
            </w:r>
            <w:r w:rsidRPr="00BA3134">
              <w:rPr>
                <w:b/>
                <w:lang w:val="en-US"/>
              </w:rPr>
              <w:t>dB</w:t>
            </w:r>
          </w:p>
        </w:tc>
        <w:tc>
          <w:tcPr>
            <w:tcW w:w="1075" w:type="dxa"/>
            <w:shd w:val="clear" w:color="auto" w:fill="auto"/>
          </w:tcPr>
          <w:p w:rsidR="00AE5182" w:rsidRPr="00BA3134" w:rsidRDefault="00AE5182" w:rsidP="008B0248">
            <w:pPr>
              <w:spacing w:after="0"/>
              <w:jc w:val="center"/>
              <w:rPr>
                <w:b/>
                <w:lang w:val="en-US"/>
              </w:rPr>
            </w:pPr>
            <w:r w:rsidRPr="00BA3134">
              <w:rPr>
                <w:rFonts w:cs="Arial"/>
                <w:b/>
              </w:rPr>
              <w:t>0</w:t>
            </w:r>
            <w:r w:rsidRPr="00BA3134">
              <w:rPr>
                <w:b/>
                <w:lang w:val="en-US"/>
              </w:rPr>
              <w:t>dB</w:t>
            </w:r>
          </w:p>
        </w:tc>
      </w:tr>
      <w:tr w:rsidR="00AE5182" w:rsidRPr="00BA3134" w:rsidTr="008B0248">
        <w:trPr>
          <w:jc w:val="center"/>
        </w:trPr>
        <w:tc>
          <w:tcPr>
            <w:tcW w:w="2439" w:type="dxa"/>
            <w:shd w:val="clear" w:color="auto" w:fill="auto"/>
          </w:tcPr>
          <w:p w:rsidR="00AE5182" w:rsidRPr="00BA3134" w:rsidRDefault="00AE5182" w:rsidP="008B0248">
            <w:pPr>
              <w:spacing w:after="0"/>
              <w:rPr>
                <w:b/>
                <w:lang w:val="en-US"/>
              </w:rPr>
            </w:pPr>
            <w:r w:rsidRPr="00BA3134">
              <w:rPr>
                <w:b/>
                <w:lang w:val="en-US"/>
              </w:rPr>
              <w:t>256QAM</w:t>
            </w:r>
          </w:p>
        </w:tc>
        <w:tc>
          <w:tcPr>
            <w:tcW w:w="126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350"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2045" w:type="dxa"/>
            <w:shd w:val="clear" w:color="auto" w:fill="auto"/>
          </w:tcPr>
          <w:p w:rsidR="00AE5182" w:rsidRPr="00BA3134" w:rsidRDefault="00AE5182" w:rsidP="008B0248">
            <w:pPr>
              <w:spacing w:after="0"/>
              <w:jc w:val="center"/>
              <w:rPr>
                <w:rFonts w:cs="Arial"/>
                <w:b/>
              </w:rPr>
            </w:pPr>
            <w:r w:rsidRPr="00BA3134">
              <w:rPr>
                <w:rFonts w:cs="Arial"/>
                <w:b/>
              </w:rPr>
              <w:t>0dB</w:t>
            </w:r>
          </w:p>
        </w:tc>
        <w:tc>
          <w:tcPr>
            <w:tcW w:w="1075" w:type="dxa"/>
            <w:shd w:val="clear" w:color="auto" w:fill="auto"/>
          </w:tcPr>
          <w:p w:rsidR="00AE5182" w:rsidRPr="00BA3134" w:rsidRDefault="00AE5182" w:rsidP="008B0248">
            <w:pPr>
              <w:spacing w:after="0"/>
              <w:jc w:val="center"/>
              <w:rPr>
                <w:rFonts w:cs="Arial"/>
                <w:b/>
              </w:rPr>
            </w:pPr>
            <w:r w:rsidRPr="00BA3134">
              <w:rPr>
                <w:rFonts w:cs="Arial"/>
                <w:b/>
              </w:rPr>
              <w:t>0dB</w:t>
            </w:r>
          </w:p>
        </w:tc>
      </w:tr>
    </w:tbl>
    <w:p w:rsidR="00AE5182" w:rsidRDefault="00AE5182" w:rsidP="00AE5182"/>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Huawei: On proposal 3, for other bands, we have, e.g., 1dB MPR for QPSK for full allocation, can you clarify? </w:t>
      </w:r>
    </w:p>
    <w:p w:rsidR="00AE5182" w:rsidRDefault="00AE5182" w:rsidP="00AE5182">
      <w:r>
        <w:t xml:space="preserve">Ericsson: On MPR requirements, we normal define MPR comparing with the normal maximum power, i.e., 23dBm. For A-MPR for Europea requirements, explain more about the results of 1RB allocation case. </w:t>
      </w:r>
    </w:p>
    <w:p w:rsidR="00AE5182" w:rsidRDefault="00AE5182" w:rsidP="00AE5182">
      <w:r>
        <w:t xml:space="preserve">QC: Reference shall be 1dB instead 0dB as indicated in this paper. The pass/fail criteria of test equipment is different from the spec. For 256QAM, different understand. </w:t>
      </w:r>
    </w:p>
    <w:p w:rsidR="00AE5182" w:rsidRDefault="00AE5182" w:rsidP="00AE5182">
      <w:r>
        <w:t xml:space="preserve">Skyworks: Our paper is to use the full allocation wave form as reference. We need to discuss further. For 1RB allocation, we assume 1dB power backoff.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17" w:history="1">
        <w:r w:rsidR="00AE5182" w:rsidRPr="00A94EEE">
          <w:rPr>
            <w:rStyle w:val="Hyperlink"/>
            <w:b/>
          </w:rPr>
          <w:t>R4-1609588</w:t>
        </w:r>
      </w:hyperlink>
      <w:r w:rsidR="00AE5182">
        <w:rPr>
          <w:b/>
        </w:rPr>
        <w:tab/>
        <w:t>MPR and A-MPR for eLAA UL</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discuss the specification of MPR and A-MPR for eLAA</w:t>
      </w:r>
    </w:p>
    <w:p w:rsidR="00AE5182" w:rsidRDefault="00AE5182" w:rsidP="00AE5182">
      <w:r>
        <w:t xml:space="preserve">Conclusion: </w:t>
      </w:r>
    </w:p>
    <w:p w:rsidR="00AE5182" w:rsidRDefault="00AE5182" w:rsidP="00AE5182">
      <w:r>
        <w:t>Simulations based on the way forward agreed at RAN4#80bis indicate that an MPR = 2dB independent of modulation format and allocation would suffice for compliance with the LTE mask, ACLR = 30 dBc and the EVM requirement (not considering 256QAM).</w:t>
      </w:r>
    </w:p>
    <w:p w:rsidR="00AE5182" w:rsidRDefault="00AE5182" w:rsidP="00AE5182">
      <w:r>
        <w:t>For the outermost channels of the frequency ranges 5150-5350 MHz and 5470-5725 MHz the A-MPR required for compliance with the unwanted emissions requirement in Europe and the US is substantial. The A-MPR needed for compliance with the ETSI mask is feasible.</w:t>
      </w:r>
    </w:p>
    <w:p w:rsidR="00AE5182" w:rsidRPr="001032FD" w:rsidRDefault="00AE5182" w:rsidP="00AE5182">
      <w:r>
        <w:t>The A-MPR needed for operations above 5725 MHz could be added as part of maintenance.</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Which EVM requirements used in the results? </w:t>
      </w:r>
    </w:p>
    <w:p w:rsidR="00AE5182" w:rsidRDefault="00AE5182" w:rsidP="00AE5182">
      <w:r>
        <w:tab/>
        <w:t xml:space="preserve">Ericsson: same EVM requirements as licensed bands. </w:t>
      </w:r>
    </w:p>
    <w:p w:rsidR="00AE5182" w:rsidRDefault="00AE5182" w:rsidP="00AE5182">
      <w:r>
        <w:lastRenderedPageBreak/>
        <w:t xml:space="preserve">MTK: on secion 6.1 A-MPR equations will give the negative value. </w:t>
      </w:r>
    </w:p>
    <w:p w:rsidR="00AE5182" w:rsidRDefault="00AE5182" w:rsidP="00AE5182">
      <w:r>
        <w:tab/>
        <w:t xml:space="preserve">Ericsson: typo, it shall be positive. </w:t>
      </w:r>
    </w:p>
    <w:p w:rsidR="00AE5182" w:rsidRDefault="00AE5182" w:rsidP="00AE5182">
      <w:r>
        <w:t xml:space="preserve">NTT DoCoMo: For Japan regulatory, measurement bandwidth is less than 20MHz. Can we test the occupied bandwidth with less than 20MHz. </w:t>
      </w:r>
    </w:p>
    <w:p w:rsidR="00AE5182" w:rsidRDefault="00AE5182" w:rsidP="00AE5182">
      <w:r>
        <w:tab/>
        <w:t xml:space="preserve">Ericsson: Not sure about the occupied bandwidth definition in Japan regulatory requirements, whether it is measured bandwidth or minimum requirements. </w:t>
      </w:r>
    </w:p>
    <w:p w:rsidR="00AE5182" w:rsidRDefault="00AE5182" w:rsidP="00AE5182">
      <w:r>
        <w:t xml:space="preserve">NTT DoCoMo: it is measured bandwidth. </w:t>
      </w:r>
    </w:p>
    <w:p w:rsidR="00AE5182" w:rsidRDefault="00AE5182" w:rsidP="00AE5182">
      <w:r>
        <w:tab/>
        <w:t xml:space="preserve">Ericsson: so, we need to use 18~19MHz as measurement bandwidth to decide the requirements. We need to use NS_29 even no A-MPR required for Japan requirements. </w:t>
      </w:r>
    </w:p>
    <w:p w:rsidR="00AE5182" w:rsidRDefault="00AE5182" w:rsidP="00AE5182">
      <w:r>
        <w:t xml:space="preserve">QC: any changes needed for Japan regulatory requirements? </w:t>
      </w:r>
    </w:p>
    <w:p w:rsidR="00AE5182" w:rsidRDefault="00AE5182" w:rsidP="00AE5182">
      <w:r>
        <w:tab/>
        <w:t xml:space="preserve">Ericsson: Change of Japan regulatory requiremetns will have impact to both RAN1 and RAN4. It takes time to update the Japan regulotary requirements. Requirements shall be defined based on the latest regulatory requirements.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18" w:history="1">
        <w:r w:rsidR="00AE5182" w:rsidRPr="00A94EEE">
          <w:rPr>
            <w:rStyle w:val="Hyperlink"/>
            <w:b/>
          </w:rPr>
          <w:t>R4-1609838</w:t>
        </w:r>
      </w:hyperlink>
      <w:r w:rsidR="00AE5182">
        <w:rPr>
          <w:b/>
        </w:rPr>
        <w:tab/>
        <w:t>eLAA MPR study</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Nokia, Alcatel-Lucent Shanghai Bell</w:t>
      </w:r>
    </w:p>
    <w:p w:rsidR="00AE5182" w:rsidRDefault="00AE5182" w:rsidP="00AE5182">
      <w:pPr>
        <w:rPr>
          <w:rFonts w:ascii="Arial" w:hAnsi="Arial" w:cs="Arial"/>
          <w:b/>
        </w:rPr>
      </w:pPr>
      <w:r>
        <w:rPr>
          <w:rFonts w:ascii="Arial" w:hAnsi="Arial" w:cs="Arial"/>
          <w:b/>
        </w:rPr>
        <w:t xml:space="preserve">Abstract: </w:t>
      </w:r>
    </w:p>
    <w:p w:rsidR="00AE5182" w:rsidRDefault="00AE5182" w:rsidP="00AE5182">
      <w:pPr>
        <w:rPr>
          <w:lang w:val="en-US"/>
        </w:rPr>
      </w:pPr>
      <w:r>
        <w:rPr>
          <w:lang w:val="en-US"/>
        </w:rPr>
        <w:t>This document presented PA backoff simulation results for eLAA uplink, according to the agreed way forward [1]. Based on the simulation results, the following MPR and A-MPR are proposed:</w:t>
      </w:r>
    </w:p>
    <w:p w:rsidR="00AE5182" w:rsidRPr="00C55DDB" w:rsidRDefault="00AE5182" w:rsidP="00AE5182">
      <w:pPr>
        <w:jc w:val="center"/>
        <w:rPr>
          <w:b/>
          <w:lang w:val="en-US"/>
        </w:rPr>
      </w:pPr>
      <w:r>
        <w:rPr>
          <w:b/>
          <w:lang w:val="en-US"/>
        </w:rPr>
        <w:t>Table 1: eLAA MPR for 23 dBm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tblGrid>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Modulation</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MPR (dB)</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QPSK</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16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64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2</w:t>
            </w:r>
            <w:r w:rsidRPr="00AD6B0D">
              <w:rPr>
                <w:rFonts w:ascii="Arial" w:eastAsia="MS Mincho" w:hAnsi="Arial" w:cs="Arial"/>
                <w:sz w:val="18"/>
                <w:szCs w:val="18"/>
                <w:lang w:val="en-US"/>
              </w:rPr>
              <w:t>.5</w:t>
            </w:r>
          </w:p>
        </w:tc>
      </w:tr>
      <w:tr w:rsidR="00AE5182" w:rsidRPr="00BA3134" w:rsidTr="008B0248">
        <w:trPr>
          <w:jc w:val="center"/>
        </w:trPr>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256 QAM</w:t>
            </w:r>
          </w:p>
        </w:tc>
        <w:tc>
          <w:tcPr>
            <w:tcW w:w="1276" w:type="dxa"/>
            <w:shd w:val="clear" w:color="auto" w:fill="auto"/>
            <w:vAlign w:val="center"/>
          </w:tcPr>
          <w:p w:rsidR="00AE5182" w:rsidRPr="00AD6B0D" w:rsidRDefault="00AE5182" w:rsidP="008B0248">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TBD</w:t>
            </w:r>
          </w:p>
        </w:tc>
      </w:tr>
    </w:tbl>
    <w:p w:rsidR="00AE5182" w:rsidRDefault="00AE5182" w:rsidP="00AE5182">
      <w:pPr>
        <w:rPr>
          <w:lang w:val="en-US"/>
        </w:rPr>
      </w:pPr>
    </w:p>
    <w:p w:rsidR="00AE5182" w:rsidRPr="00680DBD" w:rsidRDefault="00AE5182" w:rsidP="00AE5182">
      <w:pPr>
        <w:rPr>
          <w:lang w:val="en-US"/>
        </w:rPr>
      </w:pPr>
      <w:r w:rsidRPr="00680DBD">
        <w:rPr>
          <w:b/>
          <w:lang w:val="en-US"/>
        </w:rPr>
        <w:t xml:space="preserve">A-MPR for ETSI </w:t>
      </w:r>
      <w:r>
        <w:rPr>
          <w:b/>
          <w:lang w:val="en-US"/>
        </w:rPr>
        <w:t xml:space="preserve">and Japanese </w:t>
      </w:r>
      <w:r w:rsidRPr="00680DBD">
        <w:rPr>
          <w:b/>
          <w:lang w:val="en-US"/>
        </w:rPr>
        <w:t xml:space="preserve">requirements: </w:t>
      </w:r>
      <w:r>
        <w:rPr>
          <w:b/>
          <w:lang w:val="en-US"/>
        </w:rPr>
        <w:t>1.5 dB for QPSK and 1.0 dB for 16-QAM and 64-QAM.</w:t>
      </w:r>
    </w:p>
    <w:p w:rsidR="00AE5182" w:rsidRDefault="00AE5182" w:rsidP="00AE5182">
      <w:pPr>
        <w:rPr>
          <w:b/>
          <w:lang w:val="en-US"/>
        </w:rPr>
      </w:pPr>
      <w:r>
        <w:rPr>
          <w:b/>
          <w:lang w:val="en-US"/>
        </w:rPr>
        <w:t>A-MPR for FCC (channels with fc between 5200 and 5300 MHz): 0.5 dB for QPSK</w:t>
      </w:r>
    </w:p>
    <w:p w:rsidR="00AE5182" w:rsidRPr="00C85588" w:rsidRDefault="00AE5182" w:rsidP="00AE5182">
      <w:pPr>
        <w:rPr>
          <w:lang w:val="en-US"/>
        </w:rPr>
      </w:pPr>
      <w:r>
        <w:rPr>
          <w:b/>
          <w:lang w:val="en-US"/>
        </w:rPr>
        <w:t xml:space="preserve">A-MPR for FCC (channels with fc = 5180 and 5320 MHz): 5.5 dB for QPSK , 16-QAM and 64-QAM. </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1" w:name="_Toc466417433"/>
      <w:bookmarkStart w:id="12" w:name="_Toc466904950"/>
      <w:r>
        <w:t>8.18.2.2</w:t>
      </w:r>
      <w:r>
        <w:tab/>
        <w:t>Additional spurious emissions  [LTE_eLAA-Core]</w:t>
      </w:r>
      <w:bookmarkEnd w:id="11"/>
      <w:bookmarkEnd w:id="12"/>
    </w:p>
    <w:p w:rsidR="00AE5182" w:rsidRDefault="00954D84" w:rsidP="00AE5182">
      <w:pPr>
        <w:rPr>
          <w:i/>
        </w:rPr>
      </w:pPr>
      <w:hyperlink r:id="rId19" w:history="1">
        <w:r w:rsidR="00AE5182" w:rsidRPr="00A94EEE">
          <w:rPr>
            <w:rStyle w:val="Hyperlink"/>
            <w:b/>
          </w:rPr>
          <w:t>R4-1610196</w:t>
        </w:r>
      </w:hyperlink>
      <w:r w:rsidR="00AE5182">
        <w:rPr>
          <w:b/>
        </w:rPr>
        <w:tab/>
        <w:t>A-MPR for eLAA in Band 46</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lastRenderedPageBreak/>
        <w:t>Simulation results for US, Europe, and Japan</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3" w:name="_Toc466417434"/>
      <w:bookmarkStart w:id="14" w:name="_Toc466904951"/>
      <w:r>
        <w:t>8.18.2.3</w:t>
      </w:r>
      <w:r>
        <w:tab/>
        <w:t>REFSENS [LTE_eLAA-Core]</w:t>
      </w:r>
      <w:bookmarkEnd w:id="13"/>
      <w:bookmarkEnd w:id="14"/>
    </w:p>
    <w:p w:rsidR="00AE5182" w:rsidRDefault="00954D84" w:rsidP="00AE5182">
      <w:pPr>
        <w:rPr>
          <w:i/>
        </w:rPr>
      </w:pPr>
      <w:hyperlink r:id="rId20" w:history="1">
        <w:r w:rsidR="00AE5182" w:rsidRPr="00A94EEE">
          <w:rPr>
            <w:rStyle w:val="Hyperlink"/>
            <w:b/>
          </w:rPr>
          <w:t>R4-1609920</w:t>
        </w:r>
      </w:hyperlink>
      <w:r w:rsidR="00AE5182">
        <w:rPr>
          <w:b/>
        </w:rPr>
        <w:tab/>
        <w:t>Licensed band de-sense in eLAA CA combinations</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Skyworks Solutions Inc.</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Propasal to include licensed band spurious harmonic response and IMD2 related de-sense in eLAA CA combination studies.</w:t>
      </w:r>
    </w:p>
    <w:p w:rsidR="00AE5182" w:rsidRDefault="00AE5182" w:rsidP="00AE5182">
      <w:pPr>
        <w:spacing w:after="0"/>
        <w:jc w:val="both"/>
        <w:rPr>
          <w:b/>
          <w:lang w:val="en-US"/>
        </w:rPr>
      </w:pPr>
      <w:r>
        <w:rPr>
          <w:b/>
          <w:lang w:val="en-US"/>
        </w:rPr>
        <w:t>Proposal 1: Spurious harmonic receiver responses shall be studied for eLAA and potential MSD specified.</w:t>
      </w:r>
    </w:p>
    <w:p w:rsidR="00AE5182" w:rsidRDefault="00AE5182" w:rsidP="00AE5182">
      <w:pPr>
        <w:overflowPunct/>
        <w:autoSpaceDE/>
        <w:autoSpaceDN/>
        <w:adjustRightInd/>
        <w:spacing w:after="0"/>
        <w:jc w:val="both"/>
        <w:textAlignment w:val="auto"/>
        <w:rPr>
          <w:lang w:val="en-US" w:eastAsia="zh-CN"/>
        </w:rPr>
      </w:pPr>
    </w:p>
    <w:p w:rsidR="00AE5182" w:rsidRDefault="00AE5182" w:rsidP="00AE5182">
      <w:pPr>
        <w:spacing w:after="0"/>
        <w:jc w:val="both"/>
        <w:rPr>
          <w:b/>
          <w:lang w:val="en-US"/>
        </w:rPr>
      </w:pPr>
      <w:r w:rsidRPr="003846FC">
        <w:rPr>
          <w:b/>
          <w:lang w:val="en-US"/>
        </w:rPr>
        <w:t>Proposal 2:</w:t>
      </w:r>
      <w:r>
        <w:rPr>
          <w:b/>
          <w:lang w:val="en-US"/>
        </w:rPr>
        <w:t xml:space="preserve"> B42 MSD due to blocking related to B46 eLAA transmitter shall be studied.</w:t>
      </w:r>
    </w:p>
    <w:p w:rsidR="00AE5182" w:rsidRDefault="00AE5182" w:rsidP="00AE5182">
      <w:pPr>
        <w:overflowPunct/>
        <w:autoSpaceDE/>
        <w:autoSpaceDN/>
        <w:adjustRightInd/>
        <w:spacing w:after="0"/>
        <w:jc w:val="both"/>
        <w:textAlignment w:val="auto"/>
        <w:rPr>
          <w:lang w:val="en-US" w:eastAsia="zh-CN"/>
        </w:rPr>
      </w:pPr>
    </w:p>
    <w:p w:rsidR="00AE5182" w:rsidRDefault="00AE5182" w:rsidP="00AE5182">
      <w:pPr>
        <w:spacing w:after="0"/>
        <w:jc w:val="both"/>
        <w:rPr>
          <w:b/>
          <w:lang w:val="en-US"/>
        </w:rPr>
      </w:pPr>
      <w:r w:rsidRPr="003846FC">
        <w:rPr>
          <w:b/>
          <w:lang w:val="en-US"/>
        </w:rPr>
        <w:t xml:space="preserve">Proposal </w:t>
      </w:r>
      <w:r>
        <w:rPr>
          <w:b/>
          <w:lang w:val="en-US"/>
        </w:rPr>
        <w:t>3</w:t>
      </w:r>
      <w:r w:rsidRPr="003846FC">
        <w:rPr>
          <w:b/>
          <w:lang w:val="en-US"/>
        </w:rPr>
        <w:t>:</w:t>
      </w:r>
      <w:r>
        <w:rPr>
          <w:b/>
          <w:lang w:val="en-US"/>
        </w:rPr>
        <w:t xml:space="preserve"> Potential licensed band MSD issues related to IMD of B46 and licensed band TX shall be studied.</w:t>
      </w:r>
    </w:p>
    <w:p w:rsidR="00AE5182" w:rsidRPr="00963D1A" w:rsidRDefault="00AE5182" w:rsidP="00AE5182">
      <w:pPr>
        <w:rPr>
          <w:lang w:val="en-US"/>
        </w:rPr>
      </w:pP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not sure how to handle these de-sense given the WI is supposed to be completed in this week </w:t>
      </w:r>
    </w:p>
    <w:p w:rsidR="00AE5182" w:rsidRDefault="00AE5182" w:rsidP="00AE5182">
      <w:r>
        <w:t xml:space="preserve">Ericsson: We recognise the problems. We can discuss these requirements in basket CA WIs. </w:t>
      </w:r>
    </w:p>
    <w:p w:rsidR="00AE5182" w:rsidRDefault="00AE5182" w:rsidP="00AE5182">
      <w:r>
        <w:t xml:space="preserve">MTK: Network can take care to avoid the de-sense of license bands. </w:t>
      </w:r>
    </w:p>
    <w:p w:rsidR="00AE5182" w:rsidRDefault="00AE5182" w:rsidP="00AE5182">
      <w:pPr>
        <w:ind w:firstLine="284"/>
      </w:pPr>
      <w:r>
        <w:t xml:space="preserve">Ericsson: prefer not to define any restriction on the scheduling </w:t>
      </w:r>
    </w:p>
    <w:p w:rsidR="00AE5182" w:rsidRDefault="00AE5182" w:rsidP="00AE5182">
      <w:r>
        <w:t xml:space="preserve">Skyworks: We cannot use the similar approach as LAA case since the issue is related to licensed bands. </w:t>
      </w:r>
    </w:p>
    <w:p w:rsidR="00AE5182" w:rsidRDefault="00AE5182" w:rsidP="00AE5182">
      <w:r>
        <w:tab/>
      </w:r>
    </w:p>
    <w:p w:rsidR="00AE5182" w:rsidRDefault="00AE5182" w:rsidP="00AE5182">
      <w:pPr>
        <w:ind w:firstLine="284"/>
      </w:pPr>
      <w:r>
        <w:t xml:space="preserv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AE5182" w:rsidP="00AE5182">
      <w:pPr>
        <w:pStyle w:val="Heading5"/>
      </w:pPr>
      <w:bookmarkStart w:id="15" w:name="_Toc466417435"/>
      <w:bookmarkStart w:id="16" w:name="_Toc466904952"/>
      <w:r>
        <w:t>8.18.2.4</w:t>
      </w:r>
      <w:r>
        <w:tab/>
        <w:t>Other requirements [LTE_eLAA-Core]</w:t>
      </w:r>
      <w:bookmarkEnd w:id="15"/>
      <w:bookmarkEnd w:id="16"/>
    </w:p>
    <w:p w:rsidR="00AE5182" w:rsidRDefault="00954D84" w:rsidP="00AE5182">
      <w:pPr>
        <w:rPr>
          <w:i/>
        </w:rPr>
      </w:pPr>
      <w:hyperlink r:id="rId21" w:history="1">
        <w:r w:rsidR="00AE5182" w:rsidRPr="00A94EEE">
          <w:rPr>
            <w:rStyle w:val="Hyperlink"/>
            <w:b/>
          </w:rPr>
          <w:t>R4-1609589</w:t>
        </w:r>
      </w:hyperlink>
      <w:r w:rsidR="00AE5182">
        <w:rPr>
          <w:b/>
        </w:rPr>
        <w:tab/>
        <w:t>Time masks for eLAA UL</w:t>
      </w:r>
      <w:r w:rsidR="00AE5182">
        <w:rPr>
          <w:b/>
        </w:rPr>
        <w:br/>
      </w:r>
      <w:r w:rsidR="00AE5182">
        <w:tab/>
      </w:r>
      <w:r w:rsidR="00AE5182">
        <w:tab/>
      </w:r>
      <w:r w:rsidR="00AE5182">
        <w:tab/>
      </w:r>
      <w:r w:rsidR="00AE5182">
        <w:tab/>
      </w:r>
      <w:r w:rsidR="00AE5182">
        <w:tab/>
      </w:r>
      <w:r w:rsidR="00AE5182">
        <w:tab/>
        <w:t xml:space="preserve">  CR-  rev  (Rel-14) v</w:t>
      </w:r>
      <w:r w:rsidR="00AE5182">
        <w:br/>
      </w:r>
      <w:r w:rsidR="00AE5182">
        <w:rPr>
          <w:i/>
        </w:rPr>
        <w:tab/>
      </w:r>
      <w:r w:rsidR="00AE5182">
        <w:rPr>
          <w:i/>
        </w:rPr>
        <w:tab/>
      </w:r>
      <w:r w:rsidR="00AE5182">
        <w:rPr>
          <w:i/>
        </w:rPr>
        <w:tab/>
      </w:r>
      <w:r w:rsidR="00AE5182">
        <w:rPr>
          <w:i/>
        </w:rPr>
        <w:tab/>
      </w:r>
      <w:r w:rsidR="00AE5182">
        <w:rPr>
          <w:i/>
        </w:rPr>
        <w:tab/>
        <w:t>Source: Ericsson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In this contribution we propose time masks and power templates for eLAA</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QC: Transient between PUCCH and PUCCH is not only for the frequency hopping. Not sure if the transient period between PUCCH can be removed. </w:t>
      </w:r>
    </w:p>
    <w:p w:rsidR="00AE5182" w:rsidRDefault="00AE5182" w:rsidP="00AE5182">
      <w:r>
        <w:t xml:space="preserve">Ericsson: we can futher discuss. We can futher discuss with RAN1 on the frequency hopping for inter-lace changes. We agree the changes on the time mask in last RAN4 meeting. </w:t>
      </w:r>
    </w:p>
    <w:p w:rsidR="00AE5182" w:rsidRDefault="00AE5182" w:rsidP="00AE5182">
      <w:pPr>
        <w:rPr>
          <w:rFonts w:ascii="Arial" w:hAnsi="Arial" w:cs="Arial"/>
          <w:b/>
          <w:color w:val="0000FF"/>
          <w:sz w:val="24"/>
          <w:u w:val="thick"/>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6E6C2D">
        <w:rPr>
          <w:rFonts w:ascii="Arial" w:hAnsi="Arial" w:cs="Arial"/>
          <w:b/>
          <w:color w:val="993300"/>
          <w:highlight w:val="yellow"/>
          <w:u w:val="single"/>
        </w:rPr>
        <w:t>Return to.</w:t>
      </w:r>
      <w:r>
        <w:rPr>
          <w:color w:val="993300"/>
          <w:u w:val="single"/>
        </w:rPr>
        <w:br/>
      </w:r>
      <w:r>
        <w:rPr>
          <w:color w:val="993300"/>
          <w:u w:val="single"/>
        </w:rPr>
        <w:br/>
      </w:r>
    </w:p>
    <w:p w:rsidR="00AE5182" w:rsidRDefault="00954D84" w:rsidP="00AE5182">
      <w:pPr>
        <w:rPr>
          <w:i/>
        </w:rPr>
      </w:pPr>
      <w:hyperlink r:id="rId22" w:history="1">
        <w:r w:rsidR="00AE5182" w:rsidRPr="00A94EEE">
          <w:rPr>
            <w:rStyle w:val="Hyperlink"/>
            <w:b/>
          </w:rPr>
          <w:t>R4-1610198</w:t>
        </w:r>
      </w:hyperlink>
      <w:r w:rsidR="00AE5182">
        <w:rPr>
          <w:b/>
        </w:rPr>
        <w:tab/>
        <w:t>Maximum output power for eLAA in Band 46</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For approval.  This contribution proposes the maximum output power tolerance be defined as +2/-2.5 dB.</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Skyworks: +2/-2 is proposed based on Band 47. Band 46 has larger BW comparing with Band 47. It is also related to the MPR reference. </w:t>
      </w:r>
    </w:p>
    <w:p w:rsidR="00AE5182" w:rsidRDefault="00AE5182" w:rsidP="00AE5182">
      <w:r>
        <w:t xml:space="preserve">Ericsson: Fine with the proposals. For MPR reference, we shall use the same approach as license bands. </w:t>
      </w:r>
    </w:p>
    <w:p w:rsidR="00AE5182" w:rsidRDefault="00AE5182" w:rsidP="00AE5182">
      <w:r>
        <w:t xml:space="preserve">Nokia: Since all the waveform have MPR, it does not matter to define -2.5dB tolerance. </w:t>
      </w:r>
    </w:p>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AE5182" w:rsidRDefault="00AE5182" w:rsidP="00AE5182">
      <w:pPr>
        <w:rPr>
          <w:color w:val="993300"/>
          <w:u w:val="single"/>
        </w:rPr>
      </w:pPr>
    </w:p>
    <w:p w:rsidR="00AE5182" w:rsidRDefault="00954D84" w:rsidP="00AE5182">
      <w:pPr>
        <w:rPr>
          <w:i/>
        </w:rPr>
      </w:pPr>
      <w:hyperlink r:id="rId23" w:history="1">
        <w:r w:rsidR="00AE5182" w:rsidRPr="00A94EEE">
          <w:rPr>
            <w:rStyle w:val="Hyperlink"/>
            <w:b/>
          </w:rPr>
          <w:t>R4-1609988</w:t>
        </w:r>
      </w:hyperlink>
      <w:r w:rsidR="00AE5182">
        <w:rPr>
          <w:b/>
        </w:rPr>
        <w:tab/>
        <w:t>B46 MOP tolerance</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Huawei, Hisilicon</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This contribution analyses B46 MOP (Maximum Output Power) tolerance according to WF [1] and proposes which value should be used.</w:t>
      </w:r>
    </w:p>
    <w:p w:rsidR="00AE5182" w:rsidRPr="00466878" w:rsidRDefault="00AE5182" w:rsidP="00AE5182">
      <w:pPr>
        <w:overflowPunct/>
        <w:autoSpaceDE/>
        <w:autoSpaceDN/>
        <w:adjustRightInd/>
        <w:spacing w:after="0"/>
        <w:textAlignment w:val="auto"/>
        <w:rPr>
          <w:b/>
          <w:lang w:val="en-US"/>
        </w:rPr>
      </w:pPr>
      <w:r w:rsidRPr="00466878">
        <w:rPr>
          <w:b/>
          <w:lang w:val="en-US"/>
        </w:rPr>
        <w:t xml:space="preserve">PROPOSAL: B46 Maximum output power </w:t>
      </w:r>
      <w:r>
        <w:rPr>
          <w:b/>
          <w:lang w:val="en-US"/>
        </w:rPr>
        <w:t xml:space="preserve">lowers </w:t>
      </w:r>
      <w:r w:rsidRPr="00466878">
        <w:rPr>
          <w:b/>
          <w:lang w:val="en-US"/>
        </w:rPr>
        <w:t xml:space="preserve">tolerance </w:t>
      </w:r>
      <w:r w:rsidRPr="00466878">
        <w:rPr>
          <w:b/>
        </w:rPr>
        <w:t>T</w:t>
      </w:r>
      <w:r w:rsidRPr="00466878">
        <w:rPr>
          <w:b/>
          <w:vertAlign w:val="subscript"/>
        </w:rPr>
        <w:t>L</w:t>
      </w:r>
      <w:r w:rsidRPr="00466878">
        <w:rPr>
          <w:rFonts w:eastAsia="Malgun Gothic"/>
          <w:b/>
          <w:vertAlign w:val="subscript"/>
        </w:rPr>
        <w:t>,</w:t>
      </w:r>
      <w:r w:rsidRPr="00466878">
        <w:rPr>
          <w:rFonts w:eastAsia="Malgun Gothic"/>
          <w:b/>
          <w:i/>
          <w:vertAlign w:val="subscript"/>
        </w:rPr>
        <w:t>c</w:t>
      </w:r>
      <w:r w:rsidRPr="00466878">
        <w:rPr>
          <w:rFonts w:eastAsia="Malgun Gothic"/>
          <w:b/>
        </w:rPr>
        <w:t>=2.5dB shall be used</w:t>
      </w:r>
      <w:r>
        <w:rPr>
          <w:rFonts w:eastAsia="Malgun Gothic"/>
          <w:b/>
        </w:rPr>
        <w:t xml:space="preserve"> and thus the tolerance is +2dB/-2.5dB</w:t>
      </w:r>
    </w:p>
    <w:p w:rsidR="00AE5182" w:rsidRDefault="00AE5182" w:rsidP="00AE5182">
      <w:pPr>
        <w:rPr>
          <w:color w:val="993300"/>
          <w:u w:val="single"/>
        </w:rPr>
      </w:pPr>
    </w:p>
    <w:p w:rsidR="00AE5182" w:rsidRPr="00C77460" w:rsidRDefault="00AE5182" w:rsidP="00AE5182">
      <w:pPr>
        <w:rPr>
          <w:color w:val="993300"/>
          <w:u w:val="single"/>
        </w:rPr>
      </w:pPr>
      <w:r w:rsidRPr="00C77460">
        <w:rPr>
          <w:color w:val="993300"/>
          <w:u w:val="single"/>
        </w:rPr>
        <w:t>(Late contributions)</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p w:rsidR="00AE5182" w:rsidRDefault="00AE5182" w:rsidP="00AE5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AE5182" w:rsidRDefault="00954D84" w:rsidP="00AE5182">
      <w:pPr>
        <w:rPr>
          <w:i/>
        </w:rPr>
      </w:pPr>
      <w:hyperlink r:id="rId24" w:history="1">
        <w:r w:rsidR="00AE5182" w:rsidRPr="00A94EEE">
          <w:rPr>
            <w:rStyle w:val="Hyperlink"/>
            <w:b/>
          </w:rPr>
          <w:t>R4-1610197</w:t>
        </w:r>
      </w:hyperlink>
      <w:r w:rsidR="00AE5182">
        <w:rPr>
          <w:b/>
        </w:rPr>
        <w:tab/>
        <w:t>In-band emission requirement for eLAA</w:t>
      </w:r>
      <w:r w:rsidR="00AE5182">
        <w:rPr>
          <w:b/>
        </w:rPr>
        <w:br/>
      </w:r>
      <w:r w:rsidR="00AE5182">
        <w:tab/>
      </w:r>
      <w:r w:rsidR="00AE5182">
        <w:tab/>
      </w:r>
      <w:r w:rsidR="00AE5182">
        <w:tab/>
      </w:r>
      <w:r w:rsidR="00AE5182">
        <w:tab/>
      </w:r>
      <w:r w:rsidR="00AE5182">
        <w:tab/>
      </w:r>
      <w:r w:rsidR="00AE5182">
        <w:tab/>
        <w:t xml:space="preserve">  CR-  rev  () v</w:t>
      </w:r>
      <w:r w:rsidR="00AE5182">
        <w:br/>
      </w:r>
      <w:r w:rsidR="00AE5182">
        <w:rPr>
          <w:i/>
        </w:rPr>
        <w:tab/>
      </w:r>
      <w:r w:rsidR="00AE5182">
        <w:rPr>
          <w:i/>
        </w:rPr>
        <w:tab/>
      </w:r>
      <w:r w:rsidR="00AE5182">
        <w:rPr>
          <w:i/>
        </w:rPr>
        <w:tab/>
      </w:r>
      <w:r w:rsidR="00AE5182">
        <w:rPr>
          <w:i/>
        </w:rPr>
        <w:tab/>
      </w:r>
      <w:r w:rsidR="00AE5182">
        <w:rPr>
          <w:i/>
        </w:rPr>
        <w:tab/>
        <w:t>Source: Qualcomm Incorporated</w:t>
      </w:r>
    </w:p>
    <w:p w:rsidR="00AE5182" w:rsidRDefault="00AE5182" w:rsidP="00AE5182">
      <w:pPr>
        <w:rPr>
          <w:rFonts w:ascii="Arial" w:hAnsi="Arial" w:cs="Arial"/>
          <w:b/>
        </w:rPr>
      </w:pPr>
      <w:r>
        <w:rPr>
          <w:rFonts w:ascii="Arial" w:hAnsi="Arial" w:cs="Arial"/>
          <w:b/>
        </w:rPr>
        <w:t xml:space="preserve">Abstract: </w:t>
      </w:r>
    </w:p>
    <w:p w:rsidR="00AE5182" w:rsidRDefault="00AE5182" w:rsidP="00AE5182">
      <w:r>
        <w:t>For approval.  This contribution provides a proposal for the IBE requirement extending the existing requirement to the interlaced waveform</w:t>
      </w:r>
    </w:p>
    <w:p w:rsidR="00AE5182" w:rsidRDefault="00AE5182" w:rsidP="00AE5182">
      <w:pPr>
        <w:rPr>
          <w:rFonts w:ascii="Arial" w:hAnsi="Arial" w:cs="Arial"/>
          <w:b/>
        </w:rPr>
      </w:pPr>
      <w:r>
        <w:rPr>
          <w:rFonts w:ascii="Arial" w:hAnsi="Arial" w:cs="Arial"/>
          <w:b/>
        </w:rPr>
        <w:t xml:space="preserve">Discussion: </w:t>
      </w:r>
    </w:p>
    <w:p w:rsidR="00AE5182" w:rsidRDefault="00AE5182" w:rsidP="00AE5182">
      <w:r>
        <w:t xml:space="preserve">Skyworks: we also need to capture the in-band emissison requiremetns for 256QAM. </w:t>
      </w:r>
    </w:p>
    <w:p w:rsidR="00AE5182" w:rsidRDefault="00AE5182" w:rsidP="00AE5182">
      <w:r>
        <w:t xml:space="preserve">Ericsson: the proposal does not consider the IMD between the non-continous allocated blocks. </w:t>
      </w:r>
    </w:p>
    <w:p w:rsidR="00AE5182" w:rsidRDefault="00AE5182" w:rsidP="00AE5182">
      <w:r>
        <w:t xml:space="preserve">Nokia: the requirement of the mask is not finalized. </w:t>
      </w:r>
    </w:p>
    <w:p w:rsidR="00AE5182" w:rsidRDefault="00AE5182" w:rsidP="00AE5182">
      <w:r>
        <w:t xml:space="preserve">QC: Not considered for 256QAM. No agreement for in-band emission requirement, we only agree with the tested waveform. We need to consider the requirement of mask. </w:t>
      </w:r>
    </w:p>
    <w:p w:rsidR="00AE5182" w:rsidRDefault="00AE5182" w:rsidP="00AE5182">
      <w:r>
        <w:lastRenderedPageBreak/>
        <w:t xml:space="preserve">Ericsson: we do not only consider the 1RB allocation. We did not see any results showing the results are tightened. </w:t>
      </w:r>
    </w:p>
    <w:p w:rsidR="00AE5182" w:rsidRDefault="00AE5182" w:rsidP="00AE5182">
      <w:r>
        <w:t xml:space="preserve">QC: we understand Ericsson proposal of mask is based on 1RB allocation. Ercisson proposal has impact to MPR requirements. </w:t>
      </w:r>
    </w:p>
    <w:p w:rsidR="00AE5182" w:rsidRDefault="00AE5182" w:rsidP="00AE5182">
      <w:r>
        <w:t xml:space="preserve">Ercisson: </w:t>
      </w:r>
    </w:p>
    <w:p w:rsidR="00AE5182" w:rsidRPr="00AE5182" w:rsidRDefault="00AE5182" w:rsidP="00AE518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700C9">
        <w:rPr>
          <w:rFonts w:ascii="Arial" w:hAnsi="Arial" w:cs="Arial"/>
          <w:b/>
          <w:color w:val="993300"/>
          <w:highlight w:val="yellow"/>
          <w:u w:val="single"/>
        </w:rPr>
        <w:t>Return to.</w:t>
      </w:r>
      <w:r>
        <w:rPr>
          <w:color w:val="993300"/>
          <w:u w:val="single"/>
        </w:rPr>
        <w:br/>
      </w:r>
      <w:r>
        <w:rPr>
          <w:color w:val="993300"/>
          <w:u w:val="single"/>
        </w:rPr>
        <w:br/>
      </w:r>
      <w:bookmarkEnd w:id="5"/>
      <w:bookmarkEnd w:id="6"/>
    </w:p>
    <w:sectPr w:rsidR="00AE5182" w:rsidRPr="00AE5182">
      <w:headerReference w:type="even"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932" w:rsidRDefault="00515932">
      <w:pPr>
        <w:spacing w:after="0"/>
      </w:pPr>
      <w:r>
        <w:separator/>
      </w:r>
    </w:p>
  </w:endnote>
  <w:endnote w:type="continuationSeparator" w:id="0">
    <w:p w:rsidR="00515932" w:rsidRDefault="00515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932" w:rsidRDefault="00515932">
      <w:pPr>
        <w:spacing w:after="0"/>
      </w:pPr>
      <w:r>
        <w:separator/>
      </w:r>
    </w:p>
  </w:footnote>
  <w:footnote w:type="continuationSeparator" w:id="0">
    <w:p w:rsidR="00515932" w:rsidRDefault="005159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D84" w:rsidRDefault="00954D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4C0"/>
    <w:multiLevelType w:val="hybridMultilevel"/>
    <w:tmpl w:val="F58461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419"/>
    <w:multiLevelType w:val="hybridMultilevel"/>
    <w:tmpl w:val="751E5D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4D7DDB"/>
    <w:multiLevelType w:val="hybridMultilevel"/>
    <w:tmpl w:val="5B289C7C"/>
    <w:lvl w:ilvl="0" w:tplc="8F9A7130">
      <w:start w:val="6"/>
      <w:numFmt w:val="bullet"/>
      <w:lvlText w:val="-"/>
      <w:lvlJc w:val="left"/>
      <w:pPr>
        <w:ind w:left="645" w:hanging="360"/>
      </w:pPr>
      <w:rPr>
        <w:rFonts w:ascii="Times New Roman" w:eastAsia="SimSun" w:hAnsi="Times New Roman" w:cs="Times New Roman" w:hint="default"/>
      </w:rPr>
    </w:lvl>
    <w:lvl w:ilvl="1" w:tplc="04090009">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0D2A2C7A"/>
    <w:multiLevelType w:val="hybridMultilevel"/>
    <w:tmpl w:val="DC7066A6"/>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0A14"/>
    <w:multiLevelType w:val="hybridMultilevel"/>
    <w:tmpl w:val="F9A2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240D1"/>
    <w:multiLevelType w:val="hybridMultilevel"/>
    <w:tmpl w:val="BDB8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104D5"/>
    <w:multiLevelType w:val="hybridMultilevel"/>
    <w:tmpl w:val="1556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41350"/>
    <w:multiLevelType w:val="hybridMultilevel"/>
    <w:tmpl w:val="31423580"/>
    <w:lvl w:ilvl="0" w:tplc="BA7CC4DE">
      <w:start w:val="1"/>
      <w:numFmt w:val="bullet"/>
      <w:lvlText w:val="•"/>
      <w:lvlJc w:val="left"/>
      <w:pPr>
        <w:tabs>
          <w:tab w:val="num" w:pos="720"/>
        </w:tabs>
        <w:ind w:left="720" w:hanging="360"/>
      </w:pPr>
      <w:rPr>
        <w:rFonts w:ascii="Arial" w:hAnsi="Arial" w:hint="default"/>
      </w:rPr>
    </w:lvl>
    <w:lvl w:ilvl="1" w:tplc="00C4DE7C" w:tentative="1">
      <w:start w:val="1"/>
      <w:numFmt w:val="bullet"/>
      <w:lvlText w:val="•"/>
      <w:lvlJc w:val="left"/>
      <w:pPr>
        <w:tabs>
          <w:tab w:val="num" w:pos="1440"/>
        </w:tabs>
        <w:ind w:left="1440" w:hanging="360"/>
      </w:pPr>
      <w:rPr>
        <w:rFonts w:ascii="Arial" w:hAnsi="Arial" w:hint="default"/>
      </w:rPr>
    </w:lvl>
    <w:lvl w:ilvl="2" w:tplc="EB54AF46" w:tentative="1">
      <w:start w:val="1"/>
      <w:numFmt w:val="bullet"/>
      <w:lvlText w:val="•"/>
      <w:lvlJc w:val="left"/>
      <w:pPr>
        <w:tabs>
          <w:tab w:val="num" w:pos="2160"/>
        </w:tabs>
        <w:ind w:left="2160" w:hanging="360"/>
      </w:pPr>
      <w:rPr>
        <w:rFonts w:ascii="Arial" w:hAnsi="Arial" w:hint="default"/>
      </w:rPr>
    </w:lvl>
    <w:lvl w:ilvl="3" w:tplc="7F6CCA54" w:tentative="1">
      <w:start w:val="1"/>
      <w:numFmt w:val="bullet"/>
      <w:lvlText w:val="•"/>
      <w:lvlJc w:val="left"/>
      <w:pPr>
        <w:tabs>
          <w:tab w:val="num" w:pos="2880"/>
        </w:tabs>
        <w:ind w:left="2880" w:hanging="360"/>
      </w:pPr>
      <w:rPr>
        <w:rFonts w:ascii="Arial" w:hAnsi="Arial" w:hint="default"/>
      </w:rPr>
    </w:lvl>
    <w:lvl w:ilvl="4" w:tplc="75FEF938" w:tentative="1">
      <w:start w:val="1"/>
      <w:numFmt w:val="bullet"/>
      <w:lvlText w:val="•"/>
      <w:lvlJc w:val="left"/>
      <w:pPr>
        <w:tabs>
          <w:tab w:val="num" w:pos="3600"/>
        </w:tabs>
        <w:ind w:left="3600" w:hanging="360"/>
      </w:pPr>
      <w:rPr>
        <w:rFonts w:ascii="Arial" w:hAnsi="Arial" w:hint="default"/>
      </w:rPr>
    </w:lvl>
    <w:lvl w:ilvl="5" w:tplc="5FDE3D50" w:tentative="1">
      <w:start w:val="1"/>
      <w:numFmt w:val="bullet"/>
      <w:lvlText w:val="•"/>
      <w:lvlJc w:val="left"/>
      <w:pPr>
        <w:tabs>
          <w:tab w:val="num" w:pos="4320"/>
        </w:tabs>
        <w:ind w:left="4320" w:hanging="360"/>
      </w:pPr>
      <w:rPr>
        <w:rFonts w:ascii="Arial" w:hAnsi="Arial" w:hint="default"/>
      </w:rPr>
    </w:lvl>
    <w:lvl w:ilvl="6" w:tplc="9892A026" w:tentative="1">
      <w:start w:val="1"/>
      <w:numFmt w:val="bullet"/>
      <w:lvlText w:val="•"/>
      <w:lvlJc w:val="left"/>
      <w:pPr>
        <w:tabs>
          <w:tab w:val="num" w:pos="5040"/>
        </w:tabs>
        <w:ind w:left="5040" w:hanging="360"/>
      </w:pPr>
      <w:rPr>
        <w:rFonts w:ascii="Arial" w:hAnsi="Arial" w:hint="default"/>
      </w:rPr>
    </w:lvl>
    <w:lvl w:ilvl="7" w:tplc="7C7C4228" w:tentative="1">
      <w:start w:val="1"/>
      <w:numFmt w:val="bullet"/>
      <w:lvlText w:val="•"/>
      <w:lvlJc w:val="left"/>
      <w:pPr>
        <w:tabs>
          <w:tab w:val="num" w:pos="5760"/>
        </w:tabs>
        <w:ind w:left="5760" w:hanging="360"/>
      </w:pPr>
      <w:rPr>
        <w:rFonts w:ascii="Arial" w:hAnsi="Arial" w:hint="default"/>
      </w:rPr>
    </w:lvl>
    <w:lvl w:ilvl="8" w:tplc="6A5A9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C742BF"/>
    <w:multiLevelType w:val="hybridMultilevel"/>
    <w:tmpl w:val="4A167AE2"/>
    <w:lvl w:ilvl="0" w:tplc="76DA19FC">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3" w15:restartNumberingAfterBreak="0">
    <w:nsid w:val="4524342F"/>
    <w:multiLevelType w:val="hybridMultilevel"/>
    <w:tmpl w:val="072ED4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15:restartNumberingAfterBreak="0">
    <w:nsid w:val="4A2E7EC5"/>
    <w:multiLevelType w:val="hybridMultilevel"/>
    <w:tmpl w:val="3798436C"/>
    <w:lvl w:ilvl="0" w:tplc="8F9A7130">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4A845E6A"/>
    <w:multiLevelType w:val="hybridMultilevel"/>
    <w:tmpl w:val="B706D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D3010"/>
    <w:multiLevelType w:val="hybridMultilevel"/>
    <w:tmpl w:val="22C0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D703045"/>
    <w:multiLevelType w:val="hybridMultilevel"/>
    <w:tmpl w:val="BB203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2" w15:restartNumberingAfterBreak="0">
    <w:nsid w:val="7FA23B10"/>
    <w:multiLevelType w:val="hybridMultilevel"/>
    <w:tmpl w:val="0DA4C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1"/>
    <w:lvlOverride w:ilvl="0">
      <w:startOverride w:val="1"/>
    </w:lvlOverride>
  </w:num>
  <w:num w:numId="4">
    <w:abstractNumId w:val="22"/>
  </w:num>
  <w:num w:numId="5">
    <w:abstractNumId w:val="17"/>
  </w:num>
  <w:num w:numId="6">
    <w:abstractNumId w:val="2"/>
  </w:num>
  <w:num w:numId="7">
    <w:abstractNumId w:val="20"/>
  </w:num>
  <w:num w:numId="8">
    <w:abstractNumId w:val="12"/>
  </w:num>
  <w:num w:numId="9">
    <w:abstractNumId w:val="15"/>
  </w:num>
  <w:num w:numId="10">
    <w:abstractNumId w:val="5"/>
  </w:num>
  <w:num w:numId="11">
    <w:abstractNumId w:val="6"/>
  </w:num>
  <w:num w:numId="12">
    <w:abstractNumId w:val="0"/>
  </w:num>
  <w:num w:numId="13">
    <w:abstractNumId w:val="8"/>
  </w:num>
  <w:num w:numId="14">
    <w:abstractNumId w:val="18"/>
  </w:num>
  <w:num w:numId="15">
    <w:abstractNumId w:val="19"/>
  </w:num>
  <w:num w:numId="16">
    <w:abstractNumId w:val="7"/>
  </w:num>
  <w:num w:numId="17">
    <w:abstractNumId w:val="13"/>
  </w:num>
  <w:num w:numId="18">
    <w:abstractNumId w:val="1"/>
  </w:num>
  <w:num w:numId="19">
    <w:abstractNumId w:val="16"/>
  </w:num>
  <w:num w:numId="20">
    <w:abstractNumId w:val="4"/>
  </w:num>
  <w:num w:numId="21">
    <w:abstractNumId w:val="3"/>
  </w:num>
  <w:num w:numId="22">
    <w:abstractNumId w:val="9"/>
  </w:num>
  <w:num w:numId="2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3"/>
    <w:rsid w:val="000012F6"/>
    <w:rsid w:val="00002C3E"/>
    <w:rsid w:val="00012CD2"/>
    <w:rsid w:val="0002418E"/>
    <w:rsid w:val="00033700"/>
    <w:rsid w:val="000359AD"/>
    <w:rsid w:val="00050B1D"/>
    <w:rsid w:val="00084897"/>
    <w:rsid w:val="000C1730"/>
    <w:rsid w:val="000C2281"/>
    <w:rsid w:val="000E036B"/>
    <w:rsid w:val="000E47DE"/>
    <w:rsid w:val="000E71CF"/>
    <w:rsid w:val="0011227A"/>
    <w:rsid w:val="00115434"/>
    <w:rsid w:val="001530F5"/>
    <w:rsid w:val="001542EB"/>
    <w:rsid w:val="00162082"/>
    <w:rsid w:val="001772E4"/>
    <w:rsid w:val="001A2DFA"/>
    <w:rsid w:val="001B2735"/>
    <w:rsid w:val="001C37F4"/>
    <w:rsid w:val="001D614E"/>
    <w:rsid w:val="001D7584"/>
    <w:rsid w:val="001D7E46"/>
    <w:rsid w:val="001E5B2C"/>
    <w:rsid w:val="001F1F54"/>
    <w:rsid w:val="00203D7B"/>
    <w:rsid w:val="00204E7A"/>
    <w:rsid w:val="00207921"/>
    <w:rsid w:val="00212DB7"/>
    <w:rsid w:val="00233C2F"/>
    <w:rsid w:val="00243B47"/>
    <w:rsid w:val="00267162"/>
    <w:rsid w:val="002764C9"/>
    <w:rsid w:val="002B6AEE"/>
    <w:rsid w:val="002C60E2"/>
    <w:rsid w:val="002D1B8F"/>
    <w:rsid w:val="002D3132"/>
    <w:rsid w:val="002E316A"/>
    <w:rsid w:val="002E42DD"/>
    <w:rsid w:val="002E72D4"/>
    <w:rsid w:val="00303C53"/>
    <w:rsid w:val="00311558"/>
    <w:rsid w:val="003431DC"/>
    <w:rsid w:val="00343F9A"/>
    <w:rsid w:val="003446A0"/>
    <w:rsid w:val="00355005"/>
    <w:rsid w:val="00374A84"/>
    <w:rsid w:val="00376D63"/>
    <w:rsid w:val="00381220"/>
    <w:rsid w:val="00393280"/>
    <w:rsid w:val="00393DD8"/>
    <w:rsid w:val="003A2246"/>
    <w:rsid w:val="003B10A1"/>
    <w:rsid w:val="003B4F4B"/>
    <w:rsid w:val="003B5023"/>
    <w:rsid w:val="003C4BE3"/>
    <w:rsid w:val="003D1093"/>
    <w:rsid w:val="003F2B53"/>
    <w:rsid w:val="00421D8E"/>
    <w:rsid w:val="004355FC"/>
    <w:rsid w:val="00446C13"/>
    <w:rsid w:val="00461467"/>
    <w:rsid w:val="00466381"/>
    <w:rsid w:val="00484A03"/>
    <w:rsid w:val="004A0B1D"/>
    <w:rsid w:val="004A7FE4"/>
    <w:rsid w:val="004B4278"/>
    <w:rsid w:val="004D19AF"/>
    <w:rsid w:val="004D6E25"/>
    <w:rsid w:val="004F1071"/>
    <w:rsid w:val="004F3E52"/>
    <w:rsid w:val="004F4F27"/>
    <w:rsid w:val="0050434F"/>
    <w:rsid w:val="00515932"/>
    <w:rsid w:val="00526DBF"/>
    <w:rsid w:val="0052736C"/>
    <w:rsid w:val="00530AF3"/>
    <w:rsid w:val="00544871"/>
    <w:rsid w:val="00571CA0"/>
    <w:rsid w:val="00571FF7"/>
    <w:rsid w:val="00581C36"/>
    <w:rsid w:val="005867CF"/>
    <w:rsid w:val="005920BC"/>
    <w:rsid w:val="005A1A9D"/>
    <w:rsid w:val="005B582C"/>
    <w:rsid w:val="005D0F75"/>
    <w:rsid w:val="005E4E76"/>
    <w:rsid w:val="005F7A2D"/>
    <w:rsid w:val="0060371C"/>
    <w:rsid w:val="006076C9"/>
    <w:rsid w:val="00626C92"/>
    <w:rsid w:val="00631F26"/>
    <w:rsid w:val="00641E2E"/>
    <w:rsid w:val="006430A0"/>
    <w:rsid w:val="00671D4B"/>
    <w:rsid w:val="00692563"/>
    <w:rsid w:val="006A7330"/>
    <w:rsid w:val="006C5557"/>
    <w:rsid w:val="006D6927"/>
    <w:rsid w:val="006F5620"/>
    <w:rsid w:val="00700645"/>
    <w:rsid w:val="0070176F"/>
    <w:rsid w:val="0070746E"/>
    <w:rsid w:val="00711AAE"/>
    <w:rsid w:val="00713C97"/>
    <w:rsid w:val="00731446"/>
    <w:rsid w:val="007376DB"/>
    <w:rsid w:val="007552E8"/>
    <w:rsid w:val="0076405E"/>
    <w:rsid w:val="0078575C"/>
    <w:rsid w:val="0078750E"/>
    <w:rsid w:val="0079002C"/>
    <w:rsid w:val="00791CD6"/>
    <w:rsid w:val="00792C29"/>
    <w:rsid w:val="007930E8"/>
    <w:rsid w:val="007A3A48"/>
    <w:rsid w:val="007A5C41"/>
    <w:rsid w:val="007B1DC8"/>
    <w:rsid w:val="007C0B98"/>
    <w:rsid w:val="007D2616"/>
    <w:rsid w:val="00810C20"/>
    <w:rsid w:val="00811749"/>
    <w:rsid w:val="0081331E"/>
    <w:rsid w:val="00813CC0"/>
    <w:rsid w:val="00822C1E"/>
    <w:rsid w:val="008322D9"/>
    <w:rsid w:val="008407EB"/>
    <w:rsid w:val="00852B0B"/>
    <w:rsid w:val="00882229"/>
    <w:rsid w:val="008833D6"/>
    <w:rsid w:val="008A07B2"/>
    <w:rsid w:val="008A1A08"/>
    <w:rsid w:val="008A5924"/>
    <w:rsid w:val="008A7369"/>
    <w:rsid w:val="008B0248"/>
    <w:rsid w:val="008C0DD2"/>
    <w:rsid w:val="008E1115"/>
    <w:rsid w:val="008F1FD9"/>
    <w:rsid w:val="008F6749"/>
    <w:rsid w:val="009123BA"/>
    <w:rsid w:val="0092298A"/>
    <w:rsid w:val="00942338"/>
    <w:rsid w:val="00942375"/>
    <w:rsid w:val="0094493A"/>
    <w:rsid w:val="00944EE6"/>
    <w:rsid w:val="00954D84"/>
    <w:rsid w:val="009612B7"/>
    <w:rsid w:val="00966BB3"/>
    <w:rsid w:val="009755E9"/>
    <w:rsid w:val="00981A00"/>
    <w:rsid w:val="0099081E"/>
    <w:rsid w:val="00990A93"/>
    <w:rsid w:val="009A37DE"/>
    <w:rsid w:val="009B0995"/>
    <w:rsid w:val="009B49A5"/>
    <w:rsid w:val="009F3EF4"/>
    <w:rsid w:val="009F42F6"/>
    <w:rsid w:val="009F4DAE"/>
    <w:rsid w:val="00A01E26"/>
    <w:rsid w:val="00A039A3"/>
    <w:rsid w:val="00A048D3"/>
    <w:rsid w:val="00A100A6"/>
    <w:rsid w:val="00A11981"/>
    <w:rsid w:val="00A14F68"/>
    <w:rsid w:val="00A35996"/>
    <w:rsid w:val="00A451D9"/>
    <w:rsid w:val="00A52618"/>
    <w:rsid w:val="00A53D37"/>
    <w:rsid w:val="00A6410F"/>
    <w:rsid w:val="00A660BE"/>
    <w:rsid w:val="00AA3FBC"/>
    <w:rsid w:val="00AA4DA5"/>
    <w:rsid w:val="00AA76B8"/>
    <w:rsid w:val="00AB7491"/>
    <w:rsid w:val="00AB7829"/>
    <w:rsid w:val="00AC166E"/>
    <w:rsid w:val="00AD1CF5"/>
    <w:rsid w:val="00AE5182"/>
    <w:rsid w:val="00AF306B"/>
    <w:rsid w:val="00B01A77"/>
    <w:rsid w:val="00B15289"/>
    <w:rsid w:val="00B24538"/>
    <w:rsid w:val="00B26D3C"/>
    <w:rsid w:val="00B27B97"/>
    <w:rsid w:val="00B32CA1"/>
    <w:rsid w:val="00B44154"/>
    <w:rsid w:val="00B70FDC"/>
    <w:rsid w:val="00BA30B6"/>
    <w:rsid w:val="00BA6189"/>
    <w:rsid w:val="00BB565F"/>
    <w:rsid w:val="00BB7E66"/>
    <w:rsid w:val="00BC53DE"/>
    <w:rsid w:val="00BD39AC"/>
    <w:rsid w:val="00BD48B3"/>
    <w:rsid w:val="00BE7BE2"/>
    <w:rsid w:val="00BF5C45"/>
    <w:rsid w:val="00C03CF0"/>
    <w:rsid w:val="00C047D3"/>
    <w:rsid w:val="00C13B3A"/>
    <w:rsid w:val="00C178B6"/>
    <w:rsid w:val="00C2487E"/>
    <w:rsid w:val="00C37C13"/>
    <w:rsid w:val="00C558DB"/>
    <w:rsid w:val="00C63D0D"/>
    <w:rsid w:val="00C64FE9"/>
    <w:rsid w:val="00C83811"/>
    <w:rsid w:val="00CB497C"/>
    <w:rsid w:val="00CB529B"/>
    <w:rsid w:val="00CB66CF"/>
    <w:rsid w:val="00CE1D99"/>
    <w:rsid w:val="00CE4634"/>
    <w:rsid w:val="00CE5A73"/>
    <w:rsid w:val="00CF645C"/>
    <w:rsid w:val="00D23704"/>
    <w:rsid w:val="00D43618"/>
    <w:rsid w:val="00D44618"/>
    <w:rsid w:val="00D47C47"/>
    <w:rsid w:val="00D7129E"/>
    <w:rsid w:val="00D75F68"/>
    <w:rsid w:val="00D82E7B"/>
    <w:rsid w:val="00D933FC"/>
    <w:rsid w:val="00D94670"/>
    <w:rsid w:val="00DA293A"/>
    <w:rsid w:val="00DA5414"/>
    <w:rsid w:val="00DA7053"/>
    <w:rsid w:val="00DC5010"/>
    <w:rsid w:val="00DC5802"/>
    <w:rsid w:val="00DC6DF0"/>
    <w:rsid w:val="00DD717D"/>
    <w:rsid w:val="00E05C1D"/>
    <w:rsid w:val="00E05C2E"/>
    <w:rsid w:val="00E07F0F"/>
    <w:rsid w:val="00E207CC"/>
    <w:rsid w:val="00E43761"/>
    <w:rsid w:val="00E52E69"/>
    <w:rsid w:val="00E536DE"/>
    <w:rsid w:val="00E86594"/>
    <w:rsid w:val="00E97816"/>
    <w:rsid w:val="00EA1D8D"/>
    <w:rsid w:val="00EA2525"/>
    <w:rsid w:val="00EC0045"/>
    <w:rsid w:val="00EC1578"/>
    <w:rsid w:val="00EC6F75"/>
    <w:rsid w:val="00ED4A12"/>
    <w:rsid w:val="00ED7BC7"/>
    <w:rsid w:val="00EE20FE"/>
    <w:rsid w:val="00EF3882"/>
    <w:rsid w:val="00EF6AFE"/>
    <w:rsid w:val="00F21F30"/>
    <w:rsid w:val="00F25FEF"/>
    <w:rsid w:val="00F376D8"/>
    <w:rsid w:val="00F47991"/>
    <w:rsid w:val="00F5165F"/>
    <w:rsid w:val="00F707B6"/>
    <w:rsid w:val="00F764AD"/>
    <w:rsid w:val="00F86A3C"/>
    <w:rsid w:val="00FA12F2"/>
    <w:rsid w:val="00FB753A"/>
    <w:rsid w:val="00FC56E4"/>
    <w:rsid w:val="00FD1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7E544"/>
  <w15:docId w15:val="{3434DE05-EFBB-404C-A965-3C794B35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rPr>
      <w:lang w:val="x-none" w:eastAsia="x-none"/>
    </w:rPr>
  </w:style>
  <w:style w:type="paragraph" w:customStyle="1" w:styleId="B2">
    <w:name w:val="B2"/>
    <w:basedOn w:val="List2"/>
    <w:link w:val="B2Char1"/>
    <w:rPr>
      <w:lang w:val="x-none" w:eastAsia="x-none"/>
    </w:rPr>
  </w:style>
  <w:style w:type="paragraph" w:customStyle="1" w:styleId="B3">
    <w:name w:val="B3"/>
    <w:basedOn w:val="List3"/>
    <w:link w:val="B3Char2"/>
    <w:rPr>
      <w:lang w:val="x-none" w:eastAsia="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39A3"/>
    <w:rPr>
      <w:rFonts w:ascii="Arial" w:hAnsi="Arial"/>
      <w:b/>
      <w:noProof/>
      <w:sz w:val="18"/>
      <w:lang w:bidi="ar-SA"/>
    </w:rPr>
  </w:style>
  <w:style w:type="character" w:styleId="Hyperlink">
    <w:name w:val="Hyperlink"/>
    <w:uiPriority w:val="99"/>
    <w:unhideWhenUsed/>
    <w:rsid w:val="00A039A3"/>
    <w:rPr>
      <w:color w:val="0000FF"/>
      <w:u w:val="single"/>
    </w:rPr>
  </w:style>
  <w:style w:type="character" w:styleId="FollowedHyperlink">
    <w:name w:val="FollowedHyperlink"/>
    <w:uiPriority w:val="99"/>
    <w:semiHidden/>
    <w:unhideWhenUsed/>
    <w:rsid w:val="00A039A3"/>
    <w:rPr>
      <w:color w:val="800080"/>
      <w:u w:val="singl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
    <w:basedOn w:val="Normal"/>
    <w:next w:val="Normal"/>
    <w:link w:val="CaptionChar1"/>
    <w:qFormat/>
    <w:rsid w:val="00A039A3"/>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rsid w:val="00A039A3"/>
    <w:rPr>
      <w:rFonts w:ascii="Times New Roman" w:hAnsi="Times New Roman"/>
      <w:b/>
    </w:rPr>
  </w:style>
  <w:style w:type="paragraph" w:customStyle="1" w:styleId="CRCoverPage">
    <w:name w:val="CR Cover Page"/>
    <w:link w:val="CRCoverPageChar"/>
    <w:rsid w:val="00A039A3"/>
    <w:pPr>
      <w:spacing w:after="120"/>
    </w:pPr>
    <w:rPr>
      <w:rFonts w:ascii="Arial" w:eastAsia="Malgun Gothic" w:hAnsi="Arial"/>
      <w:lang w:eastAsia="en-US"/>
    </w:rPr>
  </w:style>
  <w:style w:type="character" w:customStyle="1" w:styleId="CRCoverPageChar">
    <w:name w:val="CR Cover Page Char"/>
    <w:link w:val="CRCoverPage"/>
    <w:rsid w:val="00A039A3"/>
    <w:rPr>
      <w:rFonts w:ascii="Arial" w:eastAsia="Malgun Gothic" w:hAnsi="Arial"/>
      <w:lang w:eastAsia="en-US" w:bidi="ar-SA"/>
    </w:rPr>
  </w:style>
  <w:style w:type="character" w:customStyle="1" w:styleId="TACChar">
    <w:name w:val="TAC Char"/>
    <w:link w:val="TAC"/>
    <w:rsid w:val="00A039A3"/>
    <w:rPr>
      <w:rFonts w:ascii="Arial" w:hAnsi="Arial"/>
      <w:sz w:val="18"/>
    </w:rPr>
  </w:style>
  <w:style w:type="character" w:customStyle="1" w:styleId="TAHCar">
    <w:name w:val="TAH Car"/>
    <w:link w:val="TAH"/>
    <w:rsid w:val="00A039A3"/>
    <w:rPr>
      <w:rFonts w:ascii="Arial" w:hAnsi="Arial"/>
      <w:b/>
      <w:sz w:val="18"/>
    </w:rPr>
  </w:style>
  <w:style w:type="paragraph" w:styleId="ListParagraph">
    <w:name w:val="List Paragraph"/>
    <w:basedOn w:val="Normal"/>
    <w:link w:val="ListParagraphChar"/>
    <w:uiPriority w:val="34"/>
    <w:qFormat/>
    <w:rsid w:val="00A039A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039A3"/>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039A3"/>
    <w:rPr>
      <w:rFonts w:ascii="Times New Roman" w:eastAsia="MS Mincho" w:hAnsi="Times New Roman"/>
      <w:szCs w:val="24"/>
      <w:lang w:val="x-none"/>
    </w:rPr>
  </w:style>
  <w:style w:type="paragraph" w:styleId="TOCHeading">
    <w:name w:val="TOC Heading"/>
    <w:basedOn w:val="Heading1"/>
    <w:next w:val="Normal"/>
    <w:uiPriority w:val="39"/>
    <w:semiHidden/>
    <w:unhideWhenUsed/>
    <w:qFormat/>
    <w:rsid w:val="00A039A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rPr>
  </w:style>
  <w:style w:type="character" w:customStyle="1" w:styleId="TANChar">
    <w:name w:val="TAN Char"/>
    <w:link w:val="TAN"/>
    <w:rsid w:val="00A039A3"/>
    <w:rPr>
      <w:rFonts w:ascii="Arial" w:hAnsi="Arial"/>
      <w:sz w:val="18"/>
    </w:rPr>
  </w:style>
  <w:style w:type="character" w:customStyle="1" w:styleId="Heading1Char">
    <w:name w:val="Heading 1 Char"/>
    <w:aliases w:val="H1 Char,h1 Char,Heading 1 3GPP Char"/>
    <w:basedOn w:val="DefaultParagraphFont"/>
    <w:link w:val="Heading1"/>
    <w:rsid w:val="00A039A3"/>
    <w:rPr>
      <w:rFonts w:ascii="Arial" w:hAnsi="Arial"/>
      <w:sz w:val="36"/>
      <w:lang w:val="en-GB" w:eastAsia="ja-JP" w:bidi="ar-SA"/>
    </w:rPr>
  </w:style>
  <w:style w:type="character" w:customStyle="1" w:styleId="Heading2Char">
    <w:name w:val="Heading 2 Char"/>
    <w:basedOn w:val="DefaultParagraphFont"/>
    <w:link w:val="Heading2"/>
    <w:rsid w:val="00A039A3"/>
    <w:rPr>
      <w:rFonts w:ascii="Arial" w:hAnsi="Arial"/>
      <w:sz w:val="32"/>
    </w:rPr>
  </w:style>
  <w:style w:type="character" w:customStyle="1" w:styleId="Heading3Char">
    <w:name w:val="Heading 3 Char"/>
    <w:aliases w:val="Underrubrik2 Char,H3 Char,no break Char,h3 Char,Memo Heading 3 Char"/>
    <w:basedOn w:val="DefaultParagraphFont"/>
    <w:link w:val="Heading3"/>
    <w:rsid w:val="00A039A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A3"/>
    <w:rPr>
      <w:rFonts w:ascii="Arial" w:hAnsi="Arial"/>
      <w:sz w:val="24"/>
    </w:rPr>
  </w:style>
  <w:style w:type="character" w:customStyle="1" w:styleId="Heading5Char">
    <w:name w:val="Heading 5 Char"/>
    <w:aliases w:val="h5 Char,Heading5 Char,H5 Char"/>
    <w:basedOn w:val="DefaultParagraphFont"/>
    <w:link w:val="Heading5"/>
    <w:rsid w:val="00A039A3"/>
    <w:rPr>
      <w:rFonts w:ascii="Arial" w:hAnsi="Arial"/>
      <w:sz w:val="22"/>
    </w:rPr>
  </w:style>
  <w:style w:type="character" w:customStyle="1" w:styleId="Heading6Char">
    <w:name w:val="Heading 6 Char"/>
    <w:basedOn w:val="DefaultParagraphFont"/>
    <w:link w:val="Heading6"/>
    <w:rsid w:val="00A039A3"/>
    <w:rPr>
      <w:rFonts w:ascii="Arial" w:hAnsi="Arial"/>
    </w:rPr>
  </w:style>
  <w:style w:type="character" w:customStyle="1" w:styleId="Heading7Char">
    <w:name w:val="Heading 7 Char"/>
    <w:basedOn w:val="DefaultParagraphFont"/>
    <w:link w:val="Heading7"/>
    <w:rsid w:val="00A039A3"/>
    <w:rPr>
      <w:rFonts w:ascii="Arial" w:hAnsi="Arial"/>
    </w:rPr>
  </w:style>
  <w:style w:type="character" w:customStyle="1" w:styleId="Heading8Char">
    <w:name w:val="Heading 8 Char"/>
    <w:basedOn w:val="DefaultParagraphFont"/>
    <w:link w:val="Heading8"/>
    <w:rsid w:val="00A039A3"/>
    <w:rPr>
      <w:rFonts w:ascii="Arial" w:hAnsi="Arial"/>
      <w:sz w:val="36"/>
    </w:rPr>
  </w:style>
  <w:style w:type="character" w:customStyle="1" w:styleId="Heading9Char">
    <w:name w:val="Heading 9 Char"/>
    <w:basedOn w:val="DefaultParagraphFont"/>
    <w:link w:val="Heading9"/>
    <w:rsid w:val="00A039A3"/>
    <w:rPr>
      <w:rFonts w:ascii="Arial"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039A3"/>
    <w:rPr>
      <w:rFonts w:ascii="Times New Roman" w:hAnsi="Times New Roman"/>
      <w:sz w:val="16"/>
    </w:rPr>
  </w:style>
  <w:style w:type="character" w:customStyle="1" w:styleId="FooterChar">
    <w:name w:val="Footer Char"/>
    <w:basedOn w:val="DefaultParagraphFont"/>
    <w:link w:val="Footer"/>
    <w:semiHidden/>
    <w:rsid w:val="00A039A3"/>
    <w:rPr>
      <w:rFonts w:ascii="Arial" w:hAnsi="Arial"/>
      <w:b/>
      <w:i/>
      <w:noProof/>
      <w:sz w:val="18"/>
    </w:rPr>
  </w:style>
  <w:style w:type="character" w:customStyle="1" w:styleId="TALCar">
    <w:name w:val="TAL Car"/>
    <w:link w:val="TAL"/>
    <w:locked/>
    <w:rsid w:val="00A039A3"/>
    <w:rPr>
      <w:rFonts w:ascii="Arial" w:hAnsi="Arial"/>
      <w:sz w:val="18"/>
    </w:rPr>
  </w:style>
  <w:style w:type="character" w:customStyle="1" w:styleId="THChar">
    <w:name w:val="TH Char"/>
    <w:link w:val="TH"/>
    <w:locked/>
    <w:rsid w:val="00A039A3"/>
    <w:rPr>
      <w:rFonts w:ascii="Arial" w:hAnsi="Arial"/>
      <w:b/>
    </w:rPr>
  </w:style>
  <w:style w:type="character" w:customStyle="1" w:styleId="B1Char">
    <w:name w:val="B1 Char"/>
    <w:link w:val="B1"/>
    <w:locked/>
    <w:rsid w:val="00A039A3"/>
    <w:rPr>
      <w:rFonts w:ascii="Times New Roman" w:hAnsi="Times New Roman"/>
    </w:rPr>
  </w:style>
  <w:style w:type="character" w:customStyle="1" w:styleId="B2Char1">
    <w:name w:val="B2 Char1"/>
    <w:link w:val="B2"/>
    <w:locked/>
    <w:rsid w:val="00A039A3"/>
    <w:rPr>
      <w:rFonts w:ascii="Times New Roman" w:hAnsi="Times New Roman"/>
    </w:rPr>
  </w:style>
  <w:style w:type="paragraph" w:styleId="NormalWeb">
    <w:name w:val="Normal (Web)"/>
    <w:basedOn w:val="Normal"/>
    <w:uiPriority w:val="99"/>
    <w:unhideWhenUsed/>
    <w:rsid w:val="00A039A3"/>
    <w:pPr>
      <w:numPr>
        <w:numId w:val="2"/>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styleId="Emphasis">
    <w:name w:val="Emphasis"/>
    <w:qFormat/>
    <w:rsid w:val="00A039A3"/>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A039A3"/>
    <w:rPr>
      <w:rFonts w:ascii="Cambria" w:eastAsia="Times New Roman" w:hAnsi="Cambria" w:cs="Times New Roman"/>
      <w:b/>
      <w:bCs/>
      <w:color w:val="365F91"/>
      <w:sz w:val="28"/>
      <w:szCs w:val="28"/>
      <w:lang w:val="en-GB"/>
    </w:rPr>
  </w:style>
  <w:style w:type="character" w:styleId="Strong">
    <w:name w:val="Strong"/>
    <w:qFormat/>
    <w:rsid w:val="00A039A3"/>
    <w:rPr>
      <w:rFonts w:ascii="Times New Roman" w:hAnsi="Times New Roman" w:cs="Times New Roman" w:hint="default"/>
      <w:b/>
      <w:bCs/>
    </w:rPr>
  </w:style>
  <w:style w:type="paragraph" w:styleId="CommentText">
    <w:name w:val="annotation text"/>
    <w:basedOn w:val="Normal"/>
    <w:link w:val="CommentTextChar1"/>
    <w:semiHidden/>
    <w:unhideWhenUsed/>
    <w:rsid w:val="00A039A3"/>
    <w:pPr>
      <w:tabs>
        <w:tab w:val="num" w:pos="420"/>
      </w:tabs>
      <w:textAlignment w:val="auto"/>
    </w:pPr>
    <w:rPr>
      <w:rFonts w:ascii="CG Times (WN)" w:eastAsia="SimSun" w:hAnsi="CG Times (WN)"/>
      <w:lang w:val="en-US"/>
    </w:rPr>
  </w:style>
  <w:style w:type="character" w:customStyle="1" w:styleId="CommentTextChar">
    <w:name w:val="Comment Text Char"/>
    <w:basedOn w:val="DefaultParagraphFont"/>
    <w:semiHidden/>
    <w:rsid w:val="00A039A3"/>
    <w:rPr>
      <w:rFonts w:ascii="Times New Roman" w:hAnsi="Times New Roman"/>
    </w:rPr>
  </w:style>
  <w:style w:type="character" w:customStyle="1" w:styleId="CommentTextChar1">
    <w:name w:val="Comment Text Char1"/>
    <w:basedOn w:val="DefaultParagraphFont"/>
    <w:link w:val="CommentText"/>
    <w:semiHidden/>
    <w:locked/>
    <w:rsid w:val="00A039A3"/>
    <w:rPr>
      <w:rFonts w:eastAsia="SimSun"/>
      <w:lang w:val="en-US"/>
    </w:rPr>
  </w:style>
  <w:style w:type="paragraph" w:styleId="DocumentMap">
    <w:name w:val="Document Map"/>
    <w:basedOn w:val="Normal"/>
    <w:link w:val="DocumentMapChar1"/>
    <w:uiPriority w:val="99"/>
    <w:semiHidden/>
    <w:unhideWhenUsed/>
    <w:rsid w:val="00A039A3"/>
    <w:pPr>
      <w:tabs>
        <w:tab w:val="num" w:pos="420"/>
      </w:tabs>
      <w:textAlignment w:val="auto"/>
    </w:pPr>
    <w:rPr>
      <w:rFonts w:ascii="Tahoma" w:eastAsia="SimSun" w:hAnsi="Tahoma" w:cs="Tahoma"/>
      <w:sz w:val="16"/>
      <w:szCs w:val="16"/>
      <w:lang w:val="en-US"/>
    </w:rPr>
  </w:style>
  <w:style w:type="character" w:customStyle="1" w:styleId="DocumentMapChar">
    <w:name w:val="Document Map Char"/>
    <w:basedOn w:val="DefaultParagraphFont"/>
    <w:semiHidden/>
    <w:rsid w:val="00A039A3"/>
    <w:rPr>
      <w:rFonts w:ascii="Tahoma" w:hAnsi="Tahoma" w:cs="Tahoma"/>
      <w:sz w:val="16"/>
      <w:szCs w:val="16"/>
    </w:rPr>
  </w:style>
  <w:style w:type="character" w:customStyle="1" w:styleId="DocumentMapChar1">
    <w:name w:val="Document Map Char1"/>
    <w:basedOn w:val="DefaultParagraphFont"/>
    <w:link w:val="DocumentMap"/>
    <w:uiPriority w:val="99"/>
    <w:semiHidden/>
    <w:locked/>
    <w:rsid w:val="00A039A3"/>
    <w:rPr>
      <w:rFonts w:ascii="Tahoma" w:eastAsia="SimSun" w:hAnsi="Tahoma" w:cs="Tahoma"/>
      <w:sz w:val="16"/>
      <w:szCs w:val="16"/>
      <w:lang w:val="en-US"/>
    </w:rPr>
  </w:style>
  <w:style w:type="paragraph" w:styleId="CommentSubject">
    <w:name w:val="annotation subject"/>
    <w:basedOn w:val="CommentText"/>
    <w:next w:val="CommentText"/>
    <w:link w:val="CommentSubjectChar1"/>
    <w:uiPriority w:val="99"/>
    <w:semiHidden/>
    <w:unhideWhenUsed/>
    <w:rsid w:val="00A039A3"/>
    <w:rPr>
      <w:b/>
      <w:bCs/>
    </w:rPr>
  </w:style>
  <w:style w:type="character" w:customStyle="1" w:styleId="CommentSubjectChar">
    <w:name w:val="Comment Subject Char"/>
    <w:basedOn w:val="CommentTextChar"/>
    <w:semiHidden/>
    <w:rsid w:val="00A039A3"/>
    <w:rPr>
      <w:rFonts w:ascii="Times New Roman" w:hAnsi="Times New Roman"/>
      <w:b/>
      <w:bCs/>
    </w:rPr>
  </w:style>
  <w:style w:type="character" w:customStyle="1" w:styleId="CommentSubjectChar1">
    <w:name w:val="Comment Subject Char1"/>
    <w:basedOn w:val="CommentTextChar1"/>
    <w:link w:val="CommentSubject"/>
    <w:uiPriority w:val="99"/>
    <w:semiHidden/>
    <w:locked/>
    <w:rsid w:val="00A039A3"/>
    <w:rPr>
      <w:rFonts w:eastAsia="SimSun"/>
      <w:b/>
      <w:bCs/>
      <w:lang w:val="en-US"/>
    </w:rPr>
  </w:style>
  <w:style w:type="paragraph" w:styleId="BalloonText">
    <w:name w:val="Balloon Text"/>
    <w:basedOn w:val="Normal"/>
    <w:link w:val="BalloonTextChar1"/>
    <w:uiPriority w:val="99"/>
    <w:semiHidden/>
    <w:unhideWhenUsed/>
    <w:rsid w:val="00A039A3"/>
    <w:pPr>
      <w:tabs>
        <w:tab w:val="num" w:pos="420"/>
      </w:tabs>
      <w:spacing w:after="0"/>
      <w:textAlignment w:val="auto"/>
    </w:pPr>
    <w:rPr>
      <w:rFonts w:ascii="Tahoma" w:eastAsia="SimSun" w:hAnsi="Tahoma" w:cs="Tahoma"/>
      <w:sz w:val="16"/>
      <w:szCs w:val="16"/>
      <w:lang w:val="en-US"/>
    </w:rPr>
  </w:style>
  <w:style w:type="character" w:customStyle="1" w:styleId="BalloonTextChar">
    <w:name w:val="Balloon Text Char"/>
    <w:basedOn w:val="DefaultParagraphFont"/>
    <w:semiHidden/>
    <w:rsid w:val="00A039A3"/>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A039A3"/>
    <w:rPr>
      <w:rFonts w:ascii="Tahoma" w:eastAsia="SimSun" w:hAnsi="Tahoma" w:cs="Tahoma"/>
      <w:sz w:val="16"/>
      <w:szCs w:val="16"/>
      <w:lang w:val="en-US"/>
    </w:rPr>
  </w:style>
  <w:style w:type="character" w:customStyle="1" w:styleId="ListParagraphChar">
    <w:name w:val="List Paragraph Char"/>
    <w:link w:val="ListParagraph"/>
    <w:uiPriority w:val="34"/>
    <w:locked/>
    <w:rsid w:val="00A039A3"/>
    <w:rPr>
      <w:rFonts w:ascii="SimSun" w:eastAsia="SimSun" w:hAnsi="SimSun"/>
      <w:sz w:val="24"/>
      <w:szCs w:val="24"/>
      <w:lang w:val="x-none" w:eastAsia="zh-CN"/>
    </w:rPr>
  </w:style>
  <w:style w:type="paragraph" w:customStyle="1" w:styleId="Style1">
    <w:name w:val="Style1"/>
    <w:basedOn w:val="Heading1"/>
    <w:uiPriority w:val="99"/>
    <w:rsid w:val="00A039A3"/>
    <w:pPr>
      <w:tabs>
        <w:tab w:val="num" w:pos="420"/>
      </w:tabs>
      <w:textAlignment w:val="auto"/>
    </w:pPr>
    <w:rPr>
      <w:rFonts w:eastAsia="SimSun"/>
    </w:rPr>
  </w:style>
  <w:style w:type="paragraph" w:customStyle="1" w:styleId="Heading83GPP">
    <w:name w:val="Heading 8 3GPP"/>
    <w:basedOn w:val="Heading1"/>
    <w:uiPriority w:val="99"/>
    <w:rsid w:val="00A039A3"/>
    <w:pPr>
      <w:tabs>
        <w:tab w:val="num" w:pos="420"/>
      </w:tabs>
      <w:textAlignment w:val="auto"/>
    </w:pPr>
    <w:rPr>
      <w:rFonts w:eastAsia="SimSun"/>
    </w:rPr>
  </w:style>
  <w:style w:type="paragraph" w:customStyle="1" w:styleId="font5">
    <w:name w:val="font5"/>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rPr>
  </w:style>
  <w:style w:type="paragraph" w:customStyle="1" w:styleId="font6">
    <w:name w:val="font6"/>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rPr>
  </w:style>
  <w:style w:type="paragraph" w:customStyle="1" w:styleId="xl25">
    <w:name w:val="xl25"/>
    <w:basedOn w:val="Normal"/>
    <w:uiPriority w:val="99"/>
    <w:rsid w:val="00A039A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rPr>
  </w:style>
  <w:style w:type="paragraph" w:customStyle="1" w:styleId="xl26">
    <w:name w:val="xl26"/>
    <w:basedOn w:val="Normal"/>
    <w:uiPriority w:val="99"/>
    <w:rsid w:val="00A039A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rPr>
  </w:style>
  <w:style w:type="character" w:customStyle="1" w:styleId="Doc-text2Char">
    <w:name w:val="Doc-text2 Char"/>
    <w:link w:val="Doc-text2"/>
    <w:locked/>
    <w:rsid w:val="00A039A3"/>
    <w:rPr>
      <w:rFonts w:ascii="Arial" w:eastAsia="MS Mincho" w:hAnsi="Arial" w:cs="Arial"/>
      <w:szCs w:val="24"/>
    </w:rPr>
  </w:style>
  <w:style w:type="paragraph" w:customStyle="1" w:styleId="Doc-text2">
    <w:name w:val="Doc-text2"/>
    <w:basedOn w:val="Normal"/>
    <w:link w:val="Doc-text2Char"/>
    <w:rsid w:val="00A039A3"/>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A039A3"/>
    <w:rPr>
      <w:rFonts w:ascii="Arial" w:eastAsia="MS Mincho" w:hAnsi="Arial" w:cs="Arial"/>
      <w:szCs w:val="24"/>
    </w:rPr>
  </w:style>
  <w:style w:type="paragraph" w:customStyle="1" w:styleId="Doc-title">
    <w:name w:val="Doc-title"/>
    <w:basedOn w:val="Normal"/>
    <w:next w:val="Doc-text2"/>
    <w:link w:val="Doc-titleChar"/>
    <w:rsid w:val="00A039A3"/>
    <w:pPr>
      <w:tabs>
        <w:tab w:val="num" w:pos="420"/>
      </w:tabs>
      <w:overflowPunct/>
      <w:autoSpaceDE/>
      <w:autoSpaceDN/>
      <w:adjustRightInd/>
      <w:spacing w:after="0"/>
      <w:ind w:left="1260" w:hanging="1260"/>
      <w:textAlignment w:val="auto"/>
    </w:pPr>
    <w:rPr>
      <w:rFonts w:ascii="Arial" w:eastAsia="MS Mincho" w:hAnsi="Arial"/>
      <w:szCs w:val="24"/>
      <w:lang w:val="x-none" w:eastAsia="x-none"/>
    </w:rPr>
  </w:style>
  <w:style w:type="paragraph" w:customStyle="1" w:styleId="agenda2">
    <w:name w:val="agenda2"/>
    <w:basedOn w:val="Normal"/>
    <w:uiPriority w:val="99"/>
    <w:rsid w:val="00A039A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rPr>
  </w:style>
  <w:style w:type="paragraph" w:customStyle="1" w:styleId="Agenda1">
    <w:name w:val="Agenda1"/>
    <w:basedOn w:val="Normal"/>
    <w:uiPriority w:val="99"/>
    <w:rsid w:val="00A039A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rPr>
  </w:style>
  <w:style w:type="paragraph" w:customStyle="1" w:styleId="agenda3b">
    <w:name w:val="agenda3b"/>
    <w:basedOn w:val="Normal"/>
    <w:uiPriority w:val="99"/>
    <w:rsid w:val="00A039A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A039A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rPr>
  </w:style>
  <w:style w:type="paragraph" w:customStyle="1" w:styleId="Default">
    <w:name w:val="Default"/>
    <w:uiPriority w:val="99"/>
    <w:rsid w:val="00A039A3"/>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A039A3"/>
    <w:pPr>
      <w:tabs>
        <w:tab w:val="num" w:pos="420"/>
      </w:tabs>
      <w:overflowPunct/>
      <w:autoSpaceDE/>
      <w:autoSpaceDN/>
      <w:adjustRightInd/>
      <w:spacing w:after="0"/>
      <w:textAlignment w:val="auto"/>
    </w:pPr>
    <w:rPr>
      <w:rFonts w:eastAsia="MS Mincho"/>
      <w:color w:val="000000"/>
      <w:sz w:val="24"/>
      <w:szCs w:val="24"/>
      <w:lang w:val="en-US"/>
    </w:rPr>
  </w:style>
  <w:style w:type="paragraph" w:customStyle="1" w:styleId="Heading1b">
    <w:name w:val="Heading 1b"/>
    <w:basedOn w:val="Heading1"/>
    <w:uiPriority w:val="99"/>
    <w:rsid w:val="00A039A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A039A3"/>
    <w:rPr>
      <w:b/>
      <w:i/>
      <w:color w:val="FF0000"/>
      <w:sz w:val="24"/>
      <w:u w:val="single"/>
    </w:rPr>
  </w:style>
  <w:style w:type="paragraph" w:customStyle="1" w:styleId="subtopic">
    <w:name w:val="subtopic"/>
    <w:basedOn w:val="Normal"/>
    <w:link w:val="subtopicChar"/>
    <w:rsid w:val="00A039A3"/>
    <w:pPr>
      <w:tabs>
        <w:tab w:val="num" w:pos="420"/>
      </w:tabs>
      <w:textAlignment w:val="auto"/>
    </w:pPr>
    <w:rPr>
      <w:rFonts w:ascii="CG Times (WN)" w:hAnsi="CG Times (WN)"/>
      <w:b/>
      <w:i/>
      <w:color w:val="FF0000"/>
      <w:sz w:val="24"/>
      <w:u w:val="single"/>
      <w:lang w:val="x-none" w:eastAsia="x-none"/>
    </w:rPr>
  </w:style>
  <w:style w:type="paragraph" w:customStyle="1" w:styleId="Proposal">
    <w:name w:val="Proposal"/>
    <w:basedOn w:val="Normal"/>
    <w:uiPriority w:val="99"/>
    <w:rsid w:val="00A039A3"/>
    <w:pPr>
      <w:tabs>
        <w:tab w:val="num" w:pos="420"/>
      </w:tabs>
      <w:suppressAutoHyphens/>
      <w:autoSpaceDN/>
      <w:adjustRightInd/>
      <w:textAlignment w:val="auto"/>
    </w:pPr>
    <w:rPr>
      <w:rFonts w:eastAsia="SimSun" w:cs="CG Times (WN)"/>
      <w:b/>
      <w:bCs/>
      <w:lang w:val="en-US" w:eastAsia="ar-SA"/>
    </w:rPr>
  </w:style>
  <w:style w:type="paragraph" w:customStyle="1" w:styleId="tablecell">
    <w:name w:val="tablecell"/>
    <w:basedOn w:val="Normal"/>
    <w:uiPriority w:val="99"/>
    <w:rsid w:val="00A039A3"/>
    <w:pPr>
      <w:tabs>
        <w:tab w:val="num" w:pos="420"/>
      </w:tabs>
      <w:overflowPunct/>
      <w:snapToGrid w:val="0"/>
      <w:spacing w:after="60"/>
      <w:textAlignment w:val="auto"/>
    </w:pPr>
    <w:rPr>
      <w:rFonts w:eastAsia="SimSun"/>
      <w:iCs/>
      <w:sz w:val="18"/>
      <w:szCs w:val="22"/>
      <w:lang w:val="en-US"/>
    </w:rPr>
  </w:style>
  <w:style w:type="character" w:customStyle="1" w:styleId="TJChar">
    <w:name w:val="TJ Char"/>
    <w:link w:val="TJ"/>
    <w:locked/>
    <w:rsid w:val="00A039A3"/>
    <w:rPr>
      <w:b/>
      <w:sz w:val="24"/>
      <w:u w:val="single"/>
    </w:rPr>
  </w:style>
  <w:style w:type="paragraph" w:customStyle="1" w:styleId="TJ">
    <w:name w:val="TJ"/>
    <w:basedOn w:val="Normal"/>
    <w:link w:val="TJChar"/>
    <w:rsid w:val="00A039A3"/>
    <w:pPr>
      <w:tabs>
        <w:tab w:val="num" w:pos="420"/>
      </w:tabs>
      <w:textAlignment w:val="auto"/>
    </w:pPr>
    <w:rPr>
      <w:rFonts w:ascii="CG Times (WN)" w:hAnsi="CG Times (WN)"/>
      <w:b/>
      <w:sz w:val="24"/>
      <w:u w:val="single"/>
      <w:lang w:val="x-none" w:eastAsia="x-none"/>
    </w:rPr>
  </w:style>
  <w:style w:type="character" w:customStyle="1" w:styleId="subtitleChar">
    <w:name w:val="subtitle Char"/>
    <w:link w:val="Subtitle1"/>
    <w:locked/>
    <w:rsid w:val="00A039A3"/>
    <w:rPr>
      <w:sz w:val="24"/>
      <w:u w:val="single"/>
    </w:rPr>
  </w:style>
  <w:style w:type="paragraph" w:customStyle="1" w:styleId="Subtitle1">
    <w:name w:val="Subtitle1"/>
    <w:basedOn w:val="Normal"/>
    <w:link w:val="subtitleChar"/>
    <w:rsid w:val="00A039A3"/>
    <w:pPr>
      <w:tabs>
        <w:tab w:val="num" w:pos="420"/>
      </w:tabs>
      <w:textAlignment w:val="auto"/>
    </w:pPr>
    <w:rPr>
      <w:rFonts w:ascii="CG Times (WN)" w:hAnsi="CG Times (WN)"/>
      <w:sz w:val="24"/>
      <w:u w:val="single"/>
      <w:lang w:val="x-none" w:eastAsia="x-none"/>
    </w:rPr>
  </w:style>
  <w:style w:type="paragraph" w:customStyle="1" w:styleId="Arial">
    <w:name w:val="Arial"/>
    <w:basedOn w:val="B1"/>
    <w:uiPriority w:val="99"/>
    <w:rsid w:val="00A039A3"/>
    <w:pPr>
      <w:numPr>
        <w:numId w:val="3"/>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A039A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A039A3"/>
    <w:rPr>
      <w:b/>
      <w:i/>
      <w:color w:val="FF0000"/>
      <w:sz w:val="24"/>
      <w:u w:val="single"/>
    </w:rPr>
  </w:style>
  <w:style w:type="paragraph" w:customStyle="1" w:styleId="Subsection">
    <w:name w:val="Subsection"/>
    <w:basedOn w:val="Normal"/>
    <w:link w:val="SubsectionChar"/>
    <w:rsid w:val="00A039A3"/>
    <w:pPr>
      <w:tabs>
        <w:tab w:val="num" w:pos="420"/>
      </w:tabs>
      <w:textAlignment w:val="auto"/>
    </w:pPr>
    <w:rPr>
      <w:rFonts w:ascii="CG Times (WN)" w:hAnsi="CG Times (WN)"/>
      <w:b/>
      <w:i/>
      <w:color w:val="FF0000"/>
      <w:sz w:val="24"/>
      <w:u w:val="single"/>
      <w:lang w:val="x-none" w:eastAsia="x-none"/>
    </w:rPr>
  </w:style>
  <w:style w:type="paragraph" w:customStyle="1" w:styleId="tdoc-header">
    <w:name w:val="tdoc-header"/>
    <w:uiPriority w:val="99"/>
    <w:rsid w:val="00A039A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039A3"/>
    <w:pPr>
      <w:tabs>
        <w:tab w:val="right" w:pos="10065"/>
      </w:tabs>
    </w:pPr>
  </w:style>
  <w:style w:type="character" w:styleId="IntenseEmphasis">
    <w:name w:val="Intense Emphasis"/>
    <w:uiPriority w:val="21"/>
    <w:qFormat/>
    <w:rsid w:val="00A039A3"/>
    <w:rPr>
      <w:b/>
      <w:bCs w:val="0"/>
      <w:i/>
      <w:iCs w:val="0"/>
      <w:color w:val="4F81BD"/>
    </w:rPr>
  </w:style>
  <w:style w:type="character" w:styleId="IntenseReference">
    <w:name w:val="Intense Reference"/>
    <w:qFormat/>
    <w:rsid w:val="00A039A3"/>
    <w:rPr>
      <w:b/>
      <w:bCs w:val="0"/>
      <w:smallCaps/>
      <w:color w:val="C0504D"/>
      <w:spacing w:val="5"/>
      <w:u w:val="single"/>
    </w:rPr>
  </w:style>
  <w:style w:type="character" w:customStyle="1" w:styleId="spelle">
    <w:name w:val="spelle"/>
    <w:rsid w:val="00A039A3"/>
    <w:rPr>
      <w:rFonts w:ascii="Times New Roman" w:hAnsi="Times New Roman" w:cs="Times New Roman" w:hint="default"/>
    </w:rPr>
  </w:style>
  <w:style w:type="character" w:customStyle="1" w:styleId="apple-style-span">
    <w:name w:val="apple-style-span"/>
    <w:rsid w:val="00A039A3"/>
    <w:rPr>
      <w:rFonts w:ascii="Times New Roman" w:hAnsi="Times New Roman" w:cs="Times New Roman" w:hint="default"/>
    </w:rPr>
  </w:style>
  <w:style w:type="character" w:customStyle="1" w:styleId="B1Char1">
    <w:name w:val="B1 Char1"/>
    <w:rsid w:val="00A039A3"/>
    <w:rPr>
      <w:rFonts w:ascii="Arial" w:eastAsia="SimSun" w:hAnsi="Arial" w:cs="Arial" w:hint="default"/>
      <w:color w:val="0000FF"/>
      <w:kern w:val="2"/>
      <w:lang w:val="en-GB" w:eastAsia="en-US"/>
    </w:rPr>
  </w:style>
  <w:style w:type="character" w:customStyle="1" w:styleId="B2Char">
    <w:name w:val="B2 Char"/>
    <w:rsid w:val="00A039A3"/>
    <w:rPr>
      <w:lang w:val="en-GB" w:eastAsia="ko-KR"/>
    </w:rPr>
  </w:style>
  <w:style w:type="character" w:customStyle="1" w:styleId="PlainTextChar">
    <w:name w:val="Plain Text Char"/>
    <w:basedOn w:val="DefaultParagraphFont"/>
    <w:link w:val="PlainText"/>
    <w:uiPriority w:val="99"/>
    <w:semiHidden/>
    <w:rsid w:val="00A039A3"/>
    <w:rPr>
      <w:rFonts w:ascii="Courier New" w:hAnsi="Courier New"/>
      <w:lang w:val="nb-NO"/>
    </w:rPr>
  </w:style>
  <w:style w:type="paragraph" w:styleId="PlainText">
    <w:name w:val="Plain Text"/>
    <w:basedOn w:val="Normal"/>
    <w:link w:val="PlainTextChar"/>
    <w:uiPriority w:val="99"/>
    <w:semiHidden/>
    <w:rsid w:val="00A039A3"/>
    <w:rPr>
      <w:rFonts w:ascii="Courier New" w:hAnsi="Courier New"/>
      <w:lang w:val="nb-NO"/>
    </w:rPr>
  </w:style>
  <w:style w:type="character" w:customStyle="1" w:styleId="PlainTextChar1">
    <w:name w:val="Plain Text Char1"/>
    <w:basedOn w:val="DefaultParagraphFont"/>
    <w:uiPriority w:val="99"/>
    <w:semiHidden/>
    <w:rsid w:val="00A039A3"/>
    <w:rPr>
      <w:rFonts w:ascii="Courier New" w:hAnsi="Courier New" w:cs="Courier New"/>
    </w:rPr>
  </w:style>
  <w:style w:type="paragraph" w:styleId="NoSpacing">
    <w:name w:val="No Spacing"/>
    <w:basedOn w:val="Normal"/>
    <w:uiPriority w:val="1"/>
    <w:qFormat/>
    <w:rsid w:val="00A039A3"/>
    <w:pPr>
      <w:adjustRightInd/>
      <w:spacing w:after="0"/>
      <w:textAlignment w:val="auto"/>
    </w:pPr>
    <w:rPr>
      <w:rFonts w:eastAsia="Calibri"/>
      <w:lang w:val="en-US"/>
    </w:rPr>
  </w:style>
  <w:style w:type="paragraph" w:customStyle="1" w:styleId="11">
    <w:name w:val="1.1"/>
    <w:basedOn w:val="Heading3"/>
    <w:link w:val="11Char"/>
    <w:qFormat/>
    <w:rsid w:val="00A039A3"/>
    <w:pPr>
      <w:keepLines w:val="0"/>
      <w:overflowPunct/>
      <w:autoSpaceDE/>
      <w:autoSpaceDN/>
      <w:adjustRightInd/>
      <w:spacing w:before="240" w:after="60"/>
      <w:ind w:left="900" w:hanging="900"/>
      <w:textAlignment w:val="auto"/>
    </w:pPr>
    <w:rPr>
      <w:rFonts w:eastAsia="MS Mincho"/>
      <w:b/>
      <w:bCs/>
      <w:sz w:val="24"/>
      <w:szCs w:val="26"/>
      <w:lang w:val="x-none" w:eastAsia="x-none"/>
    </w:rPr>
  </w:style>
  <w:style w:type="character" w:customStyle="1" w:styleId="11Char">
    <w:name w:val="1.1 Char"/>
    <w:link w:val="11"/>
    <w:rsid w:val="00A039A3"/>
    <w:rPr>
      <w:rFonts w:ascii="Arial" w:eastAsia="MS Mincho" w:hAnsi="Arial"/>
      <w:b/>
      <w:bCs/>
      <w:sz w:val="24"/>
      <w:szCs w:val="26"/>
      <w:lang w:eastAsia="x-none"/>
    </w:rPr>
  </w:style>
  <w:style w:type="paragraph" w:customStyle="1" w:styleId="00BodyText">
    <w:name w:val="00 BodyText"/>
    <w:basedOn w:val="Normal"/>
    <w:link w:val="00BodyTextChar"/>
    <w:rsid w:val="00A039A3"/>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039A3"/>
    <w:rPr>
      <w:rFonts w:ascii="Arial" w:eastAsia="SimSun" w:hAnsi="Arial"/>
      <w:sz w:val="22"/>
      <w:lang w:eastAsia="x-none"/>
    </w:rPr>
  </w:style>
  <w:style w:type="character" w:customStyle="1" w:styleId="1">
    <w:name w:val="明显强调1"/>
    <w:uiPriority w:val="21"/>
    <w:qFormat/>
    <w:rsid w:val="00A039A3"/>
    <w:rPr>
      <w:b/>
      <w:bCs/>
      <w:i/>
      <w:iCs/>
      <w:color w:val="4F81BD"/>
    </w:rPr>
  </w:style>
  <w:style w:type="table" w:styleId="TableGrid">
    <w:name w:val="Table Grid"/>
    <w:basedOn w:val="TableNormal"/>
    <w:rsid w:val="00A039A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A039A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B3Char2">
    <w:name w:val="B3 Char2"/>
    <w:link w:val="B3"/>
    <w:rsid w:val="00A039A3"/>
    <w:rPr>
      <w:rFonts w:ascii="Times New Roman" w:hAnsi="Times New Roman"/>
    </w:rPr>
  </w:style>
  <w:style w:type="paragraph" w:customStyle="1" w:styleId="Paragraphedeliste">
    <w:name w:val="Paragraphe de liste"/>
    <w:basedOn w:val="Normal"/>
    <w:uiPriority w:val="34"/>
    <w:qFormat/>
    <w:rsid w:val="00A039A3"/>
    <w:pPr>
      <w:overflowPunct/>
      <w:autoSpaceDE/>
      <w:autoSpaceDN/>
      <w:adjustRightInd/>
      <w:spacing w:after="0"/>
      <w:ind w:left="720"/>
      <w:textAlignment w:val="auto"/>
    </w:pPr>
    <w:rPr>
      <w:rFonts w:eastAsia="SimSun"/>
      <w:sz w:val="24"/>
      <w:szCs w:val="24"/>
      <w:lang w:val="fr-FR" w:eastAsia="zh-CN"/>
    </w:rPr>
  </w:style>
  <w:style w:type="character" w:styleId="PlaceholderText">
    <w:name w:val="Placeholder Text"/>
    <w:basedOn w:val="DefaultParagraphFont"/>
    <w:uiPriority w:val="99"/>
    <w:semiHidden/>
    <w:rsid w:val="00A039A3"/>
    <w:rPr>
      <w:color w:val="808080"/>
    </w:rPr>
  </w:style>
  <w:style w:type="character" w:customStyle="1" w:styleId="Char1">
    <w:name w:val="正文文本 Char1"/>
    <w:basedOn w:val="DefaultParagraphFont"/>
    <w:uiPriority w:val="99"/>
    <w:semiHidden/>
    <w:rsid w:val="00A039A3"/>
    <w:rPr>
      <w:rFonts w:ascii="Times New Roman" w:hAnsi="Times New Roman"/>
      <w:lang w:val="en-GB" w:eastAsia="en-US"/>
    </w:rPr>
  </w:style>
  <w:style w:type="character" w:customStyle="1" w:styleId="Char10">
    <w:name w:val="纯文本 Char1"/>
    <w:basedOn w:val="DefaultParagraphFont"/>
    <w:uiPriority w:val="99"/>
    <w:semiHidden/>
    <w:rsid w:val="00A039A3"/>
    <w:rPr>
      <w:rFonts w:ascii="SimSun" w:eastAsia="SimSun" w:hAnsi="Courier New" w:cs="Courier New"/>
      <w:sz w:val="21"/>
      <w:szCs w:val="21"/>
      <w:lang w:val="en-GB" w:eastAsia="en-US"/>
    </w:rPr>
  </w:style>
  <w:style w:type="paragraph" w:customStyle="1" w:styleId="FL">
    <w:name w:val="FL"/>
    <w:basedOn w:val="Normal"/>
    <w:rsid w:val="00A039A3"/>
    <w:pPr>
      <w:keepNext/>
      <w:keepLines/>
      <w:spacing w:before="60"/>
      <w:jc w:val="center"/>
    </w:pPr>
    <w:rPr>
      <w:rFonts w:ascii="Arial" w:eastAsia="SimSun" w:hAnsi="Arial"/>
      <w:b/>
    </w:rPr>
  </w:style>
  <w:style w:type="table" w:customStyle="1" w:styleId="1-11">
    <w:name w:val="中等深浅底纹 1 - 强调文字颜色 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插图题注"/>
    <w:basedOn w:val="Normal"/>
    <w:rsid w:val="00A039A3"/>
    <w:pPr>
      <w:overflowPunct/>
      <w:autoSpaceDE/>
      <w:autoSpaceDN/>
      <w:adjustRightInd/>
      <w:textAlignment w:val="auto"/>
    </w:pPr>
    <w:rPr>
      <w:rFonts w:eastAsia="SimSun"/>
    </w:rPr>
  </w:style>
  <w:style w:type="paragraph" w:customStyle="1" w:styleId="a0">
    <w:name w:val="表格题注"/>
    <w:basedOn w:val="Normal"/>
    <w:rsid w:val="00A039A3"/>
    <w:pPr>
      <w:overflowPunct/>
      <w:autoSpaceDE/>
      <w:autoSpaceDN/>
      <w:adjustRightInd/>
      <w:textAlignment w:val="auto"/>
    </w:pPr>
    <w:rPr>
      <w:rFonts w:eastAsia="SimSun"/>
    </w:rPr>
  </w:style>
  <w:style w:type="paragraph" w:customStyle="1" w:styleId="IvDbodytext">
    <w:name w:val="IvD bodytext"/>
    <w:basedOn w:val="Normal"/>
    <w:next w:val="ListParagraph"/>
    <w:link w:val="IvDbodytextChar"/>
    <w:qFormat/>
    <w:rsid w:val="00A039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A039A3"/>
    <w:rPr>
      <w:rFonts w:ascii="Arial" w:hAnsi="Arial"/>
      <w:spacing w:val="2"/>
      <w:lang w:val="x-none" w:eastAsia="x-none"/>
    </w:rPr>
  </w:style>
  <w:style w:type="paragraph" w:customStyle="1" w:styleId="TAJ">
    <w:name w:val="TAJ"/>
    <w:basedOn w:val="TH"/>
    <w:rsid w:val="00A039A3"/>
    <w:rPr>
      <w:rFonts w:eastAsia="MS Mincho"/>
      <w:bCs/>
    </w:rPr>
  </w:style>
  <w:style w:type="table" w:customStyle="1" w:styleId="1-111">
    <w:name w:val="中等深浅底纹 1 - 强调文字颜色 1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L0">
    <w:name w:val="TAL (文字)"/>
    <w:rsid w:val="00A039A3"/>
    <w:rPr>
      <w:rFonts w:ascii="Arial" w:hAnsi="Arial"/>
      <w:sz w:val="18"/>
      <w:lang w:val="en-GB" w:eastAsia="ja-JP" w:bidi="ar-SA"/>
    </w:rPr>
  </w:style>
  <w:style w:type="character" w:customStyle="1" w:styleId="TALChar">
    <w:name w:val="TAL Char"/>
    <w:locked/>
    <w:rsid w:val="00A039A3"/>
    <w:rPr>
      <w:rFonts w:ascii="Arial" w:eastAsia="Times New Roman" w:hAnsi="Arial"/>
      <w:sz w:val="18"/>
      <w:lang w:val="en-GB" w:eastAsia="en-GB"/>
    </w:rPr>
  </w:style>
  <w:style w:type="table" w:styleId="LightShading-Accent5">
    <w:name w:val="Light Shading Accent 5"/>
    <w:basedOn w:val="TableNormal"/>
    <w:uiPriority w:val="60"/>
    <w:rsid w:val="00A039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Observation">
    <w:name w:val="Observation"/>
    <w:basedOn w:val="Normal"/>
    <w:qFormat/>
    <w:rsid w:val="00791CD6"/>
    <w:pPr>
      <w:numPr>
        <w:numId w:val="14"/>
      </w:numPr>
      <w:tabs>
        <w:tab w:val="left" w:pos="1701"/>
      </w:tabs>
      <w:spacing w:after="120"/>
      <w:jc w:val="both"/>
    </w:pPr>
    <w:rPr>
      <w:rFonts w:ascii="Arial" w:hAnsi="Arial"/>
      <w:b/>
      <w:bCs/>
      <w:lang w:eastAsia="zh-CN"/>
    </w:rPr>
  </w:style>
  <w:style w:type="character" w:customStyle="1" w:styleId="TFChar">
    <w:name w:val="TF Char"/>
    <w:link w:val="TF"/>
    <w:rsid w:val="000C2281"/>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7924">
      <w:bodyDiv w:val="1"/>
      <w:marLeft w:val="0"/>
      <w:marRight w:val="0"/>
      <w:marTop w:val="0"/>
      <w:marBottom w:val="0"/>
      <w:divBdr>
        <w:top w:val="none" w:sz="0" w:space="0" w:color="auto"/>
        <w:left w:val="none" w:sz="0" w:space="0" w:color="auto"/>
        <w:bottom w:val="none" w:sz="0" w:space="0" w:color="auto"/>
        <w:right w:val="none" w:sz="0" w:space="0" w:color="auto"/>
      </w:divBdr>
    </w:div>
    <w:div w:id="1369257474">
      <w:bodyDiv w:val="1"/>
      <w:marLeft w:val="0"/>
      <w:marRight w:val="0"/>
      <w:marTop w:val="0"/>
      <w:marBottom w:val="0"/>
      <w:divBdr>
        <w:top w:val="none" w:sz="0" w:space="0" w:color="auto"/>
        <w:left w:val="none" w:sz="0" w:space="0" w:color="auto"/>
        <w:bottom w:val="none" w:sz="0" w:space="0" w:color="auto"/>
        <w:right w:val="none" w:sz="0" w:space="0" w:color="auto"/>
      </w:divBdr>
      <w:divsChild>
        <w:div w:id="543834015">
          <w:marLeft w:val="360"/>
          <w:marRight w:val="0"/>
          <w:marTop w:val="200"/>
          <w:marBottom w:val="0"/>
          <w:divBdr>
            <w:top w:val="none" w:sz="0" w:space="0" w:color="auto"/>
            <w:left w:val="none" w:sz="0" w:space="0" w:color="auto"/>
            <w:bottom w:val="none" w:sz="0" w:space="0" w:color="auto"/>
            <w:right w:val="none" w:sz="0" w:space="0" w:color="auto"/>
          </w:divBdr>
        </w:div>
        <w:div w:id="64902389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echribe\Documents\Christian%20Doc\Docs\R4-1609586.zip" TargetMode="External"/><Relationship Id="rId18" Type="http://schemas.openxmlformats.org/officeDocument/2006/relationships/hyperlink" Target="file:///C:\Users\echribe\Documents\Christian%20Doc\Docs\R4-160983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echribe\Documents\Christian%20Doc\Docs\R4-1609589.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echribe\Documents\Christian%20Doc\Docs\R4-1609588.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echribe\Documents\Christian%20Doc\Docs\R4-168820%20.zip" TargetMode="External"/><Relationship Id="rId20" Type="http://schemas.openxmlformats.org/officeDocument/2006/relationships/hyperlink" Target="file:///C:\Users\echribe\Documents\Christian%20Doc\Docs\R4-16099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echribe\Documents\Christian%20Doc\Docs\R4-1610197.zip" TargetMode="External"/><Relationship Id="rId5" Type="http://schemas.openxmlformats.org/officeDocument/2006/relationships/webSettings" Target="webSettings.xml"/><Relationship Id="rId15" Type="http://schemas.openxmlformats.org/officeDocument/2006/relationships/hyperlink" Target="file:///C:\Users\echribe\Documents\Christian%20Doc\Docs\R4-1609235.zip" TargetMode="External"/><Relationship Id="rId23" Type="http://schemas.openxmlformats.org/officeDocument/2006/relationships/hyperlink" Target="file:///C:\Users\echribe\Documents\Christian%20Doc\Docs\R4-1609988.zip" TargetMode="External"/><Relationship Id="rId10" Type="http://schemas.openxmlformats.org/officeDocument/2006/relationships/image" Target="media/image3.png"/><Relationship Id="rId19" Type="http://schemas.openxmlformats.org/officeDocument/2006/relationships/hyperlink" Target="file:///C:\Users\echribe\Documents\Christian%20Doc\Docs\R4-161019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echribe\Documents\Christian%20Doc\Docs\R4-1610421.zip" TargetMode="External"/><Relationship Id="rId22" Type="http://schemas.openxmlformats.org/officeDocument/2006/relationships/hyperlink" Target="file:///C:\Users\echribe\Documents\Christian%20Doc\Docs\R4-161019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D3FFB-CB52-488D-9402-9FEB52FD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3984</Words>
  <Characters>21121</Characters>
  <Application>Microsoft Office Word</Application>
  <DocSecurity>0</DocSecurity>
  <Lines>176</Lines>
  <Paragraphs>50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5572</dc:creator>
  <cp:keywords>ESA, style sheet, Winword</cp:keywords>
  <cp:lastModifiedBy>Ericsson2</cp:lastModifiedBy>
  <cp:revision>2</cp:revision>
  <cp:lastPrinted>1900-12-31T16:00:00Z</cp:lastPrinted>
  <dcterms:created xsi:type="dcterms:W3CDTF">2016-11-17T22:35:00Z</dcterms:created>
  <dcterms:modified xsi:type="dcterms:W3CDTF">2016-11-17T22:35:00Z</dcterms:modified>
</cp:coreProperties>
</file>