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590B8AE3"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1374B0" w:rsidRPr="001374B0">
        <w:rPr>
          <w:rFonts w:eastAsia="宋体" w:cs="Arial"/>
          <w:sz w:val="24"/>
          <w:szCs w:val="24"/>
        </w:rPr>
        <w:t>R4-2505684</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A7E5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24E0AB" w:rsidR="005F672A" w:rsidRPr="00410371" w:rsidRDefault="001374B0" w:rsidP="005F672A">
            <w:pPr>
              <w:pStyle w:val="CRCoverPage"/>
              <w:spacing w:after="0"/>
              <w:ind w:firstLineChars="250" w:firstLine="500"/>
              <w:rPr>
                <w:noProof/>
              </w:rPr>
            </w:pPr>
            <w:r>
              <w:t>5456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2F9DE1" w:rsidR="005F672A" w:rsidRPr="00410371" w:rsidRDefault="00EA7E5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5359B6">
              <w:rPr>
                <w:b/>
                <w:noProof/>
                <w:sz w:val="28"/>
              </w:rPr>
              <w:t>8</w:t>
            </w:r>
            <w:r w:rsidR="00F82221">
              <w:rPr>
                <w:b/>
                <w:noProof/>
                <w:sz w:val="28"/>
              </w:rPr>
              <w:t>.</w:t>
            </w:r>
            <w:r w:rsidR="00BB486F">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A9FEF4" w:rsidR="005F672A" w:rsidRDefault="00A649B8" w:rsidP="002A726E">
            <w:pPr>
              <w:pStyle w:val="CRCoverPage"/>
              <w:spacing w:after="0"/>
              <w:ind w:left="100"/>
              <w:rPr>
                <w:noProof/>
              </w:rPr>
            </w:pPr>
            <w:proofErr w:type="spellStart"/>
            <w:r w:rsidRPr="00A649B8">
              <w:t>NR_NTN_solutions</w:t>
            </w:r>
            <w:proofErr w:type="spellEnd"/>
            <w:r w:rsidRPr="00A649B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49E7048" w:rsidR="005F672A" w:rsidRDefault="00AD6A9F"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74264A3" w:rsidR="005F672A" w:rsidRDefault="005F672A" w:rsidP="002A726E">
            <w:pPr>
              <w:pStyle w:val="CRCoverPage"/>
              <w:spacing w:after="0"/>
              <w:ind w:left="100"/>
              <w:rPr>
                <w:noProof/>
              </w:rPr>
            </w:pPr>
            <w:r w:rsidRPr="00286DD9">
              <w:rPr>
                <w:noProof/>
              </w:rPr>
              <w:t>Rel-1</w:t>
            </w:r>
            <w:r w:rsidR="005359B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68A9ED0"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t xml:space="preserve"> 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where,</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r w:rsidRPr="005359B6">
              <w:rPr>
                <w:rFonts w:ascii="Arial" w:eastAsia="Times New Roman" w:hAnsi="Arial" w:cs="v4.2.0"/>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572C5" w14:textId="77777777" w:rsidR="00EA7E59" w:rsidRDefault="00EA7E59">
      <w:r>
        <w:separator/>
      </w:r>
    </w:p>
  </w:endnote>
  <w:endnote w:type="continuationSeparator" w:id="0">
    <w:p w14:paraId="500B57A6" w14:textId="77777777" w:rsidR="00EA7E59" w:rsidRDefault="00EA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AFB9" w14:textId="77777777" w:rsidR="00EA7E59" w:rsidRDefault="00EA7E59">
      <w:r>
        <w:separator/>
      </w:r>
    </w:p>
  </w:footnote>
  <w:footnote w:type="continuationSeparator" w:id="0">
    <w:p w14:paraId="180E4E1B" w14:textId="77777777" w:rsidR="00EA7E59" w:rsidRDefault="00EA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4B0"/>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5FE2"/>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49B8"/>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A9F"/>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6C4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A7E59"/>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1900-01-01T08:00:00Z</cp:lastPrinted>
  <dcterms:created xsi:type="dcterms:W3CDTF">2025-05-08T09:51:00Z</dcterms:created>
  <dcterms:modified xsi:type="dcterms:W3CDTF">2025-05-09T02:57:00Z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