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9E87D" w14:textId="67CBB418" w:rsidR="0058171E" w:rsidRPr="0058171E" w:rsidRDefault="0058171E" w:rsidP="0058171E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58171E">
        <w:rPr>
          <w:b/>
          <w:sz w:val="24"/>
        </w:rPr>
        <w:t>3GPP TSG-RAN WG4 Meeting #114</w:t>
      </w:r>
      <w:r w:rsidRPr="0058171E">
        <w:rPr>
          <w:b/>
          <w:sz w:val="24"/>
        </w:rPr>
        <w:tab/>
      </w:r>
      <w:r w:rsidR="003511C4" w:rsidRPr="003511C4">
        <w:rPr>
          <w:b/>
          <w:sz w:val="24"/>
        </w:rPr>
        <w:t>R4-2500873</w:t>
      </w:r>
    </w:p>
    <w:p w14:paraId="25ECCFFA" w14:textId="2A88EDBC" w:rsidR="0058171E" w:rsidRPr="0058171E" w:rsidRDefault="0058171E" w:rsidP="0058171E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58171E">
        <w:rPr>
          <w:b/>
          <w:sz w:val="24"/>
        </w:rPr>
        <w:t xml:space="preserve">Athens, GR, 17th – 21st </w:t>
      </w:r>
      <w:proofErr w:type="gramStart"/>
      <w:r w:rsidRPr="0058171E">
        <w:rPr>
          <w:b/>
          <w:sz w:val="24"/>
        </w:rPr>
        <w:t>February,</w:t>
      </w:r>
      <w:proofErr w:type="gramEnd"/>
      <w:r w:rsidRPr="0058171E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1A4C" w14:paraId="5404F4F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C390A" w14:textId="77777777" w:rsidR="007D1A4C" w:rsidRDefault="003942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D1A4C" w14:paraId="3D3E9C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7B599" w14:textId="77777777" w:rsidR="007D1A4C" w:rsidRDefault="003942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D1A4C" w14:paraId="5749C506" w14:textId="77777777" w:rsidTr="006E0B2C">
        <w:trPr>
          <w:trHeight w:val="57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F58706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1A4C" w14:paraId="4858E96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4185AD6" w14:textId="77777777" w:rsidR="007D1A4C" w:rsidRDefault="007D1A4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618D8B" w14:textId="77777777" w:rsidR="007D1A4C" w:rsidRDefault="0039423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38.101-1</w:t>
            </w:r>
          </w:p>
        </w:tc>
        <w:tc>
          <w:tcPr>
            <w:tcW w:w="709" w:type="dxa"/>
          </w:tcPr>
          <w:p w14:paraId="3A800A7A" w14:textId="77777777" w:rsidR="007D1A4C" w:rsidRDefault="003942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1EC342" w14:textId="19C0AC2E" w:rsidR="007D1A4C" w:rsidRDefault="00B3500E">
            <w:pPr>
              <w:pStyle w:val="CRCoverPage"/>
              <w:spacing w:after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2646</w:t>
            </w:r>
          </w:p>
        </w:tc>
        <w:tc>
          <w:tcPr>
            <w:tcW w:w="709" w:type="dxa"/>
          </w:tcPr>
          <w:p w14:paraId="0035AC1F" w14:textId="77777777" w:rsidR="007D1A4C" w:rsidRDefault="003942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18DF61" w14:textId="7D221E8D" w:rsidR="007D1A4C" w:rsidRDefault="009824D8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233E55F9" w14:textId="77777777" w:rsidR="007D1A4C" w:rsidRDefault="003942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74E921" w14:textId="3EAE5E8F" w:rsidR="007D1A4C" w:rsidRDefault="009824D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eastAsia="zh-CN"/>
                </w:rPr>
                <w:t>19</w:t>
              </w:r>
              <w:r w:rsidR="0039423C">
                <w:rPr>
                  <w:b/>
                  <w:sz w:val="28"/>
                </w:rPr>
                <w:t>.</w:t>
              </w:r>
              <w:r w:rsidR="00111BF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39423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06F42" w14:textId="77777777" w:rsidR="007D1A4C" w:rsidRDefault="007D1A4C">
            <w:pPr>
              <w:pStyle w:val="CRCoverPage"/>
              <w:spacing w:after="0"/>
            </w:pPr>
          </w:p>
        </w:tc>
      </w:tr>
      <w:tr w:rsidR="007D1A4C" w14:paraId="716E7B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FEF7A0" w14:textId="77777777" w:rsidR="007D1A4C" w:rsidRDefault="007D1A4C">
            <w:pPr>
              <w:pStyle w:val="CRCoverPage"/>
              <w:spacing w:after="0"/>
            </w:pPr>
          </w:p>
        </w:tc>
      </w:tr>
      <w:tr w:rsidR="007D1A4C" w14:paraId="02F49C3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840D07" w14:textId="77777777" w:rsidR="007D1A4C" w:rsidRDefault="003942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D1A4C" w14:paraId="7E21AB69" w14:textId="77777777">
        <w:tc>
          <w:tcPr>
            <w:tcW w:w="9641" w:type="dxa"/>
            <w:gridSpan w:val="9"/>
          </w:tcPr>
          <w:p w14:paraId="7D1A89B4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B9D700" w14:textId="77777777" w:rsidR="007D1A4C" w:rsidRDefault="007D1A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1A4C" w14:paraId="16824543" w14:textId="77777777">
        <w:tc>
          <w:tcPr>
            <w:tcW w:w="2835" w:type="dxa"/>
          </w:tcPr>
          <w:p w14:paraId="3079FE95" w14:textId="77777777" w:rsidR="007D1A4C" w:rsidRDefault="003942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3285D0A" w14:textId="77777777" w:rsidR="007D1A4C" w:rsidRDefault="003942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862A57" w14:textId="77777777" w:rsidR="007D1A4C" w:rsidRDefault="007D1A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3200E" w14:textId="77777777" w:rsidR="007D1A4C" w:rsidRDefault="003942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C16165" w14:textId="77777777" w:rsidR="007D1A4C" w:rsidRDefault="0039423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9C25542" w14:textId="77777777" w:rsidR="007D1A4C" w:rsidRDefault="003942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D783A" w14:textId="77777777" w:rsidR="007D1A4C" w:rsidRDefault="007D1A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0A2C33" w14:textId="77777777" w:rsidR="007D1A4C" w:rsidRDefault="003942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4E8648" w14:textId="77777777" w:rsidR="007D1A4C" w:rsidRDefault="007D1A4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EA7CB4C" w14:textId="77777777" w:rsidR="007D1A4C" w:rsidRDefault="007D1A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1A4C" w14:paraId="6F47CB1C" w14:textId="77777777">
        <w:tc>
          <w:tcPr>
            <w:tcW w:w="9640" w:type="dxa"/>
            <w:gridSpan w:val="11"/>
          </w:tcPr>
          <w:p w14:paraId="262EDFAE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1A4C" w14:paraId="52E27FC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47D427" w14:textId="77777777" w:rsidR="007D1A4C" w:rsidRDefault="00394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2B40F" w14:textId="34FB9252" w:rsidR="007D1A4C" w:rsidRDefault="0039423C">
            <w:pPr>
              <w:pStyle w:val="CRCoverPage"/>
              <w:spacing w:after="0"/>
              <w:rPr>
                <w:lang w:eastAsia="zh-CN"/>
              </w:rPr>
            </w:pPr>
            <w:bookmarkStart w:id="1" w:name="OLE_LINK3"/>
            <w:r>
              <w:rPr>
                <w:rFonts w:hint="eastAsia"/>
                <w:lang w:eastAsia="zh-CN"/>
              </w:rPr>
              <w:t>CR on</w:t>
            </w:r>
            <w:r w:rsidR="004B01B2">
              <w:rPr>
                <w:rFonts w:hint="eastAsia"/>
                <w:lang w:eastAsia="zh-CN"/>
              </w:rPr>
              <w:t xml:space="preserve"> </w:t>
            </w:r>
            <w:r w:rsidR="004B01B2">
              <w:rPr>
                <w:lang w:eastAsia="zh-CN"/>
              </w:rPr>
              <w:t>support</w:t>
            </w:r>
            <w:r w:rsidR="004B01B2">
              <w:rPr>
                <w:rFonts w:hint="eastAsia"/>
                <w:lang w:eastAsia="zh-CN"/>
              </w:rPr>
              <w:t xml:space="preserve"> of UL MIMO for PC2 n28</w:t>
            </w:r>
            <w:bookmarkEnd w:id="1"/>
          </w:p>
        </w:tc>
      </w:tr>
      <w:tr w:rsidR="007D1A4C" w14:paraId="0F4FD4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4C2D49" w14:textId="77777777" w:rsidR="007D1A4C" w:rsidRDefault="007D1A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2345E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1A4C" w14:paraId="36DC29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A1214B" w14:textId="77777777" w:rsidR="007D1A4C" w:rsidRDefault="00394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86EA6D" w14:textId="667AA1AE" w:rsidR="007D1A4C" w:rsidRDefault="003511C4">
            <w:pPr>
              <w:pStyle w:val="CRCoverPage"/>
              <w:spacing w:after="0"/>
              <w:rPr>
                <w:lang w:val="en-US" w:eastAsia="zh-CN"/>
              </w:rPr>
            </w:pPr>
            <w:r w:rsidRPr="003511C4">
              <w:rPr>
                <w:lang w:val="en-US" w:eastAsia="zh-CN"/>
              </w:rPr>
              <w:t>CMCC, CBN, China Broadnet</w:t>
            </w:r>
          </w:p>
        </w:tc>
      </w:tr>
      <w:tr w:rsidR="00EF0940" w14:paraId="141CCD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3394F0" w14:textId="77777777" w:rsidR="00EF0940" w:rsidRDefault="00EF0940" w:rsidP="00EF09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59F4A" w14:textId="0313CA36" w:rsidR="00EF0940" w:rsidRDefault="00EF0940" w:rsidP="00EF0940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EF0940" w14:paraId="632C0B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046564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28884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5D2C1B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D3DEAB" w14:textId="77777777" w:rsidR="00EF0940" w:rsidRDefault="00EF0940" w:rsidP="00EF09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121B16" w14:textId="77777777" w:rsidR="00EF0940" w:rsidRDefault="00EF0940" w:rsidP="00EF0940">
            <w:pPr>
              <w:pStyle w:val="CRCoverPage"/>
              <w:spacing w:after="0"/>
              <w:ind w:left="100"/>
            </w:pPr>
            <w:r>
              <w:rPr>
                <w:rFonts w:cs="Arial"/>
                <w:sz w:val="18"/>
                <w:szCs w:val="18"/>
                <w:lang w:eastAsia="ja-JP"/>
              </w:rPr>
              <w:t>NR_n28_PC2_40MHz_CBW-Core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23A61A73" w14:textId="77777777" w:rsidR="00EF0940" w:rsidRDefault="00EF0940" w:rsidP="00EF094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16034" w14:textId="77777777" w:rsidR="00EF0940" w:rsidRDefault="00EF0940" w:rsidP="00EF094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E48E18" w14:textId="46F0CDD7" w:rsidR="00EF0940" w:rsidRDefault="00EF0940" w:rsidP="00EF094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B01B2">
              <w:rPr>
                <w:rFonts w:hint="eastAsia"/>
                <w:lang w:eastAsia="zh-CN"/>
              </w:rPr>
              <w:t>5-02-06</w:t>
            </w:r>
          </w:p>
        </w:tc>
      </w:tr>
      <w:tr w:rsidR="00EF0940" w14:paraId="1801E3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25871C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BCF478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B7B61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B93405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0D805A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6E06A5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021D9" w14:textId="77777777" w:rsidR="00EF0940" w:rsidRDefault="00EF0940" w:rsidP="00EF09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CF372F" w14:textId="10F6C4D1" w:rsidR="00EF0940" w:rsidRDefault="004B01B2" w:rsidP="00EF094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84C624" w14:textId="77777777" w:rsidR="00EF0940" w:rsidRDefault="00EF0940" w:rsidP="00EF094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B2122B" w14:textId="77777777" w:rsidR="00EF0940" w:rsidRDefault="00EF0940" w:rsidP="00EF094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6FD336" w14:textId="77777777" w:rsidR="00EF0940" w:rsidRDefault="00EF0940" w:rsidP="00EF094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EF0940" w14:paraId="565A8C5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04DBCE" w14:textId="77777777" w:rsidR="00EF0940" w:rsidRDefault="00EF0940" w:rsidP="00EF09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7130E6" w14:textId="77777777" w:rsidR="00EF0940" w:rsidRDefault="00EF0940" w:rsidP="00EF094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26DB0D7" w14:textId="77777777" w:rsidR="00EF0940" w:rsidRDefault="00EF0940" w:rsidP="00EF094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25CDF2" w14:textId="77777777" w:rsidR="00EF0940" w:rsidRDefault="00EF0940" w:rsidP="00EF09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F0940" w14:paraId="0CCD65B2" w14:textId="77777777">
        <w:tc>
          <w:tcPr>
            <w:tcW w:w="1843" w:type="dxa"/>
          </w:tcPr>
          <w:p w14:paraId="6AC6C4C3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7760E7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5517C81A" w14:textId="77777777" w:rsidTr="009824D8">
        <w:trPr>
          <w:trHeight w:val="67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C32718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F9DDB" w14:textId="6CA7A1CC" w:rsidR="00EF0940" w:rsidRDefault="009824D8" w:rsidP="009824D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 of PC2 and 40MHz was introduced for n28 in previous meeting. The support of UL MIMO for PC2 n28 was missing.</w:t>
            </w:r>
          </w:p>
        </w:tc>
      </w:tr>
      <w:tr w:rsidR="00EF0940" w14:paraId="600BD6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47CB8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14835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4BA81A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0E204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B9BD3" w14:textId="2921FDC6" w:rsidR="009824D8" w:rsidRDefault="00EF0940" w:rsidP="009824D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Introduc</w:t>
            </w:r>
            <w:r>
              <w:rPr>
                <w:rFonts w:hint="eastAsia"/>
                <w:lang w:eastAsia="zh-CN"/>
              </w:rPr>
              <w:t>e</w:t>
            </w:r>
            <w:r>
              <w:t xml:space="preserve"> </w:t>
            </w:r>
            <w:r w:rsidR="009824D8">
              <w:rPr>
                <w:rFonts w:hint="eastAsia"/>
                <w:lang w:eastAsia="zh-CN"/>
              </w:rPr>
              <w:t>UL MIMO support for PC2 n28</w:t>
            </w:r>
          </w:p>
          <w:p w14:paraId="3105EED4" w14:textId="42F41307" w:rsidR="00EF0940" w:rsidRDefault="00EF0940" w:rsidP="00EF094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F0940" w14:paraId="0FE98B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F5D68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7F0B83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041F0D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91628A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DF4A5" w14:textId="595E5E57" w:rsidR="00EF0940" w:rsidRPr="009824D8" w:rsidRDefault="00EF0940" w:rsidP="00EF09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requirements </w:t>
            </w:r>
            <w:r w:rsidR="009824D8">
              <w:rPr>
                <w:rFonts w:hint="eastAsia"/>
                <w:lang w:eastAsia="zh-CN"/>
              </w:rPr>
              <w:t xml:space="preserve">of UL MIMO for </w:t>
            </w:r>
            <w:r>
              <w:rPr>
                <w:rFonts w:hint="eastAsia"/>
                <w:lang w:eastAsia="zh-CN"/>
              </w:rPr>
              <w:t xml:space="preserve">PC2 </w:t>
            </w:r>
            <w:r w:rsidR="009824D8">
              <w:rPr>
                <w:rFonts w:hint="eastAsia"/>
                <w:lang w:eastAsia="zh-CN"/>
              </w:rPr>
              <w:t xml:space="preserve">n28 is missing </w:t>
            </w:r>
          </w:p>
        </w:tc>
      </w:tr>
      <w:tr w:rsidR="00EF0940" w14:paraId="5D7C3FBD" w14:textId="77777777">
        <w:tc>
          <w:tcPr>
            <w:tcW w:w="2694" w:type="dxa"/>
            <w:gridSpan w:val="2"/>
          </w:tcPr>
          <w:p w14:paraId="3650CE87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0FE2CA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2B39235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62622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18C1E" w14:textId="61AD5EDC" w:rsidR="00EF0940" w:rsidRDefault="009824D8" w:rsidP="00EF09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6.2D</w:t>
            </w:r>
          </w:p>
        </w:tc>
      </w:tr>
      <w:tr w:rsidR="00EF0940" w14:paraId="748E38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E3D57" w14:textId="77777777" w:rsidR="00EF0940" w:rsidRDefault="00EF0940" w:rsidP="00EF09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3FFEF" w14:textId="77777777" w:rsidR="00EF0940" w:rsidRDefault="00EF0940" w:rsidP="00EF09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0940" w14:paraId="5F7292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168A5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837F8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47D726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58D2B" w14:textId="77777777" w:rsidR="00EF0940" w:rsidRDefault="00EF0940" w:rsidP="00EF094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D58596" w14:textId="77777777" w:rsidR="00EF0940" w:rsidRDefault="00EF0940" w:rsidP="00EF0940">
            <w:pPr>
              <w:pStyle w:val="CRCoverPage"/>
              <w:spacing w:after="0"/>
              <w:ind w:left="99"/>
            </w:pPr>
          </w:p>
        </w:tc>
      </w:tr>
      <w:tr w:rsidR="00EF0940" w14:paraId="133F96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EDFE2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FB4F2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D8B91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8029D9" w14:textId="77777777" w:rsidR="00EF0940" w:rsidRDefault="00EF0940" w:rsidP="00EF094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D21A16" w14:textId="77777777" w:rsidR="00EF0940" w:rsidRDefault="00EF0940" w:rsidP="00EF0940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EF0940" w14:paraId="7A6598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E251C" w14:textId="77777777" w:rsidR="00EF0940" w:rsidRDefault="00EF0940" w:rsidP="00EF09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24993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D568A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52DF54A" w14:textId="77777777" w:rsidR="00EF0940" w:rsidRDefault="00EF0940" w:rsidP="00EF094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27F16C" w14:textId="77777777" w:rsidR="00EF0940" w:rsidRDefault="00EF0940" w:rsidP="00EF094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38.521-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EF0940" w14:paraId="33B13C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44491" w14:textId="77777777" w:rsidR="00EF0940" w:rsidRDefault="00EF0940" w:rsidP="00EF09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173B7B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19821" w14:textId="77777777" w:rsidR="00EF0940" w:rsidRDefault="00EF0940" w:rsidP="00EF094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45F78A" w14:textId="77777777" w:rsidR="00EF0940" w:rsidRDefault="00EF0940" w:rsidP="00EF094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3642E5" w14:textId="77777777" w:rsidR="00EF0940" w:rsidRDefault="00EF0940" w:rsidP="00EF09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F0940" w14:paraId="219253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18D7D" w14:textId="77777777" w:rsidR="00EF0940" w:rsidRDefault="00EF0940" w:rsidP="00EF09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DC244" w14:textId="77777777" w:rsidR="00EF0940" w:rsidRDefault="00EF0940" w:rsidP="00EF0940">
            <w:pPr>
              <w:pStyle w:val="CRCoverPage"/>
              <w:spacing w:after="0"/>
            </w:pPr>
          </w:p>
        </w:tc>
      </w:tr>
      <w:tr w:rsidR="00EF0940" w14:paraId="4E7ED5E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9E8E9F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22269" w14:textId="77777777" w:rsidR="00EF0940" w:rsidRDefault="00EF0940" w:rsidP="00EF094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F0940" w14:paraId="2B1BC50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E11539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F813C8" w14:textId="77777777" w:rsidR="00EF0940" w:rsidRDefault="00EF0940" w:rsidP="00EF094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F0940" w14:paraId="2A3852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2BAE4" w14:textId="77777777" w:rsidR="00EF0940" w:rsidRDefault="00EF0940" w:rsidP="00EF09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8A7C0" w14:textId="77777777" w:rsidR="00EF0940" w:rsidRDefault="00EF0940" w:rsidP="00EF0940">
            <w:pPr>
              <w:pStyle w:val="CRCoverPage"/>
              <w:spacing w:after="0"/>
              <w:ind w:left="100"/>
            </w:pPr>
          </w:p>
        </w:tc>
      </w:tr>
    </w:tbl>
    <w:p w14:paraId="4DBA6735" w14:textId="77777777" w:rsidR="007D1A4C" w:rsidRDefault="007D1A4C">
      <w:pPr>
        <w:pStyle w:val="CRCoverPage"/>
        <w:spacing w:after="0"/>
        <w:rPr>
          <w:sz w:val="8"/>
          <w:szCs w:val="8"/>
        </w:rPr>
      </w:pPr>
    </w:p>
    <w:p w14:paraId="0316332D" w14:textId="77777777" w:rsidR="007D1A4C" w:rsidRDefault="007D1A4C">
      <w:pPr>
        <w:sectPr w:rsidR="007D1A4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B5ED70" w14:textId="77777777" w:rsidR="007D1A4C" w:rsidRDefault="007D1A4C">
      <w:pPr>
        <w:rPr>
          <w:color w:val="FF0000"/>
          <w:highlight w:val="yellow"/>
          <w:lang w:val="nb-NO" w:eastAsia="en-GB"/>
        </w:rPr>
      </w:pPr>
    </w:p>
    <w:p w14:paraId="2F629BFC" w14:textId="6732633B" w:rsidR="007D1A4C" w:rsidRDefault="0039423C">
      <w:pPr>
        <w:rPr>
          <w:color w:val="FF0000"/>
          <w:highlight w:val="yellow"/>
          <w:lang w:val="nb-NO" w:eastAsia="en-GB"/>
        </w:rPr>
      </w:pPr>
      <w:r>
        <w:rPr>
          <w:color w:val="FF0000"/>
          <w:highlight w:val="yellow"/>
          <w:lang w:val="nb-NO" w:eastAsia="en-GB"/>
        </w:rPr>
        <w:t>&lt;START OF THE CHANGE&gt;</w:t>
      </w:r>
    </w:p>
    <w:p w14:paraId="60259DC3" w14:textId="77777777" w:rsidR="00EF1E9A" w:rsidRPr="00EF1E9A" w:rsidRDefault="00EF1E9A" w:rsidP="00EF1E9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bookmarkStart w:id="2" w:name="_Toc21344281"/>
      <w:bookmarkStart w:id="3" w:name="_Toc29801767"/>
      <w:bookmarkStart w:id="4" w:name="_Toc29802191"/>
      <w:bookmarkStart w:id="5" w:name="_Toc29802816"/>
      <w:bookmarkStart w:id="6" w:name="_Toc36107558"/>
      <w:bookmarkStart w:id="7" w:name="_Toc37251324"/>
      <w:bookmarkStart w:id="8" w:name="_Toc45888139"/>
      <w:bookmarkStart w:id="9" w:name="_Toc45888738"/>
      <w:bookmarkStart w:id="10" w:name="_Toc61367383"/>
      <w:bookmarkStart w:id="11" w:name="_Toc61372766"/>
      <w:bookmarkStart w:id="12" w:name="_Toc68230707"/>
      <w:bookmarkStart w:id="13" w:name="_Toc69084120"/>
      <w:bookmarkStart w:id="14" w:name="_Toc75467130"/>
      <w:bookmarkStart w:id="15" w:name="_Toc76509152"/>
      <w:bookmarkStart w:id="16" w:name="_Toc76718142"/>
      <w:bookmarkStart w:id="17" w:name="_Toc83580452"/>
      <w:bookmarkStart w:id="18" w:name="_Toc84404961"/>
      <w:bookmarkStart w:id="19" w:name="_Toc84413570"/>
      <w:r w:rsidRPr="00EF1E9A">
        <w:rPr>
          <w:rFonts w:ascii="Arial" w:eastAsia="Times New Roman" w:hAnsi="Arial"/>
          <w:sz w:val="32"/>
        </w:rPr>
        <w:t>6.2</w:t>
      </w:r>
      <w:r w:rsidRPr="00EF1E9A">
        <w:rPr>
          <w:rFonts w:ascii="Arial" w:eastAsia="Times New Roman" w:hAnsi="Arial" w:hint="eastAsia"/>
          <w:sz w:val="32"/>
        </w:rPr>
        <w:t>D</w:t>
      </w:r>
      <w:r w:rsidRPr="00EF1E9A">
        <w:rPr>
          <w:rFonts w:ascii="Arial" w:eastAsia="Times New Roman" w:hAnsi="Arial"/>
          <w:sz w:val="32"/>
        </w:rPr>
        <w:tab/>
        <w:t xml:space="preserve">Transmitter power for </w:t>
      </w:r>
      <w:r w:rsidRPr="00EF1E9A">
        <w:rPr>
          <w:rFonts w:ascii="Arial" w:eastAsia="Times New Roman" w:hAnsi="Arial" w:hint="eastAsia"/>
          <w:sz w:val="32"/>
        </w:rPr>
        <w:t>UL MIMO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E22330F" w14:textId="77777777" w:rsidR="00EF1E9A" w:rsidRPr="00EF1E9A" w:rsidRDefault="00EF1E9A" w:rsidP="00EF1E9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20" w:name="_Toc21344282"/>
      <w:bookmarkStart w:id="21" w:name="_Toc29801768"/>
      <w:bookmarkStart w:id="22" w:name="_Toc29802192"/>
      <w:bookmarkStart w:id="23" w:name="_Toc29802817"/>
      <w:bookmarkStart w:id="24" w:name="_Toc36107559"/>
      <w:bookmarkStart w:id="25" w:name="_Toc37251325"/>
      <w:bookmarkStart w:id="26" w:name="_Toc45888140"/>
      <w:bookmarkStart w:id="27" w:name="_Toc45888739"/>
      <w:bookmarkStart w:id="28" w:name="_Toc61367384"/>
      <w:bookmarkStart w:id="29" w:name="_Toc61372767"/>
      <w:bookmarkStart w:id="30" w:name="_Toc68230708"/>
      <w:bookmarkStart w:id="31" w:name="_Toc69084121"/>
      <w:bookmarkStart w:id="32" w:name="_Toc75467131"/>
      <w:bookmarkStart w:id="33" w:name="_Toc76509153"/>
      <w:bookmarkStart w:id="34" w:name="_Toc76718143"/>
      <w:bookmarkStart w:id="35" w:name="_Toc83580453"/>
      <w:bookmarkStart w:id="36" w:name="_Toc84404962"/>
      <w:bookmarkStart w:id="37" w:name="_Toc84413571"/>
      <w:r w:rsidRPr="00EF1E9A">
        <w:rPr>
          <w:rFonts w:ascii="Arial" w:eastAsia="Times New Roman" w:hAnsi="Arial"/>
          <w:sz w:val="28"/>
        </w:rPr>
        <w:t>6.2</w:t>
      </w:r>
      <w:r w:rsidRPr="00EF1E9A">
        <w:rPr>
          <w:rFonts w:ascii="Arial" w:eastAsia="Times New Roman" w:hAnsi="Arial" w:hint="eastAsia"/>
          <w:sz w:val="28"/>
          <w:lang w:eastAsia="zh-CN"/>
        </w:rPr>
        <w:t>D.1</w:t>
      </w:r>
      <w:r w:rsidRPr="00EF1E9A">
        <w:rPr>
          <w:rFonts w:ascii="Arial" w:eastAsia="Times New Roman" w:hAnsi="Arial"/>
          <w:sz w:val="28"/>
          <w:lang w:eastAsia="zh-CN"/>
        </w:rPr>
        <w:tab/>
      </w:r>
      <w:r w:rsidRPr="00EF1E9A">
        <w:rPr>
          <w:rFonts w:ascii="Arial" w:eastAsia="Times New Roman" w:hAnsi="Arial"/>
          <w:sz w:val="28"/>
        </w:rPr>
        <w:t>UE maximum output power for UL MIMO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10D8B89" w14:textId="77777777" w:rsidR="00EF1E9A" w:rsidRPr="00EF1E9A" w:rsidDel="00456EE6" w:rsidRDefault="00EF1E9A" w:rsidP="00EF1E9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F1E9A">
        <w:rPr>
          <w:rFonts w:eastAsia="Times New Roman"/>
        </w:rPr>
        <w:t xml:space="preserve">For UE with two or four transmit antenna connectors </w:t>
      </w:r>
      <w:r w:rsidRPr="00EF1E9A">
        <w:rPr>
          <w:rFonts w:eastAsia="Times New Roman" w:hint="eastAsia"/>
        </w:rPr>
        <w:t>in closed-loop spatial multiplexing scheme</w:t>
      </w:r>
      <w:r w:rsidRPr="00EF1E9A">
        <w:rPr>
          <w:rFonts w:eastAsia="Times New Roman"/>
        </w:rPr>
        <w:t>, the maximum output power for any transmission bandwidth within the channel bandwidth is specified in Table 6.2</w:t>
      </w:r>
      <w:r w:rsidRPr="00EF1E9A">
        <w:rPr>
          <w:rFonts w:eastAsia="Times New Roman" w:hint="eastAsia"/>
          <w:lang w:eastAsia="zh-CN"/>
        </w:rPr>
        <w:t>D.1</w:t>
      </w:r>
      <w:r w:rsidRPr="00EF1E9A">
        <w:rPr>
          <w:rFonts w:eastAsia="Times New Roman"/>
        </w:rPr>
        <w:t>-1</w:t>
      </w:r>
      <w:r w:rsidRPr="00EF1E9A">
        <w:rPr>
          <w:rFonts w:eastAsia="Times New Roman" w:hint="eastAsia"/>
        </w:rPr>
        <w:t xml:space="preserve">. </w:t>
      </w:r>
      <w:r w:rsidRPr="00EF1E9A">
        <w:rPr>
          <w:rFonts w:eastAsia="Times New Roman" w:hint="eastAsia"/>
          <w:lang w:eastAsia="zh-CN"/>
        </w:rPr>
        <w:t>The requirements shall be met</w:t>
      </w:r>
      <w:r w:rsidRPr="00EF1E9A">
        <w:rPr>
          <w:rFonts w:eastAsia="Times New Roman"/>
          <w:lang w:eastAsia="zh-CN"/>
        </w:rPr>
        <w:t xml:space="preserve"> </w:t>
      </w:r>
      <w:r w:rsidRPr="00EF1E9A">
        <w:rPr>
          <w:rFonts w:eastAsia="Times New Roman"/>
        </w:rPr>
        <w:t xml:space="preserve">with </w:t>
      </w:r>
      <w:r w:rsidRPr="00EF1E9A">
        <w:rPr>
          <w:rFonts w:eastAsia="Times New Roman"/>
          <w:lang w:eastAsia="zh-CN"/>
        </w:rPr>
        <w:t>the UL MIMO configurations specified in Table 6.2</w:t>
      </w:r>
      <w:r w:rsidRPr="00EF1E9A">
        <w:rPr>
          <w:rFonts w:eastAsia="Times New Roman" w:hint="eastAsia"/>
          <w:lang w:eastAsia="zh-CN"/>
        </w:rPr>
        <w:t>D.1</w:t>
      </w:r>
      <w:r w:rsidRPr="00EF1E9A">
        <w:rPr>
          <w:rFonts w:eastAsia="Times New Roman"/>
          <w:lang w:eastAsia="zh-CN"/>
        </w:rPr>
        <w:t>-2</w:t>
      </w:r>
      <w:r w:rsidRPr="00EF1E9A">
        <w:rPr>
          <w:rFonts w:eastAsia="Times New Roman" w:hint="eastAsia"/>
          <w:lang w:eastAsia="zh-CN"/>
        </w:rPr>
        <w:t xml:space="preserve">. </w:t>
      </w:r>
      <w:r w:rsidRPr="00EF1E9A">
        <w:rPr>
          <w:rFonts w:eastAsia="Times New Roman" w:hint="eastAsia"/>
        </w:rPr>
        <w:t>For UE supporting UL MIMO, t</w:t>
      </w:r>
      <w:r w:rsidRPr="00EF1E9A">
        <w:rPr>
          <w:rFonts w:eastAsia="Times New Roman"/>
        </w:rPr>
        <w:t xml:space="preserve">he maximum output power is defined as the sum of the maximum output power from all UE antenna connectors. The period of measurement shall be at least one sub frame (1 </w:t>
      </w:r>
      <w:proofErr w:type="spellStart"/>
      <w:r w:rsidRPr="00EF1E9A">
        <w:rPr>
          <w:rFonts w:eastAsia="Times New Roman"/>
        </w:rPr>
        <w:t>ms</w:t>
      </w:r>
      <w:proofErr w:type="spellEnd"/>
      <w:r w:rsidRPr="00EF1E9A">
        <w:rPr>
          <w:rFonts w:eastAsia="Times New Roman"/>
        </w:rPr>
        <w:t>).</w:t>
      </w:r>
    </w:p>
    <w:p w14:paraId="1FAECC61" w14:textId="77777777" w:rsidR="00EF1E9A" w:rsidRPr="00EF1E9A" w:rsidRDefault="00EF1E9A" w:rsidP="00EF1E9A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="Times New Roman"/>
        </w:rPr>
      </w:pPr>
      <w:r w:rsidRPr="00EF1E9A">
        <w:rPr>
          <w:rFonts w:eastAsia="Times New Roman" w:hint="eastAsia"/>
        </w:rPr>
        <w:t>The requirements shall be met</w:t>
      </w:r>
      <w:r w:rsidRPr="00EF1E9A">
        <w:rPr>
          <w:rFonts w:eastAsia="Times New Roman"/>
        </w:rPr>
        <w:t xml:space="preserve"> with the UL MIMO configurations of u</w:t>
      </w:r>
      <w:r w:rsidRPr="00EF1E9A">
        <w:rPr>
          <w:rFonts w:eastAsia="Times New Roman" w:hint="eastAsia"/>
        </w:rPr>
        <w:t>s</w:t>
      </w:r>
      <w:r w:rsidRPr="00EF1E9A">
        <w:rPr>
          <w:rFonts w:eastAsia="Times New Roman"/>
        </w:rPr>
        <w:t>ing</w:t>
      </w:r>
      <w:r w:rsidRPr="00EF1E9A">
        <w:rPr>
          <w:rFonts w:eastAsia="Times New Roman" w:hint="eastAsia"/>
        </w:rPr>
        <w:t xml:space="preserve"> 2-layer UL MIMO </w:t>
      </w:r>
      <w:r w:rsidRPr="00EF1E9A">
        <w:rPr>
          <w:rFonts w:eastAsia="Times New Roman"/>
        </w:rPr>
        <w:t xml:space="preserve">codebook-based </w:t>
      </w:r>
      <w:r w:rsidRPr="00EF1E9A">
        <w:rPr>
          <w:rFonts w:eastAsia="Times New Roman" w:hint="eastAsia"/>
        </w:rPr>
        <w:t xml:space="preserve">transmission </w:t>
      </w:r>
      <w:r w:rsidRPr="00EF1E9A">
        <w:rPr>
          <w:rFonts w:eastAsia="Times New Roman"/>
        </w:rPr>
        <w:t>with</w:t>
      </w:r>
      <w:r w:rsidRPr="00EF1E9A">
        <w:rPr>
          <w:rFonts w:eastAsia="Times New Roman" w:hint="eastAsia"/>
        </w:rPr>
        <w:t xml:space="preserve"> </w:t>
      </w:r>
      <w:r w:rsidRPr="00EF1E9A">
        <w:rPr>
          <w:rFonts w:eastAsia="Times New Roman"/>
        </w:rPr>
        <w:t>precoding matrix</w:t>
      </w:r>
      <w:r w:rsidRPr="00EF1E9A">
        <w:rPr>
          <w:rFonts w:eastAsia="Times New Roman" w:hint="eastAsia"/>
        </w:rPr>
        <w:t xml:space="preserve"> </w:t>
      </w:r>
      <w:r w:rsidRPr="00EF1E9A">
        <w:rPr>
          <w:rFonts w:eastAsia="Times New Roman"/>
        </w:rPr>
        <w:t xml:space="preserve">of </w:t>
      </w:r>
      <w:r w:rsidRPr="00EF1E9A">
        <w:rPr>
          <w:rFonts w:eastAsia="Times New Roman"/>
          <w:i/>
          <w:iCs/>
        </w:rPr>
        <w:t>W=</w:t>
      </w:r>
      <w:r w:rsidRPr="00EF1E9A">
        <w:rPr>
          <w:rFonts w:ascii="Arial" w:eastAsia="Times New Roman" w:hAnsi="Arial"/>
          <w:noProof/>
          <w:position w:val="-26"/>
          <w:sz w:val="18"/>
        </w:rPr>
        <w:drawing>
          <wp:inline distT="0" distB="0" distL="0" distR="0" wp14:anchorId="5055328C" wp14:editId="6F8101B1">
            <wp:extent cx="609600" cy="390525"/>
            <wp:effectExtent l="0" t="0" r="0" b="0"/>
            <wp:docPr id="1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1E9A">
        <w:rPr>
          <w:rFonts w:eastAsia="Times New Roman"/>
        </w:rPr>
        <w:t>.</w:t>
      </w:r>
      <w:r w:rsidRPr="00EF1E9A">
        <w:rPr>
          <w:rFonts w:eastAsia="Times New Roman" w:hint="eastAsia"/>
          <w:lang w:eastAsia="zh-CN"/>
        </w:rPr>
        <w:t xml:space="preserve"> </w:t>
      </w:r>
      <w:r w:rsidRPr="00EF1E9A">
        <w:rPr>
          <w:rFonts w:eastAsia="Times New Roman"/>
          <w:lang w:eastAsia="zh-CN"/>
        </w:rPr>
        <w:t xml:space="preserve">or 4-layer UL MIMO transmission with codebook of </w:t>
      </w:r>
      <w:r w:rsidRPr="00EF1E9A">
        <w:rPr>
          <w:rFonts w:eastAsia="Batang"/>
          <w:position w:val="-56"/>
        </w:rPr>
        <w:object w:dxaOrig="1350" w:dyaOrig="1200" w14:anchorId="0C3B75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85pt;height:62.65pt" o:ole="">
            <v:imagedata r:id="rId14" o:title=""/>
          </v:shape>
          <o:OLEObject Type="Embed" ProgID="Equation.3" ShapeID="_x0000_i1025" DrawAspect="Content" ObjectID="_1800453811" r:id="rId15"/>
        </w:object>
      </w:r>
      <w:r w:rsidRPr="00EF1E9A">
        <w:rPr>
          <w:rFonts w:eastAsia="Times New Roman"/>
        </w:rPr>
        <w:t>.</w:t>
      </w:r>
      <w:r w:rsidRPr="00EF1E9A">
        <w:rPr>
          <w:rFonts w:eastAsia="Times New Roman" w:hint="eastAsia"/>
          <w:lang w:eastAsia="zh-CN"/>
        </w:rPr>
        <w:t xml:space="preserve"> </w:t>
      </w:r>
      <w:r w:rsidRPr="00EF1E9A">
        <w:rPr>
          <w:rFonts w:eastAsia="Times New Roman"/>
        </w:rPr>
        <w:t>DCI Format for UE configured in PUSCH transmission mode for uplink single-user MIMO shall be used.</w:t>
      </w:r>
    </w:p>
    <w:p w14:paraId="0FE37544" w14:textId="77777777" w:rsidR="00EF1E9A" w:rsidRPr="00EF1E9A" w:rsidRDefault="00EF1E9A" w:rsidP="00EF1E9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EF1E9A">
        <w:rPr>
          <w:rFonts w:ascii="Arial" w:eastAsia="Times New Roman" w:hAnsi="Arial"/>
          <w:b/>
        </w:rPr>
        <w:lastRenderedPageBreak/>
        <w:t>Table 6.2</w:t>
      </w:r>
      <w:r w:rsidRPr="00EF1E9A">
        <w:rPr>
          <w:rFonts w:ascii="Arial" w:eastAsia="Times New Roman" w:hAnsi="Arial" w:hint="eastAsia"/>
          <w:b/>
          <w:lang w:eastAsia="zh-CN"/>
        </w:rPr>
        <w:t>D.1</w:t>
      </w:r>
      <w:r w:rsidRPr="00EF1E9A">
        <w:rPr>
          <w:rFonts w:ascii="Arial" w:eastAsia="Times New Roman" w:hAnsi="Arial"/>
          <w:b/>
        </w:rPr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900"/>
        <w:gridCol w:w="986"/>
        <w:gridCol w:w="1067"/>
        <w:gridCol w:w="986"/>
        <w:gridCol w:w="1067"/>
        <w:gridCol w:w="904"/>
        <w:gridCol w:w="1242"/>
        <w:gridCol w:w="960"/>
        <w:gridCol w:w="1238"/>
      </w:tblGrid>
      <w:tr w:rsidR="00EF1E9A" w:rsidRPr="00EF1E9A" w14:paraId="032BDA3E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64E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EF1E9A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NR band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E7E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EF1E9A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Class 1.5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4C6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EF1E9A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Tolerance (dB)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E4B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EF1E9A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0DC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EF1E9A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Tolerance (dB)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5CF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EF1E9A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Class 3 (dBm)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491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EF1E9A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Tolerance (dB)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F87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EF1E9A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Class 5 (dBm)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9F2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EF1E9A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Tolerance (dB)</w:t>
            </w:r>
          </w:p>
        </w:tc>
      </w:tr>
      <w:tr w:rsidR="00EF1E9A" w:rsidRPr="00EF1E9A" w14:paraId="18422673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27A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F1E9A">
              <w:rPr>
                <w:rFonts w:ascii="Arial" w:eastAsia="Times New Roman" w:hAnsi="Arial"/>
                <w:sz w:val="18"/>
                <w:lang w:eastAsia="ja-JP"/>
              </w:rPr>
              <w:t>n1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300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6A0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DD6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bCs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192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90B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8D4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C94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D03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0A13DE22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DA6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n2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65F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096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94B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3A4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90C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4FA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85F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916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0B7A4E23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7D4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  <w:lang w:eastAsia="zh-CN"/>
              </w:rPr>
              <w:t>n3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6FE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B99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03C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bCs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403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02F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3DA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28E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FBB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1622C32E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401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F1E9A">
              <w:rPr>
                <w:rFonts w:ascii="Arial" w:eastAsia="Times New Roman" w:hAnsi="Arial"/>
                <w:sz w:val="18"/>
                <w:lang w:eastAsia="zh-CN"/>
              </w:rPr>
              <w:t>n5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DF7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BC4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D66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EDA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2CE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831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CA8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116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2A1A49B5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88D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  <w:lang w:eastAsia="zh-CN"/>
              </w:rPr>
              <w:t>n7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69E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C02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0CE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1D1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867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98C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200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307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5EA8F3B6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5DA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  <w:lang w:eastAsia="zh-CN"/>
              </w:rPr>
              <w:t>n8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97C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2A5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9B5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bCs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A67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C8E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A12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41B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AAF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5233C59E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847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  <w:lang w:eastAsia="zh-CN"/>
              </w:rPr>
              <w:t>n13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23B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3D2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164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671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2AF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E30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5E3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E8D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3463E5FE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10B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F1E9A">
              <w:rPr>
                <w:rFonts w:ascii="Arial" w:eastAsia="Times New Roman" w:hAnsi="Arial"/>
                <w:sz w:val="18"/>
              </w:rPr>
              <w:t>n24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3AC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40B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088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829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0ED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F24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+2/-4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AD4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A52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2D98ACA0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21D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n25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AD9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79C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9D6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D39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bookmarkStart w:id="38" w:name="OLE_LINK21"/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  <w:bookmarkEnd w:id="38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E06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CBF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24D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137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76BB9511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3B4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F1E9A">
              <w:rPr>
                <w:rFonts w:ascii="Arial" w:eastAsia="Times New Roman" w:hAnsi="Arial"/>
                <w:sz w:val="18"/>
                <w:lang w:eastAsia="zh-CN"/>
              </w:rPr>
              <w:t>n26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2C1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86F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4B7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C68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3E7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5CB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86E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B69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7EFEF13A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967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  <w:lang w:eastAsia="zh-CN"/>
              </w:rPr>
              <w:t>n28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9B9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985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F257" w14:textId="7DB3B3F4" w:rsidR="00EF1E9A" w:rsidRPr="00EF1E9A" w:rsidRDefault="004B01B2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39" w:author="Xiaoran Zhang" w:date="2025-02-06T19:12:00Z" w16du:dateUtc="2025-02-06T11:12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C32E" w14:textId="721429C1" w:rsidR="00EF1E9A" w:rsidRPr="00EF1E9A" w:rsidRDefault="004B01B2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40" w:author="Xiaoran Zhang" w:date="2025-02-06T19:12:00Z" w16du:dateUtc="2025-02-06T11:12:00Z">
              <w:r w:rsidRPr="00EF1E9A">
                <w:rPr>
                  <w:rFonts w:ascii="Arial" w:eastAsia="CG Times (WN)" w:hAnsi="Arial"/>
                  <w:sz w:val="18"/>
                  <w:lang w:eastAsia="ko-KR"/>
                </w:rPr>
                <w:t>+2/-3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91C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5A5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630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A54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732A58C8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4D1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F1E9A">
              <w:rPr>
                <w:rFonts w:ascii="Arial" w:eastAsia="Times New Roman" w:hAnsi="Arial"/>
                <w:sz w:val="18"/>
              </w:rPr>
              <w:t>n30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FB9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E60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950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331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9AA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DE9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621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675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310A5AB7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EB5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  <w:lang w:eastAsia="zh-CN"/>
              </w:rPr>
              <w:t>n34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433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599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0AC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bCs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853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bCs/>
                <w:sz w:val="18"/>
                <w:lang w:eastAsia="ko-KR"/>
              </w:rPr>
              <w:t>+2/-</w:t>
            </w:r>
            <w:r w:rsidRPr="00EF1E9A">
              <w:rPr>
                <w:rFonts w:ascii="Arial" w:eastAsia="Times New Roman" w:hAnsi="Arial" w:hint="eastAsia"/>
                <w:bCs/>
                <w:sz w:val="18"/>
                <w:lang w:eastAsia="zh-C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00F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053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974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1EA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3A163EF8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FB1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F1E9A">
              <w:rPr>
                <w:rFonts w:ascii="Arial" w:eastAsia="Times New Roman" w:hAnsi="Arial"/>
                <w:sz w:val="18"/>
              </w:rPr>
              <w:t>n38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8EA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5D4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9C9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923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0CA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855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1B3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16D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11654C63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914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  <w:lang w:eastAsia="zh-CN"/>
              </w:rPr>
              <w:t>n39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1AD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D5D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702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FE4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</w:t>
            </w:r>
            <w:r w:rsidRPr="00EF1E9A">
              <w:rPr>
                <w:rFonts w:ascii="Arial" w:eastAsia="Times New Roman" w:hAnsi="Arial" w:hint="eastAsia"/>
                <w:sz w:val="18"/>
                <w:lang w:eastAsia="zh-C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C48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6DF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B7C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603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6B77ADFA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2CE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  <w:lang w:eastAsia="zh-CN"/>
              </w:rPr>
              <w:t>n40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A4C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BCD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52D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bCs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4BA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5DA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3E7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30C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ECB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EF1E9A" w:rsidRPr="00EF1E9A" w14:paraId="4F398356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4D2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  <w:lang w:eastAsia="ko-KR"/>
              </w:rPr>
              <w:t>n41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8CD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F79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FDE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65C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vertAlign w:val="superscript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5B7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</w:t>
            </w:r>
            <w:r w:rsidRPr="00EF1E9A">
              <w:rPr>
                <w:rFonts w:ascii="Arial" w:eastAsia="Times New Roman" w:hAnsi="Arial"/>
                <w:sz w:val="18"/>
                <w:lang w:eastAsia="ko-KR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975D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Times New Roman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ACF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B8C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3214FFCE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658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  <w:lang w:eastAsia="ko-KR"/>
              </w:rPr>
              <w:t>n48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3D2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72F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271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D5D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2DA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BD4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3E6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439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15E6C868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61E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n66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62C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95A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2ED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95A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</w:t>
            </w:r>
            <w:r w:rsidRPr="00EF1E9A">
              <w:rPr>
                <w:rFonts w:ascii="Arial" w:eastAsia="Times New Roman" w:hAnsi="Arial" w:hint="eastAsia"/>
                <w:sz w:val="18"/>
                <w:lang w:eastAsia="zh-C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714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42D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767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9CB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2CFB240D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07A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n70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BBF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610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2E8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5EE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</w:t>
            </w:r>
            <w:r w:rsidRPr="00EF1E9A">
              <w:rPr>
                <w:rFonts w:ascii="Arial" w:eastAsia="Times New Roman" w:hAnsi="Arial" w:hint="eastAsia"/>
                <w:sz w:val="18"/>
                <w:lang w:eastAsia="zh-C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EC2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A5E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4DD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947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33700EA2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D9B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n71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31C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89E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9BF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05C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</w:t>
            </w:r>
            <w:r w:rsidRPr="00EF1E9A">
              <w:rPr>
                <w:rFonts w:ascii="Arial" w:eastAsia="Times New Roman" w:hAnsi="Arial" w:hint="eastAsia"/>
                <w:sz w:val="18"/>
                <w:lang w:eastAsia="zh-C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B1B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122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E16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A6C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42970A16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E327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n77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FD3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011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+2/-3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C97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E35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908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</w:t>
            </w:r>
            <w:r w:rsidRPr="00EF1E9A">
              <w:rPr>
                <w:rFonts w:ascii="Arial" w:eastAsia="Times New Roman" w:hAnsi="Arial"/>
                <w:sz w:val="18"/>
                <w:lang w:eastAsia="ko-KR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D59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FB1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9D5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6289B7F9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AC9C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n78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DBB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ED9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+2/-3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AC7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346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730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  <w:lang w:eastAsia="ko-KR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5C5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4C4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DF8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5FCBD793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B04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n7</w:t>
            </w:r>
            <w:r w:rsidRPr="00EF1E9A">
              <w:rPr>
                <w:rFonts w:ascii="Arial" w:eastAsia="Times New Roman" w:hAnsi="Arial"/>
                <w:sz w:val="18"/>
                <w:lang w:eastAsia="ko-KR"/>
              </w:rPr>
              <w:t>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B34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等线" w:hAnsi="Arial" w:hint="eastAsia"/>
                <w:sz w:val="18"/>
                <w:lang w:eastAsia="zh-CN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3F7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E3E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811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177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AD4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CC8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A4D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232300E4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171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n80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B9E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746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C16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5D6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</w:t>
            </w:r>
            <w:r w:rsidRPr="00EF1E9A">
              <w:rPr>
                <w:rFonts w:ascii="Arial" w:eastAsia="Times New Roman" w:hAnsi="Arial" w:hint="eastAsia"/>
                <w:sz w:val="18"/>
                <w:lang w:eastAsia="zh-CN"/>
              </w:rPr>
              <w:t>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92E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C19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+2/-3</w:t>
            </w:r>
            <w:r w:rsidRPr="00EF1E9A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D2F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133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62730216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E64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n81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DA4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868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B89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5B7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BF4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BC9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+2/-3</w:t>
            </w:r>
            <w:r w:rsidRPr="00EF1E9A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FCD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F50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22135E0D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E45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n83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384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5DB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8EA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0C8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E7F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AC0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+2/-3</w:t>
            </w:r>
            <w:r w:rsidRPr="00EF1E9A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521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9D9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24AFB5C7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F02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n84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541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136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71E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5A7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E75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B35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E5A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177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04B6C834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57B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n85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680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09D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534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79E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63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A46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+2/-3</w:t>
            </w:r>
            <w:r w:rsidRPr="00EF1E9A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6F4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3C8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06AEBB58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343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  <w:lang w:eastAsia="zh-CN"/>
              </w:rPr>
              <w:t>n86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7DE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988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40D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809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</w:t>
            </w:r>
            <w:r w:rsidRPr="00EF1E9A">
              <w:rPr>
                <w:rFonts w:ascii="Arial" w:eastAsia="Times New Roman" w:hAnsi="Arial" w:hint="eastAsia"/>
                <w:sz w:val="18"/>
                <w:lang w:eastAsia="zh-CN"/>
              </w:rPr>
              <w:t>3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2BE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DB5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+2/-3</w:t>
            </w:r>
            <w:r w:rsidRPr="00EF1E9A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8ED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E62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51308E43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C98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n95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207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B97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FF9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48B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B6F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9A51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C99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F66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7A1C86A9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88F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n97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4EE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ED7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467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4BF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562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352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770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419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74A6E579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F9C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n98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355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4A5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538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3CA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039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F29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9DE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35D4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2701F5EC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3C88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n99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04B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11F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B00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F0E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F79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0B8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+2/-4</w:t>
            </w:r>
            <w:r w:rsidRPr="00EF1E9A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682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3F3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0EA410A2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1E4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n104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3E7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4FAC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3772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18E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60D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E889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98FA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740F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01FA0877" w14:textId="77777777" w:rsidTr="00555F2D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DEA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n105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DE26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FD7E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B2A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748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0EB3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F1E9A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B095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2FE0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85DB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F1E9A" w:rsidRPr="00EF1E9A" w14:paraId="104F6152" w14:textId="77777777" w:rsidTr="00555F2D">
        <w:trPr>
          <w:jc w:val="center"/>
        </w:trPr>
        <w:tc>
          <w:tcPr>
            <w:tcW w:w="93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71E7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  <w:lang w:eastAsia="ko-KR"/>
              </w:rPr>
              <w:t xml:space="preserve">NOTE </w:t>
            </w:r>
            <w:r w:rsidRPr="00EF1E9A">
              <w:rPr>
                <w:rFonts w:ascii="Arial" w:eastAsia="Times New Roman" w:hAnsi="Arial"/>
                <w:sz w:val="18"/>
                <w:lang w:eastAsia="zh-CN"/>
              </w:rPr>
              <w:t>1</w:t>
            </w:r>
            <w:r w:rsidRPr="00EF1E9A">
              <w:rPr>
                <w:rFonts w:ascii="Arial" w:eastAsia="Times New Roman" w:hAnsi="Arial"/>
                <w:sz w:val="18"/>
                <w:lang w:eastAsia="ko-KR"/>
              </w:rPr>
              <w:t>:</w:t>
            </w:r>
            <w:r w:rsidRPr="00EF1E9A">
              <w:rPr>
                <w:rFonts w:ascii="Arial" w:eastAsia="Times New Roman" w:hAnsi="Arial"/>
                <w:sz w:val="18"/>
                <w:lang w:eastAsia="ko-KR"/>
              </w:rPr>
              <w:tab/>
              <w:t xml:space="preserve">The transmission bandwidths confined within </w:t>
            </w:r>
            <w:proofErr w:type="spellStart"/>
            <w:r w:rsidRPr="00EF1E9A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EF1E9A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UL_low</w:t>
            </w:r>
            <w:proofErr w:type="spellEnd"/>
            <w:r w:rsidRPr="00EF1E9A">
              <w:rPr>
                <w:rFonts w:ascii="Arial" w:eastAsia="Times New Roman" w:hAnsi="Arial"/>
                <w:sz w:val="18"/>
                <w:lang w:eastAsia="ko-KR"/>
              </w:rPr>
              <w:t xml:space="preserve"> and </w:t>
            </w:r>
            <w:proofErr w:type="spellStart"/>
            <w:r w:rsidRPr="00EF1E9A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EF1E9A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UL_low</w:t>
            </w:r>
            <w:proofErr w:type="spellEnd"/>
            <w:r w:rsidRPr="00EF1E9A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 xml:space="preserve"> </w:t>
            </w:r>
            <w:r w:rsidRPr="00EF1E9A">
              <w:rPr>
                <w:rFonts w:ascii="Arial" w:eastAsia="Times New Roman" w:hAnsi="Arial"/>
                <w:sz w:val="18"/>
                <w:lang w:eastAsia="ko-KR"/>
              </w:rPr>
              <w:t xml:space="preserve">+ 4 MHz or </w:t>
            </w:r>
            <w:proofErr w:type="spellStart"/>
            <w:r w:rsidRPr="00EF1E9A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EF1E9A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UL_high</w:t>
            </w:r>
            <w:proofErr w:type="spellEnd"/>
            <w:r w:rsidRPr="00EF1E9A">
              <w:rPr>
                <w:rFonts w:ascii="Arial" w:eastAsia="Times New Roman" w:hAnsi="Arial"/>
                <w:sz w:val="18"/>
                <w:lang w:eastAsia="ko-KR"/>
              </w:rPr>
              <w:t xml:space="preserve"> – 4 MHz and </w:t>
            </w:r>
            <w:proofErr w:type="spellStart"/>
            <w:r w:rsidRPr="00EF1E9A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EF1E9A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UL_high</w:t>
            </w:r>
            <w:proofErr w:type="spellEnd"/>
            <w:r w:rsidRPr="00EF1E9A">
              <w:rPr>
                <w:rFonts w:ascii="Arial" w:eastAsia="Times New Roman" w:hAnsi="Arial"/>
                <w:sz w:val="18"/>
                <w:lang w:eastAsia="ko-KR"/>
              </w:rPr>
              <w:t>, the maximum output power requirement is relaxed by reducing the lower tolerance limit by 1.5 dB</w:t>
            </w:r>
          </w:p>
          <w:p w14:paraId="1AD59F5D" w14:textId="77777777" w:rsidR="00EF1E9A" w:rsidRPr="00EF1E9A" w:rsidRDefault="00EF1E9A" w:rsidP="00EF1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F1E9A">
              <w:rPr>
                <w:rFonts w:ascii="Arial" w:eastAsia="Times New Roman" w:hAnsi="Arial"/>
                <w:sz w:val="18"/>
                <w:lang w:eastAsia="ko-KR"/>
              </w:rPr>
              <w:t>NOTE 2:</w:t>
            </w:r>
            <w:r w:rsidRPr="00EF1E9A">
              <w:rPr>
                <w:rFonts w:ascii="Arial" w:eastAsia="Times New Roman" w:hAnsi="Arial"/>
                <w:sz w:val="18"/>
                <w:lang w:eastAsia="ko-KR"/>
              </w:rPr>
              <w:tab/>
              <w:t>Power class 3 is the default power class unless otherwise stated</w:t>
            </w:r>
          </w:p>
        </w:tc>
      </w:tr>
    </w:tbl>
    <w:p w14:paraId="704DEA31" w14:textId="77777777" w:rsidR="007D1A4C" w:rsidRDefault="007D1A4C">
      <w:pPr>
        <w:rPr>
          <w:color w:val="FF0000"/>
          <w:highlight w:val="yellow"/>
          <w:lang w:val="nb-NO" w:eastAsia="zh-CN"/>
        </w:rPr>
      </w:pPr>
    </w:p>
    <w:p w14:paraId="781E3D3A" w14:textId="28DE24A1" w:rsidR="007D1A4C" w:rsidRDefault="0039423C">
      <w:pPr>
        <w:rPr>
          <w:color w:val="FF0000"/>
          <w:highlight w:val="yellow"/>
          <w:lang w:val="nb-NO" w:eastAsia="zh-CN"/>
        </w:rPr>
      </w:pPr>
      <w:r>
        <w:rPr>
          <w:color w:val="FF0000"/>
          <w:highlight w:val="yellow"/>
          <w:lang w:val="nb-NO" w:eastAsia="en-GB"/>
        </w:rPr>
        <w:t>&lt;END OF THE CHANGE&gt;</w:t>
      </w:r>
    </w:p>
    <w:sectPr w:rsidR="007D1A4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DFE37" w14:textId="77777777" w:rsidR="00402FC9" w:rsidRDefault="00402FC9">
      <w:pPr>
        <w:spacing w:after="0"/>
      </w:pPr>
      <w:r>
        <w:separator/>
      </w:r>
    </w:p>
  </w:endnote>
  <w:endnote w:type="continuationSeparator" w:id="0">
    <w:p w14:paraId="6FFD62AE" w14:textId="77777777" w:rsidR="00402FC9" w:rsidRDefault="00402F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83A27" w14:textId="77777777" w:rsidR="00402FC9" w:rsidRDefault="00402FC9">
      <w:pPr>
        <w:spacing w:after="0"/>
      </w:pPr>
      <w:r>
        <w:separator/>
      </w:r>
    </w:p>
  </w:footnote>
  <w:footnote w:type="continuationSeparator" w:id="0">
    <w:p w14:paraId="6BA08548" w14:textId="77777777" w:rsidR="00402FC9" w:rsidRDefault="00402F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0582A" w14:textId="77777777" w:rsidR="00B90C3C" w:rsidRDefault="00B90C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0B7C7" w14:textId="77777777" w:rsidR="00B90C3C" w:rsidRDefault="00B90C3C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8F39" w14:textId="77777777" w:rsidR="00B90C3C" w:rsidRDefault="00B90C3C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49405" w14:textId="77777777" w:rsidR="00B90C3C" w:rsidRDefault="00B90C3C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2823655">
    <w:abstractNumId w:val="3"/>
  </w:num>
  <w:num w:numId="2" w16cid:durableId="1621497371">
    <w:abstractNumId w:val="6"/>
  </w:num>
  <w:num w:numId="3" w16cid:durableId="496312544">
    <w:abstractNumId w:val="5"/>
  </w:num>
  <w:num w:numId="4" w16cid:durableId="2005158438">
    <w:abstractNumId w:val="19"/>
  </w:num>
  <w:num w:numId="5" w16cid:durableId="1282882460">
    <w:abstractNumId w:val="2"/>
  </w:num>
  <w:num w:numId="6" w16cid:durableId="2042709320">
    <w:abstractNumId w:val="13"/>
  </w:num>
  <w:num w:numId="7" w16cid:durableId="1969701484">
    <w:abstractNumId w:val="8"/>
  </w:num>
  <w:num w:numId="8" w16cid:durableId="1531870115">
    <w:abstractNumId w:val="18"/>
  </w:num>
  <w:num w:numId="9" w16cid:durableId="1423181781">
    <w:abstractNumId w:val="20"/>
  </w:num>
  <w:num w:numId="10" w16cid:durableId="904147563">
    <w:abstractNumId w:val="10"/>
  </w:num>
  <w:num w:numId="11" w16cid:durableId="1502506904">
    <w:abstractNumId w:val="21"/>
  </w:num>
  <w:num w:numId="12" w16cid:durableId="1179613731">
    <w:abstractNumId w:val="9"/>
  </w:num>
  <w:num w:numId="13" w16cid:durableId="851575434">
    <w:abstractNumId w:val="11"/>
  </w:num>
  <w:num w:numId="14" w16cid:durableId="1149396880">
    <w:abstractNumId w:val="7"/>
  </w:num>
  <w:num w:numId="15" w16cid:durableId="1347823997">
    <w:abstractNumId w:val="0"/>
  </w:num>
  <w:num w:numId="16" w16cid:durableId="1731146300">
    <w:abstractNumId w:val="17"/>
  </w:num>
  <w:num w:numId="17" w16cid:durableId="1748916769">
    <w:abstractNumId w:val="4"/>
  </w:num>
  <w:num w:numId="18" w16cid:durableId="13256255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27987383">
    <w:abstractNumId w:val="16"/>
  </w:num>
  <w:num w:numId="20" w16cid:durableId="365060804">
    <w:abstractNumId w:val="14"/>
  </w:num>
  <w:num w:numId="21" w16cid:durableId="316110593">
    <w:abstractNumId w:val="12"/>
  </w:num>
  <w:num w:numId="22" w16cid:durableId="166050304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ran Zhang">
    <w15:presenceInfo w15:providerId="Windows Live" w15:userId="b6b6f6f5ad0c23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4DE"/>
    <w:rsid w:val="00022E4A"/>
    <w:rsid w:val="00032858"/>
    <w:rsid w:val="000423F7"/>
    <w:rsid w:val="00046324"/>
    <w:rsid w:val="00054352"/>
    <w:rsid w:val="00061681"/>
    <w:rsid w:val="000706B5"/>
    <w:rsid w:val="00070E09"/>
    <w:rsid w:val="00076C83"/>
    <w:rsid w:val="000776C6"/>
    <w:rsid w:val="000836FE"/>
    <w:rsid w:val="000839F2"/>
    <w:rsid w:val="00094857"/>
    <w:rsid w:val="000979C8"/>
    <w:rsid w:val="000A0138"/>
    <w:rsid w:val="000A050A"/>
    <w:rsid w:val="000A4BE3"/>
    <w:rsid w:val="000A6394"/>
    <w:rsid w:val="000B7FED"/>
    <w:rsid w:val="000C038A"/>
    <w:rsid w:val="000C07DB"/>
    <w:rsid w:val="000C6598"/>
    <w:rsid w:val="000D44B3"/>
    <w:rsid w:val="000D6D9F"/>
    <w:rsid w:val="000E19AB"/>
    <w:rsid w:val="000E217A"/>
    <w:rsid w:val="000E7BC6"/>
    <w:rsid w:val="000F1C26"/>
    <w:rsid w:val="000F33C8"/>
    <w:rsid w:val="000F5762"/>
    <w:rsid w:val="000F5C17"/>
    <w:rsid w:val="00100C79"/>
    <w:rsid w:val="00102F06"/>
    <w:rsid w:val="0010523E"/>
    <w:rsid w:val="00111BF6"/>
    <w:rsid w:val="001167DF"/>
    <w:rsid w:val="001251EA"/>
    <w:rsid w:val="00125E2E"/>
    <w:rsid w:val="001266AB"/>
    <w:rsid w:val="001273CF"/>
    <w:rsid w:val="00145D43"/>
    <w:rsid w:val="00152344"/>
    <w:rsid w:val="00166A3C"/>
    <w:rsid w:val="00184DC8"/>
    <w:rsid w:val="00186BC5"/>
    <w:rsid w:val="00191E9C"/>
    <w:rsid w:val="00192C46"/>
    <w:rsid w:val="001A08B3"/>
    <w:rsid w:val="001A7B60"/>
    <w:rsid w:val="001B1FF2"/>
    <w:rsid w:val="001B52F0"/>
    <w:rsid w:val="001B791D"/>
    <w:rsid w:val="001B7A65"/>
    <w:rsid w:val="001B7A85"/>
    <w:rsid w:val="001D1B7D"/>
    <w:rsid w:val="001D6B04"/>
    <w:rsid w:val="001E276A"/>
    <w:rsid w:val="001E2D1B"/>
    <w:rsid w:val="001E41F3"/>
    <w:rsid w:val="001F10C5"/>
    <w:rsid w:val="001F1BF0"/>
    <w:rsid w:val="001F353B"/>
    <w:rsid w:val="001F423A"/>
    <w:rsid w:val="001F5E9D"/>
    <w:rsid w:val="001F64C6"/>
    <w:rsid w:val="00226E77"/>
    <w:rsid w:val="00231843"/>
    <w:rsid w:val="00245C11"/>
    <w:rsid w:val="0025036C"/>
    <w:rsid w:val="00251874"/>
    <w:rsid w:val="002547E2"/>
    <w:rsid w:val="0026004D"/>
    <w:rsid w:val="002605D5"/>
    <w:rsid w:val="00262090"/>
    <w:rsid w:val="002640DD"/>
    <w:rsid w:val="00273F25"/>
    <w:rsid w:val="00275D12"/>
    <w:rsid w:val="00275D84"/>
    <w:rsid w:val="00282B05"/>
    <w:rsid w:val="00284FEB"/>
    <w:rsid w:val="002860C4"/>
    <w:rsid w:val="002977E4"/>
    <w:rsid w:val="002B2064"/>
    <w:rsid w:val="002B2CD7"/>
    <w:rsid w:val="002B5741"/>
    <w:rsid w:val="002B5B50"/>
    <w:rsid w:val="002E173D"/>
    <w:rsid w:val="002E1943"/>
    <w:rsid w:val="002E21BD"/>
    <w:rsid w:val="002E44AC"/>
    <w:rsid w:val="002E472E"/>
    <w:rsid w:val="002E7FC5"/>
    <w:rsid w:val="002F46A6"/>
    <w:rsid w:val="00302930"/>
    <w:rsid w:val="00302BEC"/>
    <w:rsid w:val="00305409"/>
    <w:rsid w:val="00311CFF"/>
    <w:rsid w:val="00335350"/>
    <w:rsid w:val="003363A1"/>
    <w:rsid w:val="0034208B"/>
    <w:rsid w:val="003511C4"/>
    <w:rsid w:val="00351E81"/>
    <w:rsid w:val="003571D5"/>
    <w:rsid w:val="003576FA"/>
    <w:rsid w:val="003609EF"/>
    <w:rsid w:val="00360D2A"/>
    <w:rsid w:val="003622EA"/>
    <w:rsid w:val="0036231A"/>
    <w:rsid w:val="0036762F"/>
    <w:rsid w:val="00373C91"/>
    <w:rsid w:val="00374DD4"/>
    <w:rsid w:val="00376D29"/>
    <w:rsid w:val="00380804"/>
    <w:rsid w:val="00385C25"/>
    <w:rsid w:val="00391EDA"/>
    <w:rsid w:val="0039423C"/>
    <w:rsid w:val="00396F4B"/>
    <w:rsid w:val="003A29BB"/>
    <w:rsid w:val="003A6F3B"/>
    <w:rsid w:val="003A7A81"/>
    <w:rsid w:val="003B00F1"/>
    <w:rsid w:val="003C46D5"/>
    <w:rsid w:val="003C4C17"/>
    <w:rsid w:val="003E1A36"/>
    <w:rsid w:val="003E5CC6"/>
    <w:rsid w:val="00402FC9"/>
    <w:rsid w:val="00410371"/>
    <w:rsid w:val="00410BA3"/>
    <w:rsid w:val="004242F1"/>
    <w:rsid w:val="0044487A"/>
    <w:rsid w:val="00447ADF"/>
    <w:rsid w:val="00451113"/>
    <w:rsid w:val="00453C15"/>
    <w:rsid w:val="00453D6A"/>
    <w:rsid w:val="0045504C"/>
    <w:rsid w:val="00461558"/>
    <w:rsid w:val="00462E14"/>
    <w:rsid w:val="00485A4A"/>
    <w:rsid w:val="00492562"/>
    <w:rsid w:val="004945C0"/>
    <w:rsid w:val="004A6A7E"/>
    <w:rsid w:val="004A7234"/>
    <w:rsid w:val="004B0031"/>
    <w:rsid w:val="004B01B2"/>
    <w:rsid w:val="004B1B0A"/>
    <w:rsid w:val="004B75B7"/>
    <w:rsid w:val="004C0401"/>
    <w:rsid w:val="004C16C4"/>
    <w:rsid w:val="004C685E"/>
    <w:rsid w:val="004D077C"/>
    <w:rsid w:val="0050007A"/>
    <w:rsid w:val="0050473A"/>
    <w:rsid w:val="00505A61"/>
    <w:rsid w:val="005074B6"/>
    <w:rsid w:val="00512D30"/>
    <w:rsid w:val="00513351"/>
    <w:rsid w:val="005141D9"/>
    <w:rsid w:val="0051580D"/>
    <w:rsid w:val="005206B5"/>
    <w:rsid w:val="00525384"/>
    <w:rsid w:val="005259EC"/>
    <w:rsid w:val="00526C4E"/>
    <w:rsid w:val="0053429D"/>
    <w:rsid w:val="00544A28"/>
    <w:rsid w:val="00547111"/>
    <w:rsid w:val="00552B2A"/>
    <w:rsid w:val="00553EED"/>
    <w:rsid w:val="0056268E"/>
    <w:rsid w:val="0056410B"/>
    <w:rsid w:val="00565226"/>
    <w:rsid w:val="0056682E"/>
    <w:rsid w:val="00572580"/>
    <w:rsid w:val="0057317F"/>
    <w:rsid w:val="0058171E"/>
    <w:rsid w:val="00592D74"/>
    <w:rsid w:val="00592EDA"/>
    <w:rsid w:val="00593B1C"/>
    <w:rsid w:val="005940B3"/>
    <w:rsid w:val="005A39F5"/>
    <w:rsid w:val="005B42C4"/>
    <w:rsid w:val="005B4951"/>
    <w:rsid w:val="005C1DE3"/>
    <w:rsid w:val="005C493E"/>
    <w:rsid w:val="005C6A99"/>
    <w:rsid w:val="005E1DF9"/>
    <w:rsid w:val="005E2C44"/>
    <w:rsid w:val="005E5385"/>
    <w:rsid w:val="005F1514"/>
    <w:rsid w:val="005F2DEA"/>
    <w:rsid w:val="005F4073"/>
    <w:rsid w:val="00600F6D"/>
    <w:rsid w:val="006027B4"/>
    <w:rsid w:val="00612228"/>
    <w:rsid w:val="00612CB4"/>
    <w:rsid w:val="00621188"/>
    <w:rsid w:val="006257ED"/>
    <w:rsid w:val="0062580D"/>
    <w:rsid w:val="00625A1B"/>
    <w:rsid w:val="006346DD"/>
    <w:rsid w:val="006366DB"/>
    <w:rsid w:val="00644B6E"/>
    <w:rsid w:val="00650E9E"/>
    <w:rsid w:val="00653DE4"/>
    <w:rsid w:val="0065414A"/>
    <w:rsid w:val="0065490D"/>
    <w:rsid w:val="00656612"/>
    <w:rsid w:val="0066399D"/>
    <w:rsid w:val="006639D1"/>
    <w:rsid w:val="00663AF8"/>
    <w:rsid w:val="00665C47"/>
    <w:rsid w:val="00673F90"/>
    <w:rsid w:val="00680987"/>
    <w:rsid w:val="00682FC1"/>
    <w:rsid w:val="00683CEC"/>
    <w:rsid w:val="006877DF"/>
    <w:rsid w:val="0069194E"/>
    <w:rsid w:val="0069347A"/>
    <w:rsid w:val="00695808"/>
    <w:rsid w:val="006A17DD"/>
    <w:rsid w:val="006A3331"/>
    <w:rsid w:val="006A4C69"/>
    <w:rsid w:val="006B0F0A"/>
    <w:rsid w:val="006B46FB"/>
    <w:rsid w:val="006B5287"/>
    <w:rsid w:val="006B7057"/>
    <w:rsid w:val="006C0E5A"/>
    <w:rsid w:val="006C556F"/>
    <w:rsid w:val="006D23DA"/>
    <w:rsid w:val="006D2A90"/>
    <w:rsid w:val="006D6EFD"/>
    <w:rsid w:val="006E0B2C"/>
    <w:rsid w:val="006E21FB"/>
    <w:rsid w:val="006F5309"/>
    <w:rsid w:val="006F6554"/>
    <w:rsid w:val="00701805"/>
    <w:rsid w:val="007042EB"/>
    <w:rsid w:val="00713BD7"/>
    <w:rsid w:val="00715D89"/>
    <w:rsid w:val="00717C7D"/>
    <w:rsid w:val="00721875"/>
    <w:rsid w:val="00722498"/>
    <w:rsid w:val="007431AB"/>
    <w:rsid w:val="00746B36"/>
    <w:rsid w:val="00754C9D"/>
    <w:rsid w:val="00771BE7"/>
    <w:rsid w:val="007846DF"/>
    <w:rsid w:val="0079075D"/>
    <w:rsid w:val="00792342"/>
    <w:rsid w:val="0079423B"/>
    <w:rsid w:val="0079547E"/>
    <w:rsid w:val="007977A8"/>
    <w:rsid w:val="007A534A"/>
    <w:rsid w:val="007B512A"/>
    <w:rsid w:val="007C2097"/>
    <w:rsid w:val="007D0886"/>
    <w:rsid w:val="007D1A4C"/>
    <w:rsid w:val="007D36F0"/>
    <w:rsid w:val="007D501D"/>
    <w:rsid w:val="007D6A07"/>
    <w:rsid w:val="007F6FB0"/>
    <w:rsid w:val="007F7259"/>
    <w:rsid w:val="008040A8"/>
    <w:rsid w:val="0081449B"/>
    <w:rsid w:val="00814A88"/>
    <w:rsid w:val="00822F13"/>
    <w:rsid w:val="00823AB0"/>
    <w:rsid w:val="008279FA"/>
    <w:rsid w:val="008320F3"/>
    <w:rsid w:val="00834A36"/>
    <w:rsid w:val="00846C1A"/>
    <w:rsid w:val="008572BD"/>
    <w:rsid w:val="008626E7"/>
    <w:rsid w:val="00870EE7"/>
    <w:rsid w:val="008863B9"/>
    <w:rsid w:val="00897C67"/>
    <w:rsid w:val="008A026A"/>
    <w:rsid w:val="008A2EB1"/>
    <w:rsid w:val="008A2F5D"/>
    <w:rsid w:val="008A424F"/>
    <w:rsid w:val="008A45A6"/>
    <w:rsid w:val="008A53FE"/>
    <w:rsid w:val="008A65E4"/>
    <w:rsid w:val="008B2F34"/>
    <w:rsid w:val="008B5B21"/>
    <w:rsid w:val="008B7AFE"/>
    <w:rsid w:val="008C06C5"/>
    <w:rsid w:val="008C7F99"/>
    <w:rsid w:val="008D3CCC"/>
    <w:rsid w:val="008E0A19"/>
    <w:rsid w:val="008E1A31"/>
    <w:rsid w:val="008F1440"/>
    <w:rsid w:val="008F1E0A"/>
    <w:rsid w:val="008F3789"/>
    <w:rsid w:val="008F3D21"/>
    <w:rsid w:val="008F5353"/>
    <w:rsid w:val="008F686C"/>
    <w:rsid w:val="009066A2"/>
    <w:rsid w:val="0090673C"/>
    <w:rsid w:val="0091392C"/>
    <w:rsid w:val="009148DE"/>
    <w:rsid w:val="0091686D"/>
    <w:rsid w:val="0092603A"/>
    <w:rsid w:val="009334B6"/>
    <w:rsid w:val="00934A04"/>
    <w:rsid w:val="00935C5B"/>
    <w:rsid w:val="009406AB"/>
    <w:rsid w:val="00941E30"/>
    <w:rsid w:val="00951391"/>
    <w:rsid w:val="009531B0"/>
    <w:rsid w:val="00970315"/>
    <w:rsid w:val="009741B3"/>
    <w:rsid w:val="009777D9"/>
    <w:rsid w:val="00977F34"/>
    <w:rsid w:val="009824D8"/>
    <w:rsid w:val="00983BC4"/>
    <w:rsid w:val="00991551"/>
    <w:rsid w:val="00991B88"/>
    <w:rsid w:val="00995301"/>
    <w:rsid w:val="009A1358"/>
    <w:rsid w:val="009A5753"/>
    <w:rsid w:val="009A579D"/>
    <w:rsid w:val="009B3C80"/>
    <w:rsid w:val="009C4D90"/>
    <w:rsid w:val="009E3297"/>
    <w:rsid w:val="009E58F1"/>
    <w:rsid w:val="009E5B70"/>
    <w:rsid w:val="009F053F"/>
    <w:rsid w:val="009F2DFB"/>
    <w:rsid w:val="009F734F"/>
    <w:rsid w:val="00A03BDD"/>
    <w:rsid w:val="00A10652"/>
    <w:rsid w:val="00A17B00"/>
    <w:rsid w:val="00A21E41"/>
    <w:rsid w:val="00A246B6"/>
    <w:rsid w:val="00A36D85"/>
    <w:rsid w:val="00A44F7D"/>
    <w:rsid w:val="00A47E70"/>
    <w:rsid w:val="00A50CF0"/>
    <w:rsid w:val="00A6772F"/>
    <w:rsid w:val="00A7190E"/>
    <w:rsid w:val="00A73357"/>
    <w:rsid w:val="00A7487F"/>
    <w:rsid w:val="00A7671C"/>
    <w:rsid w:val="00A856EB"/>
    <w:rsid w:val="00A92E84"/>
    <w:rsid w:val="00AA0327"/>
    <w:rsid w:val="00AA22E1"/>
    <w:rsid w:val="00AA2CBC"/>
    <w:rsid w:val="00AA7AC9"/>
    <w:rsid w:val="00AB1B1B"/>
    <w:rsid w:val="00AB3951"/>
    <w:rsid w:val="00AB4AF6"/>
    <w:rsid w:val="00AB5E44"/>
    <w:rsid w:val="00AC0FE4"/>
    <w:rsid w:val="00AC358E"/>
    <w:rsid w:val="00AC4607"/>
    <w:rsid w:val="00AC5820"/>
    <w:rsid w:val="00AC5B3F"/>
    <w:rsid w:val="00AC62C1"/>
    <w:rsid w:val="00AC7E54"/>
    <w:rsid w:val="00AD1CD8"/>
    <w:rsid w:val="00AE09EE"/>
    <w:rsid w:val="00AF2BB2"/>
    <w:rsid w:val="00AF54AE"/>
    <w:rsid w:val="00B109D2"/>
    <w:rsid w:val="00B144BC"/>
    <w:rsid w:val="00B14F04"/>
    <w:rsid w:val="00B15BB8"/>
    <w:rsid w:val="00B23F39"/>
    <w:rsid w:val="00B258BB"/>
    <w:rsid w:val="00B26264"/>
    <w:rsid w:val="00B3500E"/>
    <w:rsid w:val="00B411D7"/>
    <w:rsid w:val="00B45A3D"/>
    <w:rsid w:val="00B67B97"/>
    <w:rsid w:val="00B90C3C"/>
    <w:rsid w:val="00B95243"/>
    <w:rsid w:val="00B968C8"/>
    <w:rsid w:val="00BA3EC5"/>
    <w:rsid w:val="00BA4EA5"/>
    <w:rsid w:val="00BA51D9"/>
    <w:rsid w:val="00BB5DFC"/>
    <w:rsid w:val="00BC027F"/>
    <w:rsid w:val="00BC1960"/>
    <w:rsid w:val="00BC7D56"/>
    <w:rsid w:val="00BD004F"/>
    <w:rsid w:val="00BD279D"/>
    <w:rsid w:val="00BD6BB8"/>
    <w:rsid w:val="00BD75A8"/>
    <w:rsid w:val="00BE6B4F"/>
    <w:rsid w:val="00BF0B54"/>
    <w:rsid w:val="00C00406"/>
    <w:rsid w:val="00C05FFB"/>
    <w:rsid w:val="00C068D8"/>
    <w:rsid w:val="00C10F1A"/>
    <w:rsid w:val="00C13086"/>
    <w:rsid w:val="00C1388A"/>
    <w:rsid w:val="00C14E21"/>
    <w:rsid w:val="00C2288B"/>
    <w:rsid w:val="00C46A35"/>
    <w:rsid w:val="00C66BA2"/>
    <w:rsid w:val="00C7482D"/>
    <w:rsid w:val="00C804EA"/>
    <w:rsid w:val="00C870F6"/>
    <w:rsid w:val="00C931B6"/>
    <w:rsid w:val="00C95985"/>
    <w:rsid w:val="00CA59FD"/>
    <w:rsid w:val="00CC45C7"/>
    <w:rsid w:val="00CC5026"/>
    <w:rsid w:val="00CC5559"/>
    <w:rsid w:val="00CC68D0"/>
    <w:rsid w:val="00CC710E"/>
    <w:rsid w:val="00CD0AFE"/>
    <w:rsid w:val="00CD1FCC"/>
    <w:rsid w:val="00CF480F"/>
    <w:rsid w:val="00CF5922"/>
    <w:rsid w:val="00D00248"/>
    <w:rsid w:val="00D018A5"/>
    <w:rsid w:val="00D01B5F"/>
    <w:rsid w:val="00D03F9A"/>
    <w:rsid w:val="00D06D51"/>
    <w:rsid w:val="00D109C9"/>
    <w:rsid w:val="00D10D6A"/>
    <w:rsid w:val="00D168A9"/>
    <w:rsid w:val="00D24991"/>
    <w:rsid w:val="00D301F3"/>
    <w:rsid w:val="00D37E22"/>
    <w:rsid w:val="00D47532"/>
    <w:rsid w:val="00D50255"/>
    <w:rsid w:val="00D53C61"/>
    <w:rsid w:val="00D54AEB"/>
    <w:rsid w:val="00D64D51"/>
    <w:rsid w:val="00D66520"/>
    <w:rsid w:val="00D80779"/>
    <w:rsid w:val="00D83CFC"/>
    <w:rsid w:val="00D84AE9"/>
    <w:rsid w:val="00D9124E"/>
    <w:rsid w:val="00D92A3B"/>
    <w:rsid w:val="00DA2764"/>
    <w:rsid w:val="00DB1FBA"/>
    <w:rsid w:val="00DB6EE7"/>
    <w:rsid w:val="00DC2E16"/>
    <w:rsid w:val="00DC7BAD"/>
    <w:rsid w:val="00DD4D09"/>
    <w:rsid w:val="00DE34CF"/>
    <w:rsid w:val="00DE36C2"/>
    <w:rsid w:val="00DE5B10"/>
    <w:rsid w:val="00DF4622"/>
    <w:rsid w:val="00DF5572"/>
    <w:rsid w:val="00E01E09"/>
    <w:rsid w:val="00E13F3D"/>
    <w:rsid w:val="00E145DD"/>
    <w:rsid w:val="00E208DA"/>
    <w:rsid w:val="00E25C96"/>
    <w:rsid w:val="00E31124"/>
    <w:rsid w:val="00E33B3C"/>
    <w:rsid w:val="00E34898"/>
    <w:rsid w:val="00E37CD7"/>
    <w:rsid w:val="00E4051D"/>
    <w:rsid w:val="00E52D1B"/>
    <w:rsid w:val="00E65C0A"/>
    <w:rsid w:val="00E83B8E"/>
    <w:rsid w:val="00E97F38"/>
    <w:rsid w:val="00EA29BA"/>
    <w:rsid w:val="00EA3EC6"/>
    <w:rsid w:val="00EA5012"/>
    <w:rsid w:val="00EB09B7"/>
    <w:rsid w:val="00EB2BAA"/>
    <w:rsid w:val="00EE1C79"/>
    <w:rsid w:val="00EE1EF1"/>
    <w:rsid w:val="00EE2C94"/>
    <w:rsid w:val="00EE6216"/>
    <w:rsid w:val="00EE7D7C"/>
    <w:rsid w:val="00EF0940"/>
    <w:rsid w:val="00EF0D52"/>
    <w:rsid w:val="00EF1E9A"/>
    <w:rsid w:val="00F01E2A"/>
    <w:rsid w:val="00F02B0E"/>
    <w:rsid w:val="00F04E1D"/>
    <w:rsid w:val="00F17A2E"/>
    <w:rsid w:val="00F22D82"/>
    <w:rsid w:val="00F23951"/>
    <w:rsid w:val="00F23DFC"/>
    <w:rsid w:val="00F25C49"/>
    <w:rsid w:val="00F25D98"/>
    <w:rsid w:val="00F2647F"/>
    <w:rsid w:val="00F274FC"/>
    <w:rsid w:val="00F300FB"/>
    <w:rsid w:val="00F36AD9"/>
    <w:rsid w:val="00F432C7"/>
    <w:rsid w:val="00F461AD"/>
    <w:rsid w:val="00F743A1"/>
    <w:rsid w:val="00F81F27"/>
    <w:rsid w:val="00F84893"/>
    <w:rsid w:val="00FA2D3B"/>
    <w:rsid w:val="00FA4ACC"/>
    <w:rsid w:val="00FA5716"/>
    <w:rsid w:val="00FB6386"/>
    <w:rsid w:val="00FB6F4A"/>
    <w:rsid w:val="00FC1B0B"/>
    <w:rsid w:val="00FD0E63"/>
    <w:rsid w:val="00FD3DF3"/>
    <w:rsid w:val="00FD41EF"/>
    <w:rsid w:val="00FD51EB"/>
    <w:rsid w:val="00FE5931"/>
    <w:rsid w:val="00FF04FF"/>
    <w:rsid w:val="0E782575"/>
    <w:rsid w:val="639939DB"/>
    <w:rsid w:val="68A75E75"/>
    <w:rsid w:val="6B3E6CBD"/>
    <w:rsid w:val="752C3B6C"/>
    <w:rsid w:val="7CB1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0BE9CD"/>
  <w15:docId w15:val="{2A29F08B-EADB-472D-A73A-51358F07D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iPriority="99" w:unhideWhenUsed="1" w:qFormat="1"/>
    <w:lsdException w:name="index 4" w:uiPriority="99" w:unhideWhenUsed="1" w:qFormat="1"/>
    <w:lsdException w:name="index 5" w:uiPriority="99" w:unhideWhenUsed="1" w:qFormat="1"/>
    <w:lsdException w:name="index 6" w:uiPriority="99" w:unhideWhenUsed="1" w:qFormat="1"/>
    <w:lsdException w:name="index 7" w:uiPriority="99" w:unhideWhenUsed="1" w:qFormat="1"/>
    <w:lsdException w:name="index 8" w:uiPriority="99" w:unhideWhenUsed="1" w:qFormat="1"/>
    <w:lsdException w:name="index 9" w:uiPriority="99" w:unhideWhenUsed="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uiPriority="99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1">
    <w:name w:val="heading 1"/>
    <w:next w:val="a2"/>
    <w:link w:val="12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1"/>
    <w:next w:val="a2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2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pPr>
      <w:outlineLvl w:val="5"/>
    </w:pPr>
  </w:style>
  <w:style w:type="paragraph" w:styleId="7">
    <w:name w:val="heading 7"/>
    <w:basedOn w:val="H6"/>
    <w:next w:val="a2"/>
    <w:link w:val="70"/>
    <w:qFormat/>
    <w:pPr>
      <w:outlineLvl w:val="6"/>
    </w:pPr>
  </w:style>
  <w:style w:type="paragraph" w:styleId="8">
    <w:name w:val="heading 8"/>
    <w:basedOn w:val="11"/>
    <w:next w:val="a2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2"/>
    <w:link w:val="90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macro"/>
    <w:link w:val="a7"/>
    <w:uiPriority w:val="99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customStyle="1" w:styleId="H6">
    <w:name w:val="H6"/>
    <w:basedOn w:val="5"/>
    <w:next w:val="a2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8"/>
    <w:link w:val="22"/>
    <w:qFormat/>
    <w:pPr>
      <w:ind w:left="851"/>
    </w:pPr>
  </w:style>
  <w:style w:type="paragraph" w:styleId="a8">
    <w:name w:val="List"/>
    <w:basedOn w:val="a2"/>
    <w:link w:val="a9"/>
    <w:qFormat/>
    <w:pPr>
      <w:ind w:left="568" w:hanging="284"/>
    </w:pPr>
  </w:style>
  <w:style w:type="paragraph" w:styleId="TOC7">
    <w:name w:val="toc 7"/>
    <w:basedOn w:val="TOC6"/>
    <w:next w:val="a2"/>
    <w:qFormat/>
    <w:pPr>
      <w:ind w:left="2268" w:hanging="2268"/>
    </w:pPr>
  </w:style>
  <w:style w:type="paragraph" w:styleId="TOC6">
    <w:name w:val="toc 6"/>
    <w:basedOn w:val="TOC5"/>
    <w:next w:val="a2"/>
    <w:qFormat/>
    <w:pPr>
      <w:ind w:left="1985" w:hanging="1985"/>
    </w:pPr>
  </w:style>
  <w:style w:type="paragraph" w:styleId="TOC5">
    <w:name w:val="toc 5"/>
    <w:basedOn w:val="TOC4"/>
    <w:next w:val="a2"/>
    <w:qFormat/>
    <w:pPr>
      <w:ind w:left="1701" w:hanging="1701"/>
    </w:pPr>
  </w:style>
  <w:style w:type="paragraph" w:styleId="TOC4">
    <w:name w:val="toc 4"/>
    <w:basedOn w:val="TOC3"/>
    <w:next w:val="a2"/>
    <w:qFormat/>
    <w:pPr>
      <w:ind w:left="1418" w:hanging="1418"/>
    </w:pPr>
  </w:style>
  <w:style w:type="paragraph" w:styleId="TOC3">
    <w:name w:val="toc 3"/>
    <w:basedOn w:val="TOC2"/>
    <w:next w:val="a2"/>
    <w:qFormat/>
    <w:pPr>
      <w:ind w:left="1134" w:hanging="1134"/>
    </w:pPr>
  </w:style>
  <w:style w:type="paragraph" w:styleId="TOC2">
    <w:name w:val="toc 2"/>
    <w:basedOn w:val="TOC1"/>
    <w:next w:val="a2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a"/>
    <w:qFormat/>
    <w:pPr>
      <w:ind w:left="851"/>
    </w:pPr>
  </w:style>
  <w:style w:type="paragraph" w:styleId="aa">
    <w:name w:val="List Number"/>
    <w:basedOn w:val="a8"/>
    <w:qFormat/>
  </w:style>
  <w:style w:type="paragraph" w:styleId="ab">
    <w:name w:val="Note Heading"/>
    <w:basedOn w:val="a2"/>
    <w:next w:val="a2"/>
    <w:link w:val="ac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d"/>
    <w:link w:val="25"/>
    <w:qFormat/>
    <w:pPr>
      <w:ind w:left="851"/>
    </w:pPr>
  </w:style>
  <w:style w:type="paragraph" w:styleId="ad">
    <w:name w:val="List Bullet"/>
    <w:basedOn w:val="a8"/>
    <w:link w:val="ae"/>
    <w:qFormat/>
  </w:style>
  <w:style w:type="paragraph" w:styleId="81">
    <w:name w:val="index 8"/>
    <w:basedOn w:val="a2"/>
    <w:next w:val="a2"/>
    <w:uiPriority w:val="99"/>
    <w:unhideWhenUsed/>
    <w:qFormat/>
    <w:pPr>
      <w:widowControl w:val="0"/>
      <w:spacing w:beforeLines="10" w:after="0"/>
      <w:ind w:leftChars="1400" w:left="14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af">
    <w:name w:val="Normal Indent"/>
    <w:basedOn w:val="a2"/>
    <w:link w:val="af0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f1">
    <w:name w:val="caption"/>
    <w:basedOn w:val="a2"/>
    <w:next w:val="a2"/>
    <w:link w:val="af2"/>
    <w:uiPriority w:val="35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51">
    <w:name w:val="index 5"/>
    <w:basedOn w:val="a2"/>
    <w:next w:val="a2"/>
    <w:uiPriority w:val="99"/>
    <w:unhideWhenUsed/>
    <w:qFormat/>
    <w:pPr>
      <w:widowControl w:val="0"/>
      <w:spacing w:beforeLines="10" w:after="0"/>
      <w:ind w:leftChars="800" w:left="8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af3">
    <w:name w:val="Document Map"/>
    <w:basedOn w:val="a2"/>
    <w:link w:val="af4"/>
    <w:qFormat/>
    <w:pPr>
      <w:shd w:val="clear" w:color="auto" w:fill="000080"/>
    </w:pPr>
    <w:rPr>
      <w:rFonts w:ascii="Tahoma" w:hAnsi="Tahoma" w:cs="Tahoma"/>
    </w:rPr>
  </w:style>
  <w:style w:type="paragraph" w:styleId="af5">
    <w:name w:val="annotation text"/>
    <w:basedOn w:val="a2"/>
    <w:link w:val="af6"/>
    <w:uiPriority w:val="99"/>
    <w:qFormat/>
  </w:style>
  <w:style w:type="paragraph" w:styleId="61">
    <w:name w:val="index 6"/>
    <w:basedOn w:val="a2"/>
    <w:next w:val="a2"/>
    <w:uiPriority w:val="99"/>
    <w:unhideWhenUsed/>
    <w:qFormat/>
    <w:pPr>
      <w:widowControl w:val="0"/>
      <w:spacing w:beforeLines="10" w:after="0"/>
      <w:ind w:leftChars="1000" w:left="10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35">
    <w:name w:val="Body Text 3"/>
    <w:basedOn w:val="a2"/>
    <w:link w:val="36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af7">
    <w:name w:val="Body Text"/>
    <w:basedOn w:val="a2"/>
    <w:link w:val="af8"/>
    <w:qFormat/>
    <w:rPr>
      <w:rFonts w:ascii="CG Times (WN)" w:eastAsia="MS Mincho" w:hAnsi="CG Times (WN)"/>
    </w:rPr>
  </w:style>
  <w:style w:type="paragraph" w:styleId="af9">
    <w:name w:val="Body Text Indent"/>
    <w:basedOn w:val="a2"/>
    <w:link w:val="afa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paragraph" w:styleId="3">
    <w:name w:val="List Number 3"/>
    <w:basedOn w:val="a2"/>
    <w:uiPriority w:val="99"/>
    <w:qFormat/>
    <w:pPr>
      <w:numPr>
        <w:numId w:val="1"/>
      </w:numPr>
      <w:tabs>
        <w:tab w:val="clear" w:pos="720"/>
        <w:tab w:val="left" w:pos="397"/>
        <w:tab w:val="left" w:pos="926"/>
      </w:tabs>
      <w:overflowPunct w:val="0"/>
      <w:autoSpaceDE w:val="0"/>
      <w:autoSpaceDN w:val="0"/>
      <w:adjustRightInd w:val="0"/>
      <w:ind w:left="926" w:hanging="624"/>
      <w:textAlignment w:val="baseline"/>
    </w:pPr>
    <w:rPr>
      <w:rFonts w:eastAsia="MS Mincho"/>
      <w:lang w:eastAsia="en-GB"/>
    </w:rPr>
  </w:style>
  <w:style w:type="paragraph" w:styleId="afb">
    <w:name w:val="Block Text"/>
    <w:basedOn w:val="a2"/>
    <w:qFormat/>
    <w:pPr>
      <w:spacing w:after="120"/>
      <w:ind w:left="1440" w:right="1440"/>
    </w:pPr>
    <w:rPr>
      <w:rFonts w:eastAsia="MS Mincho"/>
    </w:rPr>
  </w:style>
  <w:style w:type="paragraph" w:styleId="43">
    <w:name w:val="index 4"/>
    <w:basedOn w:val="a2"/>
    <w:next w:val="a2"/>
    <w:uiPriority w:val="99"/>
    <w:unhideWhenUsed/>
    <w:qFormat/>
    <w:pPr>
      <w:widowControl w:val="0"/>
      <w:spacing w:beforeLines="10" w:after="0"/>
      <w:ind w:leftChars="600" w:left="6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afc">
    <w:name w:val="Plain Text"/>
    <w:basedOn w:val="a2"/>
    <w:link w:val="afd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2"/>
    <w:uiPriority w:val="99"/>
    <w:qFormat/>
    <w:pPr>
      <w:numPr>
        <w:numId w:val="2"/>
      </w:numPr>
      <w:tabs>
        <w:tab w:val="clear" w:pos="720"/>
        <w:tab w:val="left" w:pos="851"/>
        <w:tab w:val="left" w:pos="1209"/>
        <w:tab w:val="left" w:pos="1492"/>
      </w:tabs>
      <w:overflowPunct w:val="0"/>
      <w:autoSpaceDE w:val="0"/>
      <w:autoSpaceDN w:val="0"/>
      <w:adjustRightInd w:val="0"/>
      <w:ind w:left="1209" w:hanging="851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2"/>
    <w:qFormat/>
    <w:pPr>
      <w:spacing w:before="180"/>
      <w:ind w:left="2693" w:hanging="2693"/>
    </w:pPr>
    <w:rPr>
      <w:b/>
    </w:rPr>
  </w:style>
  <w:style w:type="paragraph" w:styleId="37">
    <w:name w:val="index 3"/>
    <w:basedOn w:val="a2"/>
    <w:next w:val="a2"/>
    <w:uiPriority w:val="99"/>
    <w:unhideWhenUsed/>
    <w:qFormat/>
    <w:pPr>
      <w:widowControl w:val="0"/>
      <w:spacing w:beforeLines="10" w:after="0"/>
      <w:ind w:leftChars="400" w:left="4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afe">
    <w:name w:val="Date"/>
    <w:basedOn w:val="a2"/>
    <w:next w:val="a2"/>
    <w:link w:val="aff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26">
    <w:name w:val="Body Text Indent 2"/>
    <w:basedOn w:val="a2"/>
    <w:link w:val="27"/>
    <w:uiPriority w:val="99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f0">
    <w:name w:val="endnote text"/>
    <w:basedOn w:val="a2"/>
    <w:link w:val="aff1"/>
    <w:uiPriority w:val="99"/>
    <w:qFormat/>
    <w:pPr>
      <w:snapToGrid w:val="0"/>
    </w:pPr>
    <w:rPr>
      <w:lang w:eastAsia="zh-CN"/>
    </w:rPr>
  </w:style>
  <w:style w:type="paragraph" w:styleId="aff2">
    <w:name w:val="Balloon Text"/>
    <w:basedOn w:val="a2"/>
    <w:link w:val="aff3"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link w:val="aff6"/>
    <w:qFormat/>
    <w:pPr>
      <w:jc w:val="center"/>
    </w:pPr>
    <w:rPr>
      <w:i/>
    </w:rPr>
  </w:style>
  <w:style w:type="paragraph" w:styleId="aff5">
    <w:name w:val="header"/>
    <w:link w:val="aff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8">
    <w:name w:val="index heading"/>
    <w:basedOn w:val="a2"/>
    <w:next w:val="a2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等线"/>
      <w:b/>
      <w:i/>
      <w:sz w:val="26"/>
      <w:lang w:eastAsia="ko-KR"/>
    </w:rPr>
  </w:style>
  <w:style w:type="paragraph" w:styleId="53">
    <w:name w:val="List Number 5"/>
    <w:basedOn w:val="a2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9">
    <w:name w:val="footnote text"/>
    <w:basedOn w:val="a2"/>
    <w:link w:val="affa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2"/>
    <w:link w:val="39"/>
    <w:uiPriority w:val="9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1">
    <w:name w:val="index 7"/>
    <w:basedOn w:val="a2"/>
    <w:next w:val="a2"/>
    <w:uiPriority w:val="99"/>
    <w:unhideWhenUsed/>
    <w:qFormat/>
    <w:pPr>
      <w:widowControl w:val="0"/>
      <w:spacing w:beforeLines="10" w:after="0"/>
      <w:ind w:leftChars="1200" w:left="12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91">
    <w:name w:val="index 9"/>
    <w:basedOn w:val="a2"/>
    <w:next w:val="a2"/>
    <w:uiPriority w:val="99"/>
    <w:unhideWhenUsed/>
    <w:qFormat/>
    <w:pPr>
      <w:widowControl w:val="0"/>
      <w:spacing w:beforeLines="10" w:after="0"/>
      <w:ind w:leftChars="1600" w:left="16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affb">
    <w:name w:val="table of figures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2"/>
    <w:qFormat/>
    <w:pPr>
      <w:ind w:left="1418" w:hanging="1418"/>
    </w:pPr>
  </w:style>
  <w:style w:type="paragraph" w:styleId="28">
    <w:name w:val="Body Text 2"/>
    <w:basedOn w:val="a2"/>
    <w:link w:val="29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HTML">
    <w:name w:val="HTML Preformatted"/>
    <w:basedOn w:val="a2"/>
    <w:link w:val="HTML0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paragraph" w:styleId="affc">
    <w:name w:val="Normal (Web)"/>
    <w:basedOn w:val="a2"/>
    <w:unhideWhenUsed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13">
    <w:name w:val="index 1"/>
    <w:basedOn w:val="a2"/>
    <w:next w:val="a2"/>
    <w:qFormat/>
    <w:pPr>
      <w:keepLines/>
      <w:spacing w:after="0"/>
    </w:pPr>
  </w:style>
  <w:style w:type="paragraph" w:styleId="2a">
    <w:name w:val="index 2"/>
    <w:basedOn w:val="13"/>
    <w:next w:val="a2"/>
    <w:qFormat/>
    <w:pPr>
      <w:ind w:left="284"/>
    </w:pPr>
  </w:style>
  <w:style w:type="paragraph" w:styleId="affd">
    <w:name w:val="Title"/>
    <w:basedOn w:val="a2"/>
    <w:next w:val="a2"/>
    <w:link w:val="affe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afff">
    <w:name w:val="annotation subject"/>
    <w:basedOn w:val="af5"/>
    <w:next w:val="af5"/>
    <w:link w:val="afff0"/>
    <w:qFormat/>
    <w:rPr>
      <w:b/>
      <w:bCs/>
    </w:rPr>
  </w:style>
  <w:style w:type="table" w:styleId="afff1">
    <w:name w:val="Table Grid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2">
    <w:name w:val="Table Elegant"/>
    <w:basedOn w:val="a4"/>
    <w:qFormat/>
    <w:pPr>
      <w:spacing w:after="180" w:line="259" w:lineRule="auto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Classic 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">
    <w:name w:val="Table Grid 1"/>
    <w:basedOn w:val="a4"/>
    <w:qFormat/>
    <w:pPr>
      <w:spacing w:after="180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ff3">
    <w:name w:val="Strong"/>
    <w:qFormat/>
    <w:rPr>
      <w:b/>
      <w:bCs/>
    </w:rPr>
  </w:style>
  <w:style w:type="character" w:styleId="afff4">
    <w:name w:val="endnote reference"/>
    <w:qFormat/>
    <w:rPr>
      <w:vertAlign w:val="superscript"/>
    </w:rPr>
  </w:style>
  <w:style w:type="character" w:styleId="afff5">
    <w:name w:val="page number"/>
    <w:qFormat/>
  </w:style>
  <w:style w:type="character" w:styleId="afff6">
    <w:name w:val="FollowedHyperlink"/>
    <w:qFormat/>
    <w:rPr>
      <w:color w:val="800080"/>
      <w:u w:val="single"/>
    </w:rPr>
  </w:style>
  <w:style w:type="character" w:styleId="afff7">
    <w:name w:val="Emphasis"/>
    <w:uiPriority w:val="20"/>
    <w:qFormat/>
    <w:rPr>
      <w:i/>
      <w:iCs/>
    </w:rPr>
  </w:style>
  <w:style w:type="character" w:styleId="afff8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2">
    <w:name w:val="HTML Acronym"/>
    <w:basedOn w:val="a3"/>
    <w:uiPriority w:val="99"/>
    <w:unhideWhenUsed/>
    <w:qFormat/>
  </w:style>
  <w:style w:type="character" w:styleId="afff9">
    <w:name w:val="Hyperlink"/>
    <w:qFormat/>
    <w:rPr>
      <w:color w:val="0000FF"/>
      <w:u w:val="single"/>
    </w:rPr>
  </w:style>
  <w:style w:type="character" w:styleId="HTML3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a">
    <w:name w:val="annotation reference"/>
    <w:qFormat/>
    <w:rPr>
      <w:sz w:val="16"/>
    </w:rPr>
  </w:style>
  <w:style w:type="character" w:styleId="afffb">
    <w:name w:val="footnote reference"/>
    <w:qFormat/>
    <w:rPr>
      <w:b/>
      <w:position w:val="6"/>
      <w:sz w:val="16"/>
    </w:rPr>
  </w:style>
  <w:style w:type="character" w:styleId="HTML4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1"/>
    <w:next w:val="a2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8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e">
    <w:name w:val="列表项目符号 字符"/>
    <w:link w:val="ad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msoins0">
    <w:name w:val="msoins0"/>
    <w:qFormat/>
  </w:style>
  <w:style w:type="character" w:customStyle="1" w:styleId="41">
    <w:name w:val="标题 4 字符"/>
    <w:basedOn w:val="a3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3"/>
    <w:link w:val="5"/>
    <w:qFormat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qFormat/>
    <w:rPr>
      <w:rFonts w:eastAsia="等线"/>
    </w:rPr>
  </w:style>
  <w:style w:type="paragraph" w:customStyle="1" w:styleId="Guidance">
    <w:name w:val="Guidance"/>
    <w:basedOn w:val="a2"/>
    <w:link w:val="GuidanceChar"/>
    <w:qFormat/>
    <w:rPr>
      <w:rFonts w:eastAsia="等线"/>
      <w:i/>
      <w:color w:val="0000FF"/>
    </w:rPr>
  </w:style>
  <w:style w:type="character" w:customStyle="1" w:styleId="aff3">
    <w:name w:val="批注框文本 字符"/>
    <w:link w:val="aff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3"/>
    <w:uiPriority w:val="99"/>
    <w:unhideWhenUsed/>
    <w:qFormat/>
    <w:rPr>
      <w:color w:val="605E5C"/>
      <w:shd w:val="clear" w:color="auto" w:fill="E1DFDD"/>
    </w:rPr>
  </w:style>
  <w:style w:type="character" w:customStyle="1" w:styleId="affa">
    <w:name w:val="脚注文本 字符"/>
    <w:basedOn w:val="a3"/>
    <w:link w:val="aff9"/>
    <w:qFormat/>
    <w:rPr>
      <w:rFonts w:ascii="Times New Roman" w:hAnsi="Times New Roman"/>
      <w:sz w:val="16"/>
      <w:lang w:val="en-GB" w:eastAsia="en-US"/>
    </w:rPr>
  </w:style>
  <w:style w:type="character" w:customStyle="1" w:styleId="af6">
    <w:name w:val="批注文字 字符"/>
    <w:basedOn w:val="a3"/>
    <w:link w:val="af5"/>
    <w:uiPriority w:val="99"/>
    <w:qFormat/>
    <w:rPr>
      <w:rFonts w:ascii="Times New Roman" w:hAnsi="Times New Roman"/>
      <w:lang w:val="en-GB" w:eastAsia="en-US"/>
    </w:rPr>
  </w:style>
  <w:style w:type="character" w:customStyle="1" w:styleId="afff0">
    <w:name w:val="批注主题 字符"/>
    <w:basedOn w:val="af6"/>
    <w:link w:val="afff"/>
    <w:qFormat/>
    <w:rPr>
      <w:rFonts w:ascii="Times New Roman" w:hAnsi="Times New Roman"/>
      <w:b/>
      <w:bCs/>
      <w:lang w:val="en-GB" w:eastAsia="en-US"/>
    </w:rPr>
  </w:style>
  <w:style w:type="character" w:customStyle="1" w:styleId="af4">
    <w:name w:val="文档结构图 字符"/>
    <w:basedOn w:val="a3"/>
    <w:link w:val="af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pPr>
      <w:numPr>
        <w:numId w:val="3"/>
      </w:numPr>
      <w:tabs>
        <w:tab w:val="clear" w:pos="737"/>
        <w:tab w:val="left" w:pos="360"/>
        <w:tab w:val="left" w:pos="1191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15">
    <w:name w:val="不明显参考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9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a">
    <w:name w:val="正文文本缩进 字符"/>
    <w:basedOn w:val="a3"/>
    <w:link w:val="af9"/>
    <w:qFormat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tabs>
        <w:tab w:val="clear" w:pos="1191"/>
        <w:tab w:val="left" w:pos="737"/>
        <w:tab w:val="left" w:pos="1644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left" w:pos="737"/>
        <w:tab w:val="left" w:pos="1134"/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BL">
    <w:name w:val="BL"/>
    <w:basedOn w:val="a2"/>
    <w:qFormat/>
    <w:pPr>
      <w:numPr>
        <w:numId w:val="6"/>
      </w:numPr>
      <w:tabs>
        <w:tab w:val="clear" w:pos="737"/>
        <w:tab w:val="left" w:pos="851"/>
        <w:tab w:val="left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a2"/>
    <w:qFormat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a2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a2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a2"/>
    <w:qFormat/>
    <w:pPr>
      <w:keepNext/>
      <w:keepLines/>
      <w:numPr>
        <w:numId w:val="9"/>
      </w:numPr>
      <w:tabs>
        <w:tab w:val="left" w:pos="360"/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16">
    <w:name w:val="修订1"/>
    <w:hidden/>
    <w:uiPriority w:val="99"/>
    <w:qFormat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11"/>
    <w:next w:val="a2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12">
    <w:name w:val="标题 1 字符"/>
    <w:link w:val="11"/>
    <w:qFormat/>
    <w:rPr>
      <w:rFonts w:ascii="Arial" w:hAnsi="Arial"/>
      <w:sz w:val="36"/>
      <w:lang w:val="en-GB" w:eastAsia="en-US"/>
    </w:rPr>
  </w:style>
  <w:style w:type="character" w:customStyle="1" w:styleId="aff7">
    <w:name w:val="页眉 字符"/>
    <w:link w:val="aff5"/>
    <w:qFormat/>
    <w:rPr>
      <w:rFonts w:ascii="Arial" w:hAnsi="Arial"/>
      <w:b/>
      <w:sz w:val="18"/>
      <w:lang w:val="en-GB" w:eastAsia="en-US"/>
    </w:rPr>
  </w:style>
  <w:style w:type="character" w:customStyle="1" w:styleId="af2">
    <w:name w:val="题注 字符"/>
    <w:link w:val="af1"/>
    <w:uiPriority w:val="35"/>
    <w:qFormat/>
    <w:locked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4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页脚 字符"/>
    <w:link w:val="aff4"/>
    <w:qFormat/>
    <w:rPr>
      <w:rFonts w:ascii="Arial" w:hAnsi="Arial"/>
      <w:b/>
      <w:i/>
      <w:sz w:val="18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4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List Paragraph"/>
    <w:basedOn w:val="a2"/>
    <w:link w:val="afffd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2"/>
    <w:uiPriority w:val="99"/>
    <w:qFormat/>
    <w:pPr>
      <w:numPr>
        <w:numId w:val="10"/>
      </w:numPr>
      <w:tabs>
        <w:tab w:val="clear" w:pos="360"/>
        <w:tab w:val="left" w:pos="397"/>
        <w:tab w:val="left" w:pos="851"/>
      </w:tabs>
      <w:autoSpaceDE w:val="0"/>
      <w:autoSpaceDN w:val="0"/>
      <w:snapToGrid w:val="0"/>
      <w:spacing w:after="60"/>
      <w:ind w:left="624" w:hanging="624"/>
      <w:jc w:val="both"/>
    </w:pPr>
    <w:rPr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af8">
    <w:name w:val="正文文本 字符"/>
    <w:basedOn w:val="a3"/>
    <w:link w:val="af7"/>
    <w:qFormat/>
    <w:rPr>
      <w:rFonts w:eastAsia="MS Mincho"/>
      <w:lang w:val="en-GB" w:eastAsia="en-US"/>
    </w:rPr>
  </w:style>
  <w:style w:type="character" w:customStyle="1" w:styleId="font4">
    <w:name w:val="font4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afd">
    <w:name w:val="纯文本 字符"/>
    <w:basedOn w:val="a3"/>
    <w:link w:val="afc"/>
    <w:qFormat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29">
    <w:name w:val="正文文本 2 字符"/>
    <w:basedOn w:val="a3"/>
    <w:link w:val="28"/>
    <w:uiPriority w:val="99"/>
    <w:qFormat/>
    <w:rPr>
      <w:rFonts w:ascii="Times New Roman" w:eastAsia="Malgun Gothic" w:hAnsi="Times New Roman"/>
      <w:i/>
      <w:lang w:val="en-GB" w:eastAsia="zh-CN"/>
    </w:rPr>
  </w:style>
  <w:style w:type="character" w:customStyle="1" w:styleId="36">
    <w:name w:val="正文文本 3 字符"/>
    <w:basedOn w:val="a3"/>
    <w:link w:val="35"/>
    <w:uiPriority w:val="99"/>
    <w:qFormat/>
    <w:rPr>
      <w:rFonts w:ascii="Times New Roman" w:eastAsia="Osaka" w:hAnsi="Times New Roman"/>
      <w:color w:val="000000"/>
      <w:lang w:val="en-GB" w:eastAsia="zh-CN"/>
    </w:rPr>
  </w:style>
  <w:style w:type="paragraph" w:customStyle="1" w:styleId="CharCharCharCharChar">
    <w:name w:val="Char Char Char Char Char"/>
    <w:uiPriority w:val="99"/>
    <w:semiHidden/>
    <w:qFormat/>
    <w:pPr>
      <w:keepNext/>
      <w:numPr>
        <w:numId w:val="11"/>
      </w:numPr>
      <w:tabs>
        <w:tab w:val="clear" w:pos="851"/>
        <w:tab w:val="left" w:pos="72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msoins1">
    <w:name w:val="msoins"/>
    <w:qFormat/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e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a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5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7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7">
    <w:name w:val="正文文本缩进 2 字符"/>
    <w:basedOn w:val="a3"/>
    <w:link w:val="26"/>
    <w:uiPriority w:val="99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ff1">
    <w:name w:val="尾注文本 字符"/>
    <w:basedOn w:val="a3"/>
    <w:link w:val="aff0"/>
    <w:uiPriority w:val="99"/>
    <w:qFormat/>
    <w:rPr>
      <w:rFonts w:ascii="Times New Roman" w:hAnsi="Times New Roman"/>
      <w:lang w:val="en-GB" w:eastAsia="zh-CN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e">
    <w:name w:val="标题 字符"/>
    <w:basedOn w:val="a3"/>
    <w:link w:val="affd"/>
    <w:uiPriority w:val="99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f">
    <w:name w:val="日期 字符"/>
    <w:basedOn w:val="a3"/>
    <w:link w:val="afe"/>
    <w:uiPriority w:val="99"/>
    <w:qFormat/>
    <w:rPr>
      <w:rFonts w:ascii="Times New Roman" w:eastAsia="Malgun Gothic" w:hAnsi="Times New Roman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2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等线"/>
      <w:lang w:eastAsia="ja-JP"/>
    </w:rPr>
  </w:style>
  <w:style w:type="paragraph" w:customStyle="1" w:styleId="INDENT2">
    <w:name w:val="INDENT2"/>
    <w:basedOn w:val="a2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ja-JP"/>
    </w:rPr>
  </w:style>
  <w:style w:type="paragraph" w:customStyle="1" w:styleId="INDENT3">
    <w:name w:val="INDENT3"/>
    <w:basedOn w:val="a2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等线"/>
      <w:lang w:eastAsia="ja-JP"/>
    </w:rPr>
  </w:style>
  <w:style w:type="paragraph" w:customStyle="1" w:styleId="FigureTitle">
    <w:name w:val="Figure_Title"/>
    <w:basedOn w:val="a2"/>
    <w:next w:val="a2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等线"/>
      <w:b/>
      <w:sz w:val="24"/>
      <w:lang w:eastAsia="ja-JP"/>
    </w:rPr>
  </w:style>
  <w:style w:type="paragraph" w:customStyle="1" w:styleId="RecCCITT">
    <w:name w:val="Rec_CCITT_#"/>
    <w:basedOn w:val="a2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等线"/>
      <w:b/>
      <w:lang w:eastAsia="ja-JP"/>
    </w:rPr>
  </w:style>
  <w:style w:type="paragraph" w:customStyle="1" w:styleId="enumlev2">
    <w:name w:val="enumlev2"/>
    <w:basedOn w:val="a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等线"/>
      <w:lang w:val="en-US" w:eastAsia="ja-JP"/>
    </w:rPr>
  </w:style>
  <w:style w:type="paragraph" w:customStyle="1" w:styleId="CouvRecTitle">
    <w:name w:val="Couv Rec Title"/>
    <w:basedOn w:val="a2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等线" w:hAnsi="Arial"/>
      <w:b/>
      <w:sz w:val="36"/>
      <w:lang w:val="en-US" w:eastAsia="ja-JP"/>
    </w:rPr>
  </w:style>
  <w:style w:type="paragraph" w:customStyle="1" w:styleId="Figure">
    <w:name w:val="Figure"/>
    <w:basedOn w:val="a2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等线" w:hAnsi="Arial"/>
      <w:b/>
      <w:lang w:val="en-US" w:eastAsia="ja-JP"/>
    </w:rPr>
  </w:style>
  <w:style w:type="paragraph" w:customStyle="1" w:styleId="MTDisplayEquation">
    <w:name w:val="MTDisplayEquation"/>
    <w:basedOn w:val="a2"/>
    <w:uiPriority w:val="99"/>
    <w:qFormat/>
    <w:pPr>
      <w:tabs>
        <w:tab w:val="center" w:pos="4820"/>
        <w:tab w:val="right" w:pos="9640"/>
      </w:tabs>
    </w:pPr>
    <w:rPr>
      <w:rFonts w:eastAsia="等线"/>
      <w:lang w:eastAsia="ja-JP"/>
    </w:rPr>
  </w:style>
  <w:style w:type="paragraph" w:customStyle="1" w:styleId="Data">
    <w:name w:val="Data"/>
    <w:basedOn w:val="a2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2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2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等线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1"/>
    <w:next w:val="a2"/>
    <w:uiPriority w:val="99"/>
    <w:qFormat/>
    <w:pPr>
      <w:pBdr>
        <w:top w:val="none" w:sz="0" w:space="0" w:color="auto"/>
      </w:pBdr>
    </w:pPr>
    <w:rPr>
      <w:rFonts w:eastAsia="等线"/>
      <w:b/>
      <w:color w:val="0000FF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2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ffff">
    <w:name w:val="吹き出し"/>
    <w:basedOn w:val="a2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7"/>
    <w:uiPriority w:val="99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eastAsia="宋体" w:hAnsi="Arial" w:cs="Arial"/>
      <w:lang w:val="en-US"/>
    </w:rPr>
  </w:style>
  <w:style w:type="paragraph" w:customStyle="1" w:styleId="b11">
    <w:name w:val="b1"/>
    <w:basedOn w:val="a2"/>
    <w:uiPriority w:val="99"/>
    <w:qFormat/>
    <w:pPr>
      <w:spacing w:before="100" w:beforeAutospacing="1" w:after="100" w:afterAutospacing="1"/>
    </w:pPr>
    <w:rPr>
      <w:rFonts w:eastAsia="等线"/>
      <w:sz w:val="24"/>
      <w:szCs w:val="24"/>
      <w:lang w:val="en-US" w:eastAsia="ko-KR"/>
    </w:rPr>
  </w:style>
  <w:style w:type="paragraph" w:customStyle="1" w:styleId="19">
    <w:name w:val="吹き出し1"/>
    <w:basedOn w:val="a2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d">
    <w:name w:val="吹き出し2"/>
    <w:basedOn w:val="a2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2"/>
    <w:next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aption1">
    <w:name w:val="Caption1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2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2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2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4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val="zh-CN" w:eastAsia="en-GB"/>
    </w:rPr>
  </w:style>
  <w:style w:type="paragraph" w:customStyle="1" w:styleId="CRfront">
    <w:name w:val="CR_front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uiPriority w:val="99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2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2"/>
    <w:next w:val="a2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2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2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2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2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1"/>
    <w:next w:val="a2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TitleText">
    <w:name w:val="Title Text"/>
    <w:basedOn w:val="a2"/>
    <w:next w:val="a2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1"/>
    <w:next w:val="a2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2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a2"/>
    <w:qFormat/>
    <w:pPr>
      <w:spacing w:after="0"/>
      <w:ind w:left="567" w:hanging="283"/>
    </w:pPr>
    <w:rPr>
      <w:rFonts w:eastAsia="MS Mincho"/>
      <w:lang w:eastAsia="en-GB"/>
    </w:rPr>
  </w:style>
  <w:style w:type="paragraph" w:customStyle="1" w:styleId="Bullets">
    <w:name w:val="Bullets"/>
    <w:basedOn w:val="af7"/>
    <w:uiPriority w:val="99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2"/>
    <w:link w:val="11BodyTextChar"/>
    <w:uiPriority w:val="99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2"/>
    <w:uiPriority w:val="99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b">
    <w:name w:val="网格型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2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等线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等线" w:hAnsi="Times New Roman"/>
      <w:i/>
      <w:color w:val="0000FF"/>
      <w:lang w:val="en-GB" w:eastAsia="en-US"/>
    </w:rPr>
  </w:style>
  <w:style w:type="paragraph" w:customStyle="1" w:styleId="msonormal0">
    <w:name w:val="msonormal"/>
    <w:basedOn w:val="a2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ffff0">
    <w:name w:val="样式 页眉"/>
    <w:basedOn w:val="aff5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afffd">
    <w:name w:val="列表段落 字符"/>
    <w:link w:val="afffc"/>
    <w:uiPriority w:val="34"/>
    <w:qFormat/>
    <w:locked/>
    <w:rPr>
      <w:rFonts w:ascii="Times New Roman" w:eastAsia="MS Mincho" w:hAnsi="Times New Roman"/>
      <w:lang w:val="en-GB" w:eastAsia="en-GB"/>
    </w:rPr>
  </w:style>
  <w:style w:type="character" w:customStyle="1" w:styleId="Char">
    <w:name w:val="样式 页眉 Char"/>
    <w:link w:val="affff0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c">
    <w:name w:val="吹き出し3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5">
    <w:name w:val="吹き出し5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2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1"/>
    <w:uiPriority w:val="99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正文文本缩进 3 字符"/>
    <w:basedOn w:val="a3"/>
    <w:link w:val="38"/>
    <w:uiPriority w:val="9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2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2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2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2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2"/>
    <w:uiPriority w:val="99"/>
    <w:qFormat/>
    <w:pPr>
      <w:numPr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2"/>
    <w:uiPriority w:val="99"/>
    <w:qFormat/>
    <w:pPr>
      <w:numPr>
        <w:numId w:val="13"/>
      </w:numPr>
      <w:tabs>
        <w:tab w:val="clear" w:pos="397"/>
        <w:tab w:val="left" w:pos="360"/>
      </w:tabs>
      <w:ind w:left="360" w:hanging="360"/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a9">
    <w:name w:val="列表 字符"/>
    <w:link w:val="a8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0"/>
    <w:uiPriority w:val="99"/>
    <w:qFormat/>
    <w:rPr>
      <w:rFonts w:ascii="Arial" w:hAnsi="Arial"/>
      <w:sz w:val="18"/>
      <w:lang w:eastAsia="ja-JP"/>
    </w:rPr>
  </w:style>
  <w:style w:type="paragraph" w:customStyle="1" w:styleId="10">
    <w:name w:val="样式1"/>
    <w:basedOn w:val="TAN"/>
    <w:link w:val="1Char0"/>
    <w:uiPriority w:val="99"/>
    <w:qFormat/>
    <w:pPr>
      <w:numPr>
        <w:numId w:val="14"/>
      </w:numPr>
      <w:tabs>
        <w:tab w:val="left" w:pos="1492"/>
      </w:tabs>
      <w:overflowPunct w:val="0"/>
      <w:autoSpaceDE w:val="0"/>
      <w:autoSpaceDN w:val="0"/>
      <w:adjustRightInd w:val="0"/>
      <w:ind w:left="720"/>
      <w:textAlignment w:val="baseline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2"/>
    <w:uiPriority w:val="99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2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2"/>
    <w:next w:val="a2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2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2"/>
    <w:uiPriority w:val="99"/>
    <w:qFormat/>
    <w:pPr>
      <w:spacing w:after="240"/>
      <w:jc w:val="both"/>
    </w:pPr>
    <w:rPr>
      <w:rFonts w:ascii="Helvetica" w:hAnsi="Helvetica"/>
    </w:rPr>
  </w:style>
  <w:style w:type="paragraph" w:customStyle="1" w:styleId="List1">
    <w:name w:val="List1"/>
    <w:basedOn w:val="a2"/>
    <w:uiPriority w:val="99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a2"/>
    <w:uiPriority w:val="99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2"/>
    <w:uiPriority w:val="99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LightGrid-Accent31">
    <w:name w:val="Light Grid - Accent 31"/>
    <w:basedOn w:val="a2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810">
    <w:name w:val="表 (赤)  8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note0">
    <w:name w:val="note"/>
    <w:basedOn w:val="a2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ff1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2"/>
    <w:uiPriority w:val="99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2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2"/>
    <w:uiPriority w:val="99"/>
    <w:qFormat/>
    <w:pPr>
      <w:spacing w:after="0"/>
      <w:ind w:left="454" w:hanging="454"/>
    </w:pPr>
    <w:rPr>
      <w:rFonts w:ascii="Arial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2"/>
    <w:uiPriority w:val="99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0"/>
    <w:next w:val="a2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737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2"/>
    <w:uiPriority w:val="99"/>
    <w:qFormat/>
    <w:pPr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2"/>
    <w:uiPriority w:val="99"/>
    <w:qFormat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2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2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2"/>
    <w:uiPriority w:val="99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2"/>
    <w:uiPriority w:val="99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2"/>
    <w:next w:val="a2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a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2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e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2">
    <w:name w:val="TOC 92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ria">
    <w:name w:val="aria"/>
    <w:basedOn w:val="a2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table" w:customStyle="1" w:styleId="TableGrid5">
    <w:name w:val="Table Grid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2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63">
    <w:name w:val="吹き出し6"/>
    <w:basedOn w:val="a2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2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olorfulList-Accent11">
    <w:name w:val="Colorful List - Accent 1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等线"/>
    </w:r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注释标题 字符"/>
    <w:basedOn w:val="a3"/>
    <w:link w:val="ab"/>
    <w:qFormat/>
    <w:rPr>
      <w:rFonts w:ascii="Times New Roman" w:eastAsia="MS Mincho" w:hAnsi="Times New Roman"/>
      <w:lang w:val="en-GB" w:eastAsia="zh-CN"/>
    </w:rPr>
  </w:style>
  <w:style w:type="character" w:customStyle="1" w:styleId="1d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">
    <w:name w:val="TOC 标题1"/>
    <w:basedOn w:val="11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zh-CN"/>
    </w:rPr>
  </w:style>
  <w:style w:type="paragraph" w:customStyle="1" w:styleId="Meetingcaption">
    <w:name w:val="Meeting caption"/>
    <w:basedOn w:val="a2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val="fr-FR" w:eastAsia="ko-KR"/>
    </w:rPr>
  </w:style>
  <w:style w:type="paragraph" w:customStyle="1" w:styleId="FT">
    <w:name w:val="F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b/>
      <w:lang w:eastAsia="ko-KR"/>
    </w:rPr>
  </w:style>
  <w:style w:type="paragraph" w:customStyle="1" w:styleId="Tadc">
    <w:name w:val="Tad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等线" w:cs="v4.2.0"/>
      <w:lang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hAnsi="Arial"/>
      <w:b/>
      <w:sz w:val="22"/>
    </w:rPr>
  </w:style>
  <w:style w:type="paragraph" w:customStyle="1" w:styleId="Heading">
    <w:name w:val="Heading"/>
    <w:next w:val="a2"/>
    <w:link w:val="HeadingChar"/>
    <w:qFormat/>
    <w:pPr>
      <w:spacing w:before="360"/>
      <w:ind w:left="2552"/>
    </w:pPr>
    <w:rPr>
      <w:rFonts w:ascii="Arial" w:hAnsi="Arial"/>
      <w:b/>
      <w:sz w:val="22"/>
      <w:lang w:val="fr-FR" w:eastAsia="fr-FR"/>
    </w:rPr>
  </w:style>
  <w:style w:type="character" w:customStyle="1" w:styleId="B6Char">
    <w:name w:val="B6 Char"/>
    <w:link w:val="B6"/>
    <w:qFormat/>
    <w:rPr>
      <w:rFonts w:ascii="Times New Roman" w:eastAsia="等线" w:hAnsi="Times New Roman"/>
      <w:lang w:val="en-GB" w:eastAsia="zh-CN"/>
    </w:rPr>
  </w:style>
  <w:style w:type="table" w:customStyle="1" w:styleId="TableStyle1">
    <w:name w:val="Table Style1"/>
    <w:basedOn w:val="a4"/>
    <w:qFormat/>
    <w:rPr>
      <w:rFonts w:ascii="Times New Roman" w:eastAsia="MS Mincho" w:hAnsi="Times New Roman"/>
      <w:lang w:eastAsia="en-US"/>
    </w:rPr>
    <w:tblPr/>
  </w:style>
  <w:style w:type="paragraph" w:customStyle="1" w:styleId="tal1">
    <w:name w:val="tal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ffff3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f4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等线"/>
      <w:lang w:val="en-US" w:eastAsia="ko-KR"/>
    </w:rPr>
  </w:style>
  <w:style w:type="paragraph" w:customStyle="1" w:styleId="tableentry">
    <w:name w:val="table entry"/>
    <w:basedOn w:val="a2"/>
    <w:qFormat/>
    <w:pPr>
      <w:keepNext/>
      <w:spacing w:before="60" w:after="60"/>
    </w:pPr>
    <w:rPr>
      <w:rFonts w:ascii="Bookman Old Style" w:hAnsi="Bookman Old Style"/>
      <w:lang w:val="en-US" w:eastAsia="ko-KR"/>
    </w:rPr>
  </w:style>
  <w:style w:type="character" w:customStyle="1" w:styleId="EditorsNoteChar">
    <w:name w:val="Editor's Note Char"/>
    <w:uiPriority w:val="99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  <w:style w:type="paragraph" w:customStyle="1" w:styleId="font5">
    <w:name w:val="font5"/>
    <w:basedOn w:val="a2"/>
    <w:qFormat/>
    <w:pPr>
      <w:spacing w:before="100" w:beforeAutospacing="1" w:after="100" w:afterAutospacing="1"/>
    </w:pPr>
    <w:rPr>
      <w:rFonts w:ascii="Arial" w:eastAsia="等线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67">
    <w:name w:val="xl6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等线"/>
      <w:sz w:val="24"/>
      <w:szCs w:val="24"/>
      <w:lang w:val="fi-FI" w:eastAsia="fi-FI"/>
    </w:rPr>
  </w:style>
  <w:style w:type="paragraph" w:customStyle="1" w:styleId="xl68">
    <w:name w:val="xl6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2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0">
    <w:name w:val="xl70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1">
    <w:name w:val="xl71"/>
    <w:basedOn w:val="a2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2">
    <w:name w:val="xl7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3">
    <w:name w:val="xl7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等线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2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5">
    <w:name w:val="xl75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6">
    <w:name w:val="xl76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7">
    <w:name w:val="xl77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等线"/>
      <w:sz w:val="24"/>
      <w:szCs w:val="24"/>
      <w:lang w:val="fi-FI" w:eastAsia="fi-FI"/>
    </w:rPr>
  </w:style>
  <w:style w:type="paragraph" w:customStyle="1" w:styleId="xl78">
    <w:name w:val="xl7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等线"/>
      <w:sz w:val="24"/>
      <w:szCs w:val="24"/>
      <w:lang w:val="fi-FI" w:eastAsia="fi-FI"/>
    </w:rPr>
  </w:style>
  <w:style w:type="paragraph" w:customStyle="1" w:styleId="xl79">
    <w:name w:val="xl79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80">
    <w:name w:val="xl80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83">
    <w:name w:val="xl8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等线"/>
      <w:sz w:val="24"/>
      <w:szCs w:val="24"/>
      <w:lang w:val="fi-FI" w:eastAsia="fi-FI"/>
    </w:rPr>
  </w:style>
  <w:style w:type="paragraph" w:customStyle="1" w:styleId="xl84">
    <w:name w:val="xl84"/>
    <w:basedOn w:val="a2"/>
    <w:qFormat/>
    <w:pP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2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a4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">
    <w:name w:val="明显强调2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3"/>
    <w:link w:val="HTML"/>
    <w:qFormat/>
    <w:rPr>
      <w:rFonts w:ascii="Courier New" w:eastAsia="MS Mincho" w:hAnsi="Courier New"/>
      <w:lang w:val="en-GB" w:eastAsia="zh-CN"/>
    </w:rPr>
  </w:style>
  <w:style w:type="table" w:customStyle="1" w:styleId="TableGrid42">
    <w:name w:val="Table Grid4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2">
    <w:name w:val="Tabellengitternetz1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3"/>
    <w:qFormat/>
  </w:style>
  <w:style w:type="paragraph" w:customStyle="1" w:styleId="Figuretitle0">
    <w:name w:val="Figure_title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等线"/>
      <w:caps/>
    </w:rPr>
  </w:style>
  <w:style w:type="paragraph" w:customStyle="1" w:styleId="Tabletext1">
    <w:name w:val="Table_text"/>
    <w:basedOn w:val="a2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customStyle="1" w:styleId="Tablelegend">
    <w:name w:val="Table_legend"/>
    <w:basedOn w:val="a2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等线"/>
    </w:rPr>
  </w:style>
  <w:style w:type="paragraph" w:customStyle="1" w:styleId="TableNo">
    <w:name w:val="Table_No"/>
    <w:basedOn w:val="a2"/>
    <w:next w:val="a2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等线"/>
      <w:caps/>
    </w:rPr>
  </w:style>
  <w:style w:type="paragraph" w:customStyle="1" w:styleId="Tabletitle0">
    <w:name w:val="Table_title"/>
    <w:basedOn w:val="a2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a2"/>
    <w:uiPriority w:val="99"/>
    <w:qFormat/>
    <w:pPr>
      <w:numPr>
        <w:numId w:val="16"/>
      </w:numPr>
      <w:tabs>
        <w:tab w:val="left" w:pos="0"/>
        <w:tab w:val="left" w:pos="720"/>
        <w:tab w:val="left" w:pos="1492"/>
      </w:tabs>
      <w:suppressAutoHyphens/>
      <w:autoSpaceDN w:val="0"/>
      <w:spacing w:before="60" w:after="60"/>
      <w:ind w:left="1492"/>
      <w:jc w:val="both"/>
    </w:pPr>
  </w:style>
  <w:style w:type="paragraph" w:customStyle="1" w:styleId="Tablefin">
    <w:name w:val="Table_fin"/>
    <w:basedOn w:val="a2"/>
    <w:next w:val="a2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3"/>
    <w:qFormat/>
  </w:style>
  <w:style w:type="paragraph" w:customStyle="1" w:styleId="tah0">
    <w:name w:val="tah"/>
    <w:basedOn w:val="a2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3"/>
    <w:qFormat/>
  </w:style>
  <w:style w:type="paragraph" w:customStyle="1" w:styleId="TdocHeader2">
    <w:name w:val="Tdoc_Header_2"/>
    <w:basedOn w:val="a2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2"/>
    <w:qFormat/>
    <w:pPr>
      <w:keepNext/>
      <w:keepLines/>
      <w:spacing w:after="0"/>
      <w:ind w:left="851" w:hanging="851"/>
    </w:pPr>
    <w:rPr>
      <w:rFonts w:ascii="Arial" w:eastAsia="等线" w:hAnsi="Arial"/>
      <w:sz w:val="18"/>
    </w:rPr>
  </w:style>
  <w:style w:type="character" w:customStyle="1" w:styleId="UnresolvedMention3">
    <w:name w:val="Unresolved Mention3"/>
    <w:basedOn w:val="a3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古典型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25">
    <w:name w:val="Table Grid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0">
    <w:name w:val="tac0"/>
    <w:basedOn w:val="a2"/>
    <w:qFormat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a2"/>
    <w:qFormat/>
    <w:pPr>
      <w:keepNext/>
      <w:widowControl w:val="0"/>
      <w:spacing w:after="0"/>
      <w:jc w:val="center"/>
    </w:pPr>
    <w:rPr>
      <w:rFonts w:ascii="Intel Clear" w:eastAsia="等线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character" w:customStyle="1" w:styleId="font11">
    <w:name w:val="font1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7">
    <w:name w:val="宏文本 字符"/>
    <w:basedOn w:val="a3"/>
    <w:link w:val="a6"/>
    <w:uiPriority w:val="99"/>
    <w:qFormat/>
    <w:rPr>
      <w:rFonts w:ascii="Courier New" w:hAnsi="Courier New"/>
      <w:kern w:val="2"/>
      <w:sz w:val="24"/>
      <w:lang w:val="en-US" w:eastAsia="zh-CN"/>
    </w:rPr>
  </w:style>
  <w:style w:type="paragraph" w:customStyle="1" w:styleId="1110">
    <w:name w:val="修订11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2f0">
    <w:name w:val="明显强调2"/>
    <w:uiPriority w:val="21"/>
    <w:qFormat/>
    <w:rPr>
      <w:b/>
      <w:bCs/>
      <w:i/>
      <w:iCs/>
      <w:color w:val="4F81BD"/>
    </w:rPr>
  </w:style>
  <w:style w:type="table" w:customStyle="1" w:styleId="2f1">
    <w:name w:val="网格型2"/>
    <w:basedOn w:val="a4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5">
    <w:name w:val="_Style 95"/>
    <w:uiPriority w:val="99"/>
    <w:semiHidden/>
    <w:qFormat/>
    <w:rPr>
      <w:rFonts w:eastAsia="等线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table" w:customStyle="1" w:styleId="113">
    <w:name w:val="网格型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古典型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">
    <w:name w:val="Table Grid45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4"/>
    <w:qFormat/>
    <w:rPr>
      <w:rFonts w:ascii="Times New Roman" w:eastAsia="MS Mincho" w:hAnsi="Times New Roman"/>
    </w:rPr>
    <w:tblPr/>
  </w:style>
  <w:style w:type="table" w:customStyle="1" w:styleId="TableGrid54">
    <w:name w:val="Table Grid54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">
    <w:name w:val="Table Grid12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4"/>
    <w:qFormat/>
    <w:rPr>
      <w:rFonts w:ascii="Times New Roman" w:eastAsia="MS Mincho" w:hAnsi="Times New Roman"/>
    </w:rPr>
    <w:tblPr/>
  </w:style>
  <w:style w:type="table" w:customStyle="1" w:styleId="TableGrid511">
    <w:name w:val="Table Grid51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网格型5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网格型6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3d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eastAsia="等线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table" w:customStyle="1" w:styleId="TableGrid91">
    <w:name w:val="Table Grid9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4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1f1">
    <w:name w:val="変更箇所1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2">
    <w:name w:val="変更箇所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Char11">
    <w:name w:val="页眉 Char1"/>
    <w:basedOn w:val="a3"/>
    <w:qFormat/>
    <w:rPr>
      <w:rFonts w:ascii="Times New Roman" w:eastAsia="等线" w:hAnsi="Times New Roman" w:cs="Times New Roman"/>
      <w:sz w:val="18"/>
      <w:szCs w:val="18"/>
      <w:lang w:val="en-GB"/>
    </w:rPr>
  </w:style>
  <w:style w:type="table" w:customStyle="1" w:styleId="230">
    <w:name w:val="古典型 23"/>
    <w:basedOn w:val="a4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0">
    <w:name w:val="网格型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">
    <w:name w:val="Table Grid55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网格型1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古典型 24"/>
    <w:basedOn w:val="a4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0">
    <w:name w:val="网格型3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">
    <w:name w:val="Table Grid56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古典型 25"/>
    <w:basedOn w:val="a4"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0">
    <w:name w:val="网格型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古典型 2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正文缩进 字符"/>
    <w:link w:val="af"/>
    <w:uiPriority w:val="99"/>
    <w:qFormat/>
    <w:locked/>
    <w:rPr>
      <w:rFonts w:ascii="Times New Roman" w:eastAsia="MS Mincho" w:hAnsi="Times New Roman"/>
      <w:lang w:val="it-IT" w:eastAsia="en-GB"/>
    </w:rPr>
  </w:style>
  <w:style w:type="character" w:customStyle="1" w:styleId="Char3">
    <w:name w:val="参考资料列表 Char"/>
    <w:link w:val="affff5"/>
    <w:qFormat/>
    <w:locked/>
    <w:rPr>
      <w:rFonts w:ascii="Calibri" w:hAnsi="Calibri"/>
      <w:kern w:val="2"/>
      <w:sz w:val="21"/>
    </w:rPr>
  </w:style>
  <w:style w:type="paragraph" w:customStyle="1" w:styleId="affff5">
    <w:name w:val="参考资料列表"/>
    <w:basedOn w:val="a8"/>
    <w:link w:val="Char3"/>
    <w:qFormat/>
    <w:pPr>
      <w:widowControl w:val="0"/>
      <w:spacing w:after="0"/>
      <w:ind w:left="680" w:hanging="567"/>
      <w:jc w:val="both"/>
    </w:pPr>
    <w:rPr>
      <w:rFonts w:ascii="Calibri" w:hAnsi="Calibri"/>
      <w:kern w:val="2"/>
      <w:sz w:val="21"/>
      <w:lang w:val="fr-FR" w:eastAsia="fr-FR"/>
    </w:rPr>
  </w:style>
  <w:style w:type="paragraph" w:customStyle="1" w:styleId="Revisin">
    <w:name w:val="Revisión"/>
    <w:uiPriority w:val="99"/>
    <w:semiHidden/>
    <w:qFormat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affff6">
    <w:name w:val="文稿标题"/>
    <w:basedOn w:val="a2"/>
    <w:uiPriority w:val="99"/>
    <w:qFormat/>
    <w:pPr>
      <w:widowControl w:val="0"/>
      <w:spacing w:after="0"/>
      <w:ind w:left="1979" w:hanging="1979"/>
      <w:jc w:val="both"/>
    </w:pPr>
    <w:rPr>
      <w:rFonts w:ascii="Calibri" w:hAnsi="Calibri" w:cs="宋体"/>
      <w:b/>
      <w:kern w:val="2"/>
      <w:sz w:val="24"/>
      <w:lang w:val="en-US" w:eastAsia="zh-CN"/>
    </w:rPr>
  </w:style>
  <w:style w:type="paragraph" w:customStyle="1" w:styleId="affff7">
    <w:name w:val="标题线"/>
    <w:basedOn w:val="a2"/>
    <w:uiPriority w:val="99"/>
    <w:qFormat/>
    <w:pPr>
      <w:widowControl w:val="0"/>
      <w:pBdr>
        <w:bottom w:val="single" w:sz="12" w:space="1" w:color="auto"/>
      </w:pBdr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kern w:val="2"/>
      <w:szCs w:val="24"/>
    </w:rPr>
  </w:style>
  <w:style w:type="paragraph" w:customStyle="1" w:styleId="Doc-text2">
    <w:name w:val="Doc-text2"/>
    <w:basedOn w:val="a2"/>
    <w:link w:val="Doc-text2Char"/>
    <w:qFormat/>
    <w:pPr>
      <w:widowControl w:val="0"/>
      <w:tabs>
        <w:tab w:val="left" w:pos="1622"/>
      </w:tabs>
      <w:spacing w:after="0"/>
      <w:ind w:left="1622" w:hanging="363"/>
    </w:pPr>
    <w:rPr>
      <w:rFonts w:ascii="Arial" w:eastAsia="MS Mincho" w:hAnsi="Arial"/>
      <w:kern w:val="2"/>
      <w:szCs w:val="24"/>
      <w:lang w:val="fr-FR" w:eastAsia="fr-FR"/>
    </w:rPr>
  </w:style>
  <w:style w:type="character" w:customStyle="1" w:styleId="Doc-titleJKChar">
    <w:name w:val="Doc-title_JK Char"/>
    <w:link w:val="Doc-titleJK"/>
    <w:qFormat/>
    <w:locked/>
    <w:rPr>
      <w:rFonts w:ascii="Calibri" w:eastAsia="MS Mincho" w:hAnsi="Calibri"/>
      <w:color w:val="0000FF"/>
      <w:kern w:val="2"/>
      <w:szCs w:val="24"/>
    </w:rPr>
  </w:style>
  <w:style w:type="paragraph" w:customStyle="1" w:styleId="Doc-titleJK">
    <w:name w:val="Doc-title_JK"/>
    <w:basedOn w:val="a2"/>
    <w:next w:val="Doc-text2JK"/>
    <w:link w:val="Doc-titleJKChar"/>
    <w:qFormat/>
    <w:pPr>
      <w:widowControl w:val="0"/>
      <w:spacing w:after="0"/>
      <w:ind w:left="1260" w:hanging="1260"/>
    </w:pPr>
    <w:rPr>
      <w:rFonts w:ascii="Calibri" w:eastAsia="MS Mincho" w:hAnsi="Calibri"/>
      <w:color w:val="0000FF"/>
      <w:kern w:val="2"/>
      <w:szCs w:val="24"/>
      <w:lang w:val="fr-FR" w:eastAsia="fr-FR"/>
    </w:rPr>
  </w:style>
  <w:style w:type="paragraph" w:customStyle="1" w:styleId="Doc-text2JK">
    <w:name w:val="Doc-text2_JK"/>
    <w:basedOn w:val="a2"/>
    <w:link w:val="Doc-text2JKChar"/>
    <w:uiPriority w:val="99"/>
    <w:qFormat/>
    <w:pPr>
      <w:widowControl w:val="0"/>
      <w:tabs>
        <w:tab w:val="left" w:pos="1622"/>
      </w:tabs>
      <w:spacing w:after="0"/>
      <w:ind w:left="1622" w:hanging="363"/>
    </w:pPr>
    <w:rPr>
      <w:rFonts w:ascii="Calibri" w:eastAsia="MS Mincho" w:hAnsi="Calibri"/>
      <w:kern w:val="2"/>
      <w:szCs w:val="24"/>
      <w:lang w:val="en-US" w:eastAsia="en-GB"/>
    </w:rPr>
  </w:style>
  <w:style w:type="character" w:customStyle="1" w:styleId="Doc-text2JKChar">
    <w:name w:val="Doc-text2_JK Char"/>
    <w:link w:val="Doc-text2JK"/>
    <w:uiPriority w:val="99"/>
    <w:qFormat/>
    <w:locked/>
    <w:rPr>
      <w:rFonts w:ascii="Calibri" w:eastAsia="MS Mincho" w:hAnsi="Calibri"/>
      <w:kern w:val="2"/>
      <w:szCs w:val="24"/>
      <w:lang w:val="en-US" w:eastAsia="en-GB"/>
    </w:rPr>
  </w:style>
  <w:style w:type="paragraph" w:customStyle="1" w:styleId="1">
    <w:name w:val="样式 标题 1 + 小三"/>
    <w:basedOn w:val="11"/>
    <w:uiPriority w:val="99"/>
    <w:qFormat/>
    <w:pPr>
      <w:numPr>
        <w:numId w:val="17"/>
      </w:numPr>
      <w:pBdr>
        <w:top w:val="none" w:sz="0" w:space="0" w:color="auto"/>
      </w:pBdr>
      <w:tabs>
        <w:tab w:val="clear" w:pos="720"/>
        <w:tab w:val="left" w:pos="420"/>
        <w:tab w:val="left" w:pos="600"/>
      </w:tabs>
      <w:overflowPunct w:val="0"/>
      <w:autoSpaceDE w:val="0"/>
      <w:autoSpaceDN w:val="0"/>
      <w:adjustRightInd w:val="0"/>
      <w:spacing w:before="120" w:after="120"/>
      <w:ind w:left="420" w:hanging="420"/>
      <w:jc w:val="both"/>
    </w:pPr>
    <w:rPr>
      <w:sz w:val="30"/>
      <w:szCs w:val="30"/>
    </w:rPr>
  </w:style>
  <w:style w:type="paragraph" w:customStyle="1" w:styleId="Normal0">
    <w:name w:val="Normal0"/>
    <w:uiPriority w:val="99"/>
    <w:qFormat/>
    <w:pPr>
      <w:jc w:val="center"/>
    </w:pPr>
    <w:rPr>
      <w:rFonts w:ascii="Times New Roman" w:hAnsi="Times New Roman"/>
      <w:lang w:eastAsia="en-US"/>
    </w:rPr>
  </w:style>
  <w:style w:type="paragraph" w:customStyle="1" w:styleId="Title2">
    <w:name w:val="Title 2"/>
    <w:basedOn w:val="Normal0"/>
    <w:next w:val="affd"/>
    <w:uiPriority w:val="99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2"/>
    <w:next w:val="a2"/>
    <w:uiPriority w:val="99"/>
    <w:qFormat/>
    <w:pPr>
      <w:widowControl w:val="0"/>
      <w:spacing w:before="120" w:after="120"/>
      <w:ind w:left="1440" w:right="1440"/>
      <w:jc w:val="both"/>
    </w:pPr>
    <w:rPr>
      <w:rFonts w:ascii="Book Antiqua" w:eastAsia="等线" w:hAnsi="Book Antiqua"/>
      <w:i/>
      <w:kern w:val="2"/>
      <w:lang w:val="en-US"/>
    </w:rPr>
  </w:style>
  <w:style w:type="paragraph" w:customStyle="1" w:styleId="OutBox1">
    <w:name w:val="Out Box 1"/>
    <w:basedOn w:val="a2"/>
    <w:uiPriority w:val="99"/>
    <w:qFormat/>
    <w:pPr>
      <w:widowControl w:val="0"/>
      <w:spacing w:before="120" w:after="0"/>
      <w:ind w:left="1170" w:right="86" w:hanging="450"/>
    </w:pPr>
    <w:rPr>
      <w:rFonts w:ascii="Times" w:hAnsi="Times"/>
      <w:color w:val="000000"/>
      <w:kern w:val="2"/>
      <w:lang w:val="en-US" w:eastAsia="zh-CN"/>
    </w:rPr>
  </w:style>
  <w:style w:type="paragraph" w:customStyle="1" w:styleId="TableText2">
    <w:name w:val="Table Text"/>
    <w:basedOn w:val="a2"/>
    <w:uiPriority w:val="99"/>
    <w:qFormat/>
    <w:pPr>
      <w:keepLines/>
      <w:widowControl w:val="0"/>
      <w:spacing w:after="0"/>
    </w:pPr>
    <w:rPr>
      <w:rFonts w:ascii="Book Antiqua" w:hAnsi="Book Antiqua"/>
      <w:kern w:val="2"/>
      <w:sz w:val="16"/>
      <w:lang w:val="en-US" w:eastAsia="zh-CN"/>
    </w:rPr>
  </w:style>
  <w:style w:type="paragraph" w:customStyle="1" w:styleId="CharChar1Char">
    <w:name w:val="Char Char1 Char"/>
    <w:basedOn w:val="40"/>
    <w:next w:val="a2"/>
    <w:uiPriority w:val="99"/>
    <w:qFormat/>
    <w:pPr>
      <w:widowControl w:val="0"/>
      <w:tabs>
        <w:tab w:val="left" w:pos="864"/>
      </w:tabs>
      <w:adjustRightInd w:val="0"/>
      <w:spacing w:beforeLines="25" w:before="0" w:afterLines="25" w:after="0" w:line="436" w:lineRule="exact"/>
      <w:ind w:left="429" w:hanging="429"/>
    </w:pPr>
    <w:rPr>
      <w:rFonts w:ascii="Tahoma" w:eastAsia="黑体" w:hAnsi="Tahoma"/>
      <w:b/>
      <w:i/>
      <w:kern w:val="2"/>
      <w:szCs w:val="24"/>
      <w:lang w:eastAsia="zh-CN"/>
    </w:rPr>
  </w:style>
  <w:style w:type="paragraph" w:customStyle="1" w:styleId="11CharH1h1appheading1l1MemoHeading1h11h12">
    <w:name w:val="样式 标题 1标题 1 CharH1h1app heading 1l1Memo Heading 1h11h12..."/>
    <w:basedOn w:val="11"/>
    <w:uiPriority w:val="99"/>
    <w:qFormat/>
    <w:pPr>
      <w:pageBreakBefore/>
      <w:widowControl w:val="0"/>
      <w:pBdr>
        <w:top w:val="none" w:sz="0" w:space="0" w:color="auto"/>
      </w:pBdr>
      <w:tabs>
        <w:tab w:val="left" w:pos="432"/>
      </w:tabs>
      <w:snapToGrid w:val="0"/>
      <w:spacing w:before="120" w:after="120"/>
      <w:ind w:left="432" w:hanging="432"/>
    </w:pPr>
    <w:rPr>
      <w:rFonts w:ascii="黑体" w:eastAsia="黑体" w:hAnsi="宋体" w:cs="宋体"/>
      <w:b/>
      <w:bCs/>
      <w:sz w:val="24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uiPriority w:val="99"/>
    <w:qFormat/>
  </w:style>
  <w:style w:type="paragraph" w:customStyle="1" w:styleId="2ChapterXXStatementh22Header2l2Level2Headhea">
    <w:name w:val="样式 标题 2Chapter X.X. Statementh22Header 2l2Level 2 Headhea..."/>
    <w:basedOn w:val="2"/>
    <w:uiPriority w:val="99"/>
    <w:qFormat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cs="宋体"/>
      <w:b/>
      <w:bCs/>
      <w:sz w:val="21"/>
      <w:lang w:val="en-US" w:eastAsia="zh-CN"/>
    </w:rPr>
  </w:style>
  <w:style w:type="paragraph" w:customStyle="1" w:styleId="4025025">
    <w:name w:val="样式 标题 4 + 段前: 0.25 行 段后: 0.25 行"/>
    <w:basedOn w:val="40"/>
    <w:uiPriority w:val="99"/>
    <w:qFormat/>
    <w:pPr>
      <w:keepLines w:val="0"/>
      <w:widowControl w:val="0"/>
      <w:tabs>
        <w:tab w:val="left" w:pos="864"/>
      </w:tabs>
      <w:spacing w:beforeLines="25" w:before="0" w:afterLines="25" w:after="0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affff8">
    <w:name w:val="图片说明"/>
    <w:basedOn w:val="a2"/>
    <w:next w:val="a2"/>
    <w:uiPriority w:val="99"/>
    <w:qFormat/>
    <w:pPr>
      <w:keepLines/>
      <w:widowControl w:val="0"/>
      <w:tabs>
        <w:tab w:val="left" w:pos="1575"/>
      </w:tabs>
      <w:spacing w:beforeLines="10" w:after="0"/>
      <w:ind w:left="578" w:hanging="578"/>
      <w:jc w:val="center"/>
      <w:outlineLvl w:val="0"/>
    </w:pPr>
    <w:rPr>
      <w:rFonts w:ascii="Calibri" w:hAnsi="Calibri"/>
      <w:kern w:val="2"/>
      <w:sz w:val="21"/>
      <w:szCs w:val="24"/>
      <w:lang w:val="en-US" w:eastAsia="zh-CN"/>
    </w:rPr>
  </w:style>
  <w:style w:type="character" w:customStyle="1" w:styleId="TJChar">
    <w:name w:val="TJ Char"/>
    <w:link w:val="TJ"/>
    <w:qFormat/>
    <w:locked/>
    <w:rPr>
      <w:rFonts w:ascii="Calibri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a2"/>
    <w:link w:val="TJChar"/>
    <w:qFormat/>
    <w:pPr>
      <w:widowControl w:val="0"/>
    </w:pPr>
    <w:rPr>
      <w:rFonts w:ascii="Calibri" w:hAnsi="Calibri"/>
      <w:b/>
      <w:kern w:val="2"/>
      <w:sz w:val="24"/>
      <w:u w:val="single"/>
      <w:lang w:val="fr-FR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f3"/>
    <w:uiPriority w:val="99"/>
    <w:qFormat/>
    <w:pPr>
      <w:widowControl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1CharCharCharChar">
    <w:name w:val="Char Char1 Char Char Char Char"/>
    <w:basedOn w:val="a2"/>
    <w:uiPriority w:val="99"/>
    <w:qFormat/>
    <w:pPr>
      <w:widowControl w:val="0"/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kern w:val="2"/>
      <w:sz w:val="24"/>
      <w:lang w:val="en-US"/>
    </w:rPr>
  </w:style>
  <w:style w:type="paragraph" w:customStyle="1" w:styleId="StateHead">
    <w:name w:val="State Head"/>
    <w:basedOn w:val="a2"/>
    <w:uiPriority w:val="99"/>
    <w:qFormat/>
    <w:pPr>
      <w:keepNext/>
      <w:widowControl w:val="0"/>
      <w:numPr>
        <w:numId w:val="18"/>
      </w:numPr>
      <w:tabs>
        <w:tab w:val="clear" w:pos="420"/>
        <w:tab w:val="left" w:pos="720"/>
        <w:tab w:val="left" w:pos="1619"/>
      </w:tabs>
      <w:spacing w:before="240" w:after="0"/>
      <w:ind w:left="720" w:hanging="360"/>
      <w:jc w:val="both"/>
    </w:pPr>
    <w:rPr>
      <w:rFonts w:ascii="Arial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a2"/>
    <w:uiPriority w:val="99"/>
    <w:qFormat/>
    <w:pPr>
      <w:widowControl w:val="0"/>
      <w:ind w:left="1135" w:hanging="851"/>
    </w:pPr>
    <w:rPr>
      <w:rFonts w:ascii="Calibri" w:eastAsia="Calibri" w:hAnsi="Calibri"/>
      <w:kern w:val="2"/>
      <w:lang w:val="it-IT" w:eastAsia="it-IT"/>
    </w:rPr>
  </w:style>
  <w:style w:type="character" w:customStyle="1" w:styleId="TableNo0">
    <w:name w:val="Table_No Знак"/>
    <w:link w:val="TableNo"/>
    <w:qFormat/>
    <w:locked/>
    <w:rPr>
      <w:rFonts w:ascii="Times New Roman" w:eastAsia="等线" w:hAnsi="Times New Roman"/>
      <w:caps/>
      <w:lang w:val="en-GB" w:eastAsia="en-US"/>
    </w:rPr>
  </w:style>
  <w:style w:type="paragraph" w:customStyle="1" w:styleId="Agreement">
    <w:name w:val="Agreement"/>
    <w:basedOn w:val="a2"/>
    <w:next w:val="a2"/>
    <w:uiPriority w:val="99"/>
    <w:qFormat/>
    <w:pPr>
      <w:widowControl w:val="0"/>
      <w:numPr>
        <w:numId w:val="19"/>
      </w:numPr>
      <w:tabs>
        <w:tab w:val="clear" w:pos="1619"/>
        <w:tab w:val="left" w:pos="420"/>
      </w:tabs>
      <w:spacing w:before="60" w:after="0"/>
      <w:ind w:left="420" w:hanging="420"/>
    </w:pPr>
    <w:rPr>
      <w:rFonts w:ascii="Arial" w:eastAsia="MS Mincho" w:hAnsi="Arial"/>
      <w:b/>
      <w:kern w:val="2"/>
      <w:szCs w:val="24"/>
      <w:lang w:val="en-US"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2"/>
    <w:next w:val="a2"/>
    <w:link w:val="EmailDiscussionChar"/>
    <w:uiPriority w:val="99"/>
    <w:qFormat/>
    <w:pPr>
      <w:widowControl w:val="0"/>
      <w:numPr>
        <w:numId w:val="20"/>
      </w:numPr>
      <w:tabs>
        <w:tab w:val="clear" w:pos="1619"/>
        <w:tab w:val="left" w:pos="2160"/>
      </w:tabs>
      <w:spacing w:before="40" w:after="0"/>
      <w:ind w:left="2160" w:hanging="720"/>
    </w:pPr>
    <w:rPr>
      <w:rFonts w:ascii="Arial" w:eastAsia="MS Mincho" w:hAnsi="Arial" w:cs="Arial"/>
      <w:b/>
      <w:szCs w:val="24"/>
      <w:lang w:val="fr-FR" w:eastAsia="fr-FR"/>
    </w:rPr>
  </w:style>
  <w:style w:type="paragraph" w:customStyle="1" w:styleId="EmailDiscussion2">
    <w:name w:val="EmailDiscussion2"/>
    <w:basedOn w:val="a2"/>
    <w:uiPriority w:val="99"/>
    <w:qFormat/>
    <w:pPr>
      <w:widowControl w:val="0"/>
      <w:tabs>
        <w:tab w:val="left" w:pos="1622"/>
      </w:tabs>
      <w:spacing w:after="0"/>
      <w:ind w:left="1622" w:hanging="363"/>
    </w:pPr>
    <w:rPr>
      <w:rFonts w:ascii="Arial" w:eastAsia="MS Mincho" w:hAnsi="Arial"/>
      <w:kern w:val="2"/>
      <w:szCs w:val="24"/>
      <w:lang w:val="en-US" w:eastAsia="en-GB"/>
    </w:rPr>
  </w:style>
  <w:style w:type="character" w:customStyle="1" w:styleId="affff9">
    <w:name w:val="文稿抬头"/>
    <w:qFormat/>
    <w:rPr>
      <w:rFonts w:ascii="MS Mincho" w:eastAsia="MS Mincho" w:hAnsi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font41">
    <w:name w:val="font4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260">
    <w:name w:val="古典型 26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">
    <w:name w:val="网格型7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table" w:customStyle="1" w:styleId="417">
    <w:name w:val="无格式表格 41"/>
    <w:basedOn w:val="a4"/>
    <w:uiPriority w:val="44"/>
    <w:qFormat/>
    <w:rPr>
      <w:rFonts w:ascii="Times New Roman" w:hAnsi="Times New Roma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70">
    <w:name w:val="古典型 27"/>
    <w:basedOn w:val="a4"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4">
    <w:name w:val="网格型 11"/>
    <w:basedOn w:val="a4"/>
    <w:unhideWhenUsed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380">
    <w:name w:val="网格型3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8">
    <w:name w:val="Table Grid58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古典型 215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5">
    <w:name w:val="Table Classic 2115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4">
    <w:name w:val="Table Grid25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网格型22"/>
    <w:basedOn w:val="a4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古典型 2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21">
    <w:name w:val="Table Grid2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1">
    <w:name w:val="Table Classic 2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">
    <w:name w:val="Table Classic 2111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11">
    <w:name w:val="Table Grid711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古典型 23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1">
    <w:name w:val="Table Classic 2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1">
    <w:name w:val="Table Grid78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古典型 24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1">
    <w:name w:val="Table Classic 2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">
    <w:name w:val="古典型 25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B1Car">
    <w:name w:val="B1+ Car"/>
    <w:link w:val="B1"/>
    <w:qFormat/>
    <w:locked/>
    <w:rPr>
      <w:rFonts w:ascii="Times New Roman" w:eastAsia="MS Mincho" w:hAnsi="Times New Roman"/>
      <w:lang w:val="en-GB" w:eastAsia="en-GB"/>
    </w:rPr>
  </w:style>
  <w:style w:type="paragraph" w:customStyle="1" w:styleId="TOCHeading1">
    <w:name w:val="TOC Heading1"/>
    <w:basedOn w:val="11"/>
    <w:next w:val="a2"/>
    <w:uiPriority w:val="3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eastAsia="等线" w:hAnsi="Cambria"/>
      <w:b/>
      <w:bCs/>
      <w:color w:val="365F91"/>
      <w:sz w:val="28"/>
      <w:szCs w:val="28"/>
      <w:lang w:val="en-US"/>
    </w:rPr>
  </w:style>
  <w:style w:type="paragraph" w:customStyle="1" w:styleId="Style86">
    <w:name w:val="_Style 86"/>
    <w:uiPriority w:val="99"/>
    <w:semiHidden/>
    <w:qFormat/>
    <w:pPr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123">
    <w:name w:val="修订12"/>
    <w:semiHidden/>
    <w:qFormat/>
    <w:rPr>
      <w:rFonts w:ascii="Times New Roman" w:eastAsia="Batang" w:hAnsi="Times New Roman"/>
      <w:lang w:val="en-GB" w:eastAsia="en-US"/>
    </w:rPr>
  </w:style>
  <w:style w:type="character" w:customStyle="1" w:styleId="FigureTitleChar">
    <w:name w:val="Figure Title Char"/>
    <w:qFormat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hps">
    <w:name w:val="hps"/>
    <w:qFormat/>
  </w:style>
  <w:style w:type="character" w:customStyle="1" w:styleId="IntenseEmphasis1">
    <w:name w:val="Intense Emphasis1"/>
    <w:basedOn w:val="a3"/>
    <w:uiPriority w:val="21"/>
    <w:qFormat/>
    <w:rPr>
      <w:b/>
      <w:bCs/>
      <w:i/>
      <w:iCs/>
      <w:color w:val="4F81BD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Pr>
      <w:rFonts w:ascii="Arial" w:hAnsi="Arial" w:cs="Arial" w:hint="default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character" w:customStyle="1" w:styleId="normaltextrun">
    <w:name w:val="normaltextrun"/>
    <w:basedOn w:val="a3"/>
    <w:qFormat/>
  </w:style>
  <w:style w:type="character" w:customStyle="1" w:styleId="search-word-mail">
    <w:name w:val="search-word-mail"/>
    <w:qFormat/>
  </w:style>
  <w:style w:type="character" w:customStyle="1" w:styleId="word">
    <w:name w:val="word"/>
    <w:basedOn w:val="a3"/>
    <w:qFormat/>
  </w:style>
  <w:style w:type="character" w:customStyle="1" w:styleId="1f2">
    <w:name w:val="未处理的提及1"/>
    <w:basedOn w:val="a3"/>
    <w:uiPriority w:val="99"/>
    <w:qFormat/>
    <w:rPr>
      <w:color w:val="605E5C"/>
      <w:shd w:val="clear" w:color="auto" w:fill="E1DFDD"/>
    </w:rPr>
  </w:style>
  <w:style w:type="character" w:customStyle="1" w:styleId="affffa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character" w:customStyle="1" w:styleId="HeaderChar1">
    <w:name w:val="Header Char1"/>
    <w:basedOn w:val="a3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UnresolvedMention4">
    <w:name w:val="Unresolved Mention4"/>
    <w:basedOn w:val="a3"/>
    <w:uiPriority w:val="99"/>
    <w:qFormat/>
    <w:rPr>
      <w:color w:val="605E5C"/>
      <w:shd w:val="clear" w:color="auto" w:fill="E1DFDD"/>
    </w:rPr>
  </w:style>
  <w:style w:type="table" w:customStyle="1" w:styleId="280">
    <w:name w:val="古典型 28"/>
    <w:basedOn w:val="a4"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4">
    <w:name w:val="网格型 12"/>
    <w:basedOn w:val="a4"/>
    <w:semiHidden/>
    <w:unhideWhenUsed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390">
    <w:name w:val="网格型3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9">
    <w:name w:val="Table Grid59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古典型 216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6">
    <w:name w:val="Table Classic 2116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5">
    <w:name w:val="Table Grid2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网格型23"/>
    <w:basedOn w:val="a4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古典型 2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22">
    <w:name w:val="Table Grid21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2">
    <w:name w:val="Table Classic 2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2">
    <w:name w:val="Table Classic 2111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12">
    <w:name w:val="Table Grid711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2">
    <w:name w:val="Table Classic 2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2">
    <w:name w:val="Table Grid78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古典型 24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2">
    <w:name w:val="Table Classic 2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">
    <w:name w:val="古典型 25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">
    <w:name w:val="网格型8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4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4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 Grid510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65">
    <w:name w:val="Table Grid65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4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22">
    <w:name w:val="Tabellengitternetz1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6">
    <w:name w:val="Table Grid25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 13"/>
    <w:basedOn w:val="a4"/>
    <w:qFormat/>
    <w:pPr>
      <w:spacing w:after="180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3">
    <w:name w:val="网格型24"/>
    <w:basedOn w:val="a4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型1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古典型 22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4"/>
    <w:qFormat/>
    <w:rPr>
      <w:rFonts w:ascii="Times New Roman" w:eastAsia="MS Mincho" w:hAnsi="Times New Roman"/>
    </w:rPr>
    <w:tblPr/>
  </w:style>
  <w:style w:type="table" w:customStyle="1" w:styleId="TableGrid541">
    <w:name w:val="Table Grid541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1">
    <w:name w:val="Table Grid42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3">
    <w:name w:val="Table Classic 2111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1">
    <w:name w:val="Table Grid12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4"/>
    <w:qFormat/>
    <w:rPr>
      <w:rFonts w:ascii="Times New Roman" w:eastAsia="MS Mincho" w:hAnsi="Times New Roman"/>
    </w:rPr>
    <w:tblPr/>
  </w:style>
  <w:style w:type="table" w:customStyle="1" w:styleId="TableGrid5111">
    <w:name w:val="Table Grid511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3">
    <w:name w:val="Table Grid711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a4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古典型 233"/>
    <w:basedOn w:val="a4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1">
    <w:name w:val="网格型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3">
    <w:name w:val="Table Classic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0">
    <w:name w:val="古典型 243"/>
    <w:basedOn w:val="a4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1">
    <w:name w:val="网格型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3">
    <w:name w:val="Table Classic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古典型 253"/>
    <w:basedOn w:val="a4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0">
    <w:name w:val="网格型71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a4"/>
    <w:uiPriority w:val="44"/>
    <w:qFormat/>
    <w:rPr>
      <w:rFonts w:ascii="Times New Roman" w:hAnsi="Times New Roma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115">
    <w:name w:val="不明显参考11"/>
    <w:uiPriority w:val="31"/>
    <w:qFormat/>
    <w:rPr>
      <w:smallCaps/>
      <w:color w:val="5A5A5A"/>
    </w:rPr>
  </w:style>
  <w:style w:type="paragraph" w:customStyle="1" w:styleId="TOC110">
    <w:name w:val="TOC 标题11"/>
    <w:basedOn w:val="11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" w:hAnsi="Calibri Light"/>
      <w:color w:val="2F5496"/>
      <w:sz w:val="32"/>
      <w:szCs w:val="32"/>
      <w:lang w:val="en-US"/>
    </w:rPr>
  </w:style>
  <w:style w:type="character" w:customStyle="1" w:styleId="font01">
    <w:name w:val="font0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3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2f3">
    <w:name w:val="不明显参考2"/>
    <w:uiPriority w:val="31"/>
    <w:qFormat/>
    <w:rPr>
      <w:smallCaps/>
      <w:color w:val="5A5A5A"/>
    </w:rPr>
  </w:style>
  <w:style w:type="paragraph" w:customStyle="1" w:styleId="TOC20">
    <w:name w:val="TOC 标题2"/>
    <w:basedOn w:val="11"/>
    <w:next w:val="a2"/>
    <w:uiPriority w:val="39"/>
    <w:unhideWhenUsed/>
    <w:qFormat/>
    <w:pPr>
      <w:spacing w:after="0" w:line="259" w:lineRule="auto"/>
      <w:outlineLvl w:val="9"/>
    </w:pPr>
    <w:rPr>
      <w:rFonts w:ascii="Calibri Light" w:eastAsia="等线" w:hAnsi="Calibri Light"/>
      <w:color w:val="2F5496"/>
      <w:szCs w:val="32"/>
      <w:lang w:val="en-US" w:eastAsia="en-GB"/>
    </w:rPr>
  </w:style>
  <w:style w:type="paragraph" w:customStyle="1" w:styleId="1f3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12">
    <w:name w:val="脚注文本 Char1"/>
    <w:basedOn w:val="a3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table" w:customStyle="1" w:styleId="TableGrid70">
    <w:name w:val="Table Grid70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a3"/>
    <w:uiPriority w:val="99"/>
    <w:qFormat/>
    <w:rPr>
      <w:color w:val="605E5C"/>
      <w:shd w:val="clear" w:color="auto" w:fill="E1DFDD"/>
    </w:r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7"/>
    <w:qFormat/>
    <w:pPr>
      <w:numPr>
        <w:numId w:val="21"/>
      </w:numPr>
      <w:tabs>
        <w:tab w:val="clear" w:pos="2160"/>
        <w:tab w:val="left" w:pos="720"/>
        <w:tab w:val="left" w:pos="794"/>
        <w:tab w:val="left" w:pos="1191"/>
        <w:tab w:val="left" w:pos="1588"/>
        <w:tab w:val="left" w:pos="1619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rFonts w:ascii="Times New Roman" w:eastAsia="宋体" w:hAnsi="Times New Roman"/>
      <w:sz w:val="24"/>
    </w:rPr>
  </w:style>
  <w:style w:type="character" w:customStyle="1" w:styleId="B12">
    <w:name w:val="B1 (文字)"/>
    <w:qFormat/>
    <w:rPr>
      <w:lang w:val="en-GB" w:eastAsia="ja-JP" w:bidi="ar-SA"/>
    </w:rPr>
  </w:style>
  <w:style w:type="paragraph" w:customStyle="1" w:styleId="a1">
    <w:name w:val="参考文献"/>
    <w:basedOn w:val="a2"/>
    <w:qFormat/>
    <w:pPr>
      <w:keepLines/>
      <w:numPr>
        <w:numId w:val="22"/>
      </w:numPr>
      <w:tabs>
        <w:tab w:val="left" w:pos="360"/>
        <w:tab w:val="left" w:pos="2160"/>
      </w:tabs>
      <w:spacing w:after="0"/>
      <w:ind w:left="2160" w:hanging="720"/>
    </w:pPr>
    <w:rPr>
      <w:rFonts w:eastAsia="MS Mincho"/>
    </w:rPr>
  </w:style>
  <w:style w:type="paragraph" w:customStyle="1" w:styleId="3GPP">
    <w:name w:val="3GPP 正文"/>
    <w:basedOn w:val="a2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hAnsi="Times New Roman"/>
      <w:lang w:val="en-GB" w:eastAsia="ja-JP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eastAsia="Malgun Gothic" w:hAnsi="Arial"/>
      <w:sz w:val="22"/>
      <w:lang w:val="en-US"/>
    </w:rPr>
  </w:style>
  <w:style w:type="paragraph" w:customStyle="1" w:styleId="affffb">
    <w:name w:val="??"/>
    <w:qFormat/>
    <w:pPr>
      <w:widowControl w:val="0"/>
    </w:pPr>
    <w:rPr>
      <w:rFonts w:ascii="Times New Roman" w:eastAsia="Malgun Gothic" w:hAnsi="Times New Roman"/>
      <w:lang w:eastAsia="en-US"/>
    </w:rPr>
  </w:style>
  <w:style w:type="paragraph" w:customStyle="1" w:styleId="2f4">
    <w:name w:val="??? 2"/>
    <w:basedOn w:val="affffb"/>
    <w:next w:val="affffb"/>
    <w:qFormat/>
    <w:pPr>
      <w:keepNext/>
    </w:pPr>
    <w:rPr>
      <w:rFonts w:ascii="Arial" w:hAnsi="Arial"/>
      <w:b/>
      <w:sz w:val="24"/>
    </w:rPr>
  </w:style>
  <w:style w:type="paragraph" w:customStyle="1" w:styleId="Norma">
    <w:name w:val="Norma"/>
    <w:basedOn w:val="1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body">
    <w:name w:val="body"/>
    <w:basedOn w:val="a2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Malgun Gothic" w:hAnsi="New York"/>
      <w:sz w:val="24"/>
      <w:lang w:val="en-US"/>
    </w:rPr>
  </w:style>
  <w:style w:type="character" w:customStyle="1" w:styleId="11BodyTextChar">
    <w:name w:val="11 BodyText Char"/>
    <w:link w:val="11BodyText"/>
    <w:uiPriority w:val="99"/>
    <w:qFormat/>
    <w:rPr>
      <w:rFonts w:ascii="Arial" w:hAnsi="Arial"/>
      <w:lang w:val="en-US" w:eastAsia="en-GB"/>
    </w:rPr>
  </w:style>
  <w:style w:type="paragraph" w:customStyle="1" w:styleId="AL">
    <w:name w:val="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Best">
    <w:name w:val="BodyBest"/>
    <w:basedOn w:val="a2"/>
    <w:link w:val="BodyBestChar"/>
    <w:qFormat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val="en-US" w:eastAsia="en-US"/>
    </w:rPr>
  </w:style>
  <w:style w:type="paragraph" w:customStyle="1" w:styleId="3GPPHeader">
    <w:name w:val="3GPP_Header"/>
    <w:basedOn w:val="a2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lang w:eastAsia="zh-CN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US" w:eastAsia="en-US"/>
    </w:r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paragraph" w:customStyle="1" w:styleId="AC0">
    <w:name w:val="AC"/>
    <w:basedOn w:val="a2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b/>
      <w:sz w:val="18"/>
      <w:lang w:eastAsia="ko-KR"/>
    </w:rPr>
  </w:style>
  <w:style w:type="table" w:customStyle="1" w:styleId="TableClassic23">
    <w:name w:val="Table Classic 23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211">
    <w:name w:val="Table Classic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10">
    <w:name w:val="网格型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网格型9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网格型81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4">
    <w:name w:val="Table Classic 22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72">
    <w:name w:val="Table Grid17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4">
    <w:name w:val="Table Classic 212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4">
    <w:name w:val="Table Grid77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4">
    <w:name w:val="Table Grid71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4">
    <w:name w:val="Table Grid72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4">
    <w:name w:val="Table Grid73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4">
    <w:name w:val="Table Grid74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4">
    <w:name w:val="Table Grid75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4">
    <w:name w:val="Table Grid76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4">
    <w:name w:val="Table Grid224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4">
    <w:name w:val="Table Classic 2111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12">
    <w:name w:val="Table Grid131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古典型 211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910">
    <w:name w:val="目录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bCs/>
      <w:szCs w:val="22"/>
      <w:lang w:val="en-US" w:eastAsia="en-GB"/>
    </w:rPr>
  </w:style>
  <w:style w:type="paragraph" w:customStyle="1" w:styleId="1f4">
    <w:name w:val="题注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1f5">
    <w:name w:val="图表目录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CharCharCharCharChar5">
    <w:name w:val="Char Char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16">
    <w:name w:val="Char Char1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5">
    <w:name w:val="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5">
    <w:name w:val="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15">
    <w:name w:val="Char Char15"/>
    <w:qFormat/>
    <w:rPr>
      <w:lang w:val="en-GB" w:eastAsia="ja-JP" w:bidi="ar-SA"/>
    </w:rPr>
  </w:style>
  <w:style w:type="paragraph" w:customStyle="1" w:styleId="1Char5">
    <w:name w:val="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1CharChar5">
    <w:name w:val="Char Char1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5">
    <w:name w:val="(文字) (文字)1 Char (文字) (文字) Char 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5">
    <w:name w:val="(文字) (文字)1 Char (文字) (文字)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CharCharCharChar5">
    <w:name w:val="(文字) (文字)1 Char (文字) (文字) Char (文字) (文字)1 Char (文字) (文字)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Char15">
    <w:name w:val="Char Char Char Char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2CharChar5">
    <w:name w:val="Char Char2 Char Char5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5">
    <w:name w:val="Char Char45"/>
    <w:qFormat/>
    <w:rPr>
      <w:rFonts w:ascii="Calibri Light" w:hAnsi="Calibri Light"/>
      <w:lang w:val="nb-NO" w:eastAsia="ja-JP" w:bidi="ar-SA"/>
    </w:rPr>
  </w:style>
  <w:style w:type="paragraph" w:customStyle="1" w:styleId="CharCharCharCharCharChar5">
    <w:name w:val="Char Char Char Char Char Ch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3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arCar5">
    <w:name w:val="Car C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15">
    <w:name w:val="Zchn Zchn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254">
    <w:name w:val="(文字) (文字)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352">
    <w:name w:val="(文字) (文字)3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25">
    <w:name w:val="Zchn Zchn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452">
    <w:name w:val="(文字) (文字)4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51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75">
    <w:name w:val="Char Char75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5">
    <w:name w:val="Zchn Zchn55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5">
    <w:name w:val="Char Char105"/>
    <w:semiHidden/>
    <w:qFormat/>
    <w:rPr>
      <w:rFonts w:ascii="Intel Clear" w:hAnsi="Intel Clear"/>
      <w:lang w:val="en-GB" w:eastAsia="en-US"/>
    </w:rPr>
  </w:style>
  <w:style w:type="character" w:customStyle="1" w:styleId="CharChar95">
    <w:name w:val="Char Char95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5">
    <w:name w:val="Char Char85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5">
    <w:name w:val="(文字) (文字)1 Char (文字) (文字) Char 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8">
    <w:name w:val="Zchn Zchn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20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eastAsia="en-GB"/>
    </w:rPr>
  </w:style>
  <w:style w:type="paragraph" w:customStyle="1" w:styleId="2f5">
    <w:name w:val="题注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2f6">
    <w:name w:val="图表目录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5">
    <w:name w:val="Char Char295"/>
    <w:qFormat/>
    <w:rPr>
      <w:rFonts w:ascii="Intel Clear" w:hAnsi="Intel Clear"/>
      <w:sz w:val="36"/>
      <w:lang w:val="en-GB" w:eastAsia="en-US" w:bidi="ar-SA"/>
    </w:rPr>
  </w:style>
  <w:style w:type="character" w:customStyle="1" w:styleId="CharChar285">
    <w:name w:val="Char Char285"/>
    <w:qFormat/>
    <w:rPr>
      <w:rFonts w:ascii="Intel Clear" w:hAnsi="Intel Clear"/>
      <w:sz w:val="32"/>
      <w:lang w:val="en-GB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4">
    <w:name w:val="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4">
    <w:name w:val="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14">
    <w:name w:val="Char Char14"/>
    <w:qFormat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1CharChar4">
    <w:name w:val="Char Char1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2CharChar4">
    <w:name w:val="Char Char2 Char Char4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4">
    <w:name w:val="Char Char44"/>
    <w:qFormat/>
    <w:rPr>
      <w:rFonts w:ascii="Calibri Light" w:hAnsi="Calibri Light"/>
      <w:lang w:val="nb-NO" w:eastAsia="ja-JP" w:bidi="ar-SA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83">
    <w:name w:val="(文字) (文字)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arCar4">
    <w:name w:val="Car C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244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342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442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42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74">
    <w:name w:val="Char Char74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4">
    <w:name w:val="Char Char104"/>
    <w:semiHidden/>
    <w:qFormat/>
    <w:rPr>
      <w:rFonts w:ascii="Intel Clear" w:hAnsi="Intel Clear"/>
      <w:lang w:val="en-GB" w:eastAsia="en-US"/>
    </w:rPr>
  </w:style>
  <w:style w:type="character" w:customStyle="1" w:styleId="CharChar94">
    <w:name w:val="Char Char94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30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3e">
    <w:name w:val="题注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3f">
    <w:name w:val="图表目录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4">
    <w:name w:val="Char Char294"/>
    <w:qFormat/>
    <w:rPr>
      <w:rFonts w:ascii="Intel Clear" w:hAnsi="Intel Clear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Intel Clear" w:hAnsi="Intel Clear"/>
      <w:sz w:val="32"/>
      <w:lang w:val="en-GB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30">
    <w:name w:val="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1CharChar3">
    <w:name w:val="Char Char1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2CharChar3">
    <w:name w:val="Char Char2 Char Char3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3">
    <w:name w:val="Char Char43"/>
    <w:qFormat/>
    <w:rPr>
      <w:rFonts w:ascii="Calibri Light" w:hAnsi="Calibri Light"/>
      <w:lang w:val="nb-NO" w:eastAsia="ja-JP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73">
    <w:name w:val="(文字) (文字)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arCar3">
    <w:name w:val="Car C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234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434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32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73">
    <w:name w:val="Char Char73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3">
    <w:name w:val="Char Char103"/>
    <w:semiHidden/>
    <w:qFormat/>
    <w:rPr>
      <w:rFonts w:ascii="Intel Clear" w:hAnsi="Intel Clear"/>
      <w:lang w:val="en-GB" w:eastAsia="en-US"/>
    </w:rPr>
  </w:style>
  <w:style w:type="character" w:customStyle="1" w:styleId="CharChar93">
    <w:name w:val="Char Char93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3">
    <w:name w:val="Char Char83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4">
    <w:name w:val="目录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4a">
    <w:name w:val="题注4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4b">
    <w:name w:val="图表目录4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3">
    <w:name w:val="Char Char293"/>
    <w:qFormat/>
    <w:rPr>
      <w:rFonts w:ascii="Intel Clear" w:hAnsi="Intel Clear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Intel Clear" w:hAnsi="Intel Clear"/>
      <w:sz w:val="32"/>
      <w:lang w:val="en-GB"/>
    </w:rPr>
  </w:style>
  <w:style w:type="paragraph" w:customStyle="1" w:styleId="95">
    <w:name w:val="目录 95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58">
    <w:name w:val="题注5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59">
    <w:name w:val="图表目录5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CharChar2">
    <w:name w:val="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6">
    <w:name w:val="目录 96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65">
    <w:name w:val="题注6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66">
    <w:name w:val="图表目录6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table" w:customStyle="1" w:styleId="TableGrid701">
    <w:name w:val="Table Grid70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5">
    <w:name w:val="Table Classic 22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73">
    <w:name w:val="Table Grid17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2">
    <w:name w:val="Table Classic 23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5">
    <w:name w:val="Table Classic 212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5">
    <w:name w:val="Table Grid77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5">
    <w:name w:val="Table Grid71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5">
    <w:name w:val="Table Grid72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5">
    <w:name w:val="Table Grid73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5">
    <w:name w:val="Table Grid74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5">
    <w:name w:val="Table Grid75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5">
    <w:name w:val="Table Grid76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5">
    <w:name w:val="Table Grid22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">
    <w:name w:val="Table Classic 221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">
    <w:name w:val="网格型31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5">
    <w:name w:val="Table Classic 211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13">
    <w:name w:val="Table Grid13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3">
    <w:name w:val="Table Grid1112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3">
    <w:name w:val="Tabellengitternetz1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3">
    <w:name w:val="Table Grid1231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">
    <w:name w:val="Table Grid1113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古典型 21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02">
    <w:name w:val="Table Grid70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6">
    <w:name w:val="Table Classic 22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2">
    <w:name w:val="网格型11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网格型82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">
    <w:name w:val="Table Grid19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网格型4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古典型 27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71">
    <w:name w:val="Table Grid1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1">
    <w:name w:val="Table Grid2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1">
    <w:name w:val="Table Grid3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网格型3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1">
    <w:name w:val="网格型4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">
    <w:name w:val="Table Classic 217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81">
    <w:name w:val="Table Grid58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1">
    <w:name w:val="Table Grid211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1">
    <w:name w:val="Table Grid311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1">
    <w:name w:val="Table Grid8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1">
    <w:name w:val="Table Grid51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1">
    <w:name w:val="Table Grid61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1">
    <w:name w:val="Table Grid22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">
    <w:name w:val="Table Classic 2115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1">
    <w:name w:val="Table Grid95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1">
    <w:name w:val="Table Grid13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1">
    <w:name w:val="Table Grid2215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1">
    <w:name w:val="Table Grid11125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1">
    <w:name w:val="Table Grid105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1">
    <w:name w:val="Table Grid14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1">
    <w:name w:val="Table Grid23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1">
    <w:name w:val="Table Grid33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1">
    <w:name w:val="Table Grid43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1">
    <w:name w:val="Table Grid52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1">
    <w:name w:val="Table Grid62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1">
    <w:name w:val="Table Grid113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1">
    <w:name w:val="Table Grid412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1">
    <w:name w:val="Table Grid2225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1">
    <w:name w:val="Table Grid11135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1">
    <w:name w:val="Table Grid155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1">
    <w:name w:val="Table Grid16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1">
    <w:name w:val="Table Grid24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1">
    <w:name w:val="Table Grid34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1">
    <w:name w:val="Table Grid44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1">
    <w:name w:val="Table Grid53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1">
    <w:name w:val="Table Grid63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1">
    <w:name w:val="Table Grid114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1">
    <w:name w:val="Table Grid413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1">
    <w:name w:val="Table Grid2235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1">
    <w:name w:val="Table Grid11145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网格型15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">
    <w:name w:val="古典型 215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1">
    <w:name w:val="古典型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2">
    <w:name w:val="网格型2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网格型7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11">
    <w:name w:val="Table Grid77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1">
    <w:name w:val="Table Grid71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1">
    <w:name w:val="Table Grid72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1">
    <w:name w:val="Table Grid73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1">
    <w:name w:val="Table Grid74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1">
    <w:name w:val="Table Grid75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1">
    <w:name w:val="Table Grid76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1">
    <w:name w:val="Table Grid22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1">
    <w:name w:val="Table Grid9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1">
    <w:name w:val="Tabellengitternetz1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1">
    <w:name w:val="Tabellengitternetz2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1">
    <w:name w:val="Tabellengitternetz3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1">
    <w:name w:val="Tabellengitternetz4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1">
    <w:name w:val="Tabellengitternetz5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1">
    <w:name w:val="Tabellengitternetz6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1">
    <w:name w:val="Tabellengitternetz7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1">
    <w:name w:val="Tabellengitternetz8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1">
    <w:name w:val="Tabellengitternetz9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1">
    <w:name w:val="Table Grid1231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网格型3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网格型4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古典型 28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1">
    <w:name w:val="Table Grid21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1">
    <w:name w:val="Table Grid31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1">
    <w:name w:val="网格型3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1">
    <w:name w:val="网格型4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">
    <w:name w:val="Table Classic 218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91">
    <w:name w:val="Table Grid59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1">
    <w:name w:val="Table Grid21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1">
    <w:name w:val="Table Grid31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161">
    <w:name w:val="Table Grid51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1">
    <w:name w:val="Table Grid61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1">
    <w:name w:val="Table Grid22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1">
    <w:name w:val="网格型3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1">
    <w:name w:val="Table Classic 2116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1">
    <w:name w:val="Table Grid96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1">
    <w:name w:val="Table Grid13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1">
    <w:name w:val="Table Grid112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1">
    <w:name w:val="Table Grid411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1">
    <w:name w:val="Table Grid2216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1">
    <w:name w:val="Table Grid11126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1">
    <w:name w:val="Table Grid106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1">
    <w:name w:val="Table Grid14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1">
    <w:name w:val="Table Grid23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1">
    <w:name w:val="Table Grid33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1">
    <w:name w:val="Table Grid43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1">
    <w:name w:val="Table Grid52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1">
    <w:name w:val="Table Grid62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1">
    <w:name w:val="Table Grid113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1">
    <w:name w:val="Table Grid412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1">
    <w:name w:val="Table Grid2226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1">
    <w:name w:val="Table Grid11136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1">
    <w:name w:val="Table Grid156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1">
    <w:name w:val="Table Grid16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1">
    <w:name w:val="Table Grid24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1">
    <w:name w:val="Table Grid34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1">
    <w:name w:val="Table Grid44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1">
    <w:name w:val="Table Grid53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1">
    <w:name w:val="Table Grid63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1">
    <w:name w:val="Table Grid114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1">
    <w:name w:val="Table Grid413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1">
    <w:name w:val="Table Grid2236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1">
    <w:name w:val="Table Grid11146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网格型16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">
    <w:name w:val="古典型 216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1">
    <w:name w:val="古典型 2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1">
    <w:name w:val="Table Classic 21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310">
    <w:name w:val="网格型23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1">
    <w:name w:val="Table Grid21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1">
    <w:name w:val="Table Grid31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1">
    <w:name w:val="Table Grid21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1">
    <w:name w:val="Table Grid31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1">
    <w:name w:val="网格型33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网格型43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1">
    <w:name w:val="Table Grid213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1">
    <w:name w:val="Table Grid313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1">
    <w:name w:val="网格型31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1">
    <w:name w:val="网格型41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2">
    <w:name w:val="Tabellengitternetz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1">
    <w:name w:val="Table Grid211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1">
    <w:name w:val="Table Grid311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网格型6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网格型7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0">
    <w:name w:val="网格型3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0">
    <w:name w:val="网格型4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21">
    <w:name w:val="Table Grid77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1">
    <w:name w:val="Table Grid711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1">
    <w:name w:val="Table Grid721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1">
    <w:name w:val="Table Grid731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1">
    <w:name w:val="Table Grid741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1">
    <w:name w:val="Table Grid751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1">
    <w:name w:val="Table Grid51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1">
    <w:name w:val="Table Grid61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1">
    <w:name w:val="Table Grid761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1">
    <w:name w:val="Table Grid22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1">
    <w:name w:val="网格型32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1">
    <w:name w:val="网格型42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1">
    <w:name w:val="Table Classic 221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1">
    <w:name w:val="网格型311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1">
    <w:name w:val="网格型411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1">
    <w:name w:val="Table Grid912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1">
    <w:name w:val="Table Grid13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1">
    <w:name w:val="Table Grid42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1">
    <w:name w:val="Table Grid112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1">
    <w:name w:val="Table Grid411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1">
    <w:name w:val="Table Grid111212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1">
    <w:name w:val="Table Grid1012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1">
    <w:name w:val="Table Grid14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1">
    <w:name w:val="Table Grid43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1">
    <w:name w:val="Table Grid52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1">
    <w:name w:val="Table Grid62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1">
    <w:name w:val="Table Grid113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1">
    <w:name w:val="Table Grid412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1">
    <w:name w:val="Table Grid111312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1">
    <w:name w:val="Table Grid1512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1">
    <w:name w:val="Table Grid16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1">
    <w:name w:val="Table Grid44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1">
    <w:name w:val="Table Grid53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1">
    <w:name w:val="Table Grid63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1">
    <w:name w:val="Table Grid114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1">
    <w:name w:val="Table Grid413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1">
    <w:name w:val="Table Grid111412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0">
    <w:name w:val="网格型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0">
    <w:name w:val="网格型4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3">
    <w:name w:val="Table Classic 233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raster1">
    <w:name w:val="Tabellenraster1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1">
    <w:name w:val="Table Classic 21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11">
    <w:name w:val="网格型1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611">
    <w:name w:val="Table Grid26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1">
    <w:name w:val="古典型 2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1">
    <w:name w:val="Table Classic 21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1">
    <w:name w:val="Table Grid21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1">
    <w:name w:val="Table Grid31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1">
    <w:name w:val="Table Grid21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1">
    <w:name w:val="Table Grid31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1">
    <w:name w:val="网格型3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网格型4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1">
    <w:name w:val="Table Grid21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1">
    <w:name w:val="Table Grid31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1">
    <w:name w:val="网格型31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1">
    <w:name w:val="网格型41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1">
    <w:name w:val="Table Grid211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1">
    <w:name w:val="Table Grid311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61">
    <w:name w:val="网格表 4 - 着色 61"/>
    <w:basedOn w:val="a4"/>
    <w:uiPriority w:val="49"/>
    <w:qFormat/>
    <w:rPr>
      <w:rFonts w:ascii="Tms Rmn" w:eastAsia="等线" w:hAnsi="Tms Rmn"/>
      <w:lang w:eastAsia="en-US"/>
    </w:rPr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-21">
    <w:name w:val="清单表 3 - 着色 21"/>
    <w:basedOn w:val="a4"/>
    <w:uiPriority w:val="48"/>
    <w:qFormat/>
    <w:rPr>
      <w:rFonts w:ascii="Times New Roman" w:eastAsia="等线" w:hAnsi="Times New Roman"/>
      <w:lang w:eastAsia="en-US"/>
    </w:rPr>
    <w:tblPr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paragraph" w:customStyle="1" w:styleId="FarbigeSchattierung-Akzent31">
    <w:name w:val="Farbige Schattierung - Akzent 31"/>
    <w:basedOn w:val="a2"/>
    <w:uiPriority w:val="34"/>
    <w:qFormat/>
    <w:pPr>
      <w:spacing w:after="200" w:line="276" w:lineRule="auto"/>
      <w:ind w:left="720"/>
      <w:contextualSpacing/>
    </w:pPr>
    <w:rPr>
      <w:rFonts w:ascii="Arial" w:hAnsi="Arial" w:cs="Arial"/>
      <w:sz w:val="22"/>
      <w:szCs w:val="22"/>
      <w:lang w:val="en-US" w:eastAsia="zh-CN"/>
    </w:rPr>
  </w:style>
  <w:style w:type="character" w:customStyle="1" w:styleId="HellesRaster-Akzent21">
    <w:name w:val="Helles Raster - Akzent 21"/>
    <w:uiPriority w:val="99"/>
    <w:semiHidden/>
    <w:qFormat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Pr>
      <w:rFonts w:ascii="Calibri" w:hAnsi="Calibri"/>
      <w:sz w:val="22"/>
      <w:szCs w:val="22"/>
    </w:rPr>
  </w:style>
  <w:style w:type="paragraph" w:customStyle="1" w:styleId="affffc">
    <w:name w:val="段"/>
    <w:uiPriority w:val="99"/>
    <w:qFormat/>
    <w:pPr>
      <w:autoSpaceDE w:val="0"/>
      <w:autoSpaceDN w:val="0"/>
      <w:ind w:firstLineChars="200" w:firstLine="200"/>
      <w:jc w:val="both"/>
    </w:pPr>
    <w:rPr>
      <w:rFonts w:ascii="宋体" w:hAnsi="Times New Roman"/>
      <w:sz w:val="21"/>
    </w:rPr>
  </w:style>
  <w:style w:type="paragraph" w:customStyle="1" w:styleId="HelleListe-Akzent31">
    <w:name w:val="Helle Liste - Akzent 31"/>
    <w:hidden/>
    <w:uiPriority w:val="71"/>
    <w:qFormat/>
    <w:rPr>
      <w:rFonts w:ascii="Arial" w:hAnsi="Arial" w:cs="Arial"/>
      <w:sz w:val="22"/>
      <w:szCs w:val="22"/>
    </w:rPr>
  </w:style>
  <w:style w:type="character" w:customStyle="1" w:styleId="c-phonebook-results-content">
    <w:name w:val="c-phonebook-results-content"/>
    <w:basedOn w:val="a3"/>
    <w:qFormat/>
  </w:style>
  <w:style w:type="table" w:customStyle="1" w:styleId="1f6">
    <w:name w:val="浅色列表1"/>
    <w:basedOn w:val="a4"/>
    <w:uiPriority w:val="61"/>
    <w:qFormat/>
    <w:rPr>
      <w:rFonts w:ascii="Calibri" w:eastAsia="等线" w:hAnsi="Calibri"/>
      <w:sz w:val="22"/>
      <w:szCs w:val="22"/>
      <w:lang w:eastAsia="en-US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8">
    <w:name w:val="无格式表格 21"/>
    <w:basedOn w:val="a4"/>
    <w:uiPriority w:val="42"/>
    <w:qFormat/>
    <w:rPr>
      <w:rFonts w:ascii="Calibri" w:hAnsi="Calibri"/>
      <w:lang w:val="de-DE" w:eastAsia="de-DE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16">
    <w:name w:val="网格表 1 浅色1"/>
    <w:basedOn w:val="a4"/>
    <w:uiPriority w:val="46"/>
    <w:qFormat/>
    <w:rPr>
      <w:rFonts w:ascii="Calibri" w:hAnsi="Calibri"/>
      <w:lang w:val="de-DE" w:eastAsia="de-DE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1a">
    <w:name w:val="网格表 41"/>
    <w:basedOn w:val="a4"/>
    <w:uiPriority w:val="49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712">
    <w:name w:val="清单表 7 彩色1"/>
    <w:basedOn w:val="a4"/>
    <w:uiPriority w:val="52"/>
    <w:qFormat/>
    <w:rPr>
      <w:rFonts w:ascii="Calibri" w:hAnsi="Calibri"/>
      <w:color w:val="000000"/>
      <w:lang w:val="de-DE" w:eastAsia="de-DE"/>
    </w:rPr>
    <w:tblPr/>
    <w:tblStylePr w:type="firstRow">
      <w:rPr>
        <w:rFonts w:ascii="Calibri Light" w:eastAsia="等线 Light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等线 Light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等线 Light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等线 Light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219">
    <w:name w:val="网格表 21"/>
    <w:basedOn w:val="a4"/>
    <w:uiPriority w:val="47"/>
    <w:qFormat/>
    <w:rPr>
      <w:rFonts w:ascii="Calibri" w:hAnsi="Calibri"/>
      <w:lang w:val="de-DE" w:eastAsia="de-DE"/>
    </w:rPr>
    <w:tblPr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31a">
    <w:name w:val="网格表 31"/>
    <w:basedOn w:val="a4"/>
    <w:uiPriority w:val="48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611">
    <w:name w:val="网格表 6 彩色1"/>
    <w:basedOn w:val="a4"/>
    <w:uiPriority w:val="51"/>
    <w:qFormat/>
    <w:rPr>
      <w:rFonts w:ascii="Calibri" w:hAnsi="Calibri"/>
      <w:color w:val="000000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">
    <w:name w:val="网格表 4 - 着色 11"/>
    <w:basedOn w:val="a4"/>
    <w:uiPriority w:val="49"/>
    <w:qFormat/>
    <w:rPr>
      <w:rFonts w:ascii="Times New Roman" w:eastAsia="等线" w:hAnsi="Times New Roman"/>
      <w:lang w:eastAsia="en-US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5-51">
    <w:name w:val="网格表 5 深色 - 着色 51"/>
    <w:basedOn w:val="a4"/>
    <w:uiPriority w:val="50"/>
    <w:qFormat/>
    <w:rPr>
      <w:rFonts w:ascii="Times New Roman" w:eastAsia="等线" w:hAnsi="Times New Roman"/>
      <w:lang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5-11">
    <w:name w:val="网格表 5 深色 - 着色 11"/>
    <w:basedOn w:val="a4"/>
    <w:uiPriority w:val="50"/>
    <w:qFormat/>
    <w:rPr>
      <w:rFonts w:ascii="Times New Roman" w:eastAsia="等线" w:hAnsi="Times New Roman"/>
      <w:lang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100">
    <w:name w:val="网格型10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5">
    <w:name w:val="Table Style15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67">
    <w:name w:val="Table Grid6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23">
    <w:name w:val="Tabellengitternetz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4">
    <w:name w:val="Table Grid81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4">
    <w:name w:val="Table Grid82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4">
    <w:name w:val="Table Grid83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4">
    <w:name w:val="Tabellengitternetz1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4">
    <w:name w:val="Table Grid124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型113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3">
    <w:name w:val="Tabellengitternetz1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3">
    <w:name w:val="Table Grid12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3">
    <w:name w:val="Table Grid11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网格型6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网格型7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3">
    <w:name w:val="Table Grid21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3">
    <w:name w:val="Table Grid31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3">
    <w:name w:val="Table Grid21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3">
    <w:name w:val="Table Grid31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1">
    <w:name w:val="Table Grid51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1">
    <w:name w:val="Table Grid61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1">
    <w:name w:val="网格型32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1">
    <w:name w:val="网格型42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1">
    <w:name w:val="Table Classic 2213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1">
    <w:name w:val="网格型31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1">
    <w:name w:val="网格型41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1">
    <w:name w:val="Table Grid1313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1">
    <w:name w:val="Table Grid42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1">
    <w:name w:val="Table Grid11213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1">
    <w:name w:val="Table Grid411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31">
    <w:name w:val="Table Grid111213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1">
    <w:name w:val="Table Grid1413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1">
    <w:name w:val="Table Grid43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1">
    <w:name w:val="Table Grid5213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1">
    <w:name w:val="Table Grid62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1">
    <w:name w:val="Table Grid11313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1">
    <w:name w:val="Table Grid412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1">
    <w:name w:val="Table Grid111313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网格型1113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0">
    <w:name w:val="网格型83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3">
    <w:name w:val="Table Grid36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3">
    <w:name w:val="Table Grid21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3">
    <w:name w:val="Table Grid31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网格型31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网格型41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7">
    <w:name w:val="典雅型1"/>
    <w:basedOn w:val="a4"/>
    <w:semiHidden/>
    <w:qFormat/>
    <w:pPr>
      <w:spacing w:after="180" w:line="259" w:lineRule="auto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711">
    <w:name w:val="古典型 27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1">
    <w:name w:val="Table Grid4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1">
    <w:name w:val="Table Classic 217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1">
    <w:name w:val="Table Grid12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1">
    <w:name w:val="Table Grid11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7151">
    <w:name w:val="Table Grid71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1">
    <w:name w:val="Table Grid71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1">
    <w:name w:val="Table Grid72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1">
    <w:name w:val="Table Grid73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1">
    <w:name w:val="Table Grid74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1">
    <w:name w:val="Table Grid75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7651">
    <w:name w:val="Table Grid76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1">
    <w:name w:val="Table Classic 2115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8121">
    <w:name w:val="Table Grid81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1">
    <w:name w:val="Table Grid82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1">
    <w:name w:val="Table Grid83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1">
    <w:name w:val="Tabellengitternetz1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1">
    <w:name w:val="Tabellengitternetz2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1">
    <w:name w:val="Tabellengitternetz3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1">
    <w:name w:val="Tabellengitternetz4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1">
    <w:name w:val="Tabellengitternetz5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1">
    <w:name w:val="Tabellengitternetz6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1">
    <w:name w:val="Tabellengitternetz7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1">
    <w:name w:val="Tabellengitternetz8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1">
    <w:name w:val="Tabellengitternetz9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1">
    <w:name w:val="Table Grid124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1">
    <w:name w:val="古典型 215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1111">
    <w:name w:val="Tabellengitternetz1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网格型5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11">
    <w:name w:val="Tabellengitternetz1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1">
    <w:name w:val="Table Grid12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1">
    <w:name w:val="Table Grid11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网格型6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古典型 231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41">
    <w:name w:val="Table Grid25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1">
    <w:name w:val="Table Grid21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1">
    <w:name w:val="Table Grid31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1">
    <w:name w:val="Table Classic 213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311">
    <w:name w:val="Table Grid21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1">
    <w:name w:val="Table Grid31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1">
    <w:name w:val="Table Grid223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古典型 241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10">
    <w:name w:val="网格型811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1">
    <w:name w:val="Table Grid36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1">
    <w:name w:val="Table Grid21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1">
    <w:name w:val="Table Grid31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1">
    <w:name w:val="网格型31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1">
    <w:name w:val="网格型41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1">
    <w:name w:val="Table Classic 214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11">
    <w:name w:val="网格型9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">
    <w:name w:val="Table Grid2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古典型 28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1">
    <w:name w:val="Table Grid47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1">
    <w:name w:val="Table Grid118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1">
    <w:name w:val="Tabellengitternetz1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1">
    <w:name w:val="Tabellengitternetz2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1">
    <w:name w:val="Tabellengitternetz3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1">
    <w:name w:val="Tabellengitternetz4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1">
    <w:name w:val="Tabellengitternetz5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1">
    <w:name w:val="Tabellengitternetz6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1">
    <w:name w:val="Tabellengitternetz7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1">
    <w:name w:val="Tabellengitternetz8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1">
    <w:name w:val="Tabellengitternetz9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1">
    <w:name w:val="Table Classic 218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1">
    <w:name w:val="Table Grid12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1">
    <w:name w:val="Table Grid11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1">
    <w:name w:val="Table Style14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661">
    <w:name w:val="Table Grid6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1">
    <w:name w:val="Table Grid717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1">
    <w:name w:val="Table Grid718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1">
    <w:name w:val="Table Grid72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1">
    <w:name w:val="Table Grid73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1">
    <w:name w:val="Table Grid74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1">
    <w:name w:val="Table Grid75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1">
    <w:name w:val="Table Grid8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7661">
    <w:name w:val="Table Grid76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1">
    <w:name w:val="Table Classic 2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611">
    <w:name w:val="Table Classic 2116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8131">
    <w:name w:val="Table Grid81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1">
    <w:name w:val="Tabellengitternetz1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1">
    <w:name w:val="Table Grid82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1">
    <w:name w:val="Tabellengitternetz1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1">
    <w:name w:val="Tabellengitternetz2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1">
    <w:name w:val="Tabellengitternetz3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1">
    <w:name w:val="Tabellengitternetz4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1">
    <w:name w:val="Tabellengitternetz5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1">
    <w:name w:val="Tabellengitternetz6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1">
    <w:name w:val="Tabellengitternetz7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1">
    <w:name w:val="Tabellengitternetz8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1">
    <w:name w:val="Tabellengitternetz9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1">
    <w:name w:val="Table Grid123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1">
    <w:name w:val="Table Grid83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1">
    <w:name w:val="Tabellengitternetz1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1">
    <w:name w:val="Tabellengitternetz2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1">
    <w:name w:val="Tabellengitternetz3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1">
    <w:name w:val="Tabellengitternetz4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1">
    <w:name w:val="Tabellengitternetz5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1">
    <w:name w:val="Tabellengitternetz6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1">
    <w:name w:val="Tabellengitternetz7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1">
    <w:name w:val="Tabellengitternetz8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1">
    <w:name w:val="Tabellengitternetz9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1">
    <w:name w:val="Table Grid124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1">
    <w:name w:val="古典型 216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11">
    <w:name w:val="古典型 2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11">
    <w:name w:val="Table Classic 21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4c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customStyle="1" w:styleId="Header7">
    <w:name w:val="Header 7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table" w:customStyle="1" w:styleId="TableGrid20">
    <w:name w:val="Table Grid20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2">
    <w:name w:val="Table Grid542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2">
    <w:name w:val="Table Grid642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2">
    <w:name w:val="Table Grid92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2">
    <w:name w:val="Table Grid13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2">
    <w:name w:val="Table Grid51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2">
    <w:name w:val="Table Grid61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2">
    <w:name w:val="Table Grid11122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2">
    <w:name w:val="Table Grid102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2">
    <w:name w:val="Table Grid14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2">
    <w:name w:val="Table Grid43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2">
    <w:name w:val="Table Grid52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2">
    <w:name w:val="Table Grid62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2">
    <w:name w:val="Table Grid113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2">
    <w:name w:val="Table Grid412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2">
    <w:name w:val="Table Grid11132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2">
    <w:name w:val="Table Grid152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2">
    <w:name w:val="Table Grid16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2">
    <w:name w:val="Table Grid44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2">
    <w:name w:val="Table Grid53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2">
    <w:name w:val="Table Grid63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2">
    <w:name w:val="Table Grid114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2">
    <w:name w:val="Table Grid413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2">
    <w:name w:val="Table Grid11142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2">
    <w:name w:val="Table Grid93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2">
    <w:name w:val="Table Grid13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2">
    <w:name w:val="Table Grid51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2">
    <w:name w:val="Table Grid61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2">
    <w:name w:val="Table Grid112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2">
    <w:name w:val="Table Grid411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2">
    <w:name w:val="Table Grid11123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2">
    <w:name w:val="Table Grid103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2">
    <w:name w:val="Table Grid14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2">
    <w:name w:val="Table Grid43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2">
    <w:name w:val="Table Grid52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2">
    <w:name w:val="Table Grid62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2">
    <w:name w:val="Table Grid113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2">
    <w:name w:val="Table Grid412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2">
    <w:name w:val="Table Grid11133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2">
    <w:name w:val="Table Grid153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2">
    <w:name w:val="Table Grid16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2">
    <w:name w:val="Table Grid44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2">
    <w:name w:val="Table Grid53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2">
    <w:name w:val="Table Grid63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2">
    <w:name w:val="Table Grid114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2">
    <w:name w:val="Table Grid413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2">
    <w:name w:val="Table Grid11143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网格型13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2">
    <w:name w:val="Table Grid94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2">
    <w:name w:val="Table Grid13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2">
    <w:name w:val="Table Grid42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2">
    <w:name w:val="Table Grid51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2">
    <w:name w:val="Table Grid61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2">
    <w:name w:val="Table Grid112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2">
    <w:name w:val="Table Grid411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2">
    <w:name w:val="Table Grid11124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2">
    <w:name w:val="Table Grid104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2">
    <w:name w:val="Table Grid14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2">
    <w:name w:val="Table Grid43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2">
    <w:name w:val="Table Grid52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2">
    <w:name w:val="Table Grid62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2">
    <w:name w:val="Table Grid113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2">
    <w:name w:val="Table Grid412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2">
    <w:name w:val="Table Grid11134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2">
    <w:name w:val="Table Grid154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2">
    <w:name w:val="Table Grid16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2">
    <w:name w:val="Table Grid44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2">
    <w:name w:val="Table Grid53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2">
    <w:name w:val="Table Grid63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2">
    <w:name w:val="Table Grid114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2">
    <w:name w:val="Table Grid413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2">
    <w:name w:val="Table Grid11144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网格型14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0">
    <w:name w:val="网格型2311"/>
    <w:basedOn w:val="a4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11">
    <w:name w:val="Table Grid9121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11">
    <w:name w:val="Table Grid10121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11">
    <w:name w:val="Table Grid15121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11">
    <w:name w:val="Table Grid161211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11">
    <w:name w:val="Table Grid4412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11">
    <w:name w:val="Table Grid531211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11">
    <w:name w:val="Table Grid6312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11">
    <w:name w:val="Table Grid1141211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11">
    <w:name w:val="Table Grid41312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11">
    <w:name w:val="Table Grid111412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2">
    <w:name w:val="Table Grid65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Revision"/>
    <w:hidden/>
    <w:uiPriority w:val="99"/>
    <w:semiHidden/>
    <w:rsid w:val="003E5C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2078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BD869-8916-4456-A999-DB3E3A689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Xiaoran Zhang</cp:lastModifiedBy>
  <cp:revision>2</cp:revision>
  <cp:lastPrinted>1900-01-01T05:00:00Z</cp:lastPrinted>
  <dcterms:created xsi:type="dcterms:W3CDTF">2025-02-07T09:16:00Z</dcterms:created>
  <dcterms:modified xsi:type="dcterms:W3CDTF">2025-02-07T09:16:00Z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110b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15</vt:lpwstr>
  </property>
  <property fmtid="{D5CDD505-2E9C-101B-9397-08002B2CF9AE}" pid="7" name="EndDate">
    <vt:lpwstr>19 Apr, 2024</vt:lpwstr>
  </property>
  <property fmtid="{D5CDD505-2E9C-101B-9397-08002B2CF9AE}" pid="8" name="Tdoc#">
    <vt:lpwstr>R4-2405121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Huawei, HiSilicon</vt:lpwstr>
  </property>
  <property fmtid="{D5CDD505-2E9C-101B-9397-08002B2CF9AE}" pid="14" name="SourceIfTsg">
    <vt:lpwstr>R4</vt:lpwstr>
  </property>
  <property fmtid="{D5CDD505-2E9C-101B-9397-08002B2CF9AE}" pid="15" name="RelatedWis">
    <vt:lpwstr>NR_ATG-Perf</vt:lpwstr>
  </property>
  <property fmtid="{D5CDD505-2E9C-101B-9397-08002B2CF9AE}" pid="16" name="Cat">
    <vt:lpwstr>F</vt:lpwstr>
  </property>
  <property fmtid="{D5CDD505-2E9C-101B-9397-08002B2CF9AE}" pid="17" name="ResDate">
    <vt:lpwstr>2024-04-08</vt:lpwstr>
  </property>
  <property fmtid="{D5CDD505-2E9C-101B-9397-08002B2CF9AE}" pid="18" name="Release">
    <vt:lpwstr>Rel-18</vt:lpwstr>
  </property>
  <property fmtid="{D5CDD505-2E9C-101B-9397-08002B2CF9AE}" pid="19" name="CrTitle">
    <vt:lpwstr>[NR_ATG-Perf] Draft CR on ATG PDSCH demodulation performance requirements (TS38.101-4, Rel-18)</vt:lpwstr>
  </property>
  <property fmtid="{D5CDD505-2E9C-101B-9397-08002B2CF9AE}" pid="20" name="MtgTitle">
    <vt:lpwstr/>
  </property>
  <property fmtid="{D5CDD505-2E9C-101B-9397-08002B2CF9AE}" pid="21" name="_2015_ms_pID_725343">
    <vt:lpwstr>(3)Crgu4T7P4YmDTzLHdz5gcL50W35y8JaqEYiyMZ4UK67zaPFg0MURkxzqBzyrRLTMRBXrgrmb
Q/tId0jThT1wlO/hLDKqyq0Ni9aacPj4YWuHQV+Z6+hj8CCbYKs6YmVJ6ghH0bL86FLOpUqz
fMqit/grX6NlFtppq8xkajwm6W4TTpVzMM7u/aV5i5KzDPfQaNDtZtzn9IiW1bHKDUmDXruu
YZdblVlGOzd5EmvMAm</vt:lpwstr>
  </property>
  <property fmtid="{D5CDD505-2E9C-101B-9397-08002B2CF9AE}" pid="22" name="_2015_ms_pID_7253431">
    <vt:lpwstr>KbKxdYR1bkwx+vnP/7AfRKIn+JEnIAY+fbgbFjzGSxVGfpGBJ/tG8l
6lktggtbmYhoweWL3zjKPGepfHW+/1pcWUQmZ0rHEppWDDgxssBfSSvjDKkFgI51B7eGMaFE
yRtGsyPZw8f/BL7rFWjBquCfcQKVPI3efjdPxIaGCm5tRDgLUK/pkRo9QPwiuLPLaPZaGjnK
2T0jHiBKbJpusLX6NX/bP3k+tlslDWBEZ1j+</vt:lpwstr>
  </property>
  <property fmtid="{D5CDD505-2E9C-101B-9397-08002B2CF9AE}" pid="23" name="_2015_ms_pID_7253432">
    <vt:lpwstr>lAMpZf4HwBtwaJnqlqtL0o0=</vt:lpwstr>
  </property>
  <property fmtid="{D5CDD505-2E9C-101B-9397-08002B2CF9AE}" pid="24" name="KSOProductBuildVer">
    <vt:lpwstr>2052-11.8.2.12085</vt:lpwstr>
  </property>
  <property fmtid="{D5CDD505-2E9C-101B-9397-08002B2CF9AE}" pid="25" name="ICV">
    <vt:lpwstr>693F20A79A8B48C59D6D1DCB7C914C45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1732192275</vt:lpwstr>
  </property>
</Properties>
</file>