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81628" w14:textId="6F6B05D9" w:rsidR="003A512B" w:rsidRPr="000557B9" w:rsidRDefault="003A512B" w:rsidP="003A512B">
      <w:pPr>
        <w:pStyle w:val="CRCoverPage"/>
        <w:tabs>
          <w:tab w:val="right" w:pos="9639"/>
        </w:tabs>
        <w:spacing w:after="0"/>
        <w:rPr>
          <w:b/>
          <w:i/>
          <w:noProof/>
          <w:sz w:val="28"/>
          <w:lang w:val="en-US" w:eastAsia="ja-JP"/>
        </w:rPr>
      </w:pPr>
      <w:r w:rsidRPr="000557B9">
        <w:rPr>
          <w:b/>
          <w:noProof/>
          <w:sz w:val="24"/>
          <w:lang w:val="en-US"/>
        </w:rPr>
        <w:t>3GPP TSG-</w:t>
      </w:r>
      <w:r w:rsidRPr="000557B9">
        <w:rPr>
          <w:rFonts w:hint="eastAsia"/>
          <w:b/>
          <w:noProof/>
          <w:sz w:val="24"/>
          <w:lang w:val="en-US" w:eastAsia="ja-JP"/>
        </w:rPr>
        <w:t>RAN</w:t>
      </w:r>
      <w:r w:rsidR="00A31C8E" w:rsidRPr="000557B9">
        <w:rPr>
          <w:b/>
          <w:noProof/>
          <w:sz w:val="24"/>
          <w:lang w:val="en-US" w:eastAsia="ja-JP"/>
        </w:rPr>
        <w:t>4</w:t>
      </w:r>
      <w:r w:rsidRPr="000557B9">
        <w:rPr>
          <w:rFonts w:hint="eastAsia"/>
          <w:b/>
          <w:noProof/>
          <w:sz w:val="24"/>
          <w:lang w:val="en-US" w:eastAsia="ja-JP"/>
        </w:rPr>
        <w:t xml:space="preserve"> </w:t>
      </w:r>
      <w:r w:rsidRPr="000557B9">
        <w:rPr>
          <w:b/>
          <w:noProof/>
          <w:sz w:val="24"/>
          <w:lang w:val="en-US" w:eastAsia="ja-JP"/>
        </w:rPr>
        <w:t>#</w:t>
      </w:r>
      <w:r w:rsidR="00A31C8E" w:rsidRPr="000557B9">
        <w:rPr>
          <w:b/>
          <w:noProof/>
          <w:sz w:val="24"/>
          <w:lang w:val="en-US" w:eastAsia="ja-JP"/>
        </w:rPr>
        <w:t>1</w:t>
      </w:r>
      <w:r w:rsidR="00924937">
        <w:rPr>
          <w:b/>
          <w:noProof/>
          <w:sz w:val="24"/>
          <w:lang w:val="en-US" w:eastAsia="ja-JP"/>
        </w:rPr>
        <w:t>1</w:t>
      </w:r>
      <w:r w:rsidR="00DD7A58">
        <w:rPr>
          <w:rFonts w:hint="eastAsia"/>
          <w:b/>
          <w:noProof/>
          <w:sz w:val="24"/>
          <w:lang w:val="en-US" w:eastAsia="ja-JP"/>
        </w:rPr>
        <w:t>4</w:t>
      </w:r>
      <w:r w:rsidRPr="000557B9">
        <w:rPr>
          <w:b/>
          <w:i/>
          <w:noProof/>
          <w:sz w:val="28"/>
          <w:lang w:val="en-US"/>
        </w:rPr>
        <w:tab/>
        <w:t>R</w:t>
      </w:r>
      <w:r w:rsidR="00A31C8E" w:rsidRPr="000557B9">
        <w:rPr>
          <w:b/>
          <w:i/>
          <w:noProof/>
          <w:sz w:val="28"/>
          <w:lang w:val="en-US"/>
        </w:rPr>
        <w:t>4</w:t>
      </w:r>
      <w:r w:rsidRPr="000557B9">
        <w:rPr>
          <w:b/>
          <w:i/>
          <w:noProof/>
          <w:sz w:val="28"/>
          <w:lang w:val="en-US"/>
        </w:rPr>
        <w:t>-</w:t>
      </w:r>
      <w:r w:rsidR="00320895" w:rsidRPr="000557B9">
        <w:rPr>
          <w:rFonts w:hint="eastAsia"/>
          <w:b/>
          <w:i/>
          <w:noProof/>
          <w:sz w:val="28"/>
          <w:lang w:val="en-US" w:eastAsia="ja-JP"/>
        </w:rPr>
        <w:t>2</w:t>
      </w:r>
      <w:r w:rsidR="00DD7A58">
        <w:rPr>
          <w:rFonts w:hint="eastAsia"/>
          <w:b/>
          <w:i/>
          <w:noProof/>
          <w:sz w:val="28"/>
          <w:lang w:val="en-US" w:eastAsia="ja-JP"/>
        </w:rPr>
        <w:t>50</w:t>
      </w:r>
      <w:r w:rsidR="00DE646D">
        <w:rPr>
          <w:rFonts w:hint="eastAsia"/>
          <w:b/>
          <w:i/>
          <w:noProof/>
          <w:sz w:val="28"/>
          <w:lang w:val="en-US" w:eastAsia="ja-JP"/>
        </w:rPr>
        <w:t>0168</w:t>
      </w:r>
    </w:p>
    <w:p w14:paraId="7A081629" w14:textId="47446BE2" w:rsidR="00C24B74" w:rsidRPr="005F2756" w:rsidRDefault="00DD7A58" w:rsidP="00A7320D">
      <w:pPr>
        <w:pStyle w:val="3GPPNormalText"/>
        <w:rPr>
          <w:rFonts w:ascii="Arial" w:hAnsi="Arial"/>
          <w:b/>
          <w:noProof/>
          <w:sz w:val="24"/>
          <w:szCs w:val="20"/>
          <w:lang w:val="en-GB" w:eastAsia="ja-JP"/>
        </w:rPr>
      </w:pPr>
      <w:r>
        <w:rPr>
          <w:rFonts w:ascii="Arial" w:hAnsi="Arial" w:hint="eastAsia"/>
          <w:b/>
          <w:noProof/>
          <w:sz w:val="24"/>
          <w:szCs w:val="20"/>
          <w:lang w:val="en-GB" w:eastAsia="ja-JP"/>
        </w:rPr>
        <w:t>Athens</w:t>
      </w:r>
      <w:r w:rsidR="00981F1B" w:rsidRPr="005F2756">
        <w:rPr>
          <w:rFonts w:ascii="Arial" w:hAnsi="Arial" w:hint="eastAsia"/>
          <w:b/>
          <w:noProof/>
          <w:sz w:val="24"/>
          <w:szCs w:val="20"/>
          <w:lang w:val="en-GB" w:eastAsia="ja-JP"/>
        </w:rPr>
        <w:t>,</w:t>
      </w:r>
      <w:r w:rsidR="00924937" w:rsidRPr="005F2756">
        <w:rPr>
          <w:rFonts w:ascii="Arial" w:hAnsi="Arial"/>
          <w:b/>
          <w:noProof/>
          <w:sz w:val="24"/>
          <w:szCs w:val="20"/>
          <w:lang w:val="en-GB" w:eastAsia="ja-JP"/>
        </w:rPr>
        <w:t xml:space="preserve"> </w:t>
      </w:r>
      <w:r>
        <w:rPr>
          <w:rFonts w:ascii="Arial" w:hAnsi="Arial" w:hint="eastAsia"/>
          <w:b/>
          <w:noProof/>
          <w:sz w:val="24"/>
          <w:szCs w:val="20"/>
          <w:lang w:val="en-GB" w:eastAsia="ja-JP"/>
        </w:rPr>
        <w:t>Greece</w:t>
      </w:r>
      <w:r w:rsidR="00AF2A75" w:rsidRPr="005F2756">
        <w:rPr>
          <w:rFonts w:ascii="Arial" w:hAnsi="Arial"/>
          <w:b/>
          <w:noProof/>
          <w:sz w:val="24"/>
          <w:szCs w:val="20"/>
          <w:lang w:val="en-GB" w:eastAsia="ja-JP"/>
        </w:rPr>
        <w:t>,</w:t>
      </w:r>
      <w:r w:rsidR="009803BC" w:rsidRPr="005F2756">
        <w:rPr>
          <w:rFonts w:ascii="Arial" w:hAnsi="Arial"/>
          <w:b/>
          <w:noProof/>
          <w:sz w:val="24"/>
          <w:szCs w:val="20"/>
          <w:lang w:val="en-GB" w:eastAsia="ja-JP"/>
        </w:rPr>
        <w:t xml:space="preserve"> </w:t>
      </w:r>
      <w:r w:rsidR="00981F1B" w:rsidRPr="005F2756">
        <w:rPr>
          <w:rFonts w:ascii="Arial" w:hAnsi="Arial" w:hint="eastAsia"/>
          <w:b/>
          <w:noProof/>
          <w:sz w:val="24"/>
          <w:szCs w:val="20"/>
          <w:lang w:val="en-GB" w:eastAsia="ja-JP"/>
        </w:rPr>
        <w:t>1</w:t>
      </w:r>
      <w:r w:rsidR="001214A6">
        <w:rPr>
          <w:rFonts w:ascii="Arial" w:hAnsi="Arial" w:hint="eastAsia"/>
          <w:b/>
          <w:noProof/>
          <w:sz w:val="24"/>
          <w:szCs w:val="20"/>
          <w:lang w:val="en-GB" w:eastAsia="ja-JP"/>
        </w:rPr>
        <w:t>7</w:t>
      </w:r>
      <w:r w:rsidR="00AF2A75" w:rsidRPr="005F2756">
        <w:rPr>
          <w:rFonts w:ascii="Arial" w:hAnsi="Arial"/>
          <w:b/>
          <w:noProof/>
          <w:sz w:val="24"/>
          <w:szCs w:val="20"/>
          <w:lang w:val="en-GB" w:eastAsia="ja-JP"/>
        </w:rPr>
        <w:t xml:space="preserve">th </w:t>
      </w:r>
      <w:r w:rsidR="001214A6">
        <w:rPr>
          <w:rFonts w:ascii="Arial" w:hAnsi="Arial" w:hint="eastAsia"/>
          <w:b/>
          <w:noProof/>
          <w:sz w:val="24"/>
          <w:szCs w:val="20"/>
          <w:lang w:val="en-GB" w:eastAsia="ja-JP"/>
        </w:rPr>
        <w:t>Feb</w:t>
      </w:r>
      <w:r w:rsidR="00981F1B" w:rsidRPr="005F2756">
        <w:rPr>
          <w:rFonts w:ascii="Arial" w:hAnsi="Arial" w:hint="eastAsia"/>
          <w:b/>
          <w:noProof/>
          <w:sz w:val="24"/>
          <w:szCs w:val="20"/>
          <w:lang w:val="en-GB" w:eastAsia="ja-JP"/>
        </w:rPr>
        <w:t>.</w:t>
      </w:r>
      <w:r w:rsidR="00114B2D" w:rsidRPr="005F2756">
        <w:rPr>
          <w:rFonts w:ascii="Arial" w:hAnsi="Arial"/>
          <w:b/>
          <w:noProof/>
          <w:sz w:val="24"/>
          <w:szCs w:val="20"/>
          <w:lang w:val="en-GB" w:eastAsia="ja-JP"/>
        </w:rPr>
        <w:t xml:space="preserve"> </w:t>
      </w:r>
      <w:r w:rsidR="00E9134D" w:rsidRPr="005F2756">
        <w:rPr>
          <w:rFonts w:ascii="Arial" w:hAnsi="Arial"/>
          <w:b/>
          <w:noProof/>
          <w:sz w:val="24"/>
          <w:szCs w:val="20"/>
          <w:lang w:val="en-GB" w:eastAsia="ja-JP"/>
        </w:rPr>
        <w:t>–</w:t>
      </w:r>
      <w:r w:rsidR="006B6054" w:rsidRPr="005F2756">
        <w:rPr>
          <w:rFonts w:ascii="Arial" w:hAnsi="Arial"/>
          <w:b/>
          <w:noProof/>
          <w:sz w:val="24"/>
          <w:szCs w:val="20"/>
          <w:lang w:val="en-GB" w:eastAsia="ja-JP"/>
        </w:rPr>
        <w:t xml:space="preserve"> </w:t>
      </w:r>
      <w:r w:rsidR="00981F1B"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1st</w:t>
      </w:r>
      <w:r w:rsidR="005E7791" w:rsidRPr="005F2756">
        <w:rPr>
          <w:rFonts w:ascii="Arial" w:hAnsi="Arial"/>
          <w:b/>
          <w:noProof/>
          <w:sz w:val="24"/>
          <w:szCs w:val="20"/>
          <w:lang w:val="en-GB" w:eastAsia="ja-JP"/>
        </w:rPr>
        <w:t xml:space="preserve"> </w:t>
      </w:r>
      <w:r w:rsidR="001214A6">
        <w:rPr>
          <w:rFonts w:ascii="Arial" w:hAnsi="Arial" w:hint="eastAsia"/>
          <w:b/>
          <w:noProof/>
          <w:sz w:val="24"/>
          <w:szCs w:val="20"/>
          <w:lang w:val="en-GB" w:eastAsia="ja-JP"/>
        </w:rPr>
        <w:t>Feb.</w:t>
      </w:r>
      <w:r w:rsidR="00E9134D" w:rsidRPr="005F2756">
        <w:rPr>
          <w:rFonts w:ascii="Arial" w:hAnsi="Arial"/>
          <w:b/>
          <w:noProof/>
          <w:sz w:val="24"/>
          <w:szCs w:val="20"/>
          <w:lang w:val="en-GB" w:eastAsia="ja-JP"/>
        </w:rPr>
        <w:t xml:space="preserve"> 20</w:t>
      </w:r>
      <w:r w:rsidR="00E9134D" w:rsidRPr="005F2756">
        <w:rPr>
          <w:rFonts w:ascii="Arial" w:hAnsi="Arial" w:hint="eastAsia"/>
          <w:b/>
          <w:noProof/>
          <w:sz w:val="24"/>
          <w:szCs w:val="20"/>
          <w:lang w:val="en-GB" w:eastAsia="ja-JP"/>
        </w:rPr>
        <w:t>2</w:t>
      </w:r>
      <w:r w:rsidR="001214A6">
        <w:rPr>
          <w:rFonts w:ascii="Arial" w:hAnsi="Arial" w:hint="eastAsia"/>
          <w:b/>
          <w:noProof/>
          <w:sz w:val="24"/>
          <w:szCs w:val="20"/>
          <w:lang w:val="en-GB" w:eastAsia="ja-JP"/>
        </w:rPr>
        <w:t>5</w:t>
      </w:r>
    </w:p>
    <w:p w14:paraId="7A08162A" w14:textId="6DC2519D" w:rsidR="00A75095" w:rsidRPr="00990692" w:rsidRDefault="00A75095" w:rsidP="00990692">
      <w:pPr>
        <w:spacing w:before="120" w:after="120"/>
        <w:ind w:left="2277" w:hangingChars="945" w:hanging="2277"/>
        <w:rPr>
          <w:rFonts w:ascii="Arial" w:eastAsia="ＭＳ 明朝" w:hAnsi="Arial"/>
          <w:sz w:val="24"/>
          <w:lang w:eastAsia="ja-JP"/>
        </w:rPr>
      </w:pPr>
      <w:r w:rsidRPr="00A972DC">
        <w:rPr>
          <w:rFonts w:ascii="Arial" w:eastAsia="ＭＳ 明朝" w:hAnsi="Arial"/>
          <w:b/>
          <w:sz w:val="24"/>
          <w:lang w:eastAsia="en-US"/>
        </w:rPr>
        <w:t>Title:</w:t>
      </w:r>
      <w:r w:rsidRPr="003264C9">
        <w:rPr>
          <w:rFonts w:ascii="Arial" w:eastAsia="ＭＳ 明朝" w:hAnsi="Arial"/>
          <w:sz w:val="24"/>
          <w:lang w:eastAsia="en-US"/>
        </w:rPr>
        <w:tab/>
      </w:r>
      <w:r w:rsidR="0041270C">
        <w:rPr>
          <w:rFonts w:ascii="Arial" w:eastAsia="ＭＳ 明朝" w:hAnsi="Arial" w:hint="eastAsia"/>
          <w:sz w:val="24"/>
          <w:lang w:eastAsia="ja-JP"/>
        </w:rPr>
        <w:t>Calculation</w:t>
      </w:r>
      <w:r w:rsidR="00E54BF4">
        <w:rPr>
          <w:rFonts w:ascii="Arial" w:eastAsia="ＭＳ 明朝" w:hAnsi="Arial" w:hint="eastAsia"/>
          <w:sz w:val="24"/>
          <w:lang w:eastAsia="ja-JP"/>
        </w:rPr>
        <w:t xml:space="preserve"> </w:t>
      </w:r>
      <w:r w:rsidR="00392705">
        <w:rPr>
          <w:rFonts w:ascii="Arial" w:eastAsia="ＭＳ 明朝" w:hAnsi="Arial" w:hint="eastAsia"/>
          <w:sz w:val="24"/>
          <w:lang w:eastAsia="ja-JP"/>
        </w:rPr>
        <w:t xml:space="preserve">of </w:t>
      </w:r>
      <w:r w:rsidR="00693D82">
        <w:rPr>
          <w:rFonts w:ascii="Arial" w:eastAsia="ＭＳ 明朝" w:hAnsi="Arial" w:hint="eastAsia"/>
          <w:sz w:val="24"/>
          <w:lang w:eastAsia="ja-JP"/>
        </w:rPr>
        <w:t xml:space="preserve">satellite </w:t>
      </w:r>
      <w:r w:rsidR="00805D8A">
        <w:rPr>
          <w:rFonts w:ascii="Arial" w:eastAsia="ＭＳ 明朝" w:hAnsi="Arial" w:hint="eastAsia"/>
          <w:sz w:val="24"/>
          <w:lang w:eastAsia="ja-JP"/>
        </w:rPr>
        <w:t xml:space="preserve">motion </w:t>
      </w:r>
      <w:r w:rsidR="00311089">
        <w:rPr>
          <w:rFonts w:ascii="Arial" w:eastAsia="ＭＳ 明朝" w:hAnsi="Arial" w:hint="eastAsia"/>
          <w:sz w:val="24"/>
          <w:lang w:eastAsia="ja-JP"/>
        </w:rPr>
        <w:t>by</w:t>
      </w:r>
      <w:r w:rsidR="009A7093">
        <w:rPr>
          <w:rFonts w:ascii="Arial" w:eastAsia="ＭＳ 明朝" w:hAnsi="Arial" w:hint="eastAsia"/>
          <w:sz w:val="24"/>
          <w:lang w:eastAsia="ja-JP"/>
        </w:rPr>
        <w:t xml:space="preserve"> 4</w:t>
      </w:r>
      <w:r w:rsidR="0081628C">
        <w:rPr>
          <w:rFonts w:ascii="Arial" w:eastAsia="ＭＳ 明朝" w:hAnsi="Arial" w:hint="eastAsia"/>
          <w:sz w:val="24"/>
          <w:lang w:eastAsia="ja-JP"/>
        </w:rPr>
        <w:t>-</w:t>
      </w:r>
      <w:r w:rsidR="009A7093" w:rsidRPr="002A3925">
        <w:rPr>
          <w:rFonts w:ascii="Arial" w:eastAsia="ＭＳ 明朝" w:hAnsi="Arial" w:hint="eastAsia"/>
          <w:sz w:val="24"/>
          <w:lang w:eastAsia="ja-JP"/>
        </w:rPr>
        <w:t>th</w:t>
      </w:r>
      <w:r w:rsidR="002A3925">
        <w:rPr>
          <w:rFonts w:ascii="Arial" w:eastAsia="ＭＳ 明朝" w:hAnsi="Arial" w:hint="eastAsia"/>
          <w:sz w:val="24"/>
          <w:lang w:eastAsia="ja-JP"/>
        </w:rPr>
        <w:t xml:space="preserve"> </w:t>
      </w:r>
      <w:r w:rsidR="00F86D89">
        <w:rPr>
          <w:rFonts w:ascii="Arial" w:eastAsia="ＭＳ 明朝" w:hAnsi="Arial" w:hint="eastAsia"/>
          <w:sz w:val="24"/>
          <w:lang w:eastAsia="ja-JP"/>
        </w:rPr>
        <w:t xml:space="preserve">order </w:t>
      </w:r>
      <w:r w:rsidR="009A7093">
        <w:rPr>
          <w:rFonts w:ascii="Arial" w:eastAsia="ＭＳ 明朝" w:hAnsi="Arial" w:hint="eastAsia"/>
          <w:sz w:val="24"/>
          <w:lang w:eastAsia="ja-JP"/>
        </w:rPr>
        <w:t>Runge</w:t>
      </w:r>
      <w:r w:rsidR="00A25C1D">
        <w:rPr>
          <w:rFonts w:ascii="Arial" w:eastAsia="ＭＳ 明朝" w:hAnsi="Arial" w:hint="eastAsia"/>
          <w:sz w:val="24"/>
          <w:lang w:eastAsia="ja-JP"/>
        </w:rPr>
        <w:t>-</w:t>
      </w:r>
      <w:r w:rsidR="009A7093">
        <w:rPr>
          <w:rFonts w:ascii="Arial" w:eastAsia="ＭＳ 明朝" w:hAnsi="Arial" w:hint="eastAsia"/>
          <w:sz w:val="24"/>
          <w:lang w:eastAsia="ja-JP"/>
        </w:rPr>
        <w:t xml:space="preserve">Kutta </w:t>
      </w:r>
      <w:r w:rsidR="00311089">
        <w:rPr>
          <w:rFonts w:ascii="Arial" w:eastAsia="ＭＳ 明朝" w:hAnsi="Arial" w:hint="eastAsia"/>
          <w:sz w:val="24"/>
          <w:lang w:eastAsia="ja-JP"/>
        </w:rPr>
        <w:t xml:space="preserve">method </w:t>
      </w:r>
      <w:r w:rsidR="0067262F">
        <w:rPr>
          <w:rFonts w:ascii="Arial" w:eastAsia="ＭＳ 明朝" w:hAnsi="Arial" w:hint="eastAsia"/>
          <w:sz w:val="24"/>
          <w:lang w:eastAsia="ja-JP"/>
        </w:rPr>
        <w:t>i</w:t>
      </w:r>
      <w:r w:rsidR="00C537F5">
        <w:rPr>
          <w:rFonts w:ascii="Arial" w:eastAsia="ＭＳ 明朝" w:hAnsi="Arial" w:hint="eastAsia"/>
          <w:sz w:val="24"/>
          <w:lang w:eastAsia="ja-JP"/>
        </w:rPr>
        <w:t>n</w:t>
      </w:r>
      <w:r w:rsidR="00805D8A">
        <w:rPr>
          <w:rFonts w:ascii="Arial" w:eastAsia="ＭＳ 明朝" w:hAnsi="Arial" w:hint="eastAsia"/>
          <w:sz w:val="24"/>
          <w:lang w:eastAsia="ja-JP"/>
        </w:rPr>
        <w:t xml:space="preserve"> the ECEF </w:t>
      </w:r>
      <w:r w:rsidR="00724AAE">
        <w:rPr>
          <w:rFonts w:ascii="Arial" w:eastAsia="ＭＳ 明朝" w:hAnsi="Arial" w:hint="eastAsia"/>
          <w:sz w:val="24"/>
          <w:lang w:eastAsia="ja-JP"/>
        </w:rPr>
        <w:t>frame</w:t>
      </w:r>
      <w:r w:rsidR="00B94DE1">
        <w:rPr>
          <w:rFonts w:ascii="Arial" w:eastAsia="ＭＳ 明朝" w:hAnsi="Arial" w:hint="eastAsia"/>
          <w:sz w:val="24"/>
          <w:lang w:eastAsia="ja-JP"/>
        </w:rPr>
        <w:t xml:space="preserve"> </w:t>
      </w:r>
    </w:p>
    <w:p w14:paraId="7A08162B" w14:textId="37517AA4"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7B1FB4">
        <w:rPr>
          <w:rFonts w:ascii="Arial" w:hAnsi="Arial"/>
          <w:sz w:val="24"/>
        </w:rPr>
        <w:t xml:space="preserve"> </w:t>
      </w:r>
      <w:r w:rsidR="00490A58">
        <w:rPr>
          <w:rFonts w:ascii="Arial" w:hAnsi="Arial"/>
          <w:sz w:val="24"/>
        </w:rPr>
        <w:t>C</w:t>
      </w:r>
      <w:r w:rsidR="00D969D9">
        <w:rPr>
          <w:rFonts w:ascii="Arial" w:hAnsi="Arial"/>
          <w:sz w:val="24"/>
        </w:rPr>
        <w:t>orporation</w:t>
      </w:r>
      <w:r w:rsidR="00A62BBA">
        <w:rPr>
          <w:rFonts w:ascii="Arial" w:hAnsi="Arial"/>
          <w:sz w:val="24"/>
        </w:rPr>
        <w:t xml:space="preserve"> </w:t>
      </w:r>
    </w:p>
    <w:p w14:paraId="7A08162C" w14:textId="7F6C8166" w:rsidR="00A75095" w:rsidRPr="00761566" w:rsidRDefault="00A75095" w:rsidP="00A26882">
      <w:pPr>
        <w:spacing w:before="120" w:after="120"/>
        <w:ind w:left="1985" w:hanging="1985"/>
        <w:rPr>
          <w:rFonts w:ascii="Arial" w:eastAsiaTheme="minorEastAsia"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DE646D" w:rsidRPr="00DE646D">
        <w:rPr>
          <w:rFonts w:ascii="Arial" w:eastAsiaTheme="minorEastAsia" w:hAnsi="Arial" w:hint="eastAsia"/>
          <w:sz w:val="24"/>
          <w:szCs w:val="24"/>
          <w:lang w:val="pt-BR" w:eastAsia="ja-JP"/>
        </w:rPr>
        <w:t>7.10.4</w:t>
      </w:r>
    </w:p>
    <w:p w14:paraId="7A08162D" w14:textId="121F95C6" w:rsidR="00A75095" w:rsidRPr="005F2974" w:rsidRDefault="00A75095" w:rsidP="005F2974">
      <w:pPr>
        <w:spacing w:before="120" w:after="120"/>
        <w:ind w:left="1985" w:hanging="1985"/>
        <w:rPr>
          <w:rFonts w:ascii="Arial" w:eastAsia="ＭＳ 明朝" w:hAnsi="Arial"/>
          <w:lang w:val="pt-BR" w:eastAsia="ja-JP"/>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12418C">
        <w:rPr>
          <w:rFonts w:ascii="Arial" w:eastAsia="ＭＳ 明朝" w:hAnsi="Arial" w:hint="eastAsia"/>
          <w:sz w:val="24"/>
          <w:lang w:val="pt-BR" w:eastAsia="ja-JP"/>
        </w:rPr>
        <w:t>Approval</w:t>
      </w:r>
    </w:p>
    <w:p w14:paraId="7A08162E" w14:textId="77777777" w:rsidR="005F2974" w:rsidRDefault="00000000"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6C74A60B" w14:textId="5D6D79CE" w:rsidR="00717DE3" w:rsidRDefault="00413E4D" w:rsidP="00D40668">
      <w:pPr>
        <w:spacing w:before="120" w:after="120"/>
        <w:ind w:firstLineChars="50" w:firstLine="100"/>
        <w:rPr>
          <w:rFonts w:eastAsia="ＭＳ 明朝"/>
          <w:lang w:eastAsia="ja-JP"/>
        </w:rPr>
      </w:pPr>
      <w:r>
        <w:rPr>
          <w:rFonts w:eastAsia="ＭＳ 明朝"/>
        </w:rPr>
        <w:t>At the RAN</w:t>
      </w:r>
      <w:r w:rsidR="00B73073">
        <w:rPr>
          <w:rFonts w:eastAsia="ＭＳ 明朝"/>
        </w:rPr>
        <w:t>4</w:t>
      </w:r>
      <w:r>
        <w:rPr>
          <w:rFonts w:eastAsia="ＭＳ 明朝"/>
        </w:rPr>
        <w:t xml:space="preserve"> #</w:t>
      </w:r>
      <w:r w:rsidR="00B73073">
        <w:rPr>
          <w:rFonts w:eastAsia="ＭＳ 明朝"/>
        </w:rPr>
        <w:t>1</w:t>
      </w:r>
      <w:r w:rsidR="004A06A7">
        <w:rPr>
          <w:rFonts w:eastAsia="ＭＳ 明朝" w:hint="eastAsia"/>
        </w:rPr>
        <w:t>1</w:t>
      </w:r>
      <w:r w:rsidR="004F658C">
        <w:rPr>
          <w:rFonts w:eastAsia="ＭＳ 明朝" w:hint="eastAsia"/>
          <w:lang w:eastAsia="ja-JP"/>
        </w:rPr>
        <w:t>3</w:t>
      </w:r>
      <w:r>
        <w:rPr>
          <w:rFonts w:eastAsia="ＭＳ 明朝"/>
        </w:rPr>
        <w:t xml:space="preserve"> meeting</w:t>
      </w:r>
      <w:r w:rsidR="00E23DAC">
        <w:rPr>
          <w:rFonts w:eastAsia="ＭＳ 明朝"/>
        </w:rPr>
        <w:t xml:space="preserve"> in </w:t>
      </w:r>
      <w:r w:rsidR="004F658C">
        <w:rPr>
          <w:rFonts w:eastAsia="ＭＳ 明朝" w:hint="eastAsia"/>
          <w:lang w:eastAsia="ja-JP"/>
        </w:rPr>
        <w:t>Orlando</w:t>
      </w:r>
      <w:r>
        <w:rPr>
          <w:rFonts w:eastAsia="ＭＳ 明朝"/>
        </w:rPr>
        <w:t xml:space="preserve">, </w:t>
      </w:r>
      <w:r w:rsidR="00BC1DBF">
        <w:rPr>
          <w:rFonts w:eastAsia="ＭＳ 明朝" w:hint="eastAsia"/>
          <w:lang w:eastAsia="ja-JP"/>
        </w:rPr>
        <w:t xml:space="preserve">we </w:t>
      </w:r>
      <w:r w:rsidR="00014F95">
        <w:rPr>
          <w:rFonts w:eastAsia="ＭＳ 明朝" w:hint="eastAsia"/>
          <w:lang w:eastAsia="ja-JP"/>
        </w:rPr>
        <w:t>continued a discussion on</w:t>
      </w:r>
      <w:r w:rsidR="00875556">
        <w:rPr>
          <w:rFonts w:eastAsia="ＭＳ 明朝" w:hint="eastAsia"/>
          <w:lang w:eastAsia="ja-JP"/>
        </w:rPr>
        <w:t xml:space="preserve"> </w:t>
      </w:r>
      <w:r w:rsidR="00A4302D">
        <w:rPr>
          <w:rFonts w:eastAsia="ＭＳ 明朝" w:hint="eastAsia"/>
          <w:lang w:eastAsia="ja-JP"/>
        </w:rPr>
        <w:t>a</w:t>
      </w:r>
      <w:r w:rsidR="00875556">
        <w:rPr>
          <w:rFonts w:eastAsia="ＭＳ 明朝" w:hint="eastAsia"/>
          <w:lang w:eastAsia="ja-JP"/>
        </w:rPr>
        <w:t xml:space="preserve"> </w:t>
      </w:r>
      <w:r w:rsidR="00EB3255">
        <w:rPr>
          <w:rFonts w:eastAsia="ＭＳ 明朝" w:hint="eastAsia"/>
          <w:lang w:eastAsia="ja-JP"/>
        </w:rPr>
        <w:t xml:space="preserve">methodology </w:t>
      </w:r>
      <w:r w:rsidR="00FC376A">
        <w:rPr>
          <w:rFonts w:eastAsia="ＭＳ 明朝" w:hint="eastAsia"/>
          <w:lang w:eastAsia="ja-JP"/>
        </w:rPr>
        <w:t>to derive</w:t>
      </w:r>
      <w:r w:rsidR="00EB3255">
        <w:rPr>
          <w:rFonts w:eastAsia="ＭＳ 明朝" w:hint="eastAsia"/>
          <w:lang w:eastAsia="ja-JP"/>
        </w:rPr>
        <w:t xml:space="preserve"> time varying doppler shift and propagation delay </w:t>
      </w:r>
      <w:r w:rsidR="003C6620">
        <w:rPr>
          <w:rFonts w:eastAsia="ＭＳ 明朝" w:hint="eastAsia"/>
          <w:lang w:eastAsia="ja-JP"/>
        </w:rPr>
        <w:t>based on the</w:t>
      </w:r>
      <w:r w:rsidR="00A4302D">
        <w:rPr>
          <w:rFonts w:eastAsia="ＭＳ 明朝" w:hint="eastAsia"/>
          <w:lang w:eastAsia="ja-JP"/>
        </w:rPr>
        <w:t xml:space="preserve"> </w:t>
      </w:r>
      <w:r w:rsidR="003C6620">
        <w:rPr>
          <w:rFonts w:eastAsia="ＭＳ 明朝" w:hint="eastAsia"/>
          <w:lang w:eastAsia="ja-JP"/>
        </w:rPr>
        <w:t xml:space="preserve">two-body </w:t>
      </w:r>
      <w:r w:rsidR="00A4302D">
        <w:rPr>
          <w:rFonts w:eastAsia="ＭＳ 明朝" w:hint="eastAsia"/>
          <w:lang w:eastAsia="ja-JP"/>
        </w:rPr>
        <w:t>Keplerian propagator model</w:t>
      </w:r>
      <w:r w:rsidR="009E0FED">
        <w:rPr>
          <w:rFonts w:eastAsia="ＭＳ 明朝" w:hint="eastAsia"/>
          <w:lang w:eastAsia="ja-JP"/>
        </w:rPr>
        <w:t xml:space="preserve"> </w:t>
      </w:r>
      <w:r w:rsidR="00351283">
        <w:rPr>
          <w:rFonts w:eastAsia="ＭＳ 明朝" w:hint="eastAsia"/>
          <w:lang w:eastAsia="ja-JP"/>
        </w:rPr>
        <w:t>[1]</w:t>
      </w:r>
      <w:r w:rsidR="00DB0CA0">
        <w:rPr>
          <w:rFonts w:eastAsia="ＭＳ 明朝" w:hint="eastAsia"/>
          <w:lang w:eastAsia="ja-JP"/>
        </w:rPr>
        <w:t xml:space="preserve">. </w:t>
      </w:r>
      <w:r w:rsidR="00EE2A3D">
        <w:rPr>
          <w:rFonts w:eastAsia="ＭＳ 明朝" w:hint="eastAsia"/>
          <w:lang w:eastAsia="ja-JP"/>
        </w:rPr>
        <w:t xml:space="preserve">Most of proposals </w:t>
      </w:r>
      <w:r w:rsidR="00094828">
        <w:rPr>
          <w:rFonts w:eastAsia="ＭＳ 明朝" w:hint="eastAsia"/>
          <w:lang w:eastAsia="ja-JP"/>
        </w:rPr>
        <w:t xml:space="preserve">from companies </w:t>
      </w:r>
      <w:r w:rsidR="00EE2A3D">
        <w:rPr>
          <w:rFonts w:eastAsia="ＭＳ 明朝" w:hint="eastAsia"/>
          <w:lang w:eastAsia="ja-JP"/>
        </w:rPr>
        <w:t xml:space="preserve">were based on </w:t>
      </w:r>
      <w:r w:rsidR="00906F52">
        <w:rPr>
          <w:rFonts w:eastAsia="ＭＳ 明朝" w:hint="eastAsia"/>
          <w:lang w:eastAsia="ja-JP"/>
        </w:rPr>
        <w:t xml:space="preserve">procedures </w:t>
      </w:r>
      <w:r w:rsidR="00EC48E8">
        <w:rPr>
          <w:rFonts w:eastAsia="ＭＳ 明朝" w:hint="eastAsia"/>
          <w:lang w:eastAsia="ja-JP"/>
        </w:rPr>
        <w:t xml:space="preserve">using the Newton method </w:t>
      </w:r>
      <w:r w:rsidR="00F10629">
        <w:rPr>
          <w:rFonts w:eastAsia="ＭＳ 明朝" w:hint="eastAsia"/>
          <w:lang w:eastAsia="ja-JP"/>
        </w:rPr>
        <w:t xml:space="preserve">to numerically </w:t>
      </w:r>
      <w:r w:rsidR="002A5D9A">
        <w:rPr>
          <w:rFonts w:eastAsia="ＭＳ 明朝" w:hint="eastAsia"/>
          <w:lang w:eastAsia="ja-JP"/>
        </w:rPr>
        <w:t xml:space="preserve">solve the </w:t>
      </w:r>
      <w:r w:rsidR="00F10629">
        <w:rPr>
          <w:rFonts w:eastAsia="ＭＳ 明朝" w:hint="eastAsia"/>
          <w:lang w:eastAsia="ja-JP"/>
        </w:rPr>
        <w:t xml:space="preserve">differential equation of </w:t>
      </w:r>
      <w:r w:rsidR="005E5F14">
        <w:rPr>
          <w:rFonts w:eastAsia="ＭＳ 明朝" w:hint="eastAsia"/>
          <w:lang w:eastAsia="ja-JP"/>
        </w:rPr>
        <w:t>Keple</w:t>
      </w:r>
      <w:r w:rsidR="009749D7">
        <w:rPr>
          <w:rFonts w:eastAsia="ＭＳ 明朝" w:hint="eastAsia"/>
          <w:lang w:eastAsia="ja-JP"/>
        </w:rPr>
        <w:t>r</w:t>
      </w:r>
      <w:r w:rsidR="00F10629">
        <w:rPr>
          <w:rFonts w:eastAsia="ＭＳ 明朝" w:hint="eastAsia"/>
          <w:lang w:eastAsia="ja-JP"/>
        </w:rPr>
        <w:t>ian</w:t>
      </w:r>
      <w:r w:rsidR="00F57252">
        <w:rPr>
          <w:rFonts w:eastAsia="ＭＳ 明朝" w:hint="eastAsia"/>
          <w:lang w:eastAsia="ja-JP"/>
        </w:rPr>
        <w:t xml:space="preserve"> while </w:t>
      </w:r>
      <w:r w:rsidR="00DB0CA0">
        <w:rPr>
          <w:rFonts w:eastAsia="ＭＳ 明朝" w:hint="eastAsia"/>
          <w:lang w:eastAsia="ja-JP"/>
        </w:rPr>
        <w:t>we proposed an alternative method</w:t>
      </w:r>
      <w:r w:rsidR="00EE2A3D">
        <w:rPr>
          <w:rFonts w:eastAsia="ＭＳ 明朝" w:hint="eastAsia"/>
          <w:lang w:eastAsia="ja-JP"/>
        </w:rPr>
        <w:t xml:space="preserve"> utilizing</w:t>
      </w:r>
      <w:r w:rsidR="00DB0CA0">
        <w:rPr>
          <w:rFonts w:eastAsia="ＭＳ 明朝" w:hint="eastAsia"/>
          <w:lang w:eastAsia="ja-JP"/>
        </w:rPr>
        <w:t xml:space="preserve"> </w:t>
      </w:r>
      <w:r w:rsidR="00F57252">
        <w:rPr>
          <w:rFonts w:eastAsia="ＭＳ 明朝" w:hint="eastAsia"/>
          <w:lang w:eastAsia="ja-JP"/>
        </w:rPr>
        <w:t>the 4</w:t>
      </w:r>
      <w:r w:rsidR="0081628C">
        <w:rPr>
          <w:rFonts w:eastAsia="ＭＳ 明朝" w:hint="eastAsia"/>
          <w:lang w:eastAsia="ja-JP"/>
        </w:rPr>
        <w:t>-th</w:t>
      </w:r>
      <w:r w:rsidR="00F57252">
        <w:rPr>
          <w:rFonts w:eastAsia="ＭＳ 明朝" w:hint="eastAsia"/>
          <w:lang w:eastAsia="ja-JP"/>
        </w:rPr>
        <w:t xml:space="preserve"> order Runge-Kutta </w:t>
      </w:r>
      <w:r w:rsidR="0092652C">
        <w:rPr>
          <w:rFonts w:eastAsia="ＭＳ 明朝" w:hint="eastAsia"/>
          <w:lang w:eastAsia="ja-JP"/>
        </w:rPr>
        <w:t xml:space="preserve">(RK) </w:t>
      </w:r>
      <w:r w:rsidR="00F57252">
        <w:rPr>
          <w:rFonts w:eastAsia="ＭＳ 明朝" w:hint="eastAsia"/>
          <w:lang w:eastAsia="ja-JP"/>
        </w:rPr>
        <w:t>method.</w:t>
      </w:r>
      <w:r w:rsidR="00AB2EC3">
        <w:rPr>
          <w:rFonts w:eastAsia="ＭＳ 明朝" w:hint="eastAsia"/>
          <w:lang w:eastAsia="ja-JP"/>
        </w:rPr>
        <w:t xml:space="preserve"> [2]</w:t>
      </w:r>
    </w:p>
    <w:p w14:paraId="7EC5B344" w14:textId="589913C4" w:rsidR="00340E74" w:rsidRPr="00F57252" w:rsidRDefault="00340E74" w:rsidP="00D40668">
      <w:pPr>
        <w:spacing w:before="120" w:after="120"/>
        <w:ind w:firstLineChars="50" w:firstLine="100"/>
        <w:rPr>
          <w:rFonts w:eastAsia="ＭＳ 明朝"/>
          <w:lang w:eastAsia="ja-JP"/>
        </w:rPr>
      </w:pPr>
      <w:r>
        <w:rPr>
          <w:rFonts w:eastAsia="ＭＳ 明朝"/>
        </w:rPr>
        <w:t xml:space="preserve">In this contribution we </w:t>
      </w:r>
      <w:r>
        <w:rPr>
          <w:rFonts w:eastAsia="ＭＳ 明朝" w:hint="eastAsia"/>
          <w:lang w:eastAsia="ja-JP"/>
        </w:rPr>
        <w:t xml:space="preserve">share </w:t>
      </w:r>
      <w:r w:rsidR="009A12E3">
        <w:rPr>
          <w:rFonts w:eastAsia="ＭＳ 明朝" w:hint="eastAsia"/>
          <w:lang w:eastAsia="ja-JP"/>
        </w:rPr>
        <w:t>a</w:t>
      </w:r>
      <w:r w:rsidR="00682942">
        <w:rPr>
          <w:rFonts w:eastAsia="ＭＳ 明朝" w:hint="eastAsia"/>
          <w:lang w:eastAsia="ja-JP"/>
        </w:rPr>
        <w:t xml:space="preserve"> </w:t>
      </w:r>
      <w:r w:rsidR="006D21A3">
        <w:rPr>
          <w:rFonts w:eastAsia="ＭＳ 明朝" w:hint="eastAsia"/>
          <w:lang w:eastAsia="ja-JP"/>
        </w:rPr>
        <w:t>supplemental information o</w:t>
      </w:r>
      <w:r w:rsidR="008E0341">
        <w:rPr>
          <w:rFonts w:eastAsia="ＭＳ 明朝" w:hint="eastAsia"/>
          <w:lang w:eastAsia="ja-JP"/>
        </w:rPr>
        <w:t>f</w:t>
      </w:r>
      <w:r w:rsidR="006D21A3">
        <w:rPr>
          <w:rFonts w:eastAsia="ＭＳ 明朝" w:hint="eastAsia"/>
          <w:lang w:eastAsia="ja-JP"/>
        </w:rPr>
        <w:t xml:space="preserve"> the 4</w:t>
      </w:r>
      <w:r w:rsidR="0081628C">
        <w:rPr>
          <w:rFonts w:eastAsia="ＭＳ 明朝" w:hint="eastAsia"/>
          <w:lang w:eastAsia="ja-JP"/>
        </w:rPr>
        <w:t>-th</w:t>
      </w:r>
      <w:r w:rsidR="006D21A3">
        <w:rPr>
          <w:rFonts w:eastAsia="ＭＳ 明朝" w:hint="eastAsia"/>
          <w:lang w:eastAsia="ja-JP"/>
        </w:rPr>
        <w:t xml:space="preserve"> order R</w:t>
      </w:r>
      <w:r w:rsidR="0092652C">
        <w:rPr>
          <w:rFonts w:eastAsia="ＭＳ 明朝" w:hint="eastAsia"/>
          <w:lang w:eastAsia="ja-JP"/>
        </w:rPr>
        <w:t>K</w:t>
      </w:r>
      <w:r w:rsidR="006D21A3">
        <w:rPr>
          <w:rFonts w:eastAsia="ＭＳ 明朝" w:hint="eastAsia"/>
          <w:lang w:eastAsia="ja-JP"/>
        </w:rPr>
        <w:t xml:space="preserve"> method </w:t>
      </w:r>
      <w:r w:rsidR="00682942">
        <w:rPr>
          <w:rFonts w:eastAsia="ＭＳ 明朝" w:hint="eastAsia"/>
          <w:lang w:eastAsia="ja-JP"/>
        </w:rPr>
        <w:t xml:space="preserve">and </w:t>
      </w:r>
      <w:r w:rsidR="006C5EDF">
        <w:rPr>
          <w:rFonts w:eastAsia="ＭＳ 明朝" w:hint="eastAsia"/>
          <w:lang w:eastAsia="ja-JP"/>
        </w:rPr>
        <w:t>our analysis</w:t>
      </w:r>
      <w:r w:rsidR="00E5302A">
        <w:rPr>
          <w:rFonts w:eastAsia="ＭＳ 明朝" w:hint="eastAsia"/>
          <w:lang w:eastAsia="ja-JP"/>
        </w:rPr>
        <w:t xml:space="preserve"> </w:t>
      </w:r>
      <w:r w:rsidR="006C5EDF">
        <w:rPr>
          <w:rFonts w:eastAsia="ＭＳ 明朝" w:hint="eastAsia"/>
          <w:lang w:eastAsia="ja-JP"/>
        </w:rPr>
        <w:t>to compare</w:t>
      </w:r>
      <w:r w:rsidR="00003392">
        <w:rPr>
          <w:rFonts w:eastAsia="ＭＳ 明朝" w:hint="eastAsia"/>
          <w:lang w:eastAsia="ja-JP"/>
        </w:rPr>
        <w:t xml:space="preserve"> th</w:t>
      </w:r>
      <w:r w:rsidR="00305964">
        <w:rPr>
          <w:rFonts w:eastAsia="ＭＳ 明朝" w:hint="eastAsia"/>
          <w:lang w:eastAsia="ja-JP"/>
        </w:rPr>
        <w:t>e</w:t>
      </w:r>
      <w:r w:rsidR="00003392">
        <w:rPr>
          <w:rFonts w:eastAsia="ＭＳ 明朝" w:hint="eastAsia"/>
          <w:lang w:eastAsia="ja-JP"/>
        </w:rPr>
        <w:t xml:space="preserve"> </w:t>
      </w:r>
      <w:r w:rsidR="00D76555">
        <w:rPr>
          <w:rFonts w:eastAsia="ＭＳ 明朝" w:hint="eastAsia"/>
          <w:lang w:eastAsia="ja-JP"/>
        </w:rPr>
        <w:t>Newton and RK</w:t>
      </w:r>
      <w:r w:rsidR="0092652C">
        <w:rPr>
          <w:rFonts w:eastAsia="ＭＳ 明朝" w:hint="eastAsia"/>
          <w:lang w:eastAsia="ja-JP"/>
        </w:rPr>
        <w:t xml:space="preserve"> methods</w:t>
      </w:r>
      <w:r w:rsidR="0045128B">
        <w:rPr>
          <w:rFonts w:eastAsia="ＭＳ 明朝" w:hint="eastAsia"/>
          <w:lang w:eastAsia="ja-JP"/>
        </w:rPr>
        <w:t>.</w:t>
      </w:r>
    </w:p>
    <w:tbl>
      <w:tblPr>
        <w:tblStyle w:val="aff2"/>
        <w:tblW w:w="0" w:type="auto"/>
        <w:tblLook w:val="04A0" w:firstRow="1" w:lastRow="0" w:firstColumn="1" w:lastColumn="0" w:noHBand="0" w:noVBand="1"/>
      </w:tblPr>
      <w:tblGrid>
        <w:gridCol w:w="9631"/>
      </w:tblGrid>
      <w:tr w:rsidR="00631BE2" w14:paraId="5AABF7BC" w14:textId="77777777" w:rsidTr="00631BE2">
        <w:tc>
          <w:tcPr>
            <w:tcW w:w="9631" w:type="dxa"/>
          </w:tcPr>
          <w:p w14:paraId="738320C8" w14:textId="75B2D232" w:rsidR="00F21CDD" w:rsidRPr="00F21CDD" w:rsidRDefault="00F21CDD" w:rsidP="00352230">
            <w:pPr>
              <w:pStyle w:val="2"/>
              <w:ind w:left="22" w:firstLine="0"/>
              <w:rPr>
                <w:rFonts w:eastAsiaTheme="minorEastAsia"/>
                <w:sz w:val="21"/>
                <w:szCs w:val="12"/>
                <w:lang w:val="en-US" w:eastAsia="ja-JP"/>
              </w:rPr>
            </w:pPr>
            <w:r>
              <w:rPr>
                <w:rFonts w:eastAsiaTheme="minorEastAsia" w:hint="eastAsia"/>
                <w:sz w:val="21"/>
                <w:szCs w:val="12"/>
                <w:lang w:val="en-US" w:eastAsia="ja-JP"/>
              </w:rPr>
              <w:t>Extract from [1]</w:t>
            </w:r>
          </w:p>
          <w:p w14:paraId="40974B05" w14:textId="087B0BDF" w:rsidR="009F01B8" w:rsidRPr="00327F44" w:rsidRDefault="001C4A5A" w:rsidP="00352230">
            <w:pPr>
              <w:pStyle w:val="2"/>
              <w:ind w:left="22" w:firstLine="0"/>
              <w:rPr>
                <w:sz w:val="24"/>
                <w:szCs w:val="16"/>
                <w:lang w:val="en-US"/>
              </w:rPr>
            </w:pPr>
            <w:r>
              <w:rPr>
                <w:rFonts w:eastAsiaTheme="minorEastAsia" w:hint="eastAsia"/>
                <w:sz w:val="24"/>
                <w:szCs w:val="16"/>
                <w:lang w:val="en-US" w:eastAsia="ja-JP"/>
              </w:rPr>
              <w:t>Sub</w:t>
            </w:r>
            <w:r w:rsidR="009F01B8" w:rsidRPr="00327F44">
              <w:rPr>
                <w:sz w:val="24"/>
                <w:szCs w:val="16"/>
                <w:lang w:val="en-US"/>
              </w:rPr>
              <w:t xml:space="preserve">-topic 1-1 </w:t>
            </w:r>
            <w:r w:rsidR="009F01B8" w:rsidRPr="00327F44">
              <w:rPr>
                <w:rFonts w:hint="eastAsia"/>
                <w:sz w:val="24"/>
                <w:szCs w:val="16"/>
                <w:lang w:val="en-US"/>
              </w:rPr>
              <w:t>TE</w:t>
            </w:r>
            <w:r w:rsidR="009F01B8" w:rsidRPr="00327F44">
              <w:rPr>
                <w:sz w:val="24"/>
                <w:szCs w:val="16"/>
                <w:lang w:val="en-US"/>
              </w:rPr>
              <w:t xml:space="preserve"> </w:t>
            </w:r>
            <w:r w:rsidR="009F01B8" w:rsidRPr="00327F44">
              <w:rPr>
                <w:rFonts w:hint="eastAsia"/>
                <w:sz w:val="24"/>
                <w:szCs w:val="16"/>
                <w:lang w:val="en-US"/>
              </w:rPr>
              <w:t>emulated</w:t>
            </w:r>
            <w:r w:rsidR="009F01B8" w:rsidRPr="00327F44">
              <w:rPr>
                <w:sz w:val="24"/>
                <w:szCs w:val="16"/>
                <w:lang w:val="en-US"/>
              </w:rPr>
              <w:t xml:space="preserve"> channel model for satellite mobility</w:t>
            </w:r>
          </w:p>
          <w:p w14:paraId="5CD81D8E" w14:textId="4EAFF61D" w:rsidR="000B39C5" w:rsidRPr="000B39C5" w:rsidRDefault="000B39C5" w:rsidP="000B39C5">
            <w:pPr>
              <w:overflowPunct/>
              <w:autoSpaceDE/>
              <w:autoSpaceDN/>
              <w:adjustRightInd/>
              <w:textAlignment w:val="auto"/>
              <w:rPr>
                <w:rFonts w:eastAsia="SimSun"/>
                <w:b/>
                <w:bCs/>
                <w:u w:val="single"/>
                <w:lang w:val="en-US" w:eastAsia="zh-CN"/>
              </w:rPr>
            </w:pPr>
            <w:r w:rsidRPr="000B39C5">
              <w:rPr>
                <w:rFonts w:eastAsia="SimSun" w:hint="eastAsia"/>
                <w:b/>
                <w:bCs/>
                <w:u w:val="single"/>
                <w:lang w:val="en-US" w:eastAsia="zh-CN"/>
              </w:rPr>
              <w:t>I</w:t>
            </w:r>
            <w:r w:rsidRPr="000B39C5">
              <w:rPr>
                <w:rFonts w:eastAsia="SimSun"/>
                <w:b/>
                <w:bCs/>
                <w:u w:val="single"/>
                <w:lang w:val="en-US" w:eastAsia="zh-CN"/>
              </w:rPr>
              <w:t xml:space="preserve">ssue 1-1-1 </w:t>
            </w:r>
            <w:r w:rsidR="00CD37C6">
              <w:rPr>
                <w:b/>
                <w:bCs/>
                <w:u w:val="single"/>
                <w:lang w:val="en-US" w:eastAsia="zh-CN"/>
              </w:rPr>
              <w:t>Time varying Doppler shift and propagation delay derivation procedure</w:t>
            </w:r>
            <w:r w:rsidRPr="000B39C5">
              <w:rPr>
                <w:rFonts w:eastAsia="SimSun"/>
                <w:b/>
                <w:bCs/>
                <w:u w:val="single"/>
                <w:lang w:val="en-US" w:eastAsia="zh-CN"/>
              </w:rPr>
              <w:t xml:space="preserve"> </w:t>
            </w:r>
          </w:p>
          <w:p w14:paraId="69F2CAA4" w14:textId="77777777" w:rsidR="000B39C5" w:rsidRPr="000B39C5" w:rsidRDefault="000B39C5" w:rsidP="000B39C5">
            <w:pPr>
              <w:numPr>
                <w:ilvl w:val="0"/>
                <w:numId w:val="19"/>
              </w:numPr>
              <w:overflowPunct/>
              <w:autoSpaceDE/>
              <w:autoSpaceDN/>
              <w:adjustRightInd/>
              <w:spacing w:after="120"/>
              <w:ind w:left="936"/>
              <w:textAlignment w:val="auto"/>
              <w:rPr>
                <w:rFonts w:eastAsia="ＭＳ 明朝"/>
                <w:szCs w:val="24"/>
                <w:lang w:eastAsia="zh-CN"/>
              </w:rPr>
            </w:pPr>
            <w:r w:rsidRPr="000B39C5">
              <w:rPr>
                <w:rFonts w:eastAsia="SimSun"/>
                <w:szCs w:val="24"/>
                <w:lang w:eastAsia="zh-CN"/>
              </w:rPr>
              <w:t>WF</w:t>
            </w:r>
          </w:p>
          <w:p w14:paraId="627287AC" w14:textId="77777777" w:rsidR="001A49A4" w:rsidRDefault="001A49A4" w:rsidP="001A49A4">
            <w:pPr>
              <w:numPr>
                <w:ilvl w:val="0"/>
                <w:numId w:val="38"/>
              </w:numPr>
              <w:overflowPunct/>
              <w:autoSpaceDE/>
              <w:autoSpaceDN/>
              <w:adjustRightInd/>
              <w:spacing w:after="120"/>
              <w:textAlignment w:val="auto"/>
              <w:rPr>
                <w:szCs w:val="24"/>
                <w:lang w:eastAsia="zh-CN"/>
              </w:rPr>
            </w:pPr>
            <w:r>
              <w:rPr>
                <w:rFonts w:hint="eastAsia"/>
                <w:szCs w:val="24"/>
                <w:lang w:eastAsia="zh-CN"/>
              </w:rPr>
              <w:t>F</w:t>
            </w:r>
            <w:r>
              <w:rPr>
                <w:szCs w:val="24"/>
                <w:lang w:eastAsia="zh-CN"/>
              </w:rPr>
              <w:t xml:space="preserve">or Keplerian definition motion base method, consider the following general procedure to generate the time varying Doppler shift and propagation delay. The detail formulars for each step can be considered as reference in Appendix 1.4. </w:t>
            </w:r>
          </w:p>
          <w:p w14:paraId="72EA2137" w14:textId="3D3FEC1E" w:rsidR="00631BE2" w:rsidRPr="00D4150A" w:rsidRDefault="001A49A4" w:rsidP="001A49A4">
            <w:pPr>
              <w:overflowPunct/>
              <w:autoSpaceDE/>
              <w:autoSpaceDN/>
              <w:adjustRightInd/>
              <w:spacing w:after="120"/>
              <w:ind w:leftChars="583" w:left="1166"/>
              <w:textAlignment w:val="auto"/>
              <w:rPr>
                <w:rFonts w:eastAsia="SimSun"/>
                <w:szCs w:val="24"/>
                <w:lang w:eastAsia="zh-CN"/>
              </w:rPr>
            </w:pPr>
            <w:r>
              <w:rPr>
                <w:rFonts w:eastAsiaTheme="minorEastAsia" w:hint="eastAsia"/>
                <w:szCs w:val="24"/>
                <w:lang w:eastAsia="ja-JP"/>
              </w:rPr>
              <w:t>(</w:t>
            </w:r>
            <w:r w:rsidR="00455B1F">
              <w:rPr>
                <w:rFonts w:eastAsiaTheme="minorEastAsia" w:hint="eastAsia"/>
                <w:szCs w:val="24"/>
                <w:lang w:eastAsia="ja-JP"/>
              </w:rPr>
              <w:t>*</w:t>
            </w:r>
            <w:r>
              <w:rPr>
                <w:rFonts w:eastAsiaTheme="minorEastAsia" w:hint="eastAsia"/>
                <w:szCs w:val="24"/>
                <w:lang w:eastAsia="ja-JP"/>
              </w:rPr>
              <w:t>s</w:t>
            </w:r>
            <w:r w:rsidR="00D551C3">
              <w:rPr>
                <w:rFonts w:eastAsiaTheme="minorEastAsia" w:hint="eastAsia"/>
                <w:szCs w:val="24"/>
                <w:lang w:eastAsia="ja-JP"/>
              </w:rPr>
              <w:t>nip</w:t>
            </w:r>
            <w:r w:rsidR="00455B1F">
              <w:rPr>
                <w:rFonts w:eastAsiaTheme="minorEastAsia" w:hint="eastAsia"/>
                <w:szCs w:val="24"/>
                <w:lang w:eastAsia="ja-JP"/>
              </w:rPr>
              <w:t>*</w:t>
            </w:r>
            <w:r>
              <w:rPr>
                <w:rFonts w:eastAsiaTheme="minorEastAsia" w:hint="eastAsia"/>
                <w:szCs w:val="24"/>
                <w:lang w:eastAsia="ja-JP"/>
              </w:rPr>
              <w:t>)</w:t>
            </w:r>
          </w:p>
          <w:p w14:paraId="2BDD0F98" w14:textId="47AFC0E6" w:rsidR="00D4150A" w:rsidRPr="00455B1F" w:rsidRDefault="00D4150A" w:rsidP="00455B1F">
            <w:pPr>
              <w:numPr>
                <w:ilvl w:val="0"/>
                <w:numId w:val="38"/>
              </w:numPr>
              <w:overflowPunct/>
              <w:autoSpaceDE/>
              <w:autoSpaceDN/>
              <w:adjustRightInd/>
              <w:spacing w:after="120"/>
              <w:textAlignment w:val="auto"/>
              <w:rPr>
                <w:szCs w:val="24"/>
                <w:lang w:eastAsia="zh-CN"/>
              </w:rPr>
            </w:pPr>
            <w:r w:rsidRPr="0022681B">
              <w:rPr>
                <w:szCs w:val="24"/>
                <w:highlight w:val="yellow"/>
                <w:lang w:eastAsia="zh-CN"/>
              </w:rPr>
              <w:t>The proponents to use the equation of motion to derive the satellite position/velocity in Steps 1/2, as an alternative method as the Keplerian model, is encouraged to provide more detail procedure and the comparison results with the Keplerian model in the next meeting</w:t>
            </w:r>
          </w:p>
        </w:tc>
      </w:tr>
    </w:tbl>
    <w:p w14:paraId="7A081630" w14:textId="326C46A5" w:rsidR="001E4474" w:rsidRDefault="001E4474" w:rsidP="00D40668">
      <w:pPr>
        <w:spacing w:before="120" w:after="120"/>
        <w:ind w:firstLineChars="50" w:firstLine="100"/>
        <w:rPr>
          <w:rFonts w:eastAsia="ＭＳ 明朝"/>
          <w:lang w:eastAsia="ja-JP"/>
        </w:rPr>
      </w:pPr>
    </w:p>
    <w:p w14:paraId="7A081631" w14:textId="77777777" w:rsidR="005F2974" w:rsidRPr="004033FD" w:rsidRDefault="00000000" w:rsidP="005F2974">
      <w:pPr>
        <w:spacing w:before="120" w:after="120"/>
        <w:rPr>
          <w:rFonts w:eastAsia="ＭＳ 明朝"/>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5C070002" w14:textId="7BB29356" w:rsidR="00DB7C0F" w:rsidRPr="009D43B5" w:rsidRDefault="00A00FD7" w:rsidP="00A31C8E">
      <w:pPr>
        <w:pStyle w:val="afff3"/>
        <w:numPr>
          <w:ilvl w:val="1"/>
          <w:numId w:val="23"/>
        </w:numPr>
        <w:spacing w:before="120" w:after="120"/>
        <w:ind w:leftChars="0"/>
        <w:rPr>
          <w:rFonts w:eastAsia="ＭＳ 明朝"/>
          <w:b/>
          <w:iCs/>
        </w:rPr>
      </w:pPr>
      <w:r>
        <w:rPr>
          <w:rFonts w:eastAsia="ＭＳ 明朝" w:hint="eastAsia"/>
          <w:b/>
          <w:iCs/>
          <w:lang w:eastAsia="ja-JP"/>
        </w:rPr>
        <w:t>Comparison of procedures between</w:t>
      </w:r>
      <w:r w:rsidR="00C63125" w:rsidRPr="009D43B5">
        <w:rPr>
          <w:rFonts w:eastAsia="ＭＳ 明朝" w:hint="eastAsia"/>
          <w:b/>
          <w:iCs/>
          <w:lang w:eastAsia="ja-JP"/>
        </w:rPr>
        <w:t xml:space="preserve"> Newton method and </w:t>
      </w:r>
      <w:r w:rsidR="009D43B5" w:rsidRPr="009D43B5">
        <w:rPr>
          <w:rFonts w:eastAsia="ＭＳ 明朝" w:hint="eastAsia"/>
          <w:b/>
          <w:iCs/>
          <w:lang w:eastAsia="ja-JP"/>
        </w:rPr>
        <w:t>4</w:t>
      </w:r>
      <w:r w:rsidR="00BC29AB">
        <w:rPr>
          <w:rFonts w:eastAsia="ＭＳ 明朝" w:hint="eastAsia"/>
          <w:b/>
          <w:iCs/>
          <w:lang w:eastAsia="ja-JP"/>
        </w:rPr>
        <w:t>-th</w:t>
      </w:r>
      <w:r w:rsidR="009D43B5" w:rsidRPr="009D43B5">
        <w:rPr>
          <w:rFonts w:eastAsia="ＭＳ 明朝" w:hint="eastAsia"/>
          <w:b/>
          <w:iCs/>
          <w:lang w:eastAsia="ja-JP"/>
        </w:rPr>
        <w:t xml:space="preserve"> order Runge-Kutta method</w:t>
      </w:r>
    </w:p>
    <w:p w14:paraId="41105F8E" w14:textId="1E7C0B6D" w:rsidR="009D43B5" w:rsidRDefault="009D43B5" w:rsidP="009D43B5">
      <w:pPr>
        <w:spacing w:before="120" w:after="120"/>
        <w:rPr>
          <w:rFonts w:eastAsia="ＭＳ 明朝"/>
          <w:bCs/>
          <w:iCs/>
          <w:lang w:eastAsia="ja-JP"/>
        </w:rPr>
      </w:pPr>
      <w:r>
        <w:rPr>
          <w:rFonts w:eastAsia="ＭＳ 明朝" w:hint="eastAsia"/>
          <w:bCs/>
          <w:iCs/>
          <w:lang w:eastAsia="ja-JP"/>
        </w:rPr>
        <w:t xml:space="preserve"> First</w:t>
      </w:r>
      <w:r w:rsidR="00817BD3">
        <w:rPr>
          <w:rFonts w:eastAsia="ＭＳ 明朝" w:hint="eastAsia"/>
          <w:bCs/>
          <w:iCs/>
          <w:lang w:eastAsia="ja-JP"/>
        </w:rPr>
        <w:t>,</w:t>
      </w:r>
      <w:r>
        <w:rPr>
          <w:rFonts w:eastAsia="ＭＳ 明朝" w:hint="eastAsia"/>
          <w:bCs/>
          <w:iCs/>
          <w:lang w:eastAsia="ja-JP"/>
        </w:rPr>
        <w:t xml:space="preserve"> we would like to show </w:t>
      </w:r>
      <w:r w:rsidR="00817BD3">
        <w:rPr>
          <w:rFonts w:eastAsia="ＭＳ 明朝" w:hint="eastAsia"/>
          <w:bCs/>
          <w:iCs/>
          <w:lang w:eastAsia="ja-JP"/>
        </w:rPr>
        <w:t xml:space="preserve">a flow </w:t>
      </w:r>
      <w:r w:rsidR="00733988">
        <w:rPr>
          <w:rFonts w:eastAsia="ＭＳ 明朝" w:hint="eastAsia"/>
          <w:bCs/>
          <w:iCs/>
          <w:lang w:eastAsia="ja-JP"/>
        </w:rPr>
        <w:t>to</w:t>
      </w:r>
      <w:r w:rsidR="00817BD3">
        <w:rPr>
          <w:rFonts w:eastAsia="ＭＳ 明朝" w:hint="eastAsia"/>
          <w:bCs/>
          <w:iCs/>
          <w:lang w:eastAsia="ja-JP"/>
        </w:rPr>
        <w:t xml:space="preserve"> </w:t>
      </w:r>
      <w:r w:rsidR="00DD7912">
        <w:rPr>
          <w:rFonts w:eastAsia="ＭＳ 明朝" w:hint="eastAsia"/>
          <w:bCs/>
          <w:iCs/>
          <w:lang w:eastAsia="ja-JP"/>
        </w:rPr>
        <w:t xml:space="preserve">derive </w:t>
      </w:r>
      <w:r w:rsidR="00685F91">
        <w:rPr>
          <w:rFonts w:eastAsia="ＭＳ 明朝" w:hint="eastAsia"/>
          <w:bCs/>
          <w:iCs/>
          <w:lang w:eastAsia="ja-JP"/>
        </w:rPr>
        <w:t xml:space="preserve">doppler frequency </w:t>
      </w:r>
      <w:r w:rsidR="002D7FD8">
        <w:rPr>
          <w:rFonts w:eastAsia="ＭＳ 明朝" w:hint="eastAsia"/>
          <w:bCs/>
          <w:iCs/>
          <w:lang w:eastAsia="ja-JP"/>
        </w:rPr>
        <w:t xml:space="preserve">shift and </w:t>
      </w:r>
      <w:r w:rsidR="00133F1E">
        <w:rPr>
          <w:rFonts w:eastAsia="ＭＳ 明朝" w:hint="eastAsia"/>
          <w:bCs/>
          <w:iCs/>
          <w:lang w:eastAsia="ja-JP"/>
        </w:rPr>
        <w:t xml:space="preserve">propagation </w:t>
      </w:r>
      <w:r w:rsidR="005C45C4">
        <w:rPr>
          <w:rFonts w:eastAsia="ＭＳ 明朝" w:hint="eastAsia"/>
          <w:bCs/>
          <w:iCs/>
          <w:lang w:eastAsia="ja-JP"/>
        </w:rPr>
        <w:t xml:space="preserve">delay </w:t>
      </w:r>
      <w:r w:rsidR="00C07D9E">
        <w:rPr>
          <w:rFonts w:eastAsia="ＭＳ 明朝" w:hint="eastAsia"/>
          <w:bCs/>
          <w:iCs/>
          <w:lang w:eastAsia="ja-JP"/>
        </w:rPr>
        <w:t>of satellite communication</w:t>
      </w:r>
      <w:r w:rsidR="00F31084">
        <w:rPr>
          <w:rFonts w:eastAsia="ＭＳ 明朝" w:hint="eastAsia"/>
          <w:bCs/>
          <w:iCs/>
          <w:lang w:eastAsia="ja-JP"/>
        </w:rPr>
        <w:t xml:space="preserve"> signals</w:t>
      </w:r>
      <w:r w:rsidR="00C07D9E">
        <w:rPr>
          <w:rFonts w:eastAsia="ＭＳ 明朝" w:hint="eastAsia"/>
          <w:bCs/>
          <w:iCs/>
          <w:lang w:eastAsia="ja-JP"/>
        </w:rPr>
        <w:t xml:space="preserve"> </w:t>
      </w:r>
      <w:r w:rsidR="00685F91">
        <w:rPr>
          <w:rFonts w:eastAsia="ＭＳ 明朝" w:hint="eastAsia"/>
          <w:bCs/>
          <w:iCs/>
          <w:lang w:eastAsia="ja-JP"/>
        </w:rPr>
        <w:t>by Newton method and 4</w:t>
      </w:r>
      <w:r w:rsidR="0081628C">
        <w:rPr>
          <w:rFonts w:eastAsia="ＭＳ 明朝" w:hint="eastAsia"/>
          <w:bCs/>
          <w:iCs/>
          <w:lang w:eastAsia="ja-JP"/>
        </w:rPr>
        <w:t>-th</w:t>
      </w:r>
      <w:r w:rsidR="00685F91">
        <w:rPr>
          <w:rFonts w:eastAsia="ＭＳ 明朝" w:hint="eastAsia"/>
          <w:bCs/>
          <w:iCs/>
          <w:lang w:eastAsia="ja-JP"/>
        </w:rPr>
        <w:t xml:space="preserve"> order R</w:t>
      </w:r>
      <w:r w:rsidR="002159C2">
        <w:rPr>
          <w:rFonts w:eastAsia="ＭＳ 明朝" w:hint="eastAsia"/>
          <w:bCs/>
          <w:iCs/>
          <w:lang w:eastAsia="ja-JP"/>
        </w:rPr>
        <w:t>K</w:t>
      </w:r>
      <w:r w:rsidR="00685F91">
        <w:rPr>
          <w:rFonts w:eastAsia="ＭＳ 明朝" w:hint="eastAsia"/>
          <w:bCs/>
          <w:iCs/>
          <w:lang w:eastAsia="ja-JP"/>
        </w:rPr>
        <w:t xml:space="preserve"> method. </w:t>
      </w:r>
      <w:r w:rsidR="006910E5">
        <w:rPr>
          <w:rFonts w:eastAsia="ＭＳ 明朝" w:hint="eastAsia"/>
          <w:bCs/>
          <w:iCs/>
          <w:lang w:eastAsia="ja-JP"/>
        </w:rPr>
        <w:t>The</w:t>
      </w:r>
      <w:r w:rsidR="00685F91">
        <w:rPr>
          <w:rFonts w:eastAsia="ＭＳ 明朝" w:hint="eastAsia"/>
          <w:bCs/>
          <w:iCs/>
          <w:lang w:eastAsia="ja-JP"/>
        </w:rPr>
        <w:t xml:space="preserve"> biggest difference between th</w:t>
      </w:r>
      <w:r w:rsidR="000611CC">
        <w:rPr>
          <w:rFonts w:eastAsia="ＭＳ 明朝" w:hint="eastAsia"/>
          <w:bCs/>
          <w:iCs/>
          <w:lang w:eastAsia="ja-JP"/>
        </w:rPr>
        <w:t>e</w:t>
      </w:r>
      <w:r w:rsidR="00685F91">
        <w:rPr>
          <w:rFonts w:eastAsia="ＭＳ 明朝" w:hint="eastAsia"/>
          <w:bCs/>
          <w:iCs/>
          <w:lang w:eastAsia="ja-JP"/>
        </w:rPr>
        <w:t xml:space="preserve">se two methods is that </w:t>
      </w:r>
      <w:r w:rsidR="004247F2">
        <w:rPr>
          <w:rFonts w:eastAsia="ＭＳ 明朝" w:hint="eastAsia"/>
          <w:bCs/>
          <w:iCs/>
          <w:lang w:eastAsia="ja-JP"/>
        </w:rPr>
        <w:t xml:space="preserve">there are cases that </w:t>
      </w:r>
      <w:r w:rsidR="00D30FE1">
        <w:rPr>
          <w:rFonts w:eastAsia="ＭＳ 明朝" w:hint="eastAsia"/>
          <w:bCs/>
          <w:iCs/>
          <w:lang w:eastAsia="ja-JP"/>
        </w:rPr>
        <w:t xml:space="preserve">calculations </w:t>
      </w:r>
      <w:r w:rsidR="00BC41DF">
        <w:rPr>
          <w:rFonts w:eastAsia="ＭＳ 明朝" w:hint="eastAsia"/>
          <w:bCs/>
          <w:iCs/>
          <w:lang w:eastAsia="ja-JP"/>
        </w:rPr>
        <w:t>are</w:t>
      </w:r>
      <w:r w:rsidR="00904FEE">
        <w:rPr>
          <w:rFonts w:eastAsia="ＭＳ 明朝" w:hint="eastAsia"/>
          <w:bCs/>
          <w:iCs/>
          <w:lang w:eastAsia="ja-JP"/>
        </w:rPr>
        <w:t xml:space="preserve"> carried out </w:t>
      </w:r>
      <w:r w:rsidR="0016457C">
        <w:rPr>
          <w:rFonts w:eastAsia="ＭＳ 明朝" w:hint="eastAsia"/>
          <w:bCs/>
          <w:iCs/>
          <w:lang w:eastAsia="ja-JP"/>
        </w:rPr>
        <w:t>in</w:t>
      </w:r>
      <w:r w:rsidR="00904FEE">
        <w:rPr>
          <w:rFonts w:eastAsia="ＭＳ 明朝" w:hint="eastAsia"/>
          <w:bCs/>
          <w:iCs/>
          <w:lang w:eastAsia="ja-JP"/>
        </w:rPr>
        <w:t xml:space="preserve"> ECI (Earth</w:t>
      </w:r>
      <w:r w:rsidR="00225970">
        <w:rPr>
          <w:rFonts w:eastAsia="ＭＳ 明朝" w:hint="eastAsia"/>
          <w:bCs/>
          <w:iCs/>
          <w:lang w:eastAsia="ja-JP"/>
        </w:rPr>
        <w:t>-</w:t>
      </w:r>
      <w:r w:rsidR="00904FEE">
        <w:rPr>
          <w:rFonts w:eastAsia="ＭＳ 明朝" w:hint="eastAsia"/>
          <w:bCs/>
          <w:iCs/>
          <w:lang w:eastAsia="ja-JP"/>
        </w:rPr>
        <w:t>Cente</w:t>
      </w:r>
      <w:r w:rsidR="007932A3">
        <w:rPr>
          <w:rFonts w:eastAsia="ＭＳ 明朝" w:hint="eastAsia"/>
          <w:bCs/>
          <w:iCs/>
          <w:lang w:eastAsia="ja-JP"/>
        </w:rPr>
        <w:t>r</w:t>
      </w:r>
      <w:r w:rsidR="00634EB4">
        <w:rPr>
          <w:rFonts w:eastAsia="ＭＳ 明朝" w:hint="eastAsia"/>
          <w:bCs/>
          <w:iCs/>
          <w:lang w:eastAsia="ja-JP"/>
        </w:rPr>
        <w:t>e</w:t>
      </w:r>
      <w:r w:rsidR="007932A3">
        <w:rPr>
          <w:rFonts w:eastAsia="ＭＳ 明朝" w:hint="eastAsia"/>
          <w:bCs/>
          <w:iCs/>
          <w:lang w:eastAsia="ja-JP"/>
        </w:rPr>
        <w:t xml:space="preserve">d </w:t>
      </w:r>
      <w:r w:rsidR="00634EB4">
        <w:rPr>
          <w:rFonts w:eastAsia="ＭＳ 明朝" w:hint="eastAsia"/>
          <w:bCs/>
          <w:iCs/>
          <w:lang w:eastAsia="ja-JP"/>
        </w:rPr>
        <w:t>Inertial</w:t>
      </w:r>
      <w:r w:rsidR="00904FEE">
        <w:rPr>
          <w:rFonts w:eastAsia="ＭＳ 明朝" w:hint="eastAsia"/>
          <w:bCs/>
          <w:iCs/>
          <w:lang w:eastAsia="ja-JP"/>
        </w:rPr>
        <w:t>) frame</w:t>
      </w:r>
      <w:r w:rsidR="00634EB4">
        <w:rPr>
          <w:rFonts w:eastAsia="ＭＳ 明朝" w:hint="eastAsia"/>
          <w:bCs/>
          <w:iCs/>
          <w:lang w:eastAsia="ja-JP"/>
        </w:rPr>
        <w:t xml:space="preserve"> </w:t>
      </w:r>
      <w:r w:rsidR="00C74F47">
        <w:rPr>
          <w:rFonts w:eastAsia="ＭＳ 明朝" w:hint="eastAsia"/>
          <w:bCs/>
          <w:iCs/>
          <w:lang w:eastAsia="ja-JP"/>
        </w:rPr>
        <w:t>or</w:t>
      </w:r>
      <w:r w:rsidR="00DF2DA9">
        <w:rPr>
          <w:rFonts w:eastAsia="ＭＳ 明朝" w:hint="eastAsia"/>
          <w:bCs/>
          <w:iCs/>
          <w:lang w:eastAsia="ja-JP"/>
        </w:rPr>
        <w:t xml:space="preserve"> </w:t>
      </w:r>
      <w:r w:rsidR="004247F2">
        <w:rPr>
          <w:rFonts w:eastAsia="ＭＳ 明朝" w:hint="eastAsia"/>
          <w:bCs/>
          <w:iCs/>
          <w:lang w:eastAsia="ja-JP"/>
        </w:rPr>
        <w:t xml:space="preserve">ECEF (Earth-Centered Earth-Fixed) frame </w:t>
      </w:r>
      <w:r w:rsidR="0016457C">
        <w:rPr>
          <w:rFonts w:eastAsia="ＭＳ 明朝" w:hint="eastAsia"/>
          <w:bCs/>
          <w:iCs/>
          <w:lang w:eastAsia="ja-JP"/>
        </w:rPr>
        <w:t>with the Newton method while</w:t>
      </w:r>
      <w:r w:rsidR="00AC74F3">
        <w:rPr>
          <w:rFonts w:eastAsia="ＭＳ 明朝" w:hint="eastAsia"/>
          <w:bCs/>
          <w:iCs/>
          <w:lang w:eastAsia="ja-JP"/>
        </w:rPr>
        <w:t xml:space="preserve"> only</w:t>
      </w:r>
      <w:r w:rsidR="0016457C">
        <w:rPr>
          <w:rFonts w:eastAsia="ＭＳ 明朝" w:hint="eastAsia"/>
          <w:bCs/>
          <w:iCs/>
          <w:lang w:eastAsia="ja-JP"/>
        </w:rPr>
        <w:t xml:space="preserve"> </w:t>
      </w:r>
      <w:r w:rsidR="004D2073">
        <w:rPr>
          <w:rFonts w:eastAsia="ＭＳ 明朝" w:hint="eastAsia"/>
          <w:bCs/>
          <w:iCs/>
          <w:lang w:eastAsia="ja-JP"/>
        </w:rPr>
        <w:t>ECEF</w:t>
      </w:r>
      <w:r w:rsidR="00904FEE">
        <w:rPr>
          <w:rFonts w:eastAsia="ＭＳ 明朝" w:hint="eastAsia"/>
          <w:bCs/>
          <w:iCs/>
          <w:lang w:eastAsia="ja-JP"/>
        </w:rPr>
        <w:t xml:space="preserve"> </w:t>
      </w:r>
      <w:r w:rsidR="00225970">
        <w:rPr>
          <w:rFonts w:eastAsia="ＭＳ 明朝" w:hint="eastAsia"/>
          <w:bCs/>
          <w:iCs/>
          <w:lang w:eastAsia="ja-JP"/>
        </w:rPr>
        <w:t xml:space="preserve">frame </w:t>
      </w:r>
      <w:r w:rsidR="00317F53">
        <w:rPr>
          <w:rFonts w:eastAsia="ＭＳ 明朝" w:hint="eastAsia"/>
          <w:bCs/>
          <w:iCs/>
          <w:lang w:eastAsia="ja-JP"/>
        </w:rPr>
        <w:t xml:space="preserve">is applied </w:t>
      </w:r>
      <w:r w:rsidR="00225970">
        <w:rPr>
          <w:rFonts w:eastAsia="ＭＳ 明朝" w:hint="eastAsia"/>
          <w:bCs/>
          <w:iCs/>
          <w:lang w:eastAsia="ja-JP"/>
        </w:rPr>
        <w:t xml:space="preserve">with the </w:t>
      </w:r>
      <w:r w:rsidR="00892696">
        <w:rPr>
          <w:rFonts w:eastAsia="ＭＳ 明朝" w:hint="eastAsia"/>
          <w:bCs/>
          <w:iCs/>
          <w:lang w:eastAsia="ja-JP"/>
        </w:rPr>
        <w:t xml:space="preserve">RK </w:t>
      </w:r>
      <w:r w:rsidR="00225970">
        <w:rPr>
          <w:rFonts w:eastAsia="ＭＳ 明朝" w:hint="eastAsia"/>
          <w:bCs/>
          <w:iCs/>
          <w:lang w:eastAsia="ja-JP"/>
        </w:rPr>
        <w:t>method</w:t>
      </w:r>
      <w:r w:rsidR="00317F53">
        <w:rPr>
          <w:rFonts w:eastAsia="ＭＳ 明朝" w:hint="eastAsia"/>
          <w:bCs/>
          <w:iCs/>
          <w:lang w:eastAsia="ja-JP"/>
        </w:rPr>
        <w:t xml:space="preserve"> during</w:t>
      </w:r>
      <w:r w:rsidR="00F20C42">
        <w:rPr>
          <w:rFonts w:eastAsia="ＭＳ 明朝" w:hint="eastAsia"/>
          <w:bCs/>
          <w:iCs/>
          <w:lang w:eastAsia="ja-JP"/>
        </w:rPr>
        <w:t xml:space="preserve"> </w:t>
      </w:r>
      <w:r w:rsidR="00317F53">
        <w:rPr>
          <w:rFonts w:eastAsia="ＭＳ 明朝" w:hint="eastAsia"/>
          <w:bCs/>
          <w:iCs/>
          <w:lang w:eastAsia="ja-JP"/>
        </w:rPr>
        <w:t>its calculation flow</w:t>
      </w:r>
      <w:r w:rsidR="00225970">
        <w:rPr>
          <w:rFonts w:eastAsia="ＭＳ 明朝" w:hint="eastAsia"/>
          <w:bCs/>
          <w:iCs/>
          <w:lang w:eastAsia="ja-JP"/>
        </w:rPr>
        <w:t>.</w:t>
      </w:r>
      <w:r w:rsidR="00892696">
        <w:rPr>
          <w:rFonts w:eastAsia="ＭＳ 明朝" w:hint="eastAsia"/>
          <w:bCs/>
          <w:iCs/>
          <w:lang w:eastAsia="ja-JP"/>
        </w:rPr>
        <w:t xml:space="preserve"> </w:t>
      </w:r>
      <w:r w:rsidR="004412AE">
        <w:rPr>
          <w:rFonts w:eastAsia="ＭＳ 明朝" w:hint="eastAsia"/>
          <w:bCs/>
          <w:iCs/>
          <w:lang w:eastAsia="ja-JP"/>
        </w:rPr>
        <w:t xml:space="preserve">And </w:t>
      </w:r>
      <w:r w:rsidR="005766AA">
        <w:rPr>
          <w:rFonts w:eastAsia="ＭＳ 明朝" w:hint="eastAsia"/>
          <w:bCs/>
          <w:iCs/>
          <w:lang w:eastAsia="ja-JP"/>
        </w:rPr>
        <w:t xml:space="preserve">most of all, </w:t>
      </w:r>
      <w:r w:rsidR="00E0669E">
        <w:rPr>
          <w:rFonts w:eastAsia="ＭＳ 明朝" w:hint="eastAsia"/>
          <w:bCs/>
          <w:iCs/>
          <w:lang w:eastAsia="ja-JP"/>
        </w:rPr>
        <w:t>4</w:t>
      </w:r>
      <w:r w:rsidR="0081628C">
        <w:rPr>
          <w:rFonts w:eastAsia="ＭＳ 明朝" w:hint="eastAsia"/>
          <w:bCs/>
          <w:iCs/>
          <w:lang w:eastAsia="ja-JP"/>
        </w:rPr>
        <w:t>-th</w:t>
      </w:r>
      <w:r w:rsidR="00E0669E">
        <w:rPr>
          <w:rFonts w:eastAsia="ＭＳ 明朝" w:hint="eastAsia"/>
          <w:bCs/>
          <w:iCs/>
          <w:lang w:eastAsia="ja-JP"/>
        </w:rPr>
        <w:t xml:space="preserve"> order RK method has a benefit of its </w:t>
      </w:r>
      <w:r w:rsidR="00F75A43">
        <w:rPr>
          <w:rFonts w:eastAsia="ＭＳ 明朝" w:hint="eastAsia"/>
          <w:bCs/>
          <w:iCs/>
          <w:lang w:eastAsia="ja-JP"/>
        </w:rPr>
        <w:t xml:space="preserve">much </w:t>
      </w:r>
      <w:r w:rsidR="00E0669E">
        <w:rPr>
          <w:rFonts w:eastAsia="ＭＳ 明朝" w:hint="eastAsia"/>
          <w:bCs/>
          <w:iCs/>
          <w:lang w:eastAsia="ja-JP"/>
        </w:rPr>
        <w:t>lig</w:t>
      </w:r>
      <w:r w:rsidR="005C4CB7">
        <w:rPr>
          <w:rFonts w:eastAsia="ＭＳ 明朝" w:hint="eastAsia"/>
          <w:bCs/>
          <w:iCs/>
          <w:lang w:eastAsia="ja-JP"/>
        </w:rPr>
        <w:t>ht computation load in time</w:t>
      </w:r>
      <w:r w:rsidR="00A63B2E">
        <w:rPr>
          <w:rFonts w:eastAsia="ＭＳ 明朝" w:hint="eastAsia"/>
          <w:bCs/>
          <w:iCs/>
          <w:lang w:eastAsia="ja-JP"/>
        </w:rPr>
        <w:t xml:space="preserve"> compared to the numerical solution of the Keplerian by the Newton method</w:t>
      </w:r>
      <w:r w:rsidR="004708A5">
        <w:rPr>
          <w:rFonts w:eastAsia="ＭＳ 明朝" w:hint="eastAsia"/>
          <w:bCs/>
          <w:iCs/>
          <w:lang w:eastAsia="ja-JP"/>
        </w:rPr>
        <w:t xml:space="preserve"> while </w:t>
      </w:r>
      <w:r w:rsidR="00DD1C61">
        <w:rPr>
          <w:rFonts w:eastAsia="ＭＳ 明朝" w:hint="eastAsia"/>
          <w:bCs/>
          <w:iCs/>
          <w:lang w:eastAsia="ja-JP"/>
        </w:rPr>
        <w:t>a</w:t>
      </w:r>
      <w:r w:rsidR="004708A5">
        <w:rPr>
          <w:rFonts w:eastAsia="ＭＳ 明朝" w:hint="eastAsia"/>
          <w:bCs/>
          <w:iCs/>
          <w:lang w:eastAsia="ja-JP"/>
        </w:rPr>
        <w:t xml:space="preserve"> calculation accuracy is </w:t>
      </w:r>
      <w:r w:rsidR="00DD1C61">
        <w:rPr>
          <w:rFonts w:eastAsia="ＭＳ 明朝" w:hint="eastAsia"/>
          <w:bCs/>
          <w:iCs/>
          <w:lang w:eastAsia="ja-JP"/>
        </w:rPr>
        <w:t>equivalent</w:t>
      </w:r>
      <w:r w:rsidR="005C4CB7">
        <w:rPr>
          <w:rFonts w:eastAsia="ＭＳ 明朝" w:hint="eastAsia"/>
          <w:bCs/>
          <w:iCs/>
          <w:lang w:eastAsia="ja-JP"/>
        </w:rPr>
        <w:t>.</w:t>
      </w:r>
      <w:r w:rsidR="00A63B2E">
        <w:rPr>
          <w:rFonts w:eastAsia="ＭＳ 明朝" w:hint="eastAsia"/>
          <w:bCs/>
          <w:iCs/>
          <w:lang w:eastAsia="ja-JP"/>
        </w:rPr>
        <w:t xml:space="preserve"> </w:t>
      </w:r>
    </w:p>
    <w:p w14:paraId="01D78203" w14:textId="77777777" w:rsidR="001B30E0" w:rsidRDefault="00E15F30" w:rsidP="009D43B5">
      <w:pPr>
        <w:spacing w:before="120" w:after="120"/>
        <w:rPr>
          <w:rFonts w:eastAsia="ＭＳ 明朝"/>
          <w:b/>
          <w:i/>
          <w:lang w:eastAsia="ja-JP"/>
        </w:rPr>
      </w:pPr>
      <w:r w:rsidRPr="00E15F30">
        <w:rPr>
          <w:rFonts w:eastAsia="ＭＳ 明朝" w:hint="eastAsia"/>
          <w:b/>
          <w:i/>
          <w:lang w:eastAsia="ja-JP"/>
        </w:rPr>
        <w:t>Observation 1:</w:t>
      </w:r>
      <w:r>
        <w:rPr>
          <w:rFonts w:eastAsia="ＭＳ 明朝" w:hint="eastAsia"/>
          <w:b/>
          <w:i/>
          <w:lang w:eastAsia="ja-JP"/>
        </w:rPr>
        <w:t xml:space="preserve"> </w:t>
      </w:r>
      <w:r w:rsidR="00794A1D">
        <w:rPr>
          <w:rFonts w:eastAsia="ＭＳ 明朝" w:hint="eastAsia"/>
          <w:b/>
          <w:i/>
          <w:lang w:eastAsia="ja-JP"/>
        </w:rPr>
        <w:t>4</w:t>
      </w:r>
      <w:r w:rsidR="00BC29AB">
        <w:rPr>
          <w:rFonts w:eastAsia="ＭＳ 明朝" w:hint="eastAsia"/>
          <w:b/>
          <w:i/>
          <w:lang w:eastAsia="ja-JP"/>
        </w:rPr>
        <w:t>-th</w:t>
      </w:r>
      <w:r w:rsidR="00794A1D">
        <w:rPr>
          <w:rFonts w:eastAsia="ＭＳ 明朝" w:hint="eastAsia"/>
          <w:b/>
          <w:i/>
          <w:lang w:eastAsia="ja-JP"/>
        </w:rPr>
        <w:t xml:space="preserve"> order Runge-Kutta method has </w:t>
      </w:r>
      <w:r w:rsidR="001B30E0">
        <w:rPr>
          <w:rFonts w:eastAsia="ＭＳ 明朝" w:hint="eastAsia"/>
          <w:b/>
          <w:i/>
          <w:lang w:eastAsia="ja-JP"/>
        </w:rPr>
        <w:t xml:space="preserve">following </w:t>
      </w:r>
      <w:r w:rsidR="00794A1D">
        <w:rPr>
          <w:rFonts w:eastAsia="ＭＳ 明朝" w:hint="eastAsia"/>
          <w:b/>
          <w:i/>
          <w:lang w:eastAsia="ja-JP"/>
        </w:rPr>
        <w:t>benefit</w:t>
      </w:r>
      <w:r w:rsidR="001B30E0">
        <w:rPr>
          <w:rFonts w:eastAsia="ＭＳ 明朝" w:hint="eastAsia"/>
          <w:b/>
          <w:i/>
          <w:lang w:eastAsia="ja-JP"/>
        </w:rPr>
        <w:t>s while a calculation accuracy is equivalent with Keplerian.</w:t>
      </w:r>
    </w:p>
    <w:p w14:paraId="458ED926" w14:textId="5F5ED80A" w:rsidR="003D0B7D" w:rsidRPr="003D0B7D" w:rsidRDefault="003D0B7D" w:rsidP="003D0B7D">
      <w:pPr>
        <w:pStyle w:val="afff3"/>
        <w:numPr>
          <w:ilvl w:val="0"/>
          <w:numId w:val="41"/>
        </w:numPr>
        <w:spacing w:before="120" w:after="120"/>
        <w:ind w:leftChars="0"/>
        <w:rPr>
          <w:rFonts w:eastAsia="ＭＳ 明朝"/>
          <w:b/>
          <w:i/>
          <w:lang w:eastAsia="ja-JP"/>
        </w:rPr>
      </w:pPr>
      <w:r>
        <w:rPr>
          <w:rFonts w:eastAsia="ＭＳ 明朝" w:hint="eastAsia"/>
          <w:b/>
          <w:i/>
          <w:lang w:eastAsia="ja-JP"/>
        </w:rPr>
        <w:t xml:space="preserve">calculation of doppler </w:t>
      </w:r>
      <w:r>
        <w:rPr>
          <w:rFonts w:eastAsia="ＭＳ 明朝"/>
          <w:b/>
          <w:i/>
          <w:lang w:eastAsia="ja-JP"/>
        </w:rPr>
        <w:t>frequency</w:t>
      </w:r>
      <w:r>
        <w:rPr>
          <w:rFonts w:eastAsia="ＭＳ 明朝" w:hint="eastAsia"/>
          <w:b/>
          <w:i/>
          <w:lang w:eastAsia="ja-JP"/>
        </w:rPr>
        <w:t xml:space="preserve"> shift and propagation delay can be carried out only </w:t>
      </w:r>
      <w:r w:rsidR="00A8745D">
        <w:rPr>
          <w:rFonts w:eastAsia="ＭＳ 明朝" w:hint="eastAsia"/>
          <w:b/>
          <w:i/>
          <w:lang w:eastAsia="ja-JP"/>
        </w:rPr>
        <w:t>in</w:t>
      </w:r>
      <w:r>
        <w:rPr>
          <w:rFonts w:eastAsia="ＭＳ 明朝" w:hint="eastAsia"/>
          <w:b/>
          <w:i/>
          <w:lang w:eastAsia="ja-JP"/>
        </w:rPr>
        <w:t xml:space="preserve"> the ECEF frame</w:t>
      </w:r>
      <w:r w:rsidR="002B6CE5">
        <w:rPr>
          <w:rFonts w:eastAsia="ＭＳ 明朝" w:hint="eastAsia"/>
          <w:b/>
          <w:i/>
          <w:lang w:eastAsia="ja-JP"/>
        </w:rPr>
        <w:t xml:space="preserve"> </w:t>
      </w:r>
    </w:p>
    <w:p w14:paraId="00B653BD" w14:textId="565296D7" w:rsidR="004512C7" w:rsidRDefault="00794A1D" w:rsidP="001B30E0">
      <w:pPr>
        <w:pStyle w:val="afff3"/>
        <w:numPr>
          <w:ilvl w:val="0"/>
          <w:numId w:val="41"/>
        </w:numPr>
        <w:spacing w:before="120" w:after="120"/>
        <w:ind w:leftChars="0"/>
        <w:rPr>
          <w:rFonts w:eastAsia="ＭＳ 明朝"/>
          <w:b/>
          <w:i/>
          <w:lang w:eastAsia="ja-JP"/>
        </w:rPr>
      </w:pPr>
      <w:r w:rsidRPr="001B30E0">
        <w:rPr>
          <w:rFonts w:eastAsia="ＭＳ 明朝" w:hint="eastAsia"/>
          <w:b/>
          <w:i/>
          <w:lang w:eastAsia="ja-JP"/>
        </w:rPr>
        <w:t xml:space="preserve">computation load </w:t>
      </w:r>
      <w:r w:rsidR="004512C7">
        <w:rPr>
          <w:rFonts w:eastAsia="ＭＳ 明朝" w:hint="eastAsia"/>
          <w:b/>
          <w:i/>
          <w:lang w:eastAsia="ja-JP"/>
        </w:rPr>
        <w:t>is</w:t>
      </w:r>
      <w:r w:rsidR="00F75A43">
        <w:rPr>
          <w:rFonts w:eastAsia="ＭＳ 明朝" w:hint="eastAsia"/>
          <w:b/>
          <w:i/>
          <w:lang w:eastAsia="ja-JP"/>
        </w:rPr>
        <w:t xml:space="preserve"> much</w:t>
      </w:r>
      <w:r w:rsidR="004512C7">
        <w:rPr>
          <w:rFonts w:eastAsia="ＭＳ 明朝" w:hint="eastAsia"/>
          <w:b/>
          <w:i/>
          <w:lang w:eastAsia="ja-JP"/>
        </w:rPr>
        <w:t xml:space="preserve"> light </w:t>
      </w:r>
      <w:r w:rsidRPr="001B30E0">
        <w:rPr>
          <w:rFonts w:eastAsia="ＭＳ 明朝" w:hint="eastAsia"/>
          <w:b/>
          <w:i/>
          <w:lang w:eastAsia="ja-JP"/>
        </w:rPr>
        <w:t>in time compared to the numerical solution of the Keplerian</w:t>
      </w:r>
    </w:p>
    <w:p w14:paraId="7014F235" w14:textId="1C3CE9E1" w:rsidR="000A16BA" w:rsidRDefault="00680FD7" w:rsidP="009D43B5">
      <w:pPr>
        <w:spacing w:before="120" w:after="120"/>
        <w:rPr>
          <w:rFonts w:eastAsia="ＭＳ 明朝"/>
          <w:bCs/>
          <w:iCs/>
          <w:lang w:eastAsia="ja-JP"/>
        </w:rPr>
      </w:pPr>
      <w:r>
        <w:rPr>
          <w:rFonts w:eastAsia="ＭＳ 明朝" w:hint="eastAsia"/>
          <w:bCs/>
          <w:iCs/>
          <w:noProof/>
          <w:lang w:eastAsia="ja-JP"/>
        </w:rPr>
        <w:lastRenderedPageBreak/>
        <mc:AlternateContent>
          <mc:Choice Requires="wpc">
            <w:drawing>
              <wp:inline distT="0" distB="0" distL="0" distR="0" wp14:anchorId="67E52DCF" wp14:editId="5644B9DB">
                <wp:extent cx="6469380" cy="6896101"/>
                <wp:effectExtent l="0" t="0" r="7620" b="0"/>
                <wp:docPr id="113663812" name="キャンバス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33967931" name="テキスト ボックス 2"/>
                        <wps:cNvSpPr txBox="1">
                          <a:spLocks noChangeArrowheads="1"/>
                        </wps:cNvSpPr>
                        <wps:spPr bwMode="auto">
                          <a:xfrm>
                            <a:off x="1844900" y="179978"/>
                            <a:ext cx="2420620" cy="950083"/>
                          </a:xfrm>
                          <a:prstGeom prst="rect">
                            <a:avLst/>
                          </a:prstGeom>
                          <a:solidFill>
                            <a:srgbClr val="FFFFFF"/>
                          </a:solidFill>
                          <a:ln w="9525">
                            <a:solidFill>
                              <a:srgbClr val="000000"/>
                            </a:solidFill>
                            <a:miter lim="800000"/>
                            <a:headEnd/>
                            <a:tailEnd/>
                          </a:ln>
                        </wps:spPr>
                        <wps:txbx>
                          <w:txbxContent>
                            <w:p w14:paraId="6DE22F96" w14:textId="77777777" w:rsidR="00C726FA" w:rsidRDefault="00C726FA" w:rsidP="00C726FA">
                              <w:pPr>
                                <w:rPr>
                                  <w:rFonts w:eastAsia="ＭＳ 明朝"/>
                                </w:rPr>
                              </w:pPr>
                              <w:r>
                                <w:rPr>
                                  <w:rFonts w:eastAsia="ＭＳ 明朝"/>
                                </w:rPr>
                                <w:t>Equation of motion (ECI Frame)</w:t>
                              </w:r>
                            </w:p>
                            <w:p w14:paraId="19488C33" w14:textId="77777777" w:rsidR="00C726FA" w:rsidRDefault="00C726FA" w:rsidP="00C726FA">
                              <w:pPr>
                                <w:spacing w:before="120" w:after="120"/>
                                <w:rPr>
                                  <w:rFonts w:ascii="Cambria Math" w:eastAsia="ＭＳ 明朝" w:hAnsi="Cambria Math" w:cs="ＭＳ Ｐゴシック"/>
                                  <w:i/>
                                  <w:iCs/>
                                </w:rPr>
                              </w:pPr>
                              <m:oMathPara>
                                <m:oMathParaPr>
                                  <m:jc m:val="centerGroup"/>
                                </m:oMathParaPr>
                                <m:oMath>
                                  <m:r>
                                    <w:rPr>
                                      <w:rFonts w:ascii="Cambria Math" w:eastAsia="ＭＳ 明朝" w:hAnsi="Cambria Math"/>
                                    </w:rPr>
                                    <m:t>m</m:t>
                                  </m:r>
                                  <m:r>
                                    <m:rPr>
                                      <m:sty m:val="bi"/>
                                    </m:rPr>
                                    <w:rPr>
                                      <w:rFonts w:ascii="Cambria Math" w:eastAsia="ＭＳ 明朝" w:hAnsi="Cambria Math"/>
                                    </w:rPr>
                                    <m:t>a</m:t>
                                  </m:r>
                                  <m:r>
                                    <w:rPr>
                                      <w:rFonts w:ascii="Cambria Math" w:eastAsia="ＭＳ 明朝" w:hAnsi="Cambria Math"/>
                                    </w:rPr>
                                    <m:t>=</m:t>
                                  </m:r>
                                  <m:r>
                                    <m:rPr>
                                      <m:scr m:val="double-struck"/>
                                    </m:rPr>
                                    <w:rPr>
                                      <w:rFonts w:ascii="Cambria Math" w:eastAsia="ＭＳ 明朝" w:hAnsi="Cambria Math" w:cs="Cambria Math"/>
                                    </w:rPr>
                                    <m:t>F</m:t>
                                  </m:r>
                                </m:oMath>
                              </m:oMathPara>
                            </w:p>
                            <w:p w14:paraId="0F373A00" w14:textId="77777777" w:rsidR="00C726FA" w:rsidRDefault="00C726FA" w:rsidP="00C726FA">
                              <w:pPr>
                                <w:spacing w:before="120" w:after="120"/>
                                <w:rPr>
                                  <w:rFonts w:ascii="Cambria Math" w:eastAsia="游明朝" w:hAnsi="Cambria Math" w:cs="Cambria Math"/>
                                  <w:b/>
                                  <w:bCs/>
                                  <w:i/>
                                  <w:iCs/>
                                </w:rPr>
                              </w:pPr>
                              <m:oMathPara>
                                <m:oMathParaPr>
                                  <m:jc m:val="centerGroup"/>
                                </m:oMathParaPr>
                                <m:oMath>
                                  <m:r>
                                    <m:rPr>
                                      <m:sty m:val="bi"/>
                                    </m:rPr>
                                    <w:rPr>
                                      <w:rFonts w:ascii="Cambria Math" w:eastAsia="游明朝" w:hAnsi="Cambria Math" w:cs="Cambria Math"/>
                                    </w:rPr>
                                    <m:t>a=</m:t>
                                  </m:r>
                                  <m:f>
                                    <m:fPr>
                                      <m:ctrlPr>
                                        <w:rPr>
                                          <w:rFonts w:ascii="Cambria Math" w:eastAsia="游明朝" w:hAnsi="Cambria Math" w:cs="Cambria Math"/>
                                          <w:b/>
                                          <w:bCs/>
                                          <w:i/>
                                          <w:iCs/>
                                        </w:rPr>
                                      </m:ctrlPr>
                                    </m:fPr>
                                    <m:num>
                                      <m:sSup>
                                        <m:sSupPr>
                                          <m:ctrlPr>
                                            <w:rPr>
                                              <w:rFonts w:ascii="Cambria Math" w:eastAsia="游明朝" w:hAnsi="Cambria Math" w:cs="Cambria Math"/>
                                              <w:b/>
                                              <w:bCs/>
                                              <w:i/>
                                              <w:iCs/>
                                            </w:rPr>
                                          </m:ctrlPr>
                                        </m:sSupPr>
                                        <m:e>
                                          <m:r>
                                            <m:rPr>
                                              <m:sty m:val="bi"/>
                                            </m:rPr>
                                            <w:rPr>
                                              <w:rFonts w:ascii="Cambria Math" w:eastAsia="游明朝" w:hAnsi="Cambria Math" w:cs="Cambria Math"/>
                                            </w:rPr>
                                            <m:t>d</m:t>
                                          </m:r>
                                        </m:e>
                                        <m:sup>
                                          <m:r>
                                            <m:rPr>
                                              <m:sty m:val="bi"/>
                                            </m:rPr>
                                            <w:rPr>
                                              <w:rFonts w:ascii="Cambria Math" w:eastAsia="游明朝" w:hAnsi="Cambria Math" w:cs="Cambria Math"/>
                                            </w:rPr>
                                            <m:t>2</m:t>
                                          </m:r>
                                        </m:sup>
                                      </m:sSup>
                                      <m:r>
                                        <m:rPr>
                                          <m:sty m:val="bi"/>
                                        </m:rPr>
                                        <w:rPr>
                                          <w:rFonts w:ascii="Cambria Math" w:eastAsia="游明朝" w:hAnsi="Cambria Math" w:cs="Cambria Math"/>
                                        </w:rPr>
                                        <m:t>r</m:t>
                                      </m:r>
                                    </m:num>
                                    <m:den>
                                      <m:sSup>
                                        <m:sSupPr>
                                          <m:ctrlPr>
                                            <w:rPr>
                                              <w:rFonts w:ascii="Cambria Math" w:eastAsia="游明朝" w:hAnsi="Cambria Math" w:cs="Cambria Math"/>
                                              <w:b/>
                                              <w:bCs/>
                                              <w:i/>
                                              <w:iCs/>
                                            </w:rPr>
                                          </m:ctrlPr>
                                        </m:sSupPr>
                                        <m:e>
                                          <m:r>
                                            <m:rPr>
                                              <m:sty m:val="bi"/>
                                            </m:rPr>
                                            <w:rPr>
                                              <w:rFonts w:ascii="Cambria Math" w:eastAsia="游明朝" w:hAnsi="Cambria Math" w:cs="Cambria Math"/>
                                            </w:rPr>
                                            <m:t>dt</m:t>
                                          </m:r>
                                        </m:e>
                                        <m:sup>
                                          <m:r>
                                            <m:rPr>
                                              <m:sty m:val="bi"/>
                                            </m:rPr>
                                            <w:rPr>
                                              <w:rFonts w:ascii="Cambria Math" w:eastAsia="游明朝" w:hAnsi="Cambria Math" w:cs="Cambria Math"/>
                                            </w:rPr>
                                            <m:t>2</m:t>
                                          </m:r>
                                        </m:sup>
                                      </m:sSup>
                                      <m:r>
                                        <m:rPr>
                                          <m:sty m:val="bi"/>
                                        </m:rPr>
                                        <w:rPr>
                                          <w:rFonts w:ascii="Cambria Math" w:eastAsia="游明朝" w:hAnsi="Cambria Math" w:cs="Cambria Math"/>
                                        </w:rPr>
                                        <m:t> </m:t>
                                      </m:r>
                                    </m:den>
                                  </m:f>
                                </m:oMath>
                              </m:oMathPara>
                            </w:p>
                          </w:txbxContent>
                        </wps:txbx>
                        <wps:bodyPr rot="0" vert="horz" wrap="square" lIns="91440" tIns="45720" rIns="91440" bIns="45720" anchor="t" anchorCtr="0">
                          <a:noAutofit/>
                        </wps:bodyPr>
                      </wps:wsp>
                      <wps:wsp>
                        <wps:cNvPr id="1710022992" name="直線コネクタ 1710022992"/>
                        <wps:cNvCnPr/>
                        <wps:spPr>
                          <a:xfrm>
                            <a:off x="3066455" y="1129665"/>
                            <a:ext cx="0" cy="45212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9610731" name="直線コネクタ 1949610731"/>
                        <wps:cNvCnPr/>
                        <wps:spPr>
                          <a:xfrm>
                            <a:off x="4641890" y="1600835"/>
                            <a:ext cx="0" cy="452120"/>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884738123" name="直線コネクタ 1884738123"/>
                        <wps:cNvCnPr/>
                        <wps:spPr>
                          <a:xfrm>
                            <a:off x="1275120" y="1604645"/>
                            <a:ext cx="3381375" cy="0"/>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19627504" name="直線コネクタ 1719627504"/>
                        <wps:cNvCnPr/>
                        <wps:spPr>
                          <a:xfrm>
                            <a:off x="1287820" y="1611630"/>
                            <a:ext cx="0" cy="452120"/>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342383920" name="テキスト ボックス 2"/>
                        <wps:cNvSpPr txBox="1">
                          <a:spLocks noChangeArrowheads="1"/>
                        </wps:cNvSpPr>
                        <wps:spPr bwMode="auto">
                          <a:xfrm>
                            <a:off x="76483" y="2071091"/>
                            <a:ext cx="2425699" cy="631824"/>
                          </a:xfrm>
                          <a:prstGeom prst="rect">
                            <a:avLst/>
                          </a:prstGeom>
                          <a:solidFill>
                            <a:srgbClr val="FFFFFF"/>
                          </a:solidFill>
                          <a:ln w="9525">
                            <a:solidFill>
                              <a:srgbClr val="000000"/>
                            </a:solidFill>
                            <a:miter lim="800000"/>
                            <a:headEnd/>
                            <a:tailEnd/>
                          </a:ln>
                        </wps:spPr>
                        <wps:txbx>
                          <w:txbxContent>
                            <w:p w14:paraId="577B2272" w14:textId="7A5631FC" w:rsidR="00CA794E" w:rsidRDefault="00CA794E" w:rsidP="00CA794E">
                              <w:pPr>
                                <w:rPr>
                                  <w:rFonts w:eastAsia="ＭＳ 明朝"/>
                                </w:rPr>
                              </w:pPr>
                              <w:r>
                                <w:rPr>
                                  <w:rFonts w:eastAsia="ＭＳ 明朝"/>
                                </w:rPr>
                                <w:t>Solve Keple</w:t>
                              </w:r>
                              <w:r>
                                <w:rPr>
                                  <w:rFonts w:eastAsia="ＭＳ 明朝" w:hint="eastAsia"/>
                                  <w:lang w:eastAsia="ja-JP"/>
                                </w:rPr>
                                <w:t>r</w:t>
                              </w:r>
                              <w:r>
                                <w:rPr>
                                  <w:rFonts w:eastAsia="ＭＳ 明朝"/>
                                </w:rPr>
                                <w:t xml:space="preserve"> Eq. (ECI Frame)</w:t>
                              </w:r>
                            </w:p>
                            <w:p w14:paraId="29E563EE" w14:textId="77777777" w:rsidR="00CA794E" w:rsidRDefault="00CA794E" w:rsidP="00CA794E">
                              <w:pPr>
                                <w:rPr>
                                  <w:rFonts w:ascii="Cambria Math" w:eastAsia="ＭＳ 明朝" w:hAnsi="Cambria Math"/>
                                  <w:i/>
                                  <w:iCs/>
                                  <w:kern w:val="2"/>
                                  <w:sz w:val="21"/>
                                  <w:szCs w:val="21"/>
                                </w:rPr>
                              </w:pPr>
                              <m:oMathPara>
                                <m:oMathParaPr>
                                  <m:jc m:val="centerGroup"/>
                                </m:oMathParaPr>
                                <m:oMath>
                                  <m:r>
                                    <w:rPr>
                                      <w:rFonts w:ascii="Cambria Math" w:eastAsia="ＭＳ 明朝" w:hAnsi="Cambria Math"/>
                                      <w:kern w:val="2"/>
                                      <w:sz w:val="21"/>
                                      <w:szCs w:val="21"/>
                                    </w:rPr>
                                    <m:t>M</m:t>
                                  </m:r>
                                  <m:r>
                                    <w:rPr>
                                      <w:rFonts w:ascii="Cambria Math" w:hAnsi="Cambria Math"/>
                                      <w:kern w:val="2"/>
                                    </w:rPr>
                                    <m:t>=</m:t>
                                  </m:r>
                                  <m:r>
                                    <w:rPr>
                                      <w:rFonts w:ascii="Cambria Math" w:eastAsia="ＭＳ 明朝" w:hAnsi="Cambria Math"/>
                                      <w:kern w:val="2"/>
                                      <w:sz w:val="21"/>
                                      <w:szCs w:val="21"/>
                                    </w:rPr>
                                    <m:t>E</m:t>
                                  </m:r>
                                  <m:r>
                                    <w:rPr>
                                      <w:rFonts w:ascii="Cambria Math" w:eastAsia="Cambria Math" w:hAnsi="Cambria Math"/>
                                      <w:kern w:val="2"/>
                                    </w:rPr>
                                    <m:t>-</m:t>
                                  </m:r>
                                  <m:r>
                                    <w:rPr>
                                      <w:rFonts w:ascii="Cambria Math" w:hAnsi="Cambria Math"/>
                                      <w:kern w:val="2"/>
                                    </w:rPr>
                                    <m:t>e </m:t>
                                  </m:r>
                                  <m:r>
                                    <w:rPr>
                                      <w:rFonts w:ascii="Cambria Math" w:eastAsia="ＭＳ 明朝" w:hAnsi="Cambria Math"/>
                                      <w:kern w:val="2"/>
                                      <w:sz w:val="21"/>
                                      <w:szCs w:val="21"/>
                                    </w:rPr>
                                    <m:t>sin⁡(E)</m:t>
                                  </m:r>
                                  <m:r>
                                    <w:rPr>
                                      <w:rFonts w:ascii="Cambria Math" w:hAnsi="Cambria Math"/>
                                      <w:kern w:val="2"/>
                                    </w:rPr>
                                    <m:t> </m:t>
                                  </m:r>
                                </m:oMath>
                              </m:oMathPara>
                            </w:p>
                          </w:txbxContent>
                        </wps:txbx>
                        <wps:bodyPr rot="0" vert="horz" wrap="square" lIns="91440" tIns="45720" rIns="91440" bIns="45720" anchor="t" anchorCtr="0">
                          <a:spAutoFit/>
                        </wps:bodyPr>
                      </wps:wsp>
                      <wps:wsp>
                        <wps:cNvPr id="1804187949" name="テキスト ボックス 2"/>
                        <wps:cNvSpPr txBox="1">
                          <a:spLocks noChangeArrowheads="1"/>
                        </wps:cNvSpPr>
                        <wps:spPr bwMode="auto">
                          <a:xfrm>
                            <a:off x="3181980" y="2059539"/>
                            <a:ext cx="2911474" cy="1258569"/>
                          </a:xfrm>
                          <a:prstGeom prst="rect">
                            <a:avLst/>
                          </a:prstGeom>
                          <a:solidFill>
                            <a:srgbClr val="FFFFFF"/>
                          </a:solidFill>
                          <a:ln w="9525">
                            <a:solidFill>
                              <a:srgbClr val="000000"/>
                            </a:solidFill>
                            <a:miter lim="800000"/>
                            <a:headEnd/>
                            <a:tailEnd/>
                          </a:ln>
                        </wps:spPr>
                        <wps:txbx>
                          <w:txbxContent>
                            <w:p w14:paraId="6AFF335F" w14:textId="77777777" w:rsidR="0088503C" w:rsidRDefault="0088503C" w:rsidP="0088503C">
                              <w:pPr>
                                <w:rPr>
                                  <w:rFonts w:eastAsia="ＭＳ 明朝"/>
                                </w:rPr>
                              </w:pPr>
                              <w:r>
                                <w:rPr>
                                  <w:rFonts w:eastAsia="ＭＳ 明朝"/>
                                </w:rPr>
                                <w:t>Transform position, velocity and acceleration from (ECI Frame) to (ECEF Frame)</w:t>
                              </w:r>
                            </w:p>
                            <w:p w14:paraId="5B62A6F1" w14:textId="77777777" w:rsidR="0088503C" w:rsidRDefault="0088503C" w:rsidP="0088503C">
                              <w:pPr>
                                <w:rPr>
                                  <w:rFonts w:ascii="Cambria Math" w:eastAsia="ＭＳ 明朝" w:hAnsi="Cambria Math" w:cs="Cambria Math"/>
                                  <w:b/>
                                  <w:bCs/>
                                  <w:i/>
                                  <w:iCs/>
                                </w:rPr>
                              </w:pPr>
                              <m:oMathPara>
                                <m:oMathParaPr>
                                  <m:jc m:val="centerGroup"/>
                                </m:oMathParaPr>
                                <m:oMath>
                                  <m:r>
                                    <m:rPr>
                                      <m:sty m:val="bi"/>
                                    </m:rPr>
                                    <w:rPr>
                                      <w:rFonts w:ascii="Cambria Math" w:eastAsia="ＭＳ 明朝" w:hAnsi="Cambria Math" w:cs="Cambria Math"/>
                                    </w:rPr>
                                    <m:t>r→r</m:t>
                                  </m:r>
                                  <m:r>
                                    <m:rPr>
                                      <m:sty m:val="bi"/>
                                    </m:rPr>
                                    <w:rPr>
                                      <w:rFonts w:ascii="Cambria Math" w:hAnsi="Cambria Math" w:cs="Cambria Math"/>
                                    </w:rPr>
                                    <m:t> </m:t>
                                  </m:r>
                                </m:oMath>
                              </m:oMathPara>
                            </w:p>
                            <w:p w14:paraId="72AB46E3" w14:textId="77777777" w:rsidR="0088503C" w:rsidRDefault="0088503C" w:rsidP="0088503C">
                              <w:pPr>
                                <w:rPr>
                                  <w:rFonts w:ascii="Cambria Math" w:eastAsia="ＭＳ 明朝" w:hAnsi="Cambria Math" w:cs="ＭＳ Ｐゴシック"/>
                                  <w:b/>
                                  <w:bCs/>
                                  <w:i/>
                                  <w:iCs/>
                                </w:rPr>
                              </w:pPr>
                              <m:oMathPara>
                                <m:oMathParaPr>
                                  <m:jc m:val="centerGroup"/>
                                </m:oMathParaPr>
                                <m:oMath>
                                  <m:r>
                                    <m:rPr>
                                      <m:sty m:val="bi"/>
                                    </m:rPr>
                                    <w:rPr>
                                      <w:rFonts w:ascii="Cambria Math" w:eastAsia="ＭＳ 明朝" w:hAnsi="Cambria Math"/>
                                    </w:rPr>
                                    <m:t>v</m:t>
                                  </m:r>
                                  <m:r>
                                    <m:rPr>
                                      <m:sty m:val="bi"/>
                                    </m:rPr>
                                    <w:rPr>
                                      <w:rFonts w:ascii="Cambria Math" w:eastAsia="ＭＳ 明朝" w:hAnsi="Cambria Math" w:cs="Cambria Math"/>
                                    </w:rPr>
                                    <m:t>→</m:t>
                                  </m:r>
                                  <m:r>
                                    <m:rPr>
                                      <m:sty m:val="bi"/>
                                    </m:rPr>
                                    <w:rPr>
                                      <w:rFonts w:ascii="Cambria Math" w:eastAsia="ＭＳ 明朝" w:hAnsi="Cambria Math"/>
                                    </w:rPr>
                                    <m:t>v</m:t>
                                  </m:r>
                                  <m:r>
                                    <m:rPr>
                                      <m:sty m:val="bi"/>
                                    </m:rPr>
                                    <w:rPr>
                                      <w:rFonts w:ascii="Cambria Math" w:eastAsia="ＭＳ 明朝" w:hAnsi="Cambria Math" w:cs="Cambria Math"/>
                                    </w:rPr>
                                    <m:t>+ω</m:t>
                                  </m:r>
                                  <m:r>
                                    <m:rPr>
                                      <m:sty m:val="bi"/>
                                    </m:rPr>
                                    <w:rPr>
                                      <w:rFonts w:ascii="Cambria Math" w:eastAsia="ＭＳ 明朝" w:hAnsi="ＭＳ 明朝" w:hint="eastAsia"/>
                                    </w:rPr>
                                    <m:t>×</m:t>
                                  </m:r>
                                  <m:r>
                                    <m:rPr>
                                      <m:sty m:val="bi"/>
                                    </m:rPr>
                                    <w:rPr>
                                      <w:rFonts w:ascii="Cambria Math" w:eastAsia="ＭＳ 明朝" w:hAnsi="Cambria Math"/>
                                    </w:rPr>
                                    <m:t>r</m:t>
                                  </m:r>
                                </m:oMath>
                              </m:oMathPara>
                            </w:p>
                            <w:p w14:paraId="2FCB5C6A" w14:textId="390C1133" w:rsidR="0088503C" w:rsidRDefault="0088503C" w:rsidP="0088503C">
                              <w:pPr>
                                <w:spacing w:before="120" w:after="120"/>
                                <w:rPr>
                                  <w:rFonts w:ascii="Cambria Math" w:eastAsia="ＭＳ 明朝" w:hAnsi="Cambria Math"/>
                                  <w:b/>
                                  <w:bCs/>
                                  <w:i/>
                                  <w:iCs/>
                                </w:rPr>
                              </w:pPr>
                              <m:oMathPara>
                                <m:oMathParaPr>
                                  <m:jc m:val="centerGroup"/>
                                </m:oMathParaPr>
                                <m:oMath>
                                  <m:r>
                                    <m:rPr>
                                      <m:sty m:val="bi"/>
                                    </m:rPr>
                                    <w:rPr>
                                      <w:rFonts w:ascii="Cambria Math" w:eastAsia="ＭＳ 明朝" w:hAnsi="Cambria Math"/>
                                    </w:rPr>
                                    <m:t>a→a</m:t>
                                  </m:r>
                                  <m:r>
                                    <m:rPr>
                                      <m:sty m:val="bi"/>
                                    </m:rPr>
                                    <w:rPr>
                                      <w:rFonts w:ascii="Cambria Math" w:eastAsia="ＭＳ 明朝" w:hAnsi="Cambria Math" w:cs="Cambria Math"/>
                                    </w:rPr>
                                    <m:t>+2 </m:t>
                                  </m:r>
                                  <m:d>
                                    <m:dPr>
                                      <m:ctrlPr>
                                        <w:rPr>
                                          <w:rFonts w:ascii="Cambria Math" w:eastAsia="ＭＳ 明朝" w:hAnsi="Cambria Math" w:cs="Cambria Math"/>
                                          <w:b/>
                                          <w:bCs/>
                                          <w:i/>
                                          <w:iCs/>
                                        </w:rPr>
                                      </m:ctrlPr>
                                    </m:dPr>
                                    <m:e>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Cambria Math"/>
                                        </w:rPr>
                                        <m:t>v</m:t>
                                      </m:r>
                                    </m:e>
                                  </m:d>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ＭＳ 明朝" w:cs="Cambria Math" w:hint="eastAsia"/>
                                    </w:rPr>
                                    <m:t>(</m:t>
                                  </m:r>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Cambria Math" w:cs="Cambria Math"/>
                                    </w:rPr>
                                    <m:t>r)</m:t>
                                  </m:r>
                                </m:oMath>
                              </m:oMathPara>
                            </w:p>
                          </w:txbxContent>
                        </wps:txbx>
                        <wps:bodyPr rot="0" vert="horz" wrap="square" lIns="91440" tIns="45720" rIns="91440" bIns="45720" anchor="t" anchorCtr="0">
                          <a:spAutoFit/>
                        </wps:bodyPr>
                      </wps:wsp>
                      <wps:wsp>
                        <wps:cNvPr id="1018239630" name="直線コネクタ 1018239630"/>
                        <wps:cNvCnPr/>
                        <wps:spPr>
                          <a:xfrm flipH="1">
                            <a:off x="1283462" y="2698896"/>
                            <a:ext cx="635" cy="512445"/>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448888744" name="テキスト ボックス 2"/>
                        <wps:cNvSpPr txBox="1">
                          <a:spLocks noChangeArrowheads="1"/>
                        </wps:cNvSpPr>
                        <wps:spPr bwMode="auto">
                          <a:xfrm>
                            <a:off x="85098" y="3204356"/>
                            <a:ext cx="2425699" cy="631824"/>
                          </a:xfrm>
                          <a:prstGeom prst="rect">
                            <a:avLst/>
                          </a:prstGeom>
                          <a:solidFill>
                            <a:srgbClr val="FFFFFF"/>
                          </a:solidFill>
                          <a:ln w="9525">
                            <a:solidFill>
                              <a:srgbClr val="000000"/>
                            </a:solidFill>
                            <a:miter lim="800000"/>
                            <a:headEnd/>
                            <a:tailEnd/>
                          </a:ln>
                        </wps:spPr>
                        <wps:txbx>
                          <w:txbxContent>
                            <w:p w14:paraId="402E7FE8" w14:textId="77777777" w:rsidR="008E5735" w:rsidRDefault="008E5735" w:rsidP="008E5735">
                              <w:pPr>
                                <w:rPr>
                                  <w:rFonts w:eastAsia="ＭＳ 明朝"/>
                                </w:rPr>
                              </w:pPr>
                              <w:r>
                                <w:rPr>
                                  <w:rFonts w:eastAsia="ＭＳ 明朝"/>
                                </w:rPr>
                                <w:t>Determine SV orbit (ECI Frame)</w:t>
                              </w:r>
                            </w:p>
                            <w:p w14:paraId="52EDC145" w14:textId="77777777" w:rsidR="008E5735" w:rsidRDefault="00000000" w:rsidP="008E5735">
                              <w:pPr>
                                <w:rPr>
                                  <w:rFonts w:ascii="Cambria Math" w:eastAsia="ＭＳ 明朝"/>
                                  <w:i/>
                                  <w:iCs/>
                                  <w:kern w:val="2"/>
                                  <w:sz w:val="21"/>
                                  <w:szCs w:val="21"/>
                                </w:rPr>
                              </w:pPr>
                              <m:oMathPara>
                                <m:oMathParaPr>
                                  <m:jc m:val="centerGroup"/>
                                </m:oMathParaPr>
                                <m:oMath>
                                  <m:d>
                                    <m:dPr>
                                      <m:begChr m:val="{"/>
                                      <m:endChr m:val="}"/>
                                      <m:ctrlPr>
                                        <w:rPr>
                                          <w:rFonts w:ascii="Cambria Math" w:eastAsia="ＭＳ 明朝" w:hAnsi="Cambria Math"/>
                                          <w:i/>
                                          <w:iCs/>
                                          <w:kern w:val="2"/>
                                          <w:sz w:val="21"/>
                                          <w:szCs w:val="21"/>
                                        </w:rPr>
                                      </m:ctrlPr>
                                    </m:dPr>
                                    <m:e>
                                      <m:r>
                                        <m:rPr>
                                          <m:sty m:val="bi"/>
                                        </m:rPr>
                                        <w:rPr>
                                          <w:rFonts w:ascii="Cambria Math" w:eastAsia="ＭＳ 明朝" w:hAnsi="Cambria Math" w:cs="Cambria Math"/>
                                          <w:kern w:val="2"/>
                                          <w:sz w:val="21"/>
                                          <w:szCs w:val="21"/>
                                        </w:rPr>
                                        <m:t>r</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v</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e>
                                  </m:d>
                                  <m:r>
                                    <w:rPr>
                                      <w:rFonts w:ascii="Cambria Math" w:hAnsi="Cambria Math"/>
                                      <w:kern w:val="2"/>
                                    </w:rPr>
                                    <m:t>@(ECI</m:t>
                                  </m:r>
                                  <m:r>
                                    <w:rPr>
                                      <w:rFonts w:ascii="Cambria Math" w:eastAsia="ＭＳ 明朝" w:hAnsi="Cambria Math"/>
                                      <w:kern w:val="2"/>
                                    </w:rPr>
                                    <m:t> Frame</m:t>
                                  </m:r>
                                  <m:r>
                                    <w:rPr>
                                      <w:rFonts w:ascii="Cambria Math" w:hAnsi="Cambria Math"/>
                                      <w:kern w:val="2"/>
                                    </w:rPr>
                                    <m:t>)</m:t>
                                  </m:r>
                                </m:oMath>
                              </m:oMathPara>
                            </w:p>
                          </w:txbxContent>
                        </wps:txbx>
                        <wps:bodyPr rot="0" vert="horz" wrap="square" lIns="91440" tIns="45720" rIns="91440" bIns="45720" anchor="t" anchorCtr="0">
                          <a:spAutoFit/>
                        </wps:bodyPr>
                      </wps:wsp>
                      <wps:wsp>
                        <wps:cNvPr id="1888176831" name="直線コネクタ 1888176831"/>
                        <wps:cNvCnPr/>
                        <wps:spPr>
                          <a:xfrm flipH="1">
                            <a:off x="1287643" y="3836124"/>
                            <a:ext cx="635" cy="512445"/>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864773352" name="テキスト ボックス 2"/>
                        <wps:cNvSpPr txBox="1">
                          <a:spLocks noChangeArrowheads="1"/>
                        </wps:cNvSpPr>
                        <wps:spPr bwMode="auto">
                          <a:xfrm>
                            <a:off x="85103" y="4348569"/>
                            <a:ext cx="2425699" cy="892174"/>
                          </a:xfrm>
                          <a:prstGeom prst="rect">
                            <a:avLst/>
                          </a:prstGeom>
                          <a:solidFill>
                            <a:srgbClr val="FFFFFF"/>
                          </a:solidFill>
                          <a:ln w="9525">
                            <a:solidFill>
                              <a:srgbClr val="000000"/>
                            </a:solidFill>
                            <a:miter lim="800000"/>
                            <a:headEnd/>
                            <a:tailEnd/>
                          </a:ln>
                        </wps:spPr>
                        <wps:txbx>
                          <w:txbxContent>
                            <w:p w14:paraId="31AE9441" w14:textId="77777777" w:rsidR="00EA4835" w:rsidRDefault="00EA4835" w:rsidP="00EA4835">
                              <w:pPr>
                                <w:rPr>
                                  <w:rFonts w:eastAsia="ＭＳ 明朝"/>
                                </w:rPr>
                              </w:pPr>
                              <w:r>
                                <w:rPr>
                                  <w:rFonts w:eastAsia="ＭＳ 明朝"/>
                                </w:rPr>
                                <w:t xml:space="preserve">Transform </w:t>
                              </w:r>
                            </w:p>
                            <w:p w14:paraId="117A5FBA" w14:textId="77777777" w:rsidR="00EA4835" w:rsidRDefault="00EA4835" w:rsidP="00EA4835">
                              <w:pPr>
                                <w:rPr>
                                  <w:rFonts w:eastAsia="ＭＳ 明朝"/>
                                </w:rPr>
                              </w:pPr>
                              <w:r>
                                <w:rPr>
                                  <w:rFonts w:eastAsia="ＭＳ 明朝"/>
                                </w:rPr>
                                <w:t>(ECI Frame) to (ECEF Frame)</w:t>
                              </w:r>
                            </w:p>
                            <w:p w14:paraId="1EB71B71" w14:textId="77777777" w:rsidR="00EA4835" w:rsidRDefault="00EA4835" w:rsidP="00EA4835">
                              <w:pPr>
                                <w:rPr>
                                  <w:rFonts w:ascii="Cambria Math" w:eastAsia="ＭＳ 明朝" w:hAnsi="Cambria Math"/>
                                  <w:i/>
                                  <w:iCs/>
                                  <w:kern w:val="2"/>
                                  <w:sz w:val="21"/>
                                  <w:szCs w:val="21"/>
                                </w:rPr>
                              </w:pPr>
                              <m:oMathPara>
                                <m:oMathParaPr>
                                  <m:jc m:val="centerGroup"/>
                                </m:oMathParaPr>
                                <m:oMath>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r</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v</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m:t>
                                  </m:r>
                                  <m:r>
                                    <w:rPr>
                                      <w:rFonts w:ascii="Cambria Math" w:hAnsi="Cambria Math"/>
                                      <w:kern w:val="2"/>
                                    </w:rPr>
                                    <m:t> @(ECEF</m:t>
                                  </m:r>
                                  <m:r>
                                    <w:rPr>
                                      <w:rFonts w:ascii="Cambria Math" w:eastAsia="ＭＳ 明朝" w:hAnsi="Cambria Math"/>
                                      <w:kern w:val="2"/>
                                    </w:rPr>
                                    <m:t> Frame</m:t>
                                  </m:r>
                                  <m:r>
                                    <w:rPr>
                                      <w:rFonts w:ascii="Cambria Math" w:hAnsi="Cambria Math"/>
                                      <w:kern w:val="2"/>
                                    </w:rPr>
                                    <m:t>)</m:t>
                                  </m:r>
                                </m:oMath>
                              </m:oMathPara>
                            </w:p>
                          </w:txbxContent>
                        </wps:txbx>
                        <wps:bodyPr rot="0" vert="horz" wrap="square" lIns="91440" tIns="45720" rIns="91440" bIns="45720" anchor="t" anchorCtr="0">
                          <a:spAutoFit/>
                        </wps:bodyPr>
                      </wps:wsp>
                      <wps:wsp>
                        <wps:cNvPr id="2114078193" name="直線コネクタ 2114078193"/>
                        <wps:cNvCnPr/>
                        <wps:spPr>
                          <a:xfrm flipH="1">
                            <a:off x="1295053" y="5243761"/>
                            <a:ext cx="0" cy="1228090"/>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132011921" name="直線コネクタ 1132011921"/>
                        <wps:cNvCnPr/>
                        <wps:spPr>
                          <a:xfrm flipH="1">
                            <a:off x="4660193" y="3327970"/>
                            <a:ext cx="0" cy="565150"/>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248492636" name="テキスト ボックス 2"/>
                        <wps:cNvSpPr txBox="1">
                          <a:spLocks noChangeArrowheads="1"/>
                        </wps:cNvSpPr>
                        <wps:spPr bwMode="auto">
                          <a:xfrm>
                            <a:off x="3207658" y="3893120"/>
                            <a:ext cx="2911474" cy="744219"/>
                          </a:xfrm>
                          <a:prstGeom prst="rect">
                            <a:avLst/>
                          </a:prstGeom>
                          <a:solidFill>
                            <a:srgbClr val="FFFFFF"/>
                          </a:solidFill>
                          <a:ln w="9525">
                            <a:solidFill>
                              <a:srgbClr val="000000"/>
                            </a:solidFill>
                            <a:miter lim="800000"/>
                            <a:headEnd/>
                            <a:tailEnd/>
                          </a:ln>
                        </wps:spPr>
                        <wps:txbx>
                          <w:txbxContent>
                            <w:p w14:paraId="0966C828" w14:textId="37722CED" w:rsidR="007F6EEF" w:rsidRDefault="007F6EEF" w:rsidP="007F6EEF">
                              <w:pPr>
                                <w:rPr>
                                  <w:rFonts w:eastAsia="ＭＳ 明朝"/>
                                </w:rPr>
                              </w:pPr>
                              <w:r>
                                <w:rPr>
                                  <w:rFonts w:eastAsia="ＭＳ 明朝"/>
                                </w:rPr>
                                <w:t xml:space="preserve">Eq. of motion </w:t>
                              </w:r>
                              <w:r w:rsidR="00231EE8">
                                <w:rPr>
                                  <w:rFonts w:eastAsia="ＭＳ 明朝" w:hint="eastAsia"/>
                                  <w:lang w:eastAsia="ja-JP"/>
                                </w:rPr>
                                <w:t>i</w:t>
                              </w:r>
                              <w:r w:rsidR="00AC4F49">
                                <w:rPr>
                                  <w:rFonts w:eastAsia="ＭＳ 明朝" w:hint="eastAsia"/>
                                  <w:lang w:eastAsia="ja-JP"/>
                                </w:rPr>
                                <w:t>n</w:t>
                              </w:r>
                              <w:r>
                                <w:rPr>
                                  <w:rFonts w:eastAsia="ＭＳ 明朝"/>
                                </w:rPr>
                                <w:t xml:space="preserve"> ECEF Frame</w:t>
                              </w:r>
                            </w:p>
                            <w:p w14:paraId="47196B64" w14:textId="791FDF29" w:rsidR="007F6EEF" w:rsidRDefault="00000000" w:rsidP="007F6EEF">
                              <w:pPr>
                                <w:spacing w:before="120" w:after="120"/>
                                <w:rPr>
                                  <w:rFonts w:ascii="Cambria Math" w:eastAsia="游明朝" w:hAnsi="ＭＳ Ｐゴシック" w:cs="ＭＳ Ｐゴシック"/>
                                  <w:i/>
                                  <w:iCs/>
                                </w:rPr>
                              </w:pPr>
                              <m:oMathPara>
                                <m:oMathParaPr>
                                  <m:jc m:val="centerGroup"/>
                                </m:oMathParaPr>
                                <m:oMath>
                                  <m:f>
                                    <m:fPr>
                                      <m:ctrlPr>
                                        <w:rPr>
                                          <w:rFonts w:ascii="Cambria Math" w:eastAsia="游明朝" w:hAnsi="Cambria Math" w:cs="ＭＳ Ｐゴシック"/>
                                          <w:i/>
                                          <w:iCs/>
                                        </w:rPr>
                                      </m:ctrlPr>
                                    </m:fPr>
                                    <m:num>
                                      <m:sSup>
                                        <m:sSupPr>
                                          <m:ctrlPr>
                                            <w:rPr>
                                              <w:rFonts w:ascii="Cambria Math" w:eastAsia="游明朝" w:hAnsi="Cambria Math" w:cs="ＭＳ Ｐゴシック"/>
                                              <w:i/>
                                              <w:iCs/>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cs="ＭＳ Ｐゴシック"/>
                                              <w:i/>
                                              <w:iCs/>
                                            </w:rPr>
                                          </m:ctrlPr>
                                        </m:sSupPr>
                                        <m:e>
                                          <m:r>
                                            <w:rPr>
                                              <w:rFonts w:ascii="Cambria Math" w:eastAsia="游明朝" w:hAnsi="Cambria Math"/>
                                            </w:rPr>
                                            <m:t>dt</m:t>
                                          </m:r>
                                        </m:e>
                                        <m:sup>
                                          <m:r>
                                            <w:rPr>
                                              <w:rFonts w:ascii="Cambria Math" w:eastAsia="游明朝" w:hAnsi="Cambria Math"/>
                                            </w:rPr>
                                            <m:t>2</m:t>
                                          </m:r>
                                        </m:sup>
                                      </m:sSup>
                                      <m:r>
                                        <w:rPr>
                                          <w:rFonts w:ascii="Cambria Math" w:eastAsia="游明朝" w:hAnsi="Cambria Math"/>
                                        </w:rPr>
                                        <m:t> </m:t>
                                      </m:r>
                                    </m:den>
                                  </m:f>
                                  <m:r>
                                    <w:rPr>
                                      <w:rFonts w:ascii="Cambria Math" w:eastAsia="ＭＳ 明朝" w:hAnsi="Cambria Math"/>
                                    </w:rPr>
                                    <m:t>=</m:t>
                                  </m:r>
                                  <m:r>
                                    <w:rPr>
                                      <w:rFonts w:ascii="Cambria Math" w:eastAsia="Cambria Math" w:hAnsi="Cambria Math"/>
                                    </w:rPr>
                                    <m:t>-</m:t>
                                  </m:r>
                                  <m:f>
                                    <m:fPr>
                                      <m:ctrlPr>
                                        <w:rPr>
                                          <w:rFonts w:ascii="Cambria Math" w:eastAsia="游明朝" w:hAnsi="Cambria Math" w:cs="ＭＳ Ｐゴシック"/>
                                          <w:i/>
                                          <w:iCs/>
                                        </w:rPr>
                                      </m:ctrlPr>
                                    </m:fPr>
                                    <m:num>
                                      <m:r>
                                        <w:rPr>
                                          <w:rFonts w:ascii="Cambria Math" w:eastAsia="游明朝" w:hAnsi="Cambria Math"/>
                                        </w:rPr>
                                        <m:t>μ</m:t>
                                      </m:r>
                                    </m:num>
                                    <m:den>
                                      <m:sSup>
                                        <m:sSupPr>
                                          <m:ctrlPr>
                                            <w:rPr>
                                              <w:rFonts w:ascii="Cambria Math" w:eastAsia="游明朝" w:hAnsi="Cambria Math" w:cs="ＭＳ Ｐゴシック"/>
                                              <w:i/>
                                              <w:iCs/>
                                            </w:rPr>
                                          </m:ctrlPr>
                                        </m:sSupPr>
                                        <m:e>
                                          <m:r>
                                            <w:rPr>
                                              <w:rFonts w:ascii="Cambria Math" w:eastAsia="游明朝" w:hAnsi="Cambria Math"/>
                                            </w:rPr>
                                            <m:t> r</m:t>
                                          </m:r>
                                        </m:e>
                                        <m:sup>
                                          <m:r>
                                            <w:rPr>
                                              <w:rFonts w:ascii="Cambria Math" w:eastAsia="游明朝" w:hAnsi="Cambria Math"/>
                                            </w:rPr>
                                            <m:t>2</m:t>
                                          </m:r>
                                        </m:sup>
                                      </m:sSup>
                                    </m:den>
                                  </m:f>
                                  <m:d>
                                    <m:dPr>
                                      <m:ctrlPr>
                                        <w:rPr>
                                          <w:rFonts w:ascii="Cambria Math" w:eastAsia="游明朝" w:hAnsi="Cambria Math" w:cs="ＭＳ Ｐゴシック"/>
                                          <w:i/>
                                          <w:iCs/>
                                        </w:rPr>
                                      </m:ctrlPr>
                                    </m:dPr>
                                    <m:e>
                                      <m:r>
                                        <w:rPr>
                                          <w:rFonts w:ascii="Cambria Math" w:eastAsia="游明朝" w:hAnsi="Cambria Math"/>
                                        </w:rPr>
                                        <m:t> </m:t>
                                      </m:r>
                                      <m:f>
                                        <m:fPr>
                                          <m:ctrlPr>
                                            <w:rPr>
                                              <w:rFonts w:ascii="Cambria Math" w:eastAsia="游明朝" w:hAnsi="Cambria Math" w:cs="ＭＳ Ｐゴシック"/>
                                              <w:i/>
                                              <w:iCs/>
                                            </w:rPr>
                                          </m:ctrlPr>
                                        </m:fPr>
                                        <m:num>
                                          <m:r>
                                            <m:rPr>
                                              <m:sty m:val="bi"/>
                                            </m:rPr>
                                            <w:rPr>
                                              <w:rFonts w:ascii="Cambria Math" w:eastAsia="游明朝" w:hAnsi="Cambria Math" w:cs="Cambria Math"/>
                                            </w:rPr>
                                            <m:t>r </m:t>
                                          </m:r>
                                        </m:num>
                                        <m:den>
                                          <m:r>
                                            <w:rPr>
                                              <w:rFonts w:ascii="Cambria Math" w:eastAsia="游明朝" w:hAnsi="Cambria Math"/>
                                            </w:rPr>
                                            <m:t>r</m:t>
                                          </m:r>
                                        </m:den>
                                      </m:f>
                                      <m:r>
                                        <w:rPr>
                                          <w:rFonts w:ascii="Cambria Math" w:eastAsia="游明朝" w:hAnsi="Cambria Math"/>
                                        </w:rPr>
                                        <m:t> </m:t>
                                      </m:r>
                                    </m:e>
                                  </m:d>
                                  <m:r>
                                    <w:rPr>
                                      <w:rFonts w:ascii="Cambria Math" w:eastAsia="ＭＳ 明朝" w:hAnsi="Cambria Math" w:cs="Cambria Math"/>
                                    </w:rPr>
                                    <m:t>+2 </m:t>
                                  </m:r>
                                  <m:d>
                                    <m:dPr>
                                      <m:ctrlPr>
                                        <w:rPr>
                                          <w:rFonts w:ascii="Cambria Math" w:eastAsia="ＭＳ 明朝" w:hAnsi="Cambria Math" w:cs="Cambria Math"/>
                                          <w:b/>
                                          <w:bCs/>
                                          <w:i/>
                                          <w:iCs/>
                                        </w:rPr>
                                      </m:ctrlPr>
                                    </m:dPr>
                                    <m:e>
                                      <m:r>
                                        <m:rPr>
                                          <m:sty m:val="bi"/>
                                        </m:rPr>
                                        <w:rPr>
                                          <w:rFonts w:ascii="Cambria Math" w:eastAsia="ＭＳ 明朝" w:hAnsi="Cambria Math"/>
                                        </w:rPr>
                                        <m:t>v</m:t>
                                      </m:r>
                                      <m:r>
                                        <m:rPr>
                                          <m:sty m:val="bi"/>
                                        </m:rPr>
                                        <w:rPr>
                                          <w:rFonts w:ascii="Cambria Math" w:eastAsia="ＭＳ 明朝" w:hAnsi="ＭＳ 明朝" w:cs="Cambria Math" w:hint="eastAsia"/>
                                        </w:rPr>
                                        <m:t>×</m:t>
                                      </m:r>
                                      <m:r>
                                        <m:rPr>
                                          <m:sty m:val="bi"/>
                                        </m:rPr>
                                        <w:rPr>
                                          <w:rFonts w:ascii="Cambria Math" w:eastAsia="ＭＳ 明朝" w:hAnsi="Cambria Math" w:cs="Cambria Math"/>
                                        </w:rPr>
                                        <m:t>ω </m:t>
                                      </m:r>
                                    </m:e>
                                  </m:d>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ＭＳ 明朝" w:cs="Cambria Math" w:hint="eastAsia"/>
                                    </w:rPr>
                                    <m:t>(</m:t>
                                  </m:r>
                                  <m:r>
                                    <m:rPr>
                                      <m:sty m:val="bi"/>
                                    </m:rPr>
                                    <w:rPr>
                                      <w:rFonts w:ascii="Cambria Math" w:eastAsia="ＭＳ 明朝" w:hAnsi="Cambria Math" w:cs="Cambria Math"/>
                                    </w:rPr>
                                    <m:t>r</m:t>
                                  </m:r>
                                  <m:r>
                                    <m:rPr>
                                      <m:sty m:val="bi"/>
                                    </m:rPr>
                                    <w:rPr>
                                      <w:rFonts w:ascii="Cambria Math" w:eastAsia="ＭＳ 明朝" w:hAnsi="ＭＳ 明朝" w:cs="Cambria Math" w:hint="eastAsia"/>
                                    </w:rPr>
                                    <m:t>×</m:t>
                                  </m:r>
                                  <m:r>
                                    <m:rPr>
                                      <m:sty m:val="bi"/>
                                    </m:rPr>
                                    <w:rPr>
                                      <w:rFonts w:ascii="Cambria Math" w:eastAsia="ＭＳ 明朝" w:hAnsi="Cambria Math" w:cs="Cambria Math"/>
                                    </w:rPr>
                                    <m:t>ω )</m:t>
                                  </m:r>
                                </m:oMath>
                              </m:oMathPara>
                            </w:p>
                          </w:txbxContent>
                        </wps:txbx>
                        <wps:bodyPr rot="0" vert="horz" wrap="square" lIns="91440" tIns="45720" rIns="91440" bIns="45720" anchor="t" anchorCtr="0">
                          <a:spAutoFit/>
                        </wps:bodyPr>
                      </wps:wsp>
                      <wps:wsp>
                        <wps:cNvPr id="1153232711" name="直線コネクタ 1153232711"/>
                        <wps:cNvCnPr/>
                        <wps:spPr>
                          <a:xfrm flipH="1">
                            <a:off x="4674363" y="4637339"/>
                            <a:ext cx="635" cy="512445"/>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507730062" name="テキスト ボックス 2"/>
                        <wps:cNvSpPr txBox="1">
                          <a:spLocks noChangeArrowheads="1"/>
                        </wps:cNvSpPr>
                        <wps:spPr bwMode="auto">
                          <a:xfrm>
                            <a:off x="3216487" y="5157437"/>
                            <a:ext cx="2911474" cy="777874"/>
                          </a:xfrm>
                          <a:prstGeom prst="rect">
                            <a:avLst/>
                          </a:prstGeom>
                          <a:solidFill>
                            <a:srgbClr val="FFFFFF"/>
                          </a:solidFill>
                          <a:ln w="9525">
                            <a:solidFill>
                              <a:srgbClr val="000000"/>
                            </a:solidFill>
                            <a:miter lim="800000"/>
                            <a:headEnd/>
                            <a:tailEnd/>
                          </a:ln>
                        </wps:spPr>
                        <wps:txbx>
                          <w:txbxContent>
                            <w:p w14:paraId="1AFAF243" w14:textId="74FA0562" w:rsidR="00594BF7" w:rsidRDefault="00594BF7" w:rsidP="00594BF7">
                              <w:pPr>
                                <w:rPr>
                                  <w:rFonts w:eastAsia="ＭＳ 明朝"/>
                                  <w:lang w:eastAsia="ja-JP"/>
                                </w:rPr>
                              </w:pPr>
                              <w:r>
                                <w:rPr>
                                  <w:rFonts w:eastAsia="ＭＳ 明朝"/>
                                </w:rPr>
                                <w:t>Solve Diff</w:t>
                              </w:r>
                              <w:r w:rsidR="00667B55">
                                <w:rPr>
                                  <w:rFonts w:eastAsia="ＭＳ 明朝" w:hint="eastAsia"/>
                                  <w:lang w:eastAsia="ja-JP"/>
                                </w:rPr>
                                <w:t>e</w:t>
                              </w:r>
                              <w:r>
                                <w:rPr>
                                  <w:rFonts w:eastAsia="ＭＳ 明朝"/>
                                </w:rPr>
                                <w:t>rential equation by Runge-Kutta method.  (ECEF Frame)</w:t>
                              </w:r>
                            </w:p>
                            <w:p w14:paraId="282CB65A" w14:textId="77777777" w:rsidR="00594BF7" w:rsidRDefault="00594BF7" w:rsidP="00594BF7">
                              <w:pPr>
                                <w:rPr>
                                  <w:rFonts w:ascii="Cambria Math" w:eastAsia="ＭＳ 明朝" w:hAnsi="Cambria Math"/>
                                  <w:i/>
                                  <w:iCs/>
                                  <w:kern w:val="2"/>
                                  <w:sz w:val="21"/>
                                  <w:szCs w:val="21"/>
                                </w:rPr>
                              </w:pPr>
                              <m:oMathPara>
                                <m:oMathParaPr>
                                  <m:jc m:val="centerGroup"/>
                                </m:oMathParaPr>
                                <m:oMath>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r</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v</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m:t>
                                  </m:r>
                                  <m:r>
                                    <w:rPr>
                                      <w:rFonts w:ascii="Cambria Math" w:hAnsi="Cambria Math"/>
                                      <w:kern w:val="2"/>
                                    </w:rPr>
                                    <m:t> @(ECEF</m:t>
                                  </m:r>
                                  <m:r>
                                    <w:rPr>
                                      <w:rFonts w:ascii="Cambria Math" w:eastAsia="ＭＳ 明朝" w:hAnsi="Cambria Math"/>
                                      <w:kern w:val="2"/>
                                    </w:rPr>
                                    <m:t> Frame</m:t>
                                  </m:r>
                                  <m:r>
                                    <w:rPr>
                                      <w:rFonts w:ascii="Cambria Math" w:hAnsi="Cambria Math"/>
                                      <w:kern w:val="2"/>
                                    </w:rPr>
                                    <m:t>)</m:t>
                                  </m:r>
                                </m:oMath>
                              </m:oMathPara>
                            </w:p>
                          </w:txbxContent>
                        </wps:txbx>
                        <wps:bodyPr rot="0" vert="horz" wrap="square" lIns="91440" tIns="45720" rIns="91440" bIns="45720" anchor="t" anchorCtr="0">
                          <a:spAutoFit/>
                        </wps:bodyPr>
                      </wps:wsp>
                      <wps:wsp>
                        <wps:cNvPr id="1813453934" name="直線コネクタ 1813453934"/>
                        <wps:cNvCnPr/>
                        <wps:spPr>
                          <a:xfrm>
                            <a:off x="4675021" y="5935311"/>
                            <a:ext cx="0" cy="525874"/>
                          </a:xfrm>
                          <a:prstGeom prst="line">
                            <a:avLst/>
                          </a:prstGeom>
                          <a:ln w="38100">
                            <a:solidFill>
                              <a:schemeClr val="tx1"/>
                            </a:solidFill>
                            <a:tailEnd type="triangle" w="lg" len="lg"/>
                          </a:ln>
                        </wps:spPr>
                        <wps:style>
                          <a:lnRef idx="1">
                            <a:schemeClr val="accent1"/>
                          </a:lnRef>
                          <a:fillRef idx="0">
                            <a:schemeClr val="accent1"/>
                          </a:fillRef>
                          <a:effectRef idx="0">
                            <a:schemeClr val="accent1"/>
                          </a:effectRef>
                          <a:fontRef idx="minor">
                            <a:schemeClr val="tx1"/>
                          </a:fontRef>
                        </wps:style>
                        <wps:bodyPr/>
                      </wps:wsp>
                      <wps:wsp>
                        <wps:cNvPr id="1972706421" name="テキスト ボックス 2"/>
                        <wps:cNvSpPr txBox="1">
                          <a:spLocks noChangeArrowheads="1"/>
                        </wps:cNvSpPr>
                        <wps:spPr bwMode="auto">
                          <a:xfrm>
                            <a:off x="85103" y="6471851"/>
                            <a:ext cx="6022399" cy="361314"/>
                          </a:xfrm>
                          <a:prstGeom prst="rect">
                            <a:avLst/>
                          </a:prstGeom>
                          <a:solidFill>
                            <a:srgbClr val="FFFFFF"/>
                          </a:solidFill>
                          <a:ln w="9525">
                            <a:solidFill>
                              <a:srgbClr val="000000"/>
                            </a:solidFill>
                            <a:miter lim="800000"/>
                            <a:headEnd/>
                            <a:tailEnd/>
                          </a:ln>
                        </wps:spPr>
                        <wps:txbx>
                          <w:txbxContent>
                            <w:p w14:paraId="655964BA" w14:textId="70639842" w:rsidR="003073F1" w:rsidRDefault="003073F1" w:rsidP="003073F1">
                              <w:pPr>
                                <w:jc w:val="center"/>
                                <w:rPr>
                                  <w:rFonts w:eastAsia="ＭＳ 明朝"/>
                                </w:rPr>
                              </w:pPr>
                              <w:r>
                                <w:rPr>
                                  <w:rFonts w:eastAsia="ＭＳ 明朝"/>
                                </w:rPr>
                                <w:t>Calculate Delay and Doppler Frequency</w:t>
                              </w:r>
                              <w:r w:rsidR="00473B9A">
                                <w:rPr>
                                  <w:rFonts w:eastAsia="ＭＳ 明朝"/>
                                </w:rPr>
                                <w:t xml:space="preserve"> </w:t>
                              </w:r>
                              <w:r>
                                <w:rPr>
                                  <w:rFonts w:eastAsia="ＭＳ 明朝"/>
                                </w:rPr>
                                <w:t>(ECEF Frame)</w:t>
                              </w:r>
                            </w:p>
                          </w:txbxContent>
                        </wps:txbx>
                        <wps:bodyPr rot="0" vert="horz" wrap="square" lIns="91440" tIns="45720" rIns="91440" bIns="45720" anchor="t" anchorCtr="0">
                          <a:spAutoFit/>
                        </wps:bodyPr>
                      </wps:wsp>
                      <wps:wsp>
                        <wps:cNvPr id="1877593247" name="テキスト ボックス 1877593247"/>
                        <wps:cNvSpPr txBox="1"/>
                        <wps:spPr>
                          <a:xfrm>
                            <a:off x="1323975" y="2966231"/>
                            <a:ext cx="1695450" cy="238125"/>
                          </a:xfrm>
                          <a:prstGeom prst="rect">
                            <a:avLst/>
                          </a:prstGeom>
                          <a:noFill/>
                          <a:ln w="6350">
                            <a:noFill/>
                          </a:ln>
                        </wps:spPr>
                        <wps:txbx>
                          <w:txbxContent>
                            <w:p w14:paraId="575BBA36" w14:textId="2435A166" w:rsidR="006065EF" w:rsidRDefault="006065EF">
                              <w:r>
                                <w:rPr>
                                  <w:rFonts w:eastAsia="ＭＳ 明朝" w:hint="eastAsia"/>
                                  <w:lang w:eastAsia="ja-JP"/>
                                </w:rPr>
                                <w:t>Newton-Raphson method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6145183" name="テキスト ボックス 296145183"/>
                        <wps:cNvSpPr txBox="1"/>
                        <wps:spPr>
                          <a:xfrm>
                            <a:off x="2876549" y="4905376"/>
                            <a:ext cx="3265459" cy="285748"/>
                          </a:xfrm>
                          <a:prstGeom prst="rect">
                            <a:avLst/>
                          </a:prstGeom>
                          <a:noFill/>
                          <a:ln w="6350">
                            <a:noFill/>
                          </a:ln>
                        </wps:spPr>
                        <wps:txbx>
                          <w:txbxContent>
                            <w:p w14:paraId="6B124C74" w14:textId="06421D51" w:rsidR="006065EF" w:rsidRDefault="006065EF">
                              <w:r>
                                <w:rPr>
                                  <w:rFonts w:eastAsia="ＭＳ 明朝" w:hint="eastAsia"/>
                                  <w:lang w:eastAsia="ja-JP"/>
                                </w:rPr>
                                <w:t>4</w:t>
                              </w:r>
                              <w:r w:rsidRPr="006065EF">
                                <w:rPr>
                                  <w:rFonts w:eastAsia="ＭＳ 明朝" w:hint="eastAsia"/>
                                  <w:vertAlign w:val="superscript"/>
                                  <w:lang w:eastAsia="ja-JP"/>
                                </w:rPr>
                                <w:t>th</w:t>
                              </w:r>
                              <w:r>
                                <w:rPr>
                                  <w:rFonts w:eastAsia="ＭＳ 明朝" w:hint="eastAsia"/>
                                  <w:lang w:eastAsia="ja-JP"/>
                                </w:rPr>
                                <w:t xml:space="preserve"> order Runge-Kutta method</w:t>
                              </w:r>
                              <w:r w:rsidR="00266A83">
                                <w:rPr>
                                  <w:rFonts w:eastAsia="ＭＳ 明朝" w:hint="eastAsia"/>
                                  <w:lang w:eastAsia="ja-JP"/>
                                </w:rPr>
                                <w:t xml:space="preserve">         (See </w:t>
                              </w:r>
                              <w:r w:rsidR="008B38CF">
                                <w:rPr>
                                  <w:rFonts w:eastAsia="ＭＳ 明朝" w:hint="eastAsia"/>
                                  <w:lang w:eastAsia="ja-JP"/>
                                </w:rPr>
                                <w:t>sub-</w:t>
                              </w:r>
                              <w:r w:rsidR="00266A83">
                                <w:rPr>
                                  <w:rFonts w:eastAsia="ＭＳ 明朝" w:hint="eastAsia"/>
                                  <w:lang w:eastAsia="ja-JP"/>
                                </w:rPr>
                                <w:t>clause 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88127330" name="テキスト ボックス 988127330"/>
                        <wps:cNvSpPr txBox="1"/>
                        <wps:spPr>
                          <a:xfrm>
                            <a:off x="4773930" y="3475188"/>
                            <a:ext cx="1497474" cy="238125"/>
                          </a:xfrm>
                          <a:prstGeom prst="rect">
                            <a:avLst/>
                          </a:prstGeom>
                          <a:noFill/>
                          <a:ln w="6350">
                            <a:noFill/>
                          </a:ln>
                        </wps:spPr>
                        <wps:txbx>
                          <w:txbxContent>
                            <w:p w14:paraId="620AAADC" w14:textId="5027987C" w:rsidR="00E519A6" w:rsidRDefault="00E519A6">
                              <w:r>
                                <w:rPr>
                                  <w:rFonts w:eastAsia="ＭＳ 明朝" w:hint="eastAsia"/>
                                  <w:lang w:eastAsia="ja-JP"/>
                                </w:rPr>
                                <w:t>See a</w:t>
                              </w:r>
                              <w:r w:rsidR="0077541C">
                                <w:rPr>
                                  <w:rFonts w:eastAsia="ＭＳ 明朝" w:hint="eastAsia"/>
                                  <w:lang w:eastAsia="ja-JP"/>
                                </w:rPr>
                                <w:t>ppendi</w:t>
                              </w:r>
                              <w:r>
                                <w:rPr>
                                  <w:rFonts w:eastAsia="ＭＳ 明朝" w:hint="eastAsia"/>
                                  <w:lang w:eastAsia="ja-JP"/>
                                </w:rPr>
                                <w:t>x</w:t>
                              </w:r>
                              <w:r w:rsidR="00D039BD">
                                <w:rPr>
                                  <w:rFonts w:eastAsia="ＭＳ 明朝" w:hint="eastAsia"/>
                                  <w:lang w:eastAsia="ja-JP"/>
                                </w:rPr>
                                <w:t xml:space="preserve"> C</w:t>
                              </w:r>
                              <w:r>
                                <w:rPr>
                                  <w:rFonts w:eastAsia="ＭＳ 明朝" w:hint="eastAsia"/>
                                  <w:lang w:eastAsia="ja-JP"/>
                                </w:rPr>
                                <w:t xml:space="preserve"> for detail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7E52DCF" id="キャンバス 1" o:spid="_x0000_s1026" editas="canvas" style="width:509.4pt;height:543pt;mso-position-horizontal-relative:char;mso-position-vertical-relative:line" coordsize="64693,689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693;height:68961;visibility:visible;mso-wrap-style:square" filled="t">
                  <v:fill o:detectmouseclick="t"/>
                  <v:path o:connecttype="none"/>
                </v:shape>
                <v:shapetype id="_x0000_t202" coordsize="21600,21600" o:spt="202" path="m,l,21600r21600,l21600,xe">
                  <v:stroke joinstyle="miter"/>
                  <v:path gradientshapeok="t" o:connecttype="rect"/>
                </v:shapetype>
                <v:shape id="テキスト ボックス 2" o:spid="_x0000_s1028" type="#_x0000_t202" style="position:absolute;left:18449;top:1799;width:24206;height:9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">
                  <v:textbox>
                    <w:txbxContent>
                      <w:p w14:paraId="6DE22F96" w14:textId="77777777" w:rsidR="00C726FA" w:rsidRDefault="00C726FA" w:rsidP="00C726FA">
                        <w:pPr>
                          <w:rPr>
                            <w:rFonts w:eastAsia="ＭＳ 明朝"/>
                          </w:rPr>
                        </w:pPr>
                        <w:r>
                          <w:rPr>
                            <w:rFonts w:eastAsia="ＭＳ 明朝"/>
                          </w:rPr>
                          <w:t>Equation of motion (ECI Frame)</w:t>
                        </w:r>
                      </w:p>
                      <w:p w14:paraId="19488C33" w14:textId="77777777" w:rsidR="00C726FA" w:rsidRDefault="00C726FA" w:rsidP="00C726FA">
                        <w:pPr>
                          <w:spacing w:before="120" w:after="120"/>
                          <w:rPr>
                            <w:rFonts w:ascii="Cambria Math" w:eastAsia="ＭＳ 明朝" w:hAnsi="Cambria Math" w:cs="ＭＳ Ｐゴシック"/>
                            <w:i/>
                            <w:iCs/>
                          </w:rPr>
                        </w:pPr>
                        <m:oMathPara>
                          <m:oMathParaPr>
                            <m:jc m:val="centerGroup"/>
                          </m:oMathParaPr>
                          <m:oMath>
                            <m:r>
                              <w:rPr>
                                <w:rFonts w:ascii="Cambria Math" w:eastAsia="ＭＳ 明朝" w:hAnsi="Cambria Math"/>
                              </w:rPr>
                              <m:t>m</m:t>
                            </m:r>
                            <m:r>
                              <m:rPr>
                                <m:sty m:val="bi"/>
                              </m:rPr>
                              <w:rPr>
                                <w:rFonts w:ascii="Cambria Math" w:eastAsia="ＭＳ 明朝" w:hAnsi="Cambria Math"/>
                              </w:rPr>
                              <m:t>a</m:t>
                            </m:r>
                            <m:r>
                              <w:rPr>
                                <w:rFonts w:ascii="Cambria Math" w:eastAsia="ＭＳ 明朝" w:hAnsi="Cambria Math"/>
                              </w:rPr>
                              <m:t>=</m:t>
                            </m:r>
                            <m:r>
                              <m:rPr>
                                <m:scr m:val="double-struck"/>
                              </m:rPr>
                              <w:rPr>
                                <w:rFonts w:ascii="Cambria Math" w:eastAsia="ＭＳ 明朝" w:hAnsi="Cambria Math" w:cs="Cambria Math"/>
                              </w:rPr>
                              <m:t>F</m:t>
                            </m:r>
                          </m:oMath>
                        </m:oMathPara>
                      </w:p>
                      <w:p w14:paraId="0F373A00" w14:textId="77777777" w:rsidR="00C726FA" w:rsidRDefault="00C726FA" w:rsidP="00C726FA">
                        <w:pPr>
                          <w:spacing w:before="120" w:after="120"/>
                          <w:rPr>
                            <w:rFonts w:ascii="Cambria Math" w:eastAsia="游明朝" w:hAnsi="Cambria Math" w:cs="Cambria Math"/>
                            <w:b/>
                            <w:bCs/>
                            <w:i/>
                            <w:iCs/>
                          </w:rPr>
                        </w:pPr>
                        <m:oMathPara>
                          <m:oMathParaPr>
                            <m:jc m:val="centerGroup"/>
                          </m:oMathParaPr>
                          <m:oMath>
                            <m:r>
                              <m:rPr>
                                <m:sty m:val="bi"/>
                              </m:rPr>
                              <w:rPr>
                                <w:rFonts w:ascii="Cambria Math" w:eastAsia="游明朝" w:hAnsi="Cambria Math" w:cs="Cambria Math"/>
                              </w:rPr>
                              <m:t>a=</m:t>
                            </m:r>
                            <m:f>
                              <m:fPr>
                                <m:ctrlPr>
                                  <w:rPr>
                                    <w:rFonts w:ascii="Cambria Math" w:eastAsia="游明朝" w:hAnsi="Cambria Math" w:cs="Cambria Math"/>
                                    <w:b/>
                                    <w:bCs/>
                                    <w:i/>
                                    <w:iCs/>
                                  </w:rPr>
                                </m:ctrlPr>
                              </m:fPr>
                              <m:num>
                                <m:sSup>
                                  <m:sSupPr>
                                    <m:ctrlPr>
                                      <w:rPr>
                                        <w:rFonts w:ascii="Cambria Math" w:eastAsia="游明朝" w:hAnsi="Cambria Math" w:cs="Cambria Math"/>
                                        <w:b/>
                                        <w:bCs/>
                                        <w:i/>
                                        <w:iCs/>
                                      </w:rPr>
                                    </m:ctrlPr>
                                  </m:sSupPr>
                                  <m:e>
                                    <m:r>
                                      <m:rPr>
                                        <m:sty m:val="bi"/>
                                      </m:rPr>
                                      <w:rPr>
                                        <w:rFonts w:ascii="Cambria Math" w:eastAsia="游明朝" w:hAnsi="Cambria Math" w:cs="Cambria Math"/>
                                      </w:rPr>
                                      <m:t>d</m:t>
                                    </m:r>
                                  </m:e>
                                  <m:sup>
                                    <m:r>
                                      <m:rPr>
                                        <m:sty m:val="bi"/>
                                      </m:rPr>
                                      <w:rPr>
                                        <w:rFonts w:ascii="Cambria Math" w:eastAsia="游明朝" w:hAnsi="Cambria Math" w:cs="Cambria Math"/>
                                      </w:rPr>
                                      <m:t>2</m:t>
                                    </m:r>
                                  </m:sup>
                                </m:sSup>
                                <m:r>
                                  <m:rPr>
                                    <m:sty m:val="bi"/>
                                  </m:rPr>
                                  <w:rPr>
                                    <w:rFonts w:ascii="Cambria Math" w:eastAsia="游明朝" w:hAnsi="Cambria Math" w:cs="Cambria Math"/>
                                  </w:rPr>
                                  <m:t>r</m:t>
                                </m:r>
                              </m:num>
                              <m:den>
                                <m:sSup>
                                  <m:sSupPr>
                                    <m:ctrlPr>
                                      <w:rPr>
                                        <w:rFonts w:ascii="Cambria Math" w:eastAsia="游明朝" w:hAnsi="Cambria Math" w:cs="Cambria Math"/>
                                        <w:b/>
                                        <w:bCs/>
                                        <w:i/>
                                        <w:iCs/>
                                      </w:rPr>
                                    </m:ctrlPr>
                                  </m:sSupPr>
                                  <m:e>
                                    <m:r>
                                      <m:rPr>
                                        <m:sty m:val="bi"/>
                                      </m:rPr>
                                      <w:rPr>
                                        <w:rFonts w:ascii="Cambria Math" w:eastAsia="游明朝" w:hAnsi="Cambria Math" w:cs="Cambria Math"/>
                                      </w:rPr>
                                      <m:t>dt</m:t>
                                    </m:r>
                                  </m:e>
                                  <m:sup>
                                    <m:r>
                                      <m:rPr>
                                        <m:sty m:val="bi"/>
                                      </m:rPr>
                                      <w:rPr>
                                        <w:rFonts w:ascii="Cambria Math" w:eastAsia="游明朝" w:hAnsi="Cambria Math" w:cs="Cambria Math"/>
                                      </w:rPr>
                                      <m:t>2</m:t>
                                    </m:r>
                                  </m:sup>
                                </m:sSup>
                                <m:r>
                                  <m:rPr>
                                    <m:sty m:val="bi"/>
                                  </m:rPr>
                                  <w:rPr>
                                    <w:rFonts w:ascii="Cambria Math" w:eastAsia="游明朝" w:hAnsi="Cambria Math" w:cs="Cambria Math"/>
                                  </w:rPr>
                                  <m:t> </m:t>
                                </m:r>
                              </m:den>
                            </m:f>
                          </m:oMath>
                        </m:oMathPara>
                      </w:p>
                    </w:txbxContent>
                  </v:textbox>
                </v:shape>
                <v:line id="直線コネクタ 1710022992" o:spid="_x0000_s1029" style="position:absolute;visibility:visible;mso-wrap-style:square" from="30664,11296" to="30664,158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" strokecolor="black [3213]" strokeweight="3pt"/>
                <v:line id="直線コネクタ 1949610731" o:spid="_x0000_s1030" style="position:absolute;visibility:visible;mso-wrap-style:square" from="46418,16008" to="46418,205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" strokecolor="black [3213]" strokeweight="3pt">
                  <v:stroke endarrow="block" endarrowwidth="wide" endarrowlength="long"/>
                </v:line>
                <v:line id="直線コネクタ 1884738123" o:spid="_x0000_s1031" style="position:absolute;visibility:visible;mso-wrap-style:square" from="12751,16046" to="46564,16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" strokecolor="black [3213]" strokeweight="3pt"/>
                <v:line id="直線コネクタ 1719627504" o:spid="_x0000_s1032" style="position:absolute;visibility:visible;mso-wrap-style:square" from="12878,16116" to="12878,20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" strokecolor="black [3213]" strokeweight="3pt">
                  <v:stroke endarrow="block" endarrowwidth="wide" endarrowlength="long"/>
                </v:line>
                <v:shape id="テキスト ボックス 2" o:spid="_x0000_s1033" type="#_x0000_t202" style="position:absolute;left:764;top:20710;width:24257;height:63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">
                  <v:textbox style="mso-fit-shape-to-text:t">
                    <w:txbxContent>
                      <w:p w14:paraId="577B2272" w14:textId="7A5631FC" w:rsidR="00CA794E" w:rsidRDefault="00CA794E" w:rsidP="00CA794E">
                        <w:pPr>
                          <w:rPr>
                            <w:rFonts w:eastAsia="ＭＳ 明朝"/>
                          </w:rPr>
                        </w:pPr>
                        <w:r>
                          <w:rPr>
                            <w:rFonts w:eastAsia="ＭＳ 明朝"/>
                          </w:rPr>
                          <w:t>Solve Keple</w:t>
                        </w:r>
                        <w:r>
                          <w:rPr>
                            <w:rFonts w:eastAsia="ＭＳ 明朝" w:hint="eastAsia"/>
                            <w:lang w:eastAsia="ja-JP"/>
                          </w:rPr>
                          <w:t>r</w:t>
                        </w:r>
                        <w:r>
                          <w:rPr>
                            <w:rFonts w:eastAsia="ＭＳ 明朝"/>
                          </w:rPr>
                          <w:t xml:space="preserve"> Eq. (ECI Frame)</w:t>
                        </w:r>
                      </w:p>
                      <w:p w14:paraId="29E563EE" w14:textId="77777777" w:rsidR="00CA794E" w:rsidRDefault="00CA794E" w:rsidP="00CA794E">
                        <w:pPr>
                          <w:rPr>
                            <w:rFonts w:ascii="Cambria Math" w:eastAsia="ＭＳ 明朝" w:hAnsi="Cambria Math"/>
                            <w:i/>
                            <w:iCs/>
                            <w:kern w:val="2"/>
                            <w:sz w:val="21"/>
                            <w:szCs w:val="21"/>
                          </w:rPr>
                        </w:pPr>
                        <m:oMathPara>
                          <m:oMathParaPr>
                            <m:jc m:val="centerGroup"/>
                          </m:oMathParaPr>
                          <m:oMath>
                            <m:r>
                              <w:rPr>
                                <w:rFonts w:ascii="Cambria Math" w:eastAsia="ＭＳ 明朝" w:hAnsi="Cambria Math"/>
                                <w:kern w:val="2"/>
                                <w:sz w:val="21"/>
                                <w:szCs w:val="21"/>
                              </w:rPr>
                              <m:t>M</m:t>
                            </m:r>
                            <m:r>
                              <w:rPr>
                                <w:rFonts w:ascii="Cambria Math" w:hAnsi="Cambria Math"/>
                                <w:kern w:val="2"/>
                              </w:rPr>
                              <m:t>=</m:t>
                            </m:r>
                            <m:r>
                              <w:rPr>
                                <w:rFonts w:ascii="Cambria Math" w:eastAsia="ＭＳ 明朝" w:hAnsi="Cambria Math"/>
                                <w:kern w:val="2"/>
                                <w:sz w:val="21"/>
                                <w:szCs w:val="21"/>
                              </w:rPr>
                              <m:t>E</m:t>
                            </m:r>
                            <m:r>
                              <w:rPr>
                                <w:rFonts w:ascii="Cambria Math" w:eastAsia="Cambria Math" w:hAnsi="Cambria Math"/>
                                <w:kern w:val="2"/>
                              </w:rPr>
                              <m:t>-</m:t>
                            </m:r>
                            <m:r>
                              <w:rPr>
                                <w:rFonts w:ascii="Cambria Math" w:hAnsi="Cambria Math"/>
                                <w:kern w:val="2"/>
                              </w:rPr>
                              <m:t>e </m:t>
                            </m:r>
                            <m:r>
                              <w:rPr>
                                <w:rFonts w:ascii="Cambria Math" w:eastAsia="ＭＳ 明朝" w:hAnsi="Cambria Math"/>
                                <w:kern w:val="2"/>
                                <w:sz w:val="21"/>
                                <w:szCs w:val="21"/>
                              </w:rPr>
                              <m:t>sin⁡(E)</m:t>
                            </m:r>
                            <m:r>
                              <w:rPr>
                                <w:rFonts w:ascii="Cambria Math" w:hAnsi="Cambria Math"/>
                                <w:kern w:val="2"/>
                              </w:rPr>
                              <m:t> </m:t>
                            </m:r>
                          </m:oMath>
                        </m:oMathPara>
                      </w:p>
                    </w:txbxContent>
                  </v:textbox>
                </v:shape>
                <v:shape id="テキスト ボックス 2" o:spid="_x0000_s1034" type="#_x0000_t202" style="position:absolute;left:31819;top:20595;width:29115;height:1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">
                  <v:textbox style="mso-fit-shape-to-text:t">
                    <w:txbxContent>
                      <w:p w14:paraId="6AFF335F" w14:textId="77777777" w:rsidR="0088503C" w:rsidRDefault="0088503C" w:rsidP="0088503C">
                        <w:pPr>
                          <w:rPr>
                            <w:rFonts w:eastAsia="ＭＳ 明朝"/>
                          </w:rPr>
                        </w:pPr>
                        <w:r>
                          <w:rPr>
                            <w:rFonts w:eastAsia="ＭＳ 明朝"/>
                          </w:rPr>
                          <w:t>Transform position, velocity and acceleration from (ECI Frame) to (ECEF Frame)</w:t>
                        </w:r>
                      </w:p>
                      <w:p w14:paraId="5B62A6F1" w14:textId="77777777" w:rsidR="0088503C" w:rsidRDefault="0088503C" w:rsidP="0088503C">
                        <w:pPr>
                          <w:rPr>
                            <w:rFonts w:ascii="Cambria Math" w:eastAsia="ＭＳ 明朝" w:hAnsi="Cambria Math" w:cs="Cambria Math"/>
                            <w:b/>
                            <w:bCs/>
                            <w:i/>
                            <w:iCs/>
                          </w:rPr>
                        </w:pPr>
                        <m:oMathPara>
                          <m:oMathParaPr>
                            <m:jc m:val="centerGroup"/>
                          </m:oMathParaPr>
                          <m:oMath>
                            <m:r>
                              <m:rPr>
                                <m:sty m:val="bi"/>
                              </m:rPr>
                              <w:rPr>
                                <w:rFonts w:ascii="Cambria Math" w:eastAsia="ＭＳ 明朝" w:hAnsi="Cambria Math" w:cs="Cambria Math"/>
                              </w:rPr>
                              <m:t>r→r</m:t>
                            </m:r>
                            <m:r>
                              <m:rPr>
                                <m:sty m:val="bi"/>
                              </m:rPr>
                              <w:rPr>
                                <w:rFonts w:ascii="Cambria Math" w:hAnsi="Cambria Math" w:cs="Cambria Math"/>
                              </w:rPr>
                              <m:t> </m:t>
                            </m:r>
                          </m:oMath>
                        </m:oMathPara>
                      </w:p>
                      <w:p w14:paraId="72AB46E3" w14:textId="77777777" w:rsidR="0088503C" w:rsidRDefault="0088503C" w:rsidP="0088503C">
                        <w:pPr>
                          <w:rPr>
                            <w:rFonts w:ascii="Cambria Math" w:eastAsia="ＭＳ 明朝" w:hAnsi="Cambria Math" w:cs="ＭＳ Ｐゴシック"/>
                            <w:b/>
                            <w:bCs/>
                            <w:i/>
                            <w:iCs/>
                          </w:rPr>
                        </w:pPr>
                        <m:oMathPara>
                          <m:oMathParaPr>
                            <m:jc m:val="centerGroup"/>
                          </m:oMathParaPr>
                          <m:oMath>
                            <m:r>
                              <m:rPr>
                                <m:sty m:val="bi"/>
                              </m:rPr>
                              <w:rPr>
                                <w:rFonts w:ascii="Cambria Math" w:eastAsia="ＭＳ 明朝" w:hAnsi="Cambria Math"/>
                              </w:rPr>
                              <m:t>v</m:t>
                            </m:r>
                            <m:r>
                              <m:rPr>
                                <m:sty m:val="bi"/>
                              </m:rPr>
                              <w:rPr>
                                <w:rFonts w:ascii="Cambria Math" w:eastAsia="ＭＳ 明朝" w:hAnsi="Cambria Math" w:cs="Cambria Math"/>
                              </w:rPr>
                              <m:t>→</m:t>
                            </m:r>
                            <m:r>
                              <m:rPr>
                                <m:sty m:val="bi"/>
                              </m:rPr>
                              <w:rPr>
                                <w:rFonts w:ascii="Cambria Math" w:eastAsia="ＭＳ 明朝" w:hAnsi="Cambria Math"/>
                              </w:rPr>
                              <m:t>v</m:t>
                            </m:r>
                            <m:r>
                              <m:rPr>
                                <m:sty m:val="bi"/>
                              </m:rPr>
                              <w:rPr>
                                <w:rFonts w:ascii="Cambria Math" w:eastAsia="ＭＳ 明朝" w:hAnsi="Cambria Math" w:cs="Cambria Math"/>
                              </w:rPr>
                              <m:t>+ω</m:t>
                            </m:r>
                            <m:r>
                              <m:rPr>
                                <m:sty m:val="bi"/>
                              </m:rPr>
                              <w:rPr>
                                <w:rFonts w:ascii="Cambria Math" w:eastAsia="ＭＳ 明朝" w:hAnsi="ＭＳ 明朝" w:hint="eastAsia"/>
                              </w:rPr>
                              <m:t>×</m:t>
                            </m:r>
                            <m:r>
                              <m:rPr>
                                <m:sty m:val="bi"/>
                              </m:rPr>
                              <w:rPr>
                                <w:rFonts w:ascii="Cambria Math" w:eastAsia="ＭＳ 明朝" w:hAnsi="Cambria Math"/>
                              </w:rPr>
                              <m:t>r</m:t>
                            </m:r>
                          </m:oMath>
                        </m:oMathPara>
                      </w:p>
                      <w:p w14:paraId="2FCB5C6A" w14:textId="390C1133" w:rsidR="0088503C" w:rsidRDefault="0088503C" w:rsidP="0088503C">
                        <w:pPr>
                          <w:spacing w:before="120" w:after="120"/>
                          <w:rPr>
                            <w:rFonts w:ascii="Cambria Math" w:eastAsia="ＭＳ 明朝" w:hAnsi="Cambria Math"/>
                            <w:b/>
                            <w:bCs/>
                            <w:i/>
                            <w:iCs/>
                          </w:rPr>
                        </w:pPr>
                        <m:oMathPara>
                          <m:oMathParaPr>
                            <m:jc m:val="centerGroup"/>
                          </m:oMathParaPr>
                          <m:oMath>
                            <m:r>
                              <m:rPr>
                                <m:sty m:val="bi"/>
                              </m:rPr>
                              <w:rPr>
                                <w:rFonts w:ascii="Cambria Math" w:eastAsia="ＭＳ 明朝" w:hAnsi="Cambria Math"/>
                              </w:rPr>
                              <m:t>a→a</m:t>
                            </m:r>
                            <m:r>
                              <m:rPr>
                                <m:sty m:val="bi"/>
                              </m:rPr>
                              <w:rPr>
                                <w:rFonts w:ascii="Cambria Math" w:eastAsia="ＭＳ 明朝" w:hAnsi="Cambria Math" w:cs="Cambria Math"/>
                              </w:rPr>
                              <m:t>+2 </m:t>
                            </m:r>
                            <m:d>
                              <m:dPr>
                                <m:ctrlPr>
                                  <w:rPr>
                                    <w:rFonts w:ascii="Cambria Math" w:eastAsia="ＭＳ 明朝" w:hAnsi="Cambria Math" w:cs="Cambria Math"/>
                                    <w:b/>
                                    <w:bCs/>
                                    <w:i/>
                                    <w:iCs/>
                                  </w:rPr>
                                </m:ctrlPr>
                              </m:dPr>
                              <m:e>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Cambria Math"/>
                                  </w:rPr>
                                  <m:t>v</m:t>
                                </m:r>
                              </m:e>
                            </m:d>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ＭＳ 明朝" w:cs="Cambria Math" w:hint="eastAsia"/>
                              </w:rPr>
                              <m:t>(</m:t>
                            </m:r>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Cambria Math" w:cs="Cambria Math"/>
                              </w:rPr>
                              <m:t>r)</m:t>
                            </m:r>
                          </m:oMath>
                        </m:oMathPara>
                      </w:p>
                    </w:txbxContent>
                  </v:textbox>
                </v:shape>
                <v:line id="直線コネクタ 1018239630" o:spid="_x0000_s1035" style="position:absolute;flip:x;visibility:visible;mso-wrap-style:square" from="12834,26988" to="12840,321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" strokecolor="black [3213]" strokeweight="3pt">
                  <v:stroke endarrow="block" endarrowwidth="wide" endarrowlength="long"/>
                </v:line>
                <v:shape id="テキスト ボックス 2" o:spid="_x0000_s1036" type="#_x0000_t202" style="position:absolute;left:850;top:32043;width:24257;height:63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">
                  <v:textbox style="mso-fit-shape-to-text:t">
                    <w:txbxContent>
                      <w:p w14:paraId="402E7FE8" w14:textId="77777777" w:rsidR="008E5735" w:rsidRDefault="008E5735" w:rsidP="008E5735">
                        <w:pPr>
                          <w:rPr>
                            <w:rFonts w:eastAsia="ＭＳ 明朝"/>
                          </w:rPr>
                        </w:pPr>
                        <w:r>
                          <w:rPr>
                            <w:rFonts w:eastAsia="ＭＳ 明朝"/>
                          </w:rPr>
                          <w:t>Determine SV orbit (ECI Frame)</w:t>
                        </w:r>
                      </w:p>
                      <w:p w14:paraId="52EDC145" w14:textId="77777777" w:rsidR="008E5735" w:rsidRDefault="00000000" w:rsidP="008E5735">
                        <w:pPr>
                          <w:rPr>
                            <w:rFonts w:ascii="Cambria Math" w:eastAsia="ＭＳ 明朝"/>
                            <w:i/>
                            <w:iCs/>
                            <w:kern w:val="2"/>
                            <w:sz w:val="21"/>
                            <w:szCs w:val="21"/>
                          </w:rPr>
                        </w:pPr>
                        <m:oMathPara>
                          <m:oMathParaPr>
                            <m:jc m:val="centerGroup"/>
                          </m:oMathParaPr>
                          <m:oMath>
                            <m:d>
                              <m:dPr>
                                <m:begChr m:val="{"/>
                                <m:endChr m:val="}"/>
                                <m:ctrlPr>
                                  <w:rPr>
                                    <w:rFonts w:ascii="Cambria Math" w:eastAsia="ＭＳ 明朝" w:hAnsi="Cambria Math"/>
                                    <w:i/>
                                    <w:iCs/>
                                    <w:kern w:val="2"/>
                                    <w:sz w:val="21"/>
                                    <w:szCs w:val="21"/>
                                  </w:rPr>
                                </m:ctrlPr>
                              </m:dPr>
                              <m:e>
                                <m:r>
                                  <m:rPr>
                                    <m:sty m:val="bi"/>
                                  </m:rPr>
                                  <w:rPr>
                                    <w:rFonts w:ascii="Cambria Math" w:eastAsia="ＭＳ 明朝" w:hAnsi="Cambria Math" w:cs="Cambria Math"/>
                                    <w:kern w:val="2"/>
                                    <w:sz w:val="21"/>
                                    <w:szCs w:val="21"/>
                                  </w:rPr>
                                  <m:t>r</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v</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e>
                            </m:d>
                            <m:r>
                              <w:rPr>
                                <w:rFonts w:ascii="Cambria Math" w:hAnsi="Cambria Math"/>
                                <w:kern w:val="2"/>
                              </w:rPr>
                              <m:t>@(ECI</m:t>
                            </m:r>
                            <m:r>
                              <w:rPr>
                                <w:rFonts w:ascii="Cambria Math" w:eastAsia="ＭＳ 明朝" w:hAnsi="Cambria Math"/>
                                <w:kern w:val="2"/>
                              </w:rPr>
                              <m:t> Frame</m:t>
                            </m:r>
                            <m:r>
                              <w:rPr>
                                <w:rFonts w:ascii="Cambria Math" w:hAnsi="Cambria Math"/>
                                <w:kern w:val="2"/>
                              </w:rPr>
                              <m:t>)</m:t>
                            </m:r>
                          </m:oMath>
                        </m:oMathPara>
                      </w:p>
                    </w:txbxContent>
                  </v:textbox>
                </v:shape>
                <v:line id="直線コネクタ 1888176831" o:spid="_x0000_s1037" style="position:absolute;flip:x;visibility:visible;mso-wrap-style:square" from="12876,38361" to="12882,43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" strokecolor="black [3213]" strokeweight="3pt">
                  <v:stroke endarrow="block" endarrowwidth="wide" endarrowlength="long"/>
                </v:line>
                <v:shape id="テキスト ボックス 2" o:spid="_x0000_s1038" type="#_x0000_t202" style="position:absolute;left:851;top:43485;width:24257;height:89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">
                  <v:textbox style="mso-fit-shape-to-text:t">
                    <w:txbxContent>
                      <w:p w14:paraId="31AE9441" w14:textId="77777777" w:rsidR="00EA4835" w:rsidRDefault="00EA4835" w:rsidP="00EA4835">
                        <w:pPr>
                          <w:rPr>
                            <w:rFonts w:eastAsia="ＭＳ 明朝"/>
                          </w:rPr>
                        </w:pPr>
                        <w:r>
                          <w:rPr>
                            <w:rFonts w:eastAsia="ＭＳ 明朝"/>
                          </w:rPr>
                          <w:t xml:space="preserve">Transform </w:t>
                        </w:r>
                      </w:p>
                      <w:p w14:paraId="117A5FBA" w14:textId="77777777" w:rsidR="00EA4835" w:rsidRDefault="00EA4835" w:rsidP="00EA4835">
                        <w:pPr>
                          <w:rPr>
                            <w:rFonts w:eastAsia="ＭＳ 明朝"/>
                          </w:rPr>
                        </w:pPr>
                        <w:r>
                          <w:rPr>
                            <w:rFonts w:eastAsia="ＭＳ 明朝"/>
                          </w:rPr>
                          <w:t>(ECI Frame) to (ECEF Frame)</w:t>
                        </w:r>
                      </w:p>
                      <w:p w14:paraId="1EB71B71" w14:textId="77777777" w:rsidR="00EA4835" w:rsidRDefault="00EA4835" w:rsidP="00EA4835">
                        <w:pPr>
                          <w:rPr>
                            <w:rFonts w:ascii="Cambria Math" w:eastAsia="ＭＳ 明朝" w:hAnsi="Cambria Math"/>
                            <w:i/>
                            <w:iCs/>
                            <w:kern w:val="2"/>
                            <w:sz w:val="21"/>
                            <w:szCs w:val="21"/>
                          </w:rPr>
                        </w:pPr>
                        <m:oMathPara>
                          <m:oMathParaPr>
                            <m:jc m:val="centerGroup"/>
                          </m:oMathParaPr>
                          <m:oMath>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r</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v</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m:t>
                            </m:r>
                            <m:r>
                              <w:rPr>
                                <w:rFonts w:ascii="Cambria Math" w:hAnsi="Cambria Math"/>
                                <w:kern w:val="2"/>
                              </w:rPr>
                              <m:t> @(ECEF</m:t>
                            </m:r>
                            <m:r>
                              <w:rPr>
                                <w:rFonts w:ascii="Cambria Math" w:eastAsia="ＭＳ 明朝" w:hAnsi="Cambria Math"/>
                                <w:kern w:val="2"/>
                              </w:rPr>
                              <m:t> Frame</m:t>
                            </m:r>
                            <m:r>
                              <w:rPr>
                                <w:rFonts w:ascii="Cambria Math" w:hAnsi="Cambria Math"/>
                                <w:kern w:val="2"/>
                              </w:rPr>
                              <m:t>)</m:t>
                            </m:r>
                          </m:oMath>
                        </m:oMathPara>
                      </w:p>
                    </w:txbxContent>
                  </v:textbox>
                </v:shape>
                <v:line id="直線コネクタ 2114078193" o:spid="_x0000_s1039" style="position:absolute;flip:x;visibility:visible;mso-wrap-style:square" from="12950,52437" to="12950,64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" strokecolor="black [3213]" strokeweight="3pt">
                  <v:stroke endarrow="block" endarrowwidth="wide" endarrowlength="long"/>
                </v:line>
                <v:line id="直線コネクタ 1132011921" o:spid="_x0000_s1040" style="position:absolute;flip:x;visibility:visible;mso-wrap-style:square" from="46601,33279" to="46601,38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" strokecolor="black [3213]" strokeweight="3pt">
                  <v:stroke endarrow="block" endarrowwidth="wide" endarrowlength="long"/>
                </v:line>
                <v:shape id="テキスト ボックス 2" o:spid="_x0000_s1041" type="#_x0000_t202" style="position:absolute;left:32076;top:38931;width:29115;height:7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">
                  <v:textbox style="mso-fit-shape-to-text:t">
                    <w:txbxContent>
                      <w:p w14:paraId="0966C828" w14:textId="37722CED" w:rsidR="007F6EEF" w:rsidRDefault="007F6EEF" w:rsidP="007F6EEF">
                        <w:pPr>
                          <w:rPr>
                            <w:rFonts w:eastAsia="ＭＳ 明朝"/>
                          </w:rPr>
                        </w:pPr>
                        <w:r>
                          <w:rPr>
                            <w:rFonts w:eastAsia="ＭＳ 明朝"/>
                          </w:rPr>
                          <w:t xml:space="preserve">Eq. of motion </w:t>
                        </w:r>
                        <w:r w:rsidR="00231EE8">
                          <w:rPr>
                            <w:rFonts w:eastAsia="ＭＳ 明朝" w:hint="eastAsia"/>
                            <w:lang w:eastAsia="ja-JP"/>
                          </w:rPr>
                          <w:t>i</w:t>
                        </w:r>
                        <w:r w:rsidR="00AC4F49">
                          <w:rPr>
                            <w:rFonts w:eastAsia="ＭＳ 明朝" w:hint="eastAsia"/>
                            <w:lang w:eastAsia="ja-JP"/>
                          </w:rPr>
                          <w:t>n</w:t>
                        </w:r>
                        <w:r>
                          <w:rPr>
                            <w:rFonts w:eastAsia="ＭＳ 明朝"/>
                          </w:rPr>
                          <w:t xml:space="preserve"> ECEF Frame</w:t>
                        </w:r>
                      </w:p>
                      <w:p w14:paraId="47196B64" w14:textId="791FDF29" w:rsidR="007F6EEF" w:rsidRDefault="00000000" w:rsidP="007F6EEF">
                        <w:pPr>
                          <w:spacing w:before="120" w:after="120"/>
                          <w:rPr>
                            <w:rFonts w:ascii="Cambria Math" w:eastAsia="游明朝" w:hAnsi="ＭＳ Ｐゴシック" w:cs="ＭＳ Ｐゴシック"/>
                            <w:i/>
                            <w:iCs/>
                          </w:rPr>
                        </w:pPr>
                        <m:oMathPara>
                          <m:oMathParaPr>
                            <m:jc m:val="centerGroup"/>
                          </m:oMathParaPr>
                          <m:oMath>
                            <m:f>
                              <m:fPr>
                                <m:ctrlPr>
                                  <w:rPr>
                                    <w:rFonts w:ascii="Cambria Math" w:eastAsia="游明朝" w:hAnsi="Cambria Math" w:cs="ＭＳ Ｐゴシック"/>
                                    <w:i/>
                                    <w:iCs/>
                                  </w:rPr>
                                </m:ctrlPr>
                              </m:fPr>
                              <m:num>
                                <m:sSup>
                                  <m:sSupPr>
                                    <m:ctrlPr>
                                      <w:rPr>
                                        <w:rFonts w:ascii="Cambria Math" w:eastAsia="游明朝" w:hAnsi="Cambria Math" w:cs="ＭＳ Ｐゴシック"/>
                                        <w:i/>
                                        <w:iCs/>
                                      </w:rPr>
                                    </m:ctrlPr>
                                  </m:sSupPr>
                                  <m:e>
                                    <m:r>
                                      <w:rPr>
                                        <w:rFonts w:ascii="Cambria Math" w:eastAsia="游明朝" w:hAnsi="Cambria Math"/>
                                      </w:rPr>
                                      <m:t>d</m:t>
                                    </m:r>
                                  </m:e>
                                  <m:sup>
                                    <m: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cs="ＭＳ Ｐゴシック"/>
                                        <w:i/>
                                        <w:iCs/>
                                      </w:rPr>
                                    </m:ctrlPr>
                                  </m:sSupPr>
                                  <m:e>
                                    <m:r>
                                      <w:rPr>
                                        <w:rFonts w:ascii="Cambria Math" w:eastAsia="游明朝" w:hAnsi="Cambria Math"/>
                                      </w:rPr>
                                      <m:t>dt</m:t>
                                    </m:r>
                                  </m:e>
                                  <m:sup>
                                    <m:r>
                                      <w:rPr>
                                        <w:rFonts w:ascii="Cambria Math" w:eastAsia="游明朝" w:hAnsi="Cambria Math"/>
                                      </w:rPr>
                                      <m:t>2</m:t>
                                    </m:r>
                                  </m:sup>
                                </m:sSup>
                                <m:r>
                                  <w:rPr>
                                    <w:rFonts w:ascii="Cambria Math" w:eastAsia="游明朝" w:hAnsi="Cambria Math"/>
                                  </w:rPr>
                                  <m:t> </m:t>
                                </m:r>
                              </m:den>
                            </m:f>
                            <m:r>
                              <w:rPr>
                                <w:rFonts w:ascii="Cambria Math" w:eastAsia="ＭＳ 明朝" w:hAnsi="Cambria Math"/>
                              </w:rPr>
                              <m:t>=</m:t>
                            </m:r>
                            <m:r>
                              <w:rPr>
                                <w:rFonts w:ascii="Cambria Math" w:eastAsia="Cambria Math" w:hAnsi="Cambria Math"/>
                              </w:rPr>
                              <m:t>-</m:t>
                            </m:r>
                            <m:f>
                              <m:fPr>
                                <m:ctrlPr>
                                  <w:rPr>
                                    <w:rFonts w:ascii="Cambria Math" w:eastAsia="游明朝" w:hAnsi="Cambria Math" w:cs="ＭＳ Ｐゴシック"/>
                                    <w:i/>
                                    <w:iCs/>
                                  </w:rPr>
                                </m:ctrlPr>
                              </m:fPr>
                              <m:num>
                                <m:r>
                                  <w:rPr>
                                    <w:rFonts w:ascii="Cambria Math" w:eastAsia="游明朝" w:hAnsi="Cambria Math"/>
                                  </w:rPr>
                                  <m:t>μ</m:t>
                                </m:r>
                              </m:num>
                              <m:den>
                                <m:sSup>
                                  <m:sSupPr>
                                    <m:ctrlPr>
                                      <w:rPr>
                                        <w:rFonts w:ascii="Cambria Math" w:eastAsia="游明朝" w:hAnsi="Cambria Math" w:cs="ＭＳ Ｐゴシック"/>
                                        <w:i/>
                                        <w:iCs/>
                                      </w:rPr>
                                    </m:ctrlPr>
                                  </m:sSupPr>
                                  <m:e>
                                    <m:r>
                                      <w:rPr>
                                        <w:rFonts w:ascii="Cambria Math" w:eastAsia="游明朝" w:hAnsi="Cambria Math"/>
                                      </w:rPr>
                                      <m:t> r</m:t>
                                    </m:r>
                                  </m:e>
                                  <m:sup>
                                    <m:r>
                                      <w:rPr>
                                        <w:rFonts w:ascii="Cambria Math" w:eastAsia="游明朝" w:hAnsi="Cambria Math"/>
                                      </w:rPr>
                                      <m:t>2</m:t>
                                    </m:r>
                                  </m:sup>
                                </m:sSup>
                              </m:den>
                            </m:f>
                            <m:d>
                              <m:dPr>
                                <m:ctrlPr>
                                  <w:rPr>
                                    <w:rFonts w:ascii="Cambria Math" w:eastAsia="游明朝" w:hAnsi="Cambria Math" w:cs="ＭＳ Ｐゴシック"/>
                                    <w:i/>
                                    <w:iCs/>
                                  </w:rPr>
                                </m:ctrlPr>
                              </m:dPr>
                              <m:e>
                                <m:r>
                                  <w:rPr>
                                    <w:rFonts w:ascii="Cambria Math" w:eastAsia="游明朝" w:hAnsi="Cambria Math"/>
                                  </w:rPr>
                                  <m:t> </m:t>
                                </m:r>
                                <m:f>
                                  <m:fPr>
                                    <m:ctrlPr>
                                      <w:rPr>
                                        <w:rFonts w:ascii="Cambria Math" w:eastAsia="游明朝" w:hAnsi="Cambria Math" w:cs="ＭＳ Ｐゴシック"/>
                                        <w:i/>
                                        <w:iCs/>
                                      </w:rPr>
                                    </m:ctrlPr>
                                  </m:fPr>
                                  <m:num>
                                    <m:r>
                                      <m:rPr>
                                        <m:sty m:val="bi"/>
                                      </m:rPr>
                                      <w:rPr>
                                        <w:rFonts w:ascii="Cambria Math" w:eastAsia="游明朝" w:hAnsi="Cambria Math" w:cs="Cambria Math"/>
                                      </w:rPr>
                                      <m:t>r </m:t>
                                    </m:r>
                                  </m:num>
                                  <m:den>
                                    <m:r>
                                      <w:rPr>
                                        <w:rFonts w:ascii="Cambria Math" w:eastAsia="游明朝" w:hAnsi="Cambria Math"/>
                                      </w:rPr>
                                      <m:t>r</m:t>
                                    </m:r>
                                  </m:den>
                                </m:f>
                                <m:r>
                                  <w:rPr>
                                    <w:rFonts w:ascii="Cambria Math" w:eastAsia="游明朝" w:hAnsi="Cambria Math"/>
                                  </w:rPr>
                                  <m:t> </m:t>
                                </m:r>
                              </m:e>
                            </m:d>
                            <m:r>
                              <w:rPr>
                                <w:rFonts w:ascii="Cambria Math" w:eastAsia="ＭＳ 明朝" w:hAnsi="Cambria Math" w:cs="Cambria Math"/>
                              </w:rPr>
                              <m:t>+2 </m:t>
                            </m:r>
                            <m:d>
                              <m:dPr>
                                <m:ctrlPr>
                                  <w:rPr>
                                    <w:rFonts w:ascii="Cambria Math" w:eastAsia="ＭＳ 明朝" w:hAnsi="Cambria Math" w:cs="Cambria Math"/>
                                    <w:b/>
                                    <w:bCs/>
                                    <w:i/>
                                    <w:iCs/>
                                  </w:rPr>
                                </m:ctrlPr>
                              </m:dPr>
                              <m:e>
                                <m:r>
                                  <m:rPr>
                                    <m:sty m:val="bi"/>
                                  </m:rPr>
                                  <w:rPr>
                                    <w:rFonts w:ascii="Cambria Math" w:eastAsia="ＭＳ 明朝" w:hAnsi="Cambria Math"/>
                                  </w:rPr>
                                  <m:t>v</m:t>
                                </m:r>
                                <m:r>
                                  <m:rPr>
                                    <m:sty m:val="bi"/>
                                  </m:rPr>
                                  <w:rPr>
                                    <w:rFonts w:ascii="Cambria Math" w:eastAsia="ＭＳ 明朝" w:hAnsi="ＭＳ 明朝" w:cs="Cambria Math" w:hint="eastAsia"/>
                                  </w:rPr>
                                  <m:t>×</m:t>
                                </m:r>
                                <m:r>
                                  <m:rPr>
                                    <m:sty m:val="bi"/>
                                  </m:rPr>
                                  <w:rPr>
                                    <w:rFonts w:ascii="Cambria Math" w:eastAsia="ＭＳ 明朝" w:hAnsi="Cambria Math" w:cs="Cambria Math"/>
                                  </w:rPr>
                                  <m:t>ω </m:t>
                                </m:r>
                              </m:e>
                            </m:d>
                            <m:r>
                              <m:rPr>
                                <m:sty m:val="bi"/>
                              </m:rPr>
                              <w:rPr>
                                <w:rFonts w:ascii="Cambria Math" w:eastAsia="ＭＳ 明朝" w:hAnsi="Cambria Math" w:cs="Cambria Math"/>
                              </w:rPr>
                              <m:t>+ω</m:t>
                            </m:r>
                            <m:r>
                              <m:rPr>
                                <m:sty m:val="bi"/>
                              </m:rPr>
                              <w:rPr>
                                <w:rFonts w:ascii="Cambria Math" w:eastAsia="ＭＳ 明朝" w:hAnsi="ＭＳ 明朝" w:cs="Cambria Math" w:hint="eastAsia"/>
                              </w:rPr>
                              <m:t>×</m:t>
                            </m:r>
                            <m:r>
                              <m:rPr>
                                <m:sty m:val="bi"/>
                              </m:rPr>
                              <w:rPr>
                                <w:rFonts w:ascii="Cambria Math" w:eastAsia="ＭＳ 明朝" w:hAnsi="ＭＳ 明朝" w:cs="Cambria Math" w:hint="eastAsia"/>
                              </w:rPr>
                              <m:t>(</m:t>
                            </m:r>
                            <m:r>
                              <m:rPr>
                                <m:sty m:val="bi"/>
                              </m:rPr>
                              <w:rPr>
                                <w:rFonts w:ascii="Cambria Math" w:eastAsia="ＭＳ 明朝" w:hAnsi="Cambria Math" w:cs="Cambria Math"/>
                              </w:rPr>
                              <m:t>r</m:t>
                            </m:r>
                            <m:r>
                              <m:rPr>
                                <m:sty m:val="bi"/>
                              </m:rPr>
                              <w:rPr>
                                <w:rFonts w:ascii="Cambria Math" w:eastAsia="ＭＳ 明朝" w:hAnsi="ＭＳ 明朝" w:cs="Cambria Math" w:hint="eastAsia"/>
                              </w:rPr>
                              <m:t>×</m:t>
                            </m:r>
                            <m:r>
                              <m:rPr>
                                <m:sty m:val="bi"/>
                              </m:rPr>
                              <w:rPr>
                                <w:rFonts w:ascii="Cambria Math" w:eastAsia="ＭＳ 明朝" w:hAnsi="Cambria Math" w:cs="Cambria Math"/>
                              </w:rPr>
                              <m:t>ω )</m:t>
                            </m:r>
                          </m:oMath>
                        </m:oMathPara>
                      </w:p>
                    </w:txbxContent>
                  </v:textbox>
                </v:shape>
                <v:line id="直線コネクタ 1153232711" o:spid="_x0000_s1042" style="position:absolute;flip:x;visibility:visible;mso-wrap-style:square" from="46743,46373" to="46749,514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" strokecolor="black [3213]" strokeweight="3pt">
                  <v:stroke endarrow="block" endarrowwidth="wide" endarrowlength="long"/>
                </v:line>
                <v:shape id="テキスト ボックス 2" o:spid="_x0000_s1043" type="#_x0000_t202" style="position:absolute;left:32164;top:51574;width:29115;height:77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">
                  <v:textbox style="mso-fit-shape-to-text:t">
                    <w:txbxContent>
                      <w:p w14:paraId="1AFAF243" w14:textId="74FA0562" w:rsidR="00594BF7" w:rsidRDefault="00594BF7" w:rsidP="00594BF7">
                        <w:pPr>
                          <w:rPr>
                            <w:rFonts w:eastAsia="ＭＳ 明朝"/>
                            <w:lang w:eastAsia="ja-JP"/>
                          </w:rPr>
                        </w:pPr>
                        <w:r>
                          <w:rPr>
                            <w:rFonts w:eastAsia="ＭＳ 明朝"/>
                          </w:rPr>
                          <w:t>Solve Diff</w:t>
                        </w:r>
                        <w:r w:rsidR="00667B55">
                          <w:rPr>
                            <w:rFonts w:eastAsia="ＭＳ 明朝" w:hint="eastAsia"/>
                            <w:lang w:eastAsia="ja-JP"/>
                          </w:rPr>
                          <w:t>e</w:t>
                        </w:r>
                        <w:r>
                          <w:rPr>
                            <w:rFonts w:eastAsia="ＭＳ 明朝"/>
                          </w:rPr>
                          <w:t>rential equation by Runge-Kutta method.  (ECEF Frame)</w:t>
                        </w:r>
                      </w:p>
                      <w:p w14:paraId="282CB65A" w14:textId="77777777" w:rsidR="00594BF7" w:rsidRDefault="00594BF7" w:rsidP="00594BF7">
                        <w:pPr>
                          <w:rPr>
                            <w:rFonts w:ascii="Cambria Math" w:eastAsia="ＭＳ 明朝" w:hAnsi="Cambria Math"/>
                            <w:i/>
                            <w:iCs/>
                            <w:kern w:val="2"/>
                            <w:sz w:val="21"/>
                            <w:szCs w:val="21"/>
                          </w:rPr>
                        </w:pPr>
                        <m:oMathPara>
                          <m:oMathParaPr>
                            <m:jc m:val="centerGroup"/>
                          </m:oMathParaPr>
                          <m:oMath>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r</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 </m:t>
                            </m:r>
                            <m:r>
                              <m:rPr>
                                <m:sty m:val="bi"/>
                              </m:rPr>
                              <w:rPr>
                                <w:rFonts w:ascii="Cambria Math" w:eastAsia="ＭＳ 明朝" w:hAnsi="Cambria Math" w:cs="Cambria Math"/>
                                <w:kern w:val="2"/>
                                <w:sz w:val="21"/>
                                <w:szCs w:val="21"/>
                              </w:rPr>
                              <m:t>v</m:t>
                            </m:r>
                            <m:d>
                              <m:dPr>
                                <m:ctrlPr>
                                  <w:rPr>
                                    <w:rFonts w:ascii="Cambria Math" w:eastAsia="ＭＳ 明朝" w:hAnsi="Cambria Math"/>
                                    <w:i/>
                                    <w:iCs/>
                                    <w:kern w:val="2"/>
                                    <w:sz w:val="21"/>
                                    <w:szCs w:val="21"/>
                                  </w:rPr>
                                </m:ctrlPr>
                              </m:dPr>
                              <m:e>
                                <m:r>
                                  <w:rPr>
                                    <w:rFonts w:ascii="Cambria Math" w:eastAsia="ＭＳ 明朝" w:hAnsi="Cambria Math"/>
                                    <w:kern w:val="2"/>
                                    <w:sz w:val="21"/>
                                    <w:szCs w:val="21"/>
                                  </w:rPr>
                                  <m:t>t</m:t>
                                </m:r>
                              </m:e>
                            </m:d>
                            <m:r>
                              <w:rPr>
                                <w:rFonts w:ascii="Cambria Math" w:eastAsia="ＭＳ 明朝" w:hAnsi="Cambria Math"/>
                                <w:kern w:val="2"/>
                                <w:sz w:val="21"/>
                                <w:szCs w:val="21"/>
                              </w:rPr>
                              <m:t>}</m:t>
                            </m:r>
                            <m:r>
                              <w:rPr>
                                <w:rFonts w:ascii="Cambria Math" w:hAnsi="Cambria Math"/>
                                <w:kern w:val="2"/>
                              </w:rPr>
                              <m:t> @(ECEF</m:t>
                            </m:r>
                            <m:r>
                              <w:rPr>
                                <w:rFonts w:ascii="Cambria Math" w:eastAsia="ＭＳ 明朝" w:hAnsi="Cambria Math"/>
                                <w:kern w:val="2"/>
                              </w:rPr>
                              <m:t> Frame</m:t>
                            </m:r>
                            <m:r>
                              <w:rPr>
                                <w:rFonts w:ascii="Cambria Math" w:hAnsi="Cambria Math"/>
                                <w:kern w:val="2"/>
                              </w:rPr>
                              <m:t>)</m:t>
                            </m:r>
                          </m:oMath>
                        </m:oMathPara>
                      </w:p>
                    </w:txbxContent>
                  </v:textbox>
                </v:shape>
                <v:line id="直線コネクタ 1813453934" o:spid="_x0000_s1044" style="position:absolute;visibility:visible;mso-wrap-style:square" from="46750,59353" to="46750,64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" strokecolor="black [3213]" strokeweight="3pt">
                  <v:stroke endarrow="block" endarrowwidth="wide" endarrowlength="long"/>
                </v:line>
                <v:shape id="テキスト ボックス 2" o:spid="_x0000_s1045" type="#_x0000_t202" style="position:absolute;left:851;top:64718;width:60224;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">
                  <v:textbox style="mso-fit-shape-to-text:t">
                    <w:txbxContent>
                      <w:p w14:paraId="655964BA" w14:textId="70639842" w:rsidR="003073F1" w:rsidRDefault="003073F1" w:rsidP="003073F1">
                        <w:pPr>
                          <w:jc w:val="center"/>
                          <w:rPr>
                            <w:rFonts w:eastAsia="ＭＳ 明朝"/>
                          </w:rPr>
                        </w:pPr>
                        <w:r>
                          <w:rPr>
                            <w:rFonts w:eastAsia="ＭＳ 明朝"/>
                          </w:rPr>
                          <w:t>Calculate Delay and Doppler Frequency</w:t>
                        </w:r>
                        <w:r w:rsidR="00473B9A">
                          <w:rPr>
                            <w:rFonts w:eastAsia="ＭＳ 明朝"/>
                          </w:rPr>
                          <w:t xml:space="preserve"> </w:t>
                        </w:r>
                        <w:r>
                          <w:rPr>
                            <w:rFonts w:eastAsia="ＭＳ 明朝"/>
                          </w:rPr>
                          <w:t>(ECEF Frame)</w:t>
                        </w:r>
                      </w:p>
                    </w:txbxContent>
                  </v:textbox>
                </v:shape>
                <v:shape id="テキスト ボックス 1877593247" o:spid="_x0000_s1046" type="#_x0000_t202" style="position:absolute;left:13239;top:29662;width:1695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" filled="f" stroked="f" strokeweight=".5pt">
                  <v:textbox>
                    <w:txbxContent>
                      <w:p w14:paraId="575BBA36" w14:textId="2435A166" w:rsidR="006065EF" w:rsidRDefault="006065EF">
                        <w:r>
                          <w:rPr>
                            <w:rFonts w:eastAsia="ＭＳ 明朝" w:hint="eastAsia"/>
                            <w:lang w:eastAsia="ja-JP"/>
                          </w:rPr>
                          <w:t>Newton-Raphson method</w:t>
                        </w:r>
                      </w:p>
                    </w:txbxContent>
                  </v:textbox>
                </v:shape>
                <v:shape id="テキスト ボックス 296145183" o:spid="_x0000_s1047" type="#_x0000_t202" style="position:absolute;left:28765;top:49053;width:32655;height:28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" filled="f" stroked="f" strokeweight=".5pt">
                  <v:textbox>
                    <w:txbxContent>
                      <w:p w14:paraId="6B124C74" w14:textId="06421D51" w:rsidR="006065EF" w:rsidRDefault="006065EF">
                        <w:r>
                          <w:rPr>
                            <w:rFonts w:eastAsia="ＭＳ 明朝" w:hint="eastAsia"/>
                            <w:lang w:eastAsia="ja-JP"/>
                          </w:rPr>
                          <w:t>4</w:t>
                        </w:r>
                        <w:r w:rsidRPr="006065EF">
                          <w:rPr>
                            <w:rFonts w:eastAsia="ＭＳ 明朝" w:hint="eastAsia"/>
                            <w:vertAlign w:val="superscript"/>
                            <w:lang w:eastAsia="ja-JP"/>
                          </w:rPr>
                          <w:t>th</w:t>
                        </w:r>
                        <w:r>
                          <w:rPr>
                            <w:rFonts w:eastAsia="ＭＳ 明朝" w:hint="eastAsia"/>
                            <w:lang w:eastAsia="ja-JP"/>
                          </w:rPr>
                          <w:t xml:space="preserve"> order Runge-Kutta method</w:t>
                        </w:r>
                        <w:r w:rsidR="00266A83">
                          <w:rPr>
                            <w:rFonts w:eastAsia="ＭＳ 明朝" w:hint="eastAsia"/>
                            <w:lang w:eastAsia="ja-JP"/>
                          </w:rPr>
                          <w:t xml:space="preserve">         (See </w:t>
                        </w:r>
                        <w:r w:rsidR="008B38CF">
                          <w:rPr>
                            <w:rFonts w:eastAsia="ＭＳ 明朝" w:hint="eastAsia"/>
                            <w:lang w:eastAsia="ja-JP"/>
                          </w:rPr>
                          <w:t>sub-</w:t>
                        </w:r>
                        <w:r w:rsidR="00266A83">
                          <w:rPr>
                            <w:rFonts w:eastAsia="ＭＳ 明朝" w:hint="eastAsia"/>
                            <w:lang w:eastAsia="ja-JP"/>
                          </w:rPr>
                          <w:t>clause 2.3)</w:t>
                        </w:r>
                      </w:p>
                    </w:txbxContent>
                  </v:textbox>
                </v:shape>
                <v:shape id="テキスト ボックス 988127330" o:spid="_x0000_s1048" type="#_x0000_t202" style="position:absolute;left:47739;top:34751;width:14975;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" filled="f" stroked="f" strokeweight=".5pt">
                  <v:textbox>
                    <w:txbxContent>
                      <w:p w14:paraId="620AAADC" w14:textId="5027987C" w:rsidR="00E519A6" w:rsidRDefault="00E519A6">
                        <w:r>
                          <w:rPr>
                            <w:rFonts w:eastAsia="ＭＳ 明朝" w:hint="eastAsia"/>
                            <w:lang w:eastAsia="ja-JP"/>
                          </w:rPr>
                          <w:t>See a</w:t>
                        </w:r>
                        <w:r w:rsidR="0077541C">
                          <w:rPr>
                            <w:rFonts w:eastAsia="ＭＳ 明朝" w:hint="eastAsia"/>
                            <w:lang w:eastAsia="ja-JP"/>
                          </w:rPr>
                          <w:t>ppendi</w:t>
                        </w:r>
                        <w:r>
                          <w:rPr>
                            <w:rFonts w:eastAsia="ＭＳ 明朝" w:hint="eastAsia"/>
                            <w:lang w:eastAsia="ja-JP"/>
                          </w:rPr>
                          <w:t>x</w:t>
                        </w:r>
                        <w:r w:rsidR="00D039BD">
                          <w:rPr>
                            <w:rFonts w:eastAsia="ＭＳ 明朝" w:hint="eastAsia"/>
                            <w:lang w:eastAsia="ja-JP"/>
                          </w:rPr>
                          <w:t xml:space="preserve"> C</w:t>
                        </w:r>
                        <w:r>
                          <w:rPr>
                            <w:rFonts w:eastAsia="ＭＳ 明朝" w:hint="eastAsia"/>
                            <w:lang w:eastAsia="ja-JP"/>
                          </w:rPr>
                          <w:t xml:space="preserve"> for detail</w:t>
                        </w:r>
                      </w:p>
                    </w:txbxContent>
                  </v:textbox>
                </v:shape>
                <w10:anchorlock/>
              </v:group>
            </w:pict>
          </mc:Fallback>
        </mc:AlternateContent>
      </w:r>
    </w:p>
    <w:p w14:paraId="35BA15EC" w14:textId="177647BB" w:rsidR="007223B8" w:rsidRPr="00ED37B7" w:rsidRDefault="007223B8" w:rsidP="00ED37B7">
      <w:pPr>
        <w:spacing w:before="120" w:after="120"/>
        <w:jc w:val="center"/>
        <w:rPr>
          <w:rFonts w:eastAsia="ＭＳ 明朝"/>
          <w:b/>
          <w:iCs/>
          <w:lang w:eastAsia="ja-JP"/>
        </w:rPr>
      </w:pPr>
      <w:r w:rsidRPr="00ED37B7">
        <w:rPr>
          <w:rFonts w:eastAsia="ＭＳ 明朝" w:hint="eastAsia"/>
          <w:b/>
          <w:iCs/>
          <w:lang w:eastAsia="ja-JP"/>
        </w:rPr>
        <w:t xml:space="preserve">Figure 2.1-1: Comparison of </w:t>
      </w:r>
      <w:r w:rsidR="00577F85" w:rsidRPr="00ED37B7">
        <w:rPr>
          <w:rFonts w:eastAsia="ＭＳ 明朝" w:hint="eastAsia"/>
          <w:b/>
          <w:iCs/>
          <w:lang w:eastAsia="ja-JP"/>
        </w:rPr>
        <w:t>procedures between the Newton m</w:t>
      </w:r>
      <w:r w:rsidR="000A16BA" w:rsidRPr="00ED37B7">
        <w:rPr>
          <w:rFonts w:eastAsia="ＭＳ 明朝" w:hint="eastAsia"/>
          <w:b/>
          <w:iCs/>
          <w:lang w:eastAsia="ja-JP"/>
        </w:rPr>
        <w:t>e</w:t>
      </w:r>
      <w:r w:rsidR="00577F85" w:rsidRPr="00ED37B7">
        <w:rPr>
          <w:rFonts w:eastAsia="ＭＳ 明朝" w:hint="eastAsia"/>
          <w:b/>
          <w:iCs/>
          <w:lang w:eastAsia="ja-JP"/>
        </w:rPr>
        <w:t xml:space="preserve">thod and </w:t>
      </w:r>
      <w:r w:rsidR="000A16BA" w:rsidRPr="00ED37B7">
        <w:rPr>
          <w:rFonts w:eastAsia="ＭＳ 明朝" w:hint="eastAsia"/>
          <w:b/>
          <w:iCs/>
          <w:lang w:eastAsia="ja-JP"/>
        </w:rPr>
        <w:t>4</w:t>
      </w:r>
      <w:r w:rsidR="00773B19">
        <w:rPr>
          <w:rFonts w:eastAsia="ＭＳ 明朝" w:hint="eastAsia"/>
          <w:b/>
          <w:iCs/>
          <w:lang w:eastAsia="ja-JP"/>
        </w:rPr>
        <w:t>-th</w:t>
      </w:r>
      <w:r w:rsidR="000A16BA" w:rsidRPr="00ED37B7">
        <w:rPr>
          <w:rFonts w:eastAsia="ＭＳ 明朝" w:hint="eastAsia"/>
          <w:b/>
          <w:iCs/>
          <w:lang w:eastAsia="ja-JP"/>
        </w:rPr>
        <w:t xml:space="preserve"> order Runge-Kutta method</w:t>
      </w:r>
    </w:p>
    <w:p w14:paraId="1BDE8428" w14:textId="7BC51489" w:rsidR="00373157" w:rsidRDefault="0068011A" w:rsidP="009D43B5">
      <w:pPr>
        <w:spacing w:before="120" w:after="120"/>
        <w:rPr>
          <w:rFonts w:eastAsia="ＭＳ 明朝"/>
          <w:bCs/>
          <w:iCs/>
          <w:lang w:eastAsia="ja-JP"/>
        </w:rPr>
      </w:pPr>
      <w:r>
        <w:rPr>
          <w:rFonts w:eastAsia="ＭＳ 明朝" w:hint="eastAsia"/>
          <w:bCs/>
          <w:iCs/>
          <w:lang w:eastAsia="ja-JP"/>
        </w:rPr>
        <w:t xml:space="preserve">For </w:t>
      </w:r>
      <w:r w:rsidR="009B7580">
        <w:rPr>
          <w:rFonts w:eastAsia="ＭＳ 明朝" w:hint="eastAsia"/>
          <w:bCs/>
          <w:iCs/>
          <w:lang w:eastAsia="ja-JP"/>
        </w:rPr>
        <w:t>a detailed procedures to derive the motion equation</w:t>
      </w:r>
      <w:r w:rsidR="0077541C">
        <w:rPr>
          <w:rFonts w:eastAsia="ＭＳ 明朝" w:hint="eastAsia"/>
          <w:bCs/>
          <w:iCs/>
          <w:lang w:eastAsia="ja-JP"/>
        </w:rPr>
        <w:t xml:space="preserve"> </w:t>
      </w:r>
      <w:r w:rsidR="00231EE8">
        <w:rPr>
          <w:rFonts w:eastAsia="ＭＳ 明朝" w:hint="eastAsia"/>
          <w:bCs/>
          <w:iCs/>
          <w:lang w:eastAsia="ja-JP"/>
        </w:rPr>
        <w:t>i</w:t>
      </w:r>
      <w:r w:rsidR="0077541C">
        <w:rPr>
          <w:rFonts w:eastAsia="ＭＳ 明朝" w:hint="eastAsia"/>
          <w:bCs/>
          <w:iCs/>
          <w:lang w:eastAsia="ja-JP"/>
        </w:rPr>
        <w:t>n ECEF frame, see appendix C.</w:t>
      </w:r>
    </w:p>
    <w:p w14:paraId="757FAD32" w14:textId="05C4010D" w:rsidR="009D43B5" w:rsidRPr="00C1515A" w:rsidRDefault="00C1515A" w:rsidP="009D43B5">
      <w:pPr>
        <w:spacing w:before="120" w:after="120"/>
        <w:rPr>
          <w:rFonts w:eastAsia="ＭＳ 明朝"/>
          <w:bCs/>
          <w:iCs/>
          <w:lang w:eastAsia="ja-JP"/>
        </w:rPr>
      </w:pPr>
      <w:r>
        <w:rPr>
          <w:rFonts w:eastAsia="ＭＳ 明朝" w:hint="eastAsia"/>
          <w:bCs/>
          <w:iCs/>
          <w:lang w:eastAsia="ja-JP"/>
        </w:rPr>
        <w:t xml:space="preserve">Detailed calculation steps </w:t>
      </w:r>
      <w:r w:rsidR="00ED5D16">
        <w:rPr>
          <w:rFonts w:eastAsia="ＭＳ 明朝" w:hint="eastAsia"/>
          <w:bCs/>
          <w:iCs/>
          <w:lang w:eastAsia="ja-JP"/>
        </w:rPr>
        <w:t xml:space="preserve">including the use of </w:t>
      </w:r>
      <w:r>
        <w:rPr>
          <w:rFonts w:eastAsia="ＭＳ 明朝" w:hint="eastAsia"/>
          <w:bCs/>
          <w:iCs/>
          <w:lang w:eastAsia="ja-JP"/>
        </w:rPr>
        <w:t>4</w:t>
      </w:r>
      <w:r w:rsidR="0093438B">
        <w:rPr>
          <w:rFonts w:eastAsia="ＭＳ 明朝" w:hint="eastAsia"/>
          <w:bCs/>
          <w:iCs/>
          <w:lang w:eastAsia="ja-JP"/>
        </w:rPr>
        <w:t>-th</w:t>
      </w:r>
      <w:r>
        <w:rPr>
          <w:rFonts w:eastAsia="ＭＳ 明朝" w:hint="eastAsia"/>
          <w:bCs/>
          <w:iCs/>
          <w:lang w:eastAsia="ja-JP"/>
        </w:rPr>
        <w:t xml:space="preserve"> order RK method </w:t>
      </w:r>
      <w:r w:rsidR="00C14D03">
        <w:rPr>
          <w:rFonts w:eastAsia="ＭＳ 明朝" w:hint="eastAsia"/>
          <w:bCs/>
          <w:iCs/>
          <w:lang w:eastAsia="ja-JP"/>
        </w:rPr>
        <w:t xml:space="preserve">and </w:t>
      </w:r>
      <w:r w:rsidR="004F40B9">
        <w:rPr>
          <w:rFonts w:eastAsia="ＭＳ 明朝" w:hint="eastAsia"/>
          <w:bCs/>
          <w:iCs/>
          <w:lang w:eastAsia="ja-JP"/>
        </w:rPr>
        <w:t xml:space="preserve">comparison of its calculation accuracy </w:t>
      </w:r>
      <w:r>
        <w:rPr>
          <w:rFonts w:eastAsia="ＭＳ 明朝" w:hint="eastAsia"/>
          <w:bCs/>
          <w:iCs/>
          <w:lang w:eastAsia="ja-JP"/>
        </w:rPr>
        <w:t>are described from the next sub-clause.</w:t>
      </w:r>
    </w:p>
    <w:p w14:paraId="57D07468" w14:textId="77777777" w:rsidR="000A16BA" w:rsidRPr="000A16BA" w:rsidRDefault="000A16BA" w:rsidP="009D43B5">
      <w:pPr>
        <w:spacing w:before="120" w:after="120"/>
        <w:rPr>
          <w:rFonts w:eastAsia="ＭＳ 明朝"/>
          <w:bCs/>
          <w:iCs/>
          <w:lang w:eastAsia="ja-JP"/>
        </w:rPr>
      </w:pPr>
    </w:p>
    <w:p w14:paraId="6A708D4E" w14:textId="07E298B1" w:rsidR="0021755E" w:rsidRPr="0046650F" w:rsidRDefault="00AE0F4C" w:rsidP="00A31C8E">
      <w:pPr>
        <w:pStyle w:val="afff3"/>
        <w:numPr>
          <w:ilvl w:val="1"/>
          <w:numId w:val="23"/>
        </w:numPr>
        <w:spacing w:before="120" w:after="120"/>
        <w:ind w:leftChars="0"/>
        <w:rPr>
          <w:rFonts w:eastAsia="ＭＳ 明朝"/>
          <w:bCs/>
          <w:iCs/>
        </w:rPr>
      </w:pPr>
      <w:r>
        <w:rPr>
          <w:rFonts w:eastAsia="ＭＳ 明朝" w:hint="eastAsia"/>
          <w:b/>
          <w:lang w:eastAsia="ja-JP"/>
        </w:rPr>
        <w:t>Equations of motion followed by satellites</w:t>
      </w:r>
      <w:r w:rsidR="00393845">
        <w:rPr>
          <w:rFonts w:eastAsia="ＭＳ 明朝"/>
          <w:b/>
        </w:rPr>
        <w:t xml:space="preserve"> </w:t>
      </w:r>
      <w:r w:rsidR="00231EE8">
        <w:rPr>
          <w:rFonts w:eastAsia="ＭＳ 明朝" w:hint="eastAsia"/>
          <w:b/>
          <w:lang w:eastAsia="ja-JP"/>
        </w:rPr>
        <w:t>i</w:t>
      </w:r>
      <w:r w:rsidR="000E604F">
        <w:rPr>
          <w:rFonts w:eastAsia="ＭＳ 明朝" w:hint="eastAsia"/>
          <w:b/>
          <w:lang w:eastAsia="ja-JP"/>
        </w:rPr>
        <w:t>n ECEF frame</w:t>
      </w:r>
    </w:p>
    <w:p w14:paraId="004D712B" w14:textId="54C34E61" w:rsidR="001D5449" w:rsidRDefault="005E1D77" w:rsidP="00162B74">
      <w:pPr>
        <w:ind w:firstLineChars="50" w:firstLine="100"/>
        <w:rPr>
          <w:rFonts w:eastAsia="游明朝"/>
          <w:lang w:eastAsia="ja-JP"/>
        </w:rPr>
      </w:pPr>
      <w:bookmarkStart w:id="0" w:name="_Hlk172115938"/>
      <w:r>
        <w:rPr>
          <w:rFonts w:eastAsia="游明朝" w:hint="eastAsia"/>
          <w:lang w:eastAsia="ja-JP"/>
        </w:rPr>
        <w:t>As explained in detail in the appendix C, a</w:t>
      </w:r>
      <w:r w:rsidR="0007300A">
        <w:rPr>
          <w:rFonts w:eastAsia="游明朝" w:hint="eastAsia"/>
          <w:lang w:eastAsia="ja-JP"/>
        </w:rPr>
        <w:t xml:space="preserve"> m</w:t>
      </w:r>
      <w:r w:rsidR="00C739DD">
        <w:rPr>
          <w:rFonts w:eastAsia="游明朝" w:hint="eastAsia"/>
          <w:lang w:eastAsia="ja-JP"/>
        </w:rPr>
        <w:t xml:space="preserve">otion followed by satellites </w:t>
      </w:r>
      <w:r w:rsidR="00555DE6">
        <w:rPr>
          <w:rFonts w:eastAsia="游明朝" w:hint="eastAsia"/>
          <w:lang w:eastAsia="ja-JP"/>
        </w:rPr>
        <w:t>in</w:t>
      </w:r>
      <w:r w:rsidR="00C739DD">
        <w:rPr>
          <w:rFonts w:eastAsia="游明朝" w:hint="eastAsia"/>
          <w:lang w:eastAsia="ja-JP"/>
        </w:rPr>
        <w:t xml:space="preserve"> the </w:t>
      </w:r>
      <w:r w:rsidR="003764BB" w:rsidRPr="003764BB">
        <w:rPr>
          <w:rFonts w:eastAsia="游明朝" w:hint="eastAsia"/>
          <w:lang w:eastAsia="ja-JP"/>
        </w:rPr>
        <w:t>ECEF</w:t>
      </w:r>
      <w:r w:rsidR="00C739DD">
        <w:rPr>
          <w:rFonts w:eastAsia="游明朝" w:hint="eastAsia"/>
          <w:lang w:eastAsia="ja-JP"/>
        </w:rPr>
        <w:t xml:space="preserve"> frame</w:t>
      </w:r>
      <w:r w:rsidR="00A05433">
        <w:rPr>
          <w:rFonts w:eastAsia="游明朝" w:hint="eastAsia"/>
          <w:lang w:eastAsia="ja-JP"/>
        </w:rPr>
        <w:t xml:space="preserve">, in other words </w:t>
      </w:r>
      <w:r w:rsidR="00AD7624">
        <w:rPr>
          <w:rFonts w:eastAsia="游明朝" w:hint="eastAsia"/>
          <w:lang w:eastAsia="ja-JP"/>
        </w:rPr>
        <w:t>CTRS (</w:t>
      </w:r>
      <w:r w:rsidR="005E377D">
        <w:rPr>
          <w:rFonts w:eastAsia="游明朝" w:hint="eastAsia"/>
          <w:lang w:eastAsia="ja-JP"/>
        </w:rPr>
        <w:t xml:space="preserve">Conventional Terrestrial Reference </w:t>
      </w:r>
      <w:r w:rsidR="000866EA">
        <w:rPr>
          <w:rFonts w:eastAsia="游明朝" w:hint="eastAsia"/>
          <w:lang w:eastAsia="ja-JP"/>
        </w:rPr>
        <w:t>System</w:t>
      </w:r>
      <w:r w:rsidR="00AD7624">
        <w:rPr>
          <w:rFonts w:eastAsia="游明朝" w:hint="eastAsia"/>
          <w:lang w:eastAsia="ja-JP"/>
        </w:rPr>
        <w:t>),</w:t>
      </w:r>
      <w:r w:rsidR="00C739DD">
        <w:rPr>
          <w:rFonts w:eastAsia="游明朝" w:hint="eastAsia"/>
          <w:lang w:eastAsia="ja-JP"/>
        </w:rPr>
        <w:t xml:space="preserve"> </w:t>
      </w:r>
      <w:r w:rsidR="003371CF">
        <w:rPr>
          <w:rFonts w:eastAsia="游明朝" w:hint="eastAsia"/>
          <w:lang w:eastAsia="ja-JP"/>
        </w:rPr>
        <w:t>can be expressed</w:t>
      </w:r>
      <w:r w:rsidR="00CE3FDB">
        <w:rPr>
          <w:rFonts w:eastAsia="游明朝" w:hint="eastAsia"/>
          <w:lang w:eastAsia="ja-JP"/>
        </w:rPr>
        <w:t xml:space="preserve"> by the </w:t>
      </w:r>
      <w:r w:rsidR="003371CF">
        <w:rPr>
          <w:rFonts w:eastAsia="游明朝" w:hint="eastAsia"/>
          <w:lang w:eastAsia="ja-JP"/>
        </w:rPr>
        <w:t>follow</w:t>
      </w:r>
      <w:r w:rsidR="00CE3FDB">
        <w:rPr>
          <w:rFonts w:eastAsia="游明朝" w:hint="eastAsia"/>
          <w:lang w:eastAsia="ja-JP"/>
        </w:rPr>
        <w:t xml:space="preserve">ing </w:t>
      </w:r>
      <w:r w:rsidR="003B5CB9">
        <w:rPr>
          <w:rFonts w:eastAsia="游明朝" w:hint="eastAsia"/>
          <w:lang w:eastAsia="ja-JP"/>
        </w:rPr>
        <w:t xml:space="preserve">vector </w:t>
      </w:r>
      <w:r w:rsidR="00CE3FDB">
        <w:rPr>
          <w:rFonts w:eastAsia="游明朝" w:hint="eastAsia"/>
          <w:lang w:eastAsia="ja-JP"/>
        </w:rPr>
        <w:t>equation (1)</w:t>
      </w:r>
      <w:r w:rsidR="000866EA">
        <w:rPr>
          <w:rFonts w:eastAsia="游明朝" w:hint="eastAsia"/>
          <w:lang w:eastAsia="ja-JP"/>
        </w:rPr>
        <w:t xml:space="preserve"> [</w:t>
      </w:r>
      <w:r w:rsidR="00F860D2">
        <w:rPr>
          <w:rFonts w:eastAsia="游明朝" w:hint="eastAsia"/>
          <w:lang w:eastAsia="ja-JP"/>
        </w:rPr>
        <w:t>3</w:t>
      </w:r>
      <w:r w:rsidR="000866EA">
        <w:rPr>
          <w:rFonts w:eastAsia="游明朝" w:hint="eastAsia"/>
          <w:lang w:eastAsia="ja-JP"/>
        </w:rPr>
        <w:t>].</w:t>
      </w:r>
    </w:p>
    <w:p w14:paraId="40091DC8" w14:textId="77777777" w:rsidR="00572917" w:rsidRPr="00572917" w:rsidRDefault="00000000" w:rsidP="00162B74">
      <w:pPr>
        <w:ind w:firstLineChars="50" w:firstLine="100"/>
        <w:rPr>
          <w:rFonts w:eastAsia="游明朝"/>
          <w:lang w:eastAsia="ja-JP"/>
        </w:rPr>
      </w:pPr>
      <m:oMathPara>
        <m:oMath>
          <m:eqArr>
            <m:eqArrPr>
              <m:maxDist m:val="1"/>
              <m:ctrlPr>
                <w:rPr>
                  <w:rFonts w:ascii="Cambria Math" w:eastAsia="游明朝" w:hAnsi="Cambria Math"/>
                  <w:i/>
                  <w:lang w:eastAsia="ja-JP"/>
                </w:rPr>
              </m:ctrlPr>
            </m:eqArrPr>
            <m:e>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m:rPr>
                          <m:sty m:val="p"/>
                        </m:rP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i/>
                        </w:rPr>
                      </m:ctrlPr>
                    </m:sSupPr>
                    <m:e>
                      <m:r>
                        <w:rPr>
                          <w:rFonts w:ascii="Cambria Math" w:eastAsia="游明朝" w:hAnsi="Cambria Math"/>
                        </w:rPr>
                        <m:t>dt</m:t>
                      </m:r>
                    </m:e>
                    <m:sup>
                      <m:r>
                        <m:rPr>
                          <m:sty m:val="p"/>
                        </m:rPr>
                        <w:rPr>
                          <w:rFonts w:ascii="Cambria Math" w:eastAsia="游明朝" w:hAnsi="Cambria Math"/>
                        </w:rPr>
                        <m:t>2</m:t>
                      </m:r>
                    </m:sup>
                  </m:sSup>
                  <m:r>
                    <w:rPr>
                      <w:rFonts w:ascii="Cambria Math" w:eastAsia="游明朝" w:hAnsi="Cambria Math"/>
                    </w:rPr>
                    <m:t xml:space="preserve"> </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m:t>
              </m:r>
              <m:r>
                <m:rPr>
                  <m:sty m:val="p"/>
                </m:rPr>
                <w:rPr>
                  <w:rFonts w:ascii="Cambria Math" w:eastAsia="游明朝" w:hAnsi="Cambria Math"/>
                  <w:lang w:eastAsia="ja-JP"/>
                </w:rPr>
                <m:t xml:space="preserve">2 </m:t>
              </m:r>
              <m:d>
                <m:dPr>
                  <m:ctrlPr>
                    <w:rPr>
                      <w:rFonts w:ascii="Cambria Math" w:eastAsia="游明朝" w:hAnsi="Cambria Math"/>
                      <w:i/>
                      <w:lang w:eastAsia="ja-JP"/>
                    </w:rPr>
                  </m:ctrlPr>
                </m:dPr>
                <m:e>
                  <m:r>
                    <w:rPr>
                      <w:rFonts w:ascii="Cambria Math" w:eastAsia="游明朝" w:hAnsi="Cambria Math"/>
                      <w:lang w:eastAsia="ja-JP"/>
                    </w:rPr>
                    <m:t xml:space="preserve"> </m:t>
                  </m:r>
                  <m:r>
                    <m:rPr>
                      <m:sty m:val="bi"/>
                    </m:rPr>
                    <w:rPr>
                      <w:rFonts w:ascii="Cambria Math" w:eastAsia="游明朝" w:hAnsi="Cambria Math" w:cs="Cambria Math"/>
                      <w:lang w:eastAsia="ja-JP"/>
                    </w:rPr>
                    <m:t>v</m:t>
                  </m:r>
                  <m:r>
                    <w:rPr>
                      <w:rFonts w:ascii="Cambria Math" w:eastAsia="游明朝" w:hAnsi="Cambria Math"/>
                      <w:lang w:eastAsia="ja-JP"/>
                    </w:rPr>
                    <m:t>×</m:t>
                  </m:r>
                  <m:r>
                    <m:rPr>
                      <m:sty m:val="bi"/>
                    </m:rPr>
                    <w:rPr>
                      <w:rFonts w:ascii="Cambria Math" w:eastAsia="游明朝" w:hAnsi="Cambria Math" w:cs="Cambria Math"/>
                      <w:lang w:eastAsia="ja-JP"/>
                    </w:rPr>
                    <m:t>ω</m:t>
                  </m:r>
                  <m:r>
                    <w:rPr>
                      <w:rFonts w:ascii="Cambria Math" w:eastAsia="游明朝" w:hAnsi="Cambria Math"/>
                      <w:lang w:eastAsia="ja-JP"/>
                    </w:rPr>
                    <m:t xml:space="preserve"> </m:t>
                  </m:r>
                </m:e>
              </m:d>
              <m:r>
                <w:rPr>
                  <w:rFonts w:ascii="Cambria Math" w:eastAsia="游明朝" w:hAnsi="Cambria Math"/>
                  <w:lang w:eastAsia="ja-JP"/>
                </w:rPr>
                <m:t>+</m:t>
              </m:r>
              <m:r>
                <m:rPr>
                  <m:sty m:val="bi"/>
                </m:rPr>
                <w:rPr>
                  <w:rFonts w:ascii="Cambria Math" w:eastAsia="游明朝" w:hAnsi="Cambria Math" w:cs="Cambria Math"/>
                  <w:lang w:eastAsia="ja-JP"/>
                </w:rPr>
                <m:t>ω</m:t>
              </m:r>
              <m:r>
                <w:rPr>
                  <w:rFonts w:ascii="Cambria Math" w:eastAsia="游明朝" w:hAnsi="Cambria Math"/>
                  <w:lang w:eastAsia="ja-JP"/>
                </w:rPr>
                <m:t>×</m:t>
              </m:r>
              <m:d>
                <m:dPr>
                  <m:ctrlPr>
                    <w:rPr>
                      <w:rFonts w:ascii="Cambria Math" w:eastAsia="游明朝" w:hAnsi="Cambria Math"/>
                      <w:i/>
                      <w:lang w:eastAsia="ja-JP"/>
                    </w:rPr>
                  </m:ctrlPr>
                </m:dPr>
                <m:e>
                  <m:r>
                    <m:rPr>
                      <m:sty m:val="bi"/>
                    </m:rPr>
                    <w:rPr>
                      <w:rFonts w:ascii="Cambria Math" w:eastAsia="游明朝" w:hAnsi="Cambria Math"/>
                      <w:lang w:eastAsia="ja-JP"/>
                    </w:rPr>
                    <m:t>r</m:t>
                  </m:r>
                  <m:r>
                    <w:rPr>
                      <w:rFonts w:ascii="Cambria Math" w:eastAsia="游明朝" w:hAnsi="Cambria Math"/>
                      <w:lang w:eastAsia="ja-JP"/>
                    </w:rPr>
                    <m:t>×</m:t>
                  </m:r>
                  <m:r>
                    <m:rPr>
                      <m:sty m:val="bi"/>
                    </m:rPr>
                    <w:rPr>
                      <w:rFonts w:ascii="Cambria Math" w:eastAsia="游明朝" w:hAnsi="Cambria Math" w:cs="Cambria Math"/>
                      <w:lang w:eastAsia="ja-JP"/>
                    </w:rPr>
                    <m:t>ω</m:t>
                  </m:r>
                </m:e>
              </m:d>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m:t>
                  </m:r>
                </m:e>
              </m:d>
            </m:e>
          </m:eqArr>
        </m:oMath>
      </m:oMathPara>
    </w:p>
    <w:p w14:paraId="75AF2956" w14:textId="61BA2F54" w:rsidR="005C4D72" w:rsidRDefault="00F04996" w:rsidP="00162B74">
      <w:pPr>
        <w:ind w:firstLineChars="50" w:firstLine="100"/>
        <w:rPr>
          <w:rFonts w:eastAsia="游明朝"/>
          <w:lang w:eastAsia="ja-JP"/>
        </w:rPr>
      </w:pPr>
      <w:r>
        <w:rPr>
          <w:rFonts w:eastAsia="游明朝" w:hint="eastAsia"/>
          <w:lang w:eastAsia="ja-JP"/>
        </w:rPr>
        <w:lastRenderedPageBreak/>
        <w:t>After this,</w:t>
      </w:r>
      <w:r w:rsidR="00941926">
        <w:rPr>
          <w:rFonts w:eastAsia="游明朝" w:hint="eastAsia"/>
          <w:lang w:eastAsia="ja-JP"/>
        </w:rPr>
        <w:t xml:space="preserve"> to express </w:t>
      </w:r>
      <w:r w:rsidR="00DD739C">
        <w:rPr>
          <w:rFonts w:eastAsia="游明朝" w:hint="eastAsia"/>
          <w:lang w:eastAsia="ja-JP"/>
        </w:rPr>
        <w:t xml:space="preserve">the </w:t>
      </w:r>
      <w:r w:rsidR="00510ABC">
        <w:rPr>
          <w:rFonts w:eastAsia="游明朝" w:hint="eastAsia"/>
          <w:lang w:eastAsia="ja-JP"/>
        </w:rPr>
        <w:t xml:space="preserve">angular velocity factor with the </w:t>
      </w:r>
      <w:r w:rsidR="004461E8">
        <w:rPr>
          <w:rFonts w:eastAsia="游明朝" w:hint="eastAsia"/>
          <w:lang w:eastAsia="ja-JP"/>
        </w:rPr>
        <w:t xml:space="preserve">general expression, </w:t>
      </w:r>
      <m:oMath>
        <m:r>
          <m:rPr>
            <m:sty m:val="bi"/>
          </m:rPr>
          <w:rPr>
            <w:rFonts w:ascii="Cambria Math" w:eastAsia="ＭＳ 明朝" w:hAnsi="Cambria Math" w:cs="Cambria Math"/>
            <w:lang w:eastAsia="ja-JP"/>
          </w:rPr>
          <m:t>ω</m:t>
        </m:r>
      </m:oMath>
      <w:r w:rsidR="00725A06">
        <w:rPr>
          <w:rFonts w:eastAsia="游明朝" w:hint="eastAsia"/>
          <w:lang w:eastAsia="ja-JP"/>
        </w:rPr>
        <w:t xml:space="preserve"> is </w:t>
      </w:r>
      <w:r w:rsidR="00925BE5">
        <w:rPr>
          <w:rFonts w:eastAsia="游明朝" w:hint="eastAsia"/>
          <w:lang w:eastAsia="ja-JP"/>
        </w:rPr>
        <w:t>replaced by</w:t>
      </w:r>
      <w:r>
        <w:rPr>
          <w:rFonts w:eastAsia="游明朝" w:hint="eastAsia"/>
          <w:lang w:eastAsia="ja-JP"/>
        </w:rPr>
        <w:t xml:space="preserve"> </w:t>
      </w:r>
      <m:oMath>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oMath>
      <w:r w:rsidR="004B1B71">
        <w:rPr>
          <w:rFonts w:eastAsia="游明朝" w:hint="eastAsia"/>
          <w:lang w:eastAsia="ja-JP"/>
        </w:rPr>
        <w:t xml:space="preserve"> (dot omega)</w:t>
      </w:r>
      <w:r w:rsidR="00925BE5">
        <w:rPr>
          <w:rFonts w:eastAsia="游明朝" w:hint="eastAsia"/>
          <w:lang w:eastAsia="ja-JP"/>
        </w:rPr>
        <w:t>.</w:t>
      </w:r>
    </w:p>
    <w:p w14:paraId="5FA9C76B" w14:textId="34F52889" w:rsidR="00996CA1" w:rsidRPr="003A21CD" w:rsidRDefault="00000000" w:rsidP="00162B74">
      <w:pPr>
        <w:ind w:firstLineChars="50" w:firstLine="100"/>
        <w:rPr>
          <w:rFonts w:eastAsia="游明朝"/>
          <w:lang w:eastAsia="ja-JP"/>
        </w:rPr>
      </w:pPr>
      <m:oMathPara>
        <m:oMathParaPr>
          <m:jc m:val="left"/>
        </m:oMathParaPr>
        <m:oMath>
          <m:eqArr>
            <m:eqArrPr>
              <m:maxDist m:val="1"/>
              <m:ctrlPr>
                <w:rPr>
                  <w:rFonts w:ascii="Cambria Math" w:eastAsia="游明朝" w:hAnsi="Cambria Math"/>
                  <w:i/>
                  <w:lang w:eastAsia="ja-JP"/>
                </w:rPr>
              </m:ctrlPr>
            </m:eqArrPr>
            <m:e>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m:rPr>
                          <m:sty m:val="p"/>
                        </m:rP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i/>
                        </w:rPr>
                      </m:ctrlPr>
                    </m:sSupPr>
                    <m:e>
                      <m:r>
                        <w:rPr>
                          <w:rFonts w:ascii="Cambria Math" w:eastAsia="游明朝" w:hAnsi="Cambria Math"/>
                        </w:rPr>
                        <m:t>dt</m:t>
                      </m:r>
                    </m:e>
                    <m:sup>
                      <m:r>
                        <m:rPr>
                          <m:sty m:val="p"/>
                        </m:rPr>
                        <w:rPr>
                          <w:rFonts w:ascii="Cambria Math" w:eastAsia="游明朝" w:hAnsi="Cambria Math"/>
                        </w:rPr>
                        <m:t>2</m:t>
                      </m:r>
                    </m:sup>
                  </m:sSup>
                  <m:r>
                    <w:rPr>
                      <w:rFonts w:ascii="Cambria Math" w:eastAsia="游明朝" w:hAnsi="Cambria Math"/>
                    </w:rPr>
                    <m:t xml:space="preserve"> </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m:t>
              </m:r>
              <m:r>
                <m:rPr>
                  <m:sty m:val="p"/>
                </m:rPr>
                <w:rPr>
                  <w:rFonts w:ascii="Cambria Math" w:eastAsia="游明朝" w:hAnsi="Cambria Math"/>
                  <w:lang w:eastAsia="ja-JP"/>
                </w:rPr>
                <m:t xml:space="preserve">2 </m:t>
              </m:r>
              <m:d>
                <m:dPr>
                  <m:ctrlPr>
                    <w:rPr>
                      <w:rFonts w:ascii="Cambria Math" w:eastAsia="游明朝" w:hAnsi="Cambria Math"/>
                      <w:i/>
                      <w:lang w:eastAsia="ja-JP"/>
                    </w:rPr>
                  </m:ctrlPr>
                </m:dPr>
                <m:e>
                  <m:r>
                    <w:rPr>
                      <w:rFonts w:ascii="Cambria Math" w:eastAsia="游明朝" w:hAnsi="Cambria Math"/>
                      <w:lang w:eastAsia="ja-JP"/>
                    </w:rPr>
                    <m:t xml:space="preserve"> </m:t>
                  </m:r>
                  <m:r>
                    <m:rPr>
                      <m:sty m:val="bi"/>
                    </m:rPr>
                    <w:rPr>
                      <w:rFonts w:ascii="Cambria Math" w:eastAsia="游明朝" w:hAnsi="Cambria Math" w:cs="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e>
              </m:d>
              <m:r>
                <w:rPr>
                  <w:rFonts w:ascii="Cambria Math" w:eastAsia="游明朝" w:hAnsi="Cambria Math"/>
                  <w:lang w:eastAsia="ja-JP"/>
                </w:rPr>
                <m:t>+</m:t>
              </m:r>
              <m:r>
                <m:rPr>
                  <m:sty m:val="bi"/>
                </m:rPr>
                <w:rPr>
                  <w:rFonts w:ascii="Cambria Math" w:eastAsia="游明朝" w:hAnsi="Cambria Math" w:cs="Cambria Math"/>
                  <w:lang w:eastAsia="ja-JP"/>
                </w:rPr>
                <m:t>ω</m:t>
              </m:r>
              <m:r>
                <w:rPr>
                  <w:rFonts w:ascii="Cambria Math" w:eastAsia="游明朝" w:hAnsi="Cambria Math"/>
                  <w:lang w:eastAsia="ja-JP"/>
                </w:rPr>
                <m:t>×</m:t>
              </m:r>
              <m:d>
                <m:dPr>
                  <m:ctrlPr>
                    <w:rPr>
                      <w:rFonts w:ascii="Cambria Math" w:eastAsia="游明朝" w:hAnsi="Cambria Math"/>
                      <w:i/>
                      <w:lang w:eastAsia="ja-JP"/>
                    </w:rPr>
                  </m:ctrlPr>
                </m:dPr>
                <m:e>
                  <m:r>
                    <m:rPr>
                      <m:sty m:val="bi"/>
                    </m:rPr>
                    <w:rPr>
                      <w:rFonts w:ascii="Cambria Math" w:eastAsia="游明朝" w:hAnsi="Cambria Math"/>
                      <w:lang w:eastAsia="ja-JP"/>
                    </w:rPr>
                    <m:t>r</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m:t>
                  </m:r>
                </m:e>
              </m:d>
            </m:e>
          </m:eqArr>
        </m:oMath>
      </m:oMathPara>
    </w:p>
    <w:p w14:paraId="03587C96" w14:textId="77777777" w:rsidR="008317C4" w:rsidRPr="00523884" w:rsidRDefault="00000000" w:rsidP="001D5449">
      <w:pPr>
        <w:jc w:val="center"/>
        <w:rPr>
          <w:rFonts w:eastAsia="游明朝"/>
          <w:b/>
          <w:lang w:eastAsia="ja-JP"/>
        </w:rPr>
      </w:pPr>
      <m:oMathPara>
        <m:oMath>
          <m:eqArr>
            <m:eqArrPr>
              <m:maxDist m:val="1"/>
              <m:ctrlPr>
                <w:rPr>
                  <w:rFonts w:ascii="Cambria Math" w:eastAsia="游明朝" w:hAnsi="Cambria Math"/>
                  <w:i/>
                  <w:lang w:eastAsia="ja-JP"/>
                </w:rPr>
              </m:ctrlPr>
            </m:eqArrPr>
            <m:e>
              <m:r>
                <m:rPr>
                  <m:sty m:val="bi"/>
                </m:rPr>
                <w:rPr>
                  <w:rFonts w:ascii="Cambria Math" w:eastAsia="游明朝" w:hAnsi="Cambria Math"/>
                  <w:lang w:eastAsia="ja-JP"/>
                </w:rPr>
                <m:t>r</m:t>
              </m:r>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x,y,z</m:t>
                  </m:r>
                </m:e>
              </m:d>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2</m:t>
                  </m:r>
                </m:e>
              </m:d>
              <m:ctrlPr>
                <w:rPr>
                  <w:rFonts w:ascii="Cambria Math" w:eastAsia="游明朝" w:hAnsi="Cambria Math"/>
                  <w:b/>
                  <w:i/>
                  <w:lang w:eastAsia="ja-JP"/>
                </w:rPr>
              </m:ctrlPr>
            </m:e>
          </m:eqArr>
        </m:oMath>
      </m:oMathPara>
    </w:p>
    <w:p w14:paraId="5E91A21F" w14:textId="2808B270" w:rsidR="00523884" w:rsidRPr="008317C4" w:rsidRDefault="00000000" w:rsidP="001D5449">
      <w:pPr>
        <w:jc w:val="center"/>
        <w:rPr>
          <w:rFonts w:eastAsia="游明朝"/>
          <w:b/>
          <w:lang w:eastAsia="ja-JP"/>
        </w:rPr>
      </w:pPr>
      <m:oMathPara>
        <m:oMath>
          <m:eqArr>
            <m:eqArrPr>
              <m:maxDist m:val="1"/>
              <m:ctrlPr>
                <w:rPr>
                  <w:rFonts w:ascii="Cambria Math" w:eastAsia="游明朝" w:hAnsi="Cambria Math"/>
                  <w:i/>
                  <w:lang w:eastAsia="ja-JP"/>
                </w:rPr>
              </m:ctrlPr>
            </m:eqArrPr>
            <m:e>
              <m:r>
                <w:rPr>
                  <w:rFonts w:ascii="Cambria Math" w:eastAsia="游明朝" w:hAnsi="Cambria Math"/>
                  <w:lang w:eastAsia="ja-JP"/>
                </w:rPr>
                <m:t>r=</m:t>
              </m:r>
              <m:rad>
                <m:radPr>
                  <m:degHide m:val="1"/>
                  <m:ctrlPr>
                    <w:rPr>
                      <w:rFonts w:ascii="Cambria Math" w:eastAsia="游明朝" w:hAnsi="Cambria Math"/>
                      <w:i/>
                      <w:lang w:eastAsia="ja-JP"/>
                    </w:rPr>
                  </m:ctrlPr>
                </m:radPr>
                <m:deg/>
                <m:e>
                  <m:sSup>
                    <m:sSupPr>
                      <m:ctrlPr>
                        <w:rPr>
                          <w:rFonts w:ascii="Cambria Math" w:eastAsia="游明朝" w:hAnsi="Cambria Math"/>
                          <w:i/>
                          <w:lang w:eastAsia="ja-JP"/>
                        </w:rPr>
                      </m:ctrlPr>
                    </m:sSupPr>
                    <m:e>
                      <m:r>
                        <w:rPr>
                          <w:rFonts w:ascii="Cambria Math" w:eastAsia="游明朝" w:hAnsi="Cambria Math"/>
                          <w:lang w:eastAsia="ja-JP"/>
                        </w:rPr>
                        <m:t>x</m:t>
                      </m:r>
                    </m:e>
                    <m:sup>
                      <m:r>
                        <w:rPr>
                          <w:rFonts w:ascii="Cambria Math" w:eastAsia="游明朝" w:hAnsi="Cambria Math"/>
                          <w:lang w:eastAsia="ja-JP"/>
                        </w:rPr>
                        <m:t>2</m:t>
                      </m:r>
                    </m:sup>
                  </m:sSup>
                  <m:r>
                    <w:rPr>
                      <w:rFonts w:ascii="Cambria Math" w:eastAsia="游明朝" w:hAnsi="Cambria Math"/>
                      <w:lang w:eastAsia="ja-JP"/>
                    </w:rPr>
                    <m:t>+</m:t>
                  </m:r>
                  <m:sSup>
                    <m:sSupPr>
                      <m:ctrlPr>
                        <w:rPr>
                          <w:rFonts w:ascii="Cambria Math" w:eastAsia="游明朝" w:hAnsi="Cambria Math"/>
                          <w:i/>
                          <w:lang w:eastAsia="ja-JP"/>
                        </w:rPr>
                      </m:ctrlPr>
                    </m:sSupPr>
                    <m:e>
                      <m:r>
                        <w:rPr>
                          <w:rFonts w:ascii="Cambria Math" w:eastAsia="游明朝" w:hAnsi="Cambria Math"/>
                          <w:lang w:eastAsia="ja-JP"/>
                        </w:rPr>
                        <m:t>y</m:t>
                      </m:r>
                    </m:e>
                    <m:sup>
                      <m:r>
                        <w:rPr>
                          <w:rFonts w:ascii="Cambria Math" w:eastAsia="游明朝" w:hAnsi="Cambria Math"/>
                          <w:lang w:eastAsia="ja-JP"/>
                        </w:rPr>
                        <m:t>2</m:t>
                      </m:r>
                    </m:sup>
                  </m:sSup>
                  <m:r>
                    <w:rPr>
                      <w:rFonts w:ascii="Cambria Math" w:eastAsia="游明朝" w:hAnsi="Cambria Math"/>
                      <w:lang w:eastAsia="ja-JP"/>
                    </w:rPr>
                    <m:t>+</m:t>
                  </m:r>
                  <m:sSup>
                    <m:sSupPr>
                      <m:ctrlPr>
                        <w:rPr>
                          <w:rFonts w:ascii="Cambria Math" w:eastAsia="游明朝" w:hAnsi="Cambria Math"/>
                          <w:i/>
                          <w:lang w:eastAsia="ja-JP"/>
                        </w:rPr>
                      </m:ctrlPr>
                    </m:sSupPr>
                    <m:e>
                      <m:r>
                        <w:rPr>
                          <w:rFonts w:ascii="Cambria Math" w:eastAsia="游明朝" w:hAnsi="Cambria Math"/>
                          <w:lang w:eastAsia="ja-JP"/>
                        </w:rPr>
                        <m:t>z</m:t>
                      </m:r>
                    </m:e>
                    <m:sup>
                      <m:r>
                        <w:rPr>
                          <w:rFonts w:ascii="Cambria Math" w:eastAsia="游明朝" w:hAnsi="Cambria Math"/>
                          <w:lang w:eastAsia="ja-JP"/>
                        </w:rPr>
                        <m:t>2</m:t>
                      </m:r>
                    </m:sup>
                  </m:sSup>
                </m:e>
              </m:rad>
              <m:r>
                <w:rPr>
                  <w:rFonts w:ascii="Cambria Math" w:eastAsia="游明朝" w:hAnsi="Cambria Math"/>
                  <w:lang w:eastAsia="ja-JP"/>
                </w:rPr>
                <m:t xml:space="preserve"> #</m:t>
              </m:r>
              <m:d>
                <m:dPr>
                  <m:ctrlPr>
                    <w:rPr>
                      <w:rFonts w:ascii="Cambria Math" w:eastAsia="游明朝" w:hAnsi="Cambria Math"/>
                      <w:i/>
                      <w:lang w:eastAsia="ja-JP"/>
                    </w:rPr>
                  </m:ctrlPr>
                </m:dPr>
                <m:e>
                  <m:r>
                    <w:rPr>
                      <w:rFonts w:ascii="Cambria Math" w:eastAsia="游明朝" w:hAnsi="Cambria Math"/>
                      <w:lang w:eastAsia="ja-JP"/>
                    </w:rPr>
                    <m:t>3</m:t>
                  </m:r>
                </m:e>
              </m:d>
            </m:e>
          </m:eqArr>
        </m:oMath>
      </m:oMathPara>
    </w:p>
    <w:p w14:paraId="093F8B85" w14:textId="2CD3DE8C" w:rsidR="001D5449" w:rsidRPr="00872BDE" w:rsidRDefault="00124F91" w:rsidP="00431AA9">
      <w:pPr>
        <w:rPr>
          <w:rFonts w:eastAsia="游明朝"/>
          <w:lang w:eastAsia="ja-JP"/>
        </w:rPr>
      </w:pPr>
      <w:r>
        <w:rPr>
          <w:rFonts w:eastAsia="游明朝" w:hint="eastAsia"/>
          <w:lang w:eastAsia="ja-JP"/>
        </w:rPr>
        <w:t xml:space="preserve">Here </w:t>
      </w:r>
      <m:oMath>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oMath>
      <w:r w:rsidR="001D5449">
        <w:rPr>
          <w:rFonts w:eastAsia="游明朝" w:hint="eastAsia"/>
          <w:lang w:eastAsia="ja-JP"/>
        </w:rPr>
        <w:t xml:space="preserve"> is the WGS-84 Earth rotation rate, </w:t>
      </w:r>
      <m:oMath>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 xml:space="preserve">0, 0, </m:t>
            </m:r>
            <m:r>
              <m:rPr>
                <m:sty m:val="p"/>
              </m:rPr>
              <w:rPr>
                <w:rFonts w:ascii="Cambria Math" w:eastAsia="游明朝" w:hAnsi="Cambria Math"/>
                <w:lang w:eastAsia="ja-JP"/>
              </w:rPr>
              <m:t>7.2921151467×</m:t>
            </m:r>
            <m:sSup>
              <m:sSupPr>
                <m:ctrlPr>
                  <w:rPr>
                    <w:rFonts w:ascii="Cambria Math" w:eastAsia="游明朝" w:hAnsi="Cambria Math"/>
                    <w:lang w:eastAsia="ja-JP"/>
                  </w:rPr>
                </m:ctrlPr>
              </m:sSupPr>
              <m:e>
                <m:r>
                  <w:rPr>
                    <w:rFonts w:ascii="Cambria Math" w:eastAsia="游明朝" w:hAnsi="Cambria Math"/>
                    <w:lang w:eastAsia="ja-JP"/>
                  </w:rPr>
                  <m:t>10</m:t>
                </m:r>
              </m:e>
              <m:sup>
                <m:r>
                  <w:rPr>
                    <w:rFonts w:ascii="Cambria Math" w:eastAsia="游明朝" w:hAnsi="Cambria Math"/>
                    <w:lang w:eastAsia="ja-JP"/>
                  </w:rPr>
                  <m:t>-5</m:t>
                </m:r>
              </m:sup>
            </m:sSup>
            <m:r>
              <m:rPr>
                <m:sty m:val="p"/>
              </m:rPr>
              <w:rPr>
                <w:rFonts w:ascii="Cambria Math" w:eastAsia="游明朝" w:hAnsi="Cambria Math"/>
                <w:lang w:eastAsia="ja-JP"/>
              </w:rPr>
              <m:t xml:space="preserve"> </m:t>
            </m:r>
            <m:d>
              <m:dPr>
                <m:begChr m:val="["/>
                <m:endChr m:val="]"/>
                <m:ctrlPr>
                  <w:rPr>
                    <w:rFonts w:ascii="Cambria Math" w:eastAsia="游明朝" w:hAnsi="Cambria Math"/>
                    <w:lang w:eastAsia="ja-JP"/>
                  </w:rPr>
                </m:ctrlPr>
              </m:dPr>
              <m:e>
                <m:f>
                  <m:fPr>
                    <m:ctrlPr>
                      <w:rPr>
                        <w:rFonts w:ascii="Cambria Math" w:eastAsia="游明朝" w:hAnsi="Cambria Math"/>
                        <w:lang w:eastAsia="ja-JP"/>
                      </w:rPr>
                    </m:ctrlPr>
                  </m:fPr>
                  <m:num>
                    <m:r>
                      <m:rPr>
                        <m:sty m:val="p"/>
                      </m:rPr>
                      <w:rPr>
                        <w:rFonts w:ascii="Cambria Math" w:eastAsia="游明朝" w:hAnsi="Cambria Math"/>
                        <w:lang w:eastAsia="ja-JP"/>
                      </w:rPr>
                      <m:t>rad</m:t>
                    </m:r>
                  </m:num>
                  <m:den>
                    <m:r>
                      <m:rPr>
                        <m:sty m:val="p"/>
                      </m:rPr>
                      <w:rPr>
                        <w:rFonts w:ascii="Cambria Math" w:eastAsia="游明朝" w:hAnsi="Cambria Math"/>
                        <w:lang w:eastAsia="ja-JP"/>
                      </w:rPr>
                      <m:t>sec</m:t>
                    </m:r>
                  </m:den>
                </m:f>
                <m:r>
                  <m:rPr>
                    <m:sty m:val="p"/>
                  </m:rPr>
                  <w:rPr>
                    <w:rFonts w:ascii="Cambria Math" w:eastAsia="游明朝" w:hAnsi="Cambria Math"/>
                    <w:lang w:eastAsia="ja-JP"/>
                  </w:rPr>
                  <m:t>.</m:t>
                </m:r>
              </m:e>
            </m:d>
          </m:e>
        </m:d>
      </m:oMath>
      <w:r w:rsidR="00C045AA">
        <w:rPr>
          <w:rFonts w:eastAsia="游明朝" w:hint="eastAsia"/>
          <w:lang w:eastAsia="ja-JP"/>
        </w:rPr>
        <w:t xml:space="preserve">, </w:t>
      </w:r>
      <w:r w:rsidR="00C045AA">
        <w:rPr>
          <w:rFonts w:eastAsia="游明朝" w:hint="eastAsia"/>
          <w:lang w:eastAsia="ja-JP"/>
        </w:rPr>
        <w:t>μ</w:t>
      </w:r>
      <w:r w:rsidR="00C045AA">
        <w:rPr>
          <w:rFonts w:eastAsia="游明朝" w:hint="eastAsia"/>
          <w:lang w:eastAsia="ja-JP"/>
        </w:rPr>
        <w:t xml:space="preserve"> is the Earth gravitational parameter (</w:t>
      </w:r>
      <w:r w:rsidR="00C045AA">
        <w:rPr>
          <w:rFonts w:eastAsia="游明朝" w:hint="eastAsia"/>
          <w:lang w:eastAsia="ja-JP"/>
        </w:rPr>
        <w:t>μ</w:t>
      </w:r>
      <w:r w:rsidR="00C045AA">
        <w:rPr>
          <w:rFonts w:eastAsia="游明朝" w:hint="eastAsia"/>
          <w:lang w:eastAsia="ja-JP"/>
        </w:rPr>
        <w:t xml:space="preserve">= </w:t>
      </w:r>
      <w:r w:rsidR="00C045AA" w:rsidRPr="00101E2A">
        <w:rPr>
          <w:rFonts w:eastAsia="游明朝"/>
          <w:i/>
          <w:iCs/>
          <w:lang w:eastAsia="ja-JP"/>
        </w:rPr>
        <w:t xml:space="preserve">GM </w:t>
      </w:r>
      <w:r w:rsidR="00C045AA">
        <w:rPr>
          <w:rFonts w:eastAsia="游明朝" w:hint="eastAsia"/>
          <w:lang w:eastAsia="ja-JP"/>
        </w:rPr>
        <w:t xml:space="preserve">) </w:t>
      </w:r>
      <m:oMath>
        <m:r>
          <w:rPr>
            <w:rFonts w:ascii="Cambria Math" w:eastAsia="游明朝" w:hAnsi="Cambria Math"/>
            <w:lang w:eastAsia="ja-JP"/>
          </w:rPr>
          <m:t>μ=</m:t>
        </m:r>
        <m:r>
          <m:rPr>
            <m:sty m:val="p"/>
          </m:rPr>
          <w:rPr>
            <w:rFonts w:ascii="Cambria Math" w:eastAsia="游明朝" w:hAnsi="Cambria Math"/>
            <w:lang w:eastAsia="ja-JP"/>
          </w:rPr>
          <m:t>3.986005×</m:t>
        </m:r>
        <m:sSup>
          <m:sSupPr>
            <m:ctrlPr>
              <w:rPr>
                <w:rFonts w:ascii="Cambria Math" w:eastAsia="游明朝" w:hAnsi="Cambria Math"/>
                <w:lang w:eastAsia="ja-JP"/>
              </w:rPr>
            </m:ctrlPr>
          </m:sSupPr>
          <m:e>
            <m:r>
              <w:rPr>
                <w:rFonts w:ascii="Cambria Math" w:eastAsia="游明朝" w:hAnsi="Cambria Math"/>
                <w:lang w:eastAsia="ja-JP"/>
              </w:rPr>
              <m:t>10</m:t>
            </m:r>
          </m:e>
          <m:sup>
            <m:r>
              <w:rPr>
                <w:rFonts w:ascii="Cambria Math" w:eastAsia="游明朝" w:hAnsi="Cambria Math"/>
                <w:lang w:eastAsia="ja-JP"/>
              </w:rPr>
              <m:t>14</m:t>
            </m:r>
          </m:sup>
        </m:sSup>
        <m:r>
          <w:rPr>
            <w:rFonts w:ascii="Cambria Math" w:eastAsia="游明朝" w:hAnsi="Cambria Math"/>
            <w:lang w:eastAsia="ja-JP"/>
          </w:rPr>
          <m:t>[</m:t>
        </m:r>
        <m:sSup>
          <m:sSupPr>
            <m:ctrlPr>
              <w:rPr>
                <w:rFonts w:ascii="Cambria Math" w:eastAsia="游明朝" w:hAnsi="Cambria Math"/>
                <w:iCs/>
                <w:lang w:eastAsia="ja-JP"/>
              </w:rPr>
            </m:ctrlPr>
          </m:sSupPr>
          <m:e>
            <m:r>
              <m:rPr>
                <m:sty m:val="p"/>
              </m:rPr>
              <w:rPr>
                <w:rFonts w:ascii="Cambria Math" w:eastAsia="游明朝" w:hAnsi="Cambria Math"/>
                <w:lang w:eastAsia="ja-JP"/>
              </w:rPr>
              <m:t>m</m:t>
            </m:r>
          </m:e>
          <m:sup>
            <m:r>
              <m:rPr>
                <m:sty m:val="p"/>
              </m:rPr>
              <w:rPr>
                <w:rFonts w:ascii="Cambria Math" w:eastAsia="游明朝" w:hAnsi="Cambria Math"/>
                <w:lang w:eastAsia="ja-JP"/>
              </w:rPr>
              <m:t>3</m:t>
            </m:r>
          </m:sup>
        </m:sSup>
        <m:r>
          <m:rPr>
            <m:sty m:val="p"/>
          </m:rPr>
          <w:rPr>
            <w:rFonts w:ascii="Cambria Math" w:eastAsia="游明朝" w:hAnsi="Cambria Math"/>
            <w:lang w:eastAsia="ja-JP"/>
          </w:rPr>
          <m:t>/</m:t>
        </m:r>
        <m:sSup>
          <m:sSupPr>
            <m:ctrlPr>
              <w:rPr>
                <w:rFonts w:ascii="Cambria Math" w:eastAsia="游明朝" w:hAnsi="Cambria Math"/>
                <w:iCs/>
                <w:lang w:eastAsia="ja-JP"/>
              </w:rPr>
            </m:ctrlPr>
          </m:sSupPr>
          <m:e>
            <m:r>
              <m:rPr>
                <m:sty m:val="p"/>
              </m:rPr>
              <w:rPr>
                <w:rFonts w:ascii="Cambria Math" w:eastAsia="游明朝" w:hAnsi="Cambria Math"/>
                <w:lang w:eastAsia="ja-JP"/>
              </w:rPr>
              <m:t>sec.</m:t>
            </m:r>
          </m:e>
          <m:sup>
            <m:r>
              <m:rPr>
                <m:sty m:val="p"/>
              </m:rPr>
              <w:rPr>
                <w:rFonts w:ascii="Cambria Math" w:eastAsia="游明朝" w:hAnsi="Cambria Math"/>
                <w:lang w:eastAsia="ja-JP"/>
              </w:rPr>
              <m:t>2</m:t>
            </m:r>
          </m:sup>
        </m:sSup>
        <m:r>
          <w:rPr>
            <w:rFonts w:ascii="Cambria Math" w:eastAsia="游明朝" w:hAnsi="Cambria Math"/>
            <w:lang w:eastAsia="ja-JP"/>
          </w:rPr>
          <m:t>]</m:t>
        </m:r>
      </m:oMath>
      <w:r w:rsidR="00872BDE">
        <w:rPr>
          <w:rFonts w:eastAsia="游明朝" w:hint="eastAsia"/>
          <w:lang w:eastAsia="ja-JP"/>
        </w:rPr>
        <w:t>, a</w:t>
      </w:r>
      <w:r w:rsidR="00000282">
        <w:rPr>
          <w:rFonts w:eastAsia="游明朝" w:hint="eastAsia"/>
          <w:lang w:eastAsia="ja-JP"/>
        </w:rPr>
        <w:t xml:space="preserve">nd </w:t>
      </w:r>
      <w:r w:rsidR="00FE6C19">
        <w:rPr>
          <w:rFonts w:eastAsia="游明朝" w:hint="eastAsia"/>
          <w:lang w:eastAsia="ja-JP"/>
        </w:rPr>
        <w:t>x, y, z are</w:t>
      </w:r>
      <w:r w:rsidR="0080112D">
        <w:rPr>
          <w:rFonts w:eastAsia="游明朝" w:hint="eastAsia"/>
          <w:lang w:eastAsia="ja-JP"/>
        </w:rPr>
        <w:t xml:space="preserve"> </w:t>
      </w:r>
      <w:r w:rsidR="009B5E62">
        <w:rPr>
          <w:rFonts w:eastAsia="游明朝" w:hint="eastAsia"/>
          <w:lang w:eastAsia="ja-JP"/>
        </w:rPr>
        <w:t>a</w:t>
      </w:r>
      <w:r w:rsidR="00FE6C19">
        <w:rPr>
          <w:rFonts w:eastAsia="游明朝" w:hint="eastAsia"/>
          <w:lang w:eastAsia="ja-JP"/>
        </w:rPr>
        <w:t xml:space="preserve"> coordinate of satellite</w:t>
      </w:r>
      <w:r w:rsidR="00C7027A">
        <w:rPr>
          <w:rFonts w:eastAsia="游明朝" w:hint="eastAsia"/>
          <w:lang w:eastAsia="ja-JP"/>
        </w:rPr>
        <w:t xml:space="preserve"> position state vector </w:t>
      </w:r>
      <w:r w:rsidR="00231EE8">
        <w:rPr>
          <w:rFonts w:eastAsia="游明朝" w:hint="eastAsia"/>
          <w:lang w:eastAsia="ja-JP"/>
        </w:rPr>
        <w:t>i</w:t>
      </w:r>
      <w:r w:rsidR="00C7027A">
        <w:rPr>
          <w:rFonts w:eastAsia="游明朝" w:hint="eastAsia"/>
          <w:lang w:eastAsia="ja-JP"/>
        </w:rPr>
        <w:t>n ECEF</w:t>
      </w:r>
      <w:r w:rsidR="00FE6C19">
        <w:rPr>
          <w:rFonts w:eastAsia="游明朝" w:hint="eastAsia"/>
          <w:lang w:eastAsia="ja-JP"/>
        </w:rPr>
        <w:t>.</w:t>
      </w:r>
      <w:r w:rsidR="00FA748B">
        <w:rPr>
          <w:rFonts w:eastAsia="游明朝" w:hint="eastAsia"/>
          <w:lang w:eastAsia="ja-JP"/>
        </w:rPr>
        <w:t xml:space="preserve"> </w:t>
      </w:r>
      <m:oMath>
        <m:r>
          <w:rPr>
            <w:rFonts w:ascii="Cambria Math" w:eastAsia="游明朝" w:hAnsi="Cambria Math"/>
            <w:lang w:eastAsia="ja-JP"/>
          </w:rPr>
          <m:t xml:space="preserve"> </m:t>
        </m:r>
      </m:oMath>
      <w:r w:rsidR="0078737D">
        <w:rPr>
          <w:rFonts w:eastAsia="游明朝" w:hint="eastAsia"/>
          <w:lang w:eastAsia="ja-JP"/>
        </w:rPr>
        <w:t xml:space="preserve">And </w:t>
      </w:r>
      <m:oMath>
        <m:r>
          <m:rPr>
            <m:sty m:val="bi"/>
          </m:rPr>
          <w:rPr>
            <w:rFonts w:ascii="Cambria Math" w:eastAsia="ＭＳ 明朝" w:hAnsi="Cambria Math" w:cs="Cambria Math"/>
            <w:lang w:eastAsia="ja-JP"/>
          </w:rPr>
          <m:t>r</m:t>
        </m:r>
      </m:oMath>
      <w:r w:rsidR="00607F9F">
        <w:rPr>
          <w:rFonts w:eastAsia="游明朝" w:hint="eastAsia"/>
          <w:b/>
          <w:lang w:eastAsia="ja-JP"/>
        </w:rPr>
        <w:t xml:space="preserve"> </w:t>
      </w:r>
      <w:r w:rsidR="00607F9F" w:rsidRPr="00607F9F">
        <w:rPr>
          <w:rFonts w:eastAsia="游明朝" w:hint="eastAsia"/>
          <w:bCs/>
          <w:lang w:eastAsia="ja-JP"/>
        </w:rPr>
        <w:t>and</w:t>
      </w:r>
      <w:r w:rsidR="00607F9F">
        <w:rPr>
          <w:rFonts w:eastAsia="游明朝" w:hint="eastAsia"/>
          <w:bCs/>
          <w:lang w:eastAsia="ja-JP"/>
        </w:rPr>
        <w:t xml:space="preserve"> </w:t>
      </w:r>
      <m:oMath>
        <m:r>
          <m:rPr>
            <m:sty m:val="bi"/>
          </m:rPr>
          <w:rPr>
            <w:rFonts w:ascii="Cambria Math" w:eastAsia="ＭＳ 明朝" w:hAnsi="Cambria Math" w:cs="Cambria Math"/>
            <w:lang w:eastAsia="ja-JP"/>
          </w:rPr>
          <m:t>v</m:t>
        </m:r>
      </m:oMath>
      <w:r w:rsidR="00607F9F" w:rsidRPr="00607F9F">
        <w:rPr>
          <w:rFonts w:eastAsia="游明朝" w:hint="eastAsia"/>
          <w:bCs/>
          <w:lang w:eastAsia="ja-JP"/>
        </w:rPr>
        <w:t xml:space="preserve"> </w:t>
      </w:r>
      <w:r w:rsidR="00F728FF">
        <w:rPr>
          <w:rFonts w:eastAsia="游明朝" w:hint="eastAsia"/>
          <w:bCs/>
          <w:lang w:eastAsia="ja-JP"/>
        </w:rPr>
        <w:t>are position and velocity with vector representation.</w:t>
      </w:r>
    </w:p>
    <w:p w14:paraId="0281F289" w14:textId="515711CD" w:rsidR="001D5449" w:rsidRDefault="00473951" w:rsidP="00EA5880">
      <w:pPr>
        <w:ind w:firstLineChars="50" w:firstLine="100"/>
        <w:rPr>
          <w:rFonts w:eastAsia="游明朝"/>
          <w:lang w:eastAsia="ja-JP"/>
        </w:rPr>
      </w:pPr>
      <w:r>
        <w:rPr>
          <w:rFonts w:eastAsia="游明朝" w:hint="eastAsia"/>
          <w:lang w:eastAsia="ja-JP"/>
        </w:rPr>
        <w:t>Transforming the expression of the second-order ordinary differential equation (</w:t>
      </w:r>
      <w:r w:rsidR="00EA5880">
        <w:rPr>
          <w:rFonts w:eastAsia="游明朝" w:hint="eastAsia"/>
          <w:lang w:eastAsia="ja-JP"/>
        </w:rPr>
        <w:t>1</w:t>
      </w:r>
      <w:r w:rsidR="00EA5880">
        <w:rPr>
          <w:rFonts w:eastAsia="游明朝"/>
          <w:lang w:eastAsia="ja-JP"/>
        </w:rPr>
        <w:t>’</w:t>
      </w:r>
      <w:r>
        <w:rPr>
          <w:rFonts w:eastAsia="游明朝" w:hint="eastAsia"/>
          <w:lang w:eastAsia="ja-JP"/>
        </w:rPr>
        <w:t>) into the form of a simultaneous equation</w:t>
      </w:r>
      <w:r w:rsidR="00186628">
        <w:rPr>
          <w:rFonts w:eastAsia="游明朝" w:hint="eastAsia"/>
          <w:lang w:eastAsia="ja-JP"/>
        </w:rPr>
        <w:t xml:space="preserve"> </w:t>
      </w:r>
      <w:r w:rsidR="00186628">
        <w:rPr>
          <w:rFonts w:eastAsia="游明朝"/>
          <w:lang w:eastAsia="ja-JP"/>
        </w:rPr>
        <w:t>yields</w:t>
      </w:r>
      <w:r w:rsidR="00186628">
        <w:rPr>
          <w:rFonts w:eastAsia="游明朝" w:hint="eastAsia"/>
          <w:lang w:eastAsia="ja-JP"/>
        </w:rPr>
        <w:t xml:space="preserve"> the following:</w:t>
      </w:r>
    </w:p>
    <w:p w14:paraId="4E4221CC" w14:textId="79612D90" w:rsidR="001D5449" w:rsidRPr="00114A84" w:rsidRDefault="00000000" w:rsidP="001D5449">
      <w:pPr>
        <w:rPr>
          <w:rFonts w:eastAsia="游明朝"/>
          <w:lang w:eastAsia="ja-JP"/>
        </w:rPr>
      </w:pPr>
      <m:oMathPara>
        <m:oMathParaPr>
          <m:jc m:val="center"/>
        </m:oMathParaPr>
        <m:oMath>
          <m:eqArr>
            <m:eqArrPr>
              <m:maxDist m:val="1"/>
              <m:ctrlPr>
                <w:rPr>
                  <w:rFonts w:ascii="Cambria Math" w:eastAsia="游明朝" w:hAnsi="Cambria Math"/>
                  <w:i/>
                  <w:lang w:eastAsia="ja-JP"/>
                </w:rPr>
              </m:ctrlPr>
            </m:eqArrPr>
            <m:e>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r>
                    <m:rPr>
                      <m:sty m:val="bi"/>
                    </m:rPr>
                    <w:rPr>
                      <w:rFonts w:ascii="Cambria Math" w:eastAsia="游明朝" w:hAnsi="Cambria Math"/>
                      <w:lang w:eastAsia="ja-JP"/>
                    </w:rPr>
                    <m:t>r</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4</m:t>
                  </m:r>
                </m:e>
              </m:d>
            </m:e>
          </m:eqArr>
        </m:oMath>
      </m:oMathPara>
    </w:p>
    <w:p w14:paraId="5A177982" w14:textId="6028E928" w:rsidR="001D5449" w:rsidRPr="00114A84" w:rsidRDefault="00000000" w:rsidP="001D5449">
      <w:pPr>
        <w:rPr>
          <w:rFonts w:eastAsia="游明朝"/>
          <w:lang w:eastAsia="ja-JP"/>
        </w:rPr>
      </w:pPr>
      <m:oMathPara>
        <m:oMathParaPr>
          <m:jc m:val="center"/>
        </m:oMathParaPr>
        <m:oMath>
          <m:eqArr>
            <m:eqArrPr>
              <m:maxDist m:val="1"/>
              <m:ctrlPr>
                <w:rPr>
                  <w:rFonts w:ascii="Cambria Math" w:eastAsia="游明朝" w:hAnsi="Cambria Math"/>
                  <w:b/>
                  <w:i/>
                  <w:lang w:eastAsia="ja-JP"/>
                </w:rPr>
              </m:ctrlPr>
            </m:eqArrPr>
            <m:e>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r</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v</m:t>
              </m:r>
              <m:r>
                <w:rPr>
                  <w:rFonts w:ascii="Cambria Math" w:eastAsia="游明朝" w:hAnsi="Cambria Math"/>
                  <w:lang w:eastAsia="ja-JP"/>
                </w:rPr>
                <m:t>#</m:t>
              </m:r>
              <m:d>
                <m:dPr>
                  <m:ctrlPr>
                    <w:rPr>
                      <w:rFonts w:ascii="Cambria Math" w:eastAsia="游明朝" w:hAnsi="Cambria Math"/>
                      <w:lang w:eastAsia="ja-JP"/>
                    </w:rPr>
                  </m:ctrlPr>
                </m:dPr>
                <m:e>
                  <m:r>
                    <m:rPr>
                      <m:sty m:val="p"/>
                    </m:rPr>
                    <w:rPr>
                      <w:rFonts w:ascii="Cambria Math" w:eastAsia="游明朝" w:hAnsi="Cambria Math"/>
                      <w:lang w:eastAsia="ja-JP"/>
                    </w:rPr>
                    <m:t>5</m:t>
                  </m:r>
                </m:e>
              </m:d>
              <m:ctrlPr>
                <w:rPr>
                  <w:rFonts w:ascii="Cambria Math" w:eastAsia="游明朝" w:hAnsi="Cambria Math"/>
                  <w:i/>
                  <w:lang w:eastAsia="ja-JP"/>
                </w:rPr>
              </m:ctrlPr>
            </m:e>
          </m:eqArr>
        </m:oMath>
      </m:oMathPara>
    </w:p>
    <w:p w14:paraId="71801426" w14:textId="5B2FCE33" w:rsidR="0040180E" w:rsidRPr="00AB5E1A" w:rsidRDefault="0040180E" w:rsidP="001D5449">
      <w:pPr>
        <w:rPr>
          <w:rFonts w:eastAsia="游明朝"/>
          <w:b/>
          <w:bCs/>
          <w:i/>
          <w:iCs/>
          <w:lang w:eastAsia="ja-JP"/>
        </w:rPr>
      </w:pPr>
      <w:r w:rsidRPr="00AB5E1A">
        <w:rPr>
          <w:rFonts w:eastAsia="游明朝" w:hint="eastAsia"/>
          <w:b/>
          <w:bCs/>
          <w:i/>
          <w:iCs/>
          <w:lang w:eastAsia="ja-JP"/>
        </w:rPr>
        <w:t xml:space="preserve">Observation </w:t>
      </w:r>
      <w:r w:rsidR="00D279EB">
        <w:rPr>
          <w:rFonts w:eastAsia="游明朝" w:hint="eastAsia"/>
          <w:b/>
          <w:bCs/>
          <w:i/>
          <w:iCs/>
          <w:lang w:eastAsia="ja-JP"/>
        </w:rPr>
        <w:t>2</w:t>
      </w:r>
      <w:r w:rsidRPr="00AB5E1A">
        <w:rPr>
          <w:rFonts w:eastAsia="游明朝" w:hint="eastAsia"/>
          <w:b/>
          <w:bCs/>
          <w:i/>
          <w:iCs/>
          <w:lang w:eastAsia="ja-JP"/>
        </w:rPr>
        <w:t>: The motion equation to be solved under the condition of the ECEF frame and t</w:t>
      </w:r>
      <w:r w:rsidR="00933A96" w:rsidRPr="00AB5E1A">
        <w:rPr>
          <w:rFonts w:eastAsia="游明朝" w:hint="eastAsia"/>
          <w:b/>
          <w:bCs/>
          <w:i/>
          <w:iCs/>
          <w:lang w:eastAsia="ja-JP"/>
        </w:rPr>
        <w:t>w</w:t>
      </w:r>
      <w:r w:rsidRPr="00AB5E1A">
        <w:rPr>
          <w:rFonts w:eastAsia="游明朝" w:hint="eastAsia"/>
          <w:b/>
          <w:bCs/>
          <w:i/>
          <w:iCs/>
          <w:lang w:eastAsia="ja-JP"/>
        </w:rPr>
        <w:t>o-body Keplerian can be expressed as follow</w:t>
      </w:r>
      <w:r w:rsidR="00B308CB">
        <w:rPr>
          <w:rFonts w:eastAsia="游明朝" w:hint="eastAsia"/>
          <w:b/>
          <w:bCs/>
          <w:i/>
          <w:iCs/>
          <w:lang w:eastAsia="ja-JP"/>
        </w:rPr>
        <w:t xml:space="preserve"> vector equation</w:t>
      </w:r>
      <w:r w:rsidRPr="00AB5E1A">
        <w:rPr>
          <w:rFonts w:eastAsia="游明朝" w:hint="eastAsia"/>
          <w:b/>
          <w:bCs/>
          <w:i/>
          <w:iCs/>
          <w:lang w:eastAsia="ja-JP"/>
        </w:rPr>
        <w:t>s:</w:t>
      </w:r>
    </w:p>
    <w:p w14:paraId="02BAED32" w14:textId="068C94C0" w:rsidR="00524077" w:rsidRPr="002518BA" w:rsidRDefault="00000000" w:rsidP="00524077">
      <w:pPr>
        <w:rPr>
          <w:rFonts w:eastAsia="游明朝"/>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r>
            <m:rPr>
              <m:sty m:val="bi"/>
            </m:rPr>
            <w:rPr>
              <w:rFonts w:ascii="Cambria Math" w:eastAsia="游明朝" w:hAnsi="Cambria Math"/>
              <w:lang w:eastAsia="ja-JP"/>
            </w:rPr>
            <m:t>r</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oMath>
      </m:oMathPara>
    </w:p>
    <w:p w14:paraId="582A3F06" w14:textId="5A3338E1" w:rsidR="00524077" w:rsidRPr="002518BA" w:rsidRDefault="00000000" w:rsidP="00524077">
      <w:pPr>
        <w:rPr>
          <w:rFonts w:eastAsia="游明朝"/>
          <w:b/>
          <w:bCs/>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r</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 xml:space="preserve">v </m:t>
          </m:r>
        </m:oMath>
      </m:oMathPara>
    </w:p>
    <w:p w14:paraId="58FEB6AD" w14:textId="77777777" w:rsidR="0040180E" w:rsidRDefault="0040180E" w:rsidP="001D5449">
      <w:pPr>
        <w:rPr>
          <w:rFonts w:eastAsia="游明朝"/>
          <w:b/>
          <w:bCs/>
          <w:lang w:eastAsia="ja-JP"/>
        </w:rPr>
      </w:pPr>
    </w:p>
    <w:p w14:paraId="519D5E5F" w14:textId="35F355B3" w:rsidR="001D5449" w:rsidRPr="00515A43" w:rsidRDefault="00515A43" w:rsidP="001D5449">
      <w:pPr>
        <w:rPr>
          <w:rFonts w:eastAsia="游明朝"/>
          <w:b/>
          <w:bCs/>
          <w:lang w:eastAsia="ja-JP"/>
        </w:rPr>
      </w:pPr>
      <w:r w:rsidRPr="00515A43">
        <w:rPr>
          <w:rFonts w:eastAsia="游明朝" w:hint="eastAsia"/>
          <w:b/>
          <w:bCs/>
          <w:lang w:eastAsia="ja-JP"/>
        </w:rPr>
        <w:t>2.</w:t>
      </w:r>
      <w:r w:rsidR="00757AC5">
        <w:rPr>
          <w:rFonts w:eastAsia="游明朝" w:hint="eastAsia"/>
          <w:b/>
          <w:bCs/>
          <w:lang w:eastAsia="ja-JP"/>
        </w:rPr>
        <w:t>3</w:t>
      </w:r>
      <w:r w:rsidRPr="00515A43">
        <w:rPr>
          <w:rFonts w:eastAsia="游明朝" w:hint="eastAsia"/>
          <w:b/>
          <w:bCs/>
          <w:lang w:eastAsia="ja-JP"/>
        </w:rPr>
        <w:t xml:space="preserve"> </w:t>
      </w:r>
      <w:r w:rsidR="001411B0">
        <w:rPr>
          <w:rFonts w:eastAsia="游明朝" w:hint="eastAsia"/>
          <w:b/>
          <w:bCs/>
          <w:lang w:eastAsia="ja-JP"/>
        </w:rPr>
        <w:t>N</w:t>
      </w:r>
      <w:r>
        <w:rPr>
          <w:rFonts w:eastAsia="游明朝" w:hint="eastAsia"/>
          <w:b/>
          <w:bCs/>
          <w:lang w:eastAsia="ja-JP"/>
        </w:rPr>
        <w:t>umerical</w:t>
      </w:r>
      <w:r w:rsidR="00EE3E0D">
        <w:rPr>
          <w:rFonts w:eastAsia="游明朝" w:hint="eastAsia"/>
          <w:b/>
          <w:bCs/>
          <w:lang w:eastAsia="ja-JP"/>
        </w:rPr>
        <w:t>ly</w:t>
      </w:r>
      <w:r>
        <w:rPr>
          <w:rFonts w:eastAsia="游明朝" w:hint="eastAsia"/>
          <w:b/>
          <w:bCs/>
          <w:lang w:eastAsia="ja-JP"/>
        </w:rPr>
        <w:t xml:space="preserve"> sol</w:t>
      </w:r>
      <w:r w:rsidR="00012978">
        <w:rPr>
          <w:rFonts w:eastAsia="游明朝" w:hint="eastAsia"/>
          <w:b/>
          <w:bCs/>
          <w:lang w:eastAsia="ja-JP"/>
        </w:rPr>
        <w:t>ve the differential equa</w:t>
      </w:r>
      <w:r>
        <w:rPr>
          <w:rFonts w:eastAsia="游明朝" w:hint="eastAsia"/>
          <w:b/>
          <w:bCs/>
          <w:lang w:eastAsia="ja-JP"/>
        </w:rPr>
        <w:t>tion (4</w:t>
      </w:r>
      <w:r w:rsidR="00877894">
        <w:rPr>
          <w:rFonts w:eastAsia="游明朝" w:hint="eastAsia"/>
          <w:b/>
          <w:bCs/>
          <w:lang w:eastAsia="ja-JP"/>
        </w:rPr>
        <w:t>-th order Runge</w:t>
      </w:r>
      <w:r w:rsidR="006A13A2">
        <w:rPr>
          <w:rFonts w:eastAsia="游明朝" w:hint="eastAsia"/>
          <w:b/>
          <w:bCs/>
          <w:lang w:eastAsia="ja-JP"/>
        </w:rPr>
        <w:t>-</w:t>
      </w:r>
      <w:r w:rsidR="00877894">
        <w:rPr>
          <w:rFonts w:eastAsia="游明朝" w:hint="eastAsia"/>
          <w:b/>
          <w:bCs/>
          <w:lang w:eastAsia="ja-JP"/>
        </w:rPr>
        <w:t>Kutta Method) [</w:t>
      </w:r>
      <w:r w:rsidR="002E512B">
        <w:rPr>
          <w:rFonts w:eastAsia="游明朝" w:hint="eastAsia"/>
          <w:b/>
          <w:bCs/>
          <w:lang w:eastAsia="ja-JP"/>
        </w:rPr>
        <w:t>4</w:t>
      </w:r>
      <w:r w:rsidR="00877894">
        <w:rPr>
          <w:rFonts w:eastAsia="游明朝" w:hint="eastAsia"/>
          <w:b/>
          <w:bCs/>
          <w:lang w:eastAsia="ja-JP"/>
        </w:rPr>
        <w:t>]</w:t>
      </w:r>
      <w:r>
        <w:rPr>
          <w:rFonts w:eastAsia="游明朝" w:hint="eastAsia"/>
          <w:b/>
          <w:bCs/>
          <w:lang w:eastAsia="ja-JP"/>
        </w:rPr>
        <w:t xml:space="preserve"> </w:t>
      </w:r>
    </w:p>
    <w:p w14:paraId="410EC867" w14:textId="09A3A3E9" w:rsidR="00FB1CB4" w:rsidRDefault="00D54ED3" w:rsidP="001D5449">
      <w:pPr>
        <w:rPr>
          <w:rFonts w:eastAsia="游明朝"/>
          <w:lang w:eastAsia="ja-JP"/>
        </w:rPr>
      </w:pPr>
      <w:r>
        <w:rPr>
          <w:rFonts w:eastAsia="游明朝"/>
          <w:noProof/>
          <w:lang w:eastAsia="ja-JP"/>
        </w:rPr>
        <mc:AlternateContent>
          <mc:Choice Requires="wpc">
            <w:drawing>
              <wp:anchor distT="0" distB="0" distL="114300" distR="114300" simplePos="0" relativeHeight="251665408" behindDoc="0" locked="0" layoutInCell="1" allowOverlap="1" wp14:anchorId="70B7A4F2" wp14:editId="6D453D72">
                <wp:simplePos x="0" y="0"/>
                <wp:positionH relativeFrom="margin">
                  <wp:align>right</wp:align>
                </wp:positionH>
                <wp:positionV relativeFrom="margin">
                  <wp:posOffset>5440692</wp:posOffset>
                </wp:positionV>
                <wp:extent cx="6107430" cy="3234690"/>
                <wp:effectExtent l="0" t="0" r="7620" b="3810"/>
                <wp:wrapTopAndBottom/>
                <wp:docPr id="1207976916" name="キャンバス 2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70073894" name="テキスト ボックス 970073894"/>
                        <wps:cNvSpPr txBox="1"/>
                        <wps:spPr>
                          <a:xfrm>
                            <a:off x="905774" y="163901"/>
                            <a:ext cx="4606506" cy="319177"/>
                          </a:xfrm>
                          <a:prstGeom prst="rect">
                            <a:avLst/>
                          </a:prstGeom>
                          <a:solidFill>
                            <a:schemeClr val="lt1"/>
                          </a:solidFill>
                          <a:ln w="6350">
                            <a:solidFill>
                              <a:prstClr val="black"/>
                            </a:solidFill>
                          </a:ln>
                        </wps:spPr>
                        <wps:txbx>
                          <w:txbxContent>
                            <w:p w14:paraId="1BBF516F" w14:textId="63CD8890" w:rsidR="0003785C" w:rsidRPr="00C7654D" w:rsidRDefault="0041756E">
                              <w:pPr>
                                <w:rPr>
                                  <w:rFonts w:eastAsiaTheme="minorEastAsia"/>
                                  <w:lang w:eastAsia="ja-JP"/>
                                </w:rPr>
                              </w:pPr>
                              <w:r>
                                <w:rPr>
                                  <w:rFonts w:eastAsiaTheme="minorEastAsia" w:hint="eastAsia"/>
                                  <w:lang w:eastAsia="ja-JP"/>
                                </w:rPr>
                                <w:t>Refer i</w:t>
                              </w:r>
                              <w:r w:rsidR="00C7654D">
                                <w:rPr>
                                  <w:rFonts w:eastAsiaTheme="minorEastAsia" w:hint="eastAsia"/>
                                  <w:lang w:eastAsia="ja-JP"/>
                                </w:rPr>
                                <w:t xml:space="preserve">nitial satellite position </w:t>
                              </w:r>
                              <w:r w:rsidR="00233C13">
                                <w:rPr>
                                  <w:rFonts w:eastAsiaTheme="minorEastAsia" w:hint="eastAsia"/>
                                  <w:lang w:eastAsia="ja-JP"/>
                                </w:rPr>
                                <w:t xml:space="preserve">and velocity based on SIB-19 </w:t>
                              </w:r>
                              <w:r w:rsidR="00AB6A8A">
                                <w:rPr>
                                  <w:rFonts w:eastAsiaTheme="minorEastAsia" w:hint="eastAsia"/>
                                  <w:lang w:eastAsia="ja-JP"/>
                                </w:rPr>
                                <w:t>ephemeris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15085984" name="テキスト ボックス 1315085984"/>
                        <wps:cNvSpPr txBox="1"/>
                        <wps:spPr>
                          <a:xfrm>
                            <a:off x="905774" y="655610"/>
                            <a:ext cx="4606506" cy="319177"/>
                          </a:xfrm>
                          <a:prstGeom prst="rect">
                            <a:avLst/>
                          </a:prstGeom>
                          <a:solidFill>
                            <a:schemeClr val="lt1"/>
                          </a:solidFill>
                          <a:ln w="6350">
                            <a:solidFill>
                              <a:prstClr val="black"/>
                            </a:solidFill>
                          </a:ln>
                        </wps:spPr>
                        <wps:txbx>
                          <w:txbxContent>
                            <w:p w14:paraId="0573AA46" w14:textId="47E41F9D" w:rsidR="004D0E70" w:rsidRPr="0075408C" w:rsidRDefault="00DE0775">
                              <w:pPr>
                                <w:rPr>
                                  <w:rFonts w:eastAsiaTheme="minorEastAsia"/>
                                  <w:lang w:eastAsia="ja-JP"/>
                                </w:rPr>
                              </w:pPr>
                              <w:r>
                                <w:rPr>
                                  <w:rFonts w:eastAsiaTheme="minorEastAsia" w:hint="eastAsia"/>
                                  <w:lang w:eastAsia="ja-JP"/>
                                </w:rPr>
                                <w:t>1</w:t>
                              </w:r>
                              <w:r w:rsidRPr="00DE0775">
                                <w:rPr>
                                  <w:rFonts w:eastAsiaTheme="minorEastAsia" w:hint="eastAsia"/>
                                  <w:lang w:eastAsia="ja-JP"/>
                                </w:rPr>
                                <w:t>st</w:t>
                              </w:r>
                              <w:r>
                                <w:rPr>
                                  <w:rFonts w:eastAsiaTheme="minorEastAsia" w:hint="eastAsia"/>
                                  <w:lang w:eastAsia="ja-JP"/>
                                </w:rPr>
                                <w:t xml:space="preserve"> step: </w:t>
                              </w:r>
                              <w:r w:rsidR="004D0E70">
                                <w:rPr>
                                  <w:rFonts w:eastAsiaTheme="minorEastAsia" w:hint="eastAsia"/>
                                  <w:lang w:eastAsia="ja-JP"/>
                                </w:rPr>
                                <w:t xml:space="preserve">Calculation of </w:t>
                              </w:r>
                              <w:r w:rsidR="004D0E70" w:rsidRPr="00A22405">
                                <w:rPr>
                                  <w:rFonts w:eastAsiaTheme="minorEastAsia" w:hint="eastAsia"/>
                                  <w:b/>
                                  <w:bCs/>
                                  <w:i/>
                                  <w:iCs/>
                                  <w:lang w:eastAsia="ja-JP"/>
                                </w:rPr>
                                <w:t>k</w:t>
                              </w:r>
                              <w:r w:rsidRPr="00A22405">
                                <w:rPr>
                                  <w:rFonts w:eastAsiaTheme="minorEastAsia" w:hint="eastAsia"/>
                                  <w:vertAlign w:val="subscript"/>
                                  <w:lang w:eastAsia="ja-JP"/>
                                </w:rPr>
                                <w:t>(1,v)</w:t>
                              </w:r>
                              <w:r w:rsidR="00830B2A">
                                <w:rPr>
                                  <w:rFonts w:eastAsiaTheme="minorEastAsia" w:hint="eastAsia"/>
                                  <w:lang w:eastAsia="ja-JP"/>
                                </w:rPr>
                                <w:t xml:space="preserve"> and </w:t>
                              </w:r>
                              <w:r w:rsidR="00830B2A" w:rsidRPr="00A22405">
                                <w:rPr>
                                  <w:rFonts w:eastAsiaTheme="minorEastAsia" w:hint="eastAsia"/>
                                  <w:b/>
                                  <w:bCs/>
                                  <w:i/>
                                  <w:iCs/>
                                  <w:lang w:eastAsia="ja-JP"/>
                                </w:rPr>
                                <w:t>k</w:t>
                              </w:r>
                              <w:r w:rsidR="00830B2A" w:rsidRPr="00A22405">
                                <w:rPr>
                                  <w:rFonts w:eastAsiaTheme="minorEastAsia" w:hint="eastAsia"/>
                                  <w:vertAlign w:val="subscript"/>
                                  <w:lang w:eastAsia="ja-JP"/>
                                </w:rPr>
                                <w:t>(1,</w:t>
                              </w:r>
                              <w:r w:rsidR="005F67F0" w:rsidRPr="00A22405">
                                <w:rPr>
                                  <w:rFonts w:eastAsiaTheme="minorEastAsia" w:hint="eastAsia"/>
                                  <w:vertAlign w:val="subscript"/>
                                  <w:lang w:eastAsia="ja-JP"/>
                                </w:rPr>
                                <w:t>r</w:t>
                              </w:r>
                              <w:r w:rsidR="00830B2A" w:rsidRPr="00A22405">
                                <w:rPr>
                                  <w:rFonts w:eastAsiaTheme="minorEastAsia" w:hint="eastAsia"/>
                                  <w:vertAlign w:val="subscript"/>
                                  <w:lang w:eastAsia="ja-JP"/>
                                </w:rPr>
                                <w:t>)</w:t>
                              </w:r>
                              <w:r w:rsidR="0075408C">
                                <w:rPr>
                                  <w:rFonts w:eastAsiaTheme="minorEastAsia" w:hint="eastAsia"/>
                                  <w:vertAlign w:val="subscript"/>
                                  <w:lang w:eastAsia="ja-JP"/>
                                </w:rPr>
                                <w:t xml:space="preserve"> </w:t>
                              </w:r>
                              <w:r w:rsidR="00553D8F">
                                <w:rPr>
                                  <w:rFonts w:eastAsiaTheme="minorEastAsia" w:hint="eastAsia"/>
                                  <w:lang w:eastAsia="ja-JP"/>
                                </w:rPr>
                                <w:t xml:space="preserve"> (See following explanation in this </w:t>
                              </w:r>
                              <w:r w:rsidR="003C0776">
                                <w:rPr>
                                  <w:rFonts w:eastAsiaTheme="minorEastAsia" w:hint="eastAsia"/>
                                  <w:lang w:eastAsia="ja-JP"/>
                                </w:rPr>
                                <w:t>sub-</w:t>
                              </w:r>
                              <w:r w:rsidR="00553D8F">
                                <w:rPr>
                                  <w:rFonts w:eastAsiaTheme="minorEastAsia" w:hint="eastAsia"/>
                                  <w:lang w:eastAsia="ja-JP"/>
                                </w:rPr>
                                <w:t>clause.)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2324799" name="テキスト ボックス 1"/>
                        <wps:cNvSpPr txBox="1"/>
                        <wps:spPr>
                          <a:xfrm>
                            <a:off x="904626" y="1137494"/>
                            <a:ext cx="4606290" cy="318770"/>
                          </a:xfrm>
                          <a:prstGeom prst="rect">
                            <a:avLst/>
                          </a:prstGeom>
                          <a:solidFill>
                            <a:schemeClr val="lt1"/>
                          </a:solidFill>
                          <a:ln w="6350">
                            <a:solidFill>
                              <a:prstClr val="black"/>
                            </a:solidFill>
                          </a:ln>
                        </wps:spPr>
                        <wps:txbx>
                          <w:txbxContent>
                            <w:p w14:paraId="7CAFE911" w14:textId="6E8F2F17" w:rsidR="00C700CB" w:rsidRPr="007A5DE1" w:rsidRDefault="00C700CB" w:rsidP="00C700CB">
                              <w:pPr>
                                <w:rPr>
                                  <w:rFonts w:eastAsia="ＭＳ 明朝"/>
                                  <w:lang w:eastAsia="ja-JP"/>
                                </w:rPr>
                              </w:pPr>
                              <w:r>
                                <w:rPr>
                                  <w:rFonts w:eastAsia="ＭＳ 明朝" w:hint="eastAsia"/>
                                  <w:lang w:eastAsia="ja-JP"/>
                                </w:rPr>
                                <w:t>2nd</w:t>
                              </w:r>
                              <w:r>
                                <w:rPr>
                                  <w:rFonts w:eastAsia="ＭＳ 明朝"/>
                                </w:rPr>
                                <w:t xml:space="preserve"> step: Calculation of </w:t>
                              </w:r>
                              <w:r>
                                <w:rPr>
                                  <w:rFonts w:eastAsia="ＭＳ 明朝"/>
                                  <w:b/>
                                  <w:bCs/>
                                  <w:i/>
                                  <w:iCs/>
                                </w:rPr>
                                <w:t>k</w:t>
                              </w:r>
                              <w:r>
                                <w:rPr>
                                  <w:rFonts w:eastAsia="ＭＳ 明朝"/>
                                  <w:position w:val="-5"/>
                                  <w:vertAlign w:val="subscript"/>
                                </w:rPr>
                                <w:t>(</w:t>
                              </w:r>
                              <w:r w:rsidR="00B73CB4">
                                <w:rPr>
                                  <w:rFonts w:eastAsia="ＭＳ 明朝" w:hint="eastAsia"/>
                                  <w:position w:val="-5"/>
                                  <w:vertAlign w:val="subscript"/>
                                  <w:lang w:eastAsia="ja-JP"/>
                                </w:rPr>
                                <w:t>2</w:t>
                              </w:r>
                              <w:r>
                                <w:rPr>
                                  <w:rFonts w:eastAsia="ＭＳ 明朝"/>
                                  <w:position w:val="-5"/>
                                  <w:vertAlign w:val="subscript"/>
                                </w:rPr>
                                <w:t>,v)</w:t>
                              </w:r>
                              <w:r>
                                <w:rPr>
                                  <w:rFonts w:eastAsia="ＭＳ 明朝"/>
                                </w:rPr>
                                <w:t xml:space="preserve"> and </w:t>
                              </w:r>
                              <w:r>
                                <w:rPr>
                                  <w:rFonts w:eastAsia="ＭＳ 明朝"/>
                                  <w:b/>
                                  <w:bCs/>
                                  <w:i/>
                                  <w:iCs/>
                                </w:rPr>
                                <w:t>k</w:t>
                              </w:r>
                              <w:r>
                                <w:rPr>
                                  <w:rFonts w:eastAsia="ＭＳ 明朝"/>
                                  <w:position w:val="-5"/>
                                  <w:vertAlign w:val="subscript"/>
                                </w:rPr>
                                <w:t>(</w:t>
                              </w:r>
                              <w:r w:rsidR="00B73CB4">
                                <w:rPr>
                                  <w:rFonts w:eastAsia="ＭＳ 明朝" w:hint="eastAsia"/>
                                  <w:position w:val="-5"/>
                                  <w:vertAlign w:val="subscript"/>
                                  <w:lang w:eastAsia="ja-JP"/>
                                </w:rPr>
                                <w:t>2</w:t>
                              </w:r>
                              <w:r>
                                <w:rPr>
                                  <w:rFonts w:eastAsia="ＭＳ 明朝"/>
                                  <w:position w:val="-5"/>
                                  <w:vertAlign w:val="subscript"/>
                                </w:rPr>
                                <w:t>,r)</w:t>
                              </w:r>
                              <w:r w:rsidR="00B718CA">
                                <w:rPr>
                                  <w:rFonts w:eastAsia="ＭＳ 明朝" w:hint="eastAsia"/>
                                  <w:position w:val="-5"/>
                                  <w:lang w:eastAsia="ja-JP"/>
                                </w:rPr>
                                <w:t xml:space="preserve"> u</w:t>
                              </w:r>
                              <w:r w:rsidR="00345680">
                                <w:rPr>
                                  <w:rFonts w:eastAsia="ＭＳ 明朝" w:hint="eastAsia"/>
                                  <w:position w:val="-5"/>
                                  <w:lang w:eastAsia="ja-JP"/>
                                </w:rPr>
                                <w:t>s</w:t>
                              </w:r>
                              <w:r w:rsidR="00B718CA">
                                <w:rPr>
                                  <w:rFonts w:eastAsia="ＭＳ 明朝" w:hint="eastAsia"/>
                                  <w:position w:val="-5"/>
                                  <w:lang w:eastAsia="ja-JP"/>
                                </w:rPr>
                                <w:t>ing</w:t>
                              </w:r>
                              <w:r w:rsidR="007A5DE1">
                                <w:rPr>
                                  <w:rFonts w:eastAsia="ＭＳ 明朝" w:hint="eastAsia"/>
                                  <w:position w:val="-5"/>
                                  <w:lang w:eastAsia="ja-JP"/>
                                </w:rPr>
                                <w:t xml:space="preserve"> the outcome of the 1</w:t>
                              </w:r>
                              <w:r w:rsidR="007A5DE1" w:rsidRPr="007A5DE1">
                                <w:rPr>
                                  <w:rFonts w:eastAsia="ＭＳ 明朝" w:hint="eastAsia"/>
                                  <w:position w:val="-5"/>
                                  <w:lang w:eastAsia="ja-JP"/>
                                </w:rPr>
                                <w:t>st</w:t>
                              </w:r>
                              <w:r w:rsidR="007A5DE1">
                                <w:rPr>
                                  <w:rFonts w:eastAsia="ＭＳ 明朝"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818182" name="テキスト ボックス 1"/>
                        <wps:cNvSpPr txBox="1"/>
                        <wps:spPr>
                          <a:xfrm>
                            <a:off x="904626" y="1637827"/>
                            <a:ext cx="4606290" cy="318770"/>
                          </a:xfrm>
                          <a:prstGeom prst="rect">
                            <a:avLst/>
                          </a:prstGeom>
                          <a:solidFill>
                            <a:schemeClr val="lt1"/>
                          </a:solidFill>
                          <a:ln w="6350">
                            <a:solidFill>
                              <a:prstClr val="black"/>
                            </a:solidFill>
                          </a:ln>
                        </wps:spPr>
                        <wps:txbx>
                          <w:txbxContent>
                            <w:p w14:paraId="0DF964F7" w14:textId="3CBDF446" w:rsidR="00B73CB4" w:rsidRPr="00773260" w:rsidRDefault="00B73CB4" w:rsidP="00C700CB">
                              <w:pPr>
                                <w:rPr>
                                  <w:rFonts w:eastAsia="ＭＳ 明朝"/>
                                  <w:lang w:eastAsia="ja-JP"/>
                                </w:rPr>
                              </w:pPr>
                              <w:r>
                                <w:rPr>
                                  <w:rFonts w:eastAsia="ＭＳ 明朝" w:hint="eastAsia"/>
                                  <w:lang w:eastAsia="ja-JP"/>
                                </w:rPr>
                                <w:t>3rd</w:t>
                              </w:r>
                              <w:r>
                                <w:rPr>
                                  <w:rFonts w:eastAsia="ＭＳ 明朝"/>
                                </w:rPr>
                                <w:t xml:space="preserve"> step: Calculation of </w:t>
                              </w:r>
                              <w:r>
                                <w:rPr>
                                  <w:rFonts w:eastAsia="ＭＳ 明朝"/>
                                  <w:b/>
                                  <w:bCs/>
                                  <w:i/>
                                  <w:iCs/>
                                </w:rPr>
                                <w:t>k</w:t>
                              </w:r>
                              <w:r>
                                <w:rPr>
                                  <w:rFonts w:eastAsia="ＭＳ 明朝"/>
                                  <w:position w:val="-5"/>
                                  <w:vertAlign w:val="subscript"/>
                                </w:rPr>
                                <w:t>(</w:t>
                              </w:r>
                              <w:r>
                                <w:rPr>
                                  <w:rFonts w:eastAsia="ＭＳ 明朝" w:hint="eastAsia"/>
                                  <w:position w:val="-5"/>
                                  <w:vertAlign w:val="subscript"/>
                                  <w:lang w:eastAsia="ja-JP"/>
                                </w:rPr>
                                <w:t>3</w:t>
                              </w:r>
                              <w:r>
                                <w:rPr>
                                  <w:rFonts w:eastAsia="ＭＳ 明朝"/>
                                  <w:position w:val="-5"/>
                                  <w:vertAlign w:val="subscript"/>
                                </w:rPr>
                                <w:t>,v)</w:t>
                              </w:r>
                              <w:r>
                                <w:rPr>
                                  <w:rFonts w:eastAsia="ＭＳ 明朝"/>
                                </w:rPr>
                                <w:t xml:space="preserve"> and </w:t>
                              </w:r>
                              <w:r>
                                <w:rPr>
                                  <w:rFonts w:eastAsia="ＭＳ 明朝"/>
                                  <w:b/>
                                  <w:bCs/>
                                  <w:i/>
                                  <w:iCs/>
                                </w:rPr>
                                <w:t>k</w:t>
                              </w:r>
                              <w:r>
                                <w:rPr>
                                  <w:rFonts w:eastAsia="ＭＳ 明朝"/>
                                  <w:position w:val="-5"/>
                                  <w:vertAlign w:val="subscript"/>
                                </w:rPr>
                                <w:t>(</w:t>
                              </w:r>
                              <w:r>
                                <w:rPr>
                                  <w:rFonts w:eastAsia="ＭＳ 明朝" w:hint="eastAsia"/>
                                  <w:position w:val="-5"/>
                                  <w:vertAlign w:val="subscript"/>
                                  <w:lang w:eastAsia="ja-JP"/>
                                </w:rPr>
                                <w:t>3</w:t>
                              </w:r>
                              <w:r>
                                <w:rPr>
                                  <w:rFonts w:eastAsia="ＭＳ 明朝"/>
                                  <w:position w:val="-5"/>
                                  <w:vertAlign w:val="subscript"/>
                                </w:rPr>
                                <w:t>,r)</w:t>
                              </w:r>
                              <w:r w:rsidR="00773260">
                                <w:rPr>
                                  <w:rFonts w:eastAsia="ＭＳ 明朝" w:hint="eastAsia"/>
                                  <w:position w:val="-5"/>
                                  <w:lang w:eastAsia="ja-JP"/>
                                </w:rPr>
                                <w:t xml:space="preserve"> using the outcome of the 2</w:t>
                              </w:r>
                              <w:r w:rsidR="00773260" w:rsidRPr="00773260">
                                <w:rPr>
                                  <w:rFonts w:eastAsia="ＭＳ 明朝" w:hint="eastAsia"/>
                                  <w:position w:val="-5"/>
                                  <w:lang w:eastAsia="ja-JP"/>
                                </w:rPr>
                                <w:t>nd</w:t>
                              </w:r>
                              <w:r w:rsidR="00773260">
                                <w:rPr>
                                  <w:rFonts w:eastAsia="ＭＳ 明朝"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15430792" name="テキスト ボックス 1"/>
                        <wps:cNvSpPr txBox="1"/>
                        <wps:spPr>
                          <a:xfrm>
                            <a:off x="904626" y="2120906"/>
                            <a:ext cx="4606290" cy="318770"/>
                          </a:xfrm>
                          <a:prstGeom prst="rect">
                            <a:avLst/>
                          </a:prstGeom>
                          <a:solidFill>
                            <a:schemeClr val="lt1"/>
                          </a:solidFill>
                          <a:ln w="6350">
                            <a:solidFill>
                              <a:prstClr val="black"/>
                            </a:solidFill>
                          </a:ln>
                        </wps:spPr>
                        <wps:txbx>
                          <w:txbxContent>
                            <w:p w14:paraId="71C53976" w14:textId="1BDC86A5" w:rsidR="001968DD" w:rsidRPr="00773260" w:rsidRDefault="000D7D8A" w:rsidP="00C700CB">
                              <w:pPr>
                                <w:rPr>
                                  <w:rFonts w:eastAsia="ＭＳ 明朝"/>
                                  <w:lang w:eastAsia="ja-JP"/>
                                </w:rPr>
                              </w:pPr>
                              <w:r>
                                <w:rPr>
                                  <w:rFonts w:eastAsia="ＭＳ 明朝" w:hint="eastAsia"/>
                                  <w:lang w:eastAsia="ja-JP"/>
                                </w:rPr>
                                <w:t>4th</w:t>
                              </w:r>
                              <w:r w:rsidR="001968DD">
                                <w:rPr>
                                  <w:rFonts w:eastAsia="ＭＳ 明朝"/>
                                </w:rPr>
                                <w:t xml:space="preserve"> step: Calculation of </w:t>
                              </w:r>
                              <w:r w:rsidR="001968DD">
                                <w:rPr>
                                  <w:rFonts w:eastAsia="ＭＳ 明朝"/>
                                  <w:b/>
                                  <w:bCs/>
                                  <w:i/>
                                  <w:iCs/>
                                </w:rPr>
                                <w:t>k</w:t>
                              </w:r>
                              <w:r w:rsidR="001968DD">
                                <w:rPr>
                                  <w:rFonts w:eastAsia="ＭＳ 明朝"/>
                                  <w:position w:val="-5"/>
                                  <w:vertAlign w:val="subscript"/>
                                </w:rPr>
                                <w:t>(</w:t>
                              </w:r>
                              <w:r>
                                <w:rPr>
                                  <w:rFonts w:eastAsia="ＭＳ 明朝" w:hint="eastAsia"/>
                                  <w:position w:val="-5"/>
                                  <w:vertAlign w:val="subscript"/>
                                  <w:lang w:eastAsia="ja-JP"/>
                                </w:rPr>
                                <w:t>4</w:t>
                              </w:r>
                              <w:r w:rsidR="001968DD">
                                <w:rPr>
                                  <w:rFonts w:eastAsia="ＭＳ 明朝"/>
                                  <w:position w:val="-5"/>
                                  <w:vertAlign w:val="subscript"/>
                                </w:rPr>
                                <w:t>,v)</w:t>
                              </w:r>
                              <w:r w:rsidR="001968DD">
                                <w:rPr>
                                  <w:rFonts w:eastAsia="ＭＳ 明朝"/>
                                </w:rPr>
                                <w:t xml:space="preserve"> and </w:t>
                              </w:r>
                              <w:r w:rsidR="001968DD">
                                <w:rPr>
                                  <w:rFonts w:eastAsia="ＭＳ 明朝"/>
                                  <w:b/>
                                  <w:bCs/>
                                  <w:i/>
                                  <w:iCs/>
                                </w:rPr>
                                <w:t>k</w:t>
                              </w:r>
                              <w:r w:rsidR="001968DD">
                                <w:rPr>
                                  <w:rFonts w:eastAsia="ＭＳ 明朝"/>
                                  <w:position w:val="-5"/>
                                  <w:vertAlign w:val="subscript"/>
                                </w:rPr>
                                <w:t>(</w:t>
                              </w:r>
                              <w:r>
                                <w:rPr>
                                  <w:rFonts w:eastAsia="ＭＳ 明朝" w:hint="eastAsia"/>
                                  <w:position w:val="-5"/>
                                  <w:vertAlign w:val="subscript"/>
                                  <w:lang w:eastAsia="ja-JP"/>
                                </w:rPr>
                                <w:t>4</w:t>
                              </w:r>
                              <w:r w:rsidR="001968DD">
                                <w:rPr>
                                  <w:rFonts w:eastAsia="ＭＳ 明朝"/>
                                  <w:position w:val="-5"/>
                                  <w:vertAlign w:val="subscript"/>
                                </w:rPr>
                                <w:t>,r)</w:t>
                              </w:r>
                              <w:r w:rsidR="00773260">
                                <w:rPr>
                                  <w:rFonts w:eastAsia="ＭＳ 明朝" w:hint="eastAsia"/>
                                  <w:position w:val="-5"/>
                                  <w:lang w:eastAsia="ja-JP"/>
                                </w:rPr>
                                <w:t xml:space="preserve"> using the outcome of the 3</w:t>
                              </w:r>
                              <w:r w:rsidR="00773260" w:rsidRPr="00773260">
                                <w:rPr>
                                  <w:rFonts w:eastAsia="ＭＳ 明朝" w:hint="eastAsia"/>
                                  <w:position w:val="-5"/>
                                  <w:lang w:eastAsia="ja-JP"/>
                                </w:rPr>
                                <w:t>rd</w:t>
                              </w:r>
                              <w:r w:rsidR="00773260">
                                <w:rPr>
                                  <w:rFonts w:eastAsia="ＭＳ 明朝" w:hint="eastAsia"/>
                                  <w:position w:val="-5"/>
                                  <w:lang w:eastAsia="ja-JP"/>
                                </w:rPr>
                                <w:t xml:space="preserve"> step.</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0841028" name="テキスト ボックス 1"/>
                        <wps:cNvSpPr txBox="1"/>
                        <wps:spPr>
                          <a:xfrm>
                            <a:off x="895999" y="2603985"/>
                            <a:ext cx="4606290" cy="475645"/>
                          </a:xfrm>
                          <a:prstGeom prst="rect">
                            <a:avLst/>
                          </a:prstGeom>
                          <a:solidFill>
                            <a:schemeClr val="lt1"/>
                          </a:solidFill>
                          <a:ln w="6350">
                            <a:solidFill>
                              <a:prstClr val="black"/>
                            </a:solidFill>
                          </a:ln>
                        </wps:spPr>
                        <wps:txbx>
                          <w:txbxContent>
                            <w:p w14:paraId="30699E60" w14:textId="5AF8154E" w:rsidR="00C71C4F" w:rsidRPr="00337C5F" w:rsidRDefault="009E45DB" w:rsidP="00B04A92">
                              <w:pPr>
                                <w:rPr>
                                  <w:rFonts w:eastAsia="ＭＳ 明朝"/>
                                  <w:lang w:eastAsia="ja-JP"/>
                                </w:rPr>
                              </w:pPr>
                              <w:r>
                                <w:rPr>
                                  <w:rFonts w:eastAsia="ＭＳ 明朝" w:hint="eastAsia"/>
                                  <w:lang w:eastAsia="ja-JP"/>
                                </w:rPr>
                                <w:t>5</w:t>
                              </w:r>
                              <w:r w:rsidR="00C71C4F">
                                <w:rPr>
                                  <w:rFonts w:eastAsia="ＭＳ 明朝" w:hint="eastAsia"/>
                                  <w:lang w:eastAsia="ja-JP"/>
                                </w:rPr>
                                <w:t>th</w:t>
                              </w:r>
                              <w:r w:rsidR="00C71C4F">
                                <w:rPr>
                                  <w:rFonts w:eastAsia="ＭＳ 明朝"/>
                                </w:rPr>
                                <w:t xml:space="preserve"> step: </w:t>
                              </w:r>
                              <w:r>
                                <w:rPr>
                                  <w:rFonts w:eastAsia="ＭＳ 明朝" w:hint="eastAsia"/>
                                  <w:lang w:eastAsia="ja-JP"/>
                                </w:rPr>
                                <w:t xml:space="preserve">Calculation of </w:t>
                              </w:r>
                              <w:r w:rsidR="00C4596C" w:rsidRPr="00254F23">
                                <w:rPr>
                                  <w:rFonts w:eastAsia="ＭＳ 明朝" w:hint="eastAsia"/>
                                  <w:b/>
                                  <w:bCs/>
                                  <w:i/>
                                  <w:iCs/>
                                  <w:lang w:eastAsia="ja-JP"/>
                                </w:rPr>
                                <w:t>r</w:t>
                              </w:r>
                              <w:r w:rsidR="00C4596C" w:rsidRPr="00254F23">
                                <w:rPr>
                                  <w:rFonts w:eastAsia="ＭＳ 明朝" w:hint="eastAsia"/>
                                  <w:vertAlign w:val="subscript"/>
                                  <w:lang w:eastAsia="ja-JP"/>
                                </w:rPr>
                                <w:t>n+1</w:t>
                              </w:r>
                              <w:r w:rsidR="00C4596C">
                                <w:rPr>
                                  <w:rFonts w:eastAsia="ＭＳ 明朝" w:hint="eastAsia"/>
                                  <w:lang w:eastAsia="ja-JP"/>
                                </w:rPr>
                                <w:t xml:space="preserve"> and </w:t>
                              </w:r>
                              <w:r w:rsidR="00C4596C" w:rsidRPr="00254F23">
                                <w:rPr>
                                  <w:rFonts w:eastAsia="ＭＳ 明朝" w:hint="eastAsia"/>
                                  <w:b/>
                                  <w:bCs/>
                                  <w:i/>
                                  <w:iCs/>
                                  <w:lang w:eastAsia="ja-JP"/>
                                </w:rPr>
                                <w:t>v</w:t>
                              </w:r>
                              <w:r w:rsidR="00C4596C" w:rsidRPr="00254F23">
                                <w:rPr>
                                  <w:rFonts w:eastAsia="ＭＳ 明朝" w:hint="eastAsia"/>
                                  <w:vertAlign w:val="subscript"/>
                                  <w:lang w:eastAsia="ja-JP"/>
                                </w:rPr>
                                <w:t>n+1</w:t>
                              </w:r>
                              <w:r w:rsidR="00C4596C">
                                <w:rPr>
                                  <w:rFonts w:eastAsia="ＭＳ 明朝" w:hint="eastAsia"/>
                                  <w:lang w:eastAsia="ja-JP"/>
                                </w:rPr>
                                <w:t xml:space="preserve"> </w:t>
                              </w:r>
                              <w:r w:rsidR="00793012">
                                <w:rPr>
                                  <w:rFonts w:eastAsia="ＭＳ 明朝" w:hint="eastAsia"/>
                                  <w:lang w:eastAsia="ja-JP"/>
                                </w:rPr>
                                <w:t>a</w:t>
                              </w:r>
                              <w:r w:rsidR="00540AB9">
                                <w:rPr>
                                  <w:rFonts w:eastAsia="ＭＳ 明朝" w:hint="eastAsia"/>
                                  <w:lang w:eastAsia="ja-JP"/>
                                </w:rPr>
                                <w:t xml:space="preserve">t time </w:t>
                              </w:r>
                              <w:r w:rsidR="00622A64" w:rsidRPr="00622A64">
                                <w:rPr>
                                  <w:rFonts w:eastAsia="ＭＳ 明朝" w:hint="eastAsia"/>
                                  <w:i/>
                                  <w:iCs/>
                                  <w:lang w:eastAsia="ja-JP"/>
                                </w:rPr>
                                <w:t>t</w:t>
                              </w:r>
                              <w:r w:rsidR="00540AB9" w:rsidRPr="00622A64">
                                <w:rPr>
                                  <w:rFonts w:eastAsia="ＭＳ 明朝" w:hint="eastAsia"/>
                                  <w:vertAlign w:val="subscript"/>
                                  <w:lang w:eastAsia="ja-JP"/>
                                </w:rPr>
                                <w:t>n+1</w:t>
                              </w:r>
                              <w:r w:rsidR="00337C5F">
                                <w:rPr>
                                  <w:rFonts w:eastAsia="ＭＳ 明朝" w:hint="eastAsia"/>
                                  <w:lang w:eastAsia="ja-JP"/>
                                </w:rPr>
                                <w:t xml:space="preserve">. </w:t>
                              </w:r>
                              <w:r w:rsidR="00FE7214">
                                <w:rPr>
                                  <w:rFonts w:eastAsia="ＭＳ 明朝" w:hint="eastAsia"/>
                                  <w:lang w:eastAsia="ja-JP"/>
                                </w:rPr>
                                <w:t>Go to 1</w:t>
                              </w:r>
                              <w:r w:rsidR="00FE7214" w:rsidRPr="00FE7214">
                                <w:rPr>
                                  <w:rFonts w:eastAsia="ＭＳ 明朝" w:hint="eastAsia"/>
                                  <w:vertAlign w:val="superscript"/>
                                  <w:lang w:eastAsia="ja-JP"/>
                                </w:rPr>
                                <w:t>st</w:t>
                              </w:r>
                              <w:r w:rsidR="00FE7214">
                                <w:rPr>
                                  <w:rFonts w:eastAsia="ＭＳ 明朝" w:hint="eastAsia"/>
                                  <w:lang w:eastAsia="ja-JP"/>
                                </w:rPr>
                                <w:t xml:space="preserve"> step and </w:t>
                              </w:r>
                              <w:r w:rsidR="009E0DAC">
                                <w:rPr>
                                  <w:rFonts w:eastAsia="ＭＳ 明朝" w:hint="eastAsia"/>
                                  <w:lang w:eastAsia="ja-JP"/>
                                </w:rPr>
                                <w:t xml:space="preserve">use </w:t>
                              </w:r>
                              <w:r w:rsidR="009E0DAC" w:rsidRPr="00254F23">
                                <w:rPr>
                                  <w:rFonts w:eastAsia="ＭＳ 明朝" w:hint="eastAsia"/>
                                  <w:b/>
                                  <w:bCs/>
                                  <w:i/>
                                  <w:iCs/>
                                  <w:lang w:eastAsia="ja-JP"/>
                                </w:rPr>
                                <w:t>r</w:t>
                              </w:r>
                              <w:r w:rsidR="009E0DAC" w:rsidRPr="00254F23">
                                <w:rPr>
                                  <w:rFonts w:eastAsia="ＭＳ 明朝" w:hint="eastAsia"/>
                                  <w:vertAlign w:val="subscript"/>
                                  <w:lang w:eastAsia="ja-JP"/>
                                </w:rPr>
                                <w:t>n+1</w:t>
                              </w:r>
                              <w:r w:rsidR="009E0DAC">
                                <w:rPr>
                                  <w:rFonts w:eastAsia="ＭＳ 明朝" w:hint="eastAsia"/>
                                  <w:lang w:eastAsia="ja-JP"/>
                                </w:rPr>
                                <w:t xml:space="preserve"> and </w:t>
                              </w:r>
                              <w:r w:rsidR="009E0DAC" w:rsidRPr="00254F23">
                                <w:rPr>
                                  <w:rFonts w:eastAsia="ＭＳ 明朝" w:hint="eastAsia"/>
                                  <w:b/>
                                  <w:bCs/>
                                  <w:i/>
                                  <w:iCs/>
                                  <w:lang w:eastAsia="ja-JP"/>
                                </w:rPr>
                                <w:t>v</w:t>
                              </w:r>
                              <w:r w:rsidR="009E0DAC" w:rsidRPr="00254F23">
                                <w:rPr>
                                  <w:rFonts w:eastAsia="ＭＳ 明朝" w:hint="eastAsia"/>
                                  <w:vertAlign w:val="subscript"/>
                                  <w:lang w:eastAsia="ja-JP"/>
                                </w:rPr>
                                <w:t>n+1</w:t>
                              </w:r>
                              <w:r w:rsidR="009E0DAC" w:rsidRPr="00B04A92">
                                <w:rPr>
                                  <w:rFonts w:eastAsia="ＭＳ 明朝" w:hint="eastAsia"/>
                                  <w:lang w:eastAsia="ja-JP"/>
                                </w:rPr>
                                <w:t xml:space="preserve"> </w:t>
                              </w:r>
                              <w:r w:rsidR="00B04A92">
                                <w:rPr>
                                  <w:rFonts w:eastAsia="ＭＳ 明朝" w:hint="eastAsia"/>
                                  <w:lang w:eastAsia="ja-JP"/>
                                </w:rPr>
                                <w:t>in</w:t>
                              </w:r>
                              <w:r w:rsidR="005F23E0">
                                <w:rPr>
                                  <w:rFonts w:eastAsia="ＭＳ 明朝" w:hint="eastAsia"/>
                                  <w:lang w:eastAsia="ja-JP"/>
                                </w:rPr>
                                <w:t xml:space="preserve"> the calculation of </w:t>
                              </w:r>
                              <w:r w:rsidR="005F23E0" w:rsidRPr="00A22405">
                                <w:rPr>
                                  <w:rFonts w:eastAsiaTheme="minorEastAsia" w:hint="eastAsia"/>
                                  <w:b/>
                                  <w:bCs/>
                                  <w:i/>
                                  <w:iCs/>
                                  <w:lang w:eastAsia="ja-JP"/>
                                </w:rPr>
                                <w:t>k</w:t>
                              </w:r>
                              <w:r w:rsidR="005F23E0" w:rsidRPr="00A22405">
                                <w:rPr>
                                  <w:rFonts w:eastAsiaTheme="minorEastAsia" w:hint="eastAsia"/>
                                  <w:vertAlign w:val="subscript"/>
                                  <w:lang w:eastAsia="ja-JP"/>
                                </w:rPr>
                                <w:t>(1,v)</w:t>
                              </w:r>
                              <w:r w:rsidR="005F23E0">
                                <w:rPr>
                                  <w:rFonts w:eastAsiaTheme="minorEastAsia" w:hint="eastAsia"/>
                                  <w:lang w:eastAsia="ja-JP"/>
                                </w:rPr>
                                <w:t xml:space="preserve"> and </w:t>
                              </w:r>
                              <w:r w:rsidR="005F23E0" w:rsidRPr="00A22405">
                                <w:rPr>
                                  <w:rFonts w:eastAsiaTheme="minorEastAsia" w:hint="eastAsia"/>
                                  <w:b/>
                                  <w:bCs/>
                                  <w:i/>
                                  <w:iCs/>
                                  <w:lang w:eastAsia="ja-JP"/>
                                </w:rPr>
                                <w:t>k</w:t>
                              </w:r>
                              <w:r w:rsidR="005F23E0" w:rsidRPr="00A22405">
                                <w:rPr>
                                  <w:rFonts w:eastAsiaTheme="minorEastAsia" w:hint="eastAsia"/>
                                  <w:vertAlign w:val="subscript"/>
                                  <w:lang w:eastAsia="ja-JP"/>
                                </w:rPr>
                                <w:t>(1,r)</w:t>
                              </w:r>
                              <w:r w:rsidR="005F23E0">
                                <w:rPr>
                                  <w:rFonts w:eastAsia="ＭＳ 明朝" w:hint="eastAsia"/>
                                  <w:lang w:eastAsia="ja-JP"/>
                                </w:rPr>
                                <w:t>. R</w:t>
                              </w:r>
                              <w:r w:rsidR="00FE7214">
                                <w:rPr>
                                  <w:rFonts w:eastAsia="ＭＳ 明朝" w:hint="eastAsia"/>
                                  <w:lang w:eastAsia="ja-JP"/>
                                </w:rPr>
                                <w:t>epeat till</w:t>
                              </w:r>
                              <w:r w:rsidR="001D4DC2">
                                <w:rPr>
                                  <w:rFonts w:eastAsia="ＭＳ 明朝" w:hint="eastAsia"/>
                                  <w:lang w:eastAsia="ja-JP"/>
                                </w:rPr>
                                <w:t xml:space="preserve"> the end of measurement</w:t>
                              </w:r>
                              <w:r w:rsidR="00C862F1">
                                <w:rPr>
                                  <w:rFonts w:eastAsia="ＭＳ 明朝" w:hint="eastAsia"/>
                                  <w:lang w:eastAsia="ja-JP"/>
                                </w:rPr>
                                <w:t xml:space="preserve"> time</w:t>
                              </w:r>
                              <w:r w:rsidR="001D4DC2">
                                <w:rPr>
                                  <w:rFonts w:eastAsia="ＭＳ 明朝" w:hint="eastAsia"/>
                                  <w:lang w:eastAsia="ja-JP"/>
                                </w:rPr>
                                <w: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63457629" name="フリーフォーム: 図形 2063457629"/>
                        <wps:cNvSpPr/>
                        <wps:spPr>
                          <a:xfrm>
                            <a:off x="681486" y="802257"/>
                            <a:ext cx="224287" cy="1949570"/>
                          </a:xfrm>
                          <a:custGeom>
                            <a:avLst/>
                            <a:gdLst>
                              <a:gd name="connsiteX0" fmla="*/ 224287 w 224287"/>
                              <a:gd name="connsiteY0" fmla="*/ 1949570 h 1949570"/>
                              <a:gd name="connsiteX1" fmla="*/ 0 w 224287"/>
                              <a:gd name="connsiteY1" fmla="*/ 1949570 h 1949570"/>
                              <a:gd name="connsiteX2" fmla="*/ 0 w 224287"/>
                              <a:gd name="connsiteY2" fmla="*/ 0 h 1949570"/>
                              <a:gd name="connsiteX3" fmla="*/ 224287 w 224287"/>
                              <a:gd name="connsiteY3" fmla="*/ 0 h 1949570"/>
                            </a:gdLst>
                            <a:ahLst/>
                            <a:cxnLst>
                              <a:cxn ang="0">
                                <a:pos x="connsiteX0" y="connsiteY0"/>
                              </a:cxn>
                              <a:cxn ang="0">
                                <a:pos x="connsiteX1" y="connsiteY1"/>
                              </a:cxn>
                              <a:cxn ang="0">
                                <a:pos x="connsiteX2" y="connsiteY2"/>
                              </a:cxn>
                              <a:cxn ang="0">
                                <a:pos x="connsiteX3" y="connsiteY3"/>
                              </a:cxn>
                            </a:cxnLst>
                            <a:rect l="l" t="t" r="r" b="b"/>
                            <a:pathLst>
                              <a:path w="224287" h="1949570">
                                <a:moveTo>
                                  <a:pt x="224287" y="1949570"/>
                                </a:moveTo>
                                <a:lnTo>
                                  <a:pt x="0" y="1949570"/>
                                </a:lnTo>
                                <a:lnTo>
                                  <a:pt x="0" y="0"/>
                                </a:lnTo>
                                <a:lnTo>
                                  <a:pt x="224287" y="0"/>
                                </a:lnTo>
                              </a:path>
                            </a:pathLst>
                          </a:custGeom>
                          <a:noFill/>
                          <a:ln w="9525">
                            <a:headEnd type="none" w="med" len="med"/>
                            <a:tailEnd type="arrow" w="med" len="me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4704599" name="直線矢印コネクタ 1484704599"/>
                        <wps:cNvCnPr>
                          <a:stCxn id="970073894" idx="2"/>
                          <a:endCxn id="1315085984" idx="0"/>
                        </wps:cNvCnPr>
                        <wps:spPr>
                          <a:xfrm>
                            <a:off x="3209027" y="483078"/>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727790032" name="直線矢印コネクタ 727790032"/>
                        <wps:cNvCnPr/>
                        <wps:spPr>
                          <a:xfrm>
                            <a:off x="3209027" y="974787"/>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975206989" name="直線矢印コネクタ 975206989"/>
                        <wps:cNvCnPr/>
                        <wps:spPr>
                          <a:xfrm>
                            <a:off x="3200401" y="1456264"/>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1561889146" name="直線矢印コネクタ 1561889146"/>
                        <wps:cNvCnPr/>
                        <wps:spPr>
                          <a:xfrm>
                            <a:off x="3200401" y="1956597"/>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s:wsp>
                        <wps:cNvPr id="2144100449" name="直線矢印コネクタ 2144100449"/>
                        <wps:cNvCnPr/>
                        <wps:spPr>
                          <a:xfrm>
                            <a:off x="3200401" y="2448302"/>
                            <a:ext cx="0" cy="172532"/>
                          </a:xfrm>
                          <a:prstGeom prst="straightConnector1">
                            <a:avLst/>
                          </a:prstGeom>
                          <a:ln>
                            <a:headEnd type="none" w="med" len="med"/>
                            <a:tailEnd type="arrow" w="med" len="med"/>
                          </a:ln>
                        </wps:spPr>
                        <wps:style>
                          <a:lnRef idx="1">
                            <a:schemeClr val="dk1"/>
                          </a:lnRef>
                          <a:fillRef idx="0">
                            <a:schemeClr val="dk1"/>
                          </a:fillRef>
                          <a:effectRef idx="0">
                            <a:schemeClr val="dk1"/>
                          </a:effectRef>
                          <a:fontRef idx="minor">
                            <a:schemeClr val="tx1"/>
                          </a:fontRef>
                        </wps:style>
                        <wps:bodyPr/>
                      </wps:wsp>
                    </wpc:wpc>
                  </a:graphicData>
                </a:graphic>
                <wp14:sizeRelH relativeFrom="margin">
                  <wp14:pctWidth>0</wp14:pctWidth>
                </wp14:sizeRelH>
                <wp14:sizeRelV relativeFrom="margin">
                  <wp14:pctHeight>0</wp14:pctHeight>
                </wp14:sizeRelV>
              </wp:anchor>
            </w:drawing>
          </mc:Choice>
          <mc:Fallback>
            <w:pict>
              <v:group w14:anchorId="70B7A4F2" id="キャンバス 21" o:spid="_x0000_s1049" editas="canvas" style="position:absolute;margin-left:429.7pt;margin-top:428.4pt;width:480.9pt;height:254.7pt;z-index:251665408;mso-position-horizontal:right;mso-position-horizontal-relative:margin;mso-position-vertical-relative:margin;mso-width-relative:margin;mso-height-relative:margin" coordsize="61074,32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">
                <v:shape id="_x0000_s1050" type="#_x0000_t75" style="position:absolute;width:61074;height:32346;visibility:visible;mso-wrap-style:square" filled="t">
                  <v:fill o:detectmouseclick="t"/>
                  <v:path o:connecttype="none"/>
                </v:shape>
                <v:shape id="テキスト ボックス 970073894" o:spid="_x0000_s1051" type="#_x0000_t202" style="position:absolute;left:9057;top:1639;width:46065;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" fillcolor="white [3201]" strokeweight=".5pt">
                  <v:textbox>
                    <w:txbxContent>
                      <w:p w14:paraId="1BBF516F" w14:textId="63CD8890" w:rsidR="0003785C" w:rsidRPr="00C7654D" w:rsidRDefault="0041756E">
                        <w:pPr>
                          <w:rPr>
                            <w:rFonts w:eastAsiaTheme="minorEastAsia"/>
                            <w:lang w:eastAsia="ja-JP"/>
                          </w:rPr>
                        </w:pPr>
                        <w:r>
                          <w:rPr>
                            <w:rFonts w:eastAsiaTheme="minorEastAsia" w:hint="eastAsia"/>
                            <w:lang w:eastAsia="ja-JP"/>
                          </w:rPr>
                          <w:t>Refer i</w:t>
                        </w:r>
                        <w:r w:rsidR="00C7654D">
                          <w:rPr>
                            <w:rFonts w:eastAsiaTheme="minorEastAsia" w:hint="eastAsia"/>
                            <w:lang w:eastAsia="ja-JP"/>
                          </w:rPr>
                          <w:t xml:space="preserve">nitial satellite position </w:t>
                        </w:r>
                        <w:r w:rsidR="00233C13">
                          <w:rPr>
                            <w:rFonts w:eastAsiaTheme="minorEastAsia" w:hint="eastAsia"/>
                            <w:lang w:eastAsia="ja-JP"/>
                          </w:rPr>
                          <w:t xml:space="preserve">and velocity based on SIB-19 </w:t>
                        </w:r>
                        <w:r w:rsidR="00AB6A8A">
                          <w:rPr>
                            <w:rFonts w:eastAsiaTheme="minorEastAsia" w:hint="eastAsia"/>
                            <w:lang w:eastAsia="ja-JP"/>
                          </w:rPr>
                          <w:t>ephemeris information.</w:t>
                        </w:r>
                      </w:p>
                    </w:txbxContent>
                  </v:textbox>
                </v:shape>
                <v:shape id="テキスト ボックス 1315085984" o:spid="_x0000_s1052" type="#_x0000_t202" style="position:absolute;left:9057;top:6556;width:46065;height:3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" fillcolor="white [3201]" strokeweight=".5pt">
                  <v:textbox>
                    <w:txbxContent>
                      <w:p w14:paraId="0573AA46" w14:textId="47E41F9D" w:rsidR="004D0E70" w:rsidRPr="0075408C" w:rsidRDefault="00DE0775">
                        <w:pPr>
                          <w:rPr>
                            <w:rFonts w:eastAsiaTheme="minorEastAsia"/>
                            <w:lang w:eastAsia="ja-JP"/>
                          </w:rPr>
                        </w:pPr>
                        <w:r>
                          <w:rPr>
                            <w:rFonts w:eastAsiaTheme="minorEastAsia" w:hint="eastAsia"/>
                            <w:lang w:eastAsia="ja-JP"/>
                          </w:rPr>
                          <w:t>1</w:t>
                        </w:r>
                        <w:r w:rsidRPr="00DE0775">
                          <w:rPr>
                            <w:rFonts w:eastAsiaTheme="minorEastAsia" w:hint="eastAsia"/>
                            <w:lang w:eastAsia="ja-JP"/>
                          </w:rPr>
                          <w:t>st</w:t>
                        </w:r>
                        <w:r>
                          <w:rPr>
                            <w:rFonts w:eastAsiaTheme="minorEastAsia" w:hint="eastAsia"/>
                            <w:lang w:eastAsia="ja-JP"/>
                          </w:rPr>
                          <w:t xml:space="preserve"> step: </w:t>
                        </w:r>
                        <w:r w:rsidR="004D0E70">
                          <w:rPr>
                            <w:rFonts w:eastAsiaTheme="minorEastAsia" w:hint="eastAsia"/>
                            <w:lang w:eastAsia="ja-JP"/>
                          </w:rPr>
                          <w:t xml:space="preserve">Calculation of </w:t>
                        </w:r>
                        <w:r w:rsidR="004D0E70" w:rsidRPr="00A22405">
                          <w:rPr>
                            <w:rFonts w:eastAsiaTheme="minorEastAsia" w:hint="eastAsia"/>
                            <w:b/>
                            <w:bCs/>
                            <w:i/>
                            <w:iCs/>
                            <w:lang w:eastAsia="ja-JP"/>
                          </w:rPr>
                          <w:t>k</w:t>
                        </w:r>
                        <w:r w:rsidRPr="00A22405">
                          <w:rPr>
                            <w:rFonts w:eastAsiaTheme="minorEastAsia" w:hint="eastAsia"/>
                            <w:vertAlign w:val="subscript"/>
                            <w:lang w:eastAsia="ja-JP"/>
                          </w:rPr>
                          <w:t>(1,v)</w:t>
                        </w:r>
                        <w:r w:rsidR="00830B2A">
                          <w:rPr>
                            <w:rFonts w:eastAsiaTheme="minorEastAsia" w:hint="eastAsia"/>
                            <w:lang w:eastAsia="ja-JP"/>
                          </w:rPr>
                          <w:t xml:space="preserve"> and </w:t>
                        </w:r>
                        <w:r w:rsidR="00830B2A" w:rsidRPr="00A22405">
                          <w:rPr>
                            <w:rFonts w:eastAsiaTheme="minorEastAsia" w:hint="eastAsia"/>
                            <w:b/>
                            <w:bCs/>
                            <w:i/>
                            <w:iCs/>
                            <w:lang w:eastAsia="ja-JP"/>
                          </w:rPr>
                          <w:t>k</w:t>
                        </w:r>
                        <w:r w:rsidR="00830B2A" w:rsidRPr="00A22405">
                          <w:rPr>
                            <w:rFonts w:eastAsiaTheme="minorEastAsia" w:hint="eastAsia"/>
                            <w:vertAlign w:val="subscript"/>
                            <w:lang w:eastAsia="ja-JP"/>
                          </w:rPr>
                          <w:t>(1,</w:t>
                        </w:r>
                        <w:r w:rsidR="005F67F0" w:rsidRPr="00A22405">
                          <w:rPr>
                            <w:rFonts w:eastAsiaTheme="minorEastAsia" w:hint="eastAsia"/>
                            <w:vertAlign w:val="subscript"/>
                            <w:lang w:eastAsia="ja-JP"/>
                          </w:rPr>
                          <w:t>r</w:t>
                        </w:r>
                        <w:r w:rsidR="00830B2A" w:rsidRPr="00A22405">
                          <w:rPr>
                            <w:rFonts w:eastAsiaTheme="minorEastAsia" w:hint="eastAsia"/>
                            <w:vertAlign w:val="subscript"/>
                            <w:lang w:eastAsia="ja-JP"/>
                          </w:rPr>
                          <w:t>)</w:t>
                        </w:r>
                        <w:r w:rsidR="0075408C">
                          <w:rPr>
                            <w:rFonts w:eastAsiaTheme="minorEastAsia" w:hint="eastAsia"/>
                            <w:vertAlign w:val="subscript"/>
                            <w:lang w:eastAsia="ja-JP"/>
                          </w:rPr>
                          <w:t xml:space="preserve"> </w:t>
                        </w:r>
                        <w:r w:rsidR="00553D8F">
                          <w:rPr>
                            <w:rFonts w:eastAsiaTheme="minorEastAsia" w:hint="eastAsia"/>
                            <w:lang w:eastAsia="ja-JP"/>
                          </w:rPr>
                          <w:t xml:space="preserve"> (See following explanation in this </w:t>
                        </w:r>
                        <w:r w:rsidR="003C0776">
                          <w:rPr>
                            <w:rFonts w:eastAsiaTheme="minorEastAsia" w:hint="eastAsia"/>
                            <w:lang w:eastAsia="ja-JP"/>
                          </w:rPr>
                          <w:t>sub-</w:t>
                        </w:r>
                        <w:r w:rsidR="00553D8F">
                          <w:rPr>
                            <w:rFonts w:eastAsiaTheme="minorEastAsia" w:hint="eastAsia"/>
                            <w:lang w:eastAsia="ja-JP"/>
                          </w:rPr>
                          <w:t>clause.)</w:t>
                        </w:r>
                      </w:p>
                    </w:txbxContent>
                  </v:textbox>
                </v:shape>
                <v:shape id="テキスト ボックス 1" o:spid="_x0000_s1053" type="#_x0000_t202" style="position:absolute;left:9046;top:11374;width:46063;height:3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" fillcolor="white [3201]" strokeweight=".5pt">
                  <v:textbox>
                    <w:txbxContent>
                      <w:p w14:paraId="7CAFE911" w14:textId="6E8F2F17" w:rsidR="00C700CB" w:rsidRPr="007A5DE1" w:rsidRDefault="00C700CB" w:rsidP="00C700CB">
                        <w:pPr>
                          <w:rPr>
                            <w:rFonts w:eastAsia="ＭＳ 明朝"/>
                            <w:lang w:eastAsia="ja-JP"/>
                          </w:rPr>
                        </w:pPr>
                        <w:r>
                          <w:rPr>
                            <w:rFonts w:eastAsia="ＭＳ 明朝" w:hint="eastAsia"/>
                            <w:lang w:eastAsia="ja-JP"/>
                          </w:rPr>
                          <w:t>2nd</w:t>
                        </w:r>
                        <w:r>
                          <w:rPr>
                            <w:rFonts w:eastAsia="ＭＳ 明朝"/>
                          </w:rPr>
                          <w:t xml:space="preserve"> step: Calculation of </w:t>
                        </w:r>
                        <w:r>
                          <w:rPr>
                            <w:rFonts w:eastAsia="ＭＳ 明朝"/>
                            <w:b/>
                            <w:bCs/>
                            <w:i/>
                            <w:iCs/>
                          </w:rPr>
                          <w:t>k</w:t>
                        </w:r>
                        <w:r>
                          <w:rPr>
                            <w:rFonts w:eastAsia="ＭＳ 明朝"/>
                            <w:position w:val="-5"/>
                            <w:vertAlign w:val="subscript"/>
                          </w:rPr>
                          <w:t>(</w:t>
                        </w:r>
                        <w:r w:rsidR="00B73CB4">
                          <w:rPr>
                            <w:rFonts w:eastAsia="ＭＳ 明朝" w:hint="eastAsia"/>
                            <w:position w:val="-5"/>
                            <w:vertAlign w:val="subscript"/>
                            <w:lang w:eastAsia="ja-JP"/>
                          </w:rPr>
                          <w:t>2</w:t>
                        </w:r>
                        <w:r>
                          <w:rPr>
                            <w:rFonts w:eastAsia="ＭＳ 明朝"/>
                            <w:position w:val="-5"/>
                            <w:vertAlign w:val="subscript"/>
                          </w:rPr>
                          <w:t>,v)</w:t>
                        </w:r>
                        <w:r>
                          <w:rPr>
                            <w:rFonts w:eastAsia="ＭＳ 明朝"/>
                          </w:rPr>
                          <w:t xml:space="preserve"> and </w:t>
                        </w:r>
                        <w:r>
                          <w:rPr>
                            <w:rFonts w:eastAsia="ＭＳ 明朝"/>
                            <w:b/>
                            <w:bCs/>
                            <w:i/>
                            <w:iCs/>
                          </w:rPr>
                          <w:t>k</w:t>
                        </w:r>
                        <w:r>
                          <w:rPr>
                            <w:rFonts w:eastAsia="ＭＳ 明朝"/>
                            <w:position w:val="-5"/>
                            <w:vertAlign w:val="subscript"/>
                          </w:rPr>
                          <w:t>(</w:t>
                        </w:r>
                        <w:r w:rsidR="00B73CB4">
                          <w:rPr>
                            <w:rFonts w:eastAsia="ＭＳ 明朝" w:hint="eastAsia"/>
                            <w:position w:val="-5"/>
                            <w:vertAlign w:val="subscript"/>
                            <w:lang w:eastAsia="ja-JP"/>
                          </w:rPr>
                          <w:t>2</w:t>
                        </w:r>
                        <w:r>
                          <w:rPr>
                            <w:rFonts w:eastAsia="ＭＳ 明朝"/>
                            <w:position w:val="-5"/>
                            <w:vertAlign w:val="subscript"/>
                          </w:rPr>
                          <w:t>,r)</w:t>
                        </w:r>
                        <w:r w:rsidR="00B718CA">
                          <w:rPr>
                            <w:rFonts w:eastAsia="ＭＳ 明朝" w:hint="eastAsia"/>
                            <w:position w:val="-5"/>
                            <w:lang w:eastAsia="ja-JP"/>
                          </w:rPr>
                          <w:t xml:space="preserve"> u</w:t>
                        </w:r>
                        <w:r w:rsidR="00345680">
                          <w:rPr>
                            <w:rFonts w:eastAsia="ＭＳ 明朝" w:hint="eastAsia"/>
                            <w:position w:val="-5"/>
                            <w:lang w:eastAsia="ja-JP"/>
                          </w:rPr>
                          <w:t>s</w:t>
                        </w:r>
                        <w:r w:rsidR="00B718CA">
                          <w:rPr>
                            <w:rFonts w:eastAsia="ＭＳ 明朝" w:hint="eastAsia"/>
                            <w:position w:val="-5"/>
                            <w:lang w:eastAsia="ja-JP"/>
                          </w:rPr>
                          <w:t>ing</w:t>
                        </w:r>
                        <w:r w:rsidR="007A5DE1">
                          <w:rPr>
                            <w:rFonts w:eastAsia="ＭＳ 明朝" w:hint="eastAsia"/>
                            <w:position w:val="-5"/>
                            <w:lang w:eastAsia="ja-JP"/>
                          </w:rPr>
                          <w:t xml:space="preserve"> the outcome of the 1</w:t>
                        </w:r>
                        <w:r w:rsidR="007A5DE1" w:rsidRPr="007A5DE1">
                          <w:rPr>
                            <w:rFonts w:eastAsia="ＭＳ 明朝" w:hint="eastAsia"/>
                            <w:position w:val="-5"/>
                            <w:lang w:eastAsia="ja-JP"/>
                          </w:rPr>
                          <w:t>st</w:t>
                        </w:r>
                        <w:r w:rsidR="007A5DE1">
                          <w:rPr>
                            <w:rFonts w:eastAsia="ＭＳ 明朝" w:hint="eastAsia"/>
                            <w:position w:val="-5"/>
                            <w:lang w:eastAsia="ja-JP"/>
                          </w:rPr>
                          <w:t xml:space="preserve"> step.</w:t>
                        </w:r>
                      </w:p>
                    </w:txbxContent>
                  </v:textbox>
                </v:shape>
                <v:shape id="テキスト ボックス 1" o:spid="_x0000_s1054" type="#_x0000_t202" style="position:absolute;left:9046;top:16378;width:4606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" fillcolor="white [3201]" strokeweight=".5pt">
                  <v:textbox>
                    <w:txbxContent>
                      <w:p w14:paraId="0DF964F7" w14:textId="3CBDF446" w:rsidR="00B73CB4" w:rsidRPr="00773260" w:rsidRDefault="00B73CB4" w:rsidP="00C700CB">
                        <w:pPr>
                          <w:rPr>
                            <w:rFonts w:eastAsia="ＭＳ 明朝"/>
                            <w:lang w:eastAsia="ja-JP"/>
                          </w:rPr>
                        </w:pPr>
                        <w:r>
                          <w:rPr>
                            <w:rFonts w:eastAsia="ＭＳ 明朝" w:hint="eastAsia"/>
                            <w:lang w:eastAsia="ja-JP"/>
                          </w:rPr>
                          <w:t>3rd</w:t>
                        </w:r>
                        <w:r>
                          <w:rPr>
                            <w:rFonts w:eastAsia="ＭＳ 明朝"/>
                          </w:rPr>
                          <w:t xml:space="preserve"> step: Calculation of </w:t>
                        </w:r>
                        <w:r>
                          <w:rPr>
                            <w:rFonts w:eastAsia="ＭＳ 明朝"/>
                            <w:b/>
                            <w:bCs/>
                            <w:i/>
                            <w:iCs/>
                          </w:rPr>
                          <w:t>k</w:t>
                        </w:r>
                        <w:r>
                          <w:rPr>
                            <w:rFonts w:eastAsia="ＭＳ 明朝"/>
                            <w:position w:val="-5"/>
                            <w:vertAlign w:val="subscript"/>
                          </w:rPr>
                          <w:t>(</w:t>
                        </w:r>
                        <w:r>
                          <w:rPr>
                            <w:rFonts w:eastAsia="ＭＳ 明朝" w:hint="eastAsia"/>
                            <w:position w:val="-5"/>
                            <w:vertAlign w:val="subscript"/>
                            <w:lang w:eastAsia="ja-JP"/>
                          </w:rPr>
                          <w:t>3</w:t>
                        </w:r>
                        <w:r>
                          <w:rPr>
                            <w:rFonts w:eastAsia="ＭＳ 明朝"/>
                            <w:position w:val="-5"/>
                            <w:vertAlign w:val="subscript"/>
                          </w:rPr>
                          <w:t>,v)</w:t>
                        </w:r>
                        <w:r>
                          <w:rPr>
                            <w:rFonts w:eastAsia="ＭＳ 明朝"/>
                          </w:rPr>
                          <w:t xml:space="preserve"> and </w:t>
                        </w:r>
                        <w:r>
                          <w:rPr>
                            <w:rFonts w:eastAsia="ＭＳ 明朝"/>
                            <w:b/>
                            <w:bCs/>
                            <w:i/>
                            <w:iCs/>
                          </w:rPr>
                          <w:t>k</w:t>
                        </w:r>
                        <w:r>
                          <w:rPr>
                            <w:rFonts w:eastAsia="ＭＳ 明朝"/>
                            <w:position w:val="-5"/>
                            <w:vertAlign w:val="subscript"/>
                          </w:rPr>
                          <w:t>(</w:t>
                        </w:r>
                        <w:r>
                          <w:rPr>
                            <w:rFonts w:eastAsia="ＭＳ 明朝" w:hint="eastAsia"/>
                            <w:position w:val="-5"/>
                            <w:vertAlign w:val="subscript"/>
                            <w:lang w:eastAsia="ja-JP"/>
                          </w:rPr>
                          <w:t>3</w:t>
                        </w:r>
                        <w:r>
                          <w:rPr>
                            <w:rFonts w:eastAsia="ＭＳ 明朝"/>
                            <w:position w:val="-5"/>
                            <w:vertAlign w:val="subscript"/>
                          </w:rPr>
                          <w:t>,r)</w:t>
                        </w:r>
                        <w:r w:rsidR="00773260">
                          <w:rPr>
                            <w:rFonts w:eastAsia="ＭＳ 明朝" w:hint="eastAsia"/>
                            <w:position w:val="-5"/>
                            <w:lang w:eastAsia="ja-JP"/>
                          </w:rPr>
                          <w:t xml:space="preserve"> using the outcome of the 2</w:t>
                        </w:r>
                        <w:r w:rsidR="00773260" w:rsidRPr="00773260">
                          <w:rPr>
                            <w:rFonts w:eastAsia="ＭＳ 明朝" w:hint="eastAsia"/>
                            <w:position w:val="-5"/>
                            <w:lang w:eastAsia="ja-JP"/>
                          </w:rPr>
                          <w:t>nd</w:t>
                        </w:r>
                        <w:r w:rsidR="00773260">
                          <w:rPr>
                            <w:rFonts w:eastAsia="ＭＳ 明朝" w:hint="eastAsia"/>
                            <w:position w:val="-5"/>
                            <w:lang w:eastAsia="ja-JP"/>
                          </w:rPr>
                          <w:t xml:space="preserve"> step.</w:t>
                        </w:r>
                      </w:p>
                    </w:txbxContent>
                  </v:textbox>
                </v:shape>
                <v:shape id="テキスト ボックス 1" o:spid="_x0000_s1055" type="#_x0000_t202" style="position:absolute;left:9046;top:21209;width:46063;height:31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" fillcolor="white [3201]" strokeweight=".5pt">
                  <v:textbox>
                    <w:txbxContent>
                      <w:p w14:paraId="71C53976" w14:textId="1BDC86A5" w:rsidR="001968DD" w:rsidRPr="00773260" w:rsidRDefault="000D7D8A" w:rsidP="00C700CB">
                        <w:pPr>
                          <w:rPr>
                            <w:rFonts w:eastAsia="ＭＳ 明朝"/>
                            <w:lang w:eastAsia="ja-JP"/>
                          </w:rPr>
                        </w:pPr>
                        <w:r>
                          <w:rPr>
                            <w:rFonts w:eastAsia="ＭＳ 明朝" w:hint="eastAsia"/>
                            <w:lang w:eastAsia="ja-JP"/>
                          </w:rPr>
                          <w:t>4th</w:t>
                        </w:r>
                        <w:r w:rsidR="001968DD">
                          <w:rPr>
                            <w:rFonts w:eastAsia="ＭＳ 明朝"/>
                          </w:rPr>
                          <w:t xml:space="preserve"> step: Calculation of </w:t>
                        </w:r>
                        <w:r w:rsidR="001968DD">
                          <w:rPr>
                            <w:rFonts w:eastAsia="ＭＳ 明朝"/>
                            <w:b/>
                            <w:bCs/>
                            <w:i/>
                            <w:iCs/>
                          </w:rPr>
                          <w:t>k</w:t>
                        </w:r>
                        <w:r w:rsidR="001968DD">
                          <w:rPr>
                            <w:rFonts w:eastAsia="ＭＳ 明朝"/>
                            <w:position w:val="-5"/>
                            <w:vertAlign w:val="subscript"/>
                          </w:rPr>
                          <w:t>(</w:t>
                        </w:r>
                        <w:r>
                          <w:rPr>
                            <w:rFonts w:eastAsia="ＭＳ 明朝" w:hint="eastAsia"/>
                            <w:position w:val="-5"/>
                            <w:vertAlign w:val="subscript"/>
                            <w:lang w:eastAsia="ja-JP"/>
                          </w:rPr>
                          <w:t>4</w:t>
                        </w:r>
                        <w:r w:rsidR="001968DD">
                          <w:rPr>
                            <w:rFonts w:eastAsia="ＭＳ 明朝"/>
                            <w:position w:val="-5"/>
                            <w:vertAlign w:val="subscript"/>
                          </w:rPr>
                          <w:t>,v)</w:t>
                        </w:r>
                        <w:r w:rsidR="001968DD">
                          <w:rPr>
                            <w:rFonts w:eastAsia="ＭＳ 明朝"/>
                          </w:rPr>
                          <w:t xml:space="preserve"> and </w:t>
                        </w:r>
                        <w:r w:rsidR="001968DD">
                          <w:rPr>
                            <w:rFonts w:eastAsia="ＭＳ 明朝"/>
                            <w:b/>
                            <w:bCs/>
                            <w:i/>
                            <w:iCs/>
                          </w:rPr>
                          <w:t>k</w:t>
                        </w:r>
                        <w:r w:rsidR="001968DD">
                          <w:rPr>
                            <w:rFonts w:eastAsia="ＭＳ 明朝"/>
                            <w:position w:val="-5"/>
                            <w:vertAlign w:val="subscript"/>
                          </w:rPr>
                          <w:t>(</w:t>
                        </w:r>
                        <w:r>
                          <w:rPr>
                            <w:rFonts w:eastAsia="ＭＳ 明朝" w:hint="eastAsia"/>
                            <w:position w:val="-5"/>
                            <w:vertAlign w:val="subscript"/>
                            <w:lang w:eastAsia="ja-JP"/>
                          </w:rPr>
                          <w:t>4</w:t>
                        </w:r>
                        <w:r w:rsidR="001968DD">
                          <w:rPr>
                            <w:rFonts w:eastAsia="ＭＳ 明朝"/>
                            <w:position w:val="-5"/>
                            <w:vertAlign w:val="subscript"/>
                          </w:rPr>
                          <w:t>,r)</w:t>
                        </w:r>
                        <w:r w:rsidR="00773260">
                          <w:rPr>
                            <w:rFonts w:eastAsia="ＭＳ 明朝" w:hint="eastAsia"/>
                            <w:position w:val="-5"/>
                            <w:lang w:eastAsia="ja-JP"/>
                          </w:rPr>
                          <w:t xml:space="preserve"> using the outcome of the 3</w:t>
                        </w:r>
                        <w:r w:rsidR="00773260" w:rsidRPr="00773260">
                          <w:rPr>
                            <w:rFonts w:eastAsia="ＭＳ 明朝" w:hint="eastAsia"/>
                            <w:position w:val="-5"/>
                            <w:lang w:eastAsia="ja-JP"/>
                          </w:rPr>
                          <w:t>rd</w:t>
                        </w:r>
                        <w:r w:rsidR="00773260">
                          <w:rPr>
                            <w:rFonts w:eastAsia="ＭＳ 明朝" w:hint="eastAsia"/>
                            <w:position w:val="-5"/>
                            <w:lang w:eastAsia="ja-JP"/>
                          </w:rPr>
                          <w:t xml:space="preserve"> step.</w:t>
                        </w:r>
                      </w:p>
                    </w:txbxContent>
                  </v:textbox>
                </v:shape>
                <v:shape id="テキスト ボックス 1" o:spid="_x0000_s1056" type="#_x0000_t202" style="position:absolute;left:8959;top:26039;width:46063;height:47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" fillcolor="white [3201]" strokeweight=".5pt">
                  <v:textbox>
                    <w:txbxContent>
                      <w:p w14:paraId="30699E60" w14:textId="5AF8154E" w:rsidR="00C71C4F" w:rsidRPr="00337C5F" w:rsidRDefault="009E45DB" w:rsidP="00B04A92">
                        <w:pPr>
                          <w:rPr>
                            <w:rFonts w:eastAsia="ＭＳ 明朝"/>
                            <w:lang w:eastAsia="ja-JP"/>
                          </w:rPr>
                        </w:pPr>
                        <w:r>
                          <w:rPr>
                            <w:rFonts w:eastAsia="ＭＳ 明朝" w:hint="eastAsia"/>
                            <w:lang w:eastAsia="ja-JP"/>
                          </w:rPr>
                          <w:t>5</w:t>
                        </w:r>
                        <w:r w:rsidR="00C71C4F">
                          <w:rPr>
                            <w:rFonts w:eastAsia="ＭＳ 明朝" w:hint="eastAsia"/>
                            <w:lang w:eastAsia="ja-JP"/>
                          </w:rPr>
                          <w:t>th</w:t>
                        </w:r>
                        <w:r w:rsidR="00C71C4F">
                          <w:rPr>
                            <w:rFonts w:eastAsia="ＭＳ 明朝"/>
                          </w:rPr>
                          <w:t xml:space="preserve"> step: </w:t>
                        </w:r>
                        <w:r>
                          <w:rPr>
                            <w:rFonts w:eastAsia="ＭＳ 明朝" w:hint="eastAsia"/>
                            <w:lang w:eastAsia="ja-JP"/>
                          </w:rPr>
                          <w:t xml:space="preserve">Calculation of </w:t>
                        </w:r>
                        <w:r w:rsidR="00C4596C" w:rsidRPr="00254F23">
                          <w:rPr>
                            <w:rFonts w:eastAsia="ＭＳ 明朝" w:hint="eastAsia"/>
                            <w:b/>
                            <w:bCs/>
                            <w:i/>
                            <w:iCs/>
                            <w:lang w:eastAsia="ja-JP"/>
                          </w:rPr>
                          <w:t>r</w:t>
                        </w:r>
                        <w:r w:rsidR="00C4596C" w:rsidRPr="00254F23">
                          <w:rPr>
                            <w:rFonts w:eastAsia="ＭＳ 明朝" w:hint="eastAsia"/>
                            <w:vertAlign w:val="subscript"/>
                            <w:lang w:eastAsia="ja-JP"/>
                          </w:rPr>
                          <w:t>n+1</w:t>
                        </w:r>
                        <w:r w:rsidR="00C4596C">
                          <w:rPr>
                            <w:rFonts w:eastAsia="ＭＳ 明朝" w:hint="eastAsia"/>
                            <w:lang w:eastAsia="ja-JP"/>
                          </w:rPr>
                          <w:t xml:space="preserve"> and </w:t>
                        </w:r>
                        <w:r w:rsidR="00C4596C" w:rsidRPr="00254F23">
                          <w:rPr>
                            <w:rFonts w:eastAsia="ＭＳ 明朝" w:hint="eastAsia"/>
                            <w:b/>
                            <w:bCs/>
                            <w:i/>
                            <w:iCs/>
                            <w:lang w:eastAsia="ja-JP"/>
                          </w:rPr>
                          <w:t>v</w:t>
                        </w:r>
                        <w:r w:rsidR="00C4596C" w:rsidRPr="00254F23">
                          <w:rPr>
                            <w:rFonts w:eastAsia="ＭＳ 明朝" w:hint="eastAsia"/>
                            <w:vertAlign w:val="subscript"/>
                            <w:lang w:eastAsia="ja-JP"/>
                          </w:rPr>
                          <w:t>n+1</w:t>
                        </w:r>
                        <w:r w:rsidR="00C4596C">
                          <w:rPr>
                            <w:rFonts w:eastAsia="ＭＳ 明朝" w:hint="eastAsia"/>
                            <w:lang w:eastAsia="ja-JP"/>
                          </w:rPr>
                          <w:t xml:space="preserve"> </w:t>
                        </w:r>
                        <w:r w:rsidR="00793012">
                          <w:rPr>
                            <w:rFonts w:eastAsia="ＭＳ 明朝" w:hint="eastAsia"/>
                            <w:lang w:eastAsia="ja-JP"/>
                          </w:rPr>
                          <w:t>a</w:t>
                        </w:r>
                        <w:r w:rsidR="00540AB9">
                          <w:rPr>
                            <w:rFonts w:eastAsia="ＭＳ 明朝" w:hint="eastAsia"/>
                            <w:lang w:eastAsia="ja-JP"/>
                          </w:rPr>
                          <w:t xml:space="preserve">t time </w:t>
                        </w:r>
                        <w:r w:rsidR="00622A64" w:rsidRPr="00622A64">
                          <w:rPr>
                            <w:rFonts w:eastAsia="ＭＳ 明朝" w:hint="eastAsia"/>
                            <w:i/>
                            <w:iCs/>
                            <w:lang w:eastAsia="ja-JP"/>
                          </w:rPr>
                          <w:t>t</w:t>
                        </w:r>
                        <w:r w:rsidR="00540AB9" w:rsidRPr="00622A64">
                          <w:rPr>
                            <w:rFonts w:eastAsia="ＭＳ 明朝" w:hint="eastAsia"/>
                            <w:vertAlign w:val="subscript"/>
                            <w:lang w:eastAsia="ja-JP"/>
                          </w:rPr>
                          <w:t>n+1</w:t>
                        </w:r>
                        <w:r w:rsidR="00337C5F">
                          <w:rPr>
                            <w:rFonts w:eastAsia="ＭＳ 明朝" w:hint="eastAsia"/>
                            <w:lang w:eastAsia="ja-JP"/>
                          </w:rPr>
                          <w:t xml:space="preserve">. </w:t>
                        </w:r>
                        <w:r w:rsidR="00FE7214">
                          <w:rPr>
                            <w:rFonts w:eastAsia="ＭＳ 明朝" w:hint="eastAsia"/>
                            <w:lang w:eastAsia="ja-JP"/>
                          </w:rPr>
                          <w:t>Go to 1</w:t>
                        </w:r>
                        <w:r w:rsidR="00FE7214" w:rsidRPr="00FE7214">
                          <w:rPr>
                            <w:rFonts w:eastAsia="ＭＳ 明朝" w:hint="eastAsia"/>
                            <w:vertAlign w:val="superscript"/>
                            <w:lang w:eastAsia="ja-JP"/>
                          </w:rPr>
                          <w:t>st</w:t>
                        </w:r>
                        <w:r w:rsidR="00FE7214">
                          <w:rPr>
                            <w:rFonts w:eastAsia="ＭＳ 明朝" w:hint="eastAsia"/>
                            <w:lang w:eastAsia="ja-JP"/>
                          </w:rPr>
                          <w:t xml:space="preserve"> step and </w:t>
                        </w:r>
                        <w:r w:rsidR="009E0DAC">
                          <w:rPr>
                            <w:rFonts w:eastAsia="ＭＳ 明朝" w:hint="eastAsia"/>
                            <w:lang w:eastAsia="ja-JP"/>
                          </w:rPr>
                          <w:t xml:space="preserve">use </w:t>
                        </w:r>
                        <w:r w:rsidR="009E0DAC" w:rsidRPr="00254F23">
                          <w:rPr>
                            <w:rFonts w:eastAsia="ＭＳ 明朝" w:hint="eastAsia"/>
                            <w:b/>
                            <w:bCs/>
                            <w:i/>
                            <w:iCs/>
                            <w:lang w:eastAsia="ja-JP"/>
                          </w:rPr>
                          <w:t>r</w:t>
                        </w:r>
                        <w:r w:rsidR="009E0DAC" w:rsidRPr="00254F23">
                          <w:rPr>
                            <w:rFonts w:eastAsia="ＭＳ 明朝" w:hint="eastAsia"/>
                            <w:vertAlign w:val="subscript"/>
                            <w:lang w:eastAsia="ja-JP"/>
                          </w:rPr>
                          <w:t>n+1</w:t>
                        </w:r>
                        <w:r w:rsidR="009E0DAC">
                          <w:rPr>
                            <w:rFonts w:eastAsia="ＭＳ 明朝" w:hint="eastAsia"/>
                            <w:lang w:eastAsia="ja-JP"/>
                          </w:rPr>
                          <w:t xml:space="preserve"> and </w:t>
                        </w:r>
                        <w:r w:rsidR="009E0DAC" w:rsidRPr="00254F23">
                          <w:rPr>
                            <w:rFonts w:eastAsia="ＭＳ 明朝" w:hint="eastAsia"/>
                            <w:b/>
                            <w:bCs/>
                            <w:i/>
                            <w:iCs/>
                            <w:lang w:eastAsia="ja-JP"/>
                          </w:rPr>
                          <w:t>v</w:t>
                        </w:r>
                        <w:r w:rsidR="009E0DAC" w:rsidRPr="00254F23">
                          <w:rPr>
                            <w:rFonts w:eastAsia="ＭＳ 明朝" w:hint="eastAsia"/>
                            <w:vertAlign w:val="subscript"/>
                            <w:lang w:eastAsia="ja-JP"/>
                          </w:rPr>
                          <w:t>n+1</w:t>
                        </w:r>
                        <w:r w:rsidR="009E0DAC" w:rsidRPr="00B04A92">
                          <w:rPr>
                            <w:rFonts w:eastAsia="ＭＳ 明朝" w:hint="eastAsia"/>
                            <w:lang w:eastAsia="ja-JP"/>
                          </w:rPr>
                          <w:t xml:space="preserve"> </w:t>
                        </w:r>
                        <w:r w:rsidR="00B04A92">
                          <w:rPr>
                            <w:rFonts w:eastAsia="ＭＳ 明朝" w:hint="eastAsia"/>
                            <w:lang w:eastAsia="ja-JP"/>
                          </w:rPr>
                          <w:t>in</w:t>
                        </w:r>
                        <w:r w:rsidR="005F23E0">
                          <w:rPr>
                            <w:rFonts w:eastAsia="ＭＳ 明朝" w:hint="eastAsia"/>
                            <w:lang w:eastAsia="ja-JP"/>
                          </w:rPr>
                          <w:t xml:space="preserve"> the calculation of </w:t>
                        </w:r>
                        <w:r w:rsidR="005F23E0" w:rsidRPr="00A22405">
                          <w:rPr>
                            <w:rFonts w:eastAsiaTheme="minorEastAsia" w:hint="eastAsia"/>
                            <w:b/>
                            <w:bCs/>
                            <w:i/>
                            <w:iCs/>
                            <w:lang w:eastAsia="ja-JP"/>
                          </w:rPr>
                          <w:t>k</w:t>
                        </w:r>
                        <w:r w:rsidR="005F23E0" w:rsidRPr="00A22405">
                          <w:rPr>
                            <w:rFonts w:eastAsiaTheme="minorEastAsia" w:hint="eastAsia"/>
                            <w:vertAlign w:val="subscript"/>
                            <w:lang w:eastAsia="ja-JP"/>
                          </w:rPr>
                          <w:t>(1,v)</w:t>
                        </w:r>
                        <w:r w:rsidR="005F23E0">
                          <w:rPr>
                            <w:rFonts w:eastAsiaTheme="minorEastAsia" w:hint="eastAsia"/>
                            <w:lang w:eastAsia="ja-JP"/>
                          </w:rPr>
                          <w:t xml:space="preserve"> and </w:t>
                        </w:r>
                        <w:r w:rsidR="005F23E0" w:rsidRPr="00A22405">
                          <w:rPr>
                            <w:rFonts w:eastAsiaTheme="minorEastAsia" w:hint="eastAsia"/>
                            <w:b/>
                            <w:bCs/>
                            <w:i/>
                            <w:iCs/>
                            <w:lang w:eastAsia="ja-JP"/>
                          </w:rPr>
                          <w:t>k</w:t>
                        </w:r>
                        <w:r w:rsidR="005F23E0" w:rsidRPr="00A22405">
                          <w:rPr>
                            <w:rFonts w:eastAsiaTheme="minorEastAsia" w:hint="eastAsia"/>
                            <w:vertAlign w:val="subscript"/>
                            <w:lang w:eastAsia="ja-JP"/>
                          </w:rPr>
                          <w:t>(1,r)</w:t>
                        </w:r>
                        <w:r w:rsidR="005F23E0">
                          <w:rPr>
                            <w:rFonts w:eastAsia="ＭＳ 明朝" w:hint="eastAsia"/>
                            <w:lang w:eastAsia="ja-JP"/>
                          </w:rPr>
                          <w:t>. R</w:t>
                        </w:r>
                        <w:r w:rsidR="00FE7214">
                          <w:rPr>
                            <w:rFonts w:eastAsia="ＭＳ 明朝" w:hint="eastAsia"/>
                            <w:lang w:eastAsia="ja-JP"/>
                          </w:rPr>
                          <w:t>epeat till</w:t>
                        </w:r>
                        <w:r w:rsidR="001D4DC2">
                          <w:rPr>
                            <w:rFonts w:eastAsia="ＭＳ 明朝" w:hint="eastAsia"/>
                            <w:lang w:eastAsia="ja-JP"/>
                          </w:rPr>
                          <w:t xml:space="preserve"> the end of measurement</w:t>
                        </w:r>
                        <w:r w:rsidR="00C862F1">
                          <w:rPr>
                            <w:rFonts w:eastAsia="ＭＳ 明朝" w:hint="eastAsia"/>
                            <w:lang w:eastAsia="ja-JP"/>
                          </w:rPr>
                          <w:t xml:space="preserve"> time</w:t>
                        </w:r>
                        <w:r w:rsidR="001D4DC2">
                          <w:rPr>
                            <w:rFonts w:eastAsia="ＭＳ 明朝" w:hint="eastAsia"/>
                            <w:lang w:eastAsia="ja-JP"/>
                          </w:rPr>
                          <w:t>.</w:t>
                        </w:r>
                      </w:p>
                    </w:txbxContent>
                  </v:textbox>
                </v:shape>
                <v:shape id="フリーフォーム: 図形 2063457629" o:spid="_x0000_s1057" style="position:absolute;left:6814;top:8022;width:2243;height:19496;visibility:visible;mso-wrap-style:square;v-text-anchor:middle" coordsize="224287,1949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" path="m224287,1949570l,1949570,,,224287,e" filled="f" strokecolor="#0a121c [484]">
                  <v:stroke endarrow="open"/>
                  <v:path arrowok="t" o:connecttype="custom" o:connectlocs="224287,1949570;0,1949570;0,0;224287,0" o:connectangles="0,0,0,0"/>
                </v:shape>
                <v:shapetype id="_x0000_t32" coordsize="21600,21600" o:spt="32" o:oned="t" path="m,l21600,21600e" filled="f">
                  <v:path arrowok="t" fillok="f" o:connecttype="none"/>
                  <o:lock v:ext="edit" shapetype="t"/>
                </v:shapetype>
                <v:shape id="直線矢印コネクタ 1484704599" o:spid="_x0000_s1058" type="#_x0000_t32" style="position:absolute;left:32090;top:4830;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" strokecolor="black [3040]">
                  <v:stroke endarrow="open"/>
                </v:shape>
                <v:shape id="直線矢印コネクタ 727790032" o:spid="_x0000_s1059" type="#_x0000_t32" style="position:absolute;left:32090;top:9747;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" strokecolor="black [3040]">
                  <v:stroke endarrow="open"/>
                </v:shape>
                <v:shape id="直線矢印コネクタ 975206989" o:spid="_x0000_s1060" type="#_x0000_t32" style="position:absolute;left:32004;top:14562;width:0;height:1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" strokecolor="black [3040]">
                  <v:stroke endarrow="open"/>
                </v:shape>
                <v:shape id="直線矢印コネクタ 1561889146" o:spid="_x0000_s1061" type="#_x0000_t32" style="position:absolute;left:32004;top:19565;width:0;height:17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" strokecolor="black [3040]">
                  <v:stroke endarrow="open"/>
                </v:shape>
                <v:shape id="直線矢印コネクタ 2144100449" o:spid="_x0000_s1062" type="#_x0000_t32" style="position:absolute;left:32004;top:24483;width:0;height:17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" strokecolor="black [3040]">
                  <v:stroke endarrow="open"/>
                </v:shape>
                <w10:wrap type="topAndBottom" anchorx="margin" anchory="margin"/>
              </v:group>
            </w:pict>
          </mc:Fallback>
        </mc:AlternateContent>
      </w:r>
      <w:r w:rsidR="00877894">
        <w:rPr>
          <w:rFonts w:eastAsia="游明朝" w:hint="eastAsia"/>
          <w:lang w:eastAsia="ja-JP"/>
        </w:rPr>
        <w:t xml:space="preserve"> </w:t>
      </w:r>
      <w:r w:rsidR="00D602C2">
        <w:rPr>
          <w:rFonts w:eastAsia="游明朝" w:hint="eastAsia"/>
          <w:lang w:eastAsia="ja-JP"/>
        </w:rPr>
        <w:t>Next, there are several methods to numerically solve the differential equation, e.g. Euler method, Predictor-Corrector method, Runge Kutta method, etc. And in this contribu</w:t>
      </w:r>
      <w:r w:rsidR="008C764C">
        <w:rPr>
          <w:rFonts w:eastAsia="游明朝" w:hint="eastAsia"/>
          <w:lang w:eastAsia="ja-JP"/>
        </w:rPr>
        <w:t>t</w:t>
      </w:r>
      <w:r w:rsidR="00D602C2">
        <w:rPr>
          <w:rFonts w:eastAsia="游明朝" w:hint="eastAsia"/>
          <w:lang w:eastAsia="ja-JP"/>
        </w:rPr>
        <w:t>ion</w:t>
      </w:r>
      <w:r w:rsidR="008C764C">
        <w:rPr>
          <w:rFonts w:eastAsia="游明朝" w:hint="eastAsia"/>
          <w:lang w:eastAsia="ja-JP"/>
        </w:rPr>
        <w:t>,</w:t>
      </w:r>
      <w:r w:rsidR="00877894">
        <w:rPr>
          <w:rFonts w:eastAsia="游明朝" w:hint="eastAsia"/>
          <w:lang w:eastAsia="ja-JP"/>
        </w:rPr>
        <w:t xml:space="preserve"> we solve the simultaneous equations (</w:t>
      </w:r>
      <w:r w:rsidR="00FB1CB4">
        <w:rPr>
          <w:rFonts w:eastAsia="游明朝" w:hint="eastAsia"/>
          <w:lang w:eastAsia="ja-JP"/>
        </w:rPr>
        <w:t>4</w:t>
      </w:r>
      <w:r w:rsidR="00877894">
        <w:rPr>
          <w:rFonts w:eastAsia="游明朝" w:hint="eastAsia"/>
          <w:lang w:eastAsia="ja-JP"/>
        </w:rPr>
        <w:t>) and (</w:t>
      </w:r>
      <w:r w:rsidR="00FB1CB4">
        <w:rPr>
          <w:rFonts w:eastAsia="游明朝" w:hint="eastAsia"/>
          <w:lang w:eastAsia="ja-JP"/>
        </w:rPr>
        <w:t>5</w:t>
      </w:r>
      <w:r w:rsidR="00877894">
        <w:rPr>
          <w:rFonts w:eastAsia="游明朝" w:hint="eastAsia"/>
          <w:lang w:eastAsia="ja-JP"/>
        </w:rPr>
        <w:t xml:space="preserve">) </w:t>
      </w:r>
      <w:r w:rsidR="00DA5B36">
        <w:rPr>
          <w:rFonts w:eastAsia="游明朝" w:hint="eastAsia"/>
          <w:lang w:eastAsia="ja-JP"/>
        </w:rPr>
        <w:t>utilizing</w:t>
      </w:r>
      <w:r w:rsidR="00877894">
        <w:rPr>
          <w:rFonts w:eastAsia="游明朝" w:hint="eastAsia"/>
          <w:lang w:eastAsia="ja-JP"/>
        </w:rPr>
        <w:t xml:space="preserve"> the 4-th order Runge</w:t>
      </w:r>
      <w:r w:rsidR="00FB053A">
        <w:rPr>
          <w:rFonts w:eastAsia="游明朝" w:hint="eastAsia"/>
          <w:lang w:eastAsia="ja-JP"/>
        </w:rPr>
        <w:t>-</w:t>
      </w:r>
      <w:r w:rsidR="00877894">
        <w:rPr>
          <w:rFonts w:eastAsia="游明朝" w:hint="eastAsia"/>
          <w:lang w:eastAsia="ja-JP"/>
        </w:rPr>
        <w:t>Kutta method.</w:t>
      </w:r>
      <w:r w:rsidR="003352F1">
        <w:rPr>
          <w:rFonts w:eastAsia="游明朝" w:hint="eastAsia"/>
          <w:lang w:eastAsia="ja-JP"/>
        </w:rPr>
        <w:t xml:space="preserve"> </w:t>
      </w:r>
      <w:r w:rsidR="004D0E70">
        <w:rPr>
          <w:rFonts w:eastAsia="游明朝" w:hint="eastAsia"/>
          <w:lang w:eastAsia="ja-JP"/>
        </w:rPr>
        <w:t>C</w:t>
      </w:r>
      <w:r w:rsidR="003352F1">
        <w:rPr>
          <w:rFonts w:eastAsia="游明朝" w:hint="eastAsia"/>
          <w:lang w:eastAsia="ja-JP"/>
        </w:rPr>
        <w:t xml:space="preserve">alculation flow </w:t>
      </w:r>
      <w:r w:rsidR="004D0E70">
        <w:rPr>
          <w:rFonts w:eastAsia="游明朝" w:hint="eastAsia"/>
          <w:lang w:eastAsia="ja-JP"/>
        </w:rPr>
        <w:t>is described as follows.</w:t>
      </w:r>
    </w:p>
    <w:p w14:paraId="5CC40AAA" w14:textId="1746370C" w:rsidR="00FB1CB4" w:rsidRPr="003767A1" w:rsidRDefault="00C533CF" w:rsidP="003767A1">
      <w:pPr>
        <w:jc w:val="center"/>
        <w:rPr>
          <w:rFonts w:eastAsia="游明朝"/>
          <w:b/>
          <w:bCs/>
          <w:lang w:eastAsia="ja-JP"/>
        </w:rPr>
      </w:pPr>
      <w:r w:rsidRPr="003767A1">
        <w:rPr>
          <w:rFonts w:eastAsia="游明朝" w:hint="eastAsia"/>
          <w:b/>
          <w:bCs/>
          <w:lang w:eastAsia="ja-JP"/>
        </w:rPr>
        <w:t xml:space="preserve">Figure 2.3-1: Calculation flow by </w:t>
      </w:r>
      <w:r w:rsidR="003767A1" w:rsidRPr="003767A1">
        <w:rPr>
          <w:rFonts w:eastAsia="游明朝" w:hint="eastAsia"/>
          <w:b/>
          <w:bCs/>
          <w:lang w:eastAsia="ja-JP"/>
        </w:rPr>
        <w:t>4-th order Runge</w:t>
      </w:r>
      <w:r w:rsidR="006A13A2">
        <w:rPr>
          <w:rFonts w:eastAsia="游明朝" w:hint="eastAsia"/>
          <w:b/>
          <w:bCs/>
          <w:lang w:eastAsia="ja-JP"/>
        </w:rPr>
        <w:t>-</w:t>
      </w:r>
      <w:r w:rsidR="003767A1" w:rsidRPr="003767A1">
        <w:rPr>
          <w:rFonts w:eastAsia="游明朝" w:hint="eastAsia"/>
          <w:b/>
          <w:bCs/>
          <w:lang w:eastAsia="ja-JP"/>
        </w:rPr>
        <w:t>Kutta method</w:t>
      </w:r>
    </w:p>
    <w:p w14:paraId="4EC16A51" w14:textId="2AAB0179" w:rsidR="0063243C" w:rsidRDefault="009C413A" w:rsidP="008417C6">
      <w:pPr>
        <w:ind w:firstLineChars="50" w:firstLine="100"/>
        <w:rPr>
          <w:rFonts w:eastAsia="游明朝"/>
          <w:lang w:eastAsia="ja-JP"/>
        </w:rPr>
      </w:pPr>
      <w:r>
        <w:rPr>
          <w:rFonts w:eastAsia="游明朝" w:hint="eastAsia"/>
          <w:lang w:eastAsia="ja-JP"/>
        </w:rPr>
        <w:lastRenderedPageBreak/>
        <w:t>First, the equation (4) in clause 2.2 can be expressed as the acceleration vector since (4) is the differential of the velocity.</w:t>
      </w:r>
    </w:p>
    <w:p w14:paraId="6AF4F975" w14:textId="526B8D5D" w:rsidR="009C413A" w:rsidRPr="00114A84" w:rsidRDefault="00000000" w:rsidP="001D5449">
      <w:pPr>
        <w:rPr>
          <w:rFonts w:eastAsia="游明朝"/>
          <w:lang w:eastAsia="ja-JP"/>
        </w:rPr>
      </w:pPr>
      <m:oMathPara>
        <m:oMath>
          <m:eqArr>
            <m:eqArrPr>
              <m:maxDist m:val="1"/>
              <m:ctrlPr>
                <w:rPr>
                  <w:rFonts w:ascii="Cambria Math" w:eastAsia="游明朝" w:hAnsi="Cambria Math"/>
                  <w:i/>
                  <w:lang w:eastAsia="ja-JP"/>
                </w:rPr>
              </m:ctrlPr>
            </m:eqArrPr>
            <m:e>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 xml:space="preserve">n </m:t>
                      </m:r>
                    </m:sub>
                  </m:sSub>
                  <m:r>
                    <w:rPr>
                      <w:rFonts w:ascii="Cambria Math" w:eastAsia="游明朝" w:hAnsi="Cambria Math"/>
                      <w:lang w:eastAsia="ja-JP"/>
                    </w:rPr>
                    <m:t xml:space="preserve"> </m:t>
                  </m:r>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6</m:t>
                  </m:r>
                </m:e>
              </m:d>
            </m:e>
          </m:eqArr>
        </m:oMath>
      </m:oMathPara>
    </w:p>
    <w:p w14:paraId="70E80C95" w14:textId="66826EED" w:rsidR="00A3647B" w:rsidRPr="00A3647B" w:rsidRDefault="00A3647B" w:rsidP="00A3647B">
      <w:pPr>
        <w:rPr>
          <w:rFonts w:eastAsia="游明朝"/>
          <w:lang w:eastAsia="ja-JP"/>
        </w:rPr>
      </w:pPr>
      <w:r w:rsidRPr="00A3647B">
        <w:rPr>
          <w:rFonts w:eastAsia="游明朝" w:hint="eastAsia"/>
          <w:lang w:eastAsia="ja-JP"/>
        </w:rPr>
        <w:t>Here</w:t>
      </w:r>
    </w:p>
    <w:p w14:paraId="06F8A931" w14:textId="0C400875" w:rsidR="00114A84" w:rsidRPr="00B40479" w:rsidRDefault="00000000" w:rsidP="00A3647B">
      <w:pPr>
        <w:rPr>
          <w:rFonts w:eastAsia="游明朝"/>
          <w:b/>
          <w:bCs/>
          <w:lang w:eastAsia="ja-JP"/>
        </w:rPr>
      </w:pPr>
      <m:oMathPara>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w:rPr>
                      <w:rFonts w:ascii="Cambria Math" w:eastAsia="游明朝" w:hAnsi="Cambria Math"/>
                      <w:lang w:eastAsia="ja-JP"/>
                    </w:rPr>
                    <m:t xml:space="preserve"> </m:t>
                  </m:r>
                </m:e>
              </m:d>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7</m:t>
                  </m:r>
                </m:e>
              </m:d>
              <m:ctrlPr>
                <w:rPr>
                  <w:rFonts w:ascii="Cambria Math" w:eastAsia="游明朝" w:hAnsi="Cambria Math"/>
                  <w:b/>
                  <w:bCs/>
                  <w:i/>
                  <w:lang w:eastAsia="ja-JP"/>
                </w:rPr>
              </m:ctrlPr>
            </m:e>
          </m:eqArr>
        </m:oMath>
      </m:oMathPara>
    </w:p>
    <w:p w14:paraId="3A29B6EF" w14:textId="2953E988" w:rsidR="00A3647B" w:rsidRPr="009C77F7" w:rsidRDefault="00000000" w:rsidP="00A3647B">
      <w:pPr>
        <w:ind w:left="1900" w:hangingChars="950" w:hanging="1900"/>
        <w:jc w:val="center"/>
        <w:rPr>
          <w:rFonts w:eastAsia="游明朝"/>
          <w:lang w:eastAsia="ja-JP"/>
        </w:rPr>
      </w:pPr>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x, 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y,n</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z,n</m:t>
                    </m:r>
                  </m:sub>
                </m:sSub>
              </m:e>
            </m:d>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8</m:t>
                </m:r>
              </m:e>
            </m:d>
            <m:ctrlPr>
              <w:rPr>
                <w:rFonts w:ascii="Cambria Math" w:eastAsia="游明朝" w:hAnsi="Cambria Math"/>
                <w:b/>
                <w:bCs/>
                <w:i/>
                <w:lang w:eastAsia="ja-JP"/>
              </w:rPr>
            </m:ctrlPr>
          </m:e>
        </m:eqArr>
      </m:oMath>
      <w:r w:rsidR="00A3647B">
        <w:rPr>
          <w:rFonts w:eastAsia="游明朝" w:hint="eastAsia"/>
          <w:lang w:eastAsia="ja-JP"/>
        </w:rPr>
        <w:t xml:space="preserve"> </w:t>
      </w:r>
    </w:p>
    <w:p w14:paraId="765EA5B8" w14:textId="29021281" w:rsidR="00A3647B" w:rsidRPr="00CB0CC4" w:rsidRDefault="00000000" w:rsidP="00555B9F">
      <w:pPr>
        <w:jc w:val="center"/>
        <w:rPr>
          <w:rFonts w:eastAsia="游明朝"/>
          <w:lang w:eastAsia="ja-JP"/>
        </w:rPr>
      </w:pPr>
      <m:oMathPara>
        <m:oMath>
          <m:eqArr>
            <m:eqArrPr>
              <m:maxDist m:val="1"/>
              <m:ctrlPr>
                <w:rPr>
                  <w:rFonts w:ascii="Cambria Math" w:eastAsia="游明朝" w:hAnsi="Cambria Math"/>
                  <w:i/>
                  <w:lang w:eastAsia="ja-JP"/>
                </w:rPr>
              </m:ctrlPr>
            </m:eqArrPr>
            <m:e>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r>
                <w:rPr>
                  <w:rFonts w:ascii="Cambria Math" w:eastAsia="游明朝" w:hAnsi="Cambria Math"/>
                  <w:lang w:eastAsia="ja-JP"/>
                </w:rPr>
                <m:t>=</m:t>
              </m:r>
              <m:rad>
                <m:radPr>
                  <m:degHide m:val="1"/>
                  <m:ctrlPr>
                    <w:rPr>
                      <w:rFonts w:ascii="Cambria Math" w:eastAsia="游明朝" w:hAnsi="Cambria Math"/>
                      <w:i/>
                      <w:lang w:eastAsia="ja-JP"/>
                    </w:rPr>
                  </m:ctrlPr>
                </m:radPr>
                <m:deg/>
                <m:e>
                  <m:sSubSup>
                    <m:sSubSupPr>
                      <m:ctrlPr>
                        <w:rPr>
                          <w:rFonts w:ascii="Cambria Math" w:eastAsia="游明朝" w:hAnsi="Cambria Math"/>
                          <w:i/>
                          <w:lang w:eastAsia="ja-JP"/>
                        </w:rPr>
                      </m:ctrlPr>
                    </m:sSubSupPr>
                    <m:e>
                      <m:r>
                        <w:rPr>
                          <w:rFonts w:ascii="Cambria Math" w:eastAsia="游明朝" w:hAnsi="Cambria Math"/>
                          <w:lang w:eastAsia="ja-JP"/>
                        </w:rPr>
                        <m:t>x</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m:t>
                  </m:r>
                  <m:sSubSup>
                    <m:sSubSupPr>
                      <m:ctrlPr>
                        <w:rPr>
                          <w:rFonts w:ascii="Cambria Math" w:eastAsia="游明朝" w:hAnsi="Cambria Math"/>
                          <w:i/>
                          <w:lang w:eastAsia="ja-JP"/>
                        </w:rPr>
                      </m:ctrlPr>
                    </m:sSubSupPr>
                    <m:e>
                      <m:r>
                        <w:rPr>
                          <w:rFonts w:ascii="Cambria Math" w:eastAsia="游明朝" w:hAnsi="Cambria Math"/>
                          <w:lang w:eastAsia="ja-JP"/>
                        </w:rPr>
                        <m:t>y</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m:t>
                  </m:r>
                  <m:sSubSup>
                    <m:sSubSupPr>
                      <m:ctrlPr>
                        <w:rPr>
                          <w:rFonts w:ascii="Cambria Math" w:eastAsia="游明朝" w:hAnsi="Cambria Math"/>
                          <w:i/>
                          <w:lang w:eastAsia="ja-JP"/>
                        </w:rPr>
                      </m:ctrlPr>
                    </m:sSubSupPr>
                    <m:e>
                      <m:r>
                        <w:rPr>
                          <w:rFonts w:ascii="Cambria Math" w:eastAsia="游明朝" w:hAnsi="Cambria Math"/>
                          <w:lang w:eastAsia="ja-JP"/>
                        </w:rPr>
                        <m:t>z</m:t>
                      </m:r>
                    </m:e>
                    <m:sub>
                      <m:r>
                        <w:rPr>
                          <w:rFonts w:ascii="Cambria Math" w:eastAsia="游明朝" w:hAnsi="Cambria Math"/>
                          <w:lang w:eastAsia="ja-JP"/>
                        </w:rPr>
                        <m:t>n</m:t>
                      </m:r>
                    </m:sub>
                    <m:sup>
                      <m:r>
                        <w:rPr>
                          <w:rFonts w:ascii="Cambria Math" w:eastAsia="游明朝" w:hAnsi="Cambria Math"/>
                          <w:lang w:eastAsia="ja-JP"/>
                        </w:rPr>
                        <m:t>2</m:t>
                      </m:r>
                    </m:sup>
                  </m:sSubSup>
                </m:e>
              </m:rad>
              <m: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9</m:t>
                  </m:r>
                </m:e>
              </m:d>
            </m:e>
          </m:eqArr>
        </m:oMath>
      </m:oMathPara>
    </w:p>
    <w:p w14:paraId="3B0BEEA3" w14:textId="77777777" w:rsidR="00A3647B" w:rsidRDefault="00A3647B" w:rsidP="00B36ED8">
      <w:pPr>
        <w:rPr>
          <w:rFonts w:eastAsia="游明朝"/>
          <w:lang w:eastAsia="ja-JP"/>
        </w:rPr>
      </w:pPr>
    </w:p>
    <w:p w14:paraId="62A2C125" w14:textId="5F4725FD" w:rsidR="00B36ED8" w:rsidRPr="006E29CE" w:rsidRDefault="00B36ED8" w:rsidP="00B36ED8">
      <w:pPr>
        <w:rPr>
          <w:rFonts w:eastAsia="游明朝"/>
          <w:lang w:eastAsia="ja-JP"/>
        </w:rPr>
      </w:pPr>
      <w:r>
        <w:rPr>
          <w:rFonts w:eastAsia="游明朝" w:hint="eastAsia"/>
          <w:lang w:eastAsia="ja-JP"/>
        </w:rPr>
        <w:t xml:space="preserve">The vector function </w:t>
      </w:r>
      <m:oMath>
        <m:r>
          <m:rPr>
            <m:sty m:val="bi"/>
          </m:rPr>
          <w:rPr>
            <w:rFonts w:ascii="Cambria Math" w:eastAsia="游明朝" w:hAnsi="Cambria Math"/>
            <w:lang w:eastAsia="ja-JP"/>
          </w:rPr>
          <m:t xml:space="preserve">a( </m:t>
        </m:r>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 xml:space="preserve">n </m:t>
            </m:r>
          </m:sub>
        </m:sSub>
        <m:r>
          <w:rPr>
            <w:rFonts w:ascii="Cambria Math" w:eastAsia="游明朝" w:hAnsi="Cambria Math"/>
            <w:lang w:eastAsia="ja-JP"/>
          </w:rPr>
          <m:t xml:space="preserve"> </m:t>
        </m:r>
        <m:r>
          <m:rPr>
            <m:sty m:val="bi"/>
          </m:rPr>
          <w:rPr>
            <w:rFonts w:ascii="Cambria Math" w:eastAsia="游明朝" w:hAnsi="Cambria Math"/>
            <w:lang w:eastAsia="ja-JP"/>
          </w:rPr>
          <m:t>)</m:t>
        </m:r>
      </m:oMath>
      <w:r>
        <w:rPr>
          <w:rFonts w:eastAsia="游明朝" w:hint="eastAsia"/>
          <w:lang w:eastAsia="ja-JP"/>
        </w:rPr>
        <w:t xml:space="preserve"> with a condition </w:t>
      </w:r>
      <m:oMath>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0,0,</m:t>
            </m:r>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d>
      </m:oMath>
      <w:r>
        <w:rPr>
          <w:rFonts w:eastAsia="游明朝" w:hint="eastAsia"/>
          <w:lang w:eastAsia="ja-JP"/>
        </w:rPr>
        <w:t xml:space="preserve"> can be expressed </w:t>
      </w:r>
      <w:r w:rsidR="00415CAA">
        <w:rPr>
          <w:rFonts w:eastAsia="游明朝" w:hint="eastAsia"/>
          <w:lang w:eastAsia="ja-JP"/>
        </w:rPr>
        <w:t>in concrete form</w:t>
      </w:r>
      <w:r>
        <w:rPr>
          <w:rFonts w:eastAsia="游明朝" w:hint="eastAsia"/>
          <w:lang w:eastAsia="ja-JP"/>
        </w:rPr>
        <w:t xml:space="preserve"> by the following equations:</w:t>
      </w:r>
    </w:p>
    <w:p w14:paraId="14FE6366" w14:textId="62272A7B" w:rsidR="00B671AF" w:rsidRPr="004965AF" w:rsidRDefault="00000000" w:rsidP="00B36ED8">
      <w:pPr>
        <w:rPr>
          <w:rFonts w:eastAsia="游明朝"/>
          <w:b/>
          <w:bCs/>
          <w:lang w:eastAsia="ja-JP"/>
        </w:rPr>
      </w:pPr>
      <m:oMathPara>
        <m:oMath>
          <m:eqArr>
            <m:eqArrPr>
              <m:maxDist m:val="1"/>
              <m:ctrlPr>
                <w:rPr>
                  <w:rFonts w:ascii="Cambria Math" w:eastAsia="游明朝" w:hAnsi="Cambria Math"/>
                  <w:b/>
                  <w:i/>
                  <w:lang w:eastAsia="ja-JP"/>
                </w:rPr>
              </m:ctrlPr>
            </m:eqArrPr>
            <m:e>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bi"/>
                </m:rPr>
                <w:rPr>
                  <w:rFonts w:ascii="Cambria Math" w:eastAsia="游明朝" w:hAnsi="Cambria Math"/>
                  <w:lang w:eastAsia="ja-JP"/>
                </w:rPr>
                <m:t xml:space="preserve"> #</m:t>
              </m:r>
              <m:d>
                <m:dPr>
                  <m:ctrlPr>
                    <w:rPr>
                      <w:rFonts w:ascii="Cambria Math" w:eastAsia="游明朝" w:hAnsi="Cambria Math"/>
                      <w:lang w:eastAsia="ja-JP"/>
                    </w:rPr>
                  </m:ctrlPr>
                </m:dPr>
                <m:e>
                  <m:r>
                    <m:rPr>
                      <m:sty m:val="p"/>
                    </m:rPr>
                    <w:rPr>
                      <w:rFonts w:ascii="Cambria Math" w:eastAsia="游明朝" w:hAnsi="Cambria Math"/>
                      <w:lang w:eastAsia="ja-JP"/>
                    </w:rPr>
                    <m:t>10-1</m:t>
                  </m:r>
                </m:e>
              </m:d>
              <m:ctrlPr>
                <w:rPr>
                  <w:rFonts w:ascii="Cambria Math" w:eastAsia="游明朝" w:hAnsi="Cambria Math"/>
                  <w:b/>
                  <w:bCs/>
                  <w:i/>
                  <w:lang w:eastAsia="ja-JP"/>
                </w:rPr>
              </m:ctrlPr>
            </m:e>
          </m:eqArr>
        </m:oMath>
      </m:oMathPara>
    </w:p>
    <w:p w14:paraId="4732BCFF" w14:textId="18F37BAF" w:rsidR="00B36ED8" w:rsidRPr="004965AF" w:rsidRDefault="00000000" w:rsidP="00B36ED8">
      <w:pPr>
        <w:rPr>
          <w:rFonts w:eastAsia="游明朝"/>
          <w:b/>
          <w:bCs/>
          <w:lang w:eastAsia="ja-JP"/>
        </w:rPr>
      </w:pPr>
      <m:oMathPara>
        <m:oMathParaPr>
          <m:jc m:val="center"/>
        </m:oMathParaPr>
        <m:oMath>
          <m:eqArr>
            <m:eqArrPr>
              <m:maxDist m:val="1"/>
              <m:ctrlPr>
                <w:rPr>
                  <w:rFonts w:ascii="Cambria Math" w:eastAsia="游明朝" w:hAnsi="Cambria Math"/>
                  <w:lang w:eastAsia="ja-JP"/>
                </w:rPr>
              </m:ctrlPr>
            </m:eqArrPr>
            <m:e>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p"/>
                </m:rPr>
                <w:rPr>
                  <w:rFonts w:ascii="Cambria Math" w:eastAsia="游明朝" w:hAnsi="Cambria Math"/>
                  <w:lang w:eastAsia="ja-JP"/>
                </w:rPr>
                <m:t xml:space="preserve"> </m:t>
              </m:r>
              <m:r>
                <m:rPr>
                  <m:sty m:val="bi"/>
                </m:rPr>
                <w:rPr>
                  <w:rFonts w:ascii="Cambria Math" w:eastAsia="游明朝" w:hAnsi="Cambria Math"/>
                  <w:lang w:eastAsia="ja-JP"/>
                </w:rPr>
                <m:t>#</m:t>
              </m:r>
              <m:d>
                <m:dPr>
                  <m:ctrlPr>
                    <w:rPr>
                      <w:rFonts w:ascii="Cambria Math" w:eastAsia="游明朝" w:hAnsi="Cambria Math"/>
                      <w:lang w:eastAsia="ja-JP"/>
                    </w:rPr>
                  </m:ctrlPr>
                </m:dPr>
                <m:e>
                  <m:r>
                    <m:rPr>
                      <m:sty m:val="p"/>
                    </m:rPr>
                    <w:rPr>
                      <w:rFonts w:ascii="Cambria Math" w:eastAsia="游明朝" w:hAnsi="Cambria Math"/>
                      <w:lang w:eastAsia="ja-JP"/>
                    </w:rPr>
                    <m:t>10-2</m:t>
                  </m:r>
                </m:e>
              </m:d>
              <m:ctrlPr>
                <w:rPr>
                  <w:rFonts w:ascii="Cambria Math" w:eastAsia="游明朝" w:hAnsi="Cambria Math"/>
                  <w:b/>
                  <w:bCs/>
                  <w:i/>
                  <w:lang w:eastAsia="ja-JP"/>
                </w:rPr>
              </m:ctrlPr>
            </m:e>
          </m:eqArr>
        </m:oMath>
      </m:oMathPara>
    </w:p>
    <w:p w14:paraId="00896A6B" w14:textId="02F83CD5" w:rsidR="00B36ED8" w:rsidRPr="004965AF" w:rsidRDefault="00000000" w:rsidP="00B36ED8">
      <w:pPr>
        <w:rPr>
          <w:rFonts w:eastAsia="游明朝"/>
          <w:b/>
          <w:bCs/>
          <w:lang w:eastAsia="ja-JP"/>
        </w:rPr>
      </w:pPr>
      <m:oMathPara>
        <m:oMathParaPr>
          <m:jc m:val="center"/>
        </m:oMathParaPr>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10-3</m:t>
                  </m:r>
                </m:e>
              </m:d>
              <m:ctrlPr>
                <w:rPr>
                  <w:rFonts w:ascii="Cambria Math" w:eastAsia="游明朝" w:hAnsi="Cambria Math"/>
                  <w:b/>
                  <w:bCs/>
                  <w:i/>
                  <w:lang w:eastAsia="ja-JP"/>
                </w:rPr>
              </m:ctrlPr>
            </m:e>
          </m:eqArr>
        </m:oMath>
      </m:oMathPara>
    </w:p>
    <w:p w14:paraId="32C42DF0" w14:textId="77777777" w:rsidR="00B36ED8" w:rsidRDefault="00B36ED8" w:rsidP="00B36ED8">
      <w:pPr>
        <w:rPr>
          <w:rFonts w:eastAsia="游明朝"/>
          <w:lang w:eastAsia="ja-JP"/>
        </w:rPr>
      </w:pPr>
      <w:r>
        <w:rPr>
          <w:rFonts w:eastAsia="游明朝" w:hint="eastAsia"/>
          <w:lang w:eastAsia="ja-JP"/>
        </w:rPr>
        <w:t xml:space="preserve">Note that the condition </w:t>
      </w:r>
      <m:oMath>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0,0,</m:t>
            </m:r>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d>
      </m:oMath>
      <w:r>
        <w:rPr>
          <w:rFonts w:eastAsia="游明朝" w:hint="eastAsia"/>
          <w:lang w:eastAsia="ja-JP"/>
        </w:rPr>
        <w:t xml:space="preserve"> is set when using the ECEF frame </w:t>
      </w:r>
      <w:r w:rsidRPr="000E6F5C">
        <w:rPr>
          <w:rFonts w:eastAsia="游明朝"/>
          <w:lang w:eastAsia="ja-JP"/>
        </w:rPr>
        <w:t>such that the centre of earth's gravity is the origin</w:t>
      </w:r>
      <w:r>
        <w:rPr>
          <w:rFonts w:eastAsia="游明朝" w:hint="eastAsia"/>
          <w:lang w:eastAsia="ja-JP"/>
        </w:rPr>
        <w:t>,</w:t>
      </w:r>
      <w:r w:rsidRPr="000E6F5C">
        <w:rPr>
          <w:rFonts w:eastAsia="游明朝"/>
          <w:lang w:eastAsia="ja-JP"/>
        </w:rPr>
        <w:t xml:space="preserve"> and the rotation axis is the z-axis</w:t>
      </w:r>
      <w:r>
        <w:rPr>
          <w:rFonts w:eastAsia="游明朝" w:hint="eastAsia"/>
          <w:lang w:eastAsia="ja-JP"/>
        </w:rPr>
        <w:t>.</w:t>
      </w:r>
    </w:p>
    <w:p w14:paraId="2B232A54" w14:textId="7D6BE909" w:rsidR="00B36ED8" w:rsidRPr="00AB5E1A" w:rsidRDefault="00B36ED8" w:rsidP="00B36ED8">
      <w:pPr>
        <w:rPr>
          <w:rFonts w:eastAsia="游明朝"/>
          <w:b/>
          <w:bCs/>
          <w:i/>
          <w:iCs/>
          <w:lang w:eastAsia="ja-JP"/>
        </w:rPr>
      </w:pPr>
      <w:r w:rsidRPr="00AB5E1A">
        <w:rPr>
          <w:rFonts w:eastAsia="游明朝" w:hint="eastAsia"/>
          <w:b/>
          <w:bCs/>
          <w:i/>
          <w:iCs/>
          <w:lang w:eastAsia="ja-JP"/>
        </w:rPr>
        <w:t xml:space="preserve">Observation </w:t>
      </w:r>
      <w:r w:rsidR="00D279EB">
        <w:rPr>
          <w:rFonts w:eastAsia="游明朝" w:hint="eastAsia"/>
          <w:b/>
          <w:bCs/>
          <w:i/>
          <w:iCs/>
          <w:lang w:eastAsia="ja-JP"/>
        </w:rPr>
        <w:t>3</w:t>
      </w:r>
      <w:r w:rsidRPr="00AB5E1A">
        <w:rPr>
          <w:rFonts w:eastAsia="游明朝" w:hint="eastAsia"/>
          <w:b/>
          <w:bCs/>
          <w:i/>
          <w:iCs/>
          <w:lang w:eastAsia="ja-JP"/>
        </w:rPr>
        <w:t xml:space="preserve">: </w:t>
      </w:r>
      <w:r w:rsidR="007C2F3A" w:rsidRPr="00AB5E1A">
        <w:rPr>
          <w:rFonts w:eastAsia="游明朝" w:hint="eastAsia"/>
          <w:b/>
          <w:bCs/>
          <w:i/>
          <w:iCs/>
          <w:lang w:eastAsia="ja-JP"/>
        </w:rPr>
        <w:t>T</w:t>
      </w:r>
      <w:r w:rsidRPr="00AB5E1A">
        <w:rPr>
          <w:rFonts w:eastAsia="游明朝" w:hint="eastAsia"/>
          <w:b/>
          <w:bCs/>
          <w:i/>
          <w:iCs/>
          <w:lang w:eastAsia="ja-JP"/>
        </w:rPr>
        <w:t>he vector function can be expressed by the following equations:</w:t>
      </w:r>
    </w:p>
    <w:p w14:paraId="7F1BAB32" w14:textId="77777777" w:rsidR="00B36ED8" w:rsidRPr="002518BA" w:rsidRDefault="00000000" w:rsidP="00B36ED8">
      <w:pPr>
        <w:rPr>
          <w:rFonts w:eastAsia="游明朝"/>
          <w:b/>
          <w:bCs/>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bi"/>
            </m:rPr>
            <w:rPr>
              <w:rFonts w:ascii="Cambria Math" w:eastAsia="游明朝" w:hAnsi="Cambria Math"/>
              <w:lang w:eastAsia="ja-JP"/>
            </w:rPr>
            <m:t xml:space="preserve">                                                      </m:t>
          </m:r>
        </m:oMath>
      </m:oMathPara>
    </w:p>
    <w:p w14:paraId="63839B14" w14:textId="77777777" w:rsidR="00B36ED8" w:rsidRPr="002518BA" w:rsidRDefault="00000000" w:rsidP="00B36ED8">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p"/>
            </m:rPr>
            <w:rPr>
              <w:rFonts w:ascii="Cambria Math" w:eastAsia="游明朝" w:hAnsi="Cambria Math"/>
              <w:lang w:eastAsia="ja-JP"/>
            </w:rPr>
            <m:t xml:space="preserve">                                                      </m:t>
          </m:r>
        </m:oMath>
      </m:oMathPara>
    </w:p>
    <w:p w14:paraId="4AE144E0" w14:textId="77777777" w:rsidR="00B36ED8" w:rsidRPr="002518BA" w:rsidRDefault="00000000" w:rsidP="00B36ED8">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                                                                                         </m:t>
          </m:r>
        </m:oMath>
      </m:oMathPara>
    </w:p>
    <w:p w14:paraId="3F1C33D2" w14:textId="77777777" w:rsidR="00B36ED8" w:rsidRDefault="00B36ED8" w:rsidP="00B36ED8">
      <w:pPr>
        <w:rPr>
          <w:rFonts w:eastAsia="游明朝"/>
          <w:lang w:eastAsia="ja-JP"/>
        </w:rPr>
      </w:pPr>
    </w:p>
    <w:p w14:paraId="4A578071" w14:textId="3DB0A246" w:rsidR="00877894" w:rsidRPr="00DA5B36" w:rsidRDefault="00156CB0" w:rsidP="00945884">
      <w:pPr>
        <w:ind w:firstLineChars="50" w:firstLine="100"/>
        <w:rPr>
          <w:rFonts w:eastAsia="游明朝"/>
          <w:lang w:eastAsia="ja-JP"/>
        </w:rPr>
      </w:pPr>
      <w:r>
        <w:rPr>
          <w:rFonts w:eastAsia="游明朝" w:hint="eastAsia"/>
          <w:lang w:eastAsia="ja-JP"/>
        </w:rPr>
        <w:t>Next based on the 4</w:t>
      </w:r>
      <w:r w:rsidR="00031F20">
        <w:rPr>
          <w:rFonts w:eastAsia="游明朝" w:hint="eastAsia"/>
          <w:lang w:eastAsia="ja-JP"/>
        </w:rPr>
        <w:t>-th</w:t>
      </w:r>
      <w:r>
        <w:rPr>
          <w:rFonts w:eastAsia="游明朝" w:hint="eastAsia"/>
          <w:lang w:eastAsia="ja-JP"/>
        </w:rPr>
        <w:t xml:space="preserve"> order Runge</w:t>
      </w:r>
      <w:r w:rsidR="006A13A2">
        <w:rPr>
          <w:rFonts w:eastAsia="游明朝" w:hint="eastAsia"/>
          <w:lang w:eastAsia="ja-JP"/>
        </w:rPr>
        <w:t>-</w:t>
      </w:r>
      <w:r>
        <w:rPr>
          <w:rFonts w:eastAsia="游明朝" w:hint="eastAsia"/>
          <w:lang w:eastAsia="ja-JP"/>
        </w:rPr>
        <w:t xml:space="preserve">Kutta method, </w:t>
      </w:r>
      <w:r w:rsidR="00D037AB">
        <w:rPr>
          <w:rFonts w:eastAsia="游明朝" w:hint="eastAsia"/>
          <w:lang w:eastAsia="ja-JP"/>
        </w:rPr>
        <w:t xml:space="preserve">we can </w:t>
      </w:r>
      <w:r>
        <w:rPr>
          <w:rFonts w:eastAsia="游明朝" w:hint="eastAsia"/>
          <w:lang w:eastAsia="ja-JP"/>
        </w:rPr>
        <w:t xml:space="preserve">calculate from </w:t>
      </w:r>
      <w:r w:rsidR="0027457C" w:rsidRPr="00080640">
        <w:rPr>
          <w:rFonts w:eastAsia="游明朝" w:hint="eastAsia"/>
          <w:b/>
          <w:bCs/>
          <w:i/>
          <w:iCs/>
          <w:lang w:eastAsia="ja-JP"/>
        </w:rPr>
        <w:t>k</w:t>
      </w:r>
      <w:r w:rsidR="0027457C" w:rsidRPr="00080640">
        <w:rPr>
          <w:rFonts w:eastAsia="游明朝" w:hint="eastAsia"/>
          <w:vertAlign w:val="subscript"/>
          <w:lang w:eastAsia="ja-JP"/>
        </w:rPr>
        <w:t>(1,v</w:t>
      </w:r>
      <w:r w:rsidR="0027457C" w:rsidRPr="00BB2E88">
        <w:rPr>
          <w:rFonts w:eastAsia="游明朝" w:hint="eastAsia"/>
          <w:vertAlign w:val="subscript"/>
          <w:lang w:eastAsia="ja-JP"/>
        </w:rPr>
        <w:t>)</w:t>
      </w:r>
      <w:r w:rsidR="0027457C">
        <w:rPr>
          <w:rFonts w:eastAsia="游明朝" w:hint="eastAsia"/>
          <w:lang w:eastAsia="ja-JP"/>
        </w:rPr>
        <w:t xml:space="preserve"> </w:t>
      </w:r>
      <w:r w:rsidR="00BB2E88">
        <w:rPr>
          <w:rFonts w:eastAsia="游明朝" w:hint="eastAsia"/>
          <w:lang w:eastAsia="ja-JP"/>
        </w:rPr>
        <w:t xml:space="preserve">to </w:t>
      </w:r>
      <w:r w:rsidR="00BB2E88" w:rsidRPr="00080640">
        <w:rPr>
          <w:rFonts w:eastAsia="游明朝" w:hint="eastAsia"/>
          <w:b/>
          <w:bCs/>
          <w:i/>
          <w:iCs/>
          <w:lang w:eastAsia="ja-JP"/>
        </w:rPr>
        <w:t>k</w:t>
      </w:r>
      <w:r w:rsidR="00BB2E88" w:rsidRPr="00080640">
        <w:rPr>
          <w:rFonts w:eastAsia="游明朝" w:hint="eastAsia"/>
          <w:vertAlign w:val="subscript"/>
          <w:lang w:eastAsia="ja-JP"/>
        </w:rPr>
        <w:t>(4,v)</w:t>
      </w:r>
      <w:r w:rsidR="00BB2E88" w:rsidRPr="00BB2E88">
        <w:rPr>
          <w:rFonts w:eastAsia="游明朝" w:hint="eastAsia"/>
          <w:lang w:eastAsia="ja-JP"/>
        </w:rPr>
        <w:t>,</w:t>
      </w:r>
      <w:r w:rsidR="00BB2E88">
        <w:rPr>
          <w:rFonts w:eastAsia="游明朝" w:hint="eastAsia"/>
          <w:lang w:eastAsia="ja-JP"/>
        </w:rPr>
        <w:t xml:space="preserve"> </w:t>
      </w:r>
      <w:r w:rsidR="0027457C">
        <w:rPr>
          <w:rFonts w:eastAsia="游明朝" w:hint="eastAsia"/>
          <w:lang w:eastAsia="ja-JP"/>
        </w:rPr>
        <w:t>and</w:t>
      </w:r>
      <w:r w:rsidR="000B6576">
        <w:rPr>
          <w:rFonts w:eastAsia="游明朝" w:hint="eastAsia"/>
          <w:lang w:eastAsia="ja-JP"/>
        </w:rPr>
        <w:t xml:space="preserve"> from</w:t>
      </w:r>
      <w:r w:rsidR="0027457C">
        <w:rPr>
          <w:rFonts w:eastAsia="游明朝" w:hint="eastAsia"/>
          <w:lang w:eastAsia="ja-JP"/>
        </w:rPr>
        <w:t xml:space="preserve"> </w:t>
      </w:r>
      <w:r w:rsidR="0027457C" w:rsidRPr="00080640">
        <w:rPr>
          <w:rFonts w:eastAsia="游明朝" w:hint="eastAsia"/>
          <w:b/>
          <w:bCs/>
          <w:i/>
          <w:iCs/>
          <w:lang w:eastAsia="ja-JP"/>
        </w:rPr>
        <w:t>k</w:t>
      </w:r>
      <w:r w:rsidR="0027457C" w:rsidRPr="00080640">
        <w:rPr>
          <w:rFonts w:eastAsia="游明朝" w:hint="eastAsia"/>
          <w:vertAlign w:val="subscript"/>
          <w:lang w:eastAsia="ja-JP"/>
        </w:rPr>
        <w:t>(1,r)</w:t>
      </w:r>
      <w:r w:rsidR="0027457C">
        <w:rPr>
          <w:rFonts w:eastAsia="游明朝" w:hint="eastAsia"/>
          <w:lang w:eastAsia="ja-JP"/>
        </w:rPr>
        <w:t xml:space="preserve"> </w:t>
      </w:r>
      <w:r w:rsidR="00BB2E88">
        <w:rPr>
          <w:rFonts w:eastAsia="游明朝" w:hint="eastAsia"/>
          <w:lang w:eastAsia="ja-JP"/>
        </w:rPr>
        <w:t>to</w:t>
      </w:r>
      <w:r w:rsidR="0027457C">
        <w:rPr>
          <w:rFonts w:eastAsia="游明朝" w:hint="eastAsia"/>
          <w:lang w:eastAsia="ja-JP"/>
        </w:rPr>
        <w:t xml:space="preserve"> </w:t>
      </w:r>
      <w:r w:rsidR="0027457C" w:rsidRPr="00080640">
        <w:rPr>
          <w:rFonts w:eastAsia="游明朝" w:hint="eastAsia"/>
          <w:b/>
          <w:bCs/>
          <w:i/>
          <w:iCs/>
          <w:lang w:eastAsia="ja-JP"/>
        </w:rPr>
        <w:t>k</w:t>
      </w:r>
      <w:r w:rsidR="009457FD" w:rsidRPr="00080640">
        <w:rPr>
          <w:rFonts w:eastAsia="游明朝" w:hint="eastAsia"/>
          <w:vertAlign w:val="subscript"/>
          <w:lang w:eastAsia="ja-JP"/>
        </w:rPr>
        <w:t>(4,r)</w:t>
      </w:r>
      <w:r w:rsidR="009457FD">
        <w:rPr>
          <w:rFonts w:eastAsia="游明朝" w:hint="eastAsia"/>
          <w:lang w:eastAsia="ja-JP"/>
        </w:rPr>
        <w:t xml:space="preserve"> with step by step manner.</w:t>
      </w:r>
      <w:r w:rsidR="0078444E">
        <w:rPr>
          <w:rFonts w:eastAsia="游明朝" w:hint="eastAsia"/>
          <w:lang w:eastAsia="ja-JP"/>
        </w:rPr>
        <w:t xml:space="preserve"> </w:t>
      </w:r>
      <w:r w:rsidR="004C0B62">
        <w:rPr>
          <w:rFonts w:eastAsia="游明朝" w:hint="eastAsia"/>
          <w:lang w:eastAsia="ja-JP"/>
        </w:rPr>
        <w:t>I</w:t>
      </w:r>
      <w:r w:rsidR="009B07A5">
        <w:rPr>
          <w:rFonts w:eastAsia="游明朝" w:hint="eastAsia"/>
          <w:lang w:eastAsia="ja-JP"/>
        </w:rPr>
        <w:t xml:space="preserve">n the next step 1 to 5, </w:t>
      </w:r>
      <m:oMath>
        <m:r>
          <m:rPr>
            <m:sty m:val="p"/>
          </m:rPr>
          <w:rPr>
            <w:rFonts w:ascii="Cambria Math" w:eastAsia="游明朝" w:hAnsi="Cambria Math"/>
          </w:rPr>
          <m:t>Δ</m:t>
        </m:r>
        <m:r>
          <w:rPr>
            <w:rFonts w:ascii="Cambria Math" w:eastAsia="游明朝" w:hAnsi="Cambria Math"/>
            <w:lang w:eastAsia="ja-JP"/>
          </w:rPr>
          <m:t>t</m:t>
        </m:r>
      </m:oMath>
      <w:r w:rsidR="00A91BAF">
        <w:rPr>
          <w:rFonts w:eastAsia="游明朝" w:hint="eastAsia"/>
          <w:lang w:eastAsia="ja-JP"/>
        </w:rPr>
        <w:t xml:space="preserve"> </w:t>
      </w:r>
      <w:r w:rsidR="00DA5B36">
        <w:rPr>
          <w:rFonts w:eastAsia="游明朝" w:hint="eastAsia"/>
          <w:lang w:eastAsia="ja-JP"/>
        </w:rPr>
        <w:t xml:space="preserve">is a </w:t>
      </w:r>
      <w:r w:rsidR="00EA2148">
        <w:rPr>
          <w:rFonts w:eastAsia="游明朝" w:hint="eastAsia"/>
          <w:lang w:eastAsia="ja-JP"/>
        </w:rPr>
        <w:t>step size</w:t>
      </w:r>
      <w:r w:rsidR="00DA5B36">
        <w:rPr>
          <w:rFonts w:eastAsia="游明朝" w:hint="eastAsia"/>
          <w:lang w:eastAsia="ja-JP"/>
        </w:rPr>
        <w:t xml:space="preserve"> of time. </w:t>
      </w:r>
      <w:r w:rsidR="00EA5B13">
        <w:rPr>
          <w:rFonts w:eastAsia="游明朝" w:hint="eastAsia"/>
          <w:lang w:eastAsia="ja-JP"/>
        </w:rPr>
        <w:t>From the po</w:t>
      </w:r>
      <w:r w:rsidR="0093155E">
        <w:rPr>
          <w:rFonts w:eastAsia="游明朝" w:hint="eastAsia"/>
          <w:lang w:eastAsia="ja-JP"/>
        </w:rPr>
        <w:t>si</w:t>
      </w:r>
      <w:r w:rsidR="00EA5B13">
        <w:rPr>
          <w:rFonts w:eastAsia="游明朝" w:hint="eastAsia"/>
          <w:lang w:eastAsia="ja-JP"/>
        </w:rPr>
        <w:t>tion and velocity</w:t>
      </w:r>
      <w:r w:rsidR="00FC6041">
        <w:rPr>
          <w:rFonts w:eastAsia="游明朝" w:hint="eastAsia"/>
          <w:lang w:eastAsia="ja-JP"/>
        </w:rPr>
        <w:t xml:space="preserve"> vector</w:t>
      </w:r>
      <w:r w:rsidR="005E7D30">
        <w:rPr>
          <w:rFonts w:eastAsia="游明朝" w:hint="eastAsia"/>
          <w:lang w:eastAsia="ja-JP"/>
        </w:rPr>
        <w:t xml:space="preserve"> </w:t>
      </w:r>
      <m:oMath>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oMath>
      <w:r w:rsidR="00EA5B13">
        <w:rPr>
          <w:rFonts w:eastAsia="游明朝" w:hint="eastAsia"/>
          <w:lang w:eastAsia="ja-JP"/>
        </w:rPr>
        <w:t xml:space="preserve"> </w:t>
      </w:r>
      <w:r w:rsidR="005E7D30">
        <w:rPr>
          <w:rFonts w:eastAsia="游明朝" w:hint="eastAsia"/>
          <w:lang w:eastAsia="ja-JP"/>
        </w:rPr>
        <w:t xml:space="preserve">at time </w:t>
      </w:r>
      <m:oMath>
        <m:sSub>
          <m:sSubPr>
            <m:ctrlPr>
              <w:rPr>
                <w:rFonts w:ascii="Cambria Math" w:eastAsia="游明朝" w:hAnsi="Cambria Math"/>
                <w:i/>
                <w:lang w:eastAsia="ja-JP"/>
              </w:rPr>
            </m:ctrlPr>
          </m:sSubPr>
          <m:e>
            <m:r>
              <w:rPr>
                <w:rFonts w:ascii="Cambria Math" w:eastAsia="游明朝" w:hAnsi="Cambria Math"/>
                <w:lang w:eastAsia="ja-JP"/>
              </w:rPr>
              <m:t>t</m:t>
            </m:r>
          </m:e>
          <m:sub>
            <m:r>
              <w:rPr>
                <w:rFonts w:ascii="Cambria Math" w:eastAsia="游明朝" w:hAnsi="Cambria Math"/>
                <w:lang w:eastAsia="ja-JP"/>
              </w:rPr>
              <m:t>n</m:t>
            </m:r>
          </m:sub>
        </m:sSub>
        <m:r>
          <w:rPr>
            <w:rFonts w:ascii="Cambria Math" w:eastAsia="游明朝" w:hAnsi="Cambria Math"/>
            <w:lang w:eastAsia="ja-JP"/>
          </w:rPr>
          <m:t xml:space="preserve">(=n </m:t>
        </m:r>
        <m:r>
          <m:rPr>
            <m:sty m:val="p"/>
          </m:rPr>
          <w:rPr>
            <w:rFonts w:ascii="Cambria Math" w:eastAsia="游明朝" w:hAnsi="Cambria Math"/>
          </w:rPr>
          <m:t>Δ</m:t>
        </m:r>
        <m:r>
          <w:rPr>
            <w:rFonts w:ascii="Cambria Math" w:eastAsia="游明朝" w:hAnsi="Cambria Math"/>
            <w:lang w:eastAsia="ja-JP"/>
          </w:rPr>
          <m:t>t)</m:t>
        </m:r>
      </m:oMath>
      <w:r w:rsidR="005E7D30">
        <w:rPr>
          <w:rFonts w:eastAsia="游明朝" w:hint="eastAsia"/>
          <w:lang w:eastAsia="ja-JP"/>
        </w:rPr>
        <w:t>, equations</w:t>
      </w:r>
      <w:r w:rsidR="005C26A5" w:rsidRPr="005C26A5">
        <w:rPr>
          <w:rFonts w:eastAsia="游明朝"/>
          <w:lang w:eastAsia="ja-JP"/>
        </w:rPr>
        <w:t xml:space="preserve"> </w:t>
      </w:r>
      <w:r w:rsidR="0099591C">
        <w:rPr>
          <w:rFonts w:eastAsia="游明朝" w:hint="eastAsia"/>
          <w:lang w:eastAsia="ja-JP"/>
        </w:rPr>
        <w:t xml:space="preserve">from </w:t>
      </w:r>
      <w:r w:rsidR="005C26A5" w:rsidRPr="005C26A5">
        <w:rPr>
          <w:rFonts w:eastAsia="游明朝"/>
          <w:lang w:eastAsia="ja-JP"/>
        </w:rPr>
        <w:t>(1</w:t>
      </w:r>
      <w:r w:rsidR="008B5F89">
        <w:rPr>
          <w:rFonts w:eastAsia="游明朝" w:hint="eastAsia"/>
          <w:lang w:eastAsia="ja-JP"/>
        </w:rPr>
        <w:t>1</w:t>
      </w:r>
      <w:r w:rsidR="005C26A5" w:rsidRPr="005C26A5">
        <w:rPr>
          <w:rFonts w:eastAsia="游明朝"/>
          <w:lang w:eastAsia="ja-JP"/>
        </w:rPr>
        <w:t>)</w:t>
      </w:r>
      <w:r w:rsidR="0099591C">
        <w:rPr>
          <w:rFonts w:eastAsia="游明朝" w:hint="eastAsia"/>
          <w:lang w:eastAsia="ja-JP"/>
        </w:rPr>
        <w:t xml:space="preserve"> to</w:t>
      </w:r>
      <w:r w:rsidR="005C26A5" w:rsidRPr="005C26A5">
        <w:rPr>
          <w:rFonts w:eastAsia="游明朝"/>
          <w:lang w:eastAsia="ja-JP"/>
        </w:rPr>
        <w:t xml:space="preserve"> (1</w:t>
      </w:r>
      <w:r w:rsidR="0099591C">
        <w:rPr>
          <w:rFonts w:eastAsia="游明朝" w:hint="eastAsia"/>
          <w:lang w:eastAsia="ja-JP"/>
        </w:rPr>
        <w:t>6</w:t>
      </w:r>
      <w:r w:rsidR="005C26A5" w:rsidRPr="005C26A5">
        <w:rPr>
          <w:rFonts w:eastAsia="游明朝"/>
          <w:lang w:eastAsia="ja-JP"/>
        </w:rPr>
        <w:t>) are successively calculated to determine</w:t>
      </w:r>
      <w:r w:rsidR="005C26A5">
        <w:rPr>
          <w:rFonts w:eastAsia="游明朝" w:hint="eastAsia"/>
          <w:lang w:eastAsia="ja-JP"/>
        </w:rPr>
        <w:t xml:space="preserve"> </w:t>
      </w:r>
      <m:oMath>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n+1</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n+1</m:t>
            </m:r>
          </m:sub>
        </m:sSub>
        <m:r>
          <m:rPr>
            <m:sty m:val="bi"/>
          </m:rPr>
          <w:rPr>
            <w:rFonts w:ascii="Cambria Math" w:eastAsia="游明朝" w:hAnsi="Cambria Math"/>
            <w:lang w:eastAsia="ja-JP"/>
          </w:rPr>
          <m:t>)</m:t>
        </m:r>
      </m:oMath>
      <w:r w:rsidR="006A3F8D">
        <w:rPr>
          <w:rFonts w:eastAsia="游明朝" w:hint="eastAsia"/>
          <w:b/>
          <w:lang w:eastAsia="ja-JP"/>
        </w:rPr>
        <w:t xml:space="preserve"> </w:t>
      </w:r>
      <w:r w:rsidR="006A3F8D" w:rsidRPr="006A3F8D">
        <w:rPr>
          <w:rFonts w:eastAsia="游明朝" w:hint="eastAsia"/>
          <w:bCs/>
          <w:lang w:eastAsia="ja-JP"/>
        </w:rPr>
        <w:t>at time</w:t>
      </w:r>
      <w:r w:rsidR="006A3F8D">
        <w:rPr>
          <w:rFonts w:eastAsia="游明朝" w:hint="eastAsia"/>
          <w:bCs/>
          <w:lang w:eastAsia="ja-JP"/>
        </w:rPr>
        <w:t xml:space="preserve"> </w:t>
      </w:r>
      <m:oMath>
        <m:sSub>
          <m:sSubPr>
            <m:ctrlPr>
              <w:rPr>
                <w:rFonts w:ascii="Cambria Math" w:eastAsia="游明朝" w:hAnsi="Cambria Math"/>
                <w:i/>
                <w:lang w:eastAsia="ja-JP"/>
              </w:rPr>
            </m:ctrlPr>
          </m:sSubPr>
          <m:e>
            <m:r>
              <w:rPr>
                <w:rFonts w:ascii="Cambria Math" w:eastAsia="游明朝" w:hAnsi="Cambria Math"/>
                <w:lang w:eastAsia="ja-JP"/>
              </w:rPr>
              <m:t>t</m:t>
            </m:r>
          </m:e>
          <m:sub>
            <m:r>
              <w:rPr>
                <w:rFonts w:ascii="Cambria Math" w:eastAsia="游明朝" w:hAnsi="Cambria Math"/>
                <w:lang w:eastAsia="ja-JP"/>
              </w:rPr>
              <m:t>n+1</m:t>
            </m:r>
          </m:sub>
        </m:sSub>
      </m:oMath>
      <w:r w:rsidR="00EA2148">
        <w:rPr>
          <w:rFonts w:eastAsia="游明朝" w:hint="eastAsia"/>
          <w:lang w:eastAsia="ja-JP"/>
        </w:rPr>
        <w:t>.</w:t>
      </w:r>
      <w:r w:rsidR="0085708B">
        <w:rPr>
          <w:rFonts w:eastAsia="游明朝" w:hint="eastAsia"/>
          <w:lang w:eastAsia="ja-JP"/>
        </w:rPr>
        <w:t xml:space="preserve"> Once the </w:t>
      </w:r>
      <m:oMath>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n+1</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n+1</m:t>
            </m:r>
          </m:sub>
        </m:sSub>
        <m:r>
          <m:rPr>
            <m:sty m:val="bi"/>
          </m:rPr>
          <w:rPr>
            <w:rFonts w:ascii="Cambria Math" w:eastAsia="游明朝" w:hAnsi="Cambria Math"/>
            <w:lang w:eastAsia="ja-JP"/>
          </w:rPr>
          <m:t>)</m:t>
        </m:r>
      </m:oMath>
      <w:r w:rsidR="00514CF2" w:rsidRPr="00514CF2">
        <w:rPr>
          <w:rFonts w:eastAsia="游明朝" w:hint="eastAsia"/>
          <w:bCs/>
          <w:lang w:eastAsia="ja-JP"/>
        </w:rPr>
        <w:t xml:space="preserve"> </w:t>
      </w:r>
      <w:r w:rsidR="00514CF2">
        <w:rPr>
          <w:rFonts w:eastAsia="游明朝" w:hint="eastAsia"/>
          <w:bCs/>
          <w:lang w:eastAsia="ja-JP"/>
        </w:rPr>
        <w:t>is obtained</w:t>
      </w:r>
      <w:r w:rsidR="002F1022">
        <w:rPr>
          <w:rFonts w:eastAsia="游明朝" w:hint="eastAsia"/>
          <w:bCs/>
          <w:lang w:eastAsia="ja-JP"/>
        </w:rPr>
        <w:t xml:space="preserve"> at step 5</w:t>
      </w:r>
      <w:r w:rsidR="00514CF2">
        <w:rPr>
          <w:rFonts w:eastAsia="游明朝" w:hint="eastAsia"/>
          <w:bCs/>
          <w:lang w:eastAsia="ja-JP"/>
        </w:rPr>
        <w:t xml:space="preserve">, then </w:t>
      </w:r>
      <w:r w:rsidR="00D34592">
        <w:rPr>
          <w:rFonts w:eastAsia="游明朝" w:hint="eastAsia"/>
          <w:bCs/>
          <w:lang w:eastAsia="ja-JP"/>
        </w:rPr>
        <w:t xml:space="preserve">we </w:t>
      </w:r>
      <w:r w:rsidR="005A7FA3">
        <w:rPr>
          <w:rFonts w:eastAsia="游明朝" w:hint="eastAsia"/>
          <w:bCs/>
          <w:lang w:eastAsia="ja-JP"/>
        </w:rPr>
        <w:t xml:space="preserve">go back to </w:t>
      </w:r>
      <w:r w:rsidR="00736BD2">
        <w:rPr>
          <w:rFonts w:eastAsia="游明朝" w:hint="eastAsia"/>
          <w:bCs/>
          <w:lang w:eastAsia="ja-JP"/>
        </w:rPr>
        <w:t xml:space="preserve">step 1 and </w:t>
      </w:r>
      <w:r w:rsidR="00514CF2">
        <w:rPr>
          <w:rFonts w:eastAsia="游明朝" w:hint="eastAsia"/>
          <w:bCs/>
          <w:lang w:eastAsia="ja-JP"/>
        </w:rPr>
        <w:t xml:space="preserve">use these values </w:t>
      </w:r>
      <w:r w:rsidR="004B32B3">
        <w:rPr>
          <w:rFonts w:eastAsia="游明朝" w:hint="eastAsia"/>
          <w:bCs/>
          <w:lang w:eastAsia="ja-JP"/>
        </w:rPr>
        <w:t xml:space="preserve">in the equations </w:t>
      </w:r>
      <w:r w:rsidR="005A7FA3">
        <w:rPr>
          <w:rFonts w:eastAsia="游明朝" w:hint="eastAsia"/>
          <w:bCs/>
          <w:lang w:eastAsia="ja-JP"/>
        </w:rPr>
        <w:t>(11-1)</w:t>
      </w:r>
      <w:r w:rsidR="004B32B3">
        <w:rPr>
          <w:rFonts w:eastAsia="游明朝" w:hint="eastAsia"/>
          <w:bCs/>
          <w:lang w:eastAsia="ja-JP"/>
        </w:rPr>
        <w:t xml:space="preserve"> and </w:t>
      </w:r>
      <w:r w:rsidR="005A7FA3">
        <w:rPr>
          <w:rFonts w:eastAsia="游明朝" w:hint="eastAsia"/>
          <w:bCs/>
          <w:lang w:eastAsia="ja-JP"/>
        </w:rPr>
        <w:t>(11-2)</w:t>
      </w:r>
      <w:r w:rsidR="00E45DD7">
        <w:rPr>
          <w:rFonts w:eastAsia="游明朝" w:hint="eastAsia"/>
          <w:bCs/>
          <w:lang w:eastAsia="ja-JP"/>
        </w:rPr>
        <w:t xml:space="preserve"> to obtain the position and velocity vector at the next step time.</w:t>
      </w:r>
      <w:r w:rsidR="00637CEB">
        <w:rPr>
          <w:rFonts w:eastAsia="游明朝" w:hint="eastAsia"/>
          <w:bCs/>
          <w:lang w:eastAsia="ja-JP"/>
        </w:rPr>
        <w:t xml:space="preserve"> Continu</w:t>
      </w:r>
      <w:r w:rsidR="00CA4F75">
        <w:rPr>
          <w:rFonts w:eastAsia="游明朝" w:hint="eastAsia"/>
          <w:bCs/>
          <w:lang w:eastAsia="ja-JP"/>
        </w:rPr>
        <w:t>ing</w:t>
      </w:r>
      <w:r w:rsidR="00637CEB">
        <w:rPr>
          <w:rFonts w:eastAsia="游明朝" w:hint="eastAsia"/>
          <w:bCs/>
          <w:lang w:eastAsia="ja-JP"/>
        </w:rPr>
        <w:t xml:space="preserve"> these calculations until the end of measurement time</w:t>
      </w:r>
      <w:r w:rsidR="00CA4F75">
        <w:rPr>
          <w:rFonts w:eastAsia="游明朝" w:hint="eastAsia"/>
          <w:bCs/>
          <w:lang w:eastAsia="ja-JP"/>
        </w:rPr>
        <w:t xml:space="preserve"> will provide </w:t>
      </w:r>
      <w:r w:rsidR="006A68E4">
        <w:rPr>
          <w:rFonts w:eastAsia="游明朝" w:hint="eastAsia"/>
          <w:bCs/>
          <w:lang w:eastAsia="ja-JP"/>
        </w:rPr>
        <w:t xml:space="preserve">position and velocity information throughout the measurement period </w:t>
      </w:r>
      <w:r w:rsidR="00C2686D">
        <w:rPr>
          <w:rFonts w:eastAsia="游明朝" w:hint="eastAsia"/>
          <w:bCs/>
          <w:lang w:eastAsia="ja-JP"/>
        </w:rPr>
        <w:t>with</w:t>
      </w:r>
      <w:r w:rsidR="006A68E4">
        <w:rPr>
          <w:rFonts w:eastAsia="游明朝" w:hint="eastAsia"/>
          <w:bCs/>
          <w:lang w:eastAsia="ja-JP"/>
        </w:rPr>
        <w:t xml:space="preserve"> the </w:t>
      </w:r>
      <w:r w:rsidR="00C2686D">
        <w:rPr>
          <w:rFonts w:eastAsia="游明朝" w:hint="eastAsia"/>
          <w:bCs/>
          <w:lang w:eastAsia="ja-JP"/>
        </w:rPr>
        <w:t>step size granularity</w:t>
      </w:r>
      <w:r w:rsidR="00637CEB">
        <w:rPr>
          <w:rFonts w:eastAsia="游明朝" w:hint="eastAsia"/>
          <w:bCs/>
          <w:lang w:eastAsia="ja-JP"/>
        </w:rPr>
        <w:t>.</w:t>
      </w:r>
      <w:r w:rsidR="00E45DD7">
        <w:rPr>
          <w:rFonts w:eastAsia="游明朝" w:hint="eastAsia"/>
          <w:bCs/>
          <w:lang w:eastAsia="ja-JP"/>
        </w:rPr>
        <w:t xml:space="preserve"> </w:t>
      </w:r>
      <w:r w:rsidR="005A7FA3">
        <w:rPr>
          <w:rFonts w:eastAsia="游明朝" w:hint="eastAsia"/>
          <w:bCs/>
          <w:lang w:eastAsia="ja-JP"/>
        </w:rPr>
        <w:t xml:space="preserve"> </w:t>
      </w:r>
      <w:r w:rsidR="00514CF2" w:rsidRPr="00514CF2">
        <w:rPr>
          <w:rFonts w:eastAsia="游明朝" w:hint="eastAsia"/>
          <w:bCs/>
          <w:lang w:eastAsia="ja-JP"/>
        </w:rPr>
        <w:t xml:space="preserve"> </w:t>
      </w:r>
    </w:p>
    <w:p w14:paraId="695A5C03" w14:textId="169A5399" w:rsidR="001D5449" w:rsidRDefault="00BA625A" w:rsidP="001D5449">
      <w:pPr>
        <w:rPr>
          <w:rFonts w:eastAsia="游明朝"/>
          <w:lang w:eastAsia="ja-JP"/>
        </w:rPr>
      </w:pPr>
      <w:r>
        <w:rPr>
          <w:rFonts w:eastAsia="游明朝" w:hint="eastAsia"/>
          <w:lang w:eastAsia="ja-JP"/>
        </w:rPr>
        <w:t xml:space="preserve">Step 1: </w:t>
      </w:r>
      <w:r w:rsidR="00637CEB">
        <w:rPr>
          <w:rFonts w:eastAsia="游明朝" w:hint="eastAsia"/>
          <w:lang w:eastAsia="ja-JP"/>
        </w:rPr>
        <w:t>Calculate</w:t>
      </w:r>
      <w:r w:rsidR="0033365A">
        <w:rPr>
          <w:rFonts w:eastAsia="游明朝" w:hint="eastAsia"/>
          <w:lang w:eastAsia="ja-JP"/>
        </w:rPr>
        <w:t xml:space="preserve"> following</w:t>
      </w:r>
      <w:r w:rsidR="00637CEB">
        <w:rPr>
          <w:rFonts w:eastAsia="游明朝" w:hint="eastAsia"/>
          <w:lang w:eastAsia="ja-JP"/>
        </w:rPr>
        <w:t xml:space="preserve"> </w:t>
      </w:r>
      <w:r w:rsidR="00637CEB" w:rsidRPr="0033365A">
        <w:rPr>
          <w:rFonts w:eastAsia="游明朝" w:hint="eastAsia"/>
          <w:b/>
          <w:bCs/>
          <w:i/>
          <w:iCs/>
          <w:lang w:eastAsia="ja-JP"/>
        </w:rPr>
        <w:t>k</w:t>
      </w:r>
      <w:r w:rsidR="00637CEB" w:rsidRPr="0033365A">
        <w:rPr>
          <w:rFonts w:eastAsia="游明朝" w:hint="eastAsia"/>
          <w:vertAlign w:val="subscript"/>
          <w:lang w:eastAsia="ja-JP"/>
        </w:rPr>
        <w:t>(1,v)</w:t>
      </w:r>
      <w:r w:rsidR="00637CEB">
        <w:rPr>
          <w:rFonts w:eastAsia="游明朝" w:hint="eastAsia"/>
          <w:lang w:eastAsia="ja-JP"/>
        </w:rPr>
        <w:t xml:space="preserve"> and </w:t>
      </w:r>
      <w:r w:rsidR="00637CEB" w:rsidRPr="0033365A">
        <w:rPr>
          <w:rFonts w:eastAsia="游明朝" w:hint="eastAsia"/>
          <w:b/>
          <w:bCs/>
          <w:i/>
          <w:iCs/>
          <w:lang w:eastAsia="ja-JP"/>
        </w:rPr>
        <w:t>k</w:t>
      </w:r>
      <w:r w:rsidR="00637CEB" w:rsidRPr="0033365A">
        <w:rPr>
          <w:rFonts w:eastAsia="游明朝" w:hint="eastAsia"/>
          <w:vertAlign w:val="subscript"/>
          <w:lang w:eastAsia="ja-JP"/>
        </w:rPr>
        <w:t>(1,r)</w:t>
      </w:r>
      <w:r w:rsidR="0033365A">
        <w:rPr>
          <w:rFonts w:eastAsia="游明朝" w:hint="eastAsia"/>
          <w:lang w:eastAsia="ja-JP"/>
        </w:rPr>
        <w:t>.</w:t>
      </w:r>
    </w:p>
    <w:p w14:paraId="4A88DEFE" w14:textId="46250672" w:rsidR="001D5449" w:rsidRPr="00CF6F7D"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1,  </m:t>
                      </m:r>
                      <m:r>
                        <m:rPr>
                          <m:sty m:val="bi"/>
                        </m:rPr>
                        <w:rPr>
                          <w:rFonts w:ascii="Cambria Math" w:eastAsia="游明朝" w:hAnsi="Cambria Math"/>
                          <w:lang w:eastAsia="ja-JP"/>
                        </w:rPr>
                        <m:t>v</m:t>
                      </m:r>
                      <m:ctrlPr>
                        <w:rPr>
                          <w:rFonts w:ascii="Cambria Math" w:eastAsia="游明朝" w:hAnsi="Cambria Math"/>
                          <w:b/>
                          <w:i/>
                          <w:lang w:eastAsia="ja-JP"/>
                        </w:rPr>
                      </m:ctrlPr>
                    </m:e>
                  </m:d>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 xml:space="preserve"> </m:t>
                  </m:r>
                </m:e>
              </m:d>
              <m:r>
                <m:rPr>
                  <m:sty m:val="p"/>
                </m:rPr>
                <w:rPr>
                  <w:rFonts w:ascii="Cambria Math" w:eastAsia="游明朝" w:hAnsi="Cambria Math"/>
                </w:rPr>
                <m:t xml:space="preserve"> 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11-1</m:t>
                  </m:r>
                </m:e>
              </m:d>
              <m:ctrlPr>
                <w:rPr>
                  <w:rFonts w:ascii="Cambria Math" w:eastAsia="游明朝" w:hAnsi="Cambria Math"/>
                  <w:b/>
                  <w:bCs/>
                  <w:i/>
                  <w:lang w:eastAsia="ja-JP"/>
                </w:rPr>
              </m:ctrlPr>
            </m:e>
          </m:eqArr>
        </m:oMath>
      </m:oMathPara>
    </w:p>
    <w:p w14:paraId="7FDF926F" w14:textId="2F64AA52" w:rsidR="001D5449" w:rsidRPr="007F779B"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1, </m:t>
                      </m:r>
                      <m:r>
                        <m:rPr>
                          <m:sty m:val="bi"/>
                        </m:rPr>
                        <w:rPr>
                          <w:rFonts w:ascii="Cambria Math" w:eastAsia="游明朝" w:hAnsi="Cambria Math"/>
                          <w:lang w:eastAsia="ja-JP"/>
                        </w:rPr>
                        <m:t>r</m:t>
                      </m:r>
                      <m:ctrlPr>
                        <w:rPr>
                          <w:rFonts w:ascii="Cambria Math" w:eastAsia="游明朝" w:hAnsi="Cambria Math"/>
                          <w:b/>
                          <w:i/>
                          <w:lang w:eastAsia="ja-JP"/>
                        </w:rPr>
                      </m:ctrlPr>
                    </m:e>
                  </m:d>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p"/>
                </m:rPr>
                <w:rPr>
                  <w:rFonts w:ascii="Cambria Math" w:eastAsia="游明朝" w:hAnsi="Cambria Math"/>
                </w:rPr>
                <m:t xml:space="preserve"> 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11-2</m:t>
                  </m:r>
                </m:e>
              </m:d>
              <m:ctrlPr>
                <w:rPr>
                  <w:rFonts w:ascii="Cambria Math" w:eastAsia="游明朝" w:hAnsi="Cambria Math"/>
                  <w:b/>
                  <w:bCs/>
                  <w:i/>
                  <w:lang w:eastAsia="ja-JP"/>
                </w:rPr>
              </m:ctrlPr>
            </m:e>
          </m:eqArr>
        </m:oMath>
      </m:oMathPara>
    </w:p>
    <w:p w14:paraId="3F019633" w14:textId="5326FF00" w:rsidR="001D5449" w:rsidRDefault="000346E7" w:rsidP="001D5449">
      <w:pPr>
        <w:rPr>
          <w:rFonts w:eastAsia="游明朝"/>
          <w:lang w:eastAsia="ja-JP"/>
        </w:rPr>
      </w:pPr>
      <w:r>
        <w:rPr>
          <w:rFonts w:eastAsia="游明朝" w:hint="eastAsia"/>
          <w:lang w:eastAsia="ja-JP"/>
        </w:rPr>
        <w:t xml:space="preserve">If we </w:t>
      </w:r>
      <w:r w:rsidR="00C26F20">
        <w:rPr>
          <w:rFonts w:eastAsia="游明朝" w:hint="eastAsia"/>
          <w:lang w:eastAsia="ja-JP"/>
        </w:rPr>
        <w:t>transform equations (11-1) and (11-</w:t>
      </w:r>
      <w:r w:rsidR="00AA5A26">
        <w:rPr>
          <w:rFonts w:eastAsia="游明朝" w:hint="eastAsia"/>
          <w:lang w:eastAsia="ja-JP"/>
        </w:rPr>
        <w:t>2) to the concrete form like</w:t>
      </w:r>
      <w:r>
        <w:rPr>
          <w:rFonts w:eastAsia="游明朝" w:hint="eastAsia"/>
          <w:lang w:eastAsia="ja-JP"/>
        </w:rPr>
        <w:t xml:space="preserve"> (10-1)</w:t>
      </w:r>
      <w:r w:rsidR="001208D0">
        <w:rPr>
          <w:rFonts w:eastAsia="游明朝" w:hint="eastAsia"/>
          <w:lang w:eastAsia="ja-JP"/>
        </w:rPr>
        <w:t xml:space="preserve">, (10-2) and (10-3), </w:t>
      </w:r>
      <w:r w:rsidR="004C42AD">
        <w:rPr>
          <w:rFonts w:eastAsia="游明朝" w:hint="eastAsia"/>
          <w:lang w:eastAsia="ja-JP"/>
        </w:rPr>
        <w:t xml:space="preserve">vector functions </w:t>
      </w:r>
      <w:r w:rsidR="00FE0FE7">
        <w:rPr>
          <w:rFonts w:eastAsia="游明朝" w:hint="eastAsia"/>
          <w:lang w:eastAsia="ja-JP"/>
        </w:rPr>
        <w:t xml:space="preserve">above </w:t>
      </w:r>
      <w:r w:rsidR="007F774F">
        <w:rPr>
          <w:rFonts w:eastAsia="游明朝" w:hint="eastAsia"/>
          <w:lang w:eastAsia="ja-JP"/>
        </w:rPr>
        <w:t xml:space="preserve">can be </w:t>
      </w:r>
      <w:r w:rsidR="00003069">
        <w:rPr>
          <w:rFonts w:eastAsia="游明朝" w:hint="eastAsia"/>
          <w:lang w:eastAsia="ja-JP"/>
        </w:rPr>
        <w:t>transformed</w:t>
      </w:r>
      <w:r w:rsidR="007F774F">
        <w:rPr>
          <w:rFonts w:eastAsia="游明朝" w:hint="eastAsia"/>
          <w:lang w:eastAsia="ja-JP"/>
        </w:rPr>
        <w:t xml:space="preserve"> </w:t>
      </w:r>
      <w:r w:rsidR="00003069">
        <w:rPr>
          <w:rFonts w:eastAsia="游明朝" w:hint="eastAsia"/>
          <w:lang w:eastAsia="ja-JP"/>
        </w:rPr>
        <w:t>to</w:t>
      </w:r>
      <w:r w:rsidR="007F774F">
        <w:rPr>
          <w:rFonts w:eastAsia="游明朝" w:hint="eastAsia"/>
          <w:lang w:eastAsia="ja-JP"/>
        </w:rPr>
        <w:t xml:space="preserve"> the following equations.</w:t>
      </w:r>
    </w:p>
    <w:p w14:paraId="77A2B077" w14:textId="4AF09C1B" w:rsidR="00BA625A" w:rsidRDefault="00000000" w:rsidP="001D5449">
      <w:pPr>
        <w:rPr>
          <w:rFonts w:eastAsia="游明朝"/>
          <w:lang w:eastAsia="ja-JP"/>
        </w:rPr>
      </w:pPr>
      <m:oMathPara>
        <m:oMath>
          <m:eqArr>
            <m:eqArrPr>
              <m:maxDist m:val="1"/>
              <m:ctrlPr>
                <w:rPr>
                  <w:rFonts w:ascii="Cambria Math" w:eastAsia="游明朝" w:hAnsi="Cambria Math"/>
                  <w:b/>
                  <w:i/>
                  <w:lang w:eastAsia="ja-JP"/>
                </w:rPr>
              </m:ctrlPr>
            </m:eqArrPr>
            <m:e>
              <m:sSub>
                <m:sSubPr>
                  <m:ctrlPr>
                    <w:rPr>
                      <w:rFonts w:ascii="Cambria Math" w:eastAsia="游明朝" w:hAnsi="Cambria Math"/>
                      <w:bCs/>
                      <w:i/>
                      <w:lang w:eastAsia="ja-JP"/>
                    </w:rPr>
                  </m:ctrlPr>
                </m:sSubPr>
                <m:e>
                  <m:r>
                    <w:rPr>
                      <w:rFonts w:ascii="Cambria Math" w:eastAsia="游明朝" w:hAnsi="Cambria Math"/>
                      <w:lang w:eastAsia="ja-JP"/>
                    </w:rPr>
                    <m:t>k</m:t>
                  </m:r>
                </m:e>
                <m:sub>
                  <m:r>
                    <w:rPr>
                      <w:rFonts w:ascii="Cambria Math" w:eastAsia="游明朝" w:hAnsi="Cambria Math"/>
                      <w:lang w:eastAsia="ja-JP"/>
                    </w:rPr>
                    <m:t>vx</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lang w:eastAsia="ja-JP"/>
                </w:rPr>
                <m:t>t=</m:t>
              </m:r>
              <m:d>
                <m:dPr>
                  <m:begChr m:val="["/>
                  <m:endChr m:val="]"/>
                  <m:ctrlPr>
                    <w:rPr>
                      <w:rFonts w:ascii="Cambria Math" w:eastAsia="游明朝" w:hAnsi="Cambria Math"/>
                      <w:i/>
                      <w:lang w:eastAsia="ja-JP"/>
                    </w:rPr>
                  </m:ctrlPr>
                </m:dPr>
                <m:e>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e>
              </m:d>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lang w:eastAsia="ja-JP"/>
                </w:rPr>
                <m:t>t</m:t>
              </m:r>
              <m:r>
                <m:rPr>
                  <m:sty m:val="bi"/>
                </m:rPr>
                <w:rPr>
                  <w:rFonts w:ascii="Cambria Math" w:eastAsia="游明朝" w:hAnsi="Cambria Math"/>
                  <w:lang w:eastAsia="ja-JP"/>
                </w:rPr>
                <m:t>#</m:t>
              </m:r>
              <m:d>
                <m:dPr>
                  <m:ctrlPr>
                    <w:rPr>
                      <w:rFonts w:ascii="Cambria Math" w:eastAsia="游明朝" w:hAnsi="Cambria Math"/>
                      <w:lang w:eastAsia="ja-JP"/>
                    </w:rPr>
                  </m:ctrlPr>
                </m:dPr>
                <m:e>
                  <m:r>
                    <m:rPr>
                      <m:sty m:val="p"/>
                    </m:rPr>
                    <w:rPr>
                      <w:rFonts w:ascii="Cambria Math" w:eastAsia="游明朝" w:hAnsi="Cambria Math"/>
                      <w:lang w:eastAsia="ja-JP"/>
                    </w:rPr>
                    <m:t>12-1</m:t>
                  </m:r>
                </m:e>
              </m:d>
              <m:ctrlPr>
                <w:rPr>
                  <w:rFonts w:ascii="Cambria Math" w:eastAsia="游明朝" w:hAnsi="Cambria Math"/>
                  <w:b/>
                  <w:bCs/>
                  <w:i/>
                  <w:lang w:eastAsia="ja-JP"/>
                </w:rPr>
              </m:ctrlPr>
            </m:e>
          </m:eqArr>
        </m:oMath>
      </m:oMathPara>
    </w:p>
    <w:p w14:paraId="6AB87624" w14:textId="67C232E9" w:rsidR="00BA625A" w:rsidRDefault="00000000" w:rsidP="001D5449">
      <w:pPr>
        <w:rPr>
          <w:rFonts w:eastAsia="游明朝"/>
          <w:lang w:eastAsia="ja-JP"/>
        </w:rPr>
      </w:pPr>
      <m:oMathPara>
        <m:oMath>
          <m:eqArr>
            <m:eqArrPr>
              <m:maxDist m:val="1"/>
              <m:ctrlPr>
                <w:rPr>
                  <w:rFonts w:ascii="Cambria Math" w:eastAsia="游明朝" w:hAnsi="Cambria Math"/>
                  <w:lang w:eastAsia="ja-JP"/>
                </w:rPr>
              </m:ctrlPr>
            </m:eqArrPr>
            <m:e>
              <m:sSub>
                <m:sSubPr>
                  <m:ctrlPr>
                    <w:rPr>
                      <w:rFonts w:ascii="Cambria Math" w:eastAsia="游明朝" w:hAnsi="Cambria Math"/>
                      <w:i/>
                      <w:lang w:eastAsia="ja-JP"/>
                    </w:rPr>
                  </m:ctrlPr>
                </m:sSubPr>
                <m:e>
                  <m:r>
                    <w:rPr>
                      <w:rFonts w:ascii="Cambria Math" w:eastAsia="游明朝" w:hAnsi="Cambria Math"/>
                      <w:lang w:eastAsia="ja-JP"/>
                    </w:rPr>
                    <m:t>k</m:t>
                  </m:r>
                </m:e>
                <m:sub>
                  <m:r>
                    <w:rPr>
                      <w:rFonts w:ascii="Cambria Math" w:eastAsia="游明朝" w:hAnsi="Cambria Math"/>
                      <w:lang w:eastAsia="ja-JP"/>
                    </w:rPr>
                    <m:t>vy</m:t>
                  </m:r>
                </m:sub>
              </m:sSub>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lang w:eastAsia="ja-JP"/>
                </w:rPr>
                <m:t>t=</m:t>
              </m:r>
              <m:d>
                <m:dPr>
                  <m:begChr m:val="["/>
                  <m:endChr m:val="]"/>
                  <m:ctrlPr>
                    <w:rPr>
                      <w:rFonts w:ascii="Cambria Math" w:eastAsia="游明朝" w:hAnsi="Cambria Math"/>
                      <w:i/>
                      <w:lang w:eastAsia="ja-JP"/>
                    </w:rPr>
                  </m:ctrlPr>
                </m:dPr>
                <m:e>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e>
              </m:d>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lang w:eastAsia="ja-JP"/>
                </w:rPr>
                <m:t>t</m:t>
              </m:r>
              <m:r>
                <m:rPr>
                  <m:sty m:val="p"/>
                </m:rPr>
                <w:rPr>
                  <w:rFonts w:ascii="Cambria Math" w:eastAsia="游明朝" w:hAnsi="Cambria Math"/>
                  <w:lang w:eastAsia="ja-JP"/>
                </w:rPr>
                <m:t xml:space="preserve"> </m:t>
              </m:r>
              <m:r>
                <m:rPr>
                  <m:sty m:val="bi"/>
                </m:rPr>
                <w:rPr>
                  <w:rFonts w:ascii="Cambria Math" w:eastAsia="游明朝" w:hAnsi="Cambria Math"/>
                  <w:lang w:eastAsia="ja-JP"/>
                </w:rPr>
                <m:t>#</m:t>
              </m:r>
              <m:d>
                <m:dPr>
                  <m:ctrlPr>
                    <w:rPr>
                      <w:rFonts w:ascii="Cambria Math" w:eastAsia="游明朝" w:hAnsi="Cambria Math"/>
                      <w:lang w:eastAsia="ja-JP"/>
                    </w:rPr>
                  </m:ctrlPr>
                </m:dPr>
                <m:e>
                  <m:r>
                    <m:rPr>
                      <m:sty m:val="p"/>
                    </m:rPr>
                    <w:rPr>
                      <w:rFonts w:ascii="Cambria Math" w:eastAsia="游明朝" w:hAnsi="Cambria Math"/>
                      <w:lang w:eastAsia="ja-JP"/>
                    </w:rPr>
                    <m:t>12-2</m:t>
                  </m:r>
                </m:e>
              </m:d>
              <m:ctrlPr>
                <w:rPr>
                  <w:rFonts w:ascii="Cambria Math" w:eastAsia="游明朝" w:hAnsi="Cambria Math"/>
                  <w:b/>
                  <w:bCs/>
                  <w:i/>
                  <w:lang w:eastAsia="ja-JP"/>
                </w:rPr>
              </m:ctrlPr>
            </m:e>
          </m:eqArr>
        </m:oMath>
      </m:oMathPara>
    </w:p>
    <w:p w14:paraId="2FF62FFC" w14:textId="7FD94422" w:rsidR="00BA625A" w:rsidRPr="00AF3BA6" w:rsidRDefault="00000000" w:rsidP="001D5449">
      <w:pPr>
        <w:rPr>
          <w:rFonts w:eastAsia="游明朝"/>
          <w:b/>
          <w:bCs/>
          <w:lang w:eastAsia="ja-JP"/>
        </w:rPr>
      </w:pPr>
      <m:oMathPara>
        <m:oMath>
          <m:eqArr>
            <m:eqArrPr>
              <m:maxDist m:val="1"/>
              <m:ctrlPr>
                <w:rPr>
                  <w:rFonts w:ascii="Cambria Math" w:eastAsia="游明朝" w:hAnsi="Cambria Math"/>
                  <w:i/>
                  <w:lang w:eastAsia="ja-JP"/>
                </w:rPr>
              </m:ctrlPr>
            </m:eqArrPr>
            <m:e>
              <m:sSub>
                <m:sSubPr>
                  <m:ctrlPr>
                    <w:rPr>
                      <w:rFonts w:ascii="Cambria Math" w:eastAsia="游明朝" w:hAnsi="Cambria Math"/>
                      <w:i/>
                      <w:lang w:eastAsia="ja-JP"/>
                    </w:rPr>
                  </m:ctrlPr>
                </m:sSubPr>
                <m:e>
                  <m:r>
                    <w:rPr>
                      <w:rFonts w:ascii="Cambria Math" w:eastAsia="游明朝" w:hAnsi="Cambria Math"/>
                      <w:lang w:eastAsia="ja-JP"/>
                    </w:rPr>
                    <m:t>k</m:t>
                  </m:r>
                </m:e>
                <m:sub>
                  <m:r>
                    <w:rPr>
                      <w:rFonts w:ascii="Cambria Math" w:eastAsia="游明朝" w:hAnsi="Cambria Math"/>
                      <w:lang w:eastAsia="ja-JP"/>
                    </w:rPr>
                    <m:t>vz</m:t>
                  </m:r>
                </m:sub>
              </m:sSub>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lang w:eastAsia="ja-JP"/>
                </w:rPr>
                <m:t>t=</m:t>
              </m:r>
              <m:d>
                <m:dPr>
                  <m:begChr m:val="["/>
                  <m:endChr m:val="]"/>
                  <m:ctrlPr>
                    <w:rPr>
                      <w:rFonts w:ascii="Cambria Math" w:eastAsia="游明朝" w:hAnsi="Cambria Math"/>
                      <w:i/>
                      <w:lang w:eastAsia="ja-JP"/>
                    </w:rPr>
                  </m:ctrlPr>
                </m:dPr>
                <m:e>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e>
              </m:d>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lang w:eastAsia="ja-JP"/>
                </w:rPr>
                <m:t>t</m:t>
              </m:r>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12-3</m:t>
                  </m:r>
                </m:e>
              </m:d>
              <m:ctrlPr>
                <w:rPr>
                  <w:rFonts w:ascii="Cambria Math" w:eastAsia="游明朝" w:hAnsi="Cambria Math"/>
                  <w:b/>
                  <w:bCs/>
                  <w:i/>
                  <w:lang w:eastAsia="ja-JP"/>
                </w:rPr>
              </m:ctrlPr>
            </m:e>
          </m:eqArr>
        </m:oMath>
      </m:oMathPara>
    </w:p>
    <w:p w14:paraId="14DBB2B7" w14:textId="54519337" w:rsidR="00AF3BA6" w:rsidRPr="0012294F" w:rsidRDefault="00000000" w:rsidP="001D5449">
      <w:pPr>
        <w:rPr>
          <w:rFonts w:eastAsia="游明朝"/>
          <w:b/>
          <w:bCs/>
          <w:lang w:eastAsia="ja-JP"/>
        </w:rPr>
      </w:pPr>
      <m:oMathPara>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w:rPr>
                      <w:rFonts w:ascii="Cambria Math" w:eastAsia="游明朝" w:hAnsi="Cambria Math"/>
                      <w:lang w:eastAsia="ja-JP"/>
                    </w:rPr>
                    <m:t>k</m:t>
                  </m:r>
                </m:e>
                <m:sub>
                  <m:r>
                    <w:rPr>
                      <w:rFonts w:ascii="Cambria Math" w:eastAsia="游明朝" w:hAnsi="Cambria Math"/>
                      <w:lang w:eastAsia="ja-JP"/>
                    </w:rPr>
                    <m:t>rx</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x,n</m:t>
                  </m:r>
                </m:sub>
              </m:sSub>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12-4</m:t>
                  </m:r>
                </m:e>
              </m:d>
              <m:ctrlPr>
                <w:rPr>
                  <w:rFonts w:ascii="Cambria Math" w:eastAsia="游明朝" w:hAnsi="Cambria Math"/>
                  <w:b/>
                  <w:bCs/>
                  <w:i/>
                  <w:lang w:eastAsia="ja-JP"/>
                </w:rPr>
              </m:ctrlPr>
            </m:e>
          </m:eqArr>
        </m:oMath>
      </m:oMathPara>
    </w:p>
    <w:p w14:paraId="6D746E6D" w14:textId="6189D866" w:rsidR="0012294F" w:rsidRPr="0012294F" w:rsidRDefault="00000000" w:rsidP="001D5449">
      <w:pPr>
        <w:rPr>
          <w:rFonts w:eastAsia="游明朝"/>
          <w:lang w:eastAsia="ja-JP"/>
        </w:rPr>
      </w:pPr>
      <m:oMathPara>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w:rPr>
                      <w:rFonts w:ascii="Cambria Math" w:eastAsia="游明朝" w:hAnsi="Cambria Math"/>
                      <w:lang w:eastAsia="ja-JP"/>
                    </w:rPr>
                    <m:t>k</m:t>
                  </m:r>
                </m:e>
                <m:sub>
                  <m:r>
                    <w:rPr>
                      <w:rFonts w:ascii="Cambria Math" w:eastAsia="游明朝" w:hAnsi="Cambria Math"/>
                      <w:lang w:eastAsia="ja-JP"/>
                    </w:rPr>
                    <m:t>ry</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y,n</m:t>
                  </m:r>
                </m:sub>
              </m:sSub>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12-5</m:t>
                  </m:r>
                </m:e>
              </m:d>
              <m:ctrlPr>
                <w:rPr>
                  <w:rFonts w:ascii="Cambria Math" w:eastAsia="游明朝" w:hAnsi="Cambria Math"/>
                  <w:b/>
                  <w:bCs/>
                  <w:i/>
                  <w:lang w:eastAsia="ja-JP"/>
                </w:rPr>
              </m:ctrlPr>
            </m:e>
          </m:eqArr>
        </m:oMath>
      </m:oMathPara>
    </w:p>
    <w:p w14:paraId="27A10144" w14:textId="43074F7B" w:rsidR="00570780" w:rsidRDefault="00000000" w:rsidP="001D5449">
      <w:pPr>
        <w:rPr>
          <w:rFonts w:eastAsia="游明朝"/>
          <w:lang w:eastAsia="ja-JP"/>
        </w:rPr>
      </w:pPr>
      <m:oMathPara>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w:rPr>
                      <w:rFonts w:ascii="Cambria Math" w:eastAsia="游明朝" w:hAnsi="Cambria Math"/>
                      <w:lang w:eastAsia="ja-JP"/>
                    </w:rPr>
                    <m:t>k</m:t>
                  </m:r>
                </m:e>
                <m:sub>
                  <m:r>
                    <w:rPr>
                      <w:rFonts w:ascii="Cambria Math" w:eastAsia="游明朝" w:hAnsi="Cambria Math"/>
                      <w:lang w:eastAsia="ja-JP"/>
                    </w:rPr>
                    <m:t>rz</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z,n</m:t>
                  </m:r>
                </m:sub>
              </m:sSub>
              <m:r>
                <w:rPr>
                  <w:rFonts w:ascii="Cambria Math" w:eastAsia="游明朝" w:hAnsi="Cambria Math"/>
                  <w:lang w:eastAsia="ja-JP"/>
                </w:rPr>
                <m:t>×</m:t>
              </m:r>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12-6</m:t>
                  </m:r>
                </m:e>
              </m:d>
              <m:ctrlPr>
                <w:rPr>
                  <w:rFonts w:ascii="Cambria Math" w:eastAsia="游明朝" w:hAnsi="Cambria Math"/>
                  <w:b/>
                  <w:bCs/>
                  <w:i/>
                  <w:lang w:eastAsia="ja-JP"/>
                </w:rPr>
              </m:ctrlPr>
            </m:e>
          </m:eqArr>
        </m:oMath>
      </m:oMathPara>
    </w:p>
    <w:p w14:paraId="1C063C5F" w14:textId="3F78D7DD" w:rsidR="00B905D4" w:rsidRPr="00A73577" w:rsidRDefault="00A50243" w:rsidP="001D5449">
      <w:pPr>
        <w:rPr>
          <w:rFonts w:eastAsia="游明朝"/>
          <w:lang w:eastAsia="ja-JP"/>
        </w:rPr>
      </w:pPr>
      <w:r>
        <w:rPr>
          <w:rFonts w:eastAsia="游明朝" w:hint="eastAsia"/>
          <w:lang w:eastAsia="ja-JP"/>
        </w:rPr>
        <w:t>C</w:t>
      </w:r>
      <w:r w:rsidR="00B905D4">
        <w:rPr>
          <w:rFonts w:eastAsia="游明朝" w:hint="eastAsia"/>
          <w:lang w:eastAsia="ja-JP"/>
        </w:rPr>
        <w:t xml:space="preserve">alculations can be carried out </w:t>
      </w:r>
      <w:r w:rsidR="00455670">
        <w:rPr>
          <w:rFonts w:eastAsia="游明朝" w:hint="eastAsia"/>
          <w:lang w:eastAsia="ja-JP"/>
        </w:rPr>
        <w:t>also from step 2 to step 5</w:t>
      </w:r>
      <w:r w:rsidR="004463D9">
        <w:rPr>
          <w:rFonts w:eastAsia="游明朝" w:hint="eastAsia"/>
          <w:lang w:eastAsia="ja-JP"/>
        </w:rPr>
        <w:t xml:space="preserve"> with the same manner</w:t>
      </w:r>
      <w:r w:rsidR="00455670">
        <w:rPr>
          <w:rFonts w:eastAsia="游明朝" w:hint="eastAsia"/>
          <w:lang w:eastAsia="ja-JP"/>
        </w:rPr>
        <w:t>.</w:t>
      </w:r>
      <w:r w:rsidR="003845E4">
        <w:rPr>
          <w:rFonts w:eastAsia="游明朝" w:hint="eastAsia"/>
          <w:lang w:eastAsia="ja-JP"/>
        </w:rPr>
        <w:t xml:space="preserve"> </w:t>
      </w:r>
      <w:r w:rsidR="00720217">
        <w:rPr>
          <w:rFonts w:eastAsia="游明朝" w:hint="eastAsia"/>
          <w:lang w:eastAsia="ja-JP"/>
        </w:rPr>
        <w:t>F</w:t>
      </w:r>
      <w:r w:rsidR="003845E4">
        <w:rPr>
          <w:rFonts w:eastAsia="游明朝" w:hint="eastAsia"/>
          <w:lang w:eastAsia="ja-JP"/>
        </w:rPr>
        <w:t xml:space="preserve">or the simplicity of the expression, </w:t>
      </w:r>
      <w:r w:rsidR="00A73577">
        <w:rPr>
          <w:rFonts w:eastAsia="游明朝" w:hint="eastAsia"/>
          <w:lang w:eastAsia="ja-JP"/>
        </w:rPr>
        <w:t xml:space="preserve">equations are described by the form of vector </w:t>
      </w:r>
      <w:r w:rsidR="00A73577">
        <w:rPr>
          <w:rFonts w:eastAsia="游明朝"/>
          <w:lang w:eastAsia="ja-JP"/>
        </w:rPr>
        <w:t>function</w:t>
      </w:r>
      <w:r w:rsidR="00822DA6">
        <w:rPr>
          <w:rFonts w:eastAsia="游明朝" w:hint="eastAsia"/>
          <w:lang w:eastAsia="ja-JP"/>
        </w:rPr>
        <w:t xml:space="preserve"> after this</w:t>
      </w:r>
      <w:r w:rsidR="00A73577">
        <w:rPr>
          <w:rFonts w:eastAsia="游明朝" w:hint="eastAsia"/>
          <w:lang w:eastAsia="ja-JP"/>
        </w:rPr>
        <w:t>.</w:t>
      </w:r>
    </w:p>
    <w:p w14:paraId="1EC5B45F" w14:textId="7747E417" w:rsidR="007F774F" w:rsidRDefault="007F774F" w:rsidP="001D5449">
      <w:pPr>
        <w:rPr>
          <w:rFonts w:eastAsia="游明朝"/>
          <w:lang w:eastAsia="ja-JP"/>
        </w:rPr>
      </w:pPr>
      <w:r>
        <w:rPr>
          <w:rFonts w:eastAsia="游明朝" w:hint="eastAsia"/>
          <w:lang w:eastAsia="ja-JP"/>
        </w:rPr>
        <w:t xml:space="preserve">Step 2: Calculate following </w:t>
      </w:r>
      <w:r w:rsidRPr="0033365A">
        <w:rPr>
          <w:rFonts w:eastAsia="游明朝" w:hint="eastAsia"/>
          <w:b/>
          <w:bCs/>
          <w:i/>
          <w:iCs/>
          <w:lang w:eastAsia="ja-JP"/>
        </w:rPr>
        <w:t>k</w:t>
      </w:r>
      <w:r w:rsidRPr="0033365A">
        <w:rPr>
          <w:rFonts w:eastAsia="游明朝" w:hint="eastAsia"/>
          <w:vertAlign w:val="subscript"/>
          <w:lang w:eastAsia="ja-JP"/>
        </w:rPr>
        <w:t>(</w:t>
      </w:r>
      <w:r>
        <w:rPr>
          <w:rFonts w:eastAsia="游明朝" w:hint="eastAsia"/>
          <w:vertAlign w:val="subscript"/>
          <w:lang w:eastAsia="ja-JP"/>
        </w:rPr>
        <w:t>2</w:t>
      </w:r>
      <w:r w:rsidRPr="0033365A">
        <w:rPr>
          <w:rFonts w:eastAsia="游明朝" w:hint="eastAsia"/>
          <w:vertAlign w:val="subscript"/>
          <w:lang w:eastAsia="ja-JP"/>
        </w:rPr>
        <w:t>,v)</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r>
        <w:rPr>
          <w:rFonts w:eastAsia="游明朝" w:hint="eastAsia"/>
          <w:vertAlign w:val="subscript"/>
          <w:lang w:eastAsia="ja-JP"/>
        </w:rPr>
        <w:t>2</w:t>
      </w:r>
      <w:r w:rsidRPr="0033365A">
        <w:rPr>
          <w:rFonts w:eastAsia="游明朝" w:hint="eastAsia"/>
          <w:vertAlign w:val="subscript"/>
          <w:lang w:eastAsia="ja-JP"/>
        </w:rPr>
        <w:t>,r)</w:t>
      </w:r>
      <w:r w:rsidRPr="007F774F">
        <w:rPr>
          <w:rFonts w:eastAsia="游明朝" w:hint="eastAsia"/>
          <w:lang w:eastAsia="ja-JP"/>
        </w:rPr>
        <w:t xml:space="preserve"> using </w:t>
      </w:r>
      <w:r w:rsidR="00532727">
        <w:rPr>
          <w:rFonts w:eastAsia="游明朝" w:hint="eastAsia"/>
          <w:lang w:eastAsia="ja-JP"/>
        </w:rPr>
        <w:t>the outcome of Step 1</w:t>
      </w:r>
      <w:r w:rsidRPr="007F774F">
        <w:rPr>
          <w:rFonts w:eastAsia="游明朝" w:hint="eastAsia"/>
          <w:lang w:eastAsia="ja-JP"/>
        </w:rPr>
        <w:t>.</w:t>
      </w:r>
    </w:p>
    <w:p w14:paraId="465F5DB9" w14:textId="6F1F45B2" w:rsidR="005B2CB6" w:rsidRPr="005B2CB6" w:rsidRDefault="00000000" w:rsidP="001D5449">
      <w:pPr>
        <w:rPr>
          <w:rFonts w:eastAsia="游明朝"/>
          <w:b/>
          <w:bCs/>
          <w:lang w:eastAsia="ja-JP"/>
        </w:rPr>
      </w:pPr>
      <m:oMathPara>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2, </m:t>
                      </m:r>
                      <m:r>
                        <m:rPr>
                          <m:sty m:val="bi"/>
                        </m:rPr>
                        <w:rPr>
                          <w:rFonts w:ascii="Cambria Math" w:eastAsia="游明朝" w:hAnsi="Cambria Math"/>
                          <w:lang w:eastAsia="ja-JP"/>
                        </w:rPr>
                        <m:t>v</m:t>
                      </m:r>
                      <m:ctrlPr>
                        <w:rPr>
                          <w:rFonts w:ascii="Cambria Math" w:eastAsia="游明朝" w:hAnsi="Cambria Math"/>
                          <w:b/>
                          <w:i/>
                          <w:lang w:eastAsia="ja-JP"/>
                        </w:rPr>
                      </m:ctrlPr>
                    </m:e>
                  </m:d>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r</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v</m:t>
                      </m:r>
                    </m:sub>
                  </m:sSub>
                  <m:r>
                    <m:rPr>
                      <m:sty m:val="bi"/>
                    </m:rPr>
                    <w:rPr>
                      <w:rFonts w:ascii="Cambria Math" w:eastAsia="游明朝" w:hAnsi="Cambria Math"/>
                      <w:lang w:eastAsia="ja-JP"/>
                    </w:rPr>
                    <m:t xml:space="preserve"> </m:t>
                  </m:r>
                </m:e>
              </m:d>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13-1</m:t>
                  </m:r>
                </m:e>
              </m:d>
              <m:ctrlPr>
                <w:rPr>
                  <w:rFonts w:ascii="Cambria Math" w:eastAsia="游明朝" w:hAnsi="Cambria Math"/>
                  <w:b/>
                  <w:bCs/>
                  <w:i/>
                  <w:lang w:eastAsia="ja-JP"/>
                </w:rPr>
              </m:ctrlPr>
            </m:e>
          </m:eqArr>
        </m:oMath>
      </m:oMathPara>
    </w:p>
    <w:p w14:paraId="08494A54" w14:textId="1ED1A7EF" w:rsidR="001D5449" w:rsidRPr="005B2CB6"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2,  </m:t>
                      </m:r>
                      <m:r>
                        <m:rPr>
                          <m:sty m:val="bi"/>
                        </m:rPr>
                        <w:rPr>
                          <w:rFonts w:ascii="Cambria Math" w:eastAsia="游明朝" w:hAnsi="Cambria Math"/>
                          <w:lang w:eastAsia="ja-JP"/>
                        </w:rPr>
                        <m:t>r</m:t>
                      </m:r>
                      <m:ctrlPr>
                        <w:rPr>
                          <w:rFonts w:ascii="Cambria Math" w:eastAsia="游明朝" w:hAnsi="Cambria Math"/>
                          <w:b/>
                          <w:i/>
                          <w:lang w:eastAsia="ja-JP"/>
                        </w:rPr>
                      </m:ctrlPr>
                    </m:e>
                  </m:d>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1, </m:t>
                      </m:r>
                      <m:r>
                        <m:rPr>
                          <m:sty m:val="bi"/>
                        </m:rPr>
                        <w:rPr>
                          <w:rFonts w:ascii="Cambria Math" w:eastAsia="游明朝" w:hAnsi="Cambria Math"/>
                          <w:lang w:eastAsia="ja-JP"/>
                        </w:rPr>
                        <m:t>v</m:t>
                      </m:r>
                    </m:sub>
                  </m:sSub>
                </m:e>
              </m:d>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13-2</m:t>
                  </m:r>
                </m:e>
              </m:d>
              <m:ctrlPr>
                <w:rPr>
                  <w:rFonts w:ascii="Cambria Math" w:eastAsia="游明朝" w:hAnsi="Cambria Math"/>
                  <w:b/>
                  <w:bCs/>
                  <w:i/>
                  <w:lang w:eastAsia="ja-JP"/>
                </w:rPr>
              </m:ctrlPr>
            </m:e>
          </m:eqArr>
        </m:oMath>
      </m:oMathPara>
    </w:p>
    <w:p w14:paraId="41C2ED20" w14:textId="4CA63220" w:rsidR="00532727" w:rsidRDefault="007F774F" w:rsidP="00532727">
      <w:pPr>
        <w:rPr>
          <w:rFonts w:eastAsia="游明朝"/>
          <w:lang w:eastAsia="ja-JP"/>
        </w:rPr>
      </w:pPr>
      <w:r>
        <w:rPr>
          <w:rFonts w:eastAsia="游明朝" w:hint="eastAsia"/>
          <w:lang w:eastAsia="ja-JP"/>
        </w:rPr>
        <w:t xml:space="preserve">Step 3: </w:t>
      </w:r>
      <w:r w:rsidR="00532727">
        <w:rPr>
          <w:rFonts w:eastAsia="游明朝" w:hint="eastAsia"/>
          <w:lang w:eastAsia="ja-JP"/>
        </w:rPr>
        <w:t xml:space="preserve">Calculate following </w:t>
      </w:r>
      <w:r w:rsidR="00532727" w:rsidRPr="0033365A">
        <w:rPr>
          <w:rFonts w:eastAsia="游明朝" w:hint="eastAsia"/>
          <w:b/>
          <w:bCs/>
          <w:i/>
          <w:iCs/>
          <w:lang w:eastAsia="ja-JP"/>
        </w:rPr>
        <w:t>k</w:t>
      </w:r>
      <w:r w:rsidR="00532727" w:rsidRPr="0033365A">
        <w:rPr>
          <w:rFonts w:eastAsia="游明朝" w:hint="eastAsia"/>
          <w:vertAlign w:val="subscript"/>
          <w:lang w:eastAsia="ja-JP"/>
        </w:rPr>
        <w:t>(</w:t>
      </w:r>
      <w:r w:rsidR="00532727">
        <w:rPr>
          <w:rFonts w:eastAsia="游明朝" w:hint="eastAsia"/>
          <w:vertAlign w:val="subscript"/>
          <w:lang w:eastAsia="ja-JP"/>
        </w:rPr>
        <w:t>3</w:t>
      </w:r>
      <w:r w:rsidR="00532727" w:rsidRPr="0033365A">
        <w:rPr>
          <w:rFonts w:eastAsia="游明朝" w:hint="eastAsia"/>
          <w:vertAlign w:val="subscript"/>
          <w:lang w:eastAsia="ja-JP"/>
        </w:rPr>
        <w:t>,v)</w:t>
      </w:r>
      <w:r w:rsidR="00532727">
        <w:rPr>
          <w:rFonts w:eastAsia="游明朝" w:hint="eastAsia"/>
          <w:lang w:eastAsia="ja-JP"/>
        </w:rPr>
        <w:t xml:space="preserve"> and </w:t>
      </w:r>
      <w:r w:rsidR="00532727" w:rsidRPr="0033365A">
        <w:rPr>
          <w:rFonts w:eastAsia="游明朝" w:hint="eastAsia"/>
          <w:b/>
          <w:bCs/>
          <w:i/>
          <w:iCs/>
          <w:lang w:eastAsia="ja-JP"/>
        </w:rPr>
        <w:t>k</w:t>
      </w:r>
      <w:r w:rsidR="00532727" w:rsidRPr="0033365A">
        <w:rPr>
          <w:rFonts w:eastAsia="游明朝" w:hint="eastAsia"/>
          <w:vertAlign w:val="subscript"/>
          <w:lang w:eastAsia="ja-JP"/>
        </w:rPr>
        <w:t>(</w:t>
      </w:r>
      <w:r w:rsidR="00532727">
        <w:rPr>
          <w:rFonts w:eastAsia="游明朝" w:hint="eastAsia"/>
          <w:vertAlign w:val="subscript"/>
          <w:lang w:eastAsia="ja-JP"/>
        </w:rPr>
        <w:t>3</w:t>
      </w:r>
      <w:r w:rsidR="00532727" w:rsidRPr="0033365A">
        <w:rPr>
          <w:rFonts w:eastAsia="游明朝" w:hint="eastAsia"/>
          <w:vertAlign w:val="subscript"/>
          <w:lang w:eastAsia="ja-JP"/>
        </w:rPr>
        <w:t>,r)</w:t>
      </w:r>
      <w:r w:rsidR="00532727" w:rsidRPr="007F774F">
        <w:rPr>
          <w:rFonts w:eastAsia="游明朝" w:hint="eastAsia"/>
          <w:lang w:eastAsia="ja-JP"/>
        </w:rPr>
        <w:t xml:space="preserve"> using </w:t>
      </w:r>
      <w:r w:rsidR="00532727">
        <w:rPr>
          <w:rFonts w:eastAsia="游明朝" w:hint="eastAsia"/>
          <w:lang w:eastAsia="ja-JP"/>
        </w:rPr>
        <w:t>the outcome of Step 2</w:t>
      </w:r>
      <w:r w:rsidR="00532727" w:rsidRPr="007F774F">
        <w:rPr>
          <w:rFonts w:eastAsia="游明朝" w:hint="eastAsia"/>
          <w:lang w:eastAsia="ja-JP"/>
        </w:rPr>
        <w:t>.</w:t>
      </w:r>
    </w:p>
    <w:p w14:paraId="058E1629" w14:textId="25A50FB0" w:rsidR="001D5449" w:rsidRPr="00B40B96"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3, </m:t>
                      </m:r>
                      <m:r>
                        <m:rPr>
                          <m:sty m:val="bi"/>
                        </m:rPr>
                        <w:rPr>
                          <w:rFonts w:ascii="Cambria Math" w:eastAsia="游明朝" w:hAnsi="Cambria Math"/>
                          <w:lang w:eastAsia="ja-JP"/>
                        </w:rPr>
                        <m:t>v</m:t>
                      </m:r>
                      <m:ctrlPr>
                        <w:rPr>
                          <w:rFonts w:ascii="Cambria Math" w:eastAsia="游明朝" w:hAnsi="Cambria Math"/>
                          <w:b/>
                          <w:i/>
                          <w:lang w:eastAsia="ja-JP"/>
                        </w:rPr>
                      </m:ctrlPr>
                    </m:e>
                  </m:d>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r</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v</m:t>
                      </m:r>
                    </m:sub>
                  </m:sSub>
                  <m:r>
                    <m:rPr>
                      <m:sty m:val="bi"/>
                    </m:rPr>
                    <w:rPr>
                      <w:rFonts w:ascii="Cambria Math" w:eastAsia="游明朝" w:hAnsi="Cambria Math"/>
                      <w:lang w:eastAsia="ja-JP"/>
                    </w:rPr>
                    <m:t xml:space="preserve"> </m:t>
                  </m:r>
                </m:e>
              </m:d>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14-1</m:t>
                  </m:r>
                </m:e>
              </m:d>
              <m:ctrlPr>
                <w:rPr>
                  <w:rFonts w:ascii="Cambria Math" w:eastAsia="游明朝" w:hAnsi="Cambria Math"/>
                  <w:b/>
                  <w:bCs/>
                  <w:i/>
                  <w:lang w:eastAsia="ja-JP"/>
                </w:rPr>
              </m:ctrlPr>
            </m:e>
          </m:eqArr>
        </m:oMath>
      </m:oMathPara>
    </w:p>
    <w:p w14:paraId="36F4C763" w14:textId="75D08D8B" w:rsidR="001D5449" w:rsidRPr="00B40B96"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3,  </m:t>
                      </m:r>
                      <m:r>
                        <m:rPr>
                          <m:sty m:val="bi"/>
                        </m:rPr>
                        <w:rPr>
                          <w:rFonts w:ascii="Cambria Math" w:eastAsia="游明朝" w:hAnsi="Cambria Math"/>
                          <w:lang w:eastAsia="ja-JP"/>
                        </w:rPr>
                        <m:t>r</m:t>
                      </m:r>
                      <m:ctrlPr>
                        <w:rPr>
                          <w:rFonts w:ascii="Cambria Math" w:eastAsia="游明朝" w:hAnsi="Cambria Math"/>
                          <w:b/>
                          <w:i/>
                          <w:lang w:eastAsia="ja-JP"/>
                        </w:rPr>
                      </m:ctrlPr>
                    </m:e>
                  </m:d>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2</m:t>
                      </m:r>
                    </m:den>
                  </m:f>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2, </m:t>
                      </m:r>
                      <m:r>
                        <m:rPr>
                          <m:sty m:val="bi"/>
                        </m:rPr>
                        <w:rPr>
                          <w:rFonts w:ascii="Cambria Math" w:eastAsia="游明朝" w:hAnsi="Cambria Math"/>
                          <w:lang w:eastAsia="ja-JP"/>
                        </w:rPr>
                        <m:t>v</m:t>
                      </m:r>
                    </m:sub>
                  </m:sSub>
                </m:e>
              </m:d>
              <m:r>
                <m:rPr>
                  <m:sty m:val="p"/>
                </m:rPr>
                <w:rPr>
                  <w:rFonts w:ascii="Cambria Math" w:eastAsia="游明朝" w:hAnsi="Cambria Math"/>
                </w:rPr>
                <m:t>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14-2</m:t>
                  </m:r>
                </m:e>
              </m:d>
              <m:ctrlPr>
                <w:rPr>
                  <w:rFonts w:ascii="Cambria Math" w:eastAsia="游明朝" w:hAnsi="Cambria Math"/>
                  <w:b/>
                  <w:bCs/>
                  <w:i/>
                  <w:lang w:eastAsia="ja-JP"/>
                </w:rPr>
              </m:ctrlPr>
            </m:e>
          </m:eqArr>
        </m:oMath>
      </m:oMathPara>
    </w:p>
    <w:p w14:paraId="6791E60C" w14:textId="372EA1AF" w:rsidR="001D5449" w:rsidRPr="00532727" w:rsidRDefault="00532727" w:rsidP="001D5449">
      <w:pPr>
        <w:rPr>
          <w:rFonts w:eastAsia="游明朝"/>
          <w:lang w:eastAsia="ja-JP"/>
        </w:rPr>
      </w:pPr>
      <w:r>
        <w:rPr>
          <w:rFonts w:eastAsia="游明朝" w:hint="eastAsia"/>
          <w:lang w:eastAsia="ja-JP"/>
        </w:rPr>
        <w:t xml:space="preserve">Step 4: Calculate following </w:t>
      </w:r>
      <w:r w:rsidRPr="0033365A">
        <w:rPr>
          <w:rFonts w:eastAsia="游明朝" w:hint="eastAsia"/>
          <w:b/>
          <w:bCs/>
          <w:i/>
          <w:iCs/>
          <w:lang w:eastAsia="ja-JP"/>
        </w:rPr>
        <w:t>k</w:t>
      </w:r>
      <w:r w:rsidRPr="0033365A">
        <w:rPr>
          <w:rFonts w:eastAsia="游明朝" w:hint="eastAsia"/>
          <w:vertAlign w:val="subscript"/>
          <w:lang w:eastAsia="ja-JP"/>
        </w:rPr>
        <w:t>(</w:t>
      </w:r>
      <w:r>
        <w:rPr>
          <w:rFonts w:eastAsia="游明朝" w:hint="eastAsia"/>
          <w:vertAlign w:val="subscript"/>
          <w:lang w:eastAsia="ja-JP"/>
        </w:rPr>
        <w:t>4</w:t>
      </w:r>
      <w:r w:rsidRPr="0033365A">
        <w:rPr>
          <w:rFonts w:eastAsia="游明朝" w:hint="eastAsia"/>
          <w:vertAlign w:val="subscript"/>
          <w:lang w:eastAsia="ja-JP"/>
        </w:rPr>
        <w:t>,v)</w:t>
      </w:r>
      <w:r>
        <w:rPr>
          <w:rFonts w:eastAsia="游明朝" w:hint="eastAsia"/>
          <w:lang w:eastAsia="ja-JP"/>
        </w:rPr>
        <w:t xml:space="preserve"> and </w:t>
      </w:r>
      <w:r w:rsidRPr="0033365A">
        <w:rPr>
          <w:rFonts w:eastAsia="游明朝" w:hint="eastAsia"/>
          <w:b/>
          <w:bCs/>
          <w:i/>
          <w:iCs/>
          <w:lang w:eastAsia="ja-JP"/>
        </w:rPr>
        <w:t>k</w:t>
      </w:r>
      <w:r w:rsidRPr="0033365A">
        <w:rPr>
          <w:rFonts w:eastAsia="游明朝" w:hint="eastAsia"/>
          <w:vertAlign w:val="subscript"/>
          <w:lang w:eastAsia="ja-JP"/>
        </w:rPr>
        <w:t>(</w:t>
      </w:r>
      <w:r>
        <w:rPr>
          <w:rFonts w:eastAsia="游明朝" w:hint="eastAsia"/>
          <w:vertAlign w:val="subscript"/>
          <w:lang w:eastAsia="ja-JP"/>
        </w:rPr>
        <w:t>4</w:t>
      </w:r>
      <w:r w:rsidRPr="0033365A">
        <w:rPr>
          <w:rFonts w:eastAsia="游明朝" w:hint="eastAsia"/>
          <w:vertAlign w:val="subscript"/>
          <w:lang w:eastAsia="ja-JP"/>
        </w:rPr>
        <w:t>,r)</w:t>
      </w:r>
      <w:r w:rsidRPr="007F774F">
        <w:rPr>
          <w:rFonts w:eastAsia="游明朝" w:hint="eastAsia"/>
          <w:lang w:eastAsia="ja-JP"/>
        </w:rPr>
        <w:t xml:space="preserve"> using </w:t>
      </w:r>
      <w:r>
        <w:rPr>
          <w:rFonts w:eastAsia="游明朝" w:hint="eastAsia"/>
          <w:lang w:eastAsia="ja-JP"/>
        </w:rPr>
        <w:t>the outcome of Step 3</w:t>
      </w:r>
      <w:r w:rsidRPr="007F774F">
        <w:rPr>
          <w:rFonts w:eastAsia="游明朝" w:hint="eastAsia"/>
          <w:lang w:eastAsia="ja-JP"/>
        </w:rPr>
        <w:t>.</w:t>
      </w:r>
    </w:p>
    <w:p w14:paraId="63334654" w14:textId="03C79EC7" w:rsidR="001D5449" w:rsidRPr="00D9091D"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4, </m:t>
                      </m:r>
                      <m:r>
                        <m:rPr>
                          <m:sty m:val="bi"/>
                        </m:rPr>
                        <w:rPr>
                          <w:rFonts w:ascii="Cambria Math" w:eastAsia="游明朝" w:hAnsi="Cambria Math"/>
                          <w:lang w:eastAsia="ja-JP"/>
                        </w:rPr>
                        <m:t>v</m:t>
                      </m:r>
                      <m:ctrlPr>
                        <w:rPr>
                          <w:rFonts w:ascii="Cambria Math" w:eastAsia="游明朝" w:hAnsi="Cambria Math"/>
                          <w:b/>
                          <w:i/>
                          <w:lang w:eastAsia="ja-JP"/>
                        </w:rPr>
                      </m:ctrlPr>
                    </m:e>
                  </m:d>
                </m:sub>
              </m:sSub>
              <m:r>
                <w:rPr>
                  <w:rFonts w:ascii="Cambria Math" w:eastAsia="游明朝" w:hAnsi="Cambria Math"/>
                  <w:lang w:eastAsia="ja-JP"/>
                </w:rPr>
                <m:t>=</m:t>
              </m:r>
              <m:r>
                <m:rPr>
                  <m:sty m:val="bi"/>
                </m:rPr>
                <w:rPr>
                  <w:rFonts w:ascii="Cambria Math" w:eastAsia="游明朝" w:hAnsi="Cambria Math"/>
                  <w:lang w:eastAsia="ja-JP"/>
                </w:rPr>
                <m:t>a</m:t>
              </m:r>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r</m:t>
                      </m:r>
                    </m:sub>
                  </m:sSub>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v</m:t>
                      </m:r>
                    </m:sub>
                  </m:sSub>
                  <m:r>
                    <m:rPr>
                      <m:sty m:val="bi"/>
                    </m:rPr>
                    <w:rPr>
                      <w:rFonts w:ascii="Cambria Math" w:eastAsia="游明朝" w:hAnsi="Cambria Math"/>
                      <w:lang w:eastAsia="ja-JP"/>
                    </w:rPr>
                    <m:t xml:space="preserve"> </m:t>
                  </m:r>
                </m:e>
              </m:d>
              <m:r>
                <m:rPr>
                  <m:sty m:val="p"/>
                </m:rPr>
                <w:rPr>
                  <w:rFonts w:ascii="Cambria Math" w:eastAsia="游明朝" w:hAnsi="Cambria Math"/>
                </w:rPr>
                <m:t xml:space="preserve"> 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15-1</m:t>
                  </m:r>
                </m:e>
              </m:d>
              <m:ctrlPr>
                <w:rPr>
                  <w:rFonts w:ascii="Cambria Math" w:eastAsia="游明朝" w:hAnsi="Cambria Math"/>
                  <w:b/>
                  <w:bCs/>
                  <w:i/>
                  <w:lang w:eastAsia="ja-JP"/>
                </w:rPr>
              </m:ctrlPr>
            </m:e>
          </m:eqArr>
        </m:oMath>
      </m:oMathPara>
    </w:p>
    <w:p w14:paraId="411DFAE7" w14:textId="4EDEA6C9" w:rsidR="001D5449" w:rsidRPr="00D9091D"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4,  </m:t>
                      </m:r>
                      <m:r>
                        <m:rPr>
                          <m:sty m:val="bi"/>
                        </m:rPr>
                        <w:rPr>
                          <w:rFonts w:ascii="Cambria Math" w:eastAsia="游明朝" w:hAnsi="Cambria Math"/>
                          <w:lang w:eastAsia="ja-JP"/>
                        </w:rPr>
                        <m:t>r</m:t>
                      </m:r>
                      <m:ctrlPr>
                        <w:rPr>
                          <w:rFonts w:ascii="Cambria Math" w:eastAsia="游明朝" w:hAnsi="Cambria Math"/>
                          <w:b/>
                          <w:i/>
                          <w:lang w:eastAsia="ja-JP"/>
                        </w:rPr>
                      </m:ctrlPr>
                    </m:e>
                  </m:d>
                </m:sub>
              </m:sSub>
              <m:r>
                <w:rPr>
                  <w:rFonts w:ascii="Cambria Math" w:eastAsia="游明朝" w:hAnsi="Cambria Math"/>
                  <w:lang w:eastAsia="ja-JP"/>
                </w:rPr>
                <m:t>=</m:t>
              </m:r>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r>
                        <w:rPr>
                          <w:rFonts w:ascii="Cambria Math" w:eastAsia="游明朝" w:hAnsi="Cambria Math"/>
                          <w:lang w:eastAsia="ja-JP"/>
                        </w:rPr>
                        <m:t xml:space="preserve">3, </m:t>
                      </m:r>
                      <m:r>
                        <m:rPr>
                          <m:sty m:val="bi"/>
                        </m:rPr>
                        <w:rPr>
                          <w:rFonts w:ascii="Cambria Math" w:eastAsia="游明朝" w:hAnsi="Cambria Math"/>
                          <w:lang w:eastAsia="ja-JP"/>
                        </w:rPr>
                        <m:t>v</m:t>
                      </m:r>
                    </m:sub>
                  </m:sSub>
                </m:e>
              </m:d>
              <m:r>
                <m:rPr>
                  <m:sty m:val="p"/>
                </m:rPr>
                <w:rPr>
                  <w:rFonts w:ascii="Cambria Math" w:eastAsia="游明朝" w:hAnsi="Cambria Math"/>
                </w:rPr>
                <m:t xml:space="preserve"> Δ</m:t>
              </m:r>
              <m:r>
                <w:rPr>
                  <w:rFonts w:ascii="Cambria Math" w:eastAsia="游明朝" w:hAnsi="Cambria Math"/>
                </w:rPr>
                <m:t>t</m:t>
              </m:r>
              <m:r>
                <m:rPr>
                  <m:sty m:val="bi"/>
                </m:rPr>
                <w:rPr>
                  <w:rFonts w:ascii="Cambria Math" w:eastAsia="游明朝" w:hAnsi="Cambria Math"/>
                  <w:lang w:eastAsia="ja-JP"/>
                </w:rPr>
                <m:t>#</m:t>
              </m:r>
              <m:d>
                <m:dPr>
                  <m:ctrlPr>
                    <w:rPr>
                      <w:rFonts w:ascii="Cambria Math" w:eastAsia="游明朝" w:hAnsi="Cambria Math"/>
                      <w:i/>
                    </w:rPr>
                  </m:ctrlPr>
                </m:dPr>
                <m:e>
                  <m:r>
                    <w:rPr>
                      <w:rFonts w:ascii="Cambria Math" w:eastAsia="游明朝" w:hAnsi="Cambria Math"/>
                    </w:rPr>
                    <m:t>15-2</m:t>
                  </m:r>
                </m:e>
              </m:d>
              <m:ctrlPr>
                <w:rPr>
                  <w:rFonts w:ascii="Cambria Math" w:eastAsia="游明朝" w:hAnsi="Cambria Math"/>
                  <w:b/>
                  <w:bCs/>
                  <w:i/>
                  <w:lang w:eastAsia="ja-JP"/>
                </w:rPr>
              </m:ctrlPr>
            </m:e>
          </m:eqArr>
        </m:oMath>
      </m:oMathPara>
    </w:p>
    <w:p w14:paraId="362F4975" w14:textId="5FBCB772" w:rsidR="001D5449" w:rsidRPr="00BF4FB1" w:rsidRDefault="00532727" w:rsidP="001D5449">
      <w:pPr>
        <w:rPr>
          <w:rFonts w:eastAsia="游明朝"/>
          <w:lang w:eastAsia="ja-JP"/>
        </w:rPr>
      </w:pPr>
      <w:r>
        <w:rPr>
          <w:rFonts w:eastAsia="游明朝" w:hint="eastAsia"/>
          <w:lang w:eastAsia="ja-JP"/>
        </w:rPr>
        <w:t>Step 5: Calculate</w:t>
      </w:r>
      <w:r w:rsidR="00AA1C12">
        <w:rPr>
          <w:rFonts w:eastAsia="游明朝" w:hint="eastAsia"/>
          <w:lang w:eastAsia="ja-JP"/>
        </w:rPr>
        <w:t xml:space="preserve"> following</w:t>
      </w:r>
      <w:r>
        <w:rPr>
          <w:rFonts w:eastAsia="游明朝" w:hint="eastAsia"/>
          <w:lang w:eastAsia="ja-JP"/>
        </w:rPr>
        <w:t xml:space="preserve"> </w:t>
      </w:r>
      <w:r w:rsidRPr="00532727">
        <w:rPr>
          <w:rFonts w:eastAsia="游明朝" w:hint="eastAsia"/>
          <w:b/>
          <w:bCs/>
          <w:i/>
          <w:iCs/>
          <w:lang w:eastAsia="ja-JP"/>
        </w:rPr>
        <w:t>v</w:t>
      </w:r>
      <w:r w:rsidRPr="00532727">
        <w:rPr>
          <w:rFonts w:eastAsia="游明朝" w:hint="eastAsia"/>
          <w:vertAlign w:val="subscript"/>
          <w:lang w:eastAsia="ja-JP"/>
        </w:rPr>
        <w:t>n+1</w:t>
      </w:r>
      <w:r>
        <w:rPr>
          <w:rFonts w:eastAsia="游明朝" w:hint="eastAsia"/>
          <w:lang w:eastAsia="ja-JP"/>
        </w:rPr>
        <w:t xml:space="preserve"> and </w:t>
      </w:r>
      <w:r w:rsidRPr="00532727">
        <w:rPr>
          <w:rFonts w:eastAsia="游明朝" w:hint="eastAsia"/>
          <w:b/>
          <w:bCs/>
          <w:i/>
          <w:iCs/>
          <w:lang w:eastAsia="ja-JP"/>
        </w:rPr>
        <w:t>r</w:t>
      </w:r>
      <w:r w:rsidRPr="00532727">
        <w:rPr>
          <w:rFonts w:eastAsia="游明朝" w:hint="eastAsia"/>
          <w:vertAlign w:val="subscript"/>
          <w:lang w:eastAsia="ja-JP"/>
        </w:rPr>
        <w:t>n+1</w:t>
      </w:r>
      <w:r>
        <w:rPr>
          <w:rFonts w:eastAsia="游明朝" w:hint="eastAsia"/>
          <w:lang w:eastAsia="ja-JP"/>
        </w:rPr>
        <w:t xml:space="preserve"> using the outcome from Step 1 to Step 4.</w:t>
      </w:r>
    </w:p>
    <w:p w14:paraId="4F21E9AA" w14:textId="3C7CCF10" w:rsidR="001D5449" w:rsidRPr="00D9091D"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n+1</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v</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6</m:t>
                  </m:r>
                </m:den>
              </m:f>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1,  </m:t>
                          </m:r>
                          <m:r>
                            <m:rPr>
                              <m:sty m:val="bi"/>
                            </m:rPr>
                            <w:rPr>
                              <w:rFonts w:ascii="Cambria Math" w:eastAsia="游明朝" w:hAnsi="Cambria Math"/>
                              <w:lang w:eastAsia="ja-JP"/>
                            </w:rPr>
                            <m:t>v</m:t>
                          </m:r>
                          <m:ctrlPr>
                            <w:rPr>
                              <w:rFonts w:ascii="Cambria Math" w:eastAsia="游明朝" w:hAnsi="Cambria Math"/>
                              <w:b/>
                              <w:i/>
                              <w:lang w:eastAsia="ja-JP"/>
                            </w:rPr>
                          </m:ctrlPr>
                        </m:e>
                      </m:d>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2,  </m:t>
                          </m:r>
                          <m:r>
                            <m:rPr>
                              <m:sty m:val="bi"/>
                            </m:rPr>
                            <w:rPr>
                              <w:rFonts w:ascii="Cambria Math" w:eastAsia="游明朝" w:hAnsi="Cambria Math"/>
                              <w:lang w:eastAsia="ja-JP"/>
                            </w:rPr>
                            <m:t>v</m:t>
                          </m:r>
                          <m:ctrlPr>
                            <w:rPr>
                              <w:rFonts w:ascii="Cambria Math" w:eastAsia="游明朝" w:hAnsi="Cambria Math"/>
                              <w:b/>
                              <w:i/>
                              <w:lang w:eastAsia="ja-JP"/>
                            </w:rPr>
                          </m:ctrlPr>
                        </m:e>
                      </m:d>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3,  </m:t>
                          </m:r>
                          <m:r>
                            <m:rPr>
                              <m:sty m:val="bi"/>
                            </m:rPr>
                            <w:rPr>
                              <w:rFonts w:ascii="Cambria Math" w:eastAsia="游明朝" w:hAnsi="Cambria Math"/>
                              <w:lang w:eastAsia="ja-JP"/>
                            </w:rPr>
                            <m:t>v</m:t>
                          </m:r>
                          <m:ctrlPr>
                            <w:rPr>
                              <w:rFonts w:ascii="Cambria Math" w:eastAsia="游明朝" w:hAnsi="Cambria Math"/>
                              <w:b/>
                              <w:i/>
                              <w:lang w:eastAsia="ja-JP"/>
                            </w:rPr>
                          </m:ctrlPr>
                        </m:e>
                      </m:d>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4,  </m:t>
                          </m:r>
                          <m:r>
                            <m:rPr>
                              <m:sty m:val="bi"/>
                            </m:rPr>
                            <w:rPr>
                              <w:rFonts w:ascii="Cambria Math" w:eastAsia="游明朝" w:hAnsi="Cambria Math"/>
                              <w:lang w:eastAsia="ja-JP"/>
                            </w:rPr>
                            <m:t>v</m:t>
                          </m:r>
                          <m:ctrlPr>
                            <w:rPr>
                              <w:rFonts w:ascii="Cambria Math" w:eastAsia="游明朝" w:hAnsi="Cambria Math"/>
                              <w:b/>
                              <w:i/>
                              <w:lang w:eastAsia="ja-JP"/>
                            </w:rPr>
                          </m:ctrlPr>
                        </m:e>
                      </m:d>
                    </m:sub>
                  </m:sSub>
                </m:e>
              </m:d>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16-1</m:t>
                  </m:r>
                </m:e>
              </m:d>
              <m:ctrlPr>
                <w:rPr>
                  <w:rFonts w:ascii="Cambria Math" w:eastAsia="游明朝" w:hAnsi="Cambria Math"/>
                  <w:b/>
                  <w:bCs/>
                  <w:i/>
                  <w:lang w:eastAsia="ja-JP"/>
                </w:rPr>
              </m:ctrlPr>
            </m:e>
          </m:eqArr>
        </m:oMath>
      </m:oMathPara>
    </w:p>
    <w:p w14:paraId="630E08A1" w14:textId="2BE680F1" w:rsidR="001D5449" w:rsidRPr="00271235" w:rsidRDefault="00000000" w:rsidP="001D5449">
      <w:pPr>
        <w:rPr>
          <w:rFonts w:eastAsia="游明朝"/>
          <w:b/>
          <w:bCs/>
          <w:lang w:eastAsia="ja-JP"/>
        </w:rPr>
      </w:pPr>
      <m:oMathPara>
        <m:oMathParaPr>
          <m:jc m:val="center"/>
        </m:oMathParaPr>
        <m:oMath>
          <m:eqArr>
            <m:eqArrPr>
              <m:maxDist m:val="1"/>
              <m:ctrlPr>
                <w:rPr>
                  <w:rFonts w:ascii="Cambria Math" w:eastAsia="游明朝" w:hAnsi="Cambria Math"/>
                  <w:i/>
                  <w:lang w:eastAsia="ja-JP"/>
                </w:rPr>
              </m:ctrlPr>
            </m:eqArrPr>
            <m:e>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n+1</m:t>
                  </m:r>
                </m:sub>
              </m:sSub>
              <m: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r</m:t>
                  </m:r>
                </m:e>
                <m:sub>
                  <m:r>
                    <w:rPr>
                      <w:rFonts w:ascii="Cambria Math" w:eastAsia="游明朝" w:hAnsi="Cambria Math"/>
                      <w:lang w:eastAsia="ja-JP"/>
                    </w:rPr>
                    <m:t>n</m:t>
                  </m:r>
                </m:sub>
              </m:sSub>
              <m:r>
                <m:rPr>
                  <m:sty m:val="bi"/>
                </m:rP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1</m:t>
                  </m:r>
                </m:num>
                <m:den>
                  <m:r>
                    <w:rPr>
                      <w:rFonts w:ascii="Cambria Math" w:eastAsia="游明朝" w:hAnsi="Cambria Math"/>
                      <w:lang w:eastAsia="ja-JP"/>
                    </w:rPr>
                    <m:t>6</m:t>
                  </m:r>
                </m:den>
              </m:f>
              <m:d>
                <m:dPr>
                  <m:ctrlPr>
                    <w:rPr>
                      <w:rFonts w:ascii="Cambria Math" w:eastAsia="游明朝" w:hAnsi="Cambria Math"/>
                      <w:i/>
                      <w:lang w:eastAsia="ja-JP"/>
                    </w:rPr>
                  </m:ctrlPr>
                </m:dPr>
                <m:e>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1,  </m:t>
                          </m:r>
                          <m:r>
                            <m:rPr>
                              <m:sty m:val="bi"/>
                            </m:rPr>
                            <w:rPr>
                              <w:rFonts w:ascii="Cambria Math" w:eastAsia="游明朝" w:hAnsi="Cambria Math"/>
                              <w:lang w:eastAsia="ja-JP"/>
                            </w:rPr>
                            <m:t>r</m:t>
                          </m:r>
                          <m:ctrlPr>
                            <w:rPr>
                              <w:rFonts w:ascii="Cambria Math" w:eastAsia="游明朝" w:hAnsi="Cambria Math"/>
                              <w:b/>
                              <w:i/>
                              <w:lang w:eastAsia="ja-JP"/>
                            </w:rPr>
                          </m:ctrlPr>
                        </m:e>
                      </m:d>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2,  </m:t>
                          </m:r>
                          <m:r>
                            <m:rPr>
                              <m:sty m:val="bi"/>
                            </m:rPr>
                            <w:rPr>
                              <w:rFonts w:ascii="Cambria Math" w:eastAsia="游明朝" w:hAnsi="Cambria Math"/>
                              <w:lang w:eastAsia="ja-JP"/>
                            </w:rPr>
                            <m:t>r</m:t>
                          </m:r>
                          <m:ctrlPr>
                            <w:rPr>
                              <w:rFonts w:ascii="Cambria Math" w:eastAsia="游明朝" w:hAnsi="Cambria Math"/>
                              <w:b/>
                              <w:i/>
                              <w:lang w:eastAsia="ja-JP"/>
                            </w:rPr>
                          </m:ctrlPr>
                        </m:e>
                      </m:d>
                    </m:sub>
                  </m:sSub>
                  <m:r>
                    <m:rPr>
                      <m:sty m:val="bi"/>
                    </m:rPr>
                    <w:rPr>
                      <w:rFonts w:ascii="Cambria Math" w:eastAsia="游明朝" w:hAnsi="Cambria Math"/>
                      <w:lang w:eastAsia="ja-JP"/>
                    </w:rPr>
                    <m:t>+</m:t>
                  </m:r>
                  <m:r>
                    <w:rPr>
                      <w:rFonts w:ascii="Cambria Math" w:eastAsia="游明朝" w:hAnsi="Cambria Math"/>
                      <w:lang w:eastAsia="ja-JP"/>
                    </w:rPr>
                    <m:t>2</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3, </m:t>
                          </m:r>
                          <m:r>
                            <m:rPr>
                              <m:sty m:val="bi"/>
                            </m:rPr>
                            <w:rPr>
                              <w:rFonts w:ascii="Cambria Math" w:eastAsia="游明朝" w:hAnsi="Cambria Math"/>
                              <w:lang w:eastAsia="ja-JP"/>
                            </w:rPr>
                            <m:t>r</m:t>
                          </m:r>
                          <m:ctrlPr>
                            <w:rPr>
                              <w:rFonts w:ascii="Cambria Math" w:eastAsia="游明朝" w:hAnsi="Cambria Math"/>
                              <w:b/>
                              <w:i/>
                              <w:lang w:eastAsia="ja-JP"/>
                            </w:rPr>
                          </m:ctrlPr>
                        </m:e>
                      </m:d>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m:rPr>
                          <m:sty m:val="bi"/>
                        </m:rPr>
                        <w:rPr>
                          <w:rFonts w:ascii="Cambria Math" w:eastAsia="游明朝" w:hAnsi="Cambria Math"/>
                          <w:lang w:eastAsia="ja-JP"/>
                        </w:rPr>
                        <m:t>k</m:t>
                      </m:r>
                    </m:e>
                    <m:sub>
                      <m:d>
                        <m:dPr>
                          <m:ctrlPr>
                            <w:rPr>
                              <w:rFonts w:ascii="Cambria Math" w:eastAsia="游明朝" w:hAnsi="Cambria Math"/>
                              <w:i/>
                              <w:lang w:eastAsia="ja-JP"/>
                            </w:rPr>
                          </m:ctrlPr>
                        </m:dPr>
                        <m:e>
                          <m:r>
                            <w:rPr>
                              <w:rFonts w:ascii="Cambria Math" w:eastAsia="游明朝" w:hAnsi="Cambria Math"/>
                              <w:lang w:eastAsia="ja-JP"/>
                            </w:rPr>
                            <m:t xml:space="preserve">4,  </m:t>
                          </m:r>
                          <m:r>
                            <m:rPr>
                              <m:sty m:val="bi"/>
                            </m:rPr>
                            <w:rPr>
                              <w:rFonts w:ascii="Cambria Math" w:eastAsia="游明朝" w:hAnsi="Cambria Math"/>
                              <w:lang w:eastAsia="ja-JP"/>
                            </w:rPr>
                            <m:t>r</m:t>
                          </m:r>
                          <m:ctrlPr>
                            <w:rPr>
                              <w:rFonts w:ascii="Cambria Math" w:eastAsia="游明朝" w:hAnsi="Cambria Math"/>
                              <w:b/>
                              <w:i/>
                              <w:lang w:eastAsia="ja-JP"/>
                            </w:rPr>
                          </m:ctrlPr>
                        </m:e>
                      </m:d>
                    </m:sub>
                  </m:sSub>
                </m:e>
              </m:d>
              <m:r>
                <m:rPr>
                  <m:sty m:val="bi"/>
                </m:rPr>
                <w:rPr>
                  <w:rFonts w:ascii="Cambria Math" w:eastAsia="游明朝" w:hAnsi="Cambria Math"/>
                  <w:lang w:eastAsia="ja-JP"/>
                </w:rPr>
                <m:t>#</m:t>
              </m:r>
              <m:d>
                <m:dPr>
                  <m:ctrlPr>
                    <w:rPr>
                      <w:rFonts w:ascii="Cambria Math" w:eastAsia="游明朝" w:hAnsi="Cambria Math"/>
                      <w:i/>
                      <w:lang w:eastAsia="ja-JP"/>
                    </w:rPr>
                  </m:ctrlPr>
                </m:dPr>
                <m:e>
                  <m:r>
                    <w:rPr>
                      <w:rFonts w:ascii="Cambria Math" w:eastAsia="游明朝" w:hAnsi="Cambria Math"/>
                      <w:lang w:eastAsia="ja-JP"/>
                    </w:rPr>
                    <m:t>16-2</m:t>
                  </m:r>
                </m:e>
              </m:d>
              <m:ctrlPr>
                <w:rPr>
                  <w:rFonts w:ascii="Cambria Math" w:eastAsia="游明朝" w:hAnsi="Cambria Math"/>
                  <w:b/>
                  <w:bCs/>
                  <w:i/>
                  <w:lang w:eastAsia="ja-JP"/>
                </w:rPr>
              </m:ctrlPr>
            </m:e>
          </m:eqArr>
        </m:oMath>
      </m:oMathPara>
    </w:p>
    <w:p w14:paraId="6D91B2F7" w14:textId="25201AD4" w:rsidR="00AA1C12" w:rsidRPr="00AA1C12" w:rsidRDefault="00A652BF" w:rsidP="001D5449">
      <w:pPr>
        <w:rPr>
          <w:rFonts w:eastAsia="游明朝"/>
          <w:lang w:eastAsia="ja-JP"/>
        </w:rPr>
      </w:pPr>
      <w:r>
        <w:rPr>
          <w:rFonts w:eastAsia="游明朝" w:hint="eastAsia"/>
          <w:lang w:eastAsia="ja-JP"/>
        </w:rPr>
        <w:t xml:space="preserve">Go back to step 1 and continue calculation to derive position and velocity till the end of measurement </w:t>
      </w:r>
      <w:r w:rsidR="00FF0601">
        <w:rPr>
          <w:rFonts w:eastAsia="游明朝" w:hint="eastAsia"/>
          <w:lang w:eastAsia="ja-JP"/>
        </w:rPr>
        <w:t>period</w:t>
      </w:r>
      <w:r>
        <w:rPr>
          <w:rFonts w:eastAsia="游明朝" w:hint="eastAsia"/>
          <w:lang w:eastAsia="ja-JP"/>
        </w:rPr>
        <w:t>.</w:t>
      </w:r>
    </w:p>
    <w:p w14:paraId="46FCB4EC" w14:textId="6889CFA0" w:rsidR="00EF0A48" w:rsidRPr="00EF0A48" w:rsidRDefault="00EF0A48" w:rsidP="001D5449">
      <w:pPr>
        <w:rPr>
          <w:rFonts w:eastAsia="游明朝"/>
          <w:b/>
          <w:bCs/>
          <w:lang w:eastAsia="ja-JP"/>
        </w:rPr>
      </w:pPr>
      <w:r w:rsidRPr="00EF0A48">
        <w:rPr>
          <w:rFonts w:eastAsia="游明朝" w:hint="eastAsia"/>
          <w:b/>
          <w:bCs/>
          <w:lang w:eastAsia="ja-JP"/>
        </w:rPr>
        <w:t>2</w:t>
      </w:r>
      <w:r w:rsidR="007D7C88">
        <w:rPr>
          <w:rFonts w:eastAsia="游明朝" w:hint="eastAsia"/>
          <w:b/>
          <w:bCs/>
          <w:lang w:eastAsia="ja-JP"/>
        </w:rPr>
        <w:t>.</w:t>
      </w:r>
      <w:r w:rsidR="00A93A16">
        <w:rPr>
          <w:rFonts w:eastAsia="游明朝" w:hint="eastAsia"/>
          <w:b/>
          <w:bCs/>
          <w:lang w:eastAsia="ja-JP"/>
        </w:rPr>
        <w:t>4</w:t>
      </w:r>
      <w:r w:rsidRPr="00EF0A48">
        <w:rPr>
          <w:rFonts w:eastAsia="游明朝" w:hint="eastAsia"/>
          <w:b/>
          <w:bCs/>
          <w:lang w:eastAsia="ja-JP"/>
        </w:rPr>
        <w:t xml:space="preserve"> </w:t>
      </w:r>
      <w:r w:rsidR="00A02326">
        <w:rPr>
          <w:rFonts w:eastAsia="游明朝" w:hint="eastAsia"/>
          <w:b/>
          <w:bCs/>
          <w:lang w:eastAsia="ja-JP"/>
        </w:rPr>
        <w:t>Initial conditions for n</w:t>
      </w:r>
      <w:r w:rsidRPr="00EF0A48">
        <w:rPr>
          <w:rFonts w:eastAsia="游明朝" w:hint="eastAsia"/>
          <w:b/>
          <w:bCs/>
          <w:lang w:eastAsia="ja-JP"/>
        </w:rPr>
        <w:t>umerical solution</w:t>
      </w:r>
    </w:p>
    <w:p w14:paraId="0A1FD8EB" w14:textId="1F9B8150" w:rsidR="001D5449" w:rsidRDefault="00FE39DB" w:rsidP="001D5449">
      <w:pPr>
        <w:rPr>
          <w:rFonts w:eastAsia="游明朝"/>
          <w:lang w:eastAsia="ja-JP"/>
        </w:rPr>
      </w:pPr>
      <w:r>
        <w:rPr>
          <w:rFonts w:eastAsia="游明朝" w:hint="eastAsia"/>
          <w:lang w:eastAsia="ja-JP"/>
        </w:rPr>
        <w:t xml:space="preserve"> Based on the definition in TS 38.508-1</w:t>
      </w:r>
      <w:r w:rsidR="00310BFE">
        <w:rPr>
          <w:rFonts w:eastAsia="游明朝" w:hint="eastAsia"/>
          <w:lang w:eastAsia="ja-JP"/>
        </w:rPr>
        <w:t xml:space="preserve"> [</w:t>
      </w:r>
      <w:r w:rsidR="002F46F9">
        <w:rPr>
          <w:rFonts w:eastAsia="游明朝" w:hint="eastAsia"/>
          <w:lang w:eastAsia="ja-JP"/>
        </w:rPr>
        <w:t>5</w:t>
      </w:r>
      <w:r w:rsidR="00310BFE">
        <w:rPr>
          <w:rFonts w:eastAsia="游明朝" w:hint="eastAsia"/>
          <w:lang w:eastAsia="ja-JP"/>
        </w:rPr>
        <w:t>]</w:t>
      </w:r>
      <w:r>
        <w:rPr>
          <w:rFonts w:eastAsia="游明朝" w:hint="eastAsia"/>
          <w:lang w:eastAsia="ja-JP"/>
        </w:rPr>
        <w:t xml:space="preserve">, </w:t>
      </w:r>
      <w:r w:rsidR="00762D3F">
        <w:rPr>
          <w:rFonts w:eastAsia="游明朝" w:hint="eastAsia"/>
          <w:lang w:eastAsia="ja-JP"/>
        </w:rPr>
        <w:t xml:space="preserve">we </w:t>
      </w:r>
      <w:r w:rsidR="001349ED">
        <w:rPr>
          <w:rFonts w:eastAsia="游明朝" w:hint="eastAsia"/>
          <w:lang w:eastAsia="ja-JP"/>
        </w:rPr>
        <w:t xml:space="preserve">use </w:t>
      </w:r>
      <w:r w:rsidR="001349ED">
        <w:rPr>
          <w:rFonts w:eastAsia="游明朝"/>
          <w:lang w:eastAsia="ja-JP"/>
        </w:rPr>
        <w:t>the</w:t>
      </w:r>
      <w:r w:rsidR="001349ED">
        <w:rPr>
          <w:rFonts w:eastAsia="游明朝" w:hint="eastAsia"/>
          <w:lang w:eastAsia="ja-JP"/>
        </w:rPr>
        <w:t xml:space="preserve"> following </w:t>
      </w:r>
      <w:r>
        <w:rPr>
          <w:rFonts w:eastAsia="游明朝" w:hint="eastAsia"/>
          <w:lang w:eastAsia="ja-JP"/>
        </w:rPr>
        <w:t xml:space="preserve">position and velocity of </w:t>
      </w:r>
      <w:r w:rsidR="00EC27C5">
        <w:rPr>
          <w:rFonts w:eastAsia="游明朝" w:hint="eastAsia"/>
          <w:lang w:eastAsia="ja-JP"/>
        </w:rPr>
        <w:t>a LEO</w:t>
      </w:r>
      <w:r w:rsidR="00310BFE">
        <w:rPr>
          <w:rFonts w:eastAsia="游明朝" w:hint="eastAsia"/>
          <w:lang w:eastAsia="ja-JP"/>
        </w:rPr>
        <w:t xml:space="preserve"> satellit</w:t>
      </w:r>
      <w:r w:rsidR="00762D3F">
        <w:rPr>
          <w:rFonts w:eastAsia="游明朝" w:hint="eastAsia"/>
          <w:lang w:eastAsia="ja-JP"/>
        </w:rPr>
        <w:t>e</w:t>
      </w:r>
      <w:r w:rsidR="00310BFE">
        <w:rPr>
          <w:rFonts w:eastAsia="游明朝" w:hint="eastAsia"/>
          <w:lang w:eastAsia="ja-JP"/>
        </w:rPr>
        <w:t xml:space="preserve"> and position of a UE</w:t>
      </w:r>
      <w:r w:rsidR="005A0B8B">
        <w:rPr>
          <w:rFonts w:eastAsia="游明朝" w:hint="eastAsia"/>
          <w:lang w:eastAsia="ja-JP"/>
        </w:rPr>
        <w:t xml:space="preserve"> as initial conditions</w:t>
      </w:r>
      <w:r w:rsidR="00310BFE">
        <w:rPr>
          <w:rFonts w:eastAsia="游明朝" w:hint="eastAsia"/>
          <w:lang w:eastAsia="ja-JP"/>
        </w:rPr>
        <w:t xml:space="preserve">. </w:t>
      </w:r>
      <w:r w:rsidR="00827C66">
        <w:rPr>
          <w:rFonts w:eastAsia="游明朝" w:hint="eastAsia"/>
          <w:lang w:eastAsia="ja-JP"/>
        </w:rPr>
        <w:t xml:space="preserve">Note these values are described </w:t>
      </w:r>
      <w:r w:rsidR="00675178">
        <w:rPr>
          <w:rFonts w:eastAsia="游明朝" w:hint="eastAsia"/>
          <w:lang w:eastAsia="ja-JP"/>
        </w:rPr>
        <w:t>in</w:t>
      </w:r>
      <w:r w:rsidR="00827C66">
        <w:rPr>
          <w:rFonts w:eastAsia="游明朝" w:hint="eastAsia"/>
          <w:lang w:eastAsia="ja-JP"/>
        </w:rPr>
        <w:t xml:space="preserve"> ECEF frame</w:t>
      </w:r>
      <w:r w:rsidR="00D84936">
        <w:rPr>
          <w:rFonts w:eastAsia="游明朝" w:hint="eastAsia"/>
          <w:lang w:eastAsia="ja-JP"/>
        </w:rPr>
        <w:t xml:space="preserve"> in Table 5.6.2.1-2</w:t>
      </w:r>
      <w:r w:rsidR="00B0501B">
        <w:rPr>
          <w:rFonts w:eastAsia="游明朝" w:hint="eastAsia"/>
          <w:lang w:eastAsia="ja-JP"/>
        </w:rPr>
        <w:t xml:space="preserve"> of [5]</w:t>
      </w:r>
      <w:r w:rsidR="00D84936">
        <w:rPr>
          <w:rFonts w:eastAsia="游明朝" w:hint="eastAsia"/>
          <w:lang w:eastAsia="ja-JP"/>
        </w:rPr>
        <w:t xml:space="preserve"> and</w:t>
      </w:r>
      <w:r w:rsidR="00C07F6B">
        <w:rPr>
          <w:rFonts w:eastAsia="游明朝" w:hint="eastAsia"/>
          <w:lang w:eastAsia="ja-JP"/>
        </w:rPr>
        <w:t xml:space="preserve"> </w:t>
      </w:r>
      <w:r w:rsidR="00962D40">
        <w:rPr>
          <w:rFonts w:eastAsia="游明朝" w:hint="eastAsia"/>
          <w:lang w:eastAsia="ja-JP"/>
        </w:rPr>
        <w:t xml:space="preserve">described </w:t>
      </w:r>
      <w:r w:rsidR="00675178">
        <w:rPr>
          <w:rFonts w:eastAsia="游明朝" w:hint="eastAsia"/>
          <w:lang w:eastAsia="ja-JP"/>
        </w:rPr>
        <w:t>in</w:t>
      </w:r>
      <w:r w:rsidR="00962D40">
        <w:rPr>
          <w:rFonts w:eastAsia="游明朝" w:hint="eastAsia"/>
          <w:lang w:eastAsia="ja-JP"/>
        </w:rPr>
        <w:t xml:space="preserve"> </w:t>
      </w:r>
      <w:r w:rsidR="00C07F6B">
        <w:rPr>
          <w:rFonts w:eastAsia="游明朝" w:hint="eastAsia"/>
          <w:lang w:eastAsia="ja-JP"/>
        </w:rPr>
        <w:t>the ellipsoidal coordinate system</w:t>
      </w:r>
      <w:r w:rsidR="00962D40">
        <w:rPr>
          <w:rFonts w:eastAsia="游明朝" w:hint="eastAsia"/>
          <w:lang w:eastAsia="ja-JP"/>
        </w:rPr>
        <w:t xml:space="preserve"> in sub-clause 5.6.1</w:t>
      </w:r>
      <w:r w:rsidR="00B0501B">
        <w:rPr>
          <w:rFonts w:eastAsia="游明朝" w:hint="eastAsia"/>
          <w:lang w:eastAsia="ja-JP"/>
        </w:rPr>
        <w:t xml:space="preserve"> of [5]</w:t>
      </w:r>
      <w:r w:rsidR="00827C66">
        <w:rPr>
          <w:rFonts w:eastAsia="游明朝" w:hint="eastAsia"/>
          <w:lang w:eastAsia="ja-JP"/>
        </w:rPr>
        <w:t>.</w:t>
      </w:r>
    </w:p>
    <w:p w14:paraId="572C89F2" w14:textId="1234BFA6" w:rsidR="00E07228" w:rsidRPr="00AB5E1A" w:rsidRDefault="00E07228" w:rsidP="001D5449">
      <w:pPr>
        <w:rPr>
          <w:rFonts w:eastAsia="游明朝"/>
          <w:b/>
          <w:bCs/>
          <w:i/>
          <w:iCs/>
          <w:lang w:eastAsia="ja-JP"/>
        </w:rPr>
      </w:pPr>
      <w:r w:rsidRPr="00AB5E1A">
        <w:rPr>
          <w:rFonts w:eastAsia="游明朝" w:hint="eastAsia"/>
          <w:b/>
          <w:bCs/>
          <w:i/>
          <w:iCs/>
          <w:lang w:eastAsia="ja-JP"/>
        </w:rPr>
        <w:t xml:space="preserve">Observation </w:t>
      </w:r>
      <w:r w:rsidR="00D279EB">
        <w:rPr>
          <w:rFonts w:eastAsia="游明朝" w:hint="eastAsia"/>
          <w:b/>
          <w:bCs/>
          <w:i/>
          <w:iCs/>
          <w:lang w:eastAsia="ja-JP"/>
        </w:rPr>
        <w:t>4</w:t>
      </w:r>
      <w:r w:rsidRPr="00AB5E1A">
        <w:rPr>
          <w:rFonts w:eastAsia="游明朝" w:hint="eastAsia"/>
          <w:b/>
          <w:bCs/>
          <w:i/>
          <w:iCs/>
          <w:lang w:eastAsia="ja-JP"/>
        </w:rPr>
        <w:t xml:space="preserve">: Note the position and velocity of satellite are described </w:t>
      </w:r>
      <w:r w:rsidR="00675178">
        <w:rPr>
          <w:rFonts w:eastAsia="游明朝" w:hint="eastAsia"/>
          <w:b/>
          <w:bCs/>
          <w:i/>
          <w:iCs/>
          <w:lang w:eastAsia="ja-JP"/>
        </w:rPr>
        <w:t>in</w:t>
      </w:r>
      <w:r w:rsidR="00A63E92" w:rsidRPr="00AB5E1A">
        <w:rPr>
          <w:rFonts w:eastAsia="游明朝" w:hint="eastAsia"/>
          <w:b/>
          <w:bCs/>
          <w:i/>
          <w:iCs/>
          <w:lang w:eastAsia="ja-JP"/>
        </w:rPr>
        <w:t xml:space="preserve"> ECEF frame, while the position of the UE is described </w:t>
      </w:r>
      <w:r w:rsidR="00675178">
        <w:rPr>
          <w:rFonts w:eastAsia="游明朝" w:hint="eastAsia"/>
          <w:b/>
          <w:bCs/>
          <w:i/>
          <w:iCs/>
          <w:lang w:eastAsia="ja-JP"/>
        </w:rPr>
        <w:t>in</w:t>
      </w:r>
      <w:r w:rsidR="00A63E92" w:rsidRPr="00AB5E1A">
        <w:rPr>
          <w:rFonts w:eastAsia="游明朝" w:hint="eastAsia"/>
          <w:b/>
          <w:bCs/>
          <w:i/>
          <w:iCs/>
          <w:lang w:eastAsia="ja-JP"/>
        </w:rPr>
        <w:t xml:space="preserve"> the ellipsoidal coordinate system in TS 38.508-1.</w:t>
      </w:r>
    </w:p>
    <w:p w14:paraId="02D154C4" w14:textId="77777777" w:rsidR="001D5449" w:rsidRPr="000B60EE" w:rsidRDefault="001D5449" w:rsidP="001D5449">
      <w:pPr>
        <w:pStyle w:val="TH"/>
      </w:pPr>
      <w:r w:rsidRPr="000B60EE">
        <w:lastRenderedPageBreak/>
        <w:t>Table 5.6.2.1-2: SIB19- NR NTN Ephemeris information for NGSO (LEO-600) satellites (zero Doppler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1D5449" w:rsidRPr="000B60EE" w14:paraId="23669AD0" w14:textId="77777777" w:rsidTr="00101E2A">
        <w:tc>
          <w:tcPr>
            <w:tcW w:w="9750" w:type="dxa"/>
            <w:gridSpan w:val="4"/>
            <w:tcBorders>
              <w:top w:val="single" w:sz="4" w:space="0" w:color="auto"/>
              <w:left w:val="single" w:sz="4" w:space="0" w:color="auto"/>
              <w:bottom w:val="single" w:sz="4" w:space="0" w:color="auto"/>
              <w:right w:val="single" w:sz="4" w:space="0" w:color="auto"/>
            </w:tcBorders>
            <w:hideMark/>
          </w:tcPr>
          <w:p w14:paraId="33AD88D1" w14:textId="77777777" w:rsidR="001D5449" w:rsidRPr="000B60EE" w:rsidRDefault="001D5449" w:rsidP="00101E2A">
            <w:pPr>
              <w:pStyle w:val="TAH"/>
              <w:jc w:val="left"/>
              <w:rPr>
                <w:b w:val="0"/>
              </w:rPr>
            </w:pPr>
            <w:r w:rsidRPr="000B60EE">
              <w:rPr>
                <w:b w:val="0"/>
              </w:rPr>
              <w:t>Derivation Path: Table 5.6.3.1-1</w:t>
            </w:r>
          </w:p>
        </w:tc>
      </w:tr>
      <w:tr w:rsidR="001D5449" w:rsidRPr="000B60EE" w14:paraId="338068D1"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324DE2B9" w14:textId="77777777" w:rsidR="001D5449" w:rsidRPr="000B60EE" w:rsidRDefault="001D5449" w:rsidP="00101E2A">
            <w:pPr>
              <w:pStyle w:val="TAH"/>
            </w:pPr>
            <w:r w:rsidRPr="000B60EE">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70FF9FC8" w14:textId="77777777" w:rsidR="001D5449" w:rsidRPr="000B60EE" w:rsidRDefault="001D5449" w:rsidP="00101E2A">
            <w:pPr>
              <w:pStyle w:val="TAH"/>
            </w:pPr>
            <w:r w:rsidRPr="000B60EE">
              <w:t>Value/remark</w:t>
            </w:r>
          </w:p>
        </w:tc>
        <w:tc>
          <w:tcPr>
            <w:tcW w:w="1156" w:type="dxa"/>
            <w:tcBorders>
              <w:top w:val="single" w:sz="4" w:space="0" w:color="auto"/>
              <w:left w:val="single" w:sz="4" w:space="0" w:color="auto"/>
              <w:bottom w:val="single" w:sz="4" w:space="0" w:color="auto"/>
              <w:right w:val="single" w:sz="4" w:space="0" w:color="auto"/>
            </w:tcBorders>
            <w:hideMark/>
          </w:tcPr>
          <w:p w14:paraId="19A1ADED" w14:textId="77777777" w:rsidR="001D5449" w:rsidRPr="000B60EE" w:rsidRDefault="001D5449" w:rsidP="00101E2A">
            <w:pPr>
              <w:pStyle w:val="TAH"/>
            </w:pPr>
            <w:r w:rsidRPr="000B60EE">
              <w:t>Comment</w:t>
            </w:r>
          </w:p>
        </w:tc>
        <w:tc>
          <w:tcPr>
            <w:tcW w:w="870" w:type="dxa"/>
            <w:tcBorders>
              <w:top w:val="single" w:sz="4" w:space="0" w:color="auto"/>
              <w:left w:val="single" w:sz="4" w:space="0" w:color="auto"/>
              <w:bottom w:val="single" w:sz="4" w:space="0" w:color="auto"/>
              <w:right w:val="single" w:sz="4" w:space="0" w:color="auto"/>
            </w:tcBorders>
            <w:hideMark/>
          </w:tcPr>
          <w:p w14:paraId="6A9A10B9" w14:textId="77777777" w:rsidR="001D5449" w:rsidRPr="000B60EE" w:rsidRDefault="001D5449" w:rsidP="00101E2A">
            <w:pPr>
              <w:pStyle w:val="TAH"/>
            </w:pPr>
            <w:r w:rsidRPr="000B60EE">
              <w:t>Condition</w:t>
            </w:r>
          </w:p>
        </w:tc>
      </w:tr>
      <w:tr w:rsidR="001D5449" w:rsidRPr="000B60EE" w14:paraId="78DE96E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6041EB12" w14:textId="77777777" w:rsidR="001D5449" w:rsidRPr="000B60EE" w:rsidRDefault="001D5449" w:rsidP="00101E2A">
            <w:pPr>
              <w:pStyle w:val="TAL"/>
            </w:pPr>
            <w:r w:rsidRPr="000B60EE">
              <w:t>SIB19-r17 ::= SEQUENCE {</w:t>
            </w:r>
          </w:p>
        </w:tc>
        <w:tc>
          <w:tcPr>
            <w:tcW w:w="1512" w:type="dxa"/>
            <w:tcBorders>
              <w:top w:val="single" w:sz="4" w:space="0" w:color="auto"/>
              <w:left w:val="single" w:sz="4" w:space="0" w:color="auto"/>
              <w:bottom w:val="single" w:sz="4" w:space="0" w:color="auto"/>
              <w:right w:val="single" w:sz="4" w:space="0" w:color="auto"/>
            </w:tcBorders>
          </w:tcPr>
          <w:p w14:paraId="5BE406E0"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55E8AA7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9DFC6E8" w14:textId="77777777" w:rsidR="001D5449" w:rsidRPr="000B60EE" w:rsidRDefault="001D5449" w:rsidP="00101E2A">
            <w:pPr>
              <w:pStyle w:val="TAL"/>
            </w:pPr>
          </w:p>
        </w:tc>
      </w:tr>
      <w:tr w:rsidR="001D5449" w:rsidRPr="000B60EE" w14:paraId="0E7AB4A4"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0E504050" w14:textId="77777777" w:rsidR="001D5449" w:rsidRPr="000B60EE" w:rsidRDefault="001D5449" w:rsidP="00101E2A">
            <w:pPr>
              <w:pStyle w:val="TAL"/>
            </w:pPr>
            <w:r w:rsidRPr="000B60EE">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37C0049F"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5C7E0D25"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6ACB25EC" w14:textId="77777777" w:rsidR="001D5449" w:rsidRPr="000B60EE" w:rsidRDefault="001D5449" w:rsidP="00101E2A">
            <w:pPr>
              <w:pStyle w:val="TAL"/>
            </w:pPr>
          </w:p>
        </w:tc>
      </w:tr>
      <w:tr w:rsidR="001D5449" w:rsidRPr="000B60EE" w14:paraId="47F00D0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1470AC41" w14:textId="77777777" w:rsidR="001D5449" w:rsidRPr="000B60EE" w:rsidRDefault="001D5449" w:rsidP="00101E2A">
            <w:pPr>
              <w:pStyle w:val="TAL"/>
            </w:pPr>
            <w:r w:rsidRPr="000B60EE">
              <w:t xml:space="preserve">     epochTime-r17</w:t>
            </w:r>
          </w:p>
        </w:tc>
        <w:tc>
          <w:tcPr>
            <w:tcW w:w="1512" w:type="dxa"/>
            <w:tcBorders>
              <w:top w:val="single" w:sz="4" w:space="0" w:color="auto"/>
              <w:left w:val="single" w:sz="4" w:space="0" w:color="auto"/>
              <w:bottom w:val="single" w:sz="4" w:space="0" w:color="auto"/>
              <w:right w:val="single" w:sz="4" w:space="0" w:color="auto"/>
            </w:tcBorders>
            <w:hideMark/>
          </w:tcPr>
          <w:p w14:paraId="418D07B0" w14:textId="77777777" w:rsidR="001D5449" w:rsidRPr="000B60EE" w:rsidRDefault="001D5449" w:rsidP="00101E2A">
            <w:pPr>
              <w:pStyle w:val="TAL"/>
            </w:pPr>
            <w:r w:rsidRPr="000B60EE">
              <w:t>Not present</w:t>
            </w:r>
          </w:p>
        </w:tc>
        <w:tc>
          <w:tcPr>
            <w:tcW w:w="1156" w:type="dxa"/>
            <w:tcBorders>
              <w:top w:val="single" w:sz="4" w:space="0" w:color="auto"/>
              <w:left w:val="single" w:sz="4" w:space="0" w:color="auto"/>
              <w:bottom w:val="single" w:sz="4" w:space="0" w:color="auto"/>
              <w:right w:val="single" w:sz="4" w:space="0" w:color="auto"/>
            </w:tcBorders>
          </w:tcPr>
          <w:p w14:paraId="5A6CCF1E"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1B52861F" w14:textId="77777777" w:rsidR="001D5449" w:rsidRPr="000B60EE" w:rsidRDefault="001D5449" w:rsidP="00101E2A">
            <w:pPr>
              <w:pStyle w:val="TAL"/>
            </w:pPr>
          </w:p>
        </w:tc>
      </w:tr>
      <w:tr w:rsidR="001D5449" w:rsidRPr="000B60EE" w14:paraId="0E88F21F"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5F30C778" w14:textId="77777777" w:rsidR="001D5449" w:rsidRPr="000B60EE" w:rsidRDefault="001D5449" w:rsidP="00101E2A">
            <w:pPr>
              <w:pStyle w:val="TAL"/>
            </w:pPr>
            <w:r w:rsidRPr="000B60EE">
              <w:t xml:space="preserve">     ephemerisInfo-r17 CHOICE {</w:t>
            </w:r>
          </w:p>
        </w:tc>
        <w:tc>
          <w:tcPr>
            <w:tcW w:w="1512" w:type="dxa"/>
            <w:tcBorders>
              <w:top w:val="single" w:sz="4" w:space="0" w:color="auto"/>
              <w:left w:val="single" w:sz="4" w:space="0" w:color="auto"/>
              <w:bottom w:val="single" w:sz="4" w:space="0" w:color="auto"/>
              <w:right w:val="single" w:sz="4" w:space="0" w:color="auto"/>
            </w:tcBorders>
          </w:tcPr>
          <w:p w14:paraId="6D611F15"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41F25653"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08E684FF" w14:textId="77777777" w:rsidR="001D5449" w:rsidRPr="000B60EE" w:rsidRDefault="001D5449" w:rsidP="00101E2A">
            <w:pPr>
              <w:pStyle w:val="TAL"/>
            </w:pPr>
          </w:p>
        </w:tc>
      </w:tr>
      <w:tr w:rsidR="001D5449" w:rsidRPr="000B60EE" w14:paraId="2C8CAA06"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36BD4DAE" w14:textId="77777777" w:rsidR="001D5449" w:rsidRPr="000B60EE" w:rsidRDefault="001D5449" w:rsidP="00101E2A">
            <w:pPr>
              <w:pStyle w:val="TAL"/>
            </w:pPr>
            <w:r w:rsidRPr="000B60EE">
              <w:t xml:space="preserve">        positionVelocity-r17 SEQUENCE {</w:t>
            </w:r>
          </w:p>
        </w:tc>
        <w:tc>
          <w:tcPr>
            <w:tcW w:w="1512" w:type="dxa"/>
            <w:tcBorders>
              <w:top w:val="single" w:sz="4" w:space="0" w:color="auto"/>
              <w:left w:val="single" w:sz="4" w:space="0" w:color="auto"/>
              <w:bottom w:val="single" w:sz="4" w:space="0" w:color="auto"/>
              <w:right w:val="single" w:sz="4" w:space="0" w:color="auto"/>
            </w:tcBorders>
          </w:tcPr>
          <w:p w14:paraId="1759CB74"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6ADEE04E"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034FEEE6" w14:textId="77777777" w:rsidR="001D5449" w:rsidRPr="000B60EE" w:rsidRDefault="001D5449" w:rsidP="00101E2A">
            <w:pPr>
              <w:pStyle w:val="TAL"/>
            </w:pPr>
          </w:p>
        </w:tc>
      </w:tr>
      <w:tr w:rsidR="001D5449" w:rsidRPr="000B60EE" w14:paraId="41B2746F"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2B637210" w14:textId="77777777" w:rsidR="001D5449" w:rsidRPr="000B60EE" w:rsidRDefault="001D5449" w:rsidP="00101E2A">
            <w:pPr>
              <w:pStyle w:val="TAL"/>
            </w:pPr>
            <w:r w:rsidRPr="000B60EE">
              <w:t xml:space="preserve">          positionX-r17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11B9E0A" w14:textId="77777777" w:rsidR="001D5449" w:rsidRPr="000B60EE" w:rsidRDefault="001D5449" w:rsidP="00101E2A">
            <w:pPr>
              <w:pStyle w:val="TAL"/>
            </w:pPr>
            <w:r w:rsidRPr="000B60EE">
              <w:t>-2550081</w:t>
            </w:r>
          </w:p>
        </w:tc>
        <w:tc>
          <w:tcPr>
            <w:tcW w:w="1156" w:type="dxa"/>
            <w:tcBorders>
              <w:top w:val="single" w:sz="4" w:space="0" w:color="auto"/>
              <w:left w:val="single" w:sz="4" w:space="0" w:color="auto"/>
              <w:bottom w:val="single" w:sz="4" w:space="0" w:color="auto"/>
              <w:right w:val="single" w:sz="4" w:space="0" w:color="auto"/>
            </w:tcBorders>
          </w:tcPr>
          <w:p w14:paraId="3B8AB163"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2C3EEF1" w14:textId="77777777" w:rsidR="001D5449" w:rsidRPr="000B60EE" w:rsidRDefault="001D5449" w:rsidP="00101E2A">
            <w:pPr>
              <w:pStyle w:val="TAL"/>
            </w:pPr>
          </w:p>
        </w:tc>
      </w:tr>
      <w:tr w:rsidR="001D5449" w:rsidRPr="000B60EE" w14:paraId="79ABA5AD"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76299AD7" w14:textId="77777777" w:rsidR="001D5449" w:rsidRPr="000B60EE" w:rsidRDefault="001D5449" w:rsidP="00101E2A">
            <w:pPr>
              <w:pStyle w:val="TAL"/>
            </w:pPr>
            <w:r w:rsidRPr="000B60EE">
              <w:t xml:space="preserve">          positionY-r17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3526261D" w14:textId="77777777" w:rsidR="001D5449" w:rsidRPr="000B60EE" w:rsidRDefault="001D5449" w:rsidP="00101E2A">
            <w:pPr>
              <w:pStyle w:val="TAL"/>
            </w:pPr>
            <w:r w:rsidRPr="000B60EE">
              <w:t>4151097</w:t>
            </w:r>
          </w:p>
        </w:tc>
        <w:tc>
          <w:tcPr>
            <w:tcW w:w="1156" w:type="dxa"/>
            <w:tcBorders>
              <w:top w:val="single" w:sz="4" w:space="0" w:color="auto"/>
              <w:left w:val="single" w:sz="4" w:space="0" w:color="auto"/>
              <w:bottom w:val="single" w:sz="4" w:space="0" w:color="auto"/>
              <w:right w:val="single" w:sz="4" w:space="0" w:color="auto"/>
            </w:tcBorders>
          </w:tcPr>
          <w:p w14:paraId="1390F1B1"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3A94CDE5" w14:textId="77777777" w:rsidR="001D5449" w:rsidRPr="000B60EE" w:rsidRDefault="001D5449" w:rsidP="00101E2A">
            <w:pPr>
              <w:pStyle w:val="TAL"/>
            </w:pPr>
          </w:p>
        </w:tc>
      </w:tr>
      <w:tr w:rsidR="001D5449" w:rsidRPr="000B60EE" w14:paraId="4BF2705A"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48FFD5BC" w14:textId="77777777" w:rsidR="001D5449" w:rsidRPr="000B60EE" w:rsidRDefault="001D5449" w:rsidP="00101E2A">
            <w:pPr>
              <w:pStyle w:val="TAL"/>
            </w:pPr>
            <w:r w:rsidRPr="000B60EE">
              <w:t xml:space="preserve">          positionZ-r17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19B758C1" w14:textId="77777777" w:rsidR="001D5449" w:rsidRPr="000B60EE" w:rsidRDefault="001D5449" w:rsidP="00101E2A">
            <w:pPr>
              <w:pStyle w:val="TAL"/>
            </w:pPr>
            <w:r w:rsidRPr="000B60EE">
              <w:t>2263034</w:t>
            </w:r>
          </w:p>
        </w:tc>
        <w:tc>
          <w:tcPr>
            <w:tcW w:w="1156" w:type="dxa"/>
            <w:tcBorders>
              <w:top w:val="single" w:sz="4" w:space="0" w:color="auto"/>
              <w:left w:val="single" w:sz="4" w:space="0" w:color="auto"/>
              <w:bottom w:val="single" w:sz="4" w:space="0" w:color="auto"/>
              <w:right w:val="single" w:sz="4" w:space="0" w:color="auto"/>
            </w:tcBorders>
          </w:tcPr>
          <w:p w14:paraId="29D49438"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B46F358" w14:textId="77777777" w:rsidR="001D5449" w:rsidRPr="000B60EE" w:rsidRDefault="001D5449" w:rsidP="00101E2A">
            <w:pPr>
              <w:pStyle w:val="TAL"/>
            </w:pPr>
          </w:p>
        </w:tc>
      </w:tr>
      <w:tr w:rsidR="001D5449" w:rsidRPr="000B60EE" w14:paraId="2BE6D041"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2ECD106D" w14:textId="77777777" w:rsidR="001D5449" w:rsidRPr="000B60EE" w:rsidRDefault="001D5449" w:rsidP="00101E2A">
            <w:pPr>
              <w:pStyle w:val="TAL"/>
            </w:pPr>
            <w:r w:rsidRPr="000B60EE">
              <w:t xml:space="preserve">          velocityVX-r17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0BFBF660" w14:textId="77777777" w:rsidR="001D5449" w:rsidRPr="000B60EE" w:rsidRDefault="001D5449" w:rsidP="00101E2A">
            <w:pPr>
              <w:pStyle w:val="TAL"/>
            </w:pPr>
            <w:r w:rsidRPr="000B60EE">
              <w:t>21970</w:t>
            </w:r>
          </w:p>
        </w:tc>
        <w:tc>
          <w:tcPr>
            <w:tcW w:w="1156" w:type="dxa"/>
            <w:tcBorders>
              <w:top w:val="single" w:sz="4" w:space="0" w:color="auto"/>
              <w:left w:val="single" w:sz="4" w:space="0" w:color="auto"/>
              <w:bottom w:val="single" w:sz="4" w:space="0" w:color="auto"/>
              <w:right w:val="single" w:sz="4" w:space="0" w:color="auto"/>
            </w:tcBorders>
          </w:tcPr>
          <w:p w14:paraId="5C276D0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6F8DBF0A" w14:textId="77777777" w:rsidR="001D5449" w:rsidRPr="000B60EE" w:rsidRDefault="001D5449" w:rsidP="00101E2A">
            <w:pPr>
              <w:pStyle w:val="TAL"/>
            </w:pPr>
          </w:p>
        </w:tc>
      </w:tr>
      <w:tr w:rsidR="001D5449" w:rsidRPr="000B60EE" w14:paraId="77B523B1"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50D01D90" w14:textId="77777777" w:rsidR="001D5449" w:rsidRPr="000B60EE" w:rsidRDefault="001D5449" w:rsidP="00101E2A">
            <w:pPr>
              <w:pStyle w:val="TAL"/>
            </w:pPr>
            <w:r w:rsidRPr="000B60EE">
              <w:t xml:space="preserve">          velocityVY-r17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5B0AEFE2" w14:textId="77777777" w:rsidR="001D5449" w:rsidRPr="000B60EE" w:rsidRDefault="001D5449" w:rsidP="00101E2A">
            <w:pPr>
              <w:pStyle w:val="TAL"/>
            </w:pPr>
            <w:r w:rsidRPr="000B60EE">
              <w:t>-48164</w:t>
            </w:r>
          </w:p>
        </w:tc>
        <w:tc>
          <w:tcPr>
            <w:tcW w:w="1156" w:type="dxa"/>
            <w:tcBorders>
              <w:top w:val="single" w:sz="4" w:space="0" w:color="auto"/>
              <w:left w:val="single" w:sz="4" w:space="0" w:color="auto"/>
              <w:bottom w:val="single" w:sz="4" w:space="0" w:color="auto"/>
              <w:right w:val="single" w:sz="4" w:space="0" w:color="auto"/>
            </w:tcBorders>
          </w:tcPr>
          <w:p w14:paraId="4DA1916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4A53461A" w14:textId="77777777" w:rsidR="001D5449" w:rsidRPr="000B60EE" w:rsidRDefault="001D5449" w:rsidP="00101E2A">
            <w:pPr>
              <w:pStyle w:val="TAL"/>
            </w:pPr>
          </w:p>
        </w:tc>
      </w:tr>
      <w:tr w:rsidR="001D5449" w:rsidRPr="000B60EE" w14:paraId="4FB413DC"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7B272BBE" w14:textId="77777777" w:rsidR="001D5449" w:rsidRPr="000B60EE" w:rsidRDefault="001D5449" w:rsidP="00101E2A">
            <w:pPr>
              <w:pStyle w:val="TAL"/>
            </w:pPr>
            <w:r w:rsidRPr="000B60EE">
              <w:t xml:space="preserve">          velocityVZ-r17</w:t>
            </w:r>
          </w:p>
        </w:tc>
        <w:tc>
          <w:tcPr>
            <w:tcW w:w="1512" w:type="dxa"/>
            <w:tcBorders>
              <w:top w:val="single" w:sz="4" w:space="0" w:color="auto"/>
              <w:left w:val="single" w:sz="4" w:space="0" w:color="auto"/>
              <w:bottom w:val="single" w:sz="4" w:space="0" w:color="auto"/>
              <w:right w:val="single" w:sz="4" w:space="0" w:color="auto"/>
            </w:tcBorders>
            <w:vAlign w:val="bottom"/>
            <w:hideMark/>
          </w:tcPr>
          <w:p w14:paraId="28C60E56" w14:textId="77777777" w:rsidR="001D5449" w:rsidRPr="000B60EE" w:rsidRDefault="001D5449" w:rsidP="00101E2A">
            <w:pPr>
              <w:pStyle w:val="TAL"/>
            </w:pPr>
            <w:r w:rsidRPr="000B60EE">
              <w:t>114109</w:t>
            </w:r>
          </w:p>
        </w:tc>
        <w:tc>
          <w:tcPr>
            <w:tcW w:w="1156" w:type="dxa"/>
            <w:tcBorders>
              <w:top w:val="single" w:sz="4" w:space="0" w:color="auto"/>
              <w:left w:val="single" w:sz="4" w:space="0" w:color="auto"/>
              <w:bottom w:val="single" w:sz="4" w:space="0" w:color="auto"/>
              <w:right w:val="single" w:sz="4" w:space="0" w:color="auto"/>
            </w:tcBorders>
          </w:tcPr>
          <w:p w14:paraId="5120CBE3"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723AAAB7" w14:textId="77777777" w:rsidR="001D5449" w:rsidRPr="000B60EE" w:rsidRDefault="001D5449" w:rsidP="00101E2A">
            <w:pPr>
              <w:pStyle w:val="TAL"/>
            </w:pPr>
          </w:p>
        </w:tc>
      </w:tr>
      <w:tr w:rsidR="001D5449" w:rsidRPr="000B60EE" w14:paraId="6B07D7BF"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4A6AAF9F" w14:textId="77777777" w:rsidR="001D5449" w:rsidRPr="000B60EE" w:rsidRDefault="001D5449" w:rsidP="00101E2A">
            <w:pPr>
              <w:pStyle w:val="TAL"/>
            </w:pPr>
            <w:r w:rsidRPr="000B60EE">
              <w:t xml:space="preserve">        }</w:t>
            </w:r>
          </w:p>
        </w:tc>
        <w:tc>
          <w:tcPr>
            <w:tcW w:w="1512" w:type="dxa"/>
            <w:tcBorders>
              <w:top w:val="single" w:sz="4" w:space="0" w:color="auto"/>
              <w:left w:val="single" w:sz="4" w:space="0" w:color="auto"/>
              <w:bottom w:val="single" w:sz="4" w:space="0" w:color="auto"/>
              <w:right w:val="single" w:sz="4" w:space="0" w:color="auto"/>
            </w:tcBorders>
          </w:tcPr>
          <w:p w14:paraId="79E03249"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28F61E52"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04F5F6C0" w14:textId="77777777" w:rsidR="001D5449" w:rsidRPr="000B60EE" w:rsidRDefault="001D5449" w:rsidP="00101E2A">
            <w:pPr>
              <w:pStyle w:val="TAL"/>
            </w:pPr>
          </w:p>
        </w:tc>
      </w:tr>
      <w:tr w:rsidR="001D5449" w:rsidRPr="000B60EE" w14:paraId="3730F240"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26ECBCD7" w14:textId="77777777" w:rsidR="001D5449" w:rsidRPr="000B60EE" w:rsidRDefault="001D5449" w:rsidP="00101E2A">
            <w:pPr>
              <w:pStyle w:val="TAL"/>
            </w:pPr>
            <w:r w:rsidRPr="000B60EE">
              <w:t xml:space="preserve">     }</w:t>
            </w:r>
          </w:p>
        </w:tc>
        <w:tc>
          <w:tcPr>
            <w:tcW w:w="1512" w:type="dxa"/>
            <w:tcBorders>
              <w:top w:val="single" w:sz="4" w:space="0" w:color="auto"/>
              <w:left w:val="single" w:sz="4" w:space="0" w:color="auto"/>
              <w:bottom w:val="single" w:sz="4" w:space="0" w:color="auto"/>
              <w:right w:val="single" w:sz="4" w:space="0" w:color="auto"/>
            </w:tcBorders>
          </w:tcPr>
          <w:p w14:paraId="631540B8"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4160D106"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3A3FA886" w14:textId="77777777" w:rsidR="001D5449" w:rsidRPr="000B60EE" w:rsidRDefault="001D5449" w:rsidP="00101E2A">
            <w:pPr>
              <w:pStyle w:val="TAL"/>
            </w:pPr>
          </w:p>
        </w:tc>
      </w:tr>
      <w:tr w:rsidR="001D5449" w:rsidRPr="000B60EE" w14:paraId="1F5AF47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6BCA455C" w14:textId="77777777" w:rsidR="001D5449" w:rsidRPr="000B60EE" w:rsidRDefault="001D5449" w:rsidP="00101E2A">
            <w:pPr>
              <w:pStyle w:val="TAL"/>
            </w:pPr>
            <w:r w:rsidRPr="000B60EE">
              <w:t xml:space="preserve">  }</w:t>
            </w:r>
          </w:p>
        </w:tc>
        <w:tc>
          <w:tcPr>
            <w:tcW w:w="1512" w:type="dxa"/>
            <w:tcBorders>
              <w:top w:val="single" w:sz="4" w:space="0" w:color="auto"/>
              <w:left w:val="single" w:sz="4" w:space="0" w:color="auto"/>
              <w:bottom w:val="single" w:sz="4" w:space="0" w:color="auto"/>
              <w:right w:val="single" w:sz="4" w:space="0" w:color="auto"/>
            </w:tcBorders>
          </w:tcPr>
          <w:p w14:paraId="49D3B888"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5A5B18A4"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73CD203F" w14:textId="77777777" w:rsidR="001D5449" w:rsidRPr="000B60EE" w:rsidRDefault="001D5449" w:rsidP="00101E2A">
            <w:pPr>
              <w:pStyle w:val="TAL"/>
            </w:pPr>
          </w:p>
        </w:tc>
      </w:tr>
      <w:tr w:rsidR="001D5449" w:rsidRPr="000B60EE" w14:paraId="37E2AC68" w14:textId="77777777" w:rsidTr="00101E2A">
        <w:tc>
          <w:tcPr>
            <w:tcW w:w="6212" w:type="dxa"/>
            <w:tcBorders>
              <w:top w:val="single" w:sz="4" w:space="0" w:color="auto"/>
              <w:left w:val="single" w:sz="4" w:space="0" w:color="auto"/>
              <w:bottom w:val="single" w:sz="4" w:space="0" w:color="auto"/>
              <w:right w:val="single" w:sz="4" w:space="0" w:color="auto"/>
            </w:tcBorders>
            <w:hideMark/>
          </w:tcPr>
          <w:p w14:paraId="7F616280" w14:textId="77777777" w:rsidR="001D5449" w:rsidRPr="000B60EE" w:rsidRDefault="001D5449" w:rsidP="00101E2A">
            <w:pPr>
              <w:pStyle w:val="TAL"/>
            </w:pPr>
            <w:r w:rsidRPr="000B60EE">
              <w:t>}</w:t>
            </w:r>
          </w:p>
        </w:tc>
        <w:tc>
          <w:tcPr>
            <w:tcW w:w="1512" w:type="dxa"/>
            <w:tcBorders>
              <w:top w:val="single" w:sz="4" w:space="0" w:color="auto"/>
              <w:left w:val="single" w:sz="4" w:space="0" w:color="auto"/>
              <w:bottom w:val="single" w:sz="4" w:space="0" w:color="auto"/>
              <w:right w:val="single" w:sz="4" w:space="0" w:color="auto"/>
            </w:tcBorders>
          </w:tcPr>
          <w:p w14:paraId="560CD092" w14:textId="77777777" w:rsidR="001D5449" w:rsidRPr="000B60EE" w:rsidRDefault="001D5449" w:rsidP="00101E2A">
            <w:pPr>
              <w:pStyle w:val="TAL"/>
            </w:pPr>
          </w:p>
        </w:tc>
        <w:tc>
          <w:tcPr>
            <w:tcW w:w="1156" w:type="dxa"/>
            <w:tcBorders>
              <w:top w:val="single" w:sz="4" w:space="0" w:color="auto"/>
              <w:left w:val="single" w:sz="4" w:space="0" w:color="auto"/>
              <w:bottom w:val="single" w:sz="4" w:space="0" w:color="auto"/>
              <w:right w:val="single" w:sz="4" w:space="0" w:color="auto"/>
            </w:tcBorders>
          </w:tcPr>
          <w:p w14:paraId="44AA457C" w14:textId="77777777" w:rsidR="001D5449" w:rsidRPr="000B60EE" w:rsidRDefault="001D5449" w:rsidP="00101E2A">
            <w:pPr>
              <w:pStyle w:val="TAL"/>
            </w:pPr>
          </w:p>
        </w:tc>
        <w:tc>
          <w:tcPr>
            <w:tcW w:w="870" w:type="dxa"/>
            <w:tcBorders>
              <w:top w:val="single" w:sz="4" w:space="0" w:color="auto"/>
              <w:left w:val="single" w:sz="4" w:space="0" w:color="auto"/>
              <w:bottom w:val="single" w:sz="4" w:space="0" w:color="auto"/>
              <w:right w:val="single" w:sz="4" w:space="0" w:color="auto"/>
            </w:tcBorders>
          </w:tcPr>
          <w:p w14:paraId="533874B9" w14:textId="77777777" w:rsidR="001D5449" w:rsidRPr="000B60EE" w:rsidRDefault="001D5449" w:rsidP="00101E2A">
            <w:pPr>
              <w:pStyle w:val="TAL"/>
            </w:pPr>
          </w:p>
        </w:tc>
      </w:tr>
      <w:tr w:rsidR="001D5449" w:rsidRPr="000B60EE" w14:paraId="3ADF64D2" w14:textId="77777777" w:rsidTr="00101E2A">
        <w:tc>
          <w:tcPr>
            <w:tcW w:w="9750" w:type="dxa"/>
            <w:gridSpan w:val="4"/>
            <w:tcBorders>
              <w:top w:val="single" w:sz="4" w:space="0" w:color="auto"/>
              <w:left w:val="single" w:sz="4" w:space="0" w:color="auto"/>
              <w:bottom w:val="single" w:sz="4" w:space="0" w:color="auto"/>
              <w:right w:val="single" w:sz="4" w:space="0" w:color="auto"/>
            </w:tcBorders>
            <w:hideMark/>
          </w:tcPr>
          <w:p w14:paraId="0DFCEB66" w14:textId="77777777" w:rsidR="001D5449" w:rsidRPr="000B60EE" w:rsidRDefault="001D5449" w:rsidP="00101E2A">
            <w:pPr>
              <w:pStyle w:val="TAN"/>
            </w:pPr>
            <w:r w:rsidRPr="000B60EE">
              <w:t>NOTE 1:</w:t>
            </w:r>
            <w:r w:rsidRPr="000B60EE">
              <w:tab/>
              <w:t>Satellite-UE elevation angle equal to 89.61 degrees, one-way delay equal to 2.03 ms and Doppler equal to 0.013 ppm</w:t>
            </w:r>
          </w:p>
        </w:tc>
      </w:tr>
    </w:tbl>
    <w:p w14:paraId="272BB20B" w14:textId="77777777" w:rsidR="001D5449" w:rsidRDefault="001D5449" w:rsidP="001D5449">
      <w:pPr>
        <w:rPr>
          <w:lang w:val="en-US" w:eastAsia="ja-JP"/>
        </w:rPr>
      </w:pPr>
    </w:p>
    <w:p w14:paraId="525A1D19" w14:textId="77777777" w:rsidR="001D5449" w:rsidRPr="00101E2A" w:rsidRDefault="001D5449" w:rsidP="001D5449">
      <w:pPr>
        <w:rPr>
          <w:rFonts w:eastAsia="游明朝"/>
          <w:lang w:val="en-US" w:eastAsia="ja-JP"/>
        </w:rPr>
      </w:pPr>
      <w:r w:rsidRPr="00244DA6">
        <w:rPr>
          <w:lang w:val="en-US"/>
        </w:rPr>
        <w:t>UE location (TS 38.508-1)</w:t>
      </w:r>
    </w:p>
    <w:tbl>
      <w:tblPr>
        <w:tblStyle w:val="aff2"/>
        <w:tblW w:w="0" w:type="auto"/>
        <w:tblLook w:val="04A0" w:firstRow="1" w:lastRow="0" w:firstColumn="1" w:lastColumn="0" w:noHBand="0" w:noVBand="1"/>
      </w:tblPr>
      <w:tblGrid>
        <w:gridCol w:w="9629"/>
      </w:tblGrid>
      <w:tr w:rsidR="001D5449" w:rsidRPr="000B5077" w14:paraId="732A482C" w14:textId="77777777" w:rsidTr="00101E2A">
        <w:tc>
          <w:tcPr>
            <w:tcW w:w="9629" w:type="dxa"/>
          </w:tcPr>
          <w:p w14:paraId="661B1E66" w14:textId="77777777" w:rsidR="001D5449" w:rsidRPr="000B60EE" w:rsidRDefault="001D5449" w:rsidP="00101E2A">
            <w:pPr>
              <w:pStyle w:val="30"/>
              <w:rPr>
                <w:lang w:val="en-US"/>
              </w:rPr>
            </w:pPr>
            <w:r w:rsidRPr="000B60EE">
              <w:rPr>
                <w:lang w:val="en-US"/>
              </w:rPr>
              <w:t>5.6.1</w:t>
            </w:r>
            <w:r w:rsidRPr="000B60EE">
              <w:rPr>
                <w:lang w:val="en-US"/>
              </w:rPr>
              <w:tab/>
              <w:t>UE location</w:t>
            </w:r>
          </w:p>
          <w:p w14:paraId="396A127C" w14:textId="77777777" w:rsidR="001D5449" w:rsidRPr="000B60EE" w:rsidRDefault="001D5449" w:rsidP="00101E2A">
            <w:r w:rsidRPr="000B60EE">
              <w:t>UE shall determine its location during the test using any of the following means.</w:t>
            </w:r>
          </w:p>
          <w:p w14:paraId="3553FA4F" w14:textId="77777777" w:rsidR="001D5449" w:rsidRPr="000B60EE" w:rsidRDefault="001D5449" w:rsidP="00101E2A">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71B68BAD" w14:textId="77777777" w:rsidR="001D5449" w:rsidRPr="000B60EE" w:rsidRDefault="001D5449" w:rsidP="00101E2A">
            <w:pPr>
              <w:pStyle w:val="B1"/>
            </w:pPr>
            <w:r w:rsidRPr="000B60EE">
              <w:t>2.</w:t>
            </w:r>
            <w:r w:rsidRPr="000B60EE">
              <w:tab/>
              <w:t>Other options such as providing UE location via AT command are not precluded.</w:t>
            </w:r>
          </w:p>
          <w:p w14:paraId="03196A08" w14:textId="77777777" w:rsidR="001D5449" w:rsidRPr="000B60EE" w:rsidRDefault="001D5449" w:rsidP="00101E2A">
            <w:pPr>
              <w:pStyle w:val="B1"/>
              <w:ind w:left="0" w:firstLine="0"/>
            </w:pPr>
            <w:r w:rsidRPr="000B60EE">
              <w:t xml:space="preserve">UE location provided to the UE before the start of the test is as follows for RF Tx/Rx and DEMOD test cases for both GSO and NGSO config is as follows: </w:t>
            </w:r>
          </w:p>
          <w:p w14:paraId="010563E4" w14:textId="77777777" w:rsidR="001D5449" w:rsidRPr="000B60EE" w:rsidRDefault="001D5449" w:rsidP="00101E2A">
            <w:pPr>
              <w:pStyle w:val="B1"/>
              <w:ind w:left="0" w:firstLine="0"/>
            </w:pPr>
            <w:r w:rsidRPr="000B60EE">
              <w:t>Longitude: 121.56076999</w:t>
            </w:r>
          </w:p>
          <w:p w14:paraId="46D5D109" w14:textId="77777777" w:rsidR="001D5449" w:rsidRPr="000B60EE" w:rsidRDefault="001D5449" w:rsidP="00101E2A">
            <w:pPr>
              <w:pStyle w:val="B1"/>
              <w:ind w:left="0" w:firstLine="0"/>
            </w:pPr>
            <w:r w:rsidRPr="000B60EE">
              <w:t>Latitude: 25.08439333 (NGSO satellites), 55.0 (GSO satellites)</w:t>
            </w:r>
          </w:p>
          <w:p w14:paraId="13C12161" w14:textId="77777777" w:rsidR="001D5449" w:rsidRPr="000B5077" w:rsidRDefault="001D5449" w:rsidP="00101E2A">
            <w:pPr>
              <w:pStyle w:val="B1"/>
              <w:ind w:left="0" w:firstLine="0"/>
            </w:pPr>
            <w:r w:rsidRPr="000B60EE">
              <w:t>Altitude: 0</w:t>
            </w:r>
          </w:p>
        </w:tc>
      </w:tr>
    </w:tbl>
    <w:p w14:paraId="381FBA31" w14:textId="77777777" w:rsidR="001D5449" w:rsidRDefault="001D5449" w:rsidP="001D5449">
      <w:pPr>
        <w:rPr>
          <w:rFonts w:eastAsia="游明朝"/>
          <w:lang w:eastAsia="ja-JP"/>
        </w:rPr>
      </w:pPr>
    </w:p>
    <w:p w14:paraId="60CCDCC0" w14:textId="51C87940" w:rsidR="0023205E" w:rsidRDefault="00155A88" w:rsidP="000D47D4">
      <w:pPr>
        <w:ind w:firstLineChars="50" w:firstLine="100"/>
        <w:rPr>
          <w:rFonts w:eastAsia="游明朝"/>
          <w:lang w:eastAsia="ja-JP"/>
        </w:rPr>
      </w:pPr>
      <w:r>
        <w:rPr>
          <w:rFonts w:eastAsia="游明朝" w:hint="eastAsia"/>
          <w:lang w:eastAsia="ja-JP"/>
        </w:rPr>
        <w:t>The position and velocity of the satellite</w:t>
      </w:r>
      <w:r w:rsidR="00A57A8F">
        <w:rPr>
          <w:rFonts w:eastAsia="游明朝" w:hint="eastAsia"/>
          <w:lang w:eastAsia="ja-JP"/>
        </w:rPr>
        <w:t xml:space="preserve"> described </w:t>
      </w:r>
      <w:r w:rsidR="00580C97">
        <w:rPr>
          <w:rFonts w:eastAsia="游明朝" w:hint="eastAsia"/>
          <w:lang w:eastAsia="ja-JP"/>
        </w:rPr>
        <w:t>in</w:t>
      </w:r>
      <w:r w:rsidR="00A57A8F">
        <w:rPr>
          <w:rFonts w:eastAsia="游明朝" w:hint="eastAsia"/>
          <w:lang w:eastAsia="ja-JP"/>
        </w:rPr>
        <w:t xml:space="preserve"> ECEF</w:t>
      </w:r>
      <w:r w:rsidR="00827C66">
        <w:rPr>
          <w:rFonts w:eastAsia="游明朝" w:hint="eastAsia"/>
          <w:lang w:eastAsia="ja-JP"/>
        </w:rPr>
        <w:t xml:space="preserve"> </w:t>
      </w:r>
      <w:r w:rsidR="00B0581D">
        <w:rPr>
          <w:rFonts w:eastAsia="游明朝" w:hint="eastAsia"/>
          <w:lang w:eastAsia="ja-JP"/>
        </w:rPr>
        <w:t>F</w:t>
      </w:r>
      <w:r w:rsidR="00827C66">
        <w:rPr>
          <w:rFonts w:eastAsia="游明朝" w:hint="eastAsia"/>
          <w:lang w:eastAsia="ja-JP"/>
        </w:rPr>
        <w:t>rame</w:t>
      </w:r>
      <w:r>
        <w:rPr>
          <w:rFonts w:eastAsia="游明朝" w:hint="eastAsia"/>
          <w:lang w:eastAsia="ja-JP"/>
        </w:rPr>
        <w:t xml:space="preserve"> </w:t>
      </w:r>
      <w:r w:rsidR="00891862">
        <w:rPr>
          <w:rFonts w:eastAsia="游明朝" w:hint="eastAsia"/>
          <w:lang w:eastAsia="ja-JP"/>
        </w:rPr>
        <w:t xml:space="preserve">need to be converted based on the </w:t>
      </w:r>
      <w:r w:rsidR="009C4803">
        <w:rPr>
          <w:rFonts w:eastAsia="游明朝" w:hint="eastAsia"/>
          <w:lang w:eastAsia="ja-JP"/>
        </w:rPr>
        <w:t>definition</w:t>
      </w:r>
      <w:r w:rsidR="00891862">
        <w:rPr>
          <w:rFonts w:eastAsia="游明朝" w:hint="eastAsia"/>
          <w:lang w:eastAsia="ja-JP"/>
        </w:rPr>
        <w:t>s in TS 38.331 [</w:t>
      </w:r>
      <w:r w:rsidR="002F46F9">
        <w:rPr>
          <w:rFonts w:eastAsia="游明朝" w:hint="eastAsia"/>
          <w:lang w:eastAsia="ja-JP"/>
        </w:rPr>
        <w:t>6</w:t>
      </w:r>
      <w:r w:rsidR="00891862">
        <w:rPr>
          <w:rFonts w:eastAsia="游明朝" w:hint="eastAsia"/>
          <w:lang w:eastAsia="ja-JP"/>
        </w:rPr>
        <w:t xml:space="preserve">] as </w:t>
      </w:r>
      <w:r w:rsidR="000B4101" w:rsidRPr="000B4101">
        <w:rPr>
          <w:rFonts w:eastAsia="游明朝" w:hint="eastAsia"/>
          <w:i/>
          <w:iCs/>
          <w:lang w:eastAsia="ja-JP"/>
        </w:rPr>
        <w:t>EphemerisInfo</w:t>
      </w:r>
      <w:r w:rsidR="000B4101">
        <w:rPr>
          <w:rFonts w:eastAsia="游明朝" w:hint="eastAsia"/>
          <w:lang w:eastAsia="ja-JP"/>
        </w:rPr>
        <w:t xml:space="preserve"> field descriptions.</w:t>
      </w:r>
    </w:p>
    <w:tbl>
      <w:tblPr>
        <w:tblStyle w:val="aff2"/>
        <w:tblW w:w="0" w:type="auto"/>
        <w:tblLook w:val="04A0" w:firstRow="1" w:lastRow="0" w:firstColumn="1" w:lastColumn="0" w:noHBand="0" w:noVBand="1"/>
      </w:tblPr>
      <w:tblGrid>
        <w:gridCol w:w="9631"/>
      </w:tblGrid>
      <w:tr w:rsidR="0023205E" w14:paraId="1C0BC695" w14:textId="77777777" w:rsidTr="000B4101">
        <w:tc>
          <w:tcPr>
            <w:tcW w:w="9631" w:type="dxa"/>
          </w:tcPr>
          <w:p w14:paraId="0AA94D6B" w14:textId="6CCE5B3F" w:rsidR="0023205E" w:rsidRPr="00456C25" w:rsidRDefault="00B67B78" w:rsidP="009F302E">
            <w:pPr>
              <w:keepNext/>
              <w:keepLines/>
              <w:spacing w:after="0"/>
              <w:jc w:val="center"/>
              <w:rPr>
                <w:rFonts w:ascii="Arial" w:hAnsi="Arial"/>
                <w:b/>
                <w:bCs/>
                <w:i/>
                <w:iCs/>
                <w:kern w:val="2"/>
                <w:sz w:val="18"/>
                <w:lang w:eastAsia="zh-CN"/>
              </w:rPr>
            </w:pPr>
            <w:r w:rsidRPr="00B67B78">
              <w:rPr>
                <w:i/>
                <w:lang w:eastAsia="zh-CN"/>
              </w:rPr>
              <w:t>EphemerisInfo</w:t>
            </w:r>
            <w:r w:rsidRPr="00B67B78">
              <w:rPr>
                <w:szCs w:val="22"/>
                <w:lang w:eastAsia="sv-SE"/>
              </w:rPr>
              <w:t xml:space="preserve"> field descriptions</w:t>
            </w:r>
          </w:p>
        </w:tc>
      </w:tr>
      <w:tr w:rsidR="000B4101" w14:paraId="5A587DA0" w14:textId="77777777" w:rsidTr="000B4101">
        <w:tc>
          <w:tcPr>
            <w:tcW w:w="9631" w:type="dxa"/>
          </w:tcPr>
          <w:p w14:paraId="53A620D9" w14:textId="77777777" w:rsidR="00456C25" w:rsidRPr="00456C25" w:rsidRDefault="00456C25" w:rsidP="00456C25">
            <w:pPr>
              <w:keepNext/>
              <w:keepLines/>
              <w:spacing w:after="0"/>
              <w:rPr>
                <w:rFonts w:ascii="Arial" w:hAnsi="Arial"/>
                <w:b/>
                <w:bCs/>
                <w:i/>
                <w:iCs/>
                <w:sz w:val="18"/>
                <w:lang w:eastAsia="zh-CN"/>
              </w:rPr>
            </w:pPr>
            <w:r w:rsidRPr="00456C25">
              <w:rPr>
                <w:rFonts w:ascii="Arial" w:hAnsi="Arial"/>
                <w:b/>
                <w:bCs/>
                <w:i/>
                <w:iCs/>
                <w:kern w:val="2"/>
                <w:sz w:val="18"/>
                <w:lang w:eastAsia="zh-CN"/>
              </w:rPr>
              <w:t>positionX</w:t>
            </w:r>
            <w:r w:rsidRPr="00456C25">
              <w:rPr>
                <w:rFonts w:ascii="Arial" w:hAnsi="Arial"/>
                <w:b/>
                <w:bCs/>
                <w:i/>
                <w:iCs/>
                <w:sz w:val="18"/>
                <w:lang w:eastAsia="zh-CN"/>
              </w:rPr>
              <w:t>, positionY, positionZ</w:t>
            </w:r>
          </w:p>
          <w:p w14:paraId="27471813" w14:textId="77777777" w:rsidR="00456C25" w:rsidRPr="00456C25" w:rsidRDefault="00456C25" w:rsidP="00456C25">
            <w:pPr>
              <w:keepNext/>
              <w:keepLines/>
              <w:spacing w:after="0"/>
              <w:rPr>
                <w:rFonts w:ascii="Arial" w:hAnsi="Arial"/>
                <w:sz w:val="18"/>
                <w:lang w:eastAsia="zh-CN"/>
              </w:rPr>
            </w:pPr>
            <w:r w:rsidRPr="00456C25">
              <w:rPr>
                <w:rFonts w:ascii="Arial" w:hAnsi="Arial"/>
                <w:sz w:val="18"/>
                <w:lang w:eastAsia="zh-CN"/>
              </w:rPr>
              <w:t>X, Y, Z coordinate of satellite position state vector in ECEF. Unit is meter.</w:t>
            </w:r>
          </w:p>
          <w:p w14:paraId="66656174" w14:textId="6D735250" w:rsidR="000B4101" w:rsidRDefault="00456C25" w:rsidP="00456C25">
            <w:pPr>
              <w:rPr>
                <w:rFonts w:eastAsia="游明朝"/>
                <w:lang w:eastAsia="ja-JP"/>
              </w:rPr>
            </w:pPr>
            <w:r w:rsidRPr="00456C25">
              <w:rPr>
                <w:lang w:eastAsia="zh-CN"/>
              </w:rPr>
              <w:t>Step of 1.3 m. Actual value = field value * 1.3.</w:t>
            </w:r>
          </w:p>
        </w:tc>
      </w:tr>
      <w:tr w:rsidR="00456C25" w14:paraId="15255121" w14:textId="77777777" w:rsidTr="000B4101">
        <w:tc>
          <w:tcPr>
            <w:tcW w:w="9631" w:type="dxa"/>
          </w:tcPr>
          <w:p w14:paraId="5BF99806" w14:textId="77777777" w:rsidR="0023205E" w:rsidRPr="000B7163" w:rsidRDefault="0023205E" w:rsidP="0023205E">
            <w:pPr>
              <w:pStyle w:val="TAL"/>
              <w:rPr>
                <w:b/>
                <w:bCs/>
                <w:i/>
                <w:iCs/>
              </w:rPr>
            </w:pPr>
            <w:r w:rsidRPr="000B7163">
              <w:rPr>
                <w:b/>
                <w:bCs/>
                <w:i/>
                <w:iCs/>
              </w:rPr>
              <w:t>velocityVX, velocityVY, velocityVZ</w:t>
            </w:r>
          </w:p>
          <w:p w14:paraId="114A0AFB" w14:textId="77777777" w:rsidR="0023205E" w:rsidRPr="000B7163" w:rsidRDefault="0023205E" w:rsidP="0023205E">
            <w:pPr>
              <w:pStyle w:val="TAL"/>
            </w:pPr>
            <w:r w:rsidRPr="000B7163">
              <w:t>X, Y, Z coordinate of satellite velocity state vector in ECEF. Unit is meter/second.</w:t>
            </w:r>
          </w:p>
          <w:p w14:paraId="52DD76D9" w14:textId="6093E8C4" w:rsidR="00456C25" w:rsidRDefault="0023205E" w:rsidP="0023205E">
            <w:pPr>
              <w:rPr>
                <w:rFonts w:eastAsia="游明朝"/>
                <w:lang w:eastAsia="ja-JP"/>
              </w:rPr>
            </w:pPr>
            <w:r w:rsidRPr="000B7163">
              <w:t>Step of 0.06 m/s. Actual value = field value * 0.06.</w:t>
            </w:r>
          </w:p>
        </w:tc>
      </w:tr>
    </w:tbl>
    <w:p w14:paraId="048E00A2" w14:textId="6DFDD1B0" w:rsidR="005B52A1" w:rsidRDefault="005B52A1" w:rsidP="005B52A1">
      <w:pPr>
        <w:rPr>
          <w:rFonts w:eastAsia="游明朝"/>
          <w:lang w:eastAsia="ja-JP"/>
        </w:rPr>
      </w:pPr>
      <w:r>
        <w:rPr>
          <w:rFonts w:eastAsia="游明朝" w:hint="eastAsia"/>
          <w:lang w:eastAsia="ja-JP"/>
        </w:rPr>
        <w:t xml:space="preserve">The converted satellite coordinate </w:t>
      </w:r>
      <w:r w:rsidR="00580C97">
        <w:rPr>
          <w:rFonts w:eastAsia="游明朝" w:hint="eastAsia"/>
          <w:lang w:eastAsia="ja-JP"/>
        </w:rPr>
        <w:t>in</w:t>
      </w:r>
      <w:r>
        <w:rPr>
          <w:rFonts w:eastAsia="游明朝" w:hint="eastAsia"/>
          <w:lang w:eastAsia="ja-JP"/>
        </w:rPr>
        <w:t xml:space="preserve"> ECEF Frame (</w:t>
      </w:r>
      <w:r w:rsidRPr="00A35276">
        <w:rPr>
          <w:rFonts w:eastAsia="游明朝" w:hint="eastAsia"/>
          <w:lang w:eastAsia="ja-JP"/>
        </w:rPr>
        <w:t>X</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Y</w:t>
      </w:r>
      <w:r w:rsidRPr="00A35276">
        <w:rPr>
          <w:rFonts w:eastAsia="游明朝"/>
          <w:lang w:eastAsia="ja-JP"/>
        </w:rPr>
        <w:t>_SV</w:t>
      </w:r>
      <w:r w:rsidRPr="00BA01CD">
        <w:rPr>
          <w:rFonts w:eastAsia="游明朝"/>
          <w:lang w:eastAsia="ja-JP"/>
        </w:rPr>
        <w:t>,</w:t>
      </w:r>
      <w:r w:rsidRPr="00A35276">
        <w:rPr>
          <w:rFonts w:eastAsia="游明朝" w:hint="eastAsia"/>
          <w:lang w:eastAsia="ja-JP"/>
        </w:rPr>
        <w:t xml:space="preserve"> Z</w:t>
      </w:r>
      <w:r w:rsidRPr="00A35276">
        <w:rPr>
          <w:rFonts w:eastAsia="游明朝"/>
          <w:lang w:eastAsia="ja-JP"/>
        </w:rPr>
        <w:t>_SV</w:t>
      </w:r>
      <w:r>
        <w:rPr>
          <w:rFonts w:eastAsia="游明朝" w:hint="eastAsia"/>
          <w:lang w:eastAsia="ja-JP"/>
        </w:rPr>
        <w:t>):</w:t>
      </w:r>
    </w:p>
    <w:p w14:paraId="56BAFBFA" w14:textId="77777777" w:rsidR="005B52A1" w:rsidRDefault="005B52A1" w:rsidP="005B52A1">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5E617757" w14:textId="127BE8E6" w:rsidR="005B52A1" w:rsidRDefault="005B52A1" w:rsidP="005B52A1">
      <w:pPr>
        <w:rPr>
          <w:rFonts w:eastAsia="游明朝"/>
          <w:lang w:eastAsia="ja-JP"/>
        </w:rPr>
      </w:pPr>
      <w:r>
        <w:rPr>
          <w:rFonts w:eastAsia="游明朝" w:hint="eastAsia"/>
          <w:lang w:eastAsia="ja-JP"/>
        </w:rPr>
        <w:t xml:space="preserve">The converted satellite velocity </w:t>
      </w:r>
      <w:r w:rsidR="00580C97">
        <w:rPr>
          <w:rFonts w:eastAsia="游明朝" w:hint="eastAsia"/>
          <w:lang w:eastAsia="ja-JP"/>
        </w:rPr>
        <w:t>in</w:t>
      </w:r>
      <w:r>
        <w:rPr>
          <w:rFonts w:eastAsia="游明朝" w:hint="eastAsia"/>
          <w:lang w:eastAsia="ja-JP"/>
        </w:rPr>
        <w:t xml:space="preserve"> ECEF Frame </w:t>
      </w:r>
      <w:r w:rsidRPr="00BA01CD">
        <w:rPr>
          <w:rFonts w:eastAsia="游明朝" w:hint="eastAsia"/>
          <w:lang w:eastAsia="ja-JP"/>
        </w:rPr>
        <w:t>(</w:t>
      </w:r>
      <w:r w:rsidRPr="00A35276">
        <w:rPr>
          <w:rFonts w:eastAsia="游明朝"/>
          <w:lang w:eastAsia="ja-JP"/>
        </w:rPr>
        <w:t>V</w:t>
      </w:r>
      <w:r>
        <w:rPr>
          <w:rFonts w:eastAsia="游明朝" w:hint="eastAsia"/>
          <w:lang w:eastAsia="ja-JP"/>
        </w:rPr>
        <w:t>X</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VY</w:t>
      </w:r>
      <w:r w:rsidRPr="00BA01CD">
        <w:rPr>
          <w:rFonts w:eastAsia="游明朝"/>
          <w:lang w:eastAsia="ja-JP"/>
        </w:rPr>
        <w:t>,</w:t>
      </w:r>
      <w:r w:rsidRPr="00A35276">
        <w:rPr>
          <w:rFonts w:eastAsia="游明朝" w:hint="eastAsia"/>
          <w:lang w:eastAsia="ja-JP"/>
        </w:rPr>
        <w:t xml:space="preserve"> </w:t>
      </w:r>
      <w:r>
        <w:rPr>
          <w:rFonts w:eastAsia="游明朝" w:hint="eastAsia"/>
          <w:lang w:eastAsia="ja-JP"/>
        </w:rPr>
        <w:t>VZ</w:t>
      </w:r>
      <w:r w:rsidRPr="00BA01CD">
        <w:rPr>
          <w:rFonts w:eastAsia="游明朝" w:hint="eastAsia"/>
          <w:lang w:eastAsia="ja-JP"/>
        </w:rPr>
        <w:t>)</w:t>
      </w:r>
      <w:r>
        <w:rPr>
          <w:rFonts w:eastAsia="游明朝" w:hint="eastAsia"/>
          <w:lang w:eastAsia="ja-JP"/>
        </w:rPr>
        <w:t>:</w:t>
      </w:r>
    </w:p>
    <w:p w14:paraId="5C2C366C" w14:textId="77777777" w:rsidR="005B52A1" w:rsidRDefault="005B52A1" w:rsidP="005B52A1">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5C75219F" w14:textId="4015B93F" w:rsidR="00B0581D" w:rsidRDefault="000D47D4" w:rsidP="001D5449">
      <w:pPr>
        <w:rPr>
          <w:rFonts w:eastAsia="游明朝"/>
          <w:lang w:eastAsia="ja-JP"/>
        </w:rPr>
      </w:pPr>
      <w:r>
        <w:rPr>
          <w:rFonts w:eastAsia="游明朝" w:hint="eastAsia"/>
          <w:lang w:eastAsia="ja-JP"/>
        </w:rPr>
        <w:lastRenderedPageBreak/>
        <w:t xml:space="preserve"> Also</w:t>
      </w:r>
      <w:r w:rsidR="00F80A50">
        <w:rPr>
          <w:rFonts w:eastAsia="游明朝" w:hint="eastAsia"/>
          <w:lang w:eastAsia="ja-JP"/>
        </w:rPr>
        <w:t>,</w:t>
      </w:r>
      <w:r>
        <w:rPr>
          <w:rFonts w:eastAsia="游明朝" w:hint="eastAsia"/>
          <w:lang w:eastAsia="ja-JP"/>
        </w:rPr>
        <w:t xml:space="preserve"> the position of the UE </w:t>
      </w:r>
      <w:r w:rsidR="00A41D68">
        <w:rPr>
          <w:rFonts w:eastAsia="游明朝" w:hint="eastAsia"/>
          <w:lang w:eastAsia="ja-JP"/>
        </w:rPr>
        <w:t>needs to be converted to ECEF Frame</w:t>
      </w:r>
      <w:r w:rsidR="00B0581D">
        <w:rPr>
          <w:rFonts w:eastAsia="游明朝" w:hint="eastAsia"/>
          <w:lang w:eastAsia="ja-JP"/>
        </w:rPr>
        <w:t xml:space="preserve"> by the following equations</w:t>
      </w:r>
      <w:r w:rsidR="00A037CB">
        <w:rPr>
          <w:rFonts w:eastAsia="游明朝" w:hint="eastAsia"/>
          <w:lang w:eastAsia="ja-JP"/>
        </w:rPr>
        <w:t xml:space="preserve"> since the definitions of the UE location </w:t>
      </w:r>
      <w:r w:rsidR="001B149E">
        <w:rPr>
          <w:rFonts w:eastAsia="游明朝" w:hint="eastAsia"/>
          <w:lang w:eastAsia="ja-JP"/>
        </w:rPr>
        <w:t xml:space="preserve">in TS 38.508-1 </w:t>
      </w:r>
      <w:r w:rsidR="00A037CB">
        <w:rPr>
          <w:rFonts w:eastAsia="游明朝" w:hint="eastAsia"/>
          <w:lang w:eastAsia="ja-JP"/>
        </w:rPr>
        <w:t>above are described based on the</w:t>
      </w:r>
      <w:r w:rsidR="005C33C6">
        <w:rPr>
          <w:rFonts w:eastAsia="游明朝" w:hint="eastAsia"/>
          <w:lang w:eastAsia="ja-JP"/>
        </w:rPr>
        <w:t xml:space="preserve"> ellipsoidal coordinate system</w:t>
      </w:r>
      <w:r w:rsidR="00A41D68">
        <w:rPr>
          <w:rFonts w:eastAsia="游明朝" w:hint="eastAsia"/>
          <w:lang w:eastAsia="ja-JP"/>
        </w:rPr>
        <w:t>.</w:t>
      </w:r>
    </w:p>
    <w:p w14:paraId="367AD4E4" w14:textId="027230B2" w:rsidR="00AE22F1" w:rsidRPr="00AE22F1" w:rsidRDefault="00000000" w:rsidP="001D5449">
      <w:pPr>
        <w:rPr>
          <w:rFonts w:eastAsia="游明朝"/>
          <w:iCs/>
          <w:lang w:eastAsia="ja-JP"/>
        </w:rPr>
      </w:pPr>
      <m:oMathPara>
        <m:oMath>
          <m:eqArr>
            <m:eqArrPr>
              <m:maxDist m:val="1"/>
              <m:ctrlPr>
                <w:rPr>
                  <w:rFonts w:ascii="Cambria Math" w:eastAsia="游明朝" w:hAnsi="Cambria Math"/>
                  <w:i/>
                  <w:iCs/>
                  <w:lang w:eastAsia="ja-JP"/>
                </w:rPr>
              </m:ctrlPr>
            </m:eqArrPr>
            <m:e>
              <m:d>
                <m:dPr>
                  <m:ctrlPr>
                    <w:rPr>
                      <w:rFonts w:ascii="Cambria Math" w:eastAsia="游明朝" w:hAnsi="Cambria Math"/>
                      <w:i/>
                      <w:iCs/>
                      <w:lang w:eastAsia="ja-JP"/>
                    </w:rPr>
                  </m:ctrlPr>
                </m:dPr>
                <m:e>
                  <m:m>
                    <m:mPr>
                      <m:mcs>
                        <m:mc>
                          <m:mcPr>
                            <m:count m:val="1"/>
                            <m:mcJc m:val="center"/>
                          </m:mcPr>
                        </m:mc>
                      </m:mcs>
                      <m:ctrlPr>
                        <w:rPr>
                          <w:rFonts w:ascii="Cambria Math" w:eastAsia="游明朝" w:hAnsi="Cambria Math"/>
                          <w:i/>
                          <w:iCs/>
                          <w:lang w:eastAsia="ja-JP"/>
                        </w:rPr>
                      </m:ctrlPr>
                    </m:mPr>
                    <m:mr>
                      <m:e>
                        <m:r>
                          <w:rPr>
                            <w:rFonts w:ascii="Cambria Math" w:eastAsia="游明朝" w:hAnsi="Cambria Math"/>
                            <w:lang w:eastAsia="ja-JP"/>
                          </w:rPr>
                          <m:t>x</m:t>
                        </m:r>
                      </m:e>
                    </m:mr>
                    <m:mr>
                      <m:e>
                        <m:r>
                          <w:rPr>
                            <w:rFonts w:ascii="Cambria Math" w:eastAsia="游明朝" w:hAnsi="Cambria Math"/>
                            <w:lang w:eastAsia="ja-JP"/>
                          </w:rPr>
                          <m:t>y</m:t>
                        </m:r>
                      </m:e>
                    </m:mr>
                    <m:mr>
                      <m:e>
                        <m:r>
                          <w:rPr>
                            <w:rFonts w:ascii="Cambria Math" w:eastAsia="游明朝" w:hAnsi="Cambria Math"/>
                            <w:lang w:eastAsia="ja-JP"/>
                          </w:rPr>
                          <m:t>z</m:t>
                        </m:r>
                      </m:e>
                    </m:mr>
                  </m:m>
                </m:e>
              </m:d>
              <m:r>
                <w:rPr>
                  <w:rFonts w:ascii="Cambria Math" w:eastAsia="游明朝" w:hAnsi="Cambria Math"/>
                  <w:lang w:eastAsia="ja-JP"/>
                </w:rPr>
                <m:t>=</m:t>
              </m:r>
              <m:d>
                <m:dPr>
                  <m:ctrlPr>
                    <w:rPr>
                      <w:rFonts w:ascii="Cambria Math" w:eastAsia="游明朝" w:hAnsi="Cambria Math"/>
                      <w:i/>
                      <w:iCs/>
                      <w:lang w:eastAsia="ja-JP"/>
                    </w:rPr>
                  </m:ctrlPr>
                </m:dPr>
                <m:e>
                  <m:m>
                    <m:mPr>
                      <m:mcs>
                        <m:mc>
                          <m:mcPr>
                            <m:count m:val="1"/>
                            <m:mcJc m:val="center"/>
                          </m:mcPr>
                        </m:mc>
                      </m:mcs>
                      <m:ctrlPr>
                        <w:rPr>
                          <w:rFonts w:ascii="Cambria Math" w:eastAsia="游明朝" w:hAnsi="Cambria Math"/>
                          <w:i/>
                          <w:iCs/>
                          <w:lang w:eastAsia="ja-JP"/>
                        </w:rPr>
                      </m:ctrlPr>
                    </m:mPr>
                    <m:mr>
                      <m:e>
                        <m:d>
                          <m:dPr>
                            <m:ctrlPr>
                              <w:rPr>
                                <w:rFonts w:ascii="Cambria Math" w:eastAsia="游明朝" w:hAnsi="Cambria Math"/>
                                <w:i/>
                                <w:iCs/>
                                <w:lang w:eastAsia="ja-JP"/>
                              </w:rPr>
                            </m:ctrlPr>
                          </m:dPr>
                          <m:e>
                            <m:r>
                              <w:rPr>
                                <w:rFonts w:ascii="Cambria Math" w:eastAsia="游明朝" w:hAnsi="Cambria Math"/>
                                <w:lang w:eastAsia="ja-JP"/>
                              </w:rPr>
                              <m:t>N+h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ϕ</m:t>
                            </m:r>
                          </m:e>
                        </m:func>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λ</m:t>
                            </m:r>
                          </m:e>
                        </m:func>
                      </m:e>
                    </m:mr>
                    <m:mr>
                      <m:e>
                        <m:d>
                          <m:dPr>
                            <m:ctrlPr>
                              <w:rPr>
                                <w:rFonts w:ascii="Cambria Math" w:eastAsia="游明朝" w:hAnsi="Cambria Math"/>
                                <w:i/>
                                <w:iCs/>
                                <w:lang w:eastAsia="ja-JP"/>
                              </w:rPr>
                            </m:ctrlPr>
                          </m:dPr>
                          <m:e>
                            <m:r>
                              <w:rPr>
                                <w:rFonts w:ascii="Cambria Math" w:eastAsia="游明朝" w:hAnsi="Cambria Math"/>
                                <w:lang w:eastAsia="ja-JP"/>
                              </w:rPr>
                              <m:t>N+h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cos</m:t>
                            </m:r>
                          </m:fName>
                          <m:e>
                            <m:r>
                              <w:rPr>
                                <w:rFonts w:ascii="Cambria Math" w:eastAsia="游明朝" w:hAnsi="Cambria Math"/>
                                <w:lang w:eastAsia="ja-JP"/>
                              </w:rPr>
                              <m:t>ϕ</m:t>
                            </m:r>
                          </m:e>
                        </m:func>
                        <m:func>
                          <m:funcPr>
                            <m:ctrlPr>
                              <w:rPr>
                                <w:rFonts w:ascii="Cambria Math" w:eastAsia="游明朝" w:hAnsi="Cambria Math"/>
                                <w:i/>
                                <w:iCs/>
                                <w:lang w:eastAsia="ja-JP"/>
                              </w:rPr>
                            </m:ctrlPr>
                          </m:funcPr>
                          <m:fName>
                            <m:r>
                              <m:rPr>
                                <m:sty m:val="p"/>
                              </m:rPr>
                              <w:rPr>
                                <w:rFonts w:ascii="Cambria Math" w:eastAsia="游明朝" w:hAnsi="Cambria Math"/>
                                <w:lang w:eastAsia="ja-JP"/>
                              </w:rPr>
                              <m:t>sin</m:t>
                            </m:r>
                          </m:fName>
                          <m:e>
                            <m:r>
                              <w:rPr>
                                <w:rFonts w:ascii="Cambria Math" w:eastAsia="游明朝" w:hAnsi="Cambria Math"/>
                                <w:lang w:eastAsia="ja-JP"/>
                              </w:rPr>
                              <m:t>λ</m:t>
                            </m:r>
                          </m:e>
                        </m:func>
                      </m:e>
                    </m:mr>
                    <m:mr>
                      <m:e>
                        <m:d>
                          <m:dPr>
                            <m:ctrlPr>
                              <w:rPr>
                                <w:rFonts w:ascii="Cambria Math" w:eastAsia="游明朝" w:hAnsi="Cambria Math"/>
                                <w:i/>
                                <w:iCs/>
                                <w:lang w:eastAsia="ja-JP"/>
                              </w:rPr>
                            </m:ctrlPr>
                          </m:dPr>
                          <m:e>
                            <m:r>
                              <w:rPr>
                                <w:rFonts w:ascii="Cambria Math" w:eastAsia="游明朝" w:hAnsi="Cambria Math"/>
                                <w:lang w:eastAsia="ja-JP"/>
                              </w:rPr>
                              <m:t>N</m:t>
                            </m:r>
                            <m:d>
                              <m:dPr>
                                <m:ctrlPr>
                                  <w:rPr>
                                    <w:rFonts w:ascii="Cambria Math" w:eastAsia="游明朝" w:hAnsi="Cambria Math"/>
                                    <w:i/>
                                    <w:iCs/>
                                    <w:lang w:eastAsia="ja-JP"/>
                                  </w:rPr>
                                </m:ctrlPr>
                              </m:dPr>
                              <m:e>
                                <m:r>
                                  <w:rPr>
                                    <w:rFonts w:ascii="Cambria Math" w:eastAsia="游明朝" w:hAnsi="Cambria Math"/>
                                    <w:lang w:eastAsia="ja-JP"/>
                                  </w:rPr>
                                  <m:t>1-</m:t>
                                </m:r>
                                <m:sSup>
                                  <m:sSupPr>
                                    <m:ctrlPr>
                                      <w:rPr>
                                        <w:rFonts w:ascii="Cambria Math" w:eastAsia="游明朝" w:hAnsi="Cambria Math"/>
                                        <w:i/>
                                        <w:iCs/>
                                        <w:lang w:eastAsia="ja-JP"/>
                                      </w:rPr>
                                    </m:ctrlPr>
                                  </m:sSupPr>
                                  <m:e>
                                    <m:r>
                                      <w:rPr>
                                        <w:rFonts w:ascii="Cambria Math" w:eastAsia="游明朝" w:hAnsi="Cambria Math"/>
                                        <w:lang w:eastAsia="ja-JP"/>
                                      </w:rPr>
                                      <m:t>e</m:t>
                                    </m:r>
                                  </m:e>
                                  <m:sup>
                                    <m:r>
                                      <w:rPr>
                                        <w:rFonts w:ascii="Cambria Math" w:eastAsia="游明朝" w:hAnsi="Cambria Math"/>
                                        <w:lang w:eastAsia="ja-JP"/>
                                      </w:rPr>
                                      <m:t>2</m:t>
                                    </m:r>
                                  </m:sup>
                                </m:sSup>
                              </m:e>
                            </m:d>
                            <m:r>
                              <w:rPr>
                                <w:rFonts w:ascii="Cambria Math" w:eastAsia="游明朝" w:hAnsi="Cambria Math"/>
                                <w:lang w:eastAsia="ja-JP"/>
                              </w:rPr>
                              <m:t>+h</m:t>
                            </m:r>
                          </m:e>
                        </m:d>
                        <m:func>
                          <m:funcPr>
                            <m:ctrlPr>
                              <w:rPr>
                                <w:rFonts w:ascii="Cambria Math" w:eastAsia="游明朝" w:hAnsi="Cambria Math"/>
                                <w:i/>
                                <w:iCs/>
                                <w:lang w:eastAsia="ja-JP"/>
                              </w:rPr>
                            </m:ctrlPr>
                          </m:funcPr>
                          <m:fName>
                            <m:r>
                              <m:rPr>
                                <m:sty m:val="p"/>
                              </m:rPr>
                              <w:rPr>
                                <w:rFonts w:ascii="Cambria Math" w:eastAsia="游明朝" w:hAnsi="Cambria Math"/>
                                <w:lang w:eastAsia="ja-JP"/>
                              </w:rPr>
                              <m:t>sin</m:t>
                            </m:r>
                          </m:fName>
                          <m:e>
                            <m:r>
                              <w:rPr>
                                <w:rFonts w:ascii="Cambria Math" w:eastAsia="游明朝" w:hAnsi="Cambria Math"/>
                                <w:lang w:eastAsia="ja-JP"/>
                              </w:rPr>
                              <m:t>ϕ</m:t>
                            </m:r>
                          </m:e>
                        </m:func>
                      </m:e>
                    </m:mr>
                  </m:m>
                </m:e>
              </m:d>
              <m:r>
                <w:rPr>
                  <w:rFonts w:ascii="Cambria Math" w:eastAsia="游明朝" w:hAnsi="Cambria Math"/>
                  <w:lang w:eastAsia="ja-JP"/>
                </w:rPr>
                <m:t>#(17)</m:t>
              </m:r>
            </m:e>
          </m:eqArr>
        </m:oMath>
      </m:oMathPara>
    </w:p>
    <w:p w14:paraId="04794EFD" w14:textId="320C23CD" w:rsidR="00BC02EF" w:rsidRPr="004E4F0D" w:rsidRDefault="00BC02EF" w:rsidP="001D5449">
      <w:pPr>
        <w:rPr>
          <w:rFonts w:eastAsia="游明朝"/>
          <w:lang w:eastAsia="ja-JP"/>
        </w:rPr>
      </w:pPr>
      <w:r>
        <w:rPr>
          <w:rFonts w:eastAsia="游明朝" w:hint="eastAsia"/>
          <w:lang w:eastAsia="ja-JP"/>
        </w:rPr>
        <w:t>Here</w:t>
      </w:r>
      <w:r w:rsidR="0021509B">
        <w:rPr>
          <w:rFonts w:eastAsia="游明朝" w:hint="eastAsia"/>
          <w:lang w:eastAsia="ja-JP"/>
        </w:rPr>
        <w:t xml:space="preserve"> </w:t>
      </w:r>
      <w:r w:rsidR="006C4A3C" w:rsidRPr="006C4A3C">
        <w:rPr>
          <w:rFonts w:ascii="Symbol" w:eastAsia="游明朝" w:hAnsi="Symbol" w:hint="eastAsia"/>
          <w:i/>
          <w:iCs/>
          <w:lang w:eastAsia="ja-JP"/>
        </w:rPr>
        <w:t>f</w:t>
      </w:r>
      <w:r w:rsidR="006C4A3C">
        <w:rPr>
          <w:rFonts w:eastAsia="游明朝" w:hint="eastAsia"/>
          <w:lang w:eastAsia="ja-JP"/>
        </w:rPr>
        <w:t xml:space="preserve"> </w:t>
      </w:r>
      <w:r w:rsidR="0021509B">
        <w:rPr>
          <w:rFonts w:eastAsia="游明朝" w:hint="eastAsia"/>
          <w:lang w:eastAsia="ja-JP"/>
        </w:rPr>
        <w:t xml:space="preserve">is </w:t>
      </w:r>
      <w:r w:rsidR="009D009C">
        <w:rPr>
          <w:rFonts w:eastAsia="游明朝" w:hint="eastAsia"/>
          <w:lang w:eastAsia="ja-JP"/>
        </w:rPr>
        <w:t xml:space="preserve">geodetic latitude, </w:t>
      </w:r>
      <w:r w:rsidR="00C60105" w:rsidRPr="001776D3">
        <w:rPr>
          <w:rFonts w:ascii="Symbol" w:eastAsia="游明朝" w:hAnsi="Symbol"/>
          <w:i/>
          <w:iCs/>
          <w:lang w:eastAsia="ja-JP"/>
        </w:rPr>
        <w:t>l</w:t>
      </w:r>
      <w:r w:rsidR="006C4A3C">
        <w:rPr>
          <w:rFonts w:eastAsia="游明朝" w:hint="eastAsia"/>
          <w:lang w:eastAsia="ja-JP"/>
        </w:rPr>
        <w:t xml:space="preserve"> is </w:t>
      </w:r>
      <w:r w:rsidR="009F373C">
        <w:rPr>
          <w:rFonts w:eastAsia="游明朝" w:hint="eastAsia"/>
          <w:lang w:eastAsia="ja-JP"/>
        </w:rPr>
        <w:t xml:space="preserve">east longitude, </w:t>
      </w:r>
      <w:r w:rsidR="001776D3" w:rsidRPr="006C3DC1">
        <w:rPr>
          <w:rFonts w:eastAsia="游明朝" w:hint="eastAsia"/>
          <w:i/>
          <w:iCs/>
          <w:lang w:eastAsia="ja-JP"/>
        </w:rPr>
        <w:t>h</w:t>
      </w:r>
      <w:r w:rsidR="001776D3">
        <w:rPr>
          <w:rFonts w:eastAsia="游明朝" w:hint="eastAsia"/>
          <w:lang w:eastAsia="ja-JP"/>
        </w:rPr>
        <w:t xml:space="preserve"> is altitude from </w:t>
      </w:r>
      <w:r w:rsidR="006C3DC1">
        <w:rPr>
          <w:rFonts w:eastAsia="游明朝" w:hint="eastAsia"/>
          <w:lang w:eastAsia="ja-JP"/>
        </w:rPr>
        <w:t xml:space="preserve">geoid, </w:t>
      </w:r>
      <m:oMath>
        <m:r>
          <w:rPr>
            <w:rFonts w:ascii="Cambria Math" w:eastAsia="游明朝" w:hAnsi="Cambria Math"/>
            <w:lang w:eastAsia="ja-JP"/>
          </w:rPr>
          <m:t>a</m:t>
        </m:r>
      </m:oMath>
      <w:r w:rsidR="00B65E71">
        <w:rPr>
          <w:rFonts w:eastAsia="游明朝" w:hint="eastAsia"/>
          <w:lang w:eastAsia="ja-JP"/>
        </w:rPr>
        <w:t xml:space="preserve"> </w:t>
      </w:r>
      <w:r w:rsidR="00416679">
        <w:rPr>
          <w:rFonts w:eastAsia="游明朝" w:hint="eastAsia"/>
          <w:lang w:eastAsia="ja-JP"/>
        </w:rPr>
        <w:t xml:space="preserve">is </w:t>
      </w:r>
      <w:r w:rsidR="00054D22">
        <w:rPr>
          <w:rFonts w:eastAsia="游明朝" w:hint="eastAsia"/>
          <w:lang w:eastAsia="ja-JP"/>
        </w:rPr>
        <w:t>average earth equatorial radius,</w:t>
      </w:r>
      <w:r w:rsidR="00A4377B">
        <w:rPr>
          <w:rFonts w:eastAsia="游明朝" w:hint="eastAsia"/>
          <w:lang w:eastAsia="ja-JP"/>
        </w:rPr>
        <w:t xml:space="preserve"> </w:t>
      </w:r>
      <m:oMath>
        <m:r>
          <w:rPr>
            <w:rFonts w:ascii="Cambria Math" w:eastAsia="游明朝" w:hAnsi="Cambria Math"/>
            <w:lang w:eastAsia="ja-JP"/>
          </w:rPr>
          <m:t>e=</m:t>
        </m:r>
        <m:rad>
          <m:radPr>
            <m:degHide m:val="1"/>
            <m:ctrlPr>
              <w:rPr>
                <w:rFonts w:ascii="Cambria Math" w:eastAsia="游明朝" w:hAnsi="Cambria Math"/>
                <w:i/>
                <w:lang w:eastAsia="ja-JP"/>
              </w:rPr>
            </m:ctrlPr>
          </m:radPr>
          <m:deg/>
          <m:e>
            <m:r>
              <w:rPr>
                <w:rFonts w:ascii="Cambria Math" w:eastAsia="游明朝" w:hAnsi="Cambria Math"/>
                <w:lang w:eastAsia="ja-JP"/>
              </w:rPr>
              <m:t xml:space="preserve">f(2-f) </m:t>
            </m:r>
          </m:e>
        </m:rad>
      </m:oMath>
      <w:r w:rsidR="00376BE1">
        <w:rPr>
          <w:rFonts w:eastAsia="游明朝" w:hint="eastAsia"/>
          <w:lang w:eastAsia="ja-JP"/>
        </w:rPr>
        <w:t xml:space="preserve"> where </w:t>
      </w:r>
      <w:r w:rsidR="00376BE1" w:rsidRPr="00C90275">
        <w:rPr>
          <w:rFonts w:eastAsia="游明朝" w:hint="eastAsia"/>
          <w:i/>
          <w:iCs/>
          <w:lang w:eastAsia="ja-JP"/>
        </w:rPr>
        <w:t>f</w:t>
      </w:r>
      <w:r w:rsidR="00C90275">
        <w:rPr>
          <w:rFonts w:eastAsia="游明朝" w:hint="eastAsia"/>
          <w:lang w:eastAsia="ja-JP"/>
        </w:rPr>
        <w:t xml:space="preserve"> is </w:t>
      </w:r>
      <w:r w:rsidR="004E4F0D">
        <w:rPr>
          <w:rFonts w:eastAsia="游明朝" w:hint="eastAsia"/>
          <w:lang w:eastAsia="ja-JP"/>
        </w:rPr>
        <w:t>the earth</w:t>
      </w:r>
      <w:r w:rsidR="004E4F0D">
        <w:rPr>
          <w:rFonts w:eastAsia="游明朝"/>
          <w:lang w:eastAsia="ja-JP"/>
        </w:rPr>
        <w:t>’</w:t>
      </w:r>
      <w:r w:rsidR="004E4F0D">
        <w:rPr>
          <w:rFonts w:eastAsia="游明朝" w:hint="eastAsia"/>
          <w:lang w:eastAsia="ja-JP"/>
        </w:rPr>
        <w:t xml:space="preserve">s declination, and </w:t>
      </w:r>
    </w:p>
    <w:p w14:paraId="3383A18E" w14:textId="1DA17F72" w:rsidR="00BC02EF" w:rsidRPr="00AE22F1" w:rsidRDefault="00250B15" w:rsidP="001D5449">
      <w:pPr>
        <w:rPr>
          <w:rFonts w:eastAsia="游明朝"/>
          <w:lang w:eastAsia="ja-JP"/>
        </w:rPr>
      </w:pPr>
      <m:oMathPara>
        <m:oMath>
          <m:r>
            <w:rPr>
              <w:rFonts w:ascii="Cambria Math" w:eastAsia="游明朝" w:hAnsi="Cambria Math"/>
              <w:lang w:eastAsia="ja-JP"/>
            </w:rPr>
            <m:t>N=</m:t>
          </m:r>
          <m:f>
            <m:fPr>
              <m:ctrlPr>
                <w:rPr>
                  <w:rFonts w:ascii="Cambria Math" w:eastAsia="游明朝" w:hAnsi="Cambria Math"/>
                  <w:i/>
                  <w:iCs/>
                  <w:lang w:eastAsia="ja-JP"/>
                </w:rPr>
              </m:ctrlPr>
            </m:fPr>
            <m:num>
              <m:r>
                <w:rPr>
                  <w:rFonts w:ascii="Cambria Math" w:eastAsia="游明朝" w:hAnsi="Cambria Math"/>
                  <w:lang w:eastAsia="ja-JP"/>
                </w:rPr>
                <m:t>a</m:t>
              </m:r>
            </m:num>
            <m:den>
              <m:sSup>
                <m:sSupPr>
                  <m:ctrlPr>
                    <w:rPr>
                      <w:rFonts w:ascii="Cambria Math" w:eastAsia="游明朝" w:hAnsi="Cambria Math"/>
                      <w:i/>
                      <w:iCs/>
                      <w:lang w:eastAsia="ja-JP"/>
                    </w:rPr>
                  </m:ctrlPr>
                </m:sSupPr>
                <m:e>
                  <m:d>
                    <m:dPr>
                      <m:ctrlPr>
                        <w:rPr>
                          <w:rFonts w:ascii="Cambria Math" w:eastAsia="游明朝" w:hAnsi="Cambria Math"/>
                          <w:i/>
                          <w:iCs/>
                          <w:lang w:eastAsia="ja-JP"/>
                        </w:rPr>
                      </m:ctrlPr>
                    </m:dPr>
                    <m:e>
                      <m:r>
                        <w:rPr>
                          <w:rFonts w:ascii="Cambria Math" w:eastAsia="游明朝" w:hAnsi="Cambria Math"/>
                          <w:lang w:eastAsia="ja-JP"/>
                        </w:rPr>
                        <m:t>1-</m:t>
                      </m:r>
                      <m:sSup>
                        <m:sSupPr>
                          <m:ctrlPr>
                            <w:rPr>
                              <w:rFonts w:ascii="Cambria Math" w:eastAsia="游明朝" w:hAnsi="Cambria Math"/>
                              <w:i/>
                              <w:iCs/>
                              <w:lang w:eastAsia="ja-JP"/>
                            </w:rPr>
                          </m:ctrlPr>
                        </m:sSupPr>
                        <m:e>
                          <m:r>
                            <w:rPr>
                              <w:rFonts w:ascii="Cambria Math" w:eastAsia="游明朝" w:hAnsi="Cambria Math"/>
                              <w:lang w:eastAsia="ja-JP"/>
                            </w:rPr>
                            <m:t>e</m:t>
                          </m:r>
                        </m:e>
                        <m:sup>
                          <m:r>
                            <w:rPr>
                              <w:rFonts w:ascii="Cambria Math" w:eastAsia="游明朝" w:hAnsi="Cambria Math"/>
                              <w:lang w:eastAsia="ja-JP"/>
                            </w:rPr>
                            <m:t>2</m:t>
                          </m:r>
                        </m:sup>
                      </m:sSup>
                      <m:func>
                        <m:funcPr>
                          <m:ctrlPr>
                            <w:rPr>
                              <w:rFonts w:ascii="Cambria Math" w:eastAsia="游明朝" w:hAnsi="Cambria Math"/>
                              <w:i/>
                              <w:iCs/>
                              <w:lang w:eastAsia="ja-JP"/>
                            </w:rPr>
                          </m:ctrlPr>
                        </m:funcPr>
                        <m:fName>
                          <m:sSup>
                            <m:sSupPr>
                              <m:ctrlPr>
                                <w:rPr>
                                  <w:rFonts w:ascii="Cambria Math" w:eastAsia="游明朝" w:hAnsi="Cambria Math"/>
                                  <w:i/>
                                  <w:iCs/>
                                  <w:lang w:eastAsia="ja-JP"/>
                                </w:rPr>
                              </m:ctrlPr>
                            </m:sSupPr>
                            <m:e>
                              <m:r>
                                <m:rPr>
                                  <m:sty m:val="p"/>
                                </m:rPr>
                                <w:rPr>
                                  <w:rFonts w:ascii="Cambria Math" w:eastAsia="游明朝" w:hAnsi="Cambria Math"/>
                                  <w:lang w:eastAsia="ja-JP"/>
                                </w:rPr>
                                <m:t>sin</m:t>
                              </m:r>
                            </m:e>
                            <m:sup>
                              <m:r>
                                <w:rPr>
                                  <w:rFonts w:ascii="Cambria Math" w:eastAsia="游明朝" w:hAnsi="Cambria Math"/>
                                  <w:lang w:eastAsia="ja-JP"/>
                                </w:rPr>
                                <m:t>2</m:t>
                              </m:r>
                            </m:sup>
                          </m:sSup>
                        </m:fName>
                        <m:e>
                          <m:r>
                            <w:rPr>
                              <w:rFonts w:ascii="Cambria Math" w:eastAsia="游明朝" w:hAnsi="Cambria Math"/>
                              <w:lang w:eastAsia="ja-JP"/>
                            </w:rPr>
                            <m:t>ϕ</m:t>
                          </m:r>
                        </m:e>
                      </m:func>
                    </m:e>
                  </m:d>
                </m:e>
                <m:sup>
                  <m:f>
                    <m:fPr>
                      <m:ctrlPr>
                        <w:rPr>
                          <w:rFonts w:ascii="Cambria Math" w:eastAsia="游明朝" w:hAnsi="Cambria Math"/>
                          <w:i/>
                          <w:iCs/>
                          <w:lang w:eastAsia="ja-JP"/>
                        </w:rPr>
                      </m:ctrlPr>
                    </m:fPr>
                    <m:num>
                      <m:r>
                        <w:rPr>
                          <w:rFonts w:ascii="Cambria Math" w:eastAsia="游明朝" w:hAnsi="Cambria Math"/>
                          <w:lang w:eastAsia="ja-JP"/>
                        </w:rPr>
                        <m:t xml:space="preserve">1 </m:t>
                      </m:r>
                    </m:num>
                    <m:den>
                      <m:r>
                        <w:rPr>
                          <w:rFonts w:ascii="Cambria Math" w:eastAsia="游明朝" w:hAnsi="Cambria Math"/>
                          <w:lang w:eastAsia="ja-JP"/>
                        </w:rPr>
                        <m:t>2</m:t>
                      </m:r>
                    </m:den>
                  </m:f>
                </m:sup>
              </m:sSup>
            </m:den>
          </m:f>
        </m:oMath>
      </m:oMathPara>
    </w:p>
    <w:p w14:paraId="5B30104B" w14:textId="6FF9E6B8" w:rsidR="001D5449" w:rsidRDefault="00D812EC" w:rsidP="001D5449">
      <w:pPr>
        <w:rPr>
          <w:rFonts w:eastAsia="游明朝"/>
          <w:lang w:eastAsia="ja-JP"/>
        </w:rPr>
      </w:pPr>
      <w:r>
        <w:rPr>
          <w:rFonts w:eastAsia="游明朝" w:hint="eastAsia"/>
          <w:lang w:eastAsia="ja-JP"/>
        </w:rPr>
        <w:t xml:space="preserve">The converted UE coordinate </w:t>
      </w:r>
      <w:r w:rsidR="00580C97">
        <w:rPr>
          <w:rFonts w:eastAsia="游明朝" w:hint="eastAsia"/>
          <w:lang w:eastAsia="ja-JP"/>
        </w:rPr>
        <w:t>in</w:t>
      </w:r>
      <w:r>
        <w:rPr>
          <w:rFonts w:eastAsia="游明朝" w:hint="eastAsia"/>
          <w:lang w:eastAsia="ja-JP"/>
        </w:rPr>
        <w:t xml:space="preserve"> </w:t>
      </w:r>
      <w:r w:rsidR="001D5449">
        <w:rPr>
          <w:rFonts w:eastAsia="游明朝" w:hint="eastAsia"/>
          <w:lang w:eastAsia="ja-JP"/>
        </w:rPr>
        <w:t>ECEF Frame</w:t>
      </w:r>
      <w:r>
        <w:rPr>
          <w:rFonts w:eastAsia="游明朝" w:hint="eastAsia"/>
          <w:lang w:eastAsia="ja-JP"/>
        </w:rPr>
        <w:t>:</w:t>
      </w:r>
    </w:p>
    <w:p w14:paraId="5DEE037B" w14:textId="5F134D50" w:rsidR="001D5449" w:rsidRDefault="001D5449" w:rsidP="001D5449">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sidR="006E09CB">
        <w:rPr>
          <w:rFonts w:eastAsia="游明朝" w:hint="eastAsia"/>
          <w:lang w:eastAsia="ja-JP"/>
        </w:rPr>
        <w:t xml:space="preserve"> </w:t>
      </w:r>
      <w:r>
        <w:rPr>
          <w:rFonts w:eastAsia="游明朝" w:hint="eastAsia"/>
          <w:lang w:eastAsia="ja-JP"/>
        </w:rPr>
        <w:t xml:space="preserve">[m], </w:t>
      </w:r>
      <w:r w:rsidRPr="00244DA6">
        <w:rPr>
          <w:rFonts w:eastAsia="游明朝"/>
          <w:lang w:eastAsia="ja-JP"/>
        </w:rPr>
        <w:t>4925102.789830</w:t>
      </w:r>
      <w:r w:rsidR="006E09CB">
        <w:rPr>
          <w:rFonts w:eastAsia="游明朝" w:hint="eastAsia"/>
          <w:lang w:eastAsia="ja-JP"/>
        </w:rPr>
        <w:t xml:space="preserve"> </w:t>
      </w:r>
      <w:r>
        <w:rPr>
          <w:rFonts w:eastAsia="游明朝" w:hint="eastAsia"/>
          <w:lang w:eastAsia="ja-JP"/>
        </w:rPr>
        <w:t xml:space="preserve">[m], </w:t>
      </w:r>
      <w:r w:rsidRPr="00244DA6">
        <w:rPr>
          <w:rFonts w:eastAsia="游明朝"/>
          <w:lang w:eastAsia="ja-JP"/>
        </w:rPr>
        <w:t>2687544.210048</w:t>
      </w:r>
      <w:r w:rsidR="006E09CB">
        <w:rPr>
          <w:rFonts w:eastAsia="游明朝" w:hint="eastAsia"/>
          <w:lang w:eastAsia="ja-JP"/>
        </w:rPr>
        <w:t xml:space="preserve"> </w:t>
      </w:r>
      <w:r>
        <w:rPr>
          <w:rFonts w:eastAsia="游明朝" w:hint="eastAsia"/>
          <w:lang w:eastAsia="ja-JP"/>
        </w:rPr>
        <w:t>[m])</w:t>
      </w:r>
    </w:p>
    <w:p w14:paraId="5E71247B" w14:textId="77777777" w:rsidR="00A16B21" w:rsidRDefault="00A16B21" w:rsidP="001D5449">
      <w:pPr>
        <w:rPr>
          <w:rFonts w:eastAsia="游明朝"/>
          <w:lang w:eastAsia="ja-JP"/>
        </w:rPr>
      </w:pPr>
    </w:p>
    <w:p w14:paraId="53A6AE74" w14:textId="3EA4B074" w:rsidR="002F2ADC" w:rsidRPr="00AB5E1A" w:rsidRDefault="002F2ADC" w:rsidP="001D5449">
      <w:pPr>
        <w:rPr>
          <w:rFonts w:eastAsia="游明朝"/>
          <w:b/>
          <w:bCs/>
          <w:i/>
          <w:iCs/>
          <w:lang w:eastAsia="ja-JP"/>
        </w:rPr>
      </w:pPr>
      <w:r w:rsidRPr="00AB5E1A">
        <w:rPr>
          <w:rFonts w:eastAsia="游明朝" w:hint="eastAsia"/>
          <w:b/>
          <w:bCs/>
          <w:i/>
          <w:iCs/>
          <w:lang w:eastAsia="ja-JP"/>
        </w:rPr>
        <w:t xml:space="preserve">Observation </w:t>
      </w:r>
      <w:r w:rsidR="00D279EB">
        <w:rPr>
          <w:rFonts w:eastAsia="游明朝" w:hint="eastAsia"/>
          <w:b/>
          <w:bCs/>
          <w:i/>
          <w:iCs/>
          <w:lang w:eastAsia="ja-JP"/>
        </w:rPr>
        <w:t>5</w:t>
      </w:r>
      <w:r w:rsidRPr="00AB5E1A">
        <w:rPr>
          <w:rFonts w:eastAsia="游明朝" w:hint="eastAsia"/>
          <w:b/>
          <w:bCs/>
          <w:i/>
          <w:iCs/>
          <w:lang w:eastAsia="ja-JP"/>
        </w:rPr>
        <w:t xml:space="preserve">: Initial conditions of satellite position, velocity and UE position </w:t>
      </w:r>
      <w:r w:rsidR="00AE0A9A">
        <w:rPr>
          <w:rFonts w:eastAsia="游明朝" w:hint="eastAsia"/>
          <w:b/>
          <w:bCs/>
          <w:i/>
          <w:iCs/>
          <w:lang w:eastAsia="ja-JP"/>
        </w:rPr>
        <w:t>in</w:t>
      </w:r>
      <w:r w:rsidRPr="00AB5E1A">
        <w:rPr>
          <w:rFonts w:eastAsia="游明朝" w:hint="eastAsia"/>
          <w:b/>
          <w:bCs/>
          <w:i/>
          <w:iCs/>
          <w:lang w:eastAsia="ja-JP"/>
        </w:rPr>
        <w:t xml:space="preserve"> ECEF frame can be as follows.</w:t>
      </w:r>
    </w:p>
    <w:p w14:paraId="42C8C39D" w14:textId="77777777" w:rsidR="002F2ADC" w:rsidRDefault="002F2ADC" w:rsidP="002F2ADC">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77B953EA" w14:textId="77777777" w:rsidR="002F2ADC" w:rsidRDefault="002F2ADC" w:rsidP="002F2ADC">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15106D0A" w14:textId="77777777" w:rsidR="002F2ADC" w:rsidRDefault="002F2ADC" w:rsidP="002F2ADC">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p>
    <w:p w14:paraId="2668FD67" w14:textId="77777777" w:rsidR="00A16B21" w:rsidRPr="002F2ADC" w:rsidRDefault="00A16B21" w:rsidP="001D5449">
      <w:pPr>
        <w:rPr>
          <w:rFonts w:eastAsia="游明朝"/>
          <w:lang w:eastAsia="ja-JP"/>
        </w:rPr>
      </w:pPr>
    </w:p>
    <w:p w14:paraId="0F0877A7" w14:textId="074FEA27" w:rsidR="001D5449" w:rsidRPr="00A16B21" w:rsidRDefault="00A16B21" w:rsidP="001D5449">
      <w:pPr>
        <w:rPr>
          <w:rFonts w:eastAsia="游明朝"/>
          <w:b/>
          <w:bCs/>
          <w:lang w:eastAsia="ja-JP"/>
        </w:rPr>
      </w:pPr>
      <w:r w:rsidRPr="00A16B21">
        <w:rPr>
          <w:rFonts w:eastAsia="游明朝" w:hint="eastAsia"/>
          <w:b/>
          <w:bCs/>
          <w:lang w:eastAsia="ja-JP"/>
        </w:rPr>
        <w:t>2.</w:t>
      </w:r>
      <w:r w:rsidR="00A93A16">
        <w:rPr>
          <w:rFonts w:eastAsia="游明朝" w:hint="eastAsia"/>
          <w:b/>
          <w:bCs/>
          <w:lang w:eastAsia="ja-JP"/>
        </w:rPr>
        <w:t>5</w:t>
      </w:r>
      <w:r w:rsidRPr="00A16B21">
        <w:rPr>
          <w:rFonts w:eastAsia="游明朝" w:hint="eastAsia"/>
          <w:b/>
          <w:bCs/>
          <w:lang w:eastAsia="ja-JP"/>
        </w:rPr>
        <w:t xml:space="preserve"> </w:t>
      </w:r>
      <w:r w:rsidR="004A0F03">
        <w:rPr>
          <w:rFonts w:eastAsia="游明朝" w:hint="eastAsia"/>
          <w:b/>
          <w:bCs/>
          <w:lang w:eastAsia="ja-JP"/>
        </w:rPr>
        <w:t xml:space="preserve">Comparison of </w:t>
      </w:r>
      <w:r w:rsidR="00BE7BDD" w:rsidRPr="00A16B21">
        <w:rPr>
          <w:rFonts w:eastAsia="游明朝" w:hint="eastAsia"/>
          <w:b/>
          <w:bCs/>
          <w:lang w:eastAsia="ja-JP"/>
        </w:rPr>
        <w:t xml:space="preserve">propagation delay and </w:t>
      </w:r>
      <w:r w:rsidRPr="00A16B21">
        <w:rPr>
          <w:rFonts w:eastAsia="游明朝" w:hint="eastAsia"/>
          <w:b/>
          <w:bCs/>
          <w:lang w:eastAsia="ja-JP"/>
        </w:rPr>
        <w:t xml:space="preserve">doppler </w:t>
      </w:r>
      <w:r w:rsidR="00452245">
        <w:rPr>
          <w:rFonts w:eastAsia="游明朝" w:hint="eastAsia"/>
          <w:b/>
          <w:bCs/>
          <w:lang w:eastAsia="ja-JP"/>
        </w:rPr>
        <w:t xml:space="preserve">frequency </w:t>
      </w:r>
      <w:r w:rsidRPr="00A16B21">
        <w:rPr>
          <w:rFonts w:eastAsia="游明朝" w:hint="eastAsia"/>
          <w:b/>
          <w:bCs/>
          <w:lang w:eastAsia="ja-JP"/>
        </w:rPr>
        <w:t xml:space="preserve">shift </w:t>
      </w:r>
      <w:r w:rsidR="004A0F03">
        <w:rPr>
          <w:rFonts w:eastAsia="游明朝" w:hint="eastAsia"/>
          <w:b/>
          <w:bCs/>
          <w:lang w:eastAsia="ja-JP"/>
        </w:rPr>
        <w:t xml:space="preserve">with different </w:t>
      </w:r>
      <w:r w:rsidR="001E11DE">
        <w:rPr>
          <w:rFonts w:eastAsia="游明朝" w:hint="eastAsia"/>
          <w:b/>
          <w:bCs/>
          <w:lang w:eastAsia="ja-JP"/>
        </w:rPr>
        <w:t xml:space="preserve">calculation </w:t>
      </w:r>
      <w:r w:rsidR="004A0F03">
        <w:rPr>
          <w:rFonts w:eastAsia="游明朝" w:hint="eastAsia"/>
          <w:b/>
          <w:bCs/>
          <w:lang w:eastAsia="ja-JP"/>
        </w:rPr>
        <w:t>step sizes</w:t>
      </w:r>
    </w:p>
    <w:p w14:paraId="2F1EEF0E" w14:textId="461422A4" w:rsidR="00A16B21" w:rsidRPr="00BE3616" w:rsidRDefault="00BE3616" w:rsidP="001D5449">
      <w:pPr>
        <w:rPr>
          <w:rFonts w:eastAsia="游明朝"/>
          <w:lang w:eastAsia="ja-JP"/>
        </w:rPr>
      </w:pPr>
      <w:r w:rsidRPr="00BE3616">
        <w:rPr>
          <w:rFonts w:eastAsia="游明朝" w:hint="eastAsia"/>
          <w:lang w:eastAsia="ja-JP"/>
        </w:rPr>
        <w:t xml:space="preserve"> Using the </w:t>
      </w:r>
      <w:r w:rsidR="00B81C35">
        <w:rPr>
          <w:rFonts w:eastAsia="游明朝" w:hint="eastAsia"/>
          <w:lang w:eastAsia="ja-JP"/>
        </w:rPr>
        <w:t>afore</w:t>
      </w:r>
      <w:r>
        <w:rPr>
          <w:rFonts w:eastAsia="游明朝" w:hint="eastAsia"/>
          <w:lang w:eastAsia="ja-JP"/>
        </w:rPr>
        <w:t xml:space="preserve">mentioned equations, we calculated the </w:t>
      </w:r>
      <w:r w:rsidR="00AB4BF2">
        <w:rPr>
          <w:rFonts w:eastAsia="游明朝" w:hint="eastAsia"/>
          <w:lang w:eastAsia="ja-JP"/>
        </w:rPr>
        <w:t>propagation delay</w:t>
      </w:r>
      <w:r>
        <w:rPr>
          <w:rFonts w:eastAsia="游明朝" w:hint="eastAsia"/>
          <w:lang w:eastAsia="ja-JP"/>
        </w:rPr>
        <w:t xml:space="preserve"> and </w:t>
      </w:r>
      <w:r w:rsidR="00AB4BF2">
        <w:rPr>
          <w:rFonts w:eastAsia="游明朝" w:hint="eastAsia"/>
          <w:lang w:eastAsia="ja-JP"/>
        </w:rPr>
        <w:t>doppler shift</w:t>
      </w:r>
      <w:r w:rsidR="00B742A2">
        <w:rPr>
          <w:rFonts w:eastAsia="游明朝" w:hint="eastAsia"/>
          <w:lang w:eastAsia="ja-JP"/>
        </w:rPr>
        <w:t xml:space="preserve"> </w:t>
      </w:r>
      <w:r w:rsidR="00AB4BF2">
        <w:rPr>
          <w:rFonts w:eastAsia="游明朝" w:hint="eastAsia"/>
          <w:lang w:eastAsia="ja-JP"/>
        </w:rPr>
        <w:t>of the LEO</w:t>
      </w:r>
      <w:r w:rsidR="00D52A7E">
        <w:rPr>
          <w:rFonts w:eastAsia="游明朝" w:hint="eastAsia"/>
          <w:lang w:eastAsia="ja-JP"/>
        </w:rPr>
        <w:t>-600</w:t>
      </w:r>
      <w:r w:rsidR="00AB4BF2">
        <w:rPr>
          <w:rFonts w:eastAsia="游明朝" w:hint="eastAsia"/>
          <w:lang w:eastAsia="ja-JP"/>
        </w:rPr>
        <w:t xml:space="preserve"> satellite </w:t>
      </w:r>
      <w:r w:rsidR="00B742A2">
        <w:rPr>
          <w:rFonts w:eastAsia="游明朝" w:hint="eastAsia"/>
          <w:lang w:eastAsia="ja-JP"/>
        </w:rPr>
        <w:t xml:space="preserve">with two different </w:t>
      </w:r>
      <w:r w:rsidR="00180966">
        <w:rPr>
          <w:rFonts w:eastAsia="游明朝" w:hint="eastAsia"/>
          <w:lang w:eastAsia="ja-JP"/>
        </w:rPr>
        <w:t>step sizes</w:t>
      </w:r>
      <w:r w:rsidR="00B742A2">
        <w:rPr>
          <w:rFonts w:eastAsia="游明朝" w:hint="eastAsia"/>
          <w:lang w:eastAsia="ja-JP"/>
        </w:rPr>
        <w:t xml:space="preserve">, one </w:t>
      </w:r>
      <w:r w:rsidR="00D52A7E">
        <w:rPr>
          <w:rFonts w:eastAsia="游明朝" w:hint="eastAsia"/>
          <w:lang w:eastAsia="ja-JP"/>
        </w:rPr>
        <w:t>with</w:t>
      </w:r>
      <w:r w:rsidR="00B742A2">
        <w:rPr>
          <w:rFonts w:eastAsia="游明朝" w:hint="eastAsia"/>
          <w:lang w:eastAsia="ja-JP"/>
        </w:rPr>
        <w:t xml:space="preserve"> </w:t>
      </w:r>
      <w:r w:rsidR="00B742A2" w:rsidRPr="00B742A2">
        <w:rPr>
          <w:rFonts w:ascii="Symbol" w:eastAsia="游明朝" w:hAnsi="Symbol"/>
          <w:lang w:eastAsia="ja-JP"/>
        </w:rPr>
        <w:t>D</w:t>
      </w:r>
      <w:r w:rsidR="00B742A2">
        <w:rPr>
          <w:rFonts w:eastAsia="游明朝" w:hint="eastAsia"/>
          <w:lang w:eastAsia="ja-JP"/>
        </w:rPr>
        <w:t xml:space="preserve">t = 1 ms and the other </w:t>
      </w:r>
      <w:r w:rsidR="00D52A7E">
        <w:rPr>
          <w:rFonts w:eastAsia="游明朝" w:hint="eastAsia"/>
          <w:lang w:eastAsia="ja-JP"/>
        </w:rPr>
        <w:t>with</w:t>
      </w:r>
      <w:r w:rsidR="00B742A2">
        <w:rPr>
          <w:rFonts w:eastAsia="游明朝" w:hint="eastAsia"/>
          <w:lang w:eastAsia="ja-JP"/>
        </w:rPr>
        <w:t xml:space="preserve"> 10.24 sec.</w:t>
      </w:r>
      <w:r w:rsidR="001623F5">
        <w:rPr>
          <w:rFonts w:eastAsia="游明朝" w:hint="eastAsia"/>
          <w:lang w:eastAsia="ja-JP"/>
        </w:rPr>
        <w:t xml:space="preserve"> Figure 2.</w:t>
      </w:r>
      <w:r w:rsidR="00A93A16">
        <w:rPr>
          <w:rFonts w:eastAsia="游明朝" w:hint="eastAsia"/>
          <w:lang w:eastAsia="ja-JP"/>
        </w:rPr>
        <w:t>5</w:t>
      </w:r>
      <w:r w:rsidR="001623F5">
        <w:rPr>
          <w:rFonts w:eastAsia="游明朝" w:hint="eastAsia"/>
          <w:lang w:eastAsia="ja-JP"/>
        </w:rPr>
        <w:t>-1</w:t>
      </w:r>
      <w:r w:rsidR="00606B4F">
        <w:rPr>
          <w:rFonts w:eastAsia="游明朝" w:hint="eastAsia"/>
          <w:lang w:eastAsia="ja-JP"/>
        </w:rPr>
        <w:t xml:space="preserve"> to</w:t>
      </w:r>
      <w:r w:rsidR="00867730">
        <w:rPr>
          <w:rFonts w:eastAsia="游明朝" w:hint="eastAsia"/>
          <w:lang w:eastAsia="ja-JP"/>
        </w:rPr>
        <w:t xml:space="preserve"> 2.5-4</w:t>
      </w:r>
      <w:r w:rsidR="001623F5">
        <w:rPr>
          <w:rFonts w:eastAsia="游明朝" w:hint="eastAsia"/>
          <w:lang w:eastAsia="ja-JP"/>
        </w:rPr>
        <w:t xml:space="preserve"> depict the </w:t>
      </w:r>
      <w:r w:rsidR="00281A12">
        <w:rPr>
          <w:rFonts w:eastAsia="游明朝" w:hint="eastAsia"/>
          <w:lang w:eastAsia="ja-JP"/>
        </w:rPr>
        <w:t>propagation d</w:t>
      </w:r>
      <w:r w:rsidR="001623F5">
        <w:rPr>
          <w:rFonts w:eastAsia="游明朝" w:hint="eastAsia"/>
          <w:lang w:eastAsia="ja-JP"/>
        </w:rPr>
        <w:t xml:space="preserve">elay [ms] vs </w:t>
      </w:r>
      <w:r w:rsidR="00281A12">
        <w:rPr>
          <w:rFonts w:eastAsia="游明朝" w:hint="eastAsia"/>
          <w:lang w:eastAsia="ja-JP"/>
        </w:rPr>
        <w:t>t</w:t>
      </w:r>
      <w:r w:rsidR="001623F5">
        <w:rPr>
          <w:rFonts w:eastAsia="游明朝" w:hint="eastAsia"/>
          <w:lang w:eastAsia="ja-JP"/>
        </w:rPr>
        <w:t>ime [min</w:t>
      </w:r>
      <w:r w:rsidR="006A13A2">
        <w:rPr>
          <w:rFonts w:eastAsia="游明朝" w:hint="eastAsia"/>
          <w:lang w:eastAsia="ja-JP"/>
        </w:rPr>
        <w:t>.</w:t>
      </w:r>
      <w:r w:rsidR="001623F5">
        <w:rPr>
          <w:rFonts w:eastAsia="游明朝" w:hint="eastAsia"/>
          <w:lang w:eastAsia="ja-JP"/>
        </w:rPr>
        <w:t xml:space="preserve">], </w:t>
      </w:r>
      <w:r w:rsidR="00867730">
        <w:rPr>
          <w:rFonts w:eastAsia="游明朝" w:hint="eastAsia"/>
          <w:lang w:eastAsia="ja-JP"/>
        </w:rPr>
        <w:t xml:space="preserve">the </w:t>
      </w:r>
      <w:r w:rsidR="00281A12">
        <w:rPr>
          <w:rFonts w:eastAsia="游明朝" w:hint="eastAsia"/>
          <w:lang w:eastAsia="ja-JP"/>
        </w:rPr>
        <w:t xml:space="preserve">doppler shift </w:t>
      </w:r>
      <w:r w:rsidR="002A68C1">
        <w:rPr>
          <w:rFonts w:eastAsia="游明朝" w:hint="eastAsia"/>
          <w:lang w:eastAsia="ja-JP"/>
        </w:rPr>
        <w:t>[k</w:t>
      </w:r>
      <w:r w:rsidR="00735F58">
        <w:rPr>
          <w:rFonts w:eastAsia="游明朝" w:hint="eastAsia"/>
          <w:lang w:eastAsia="ja-JP"/>
        </w:rPr>
        <w:t>Hz</w:t>
      </w:r>
      <w:r w:rsidR="002A68C1">
        <w:rPr>
          <w:rFonts w:eastAsia="游明朝" w:hint="eastAsia"/>
          <w:lang w:eastAsia="ja-JP"/>
        </w:rPr>
        <w:t xml:space="preserve">] </w:t>
      </w:r>
      <w:r w:rsidR="00281A12">
        <w:rPr>
          <w:rFonts w:eastAsia="游明朝" w:hint="eastAsia"/>
          <w:lang w:eastAsia="ja-JP"/>
        </w:rPr>
        <w:t>vs</w:t>
      </w:r>
      <w:r w:rsidR="002A68C1">
        <w:rPr>
          <w:rFonts w:eastAsia="游明朝" w:hint="eastAsia"/>
          <w:lang w:eastAsia="ja-JP"/>
        </w:rPr>
        <w:t xml:space="preserve"> time [min]</w:t>
      </w:r>
      <w:r w:rsidR="00867730">
        <w:rPr>
          <w:rFonts w:eastAsia="游明朝" w:hint="eastAsia"/>
          <w:lang w:eastAsia="ja-JP"/>
        </w:rPr>
        <w:t xml:space="preserve">, and those differences </w:t>
      </w:r>
      <w:r w:rsidR="00A5416C">
        <w:rPr>
          <w:rFonts w:eastAsia="游明朝" w:hint="eastAsia"/>
          <w:lang w:eastAsia="ja-JP"/>
        </w:rPr>
        <w:t>between step sizes</w:t>
      </w:r>
      <w:r w:rsidR="002A68C1">
        <w:rPr>
          <w:rFonts w:eastAsia="游明朝" w:hint="eastAsia"/>
          <w:lang w:eastAsia="ja-JP"/>
        </w:rPr>
        <w:t>.</w:t>
      </w:r>
      <w:r w:rsidR="00281A12">
        <w:rPr>
          <w:rFonts w:eastAsia="游明朝" w:hint="eastAsia"/>
          <w:lang w:eastAsia="ja-JP"/>
        </w:rPr>
        <w:t xml:space="preserve"> </w:t>
      </w:r>
      <w:r w:rsidR="001623F5">
        <w:rPr>
          <w:rFonts w:eastAsia="游明朝" w:hint="eastAsia"/>
          <w:lang w:eastAsia="ja-JP"/>
        </w:rPr>
        <w:t xml:space="preserve">  </w:t>
      </w:r>
    </w:p>
    <w:p w14:paraId="52E2FFB5" w14:textId="68314AEC" w:rsidR="001D5449" w:rsidRPr="00101E2A" w:rsidRDefault="002A68C1" w:rsidP="001D5449">
      <w:pPr>
        <w:rPr>
          <w:rFonts w:eastAsia="游明朝"/>
          <w:u w:val="single"/>
          <w:lang w:eastAsia="ja-JP"/>
        </w:rPr>
      </w:pPr>
      <w:r>
        <w:rPr>
          <w:rFonts w:eastAsia="游明朝" w:hint="eastAsia"/>
          <w:u w:val="single"/>
          <w:lang w:eastAsia="ja-JP"/>
        </w:rPr>
        <w:t>Propagation d</w:t>
      </w:r>
      <w:r w:rsidR="001D5449" w:rsidRPr="00101E2A">
        <w:rPr>
          <w:rFonts w:eastAsia="游明朝"/>
          <w:u w:val="single"/>
          <w:lang w:eastAsia="ja-JP"/>
        </w:rPr>
        <w:t>elay [ms] vs Time[min</w:t>
      </w:r>
      <w:r w:rsidR="006A13A2">
        <w:rPr>
          <w:rFonts w:eastAsia="游明朝" w:hint="eastAsia"/>
          <w:u w:val="single"/>
          <w:lang w:eastAsia="ja-JP"/>
        </w:rPr>
        <w:t>.</w:t>
      </w:r>
      <w:r w:rsidR="001D5449" w:rsidRPr="00101E2A">
        <w:rPr>
          <w:rFonts w:eastAsia="游明朝"/>
          <w:u w:val="single"/>
          <w:lang w:eastAsia="ja-JP"/>
        </w:rPr>
        <w:t>]</w:t>
      </w:r>
    </w:p>
    <w:p w14:paraId="2FC5E115" w14:textId="5077AA4B" w:rsidR="00160F9B" w:rsidRPr="00160F9B" w:rsidRDefault="00991F23" w:rsidP="00160F9B">
      <w:pPr>
        <w:ind w:leftChars="100" w:left="200"/>
        <w:rPr>
          <w:rFonts w:eastAsia="游明朝"/>
          <w:lang w:eastAsia="ja-JP"/>
        </w:rPr>
      </w:pPr>
      <w:r>
        <w:rPr>
          <w:rFonts w:eastAsia="游明朝" w:hint="eastAsia"/>
          <w:lang w:eastAsia="ja-JP"/>
        </w:rPr>
        <w:t>Plot with b</w:t>
      </w:r>
      <w:r w:rsidR="006F46DB">
        <w:rPr>
          <w:rFonts w:eastAsia="游明朝" w:hint="eastAsia"/>
          <w:lang w:eastAsia="ja-JP"/>
        </w:rPr>
        <w:t>lue line:</w:t>
      </w:r>
      <w:r>
        <w:rPr>
          <w:rFonts w:eastAsia="游明朝" w:hint="eastAsia"/>
          <w:lang w:eastAsia="ja-JP"/>
        </w:rPr>
        <w:t xml:space="preserve"> Results with </w:t>
      </w:r>
      <w:r w:rsidR="001D5449">
        <w:rPr>
          <w:rFonts w:eastAsia="游明朝" w:hint="eastAsia"/>
          <w:lang w:eastAsia="ja-JP"/>
        </w:rPr>
        <w:t>Δ</w:t>
      </w:r>
      <w:r w:rsidR="001D5449">
        <w:rPr>
          <w:rFonts w:eastAsia="游明朝" w:hint="eastAsia"/>
          <w:lang w:eastAsia="ja-JP"/>
        </w:rPr>
        <w:t>t = 1 [msec.]</w:t>
      </w:r>
      <w:r w:rsidR="00B637FC">
        <w:rPr>
          <w:rFonts w:eastAsia="游明朝"/>
          <w:lang w:eastAsia="ja-JP"/>
        </w:rPr>
        <w:br/>
      </w:r>
      <w:r>
        <w:rPr>
          <w:rFonts w:eastAsia="游明朝" w:hint="eastAsia"/>
          <w:lang w:eastAsia="ja-JP"/>
        </w:rPr>
        <w:t>Plot with blue circle</w:t>
      </w:r>
      <w:r w:rsidR="001D5449">
        <w:rPr>
          <w:rFonts w:eastAsia="游明朝" w:hint="eastAsia"/>
          <w:lang w:eastAsia="ja-JP"/>
        </w:rPr>
        <w:t>:</w:t>
      </w:r>
      <w:r>
        <w:rPr>
          <w:rFonts w:eastAsia="游明朝" w:hint="eastAsia"/>
          <w:lang w:eastAsia="ja-JP"/>
        </w:rPr>
        <w:t xml:space="preserve"> Results with </w:t>
      </w:r>
      <w:r w:rsidR="001D5449">
        <w:rPr>
          <w:rFonts w:eastAsia="游明朝" w:hint="eastAsia"/>
          <w:lang w:eastAsia="ja-JP"/>
        </w:rPr>
        <w:t>Δ</w:t>
      </w:r>
      <w:r w:rsidR="001D5449">
        <w:rPr>
          <w:rFonts w:eastAsia="游明朝" w:hint="eastAsia"/>
          <w:lang w:eastAsia="ja-JP"/>
        </w:rPr>
        <w:t>t = 10.24 [sec.]</w:t>
      </w:r>
    </w:p>
    <w:p w14:paraId="14CEBCCD" w14:textId="672E01F6" w:rsidR="00160F9B" w:rsidRDefault="00160F9B" w:rsidP="00160F9B">
      <w:pPr>
        <w:jc w:val="center"/>
        <w:rPr>
          <w:rFonts w:eastAsia="游明朝"/>
          <w:b/>
          <w:bCs/>
          <w:lang w:eastAsia="ja-JP"/>
        </w:rPr>
      </w:pPr>
      <w:r>
        <w:rPr>
          <w:noProof/>
        </w:rPr>
        <w:drawing>
          <wp:inline distT="0" distB="0" distL="0" distR="0" wp14:anchorId="219FE8EE" wp14:editId="4365F39E">
            <wp:extent cx="5429250" cy="2906938"/>
            <wp:effectExtent l="0" t="0" r="0" b="8255"/>
            <wp:docPr id="1993862176" name="図 3" descr="グラフ, 折れ線グラフ&#10;&#10;自動的に生成された説明">
              <a:extLst xmlns:a="http://schemas.openxmlformats.org/drawingml/2006/main">
                <a:ext uri="{FF2B5EF4-FFF2-40B4-BE49-F238E27FC236}">
                  <a16:creationId xmlns:a16="http://schemas.microsoft.com/office/drawing/2014/main" id="{49CC3BE9-DD42-B06A-6C17-26AF5C9ACE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862176" name="図 3" descr="グラフ, 折れ線グラフ&#10;&#10;自動的に生成された説明">
                      <a:extLst>
                        <a:ext uri="{FF2B5EF4-FFF2-40B4-BE49-F238E27FC236}">
                          <a16:creationId xmlns:a16="http://schemas.microsoft.com/office/drawing/2014/main" id="{49CC3BE9-DD42-B06A-6C17-26AF5C9ACE2A}"/>
                        </a:ext>
                      </a:extLst>
                    </pic:cNvPr>
                    <pic:cNvPicPr>
                      <a:picLocks noChangeAspect="1"/>
                    </pic:cNvPicPr>
                  </pic:nvPicPr>
                  <pic:blipFill>
                    <a:blip r:embed="rId11"/>
                    <a:stretch>
                      <a:fillRect/>
                    </a:stretch>
                  </pic:blipFill>
                  <pic:spPr>
                    <a:xfrm>
                      <a:off x="0" y="0"/>
                      <a:ext cx="5441286" cy="2913382"/>
                    </a:xfrm>
                    <a:prstGeom prst="rect">
                      <a:avLst/>
                    </a:prstGeom>
                  </pic:spPr>
                </pic:pic>
              </a:graphicData>
            </a:graphic>
          </wp:inline>
        </w:drawing>
      </w:r>
    </w:p>
    <w:p w14:paraId="730AC130" w14:textId="6C5B1910" w:rsidR="001D5449" w:rsidRPr="00735F58" w:rsidRDefault="00991F23" w:rsidP="00991F23">
      <w:pPr>
        <w:jc w:val="center"/>
        <w:rPr>
          <w:rFonts w:eastAsia="游明朝"/>
          <w:b/>
          <w:bCs/>
          <w:lang w:eastAsia="ja-JP"/>
        </w:rPr>
      </w:pPr>
      <w:r w:rsidRPr="00735F58">
        <w:rPr>
          <w:rFonts w:eastAsia="游明朝" w:hint="eastAsia"/>
          <w:b/>
          <w:bCs/>
          <w:lang w:eastAsia="ja-JP"/>
        </w:rPr>
        <w:t>Figure 2.</w:t>
      </w:r>
      <w:r w:rsidR="00A93A16">
        <w:rPr>
          <w:rFonts w:eastAsia="游明朝" w:hint="eastAsia"/>
          <w:b/>
          <w:bCs/>
          <w:lang w:eastAsia="ja-JP"/>
        </w:rPr>
        <w:t>5</w:t>
      </w:r>
      <w:r w:rsidRPr="00735F58">
        <w:rPr>
          <w:rFonts w:eastAsia="游明朝" w:hint="eastAsia"/>
          <w:b/>
          <w:bCs/>
          <w:lang w:eastAsia="ja-JP"/>
        </w:rPr>
        <w:t xml:space="preserve">-1: </w:t>
      </w:r>
      <w:r w:rsidR="00735F58" w:rsidRPr="00735F58">
        <w:rPr>
          <w:rFonts w:eastAsia="游明朝" w:hint="eastAsia"/>
          <w:b/>
          <w:bCs/>
          <w:lang w:eastAsia="ja-JP"/>
        </w:rPr>
        <w:t>Propagation delay of LEO-600</w:t>
      </w:r>
      <w:r w:rsidR="00DA6260">
        <w:rPr>
          <w:rFonts w:eastAsia="游明朝" w:hint="eastAsia"/>
          <w:b/>
          <w:bCs/>
          <w:lang w:eastAsia="ja-JP"/>
        </w:rPr>
        <w:t xml:space="preserve"> with </w:t>
      </w:r>
      <w:r w:rsidR="004A624C">
        <w:rPr>
          <w:rFonts w:eastAsia="游明朝" w:hint="eastAsia"/>
          <w:b/>
          <w:bCs/>
          <w:lang w:eastAsia="ja-JP"/>
        </w:rPr>
        <w:t>two different step sizes</w:t>
      </w:r>
    </w:p>
    <w:p w14:paraId="793E7730" w14:textId="1B321456" w:rsidR="008018ED" w:rsidRDefault="008018ED" w:rsidP="008018ED">
      <w:pPr>
        <w:spacing w:before="120" w:after="120"/>
        <w:rPr>
          <w:rFonts w:eastAsia="ＭＳ 明朝"/>
          <w:lang w:eastAsia="ja-JP"/>
        </w:rPr>
      </w:pPr>
    </w:p>
    <w:p w14:paraId="5212B912" w14:textId="77777777" w:rsidR="00EF39B8" w:rsidRDefault="00EF39B8" w:rsidP="008018ED">
      <w:pPr>
        <w:spacing w:before="120" w:after="120"/>
        <w:rPr>
          <w:rFonts w:eastAsia="ＭＳ 明朝"/>
          <w:lang w:eastAsia="ja-JP"/>
        </w:rPr>
      </w:pPr>
    </w:p>
    <w:p w14:paraId="2BBDB4AC" w14:textId="35AE1621" w:rsidR="00EF39B8" w:rsidRDefault="00160F9B" w:rsidP="008018ED">
      <w:pPr>
        <w:spacing w:before="120" w:after="120"/>
        <w:rPr>
          <w:rFonts w:eastAsia="ＭＳ 明朝"/>
          <w:lang w:eastAsia="ja-JP"/>
        </w:rPr>
      </w:pPr>
      <w:r>
        <w:rPr>
          <w:noProof/>
        </w:rPr>
        <w:drawing>
          <wp:inline distT="0" distB="0" distL="0" distR="0" wp14:anchorId="53AB5819" wp14:editId="7293C268">
            <wp:extent cx="5638800" cy="2803901"/>
            <wp:effectExtent l="0" t="0" r="0" b="0"/>
            <wp:docPr id="1651982901" name="図 4" descr="グラフ, 折れ線グラフ&#10;&#10;自動的に生成された説明">
              <a:extLst xmlns:a="http://schemas.openxmlformats.org/drawingml/2006/main">
                <a:ext uri="{FF2B5EF4-FFF2-40B4-BE49-F238E27FC236}">
                  <a16:creationId xmlns:a16="http://schemas.microsoft.com/office/drawing/2014/main" id="{E90447EF-5059-20E4-D4D7-116CE2B63A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982901" name="図 4" descr="グラフ, 折れ線グラフ&#10;&#10;自動的に生成された説明">
                      <a:extLst>
                        <a:ext uri="{FF2B5EF4-FFF2-40B4-BE49-F238E27FC236}">
                          <a16:creationId xmlns:a16="http://schemas.microsoft.com/office/drawing/2014/main" id="{E90447EF-5059-20E4-D4D7-116CE2B63A5D}"/>
                        </a:ext>
                      </a:extLst>
                    </pic:cNvPr>
                    <pic:cNvPicPr>
                      <a:picLocks noChangeAspect="1"/>
                    </pic:cNvPicPr>
                  </pic:nvPicPr>
                  <pic:blipFill>
                    <a:blip r:embed="rId12"/>
                    <a:stretch>
                      <a:fillRect/>
                    </a:stretch>
                  </pic:blipFill>
                  <pic:spPr>
                    <a:xfrm>
                      <a:off x="0" y="0"/>
                      <a:ext cx="5656538" cy="2812721"/>
                    </a:xfrm>
                    <a:prstGeom prst="rect">
                      <a:avLst/>
                    </a:prstGeom>
                  </pic:spPr>
                </pic:pic>
              </a:graphicData>
            </a:graphic>
          </wp:inline>
        </w:drawing>
      </w:r>
    </w:p>
    <w:p w14:paraId="24C6C739" w14:textId="0A7519A2" w:rsidR="00A5416C" w:rsidRPr="00DA3082" w:rsidRDefault="00DA3082" w:rsidP="00DA3082">
      <w:pPr>
        <w:jc w:val="center"/>
        <w:rPr>
          <w:rFonts w:eastAsia="游明朝"/>
          <w:b/>
          <w:bCs/>
          <w:lang w:eastAsia="ja-JP"/>
        </w:rPr>
      </w:pPr>
      <w:r w:rsidRPr="00DA3082">
        <w:rPr>
          <w:rFonts w:eastAsia="游明朝" w:hint="eastAsia"/>
          <w:b/>
          <w:bCs/>
          <w:lang w:eastAsia="ja-JP"/>
        </w:rPr>
        <w:t xml:space="preserve">Figure 2.5-2: </w:t>
      </w:r>
      <w:r w:rsidRPr="00DA3082">
        <w:rPr>
          <w:rFonts w:eastAsia="游明朝"/>
          <w:b/>
          <w:bCs/>
          <w:lang w:eastAsia="ja-JP"/>
        </w:rPr>
        <w:t>Propagation delay calculation error between two step sizes</w:t>
      </w:r>
    </w:p>
    <w:p w14:paraId="732C416F" w14:textId="56FB107B" w:rsidR="008375D9" w:rsidRPr="00A5416C" w:rsidRDefault="008375D9" w:rsidP="000A5B34">
      <w:pPr>
        <w:ind w:firstLineChars="50" w:firstLine="100"/>
        <w:rPr>
          <w:rFonts w:eastAsia="游明朝"/>
          <w:lang w:eastAsia="ja-JP"/>
        </w:rPr>
      </w:pPr>
    </w:p>
    <w:p w14:paraId="7EA24EB6" w14:textId="520A3538" w:rsidR="001D5449" w:rsidRDefault="001D5449" w:rsidP="001D5449">
      <w:pPr>
        <w:rPr>
          <w:rFonts w:eastAsia="游明朝"/>
          <w:u w:val="single"/>
          <w:lang w:eastAsia="ja-JP"/>
        </w:rPr>
      </w:pPr>
      <w:r w:rsidRPr="00A35276">
        <w:rPr>
          <w:rFonts w:eastAsia="游明朝" w:hint="eastAsia"/>
          <w:u w:val="single"/>
          <w:lang w:eastAsia="ja-JP"/>
        </w:rPr>
        <w:t>D</w:t>
      </w:r>
      <w:r>
        <w:rPr>
          <w:rFonts w:eastAsia="游明朝" w:hint="eastAsia"/>
          <w:u w:val="single"/>
          <w:lang w:eastAsia="ja-JP"/>
        </w:rPr>
        <w:t>oppler</w:t>
      </w:r>
      <w:r w:rsidR="00E225AA">
        <w:rPr>
          <w:rFonts w:eastAsia="游明朝" w:hint="eastAsia"/>
          <w:u w:val="single"/>
          <w:lang w:eastAsia="ja-JP"/>
        </w:rPr>
        <w:t xml:space="preserve"> frequency</w:t>
      </w:r>
      <w:r>
        <w:rPr>
          <w:rFonts w:eastAsia="游明朝" w:hint="eastAsia"/>
          <w:u w:val="single"/>
          <w:lang w:eastAsia="ja-JP"/>
        </w:rPr>
        <w:t xml:space="preserve"> </w:t>
      </w:r>
      <w:r w:rsidR="00BE6B05">
        <w:rPr>
          <w:rFonts w:eastAsia="游明朝" w:hint="eastAsia"/>
          <w:u w:val="single"/>
          <w:lang w:eastAsia="ja-JP"/>
        </w:rPr>
        <w:t>shift</w:t>
      </w:r>
      <w:r w:rsidRPr="00A35276">
        <w:rPr>
          <w:rFonts w:eastAsia="游明朝" w:hint="eastAsia"/>
          <w:u w:val="single"/>
          <w:lang w:eastAsia="ja-JP"/>
        </w:rPr>
        <w:t xml:space="preserve"> [</w:t>
      </w:r>
      <w:r>
        <w:rPr>
          <w:rFonts w:eastAsia="游明朝" w:hint="eastAsia"/>
          <w:u w:val="single"/>
          <w:lang w:eastAsia="ja-JP"/>
        </w:rPr>
        <w:t>kHz</w:t>
      </w:r>
      <w:r w:rsidRPr="00A35276">
        <w:rPr>
          <w:rFonts w:eastAsia="游明朝" w:hint="eastAsia"/>
          <w:u w:val="single"/>
          <w:lang w:eastAsia="ja-JP"/>
        </w:rPr>
        <w:t>] vs Time[min.]</w:t>
      </w:r>
      <w:r>
        <w:rPr>
          <w:rFonts w:eastAsia="游明朝" w:hint="eastAsia"/>
          <w:u w:val="single"/>
          <w:lang w:eastAsia="ja-JP"/>
        </w:rPr>
        <w:t>, (Centr</w:t>
      </w:r>
      <w:r w:rsidR="003B4A6F">
        <w:rPr>
          <w:rFonts w:eastAsia="游明朝" w:hint="eastAsia"/>
          <w:u w:val="single"/>
          <w:lang w:eastAsia="ja-JP"/>
        </w:rPr>
        <w:t>e</w:t>
      </w:r>
      <w:r>
        <w:rPr>
          <w:rFonts w:eastAsia="游明朝" w:hint="eastAsia"/>
          <w:u w:val="single"/>
          <w:lang w:eastAsia="ja-JP"/>
        </w:rPr>
        <w:t xml:space="preserve"> Frequency = 2 [GHz])</w:t>
      </w:r>
    </w:p>
    <w:p w14:paraId="02774A36" w14:textId="64395459" w:rsidR="00BE6B05" w:rsidRDefault="00BE6B05" w:rsidP="00B637FC">
      <w:pPr>
        <w:ind w:leftChars="100" w:left="200"/>
        <w:rPr>
          <w:rFonts w:eastAsia="游明朝"/>
          <w:lang w:eastAsia="ja-JP"/>
        </w:rPr>
      </w:pPr>
      <w:r>
        <w:rPr>
          <w:rFonts w:eastAsia="游明朝" w:hint="eastAsia"/>
          <w:lang w:eastAsia="ja-JP"/>
        </w:rPr>
        <w:t xml:space="preserve">Plot with blue line: Results with </w:t>
      </w:r>
      <w:r>
        <w:rPr>
          <w:rFonts w:eastAsia="游明朝" w:hint="eastAsia"/>
          <w:lang w:eastAsia="ja-JP"/>
        </w:rPr>
        <w:t>Δ</w:t>
      </w:r>
      <w:r>
        <w:rPr>
          <w:rFonts w:eastAsia="游明朝" w:hint="eastAsia"/>
          <w:lang w:eastAsia="ja-JP"/>
        </w:rPr>
        <w:t>t = 1 [msec.]</w:t>
      </w:r>
      <w:r w:rsidR="00B637FC">
        <w:rPr>
          <w:rFonts w:eastAsia="游明朝"/>
          <w:lang w:eastAsia="ja-JP"/>
        </w:rPr>
        <w:br/>
      </w:r>
      <w:r>
        <w:rPr>
          <w:rFonts w:eastAsia="游明朝" w:hint="eastAsia"/>
          <w:lang w:eastAsia="ja-JP"/>
        </w:rPr>
        <w:t xml:space="preserve">Plot with blue circle: Results with </w:t>
      </w:r>
      <w:r>
        <w:rPr>
          <w:rFonts w:eastAsia="游明朝" w:hint="eastAsia"/>
          <w:lang w:eastAsia="ja-JP"/>
        </w:rPr>
        <w:t>Δ</w:t>
      </w:r>
      <w:r>
        <w:rPr>
          <w:rFonts w:eastAsia="游明朝" w:hint="eastAsia"/>
          <w:lang w:eastAsia="ja-JP"/>
        </w:rPr>
        <w:t>t = 10.24 [sec.]</w:t>
      </w:r>
    </w:p>
    <w:p w14:paraId="4BE1BFD9" w14:textId="39C6B5EB" w:rsidR="001D5449" w:rsidRDefault="00160F9B" w:rsidP="00F07405">
      <w:pPr>
        <w:jc w:val="center"/>
        <w:rPr>
          <w:rFonts w:eastAsia="游明朝"/>
          <w:lang w:eastAsia="ja-JP"/>
        </w:rPr>
      </w:pPr>
      <w:r>
        <w:rPr>
          <w:noProof/>
        </w:rPr>
        <w:drawing>
          <wp:inline distT="0" distB="0" distL="0" distR="0" wp14:anchorId="173DC720" wp14:editId="320AB688">
            <wp:extent cx="5400675" cy="2851306"/>
            <wp:effectExtent l="0" t="0" r="0" b="6350"/>
            <wp:docPr id="6" name="図 5" descr="グラフ, ヒストグラム&#10;&#10;自動的に生成された説明">
              <a:extLst xmlns:a="http://schemas.openxmlformats.org/drawingml/2006/main">
                <a:ext uri="{FF2B5EF4-FFF2-40B4-BE49-F238E27FC236}">
                  <a16:creationId xmlns:a16="http://schemas.microsoft.com/office/drawing/2014/main" id="{F3185CCD-FB71-D6B2-315B-7E232B87A2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5" descr="グラフ, ヒストグラム&#10;&#10;自動的に生成された説明">
                      <a:extLst>
                        <a:ext uri="{FF2B5EF4-FFF2-40B4-BE49-F238E27FC236}">
                          <a16:creationId xmlns:a16="http://schemas.microsoft.com/office/drawing/2014/main" id="{F3185CCD-FB71-D6B2-315B-7E232B87A2A7}"/>
                        </a:ext>
                      </a:extLst>
                    </pic:cNvPr>
                    <pic:cNvPicPr>
                      <a:picLocks noChangeAspect="1"/>
                    </pic:cNvPicPr>
                  </pic:nvPicPr>
                  <pic:blipFill>
                    <a:blip r:embed="rId13"/>
                    <a:stretch>
                      <a:fillRect/>
                    </a:stretch>
                  </pic:blipFill>
                  <pic:spPr>
                    <a:xfrm>
                      <a:off x="0" y="0"/>
                      <a:ext cx="5424294" cy="2863776"/>
                    </a:xfrm>
                    <a:prstGeom prst="rect">
                      <a:avLst/>
                    </a:prstGeom>
                  </pic:spPr>
                </pic:pic>
              </a:graphicData>
            </a:graphic>
          </wp:inline>
        </w:drawing>
      </w:r>
    </w:p>
    <w:p w14:paraId="569702E7" w14:textId="73A6567D" w:rsidR="00B637FC" w:rsidRPr="00E225AA" w:rsidRDefault="00B637FC" w:rsidP="00B637FC">
      <w:pPr>
        <w:jc w:val="center"/>
        <w:rPr>
          <w:rFonts w:eastAsia="游明朝"/>
          <w:b/>
          <w:bCs/>
          <w:lang w:eastAsia="ja-JP"/>
        </w:rPr>
      </w:pPr>
      <w:r w:rsidRPr="00E225AA">
        <w:rPr>
          <w:rFonts w:eastAsia="游明朝" w:hint="eastAsia"/>
          <w:b/>
          <w:bCs/>
          <w:lang w:eastAsia="ja-JP"/>
        </w:rPr>
        <w:t>Figure 2.</w:t>
      </w:r>
      <w:r w:rsidR="00A93A16">
        <w:rPr>
          <w:rFonts w:eastAsia="游明朝" w:hint="eastAsia"/>
          <w:b/>
          <w:bCs/>
          <w:lang w:eastAsia="ja-JP"/>
        </w:rPr>
        <w:t>5</w:t>
      </w:r>
      <w:r w:rsidRPr="00E225AA">
        <w:rPr>
          <w:rFonts w:eastAsia="游明朝" w:hint="eastAsia"/>
          <w:b/>
          <w:bCs/>
          <w:lang w:eastAsia="ja-JP"/>
        </w:rPr>
        <w:t>-</w:t>
      </w:r>
      <w:r w:rsidR="00DA3082">
        <w:rPr>
          <w:rFonts w:eastAsia="游明朝" w:hint="eastAsia"/>
          <w:b/>
          <w:bCs/>
          <w:lang w:eastAsia="ja-JP"/>
        </w:rPr>
        <w:t>3</w:t>
      </w:r>
      <w:r w:rsidRPr="00E225AA">
        <w:rPr>
          <w:rFonts w:eastAsia="游明朝" w:hint="eastAsia"/>
          <w:b/>
          <w:bCs/>
          <w:lang w:eastAsia="ja-JP"/>
        </w:rPr>
        <w:t>: Doppler</w:t>
      </w:r>
      <w:r w:rsidR="00E225AA" w:rsidRPr="00E225AA">
        <w:rPr>
          <w:rFonts w:eastAsia="游明朝" w:hint="eastAsia"/>
          <w:b/>
          <w:bCs/>
          <w:lang w:eastAsia="ja-JP"/>
        </w:rPr>
        <w:t xml:space="preserve"> frequency</w:t>
      </w:r>
      <w:r w:rsidRPr="00E225AA">
        <w:rPr>
          <w:rFonts w:eastAsia="游明朝" w:hint="eastAsia"/>
          <w:b/>
          <w:bCs/>
          <w:lang w:eastAsia="ja-JP"/>
        </w:rPr>
        <w:t xml:space="preserve"> shift </w:t>
      </w:r>
      <w:r w:rsidR="00E225AA" w:rsidRPr="00E225AA">
        <w:rPr>
          <w:rFonts w:eastAsia="游明朝" w:hint="eastAsia"/>
          <w:b/>
          <w:bCs/>
          <w:lang w:eastAsia="ja-JP"/>
        </w:rPr>
        <w:t>of LEO-600</w:t>
      </w:r>
      <w:r w:rsidR="004A624C">
        <w:rPr>
          <w:rFonts w:eastAsia="游明朝" w:hint="eastAsia"/>
          <w:b/>
          <w:bCs/>
          <w:lang w:eastAsia="ja-JP"/>
        </w:rPr>
        <w:t xml:space="preserve"> with two different step sizes</w:t>
      </w:r>
    </w:p>
    <w:p w14:paraId="3AFAFEA9" w14:textId="2151902D" w:rsidR="004E15E2" w:rsidRPr="00304893" w:rsidRDefault="004E15E2" w:rsidP="004E15E2">
      <w:pPr>
        <w:spacing w:before="120" w:after="120"/>
        <w:rPr>
          <w:rFonts w:eastAsia="ＭＳ 明朝"/>
          <w:b/>
          <w:bCs/>
          <w:u w:val="single"/>
          <w:lang w:eastAsia="ja-JP"/>
        </w:rPr>
      </w:pPr>
    </w:p>
    <w:p w14:paraId="5F94C657" w14:textId="2199551D" w:rsidR="00EF39B8" w:rsidRDefault="00EF39B8" w:rsidP="004E15E2">
      <w:pPr>
        <w:spacing w:before="120" w:after="120"/>
        <w:rPr>
          <w:rFonts w:eastAsia="ＭＳ 明朝"/>
          <w:lang w:eastAsia="ja-JP"/>
        </w:rPr>
      </w:pPr>
    </w:p>
    <w:p w14:paraId="6C61F877" w14:textId="01472BCD" w:rsidR="00EF39B8" w:rsidRDefault="00B4692A" w:rsidP="004E15E2">
      <w:pPr>
        <w:spacing w:before="120" w:after="120"/>
        <w:rPr>
          <w:rFonts w:eastAsia="ＭＳ 明朝"/>
          <w:lang w:eastAsia="ja-JP"/>
        </w:rPr>
      </w:pPr>
      <w:r>
        <w:rPr>
          <w:noProof/>
        </w:rPr>
        <w:lastRenderedPageBreak/>
        <w:drawing>
          <wp:inline distT="0" distB="0" distL="0" distR="0" wp14:anchorId="7C3936DD" wp14:editId="22680388">
            <wp:extent cx="5541010" cy="2684582"/>
            <wp:effectExtent l="0" t="0" r="2540" b="1905"/>
            <wp:docPr id="7" name="図 6" descr="グラフ&#10;&#10;自動的に生成された説明">
              <a:extLst xmlns:a="http://schemas.openxmlformats.org/drawingml/2006/main">
                <a:ext uri="{FF2B5EF4-FFF2-40B4-BE49-F238E27FC236}">
                  <a16:creationId xmlns:a16="http://schemas.microsoft.com/office/drawing/2014/main" id="{197E245B-E863-5CC4-8870-0DA3E65AD9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descr="グラフ&#10;&#10;自動的に生成された説明">
                      <a:extLst>
                        <a:ext uri="{FF2B5EF4-FFF2-40B4-BE49-F238E27FC236}">
                          <a16:creationId xmlns:a16="http://schemas.microsoft.com/office/drawing/2014/main" id="{197E245B-E863-5CC4-8870-0DA3E65AD9FA}"/>
                        </a:ext>
                      </a:extLst>
                    </pic:cNvPr>
                    <pic:cNvPicPr>
                      <a:picLocks noChangeAspect="1"/>
                    </pic:cNvPicPr>
                  </pic:nvPicPr>
                  <pic:blipFill>
                    <a:blip r:embed="rId14"/>
                    <a:stretch>
                      <a:fillRect/>
                    </a:stretch>
                  </pic:blipFill>
                  <pic:spPr>
                    <a:xfrm>
                      <a:off x="0" y="0"/>
                      <a:ext cx="5561540" cy="2694529"/>
                    </a:xfrm>
                    <a:prstGeom prst="rect">
                      <a:avLst/>
                    </a:prstGeom>
                  </pic:spPr>
                </pic:pic>
              </a:graphicData>
            </a:graphic>
          </wp:inline>
        </w:drawing>
      </w:r>
    </w:p>
    <w:p w14:paraId="63144C99" w14:textId="7C860E36" w:rsidR="004E15E2" w:rsidRPr="00E225AA" w:rsidRDefault="004E15E2" w:rsidP="004E15E2">
      <w:pPr>
        <w:jc w:val="center"/>
        <w:rPr>
          <w:rFonts w:eastAsia="游明朝"/>
          <w:b/>
          <w:bCs/>
          <w:lang w:eastAsia="ja-JP"/>
        </w:rPr>
      </w:pPr>
      <w:r w:rsidRPr="00E225AA">
        <w:rPr>
          <w:rFonts w:eastAsia="游明朝" w:hint="eastAsia"/>
          <w:b/>
          <w:bCs/>
          <w:lang w:eastAsia="ja-JP"/>
        </w:rPr>
        <w:t>Figure 2.</w:t>
      </w:r>
      <w:r>
        <w:rPr>
          <w:rFonts w:eastAsia="游明朝" w:hint="eastAsia"/>
          <w:b/>
          <w:bCs/>
          <w:lang w:eastAsia="ja-JP"/>
        </w:rPr>
        <w:t>5</w:t>
      </w:r>
      <w:r w:rsidRPr="00E225AA">
        <w:rPr>
          <w:rFonts w:eastAsia="游明朝" w:hint="eastAsia"/>
          <w:b/>
          <w:bCs/>
          <w:lang w:eastAsia="ja-JP"/>
        </w:rPr>
        <w:t>-</w:t>
      </w:r>
      <w:r>
        <w:rPr>
          <w:rFonts w:eastAsia="游明朝" w:hint="eastAsia"/>
          <w:b/>
          <w:bCs/>
          <w:lang w:eastAsia="ja-JP"/>
        </w:rPr>
        <w:t>4</w:t>
      </w:r>
      <w:r w:rsidRPr="00E225AA">
        <w:rPr>
          <w:rFonts w:eastAsia="游明朝" w:hint="eastAsia"/>
          <w:b/>
          <w:bCs/>
          <w:lang w:eastAsia="ja-JP"/>
        </w:rPr>
        <w:t xml:space="preserve">: Doppler frequency shift </w:t>
      </w:r>
      <w:r w:rsidR="008375D9" w:rsidRPr="008375D9">
        <w:rPr>
          <w:rFonts w:eastAsia="游明朝"/>
          <w:b/>
          <w:bCs/>
          <w:lang w:eastAsia="ja-JP"/>
        </w:rPr>
        <w:t>calculation error between two step sizes</w:t>
      </w:r>
    </w:p>
    <w:p w14:paraId="2E89C5F1" w14:textId="4469EA03" w:rsidR="001D5449" w:rsidRDefault="00117A8A" w:rsidP="00364D83">
      <w:pPr>
        <w:ind w:firstLineChars="50" w:firstLine="100"/>
        <w:rPr>
          <w:rFonts w:eastAsia="游明朝"/>
          <w:lang w:eastAsia="ja-JP"/>
        </w:rPr>
      </w:pPr>
      <w:r>
        <w:rPr>
          <w:rFonts w:eastAsia="游明朝" w:hint="eastAsia"/>
          <w:lang w:eastAsia="ja-JP"/>
        </w:rPr>
        <w:t xml:space="preserve">As can be seen above, we observed that the calculated results </w:t>
      </w:r>
      <w:r w:rsidR="00634FE7">
        <w:rPr>
          <w:rFonts w:eastAsia="游明朝" w:hint="eastAsia"/>
          <w:lang w:eastAsia="ja-JP"/>
        </w:rPr>
        <w:t xml:space="preserve">which are </w:t>
      </w:r>
      <w:r w:rsidR="00A402E9">
        <w:rPr>
          <w:rFonts w:eastAsia="游明朝" w:hint="eastAsia"/>
          <w:lang w:eastAsia="ja-JP"/>
        </w:rPr>
        <w:t>numer</w:t>
      </w:r>
      <w:r w:rsidR="00BA7472">
        <w:rPr>
          <w:rFonts w:eastAsia="游明朝" w:hint="eastAsia"/>
          <w:lang w:eastAsia="ja-JP"/>
        </w:rPr>
        <w:t xml:space="preserve">ically analysed </w:t>
      </w:r>
      <w:r w:rsidR="00634FE7">
        <w:rPr>
          <w:rFonts w:eastAsia="游明朝" w:hint="eastAsia"/>
          <w:lang w:eastAsia="ja-JP"/>
        </w:rPr>
        <w:t xml:space="preserve">by 4-th order </w:t>
      </w:r>
      <w:r w:rsidR="00EF152B">
        <w:rPr>
          <w:rFonts w:eastAsia="游明朝" w:hint="eastAsia"/>
          <w:lang w:eastAsia="ja-JP"/>
        </w:rPr>
        <w:t>RK</w:t>
      </w:r>
      <w:r w:rsidR="00634FE7">
        <w:rPr>
          <w:rFonts w:eastAsia="游明朝" w:hint="eastAsia"/>
          <w:lang w:eastAsia="ja-JP"/>
        </w:rPr>
        <w:t xml:space="preserve"> method </w:t>
      </w:r>
      <w:r w:rsidR="00F3619A">
        <w:rPr>
          <w:rFonts w:eastAsia="游明朝" w:hint="eastAsia"/>
          <w:lang w:eastAsia="ja-JP"/>
        </w:rPr>
        <w:t xml:space="preserve">fits quite well regardless </w:t>
      </w:r>
      <w:r w:rsidR="00261F4B">
        <w:rPr>
          <w:rFonts w:eastAsia="游明朝" w:hint="eastAsia"/>
          <w:lang w:eastAsia="ja-JP"/>
        </w:rPr>
        <w:t>of</w:t>
      </w:r>
      <w:r w:rsidR="00F3619A">
        <w:rPr>
          <w:rFonts w:eastAsia="游明朝" w:hint="eastAsia"/>
          <w:lang w:eastAsia="ja-JP"/>
        </w:rPr>
        <w:t xml:space="preserve"> the step size </w:t>
      </w:r>
      <w:r w:rsidR="00CA1EEC">
        <w:rPr>
          <w:rFonts w:eastAsia="游明朝" w:hint="eastAsia"/>
          <w:lang w:eastAsia="ja-JP"/>
        </w:rPr>
        <w:t xml:space="preserve">of time </w:t>
      </w:r>
      <w:r w:rsidR="00F3619A">
        <w:rPr>
          <w:rFonts w:eastAsia="游明朝" w:hint="eastAsia"/>
          <w:lang w:eastAsia="ja-JP"/>
        </w:rPr>
        <w:t>(1</w:t>
      </w:r>
      <w:r w:rsidR="00805BE3">
        <w:rPr>
          <w:rFonts w:eastAsia="游明朝" w:hint="eastAsia"/>
          <w:lang w:eastAsia="ja-JP"/>
        </w:rPr>
        <w:t xml:space="preserve"> </w:t>
      </w:r>
      <w:r w:rsidR="00F3619A">
        <w:rPr>
          <w:rFonts w:eastAsia="游明朝" w:hint="eastAsia"/>
          <w:lang w:eastAsia="ja-JP"/>
        </w:rPr>
        <w:t>ms vs 10.24</w:t>
      </w:r>
      <w:r w:rsidR="00805BE3">
        <w:rPr>
          <w:rFonts w:eastAsia="游明朝" w:hint="eastAsia"/>
          <w:lang w:eastAsia="ja-JP"/>
        </w:rPr>
        <w:t xml:space="preserve"> </w:t>
      </w:r>
      <w:r w:rsidR="00634FE7">
        <w:rPr>
          <w:rFonts w:eastAsia="游明朝" w:hint="eastAsia"/>
          <w:lang w:eastAsia="ja-JP"/>
        </w:rPr>
        <w:t>s</w:t>
      </w:r>
      <w:r w:rsidR="00F236B7">
        <w:rPr>
          <w:rFonts w:eastAsia="游明朝" w:hint="eastAsia"/>
          <w:lang w:eastAsia="ja-JP"/>
        </w:rPr>
        <w:t>ec</w:t>
      </w:r>
      <w:r w:rsidR="009C4A44">
        <w:rPr>
          <w:rFonts w:eastAsia="游明朝" w:hint="eastAsia"/>
          <w:lang w:eastAsia="ja-JP"/>
        </w:rPr>
        <w:t>.</w:t>
      </w:r>
      <w:r w:rsidR="00F3619A">
        <w:rPr>
          <w:rFonts w:eastAsia="游明朝" w:hint="eastAsia"/>
          <w:lang w:eastAsia="ja-JP"/>
        </w:rPr>
        <w:t>)</w:t>
      </w:r>
      <w:r w:rsidR="00261F4B">
        <w:rPr>
          <w:rFonts w:eastAsia="游明朝" w:hint="eastAsia"/>
          <w:lang w:eastAsia="ja-JP"/>
        </w:rPr>
        <w:t>.</w:t>
      </w:r>
      <w:r w:rsidR="00F3619A">
        <w:rPr>
          <w:rFonts w:eastAsia="游明朝" w:hint="eastAsia"/>
          <w:lang w:eastAsia="ja-JP"/>
        </w:rPr>
        <w:t xml:space="preserve"> </w:t>
      </w:r>
      <w:r w:rsidR="007F49F6">
        <w:rPr>
          <w:rFonts w:eastAsia="游明朝" w:hint="eastAsia"/>
          <w:lang w:eastAsia="ja-JP"/>
        </w:rPr>
        <w:t xml:space="preserve">Errors of the delay </w:t>
      </w:r>
      <w:r w:rsidR="00D63F33">
        <w:rPr>
          <w:rFonts w:eastAsia="游明朝" w:hint="eastAsia"/>
          <w:lang w:eastAsia="ja-JP"/>
        </w:rPr>
        <w:t xml:space="preserve">between 1 ms step size and </w:t>
      </w:r>
      <w:r w:rsidR="00D63F33" w:rsidRPr="0037551E">
        <w:rPr>
          <w:rFonts w:eastAsia="游明朝" w:hint="eastAsia"/>
          <w:lang w:eastAsia="ja-JP"/>
        </w:rPr>
        <w:t>10</w:t>
      </w:r>
      <w:r w:rsidR="0016763D" w:rsidRPr="0037551E">
        <w:rPr>
          <w:rFonts w:eastAsia="游明朝" w:hint="eastAsia"/>
          <w:lang w:eastAsia="ja-JP"/>
        </w:rPr>
        <w:t>.24</w:t>
      </w:r>
      <w:r w:rsidR="00D63F33" w:rsidRPr="0037551E">
        <w:rPr>
          <w:rFonts w:eastAsia="游明朝" w:hint="eastAsia"/>
          <w:lang w:eastAsia="ja-JP"/>
        </w:rPr>
        <w:t xml:space="preserve"> sec step size</w:t>
      </w:r>
      <w:r w:rsidR="00D63F33">
        <w:rPr>
          <w:rFonts w:eastAsia="游明朝" w:hint="eastAsia"/>
          <w:lang w:eastAsia="ja-JP"/>
        </w:rPr>
        <w:t xml:space="preserve"> </w:t>
      </w:r>
      <w:r w:rsidR="007F49F6">
        <w:rPr>
          <w:rFonts w:eastAsia="游明朝" w:hint="eastAsia"/>
          <w:lang w:eastAsia="ja-JP"/>
        </w:rPr>
        <w:t xml:space="preserve">is within the range of </w:t>
      </w:r>
      <w:r w:rsidR="004B1423" w:rsidRPr="0037551E">
        <w:rPr>
          <w:rFonts w:eastAsia="游明朝" w:hint="eastAsia"/>
          <w:lang w:eastAsia="ja-JP"/>
        </w:rPr>
        <w:t>1.8 ps</w:t>
      </w:r>
      <w:r w:rsidR="00D8737D">
        <w:rPr>
          <w:rFonts w:eastAsia="游明朝" w:hint="eastAsia"/>
          <w:lang w:eastAsia="ja-JP"/>
        </w:rPr>
        <w:t xml:space="preserve"> and the doppler shift is within </w:t>
      </w:r>
      <w:r w:rsidR="00D8737D" w:rsidRPr="0037551E">
        <w:rPr>
          <w:rFonts w:eastAsia="游明朝" w:hint="eastAsia"/>
          <w:lang w:eastAsia="ja-JP"/>
        </w:rPr>
        <w:t>+/-</w:t>
      </w:r>
      <w:r w:rsidR="00F93163" w:rsidRPr="0037551E">
        <w:rPr>
          <w:rFonts w:eastAsia="游明朝" w:hint="eastAsia"/>
          <w:lang w:eastAsia="ja-JP"/>
        </w:rPr>
        <w:t xml:space="preserve"> 3 </w:t>
      </w:r>
      <w:r w:rsidR="00F93163" w:rsidRPr="0037551E">
        <w:rPr>
          <w:rFonts w:ascii="Symbol" w:eastAsia="游明朝" w:hAnsi="Symbol"/>
          <w:lang w:eastAsia="ja-JP"/>
        </w:rPr>
        <w:t>m</w:t>
      </w:r>
      <w:r w:rsidR="00F93163" w:rsidRPr="0037551E">
        <w:rPr>
          <w:rFonts w:eastAsia="游明朝" w:hint="eastAsia"/>
          <w:lang w:eastAsia="ja-JP"/>
        </w:rPr>
        <w:t>Hz.</w:t>
      </w:r>
      <w:r w:rsidR="00BE1071">
        <w:rPr>
          <w:rFonts w:eastAsia="游明朝" w:hint="eastAsia"/>
          <w:lang w:eastAsia="ja-JP"/>
        </w:rPr>
        <w:t xml:space="preserve"> </w:t>
      </w:r>
    </w:p>
    <w:p w14:paraId="45BC7473" w14:textId="21147F15" w:rsidR="0037071D" w:rsidRPr="00AB5E1A" w:rsidRDefault="00355B7E" w:rsidP="00792874">
      <w:pPr>
        <w:rPr>
          <w:rFonts w:eastAsia="游明朝"/>
          <w:b/>
          <w:bCs/>
          <w:i/>
          <w:iCs/>
          <w:lang w:eastAsia="ja-JP"/>
        </w:rPr>
      </w:pPr>
      <w:r w:rsidRPr="00AB5E1A">
        <w:rPr>
          <w:rFonts w:eastAsia="游明朝" w:hint="eastAsia"/>
          <w:b/>
          <w:bCs/>
          <w:i/>
          <w:iCs/>
          <w:lang w:eastAsia="ja-JP"/>
        </w:rPr>
        <w:t xml:space="preserve">Observation </w:t>
      </w:r>
      <w:r w:rsidR="00D279EB">
        <w:rPr>
          <w:rFonts w:eastAsia="游明朝" w:hint="eastAsia"/>
          <w:b/>
          <w:bCs/>
          <w:i/>
          <w:iCs/>
          <w:lang w:eastAsia="ja-JP"/>
        </w:rPr>
        <w:t>6</w:t>
      </w:r>
      <w:r w:rsidR="003457C5" w:rsidRPr="00AB5E1A">
        <w:rPr>
          <w:rFonts w:eastAsia="游明朝" w:hint="eastAsia"/>
          <w:b/>
          <w:bCs/>
          <w:i/>
          <w:iCs/>
          <w:lang w:eastAsia="ja-JP"/>
        </w:rPr>
        <w:t xml:space="preserve">: Calculation results of propagation delay and doppler shift </w:t>
      </w:r>
      <w:r w:rsidR="00881853" w:rsidRPr="00AB5E1A">
        <w:rPr>
          <w:rFonts w:eastAsia="游明朝" w:hint="eastAsia"/>
          <w:b/>
          <w:bCs/>
          <w:i/>
          <w:iCs/>
          <w:lang w:eastAsia="ja-JP"/>
        </w:rPr>
        <w:t>utilizing the 4-th order Runge</w:t>
      </w:r>
      <w:r w:rsidR="00FB053A">
        <w:rPr>
          <w:rFonts w:eastAsia="游明朝" w:hint="eastAsia"/>
          <w:b/>
          <w:bCs/>
          <w:i/>
          <w:iCs/>
          <w:lang w:eastAsia="ja-JP"/>
        </w:rPr>
        <w:t>-</w:t>
      </w:r>
      <w:r w:rsidR="00881853" w:rsidRPr="00AB5E1A">
        <w:rPr>
          <w:rFonts w:eastAsia="游明朝" w:hint="eastAsia"/>
          <w:b/>
          <w:bCs/>
          <w:i/>
          <w:iCs/>
          <w:lang w:eastAsia="ja-JP"/>
        </w:rPr>
        <w:t xml:space="preserve">Kutta method </w:t>
      </w:r>
      <w:r w:rsidR="003457C5" w:rsidRPr="00AB5E1A">
        <w:rPr>
          <w:rFonts w:eastAsia="游明朝" w:hint="eastAsia"/>
          <w:b/>
          <w:bCs/>
          <w:i/>
          <w:iCs/>
          <w:lang w:eastAsia="ja-JP"/>
        </w:rPr>
        <w:t>fit quite well regardless of the step size</w:t>
      </w:r>
      <w:r w:rsidR="00F236B7" w:rsidRPr="00AB5E1A">
        <w:rPr>
          <w:rFonts w:eastAsia="游明朝" w:hint="eastAsia"/>
          <w:b/>
          <w:bCs/>
          <w:i/>
          <w:iCs/>
          <w:lang w:eastAsia="ja-JP"/>
        </w:rPr>
        <w:t xml:space="preserve"> of time</w:t>
      </w:r>
      <w:r w:rsidR="003457C5" w:rsidRPr="00AB5E1A">
        <w:rPr>
          <w:rFonts w:eastAsia="游明朝" w:hint="eastAsia"/>
          <w:b/>
          <w:bCs/>
          <w:i/>
          <w:iCs/>
          <w:lang w:eastAsia="ja-JP"/>
        </w:rPr>
        <w:t xml:space="preserve"> (1</w:t>
      </w:r>
      <w:r w:rsidR="00805BE3" w:rsidRPr="00AB5E1A">
        <w:rPr>
          <w:rFonts w:eastAsia="游明朝" w:hint="eastAsia"/>
          <w:b/>
          <w:bCs/>
          <w:i/>
          <w:iCs/>
          <w:lang w:eastAsia="ja-JP"/>
        </w:rPr>
        <w:t xml:space="preserve"> </w:t>
      </w:r>
      <w:r w:rsidR="003457C5" w:rsidRPr="00AB5E1A">
        <w:rPr>
          <w:rFonts w:eastAsia="游明朝" w:hint="eastAsia"/>
          <w:b/>
          <w:bCs/>
          <w:i/>
          <w:iCs/>
          <w:lang w:eastAsia="ja-JP"/>
        </w:rPr>
        <w:t>ms vs 10.24</w:t>
      </w:r>
      <w:r w:rsidR="00805BE3" w:rsidRPr="00AB5E1A">
        <w:rPr>
          <w:rFonts w:eastAsia="游明朝" w:hint="eastAsia"/>
          <w:b/>
          <w:bCs/>
          <w:i/>
          <w:iCs/>
          <w:lang w:eastAsia="ja-JP"/>
        </w:rPr>
        <w:t xml:space="preserve"> </w:t>
      </w:r>
      <w:r w:rsidR="003457C5" w:rsidRPr="00AB5E1A">
        <w:rPr>
          <w:rFonts w:eastAsia="游明朝" w:hint="eastAsia"/>
          <w:b/>
          <w:bCs/>
          <w:i/>
          <w:iCs/>
          <w:lang w:eastAsia="ja-JP"/>
        </w:rPr>
        <w:t>s</w:t>
      </w:r>
      <w:r w:rsidR="00F236B7" w:rsidRPr="00AB5E1A">
        <w:rPr>
          <w:rFonts w:eastAsia="游明朝" w:hint="eastAsia"/>
          <w:b/>
          <w:bCs/>
          <w:i/>
          <w:iCs/>
          <w:lang w:eastAsia="ja-JP"/>
        </w:rPr>
        <w:t>ec</w:t>
      </w:r>
      <w:r w:rsidR="00452245" w:rsidRPr="00AB5E1A">
        <w:rPr>
          <w:rFonts w:eastAsia="游明朝" w:hint="eastAsia"/>
          <w:b/>
          <w:bCs/>
          <w:i/>
          <w:iCs/>
          <w:lang w:eastAsia="ja-JP"/>
        </w:rPr>
        <w:t>.</w:t>
      </w:r>
      <w:r w:rsidR="003457C5" w:rsidRPr="00AB5E1A">
        <w:rPr>
          <w:rFonts w:eastAsia="游明朝" w:hint="eastAsia"/>
          <w:b/>
          <w:bCs/>
          <w:i/>
          <w:iCs/>
          <w:lang w:eastAsia="ja-JP"/>
        </w:rPr>
        <w:t>).</w:t>
      </w:r>
    </w:p>
    <w:p w14:paraId="61BD511D" w14:textId="3B722C56" w:rsidR="00DE7256" w:rsidRDefault="00DE7256" w:rsidP="00792874">
      <w:pPr>
        <w:rPr>
          <w:rFonts w:eastAsia="游明朝"/>
          <w:b/>
          <w:bCs/>
          <w:i/>
          <w:iCs/>
          <w:lang w:eastAsia="ja-JP"/>
        </w:rPr>
      </w:pPr>
      <w:r w:rsidRPr="00AB5E1A">
        <w:rPr>
          <w:rFonts w:eastAsia="游明朝" w:hint="eastAsia"/>
          <w:b/>
          <w:bCs/>
          <w:i/>
          <w:iCs/>
          <w:lang w:eastAsia="ja-JP"/>
        </w:rPr>
        <w:t xml:space="preserve">Observation </w:t>
      </w:r>
      <w:r w:rsidR="00D279EB">
        <w:rPr>
          <w:rFonts w:eastAsia="游明朝" w:hint="eastAsia"/>
          <w:b/>
          <w:bCs/>
          <w:i/>
          <w:iCs/>
          <w:lang w:eastAsia="ja-JP"/>
        </w:rPr>
        <w:t>7</w:t>
      </w:r>
      <w:r w:rsidRPr="00AB5E1A">
        <w:rPr>
          <w:rFonts w:eastAsia="游明朝" w:hint="eastAsia"/>
          <w:b/>
          <w:bCs/>
          <w:i/>
          <w:iCs/>
          <w:lang w:eastAsia="ja-JP"/>
        </w:rPr>
        <w:t xml:space="preserve">: </w:t>
      </w:r>
      <w:r w:rsidRPr="00AB5E1A">
        <w:rPr>
          <w:rFonts w:eastAsia="游明朝"/>
          <w:b/>
          <w:bCs/>
          <w:i/>
          <w:iCs/>
          <w:lang w:eastAsia="ja-JP"/>
        </w:rPr>
        <w:t xml:space="preserve">Errors of the </w:t>
      </w:r>
      <w:r w:rsidR="007D5B0E" w:rsidRPr="00AB5E1A">
        <w:rPr>
          <w:rFonts w:eastAsia="游明朝" w:hint="eastAsia"/>
          <w:b/>
          <w:bCs/>
          <w:i/>
          <w:iCs/>
          <w:lang w:eastAsia="ja-JP"/>
        </w:rPr>
        <w:t xml:space="preserve">calculated </w:t>
      </w:r>
      <w:r w:rsidRPr="00AB5E1A">
        <w:rPr>
          <w:rFonts w:eastAsia="游明朝"/>
          <w:b/>
          <w:bCs/>
          <w:i/>
          <w:iCs/>
          <w:lang w:eastAsia="ja-JP"/>
        </w:rPr>
        <w:t xml:space="preserve">delay between 1 ms step size and </w:t>
      </w:r>
      <w:r w:rsidRPr="0037551E">
        <w:rPr>
          <w:rFonts w:eastAsia="游明朝"/>
          <w:b/>
          <w:bCs/>
          <w:i/>
          <w:iCs/>
          <w:lang w:eastAsia="ja-JP"/>
        </w:rPr>
        <w:t>10</w:t>
      </w:r>
      <w:r w:rsidR="00100E76" w:rsidRPr="0037551E">
        <w:rPr>
          <w:rFonts w:eastAsia="游明朝" w:hint="eastAsia"/>
          <w:b/>
          <w:bCs/>
          <w:i/>
          <w:iCs/>
          <w:lang w:eastAsia="ja-JP"/>
        </w:rPr>
        <w:t>.24</w:t>
      </w:r>
      <w:r w:rsidRPr="0037551E">
        <w:rPr>
          <w:rFonts w:eastAsia="游明朝"/>
          <w:b/>
          <w:bCs/>
          <w:i/>
          <w:iCs/>
          <w:lang w:eastAsia="ja-JP"/>
        </w:rPr>
        <w:t xml:space="preserve"> sec step size</w:t>
      </w:r>
      <w:r w:rsidRPr="00AB5E1A">
        <w:rPr>
          <w:rFonts w:eastAsia="游明朝"/>
          <w:b/>
          <w:bCs/>
          <w:i/>
          <w:iCs/>
          <w:lang w:eastAsia="ja-JP"/>
        </w:rPr>
        <w:t xml:space="preserve"> is within </w:t>
      </w:r>
      <w:r w:rsidR="000B65AC" w:rsidRPr="00AB5E1A">
        <w:rPr>
          <w:rFonts w:eastAsia="游明朝" w:hint="eastAsia"/>
          <w:b/>
          <w:bCs/>
          <w:i/>
          <w:iCs/>
          <w:lang w:eastAsia="ja-JP"/>
        </w:rPr>
        <w:t>a</w:t>
      </w:r>
      <w:r w:rsidRPr="00AB5E1A">
        <w:rPr>
          <w:rFonts w:eastAsia="游明朝"/>
          <w:b/>
          <w:bCs/>
          <w:i/>
          <w:iCs/>
          <w:lang w:eastAsia="ja-JP"/>
        </w:rPr>
        <w:t xml:space="preserve"> range </w:t>
      </w:r>
      <w:r w:rsidR="000C7A27" w:rsidRPr="00AB5E1A">
        <w:rPr>
          <w:rFonts w:eastAsia="游明朝"/>
          <w:b/>
          <w:bCs/>
          <w:i/>
          <w:iCs/>
          <w:lang w:eastAsia="ja-JP"/>
        </w:rPr>
        <w:t xml:space="preserve">of </w:t>
      </w:r>
      <w:r w:rsidR="000C7A27" w:rsidRPr="0037551E">
        <w:rPr>
          <w:rFonts w:eastAsia="游明朝"/>
          <w:b/>
          <w:bCs/>
          <w:i/>
          <w:iCs/>
          <w:lang w:eastAsia="ja-JP"/>
        </w:rPr>
        <w:t>1.8</w:t>
      </w:r>
      <w:r w:rsidR="00F07405" w:rsidRPr="0037551E">
        <w:rPr>
          <w:rFonts w:eastAsia="游明朝" w:hint="eastAsia"/>
          <w:b/>
          <w:bCs/>
          <w:i/>
          <w:iCs/>
          <w:lang w:eastAsia="ja-JP"/>
        </w:rPr>
        <w:t xml:space="preserve"> ps</w:t>
      </w:r>
      <w:r w:rsidR="009E1572" w:rsidRPr="00AB5E1A">
        <w:rPr>
          <w:rFonts w:eastAsia="游明朝" w:hint="eastAsia"/>
          <w:b/>
          <w:bCs/>
          <w:i/>
          <w:iCs/>
          <w:lang w:eastAsia="ja-JP"/>
        </w:rPr>
        <w:t>,</w:t>
      </w:r>
      <w:r w:rsidRPr="00AB5E1A">
        <w:rPr>
          <w:rFonts w:eastAsia="游明朝"/>
          <w:b/>
          <w:bCs/>
          <w:i/>
          <w:iCs/>
          <w:lang w:eastAsia="ja-JP"/>
        </w:rPr>
        <w:t xml:space="preserve"> and the </w:t>
      </w:r>
      <w:r w:rsidR="00CB2ECB" w:rsidRPr="00AB5E1A">
        <w:rPr>
          <w:rFonts w:eastAsia="游明朝" w:hint="eastAsia"/>
          <w:b/>
          <w:bCs/>
          <w:i/>
          <w:iCs/>
          <w:lang w:eastAsia="ja-JP"/>
        </w:rPr>
        <w:t>error</w:t>
      </w:r>
      <w:r w:rsidR="00E06FF8" w:rsidRPr="00AB5E1A">
        <w:rPr>
          <w:rFonts w:eastAsia="游明朝" w:hint="eastAsia"/>
          <w:b/>
          <w:bCs/>
          <w:i/>
          <w:iCs/>
          <w:lang w:eastAsia="ja-JP"/>
        </w:rPr>
        <w:t xml:space="preserve">s of </w:t>
      </w:r>
      <w:r w:rsidRPr="00AB5E1A">
        <w:rPr>
          <w:rFonts w:eastAsia="游明朝"/>
          <w:b/>
          <w:bCs/>
          <w:i/>
          <w:iCs/>
          <w:lang w:eastAsia="ja-JP"/>
        </w:rPr>
        <w:t xml:space="preserve">doppler shift is within </w:t>
      </w:r>
      <w:r w:rsidRPr="0037551E">
        <w:rPr>
          <w:rFonts w:eastAsia="游明朝"/>
          <w:b/>
          <w:bCs/>
          <w:i/>
          <w:iCs/>
          <w:lang w:eastAsia="ja-JP"/>
        </w:rPr>
        <w:t xml:space="preserve">+/- 3 </w:t>
      </w:r>
      <w:r w:rsidRPr="0037551E">
        <w:rPr>
          <w:rFonts w:ascii="Symbol" w:eastAsia="游明朝" w:hAnsi="Symbol" w:hint="eastAsia"/>
          <w:b/>
          <w:bCs/>
          <w:i/>
          <w:iCs/>
          <w:lang w:eastAsia="ja-JP"/>
        </w:rPr>
        <w:t>m</w:t>
      </w:r>
      <w:r w:rsidRPr="0037551E">
        <w:rPr>
          <w:rFonts w:eastAsia="游明朝"/>
          <w:b/>
          <w:bCs/>
          <w:i/>
          <w:iCs/>
          <w:lang w:eastAsia="ja-JP"/>
        </w:rPr>
        <w:t>Hz</w:t>
      </w:r>
      <w:r w:rsidRPr="00AB5E1A">
        <w:rPr>
          <w:rFonts w:eastAsia="游明朝"/>
          <w:b/>
          <w:bCs/>
          <w:i/>
          <w:iCs/>
          <w:lang w:eastAsia="ja-JP"/>
        </w:rPr>
        <w:t>.</w:t>
      </w:r>
    </w:p>
    <w:p w14:paraId="369D29E6" w14:textId="77777777" w:rsidR="001E7584" w:rsidRPr="001E7584" w:rsidRDefault="001E7584" w:rsidP="00792874">
      <w:pPr>
        <w:rPr>
          <w:rFonts w:eastAsia="游明朝"/>
          <w:lang w:eastAsia="ja-JP"/>
        </w:rPr>
      </w:pPr>
    </w:p>
    <w:p w14:paraId="5A0B3545" w14:textId="1301DC11" w:rsidR="00872728" w:rsidRPr="00B13DF5" w:rsidRDefault="00872728" w:rsidP="00792874">
      <w:pPr>
        <w:rPr>
          <w:rFonts w:eastAsia="游明朝"/>
          <w:b/>
          <w:bCs/>
          <w:lang w:eastAsia="ja-JP"/>
        </w:rPr>
      </w:pPr>
      <w:r w:rsidRPr="00B13DF5">
        <w:rPr>
          <w:rFonts w:eastAsia="游明朝" w:hint="eastAsia"/>
          <w:b/>
          <w:bCs/>
          <w:lang w:eastAsia="ja-JP"/>
        </w:rPr>
        <w:t xml:space="preserve">2.6 </w:t>
      </w:r>
      <w:r w:rsidR="00BF5A92" w:rsidRPr="00B13DF5">
        <w:rPr>
          <w:rFonts w:eastAsia="游明朝" w:hint="eastAsia"/>
          <w:b/>
          <w:bCs/>
          <w:lang w:eastAsia="ja-JP"/>
        </w:rPr>
        <w:t xml:space="preserve">Comparison </w:t>
      </w:r>
      <w:r w:rsidR="005338DA" w:rsidRPr="00B13DF5">
        <w:rPr>
          <w:rFonts w:eastAsia="游明朝" w:hint="eastAsia"/>
          <w:b/>
          <w:bCs/>
          <w:lang w:eastAsia="ja-JP"/>
        </w:rPr>
        <w:t xml:space="preserve">between </w:t>
      </w:r>
      <w:r w:rsidR="00932621" w:rsidRPr="00B13DF5">
        <w:rPr>
          <w:rFonts w:eastAsia="游明朝" w:hint="eastAsia"/>
          <w:b/>
          <w:bCs/>
          <w:lang w:eastAsia="ja-JP"/>
        </w:rPr>
        <w:t>4-th order Runge</w:t>
      </w:r>
      <w:r w:rsidR="006A13A2">
        <w:rPr>
          <w:rFonts w:eastAsia="游明朝" w:hint="eastAsia"/>
          <w:b/>
          <w:bCs/>
          <w:lang w:eastAsia="ja-JP"/>
        </w:rPr>
        <w:t>-</w:t>
      </w:r>
      <w:r w:rsidR="00932621" w:rsidRPr="00B13DF5">
        <w:rPr>
          <w:rFonts w:eastAsia="游明朝" w:hint="eastAsia"/>
          <w:b/>
          <w:bCs/>
          <w:lang w:eastAsia="ja-JP"/>
        </w:rPr>
        <w:t>Kutta method</w:t>
      </w:r>
      <w:r w:rsidR="00C47FDB">
        <w:rPr>
          <w:rFonts w:eastAsia="游明朝" w:hint="eastAsia"/>
          <w:b/>
          <w:bCs/>
          <w:lang w:eastAsia="ja-JP"/>
        </w:rPr>
        <w:t xml:space="preserve"> and Keplerian</w:t>
      </w:r>
    </w:p>
    <w:p w14:paraId="40DA9545" w14:textId="22A0BAB4" w:rsidR="00932621" w:rsidRDefault="00633DB1" w:rsidP="00792874">
      <w:pPr>
        <w:rPr>
          <w:rFonts w:eastAsia="游明朝"/>
          <w:lang w:eastAsia="ja-JP"/>
        </w:rPr>
      </w:pPr>
      <w:r>
        <w:rPr>
          <w:rFonts w:eastAsia="游明朝" w:hint="eastAsia"/>
          <w:lang w:eastAsia="ja-JP"/>
        </w:rPr>
        <w:t xml:space="preserve"> Next</w:t>
      </w:r>
      <w:r w:rsidR="0072774B">
        <w:rPr>
          <w:rFonts w:eastAsia="游明朝" w:hint="eastAsia"/>
          <w:lang w:eastAsia="ja-JP"/>
        </w:rPr>
        <w:t>,</w:t>
      </w:r>
      <w:r>
        <w:rPr>
          <w:rFonts w:eastAsia="游明朝" w:hint="eastAsia"/>
          <w:lang w:eastAsia="ja-JP"/>
        </w:rPr>
        <w:t xml:space="preserve"> </w:t>
      </w:r>
      <w:r w:rsidR="00E0763C">
        <w:rPr>
          <w:rFonts w:eastAsia="游明朝" w:hint="eastAsia"/>
          <w:lang w:eastAsia="ja-JP"/>
        </w:rPr>
        <w:t>we</w:t>
      </w:r>
      <w:r w:rsidR="00E0763C">
        <w:rPr>
          <w:rFonts w:eastAsia="游明朝"/>
          <w:lang w:eastAsia="ja-JP"/>
        </w:rPr>
        <w:t>’</w:t>
      </w:r>
      <w:r w:rsidR="00E0763C">
        <w:rPr>
          <w:rFonts w:eastAsia="游明朝" w:hint="eastAsia"/>
          <w:lang w:eastAsia="ja-JP"/>
        </w:rPr>
        <w:t xml:space="preserve">d like to </w:t>
      </w:r>
      <w:r w:rsidR="00B13DF5">
        <w:rPr>
          <w:rFonts w:eastAsia="游明朝" w:hint="eastAsia"/>
          <w:lang w:eastAsia="ja-JP"/>
        </w:rPr>
        <w:t>confirm</w:t>
      </w:r>
      <w:r w:rsidR="00E0763C">
        <w:rPr>
          <w:rFonts w:eastAsia="游明朝" w:hint="eastAsia"/>
          <w:lang w:eastAsia="ja-JP"/>
        </w:rPr>
        <w:t xml:space="preserve"> that </w:t>
      </w:r>
      <w:r w:rsidR="00433EDC">
        <w:rPr>
          <w:rFonts w:eastAsia="游明朝" w:hint="eastAsia"/>
          <w:lang w:eastAsia="ja-JP"/>
        </w:rPr>
        <w:t>4-th order Runge</w:t>
      </w:r>
      <w:r w:rsidR="006A13A2">
        <w:rPr>
          <w:rFonts w:eastAsia="游明朝" w:hint="eastAsia"/>
          <w:lang w:eastAsia="ja-JP"/>
        </w:rPr>
        <w:t>-</w:t>
      </w:r>
      <w:r w:rsidR="00433EDC">
        <w:rPr>
          <w:rFonts w:eastAsia="游明朝" w:hint="eastAsia"/>
          <w:lang w:eastAsia="ja-JP"/>
        </w:rPr>
        <w:t xml:space="preserve">Kutta method and </w:t>
      </w:r>
      <w:r w:rsidR="00E0763C">
        <w:rPr>
          <w:rFonts w:eastAsia="游明朝" w:hint="eastAsia"/>
          <w:lang w:eastAsia="ja-JP"/>
        </w:rPr>
        <w:t xml:space="preserve">numerical solution of Keplerian </w:t>
      </w:r>
      <w:r w:rsidR="00B13DF5">
        <w:rPr>
          <w:rFonts w:eastAsia="游明朝" w:hint="eastAsia"/>
          <w:lang w:eastAsia="ja-JP"/>
        </w:rPr>
        <w:t>do not show significant differences</w:t>
      </w:r>
      <w:r w:rsidR="001B3AB1">
        <w:rPr>
          <w:rFonts w:eastAsia="游明朝" w:hint="eastAsia"/>
          <w:lang w:eastAsia="ja-JP"/>
        </w:rPr>
        <w:t xml:space="preserve"> in terms of the calculation of satellite position and velocity</w:t>
      </w:r>
      <w:r w:rsidR="00B13DF5">
        <w:rPr>
          <w:rFonts w:eastAsia="游明朝" w:hint="eastAsia"/>
          <w:lang w:eastAsia="ja-JP"/>
        </w:rPr>
        <w:t>.</w:t>
      </w:r>
    </w:p>
    <w:p w14:paraId="5C90A276" w14:textId="33B57271" w:rsidR="00F07405" w:rsidRPr="00891E11" w:rsidRDefault="00901CB6" w:rsidP="00891E11">
      <w:pPr>
        <w:rPr>
          <w:rFonts w:eastAsia="游明朝"/>
          <w:lang w:eastAsia="ja-JP"/>
        </w:rPr>
      </w:pPr>
      <w:r>
        <w:rPr>
          <w:rFonts w:eastAsia="游明朝" w:hint="eastAsia"/>
          <w:lang w:eastAsia="ja-JP"/>
        </w:rPr>
        <w:t xml:space="preserve"> Figure 2.6-1</w:t>
      </w:r>
      <w:r w:rsidR="00431CA4">
        <w:rPr>
          <w:rFonts w:eastAsia="游明朝" w:hint="eastAsia"/>
          <w:lang w:eastAsia="ja-JP"/>
        </w:rPr>
        <w:t xml:space="preserve"> and Figure 2.6-2</w:t>
      </w:r>
      <w:r>
        <w:rPr>
          <w:rFonts w:eastAsia="游明朝" w:hint="eastAsia"/>
          <w:lang w:eastAsia="ja-JP"/>
        </w:rPr>
        <w:t xml:space="preserve"> depict </w:t>
      </w:r>
      <w:r w:rsidR="0079124F">
        <w:rPr>
          <w:rFonts w:eastAsia="游明朝" w:hint="eastAsia"/>
          <w:lang w:eastAsia="ja-JP"/>
        </w:rPr>
        <w:t>the difference</w:t>
      </w:r>
      <w:r w:rsidR="00381186">
        <w:rPr>
          <w:rFonts w:eastAsia="游明朝" w:hint="eastAsia"/>
          <w:lang w:eastAsia="ja-JP"/>
        </w:rPr>
        <w:t xml:space="preserve"> of calculated </w:t>
      </w:r>
      <w:r w:rsidR="005A70A2">
        <w:rPr>
          <w:rFonts w:eastAsia="游明朝" w:hint="eastAsia"/>
          <w:lang w:eastAsia="ja-JP"/>
        </w:rPr>
        <w:t xml:space="preserve">satellite </w:t>
      </w:r>
      <w:r w:rsidR="00381186">
        <w:rPr>
          <w:rFonts w:eastAsia="游明朝" w:hint="eastAsia"/>
          <w:lang w:eastAsia="ja-JP"/>
        </w:rPr>
        <w:t>position</w:t>
      </w:r>
      <w:r w:rsidR="00D72B14">
        <w:rPr>
          <w:rFonts w:eastAsia="游明朝" w:hint="eastAsia"/>
          <w:lang w:eastAsia="ja-JP"/>
        </w:rPr>
        <w:t>s between 4-th order RK method</w:t>
      </w:r>
      <w:r w:rsidR="00F8734D">
        <w:rPr>
          <w:rFonts w:eastAsia="游明朝" w:hint="eastAsia"/>
          <w:lang w:eastAsia="ja-JP"/>
        </w:rPr>
        <w:t xml:space="preserve"> </w:t>
      </w:r>
      <w:r w:rsidR="00B47CA3">
        <w:rPr>
          <w:rFonts w:eastAsia="游明朝" w:hint="eastAsia"/>
          <w:lang w:eastAsia="ja-JP"/>
        </w:rPr>
        <w:t xml:space="preserve">and Keplerian either </w:t>
      </w:r>
      <w:r w:rsidR="001C7811">
        <w:rPr>
          <w:rFonts w:eastAsia="游明朝" w:hint="eastAsia"/>
          <w:lang w:eastAsia="ja-JP"/>
        </w:rPr>
        <w:t>with</w:t>
      </w:r>
      <w:r w:rsidR="00C54541">
        <w:rPr>
          <w:rFonts w:eastAsia="游明朝" w:hint="eastAsia"/>
          <w:lang w:eastAsia="ja-JP"/>
        </w:rPr>
        <w:t>in</w:t>
      </w:r>
      <w:r w:rsidR="00F8734D">
        <w:rPr>
          <w:rFonts w:eastAsia="游明朝" w:hint="eastAsia"/>
          <w:lang w:eastAsia="ja-JP"/>
        </w:rPr>
        <w:t xml:space="preserve"> 10 minutes of measurement time</w:t>
      </w:r>
      <w:r w:rsidR="00B47CA3">
        <w:rPr>
          <w:rFonts w:eastAsia="游明朝" w:hint="eastAsia"/>
          <w:lang w:eastAsia="ja-JP"/>
        </w:rPr>
        <w:t xml:space="preserve"> or</w:t>
      </w:r>
      <w:r w:rsidR="0055504B">
        <w:rPr>
          <w:rFonts w:eastAsia="游明朝" w:hint="eastAsia"/>
          <w:lang w:eastAsia="ja-JP"/>
        </w:rPr>
        <w:t xml:space="preserve"> for</w:t>
      </w:r>
      <w:r w:rsidR="00B47CA3">
        <w:rPr>
          <w:rFonts w:eastAsia="游明朝" w:hint="eastAsia"/>
          <w:lang w:eastAsia="ja-JP"/>
        </w:rPr>
        <w:t xml:space="preserve"> </w:t>
      </w:r>
      <w:r w:rsidR="00DD7065">
        <w:rPr>
          <w:rFonts w:eastAsia="游明朝" w:hint="eastAsia"/>
          <w:lang w:eastAsia="ja-JP"/>
        </w:rPr>
        <w:t>approximately 100 minutes</w:t>
      </w:r>
      <w:r w:rsidR="0055504B">
        <w:rPr>
          <w:rFonts w:eastAsia="游明朝" w:hint="eastAsia"/>
          <w:lang w:eastAsia="ja-JP"/>
        </w:rPr>
        <w:t xml:space="preserve"> period</w:t>
      </w:r>
      <w:r w:rsidR="00DD7065">
        <w:rPr>
          <w:rFonts w:eastAsia="游明朝" w:hint="eastAsia"/>
          <w:lang w:eastAsia="ja-JP"/>
        </w:rPr>
        <w:t xml:space="preserve"> which is</w:t>
      </w:r>
      <w:r w:rsidR="005D1BC1">
        <w:rPr>
          <w:rFonts w:eastAsia="游明朝" w:hint="eastAsia"/>
          <w:lang w:eastAsia="ja-JP"/>
        </w:rPr>
        <w:t xml:space="preserve"> equivalent to the time </w:t>
      </w:r>
      <w:r w:rsidR="00FD6CAD">
        <w:rPr>
          <w:rFonts w:eastAsia="游明朝" w:hint="eastAsia"/>
          <w:lang w:eastAsia="ja-JP"/>
        </w:rPr>
        <w:t>that</w:t>
      </w:r>
      <w:r w:rsidR="00ED680A">
        <w:rPr>
          <w:rFonts w:eastAsia="游明朝" w:hint="eastAsia"/>
          <w:lang w:eastAsia="ja-JP"/>
        </w:rPr>
        <w:t xml:space="preserve"> </w:t>
      </w:r>
      <w:r w:rsidR="007B5081">
        <w:rPr>
          <w:rFonts w:eastAsia="游明朝" w:hint="eastAsia"/>
          <w:lang w:eastAsia="ja-JP"/>
        </w:rPr>
        <w:t xml:space="preserve">LEO-600 </w:t>
      </w:r>
      <w:r w:rsidR="00ED680A">
        <w:rPr>
          <w:rFonts w:eastAsia="游明朝" w:hint="eastAsia"/>
          <w:lang w:eastAsia="ja-JP"/>
        </w:rPr>
        <w:t xml:space="preserve">satellite </w:t>
      </w:r>
      <w:r w:rsidR="005D1BC1">
        <w:rPr>
          <w:rFonts w:eastAsia="游明朝" w:hint="eastAsia"/>
          <w:lang w:eastAsia="ja-JP"/>
        </w:rPr>
        <w:t>circumnavigate</w:t>
      </w:r>
      <w:r w:rsidR="00333D67">
        <w:rPr>
          <w:rFonts w:eastAsia="游明朝" w:hint="eastAsia"/>
          <w:lang w:eastAsia="ja-JP"/>
        </w:rPr>
        <w:t>s</w:t>
      </w:r>
      <w:r w:rsidR="005D1BC1">
        <w:rPr>
          <w:rFonts w:eastAsia="游明朝" w:hint="eastAsia"/>
          <w:lang w:eastAsia="ja-JP"/>
        </w:rPr>
        <w:t xml:space="preserve"> the earth</w:t>
      </w:r>
      <w:r w:rsidR="007A5F9C">
        <w:rPr>
          <w:rFonts w:eastAsia="游明朝" w:hint="eastAsia"/>
          <w:lang w:eastAsia="ja-JP"/>
        </w:rPr>
        <w:t xml:space="preserve"> (orbital period)</w:t>
      </w:r>
      <w:r w:rsidR="00F8734D">
        <w:rPr>
          <w:rFonts w:eastAsia="游明朝" w:hint="eastAsia"/>
          <w:lang w:eastAsia="ja-JP"/>
        </w:rPr>
        <w:t>.</w:t>
      </w:r>
      <w:r w:rsidR="00431CA4">
        <w:rPr>
          <w:rFonts w:eastAsia="游明朝" w:hint="eastAsia"/>
          <w:lang w:eastAsia="ja-JP"/>
        </w:rPr>
        <w:t xml:space="preserve"> </w:t>
      </w:r>
    </w:p>
    <w:p w14:paraId="512F9D64" w14:textId="06AA69F7" w:rsidR="00F3097C" w:rsidRDefault="00891E11" w:rsidP="0024051C">
      <w:pPr>
        <w:jc w:val="center"/>
        <w:rPr>
          <w:rFonts w:eastAsia="游明朝"/>
          <w:b/>
          <w:bCs/>
          <w:lang w:eastAsia="ja-JP"/>
        </w:rPr>
      </w:pPr>
      <w:r>
        <w:rPr>
          <w:noProof/>
        </w:rPr>
        <w:drawing>
          <wp:inline distT="0" distB="0" distL="0" distR="0" wp14:anchorId="52AFEBB7" wp14:editId="44260A8A">
            <wp:extent cx="5048250" cy="2631205"/>
            <wp:effectExtent l="0" t="0" r="0" b="0"/>
            <wp:docPr id="2" name="図 1" descr="グラフ, 折れ線グラフ&#10;&#10;自動的に生成された説明">
              <a:extLst xmlns:a="http://schemas.openxmlformats.org/drawingml/2006/main">
                <a:ext uri="{FF2B5EF4-FFF2-40B4-BE49-F238E27FC236}">
                  <a16:creationId xmlns:a16="http://schemas.microsoft.com/office/drawing/2014/main" id="{8560E4F9-AD7D-2D91-2865-9D34823A19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1" descr="グラフ, 折れ線グラフ&#10;&#10;自動的に生成された説明">
                      <a:extLst>
                        <a:ext uri="{FF2B5EF4-FFF2-40B4-BE49-F238E27FC236}">
                          <a16:creationId xmlns:a16="http://schemas.microsoft.com/office/drawing/2014/main" id="{8560E4F9-AD7D-2D91-2865-9D34823A19D6}"/>
                        </a:ext>
                      </a:extLst>
                    </pic:cNvPr>
                    <pic:cNvPicPr>
                      <a:picLocks noChangeAspect="1"/>
                    </pic:cNvPicPr>
                  </pic:nvPicPr>
                  <pic:blipFill>
                    <a:blip r:embed="rId15"/>
                    <a:stretch>
                      <a:fillRect/>
                    </a:stretch>
                  </pic:blipFill>
                  <pic:spPr>
                    <a:xfrm>
                      <a:off x="0" y="0"/>
                      <a:ext cx="5083738" cy="2649702"/>
                    </a:xfrm>
                    <a:prstGeom prst="rect">
                      <a:avLst/>
                    </a:prstGeom>
                  </pic:spPr>
                </pic:pic>
              </a:graphicData>
            </a:graphic>
          </wp:inline>
        </w:drawing>
      </w:r>
    </w:p>
    <w:p w14:paraId="0F4914CA" w14:textId="17BD3890" w:rsidR="00DF5296" w:rsidRPr="001A4EBB" w:rsidRDefault="0024051C" w:rsidP="0024051C">
      <w:pPr>
        <w:jc w:val="center"/>
        <w:rPr>
          <w:rFonts w:eastAsia="游明朝"/>
          <w:b/>
          <w:bCs/>
          <w:lang w:eastAsia="ja-JP"/>
        </w:rPr>
      </w:pPr>
      <w:r w:rsidRPr="001A4EBB">
        <w:rPr>
          <w:rFonts w:eastAsia="游明朝" w:hint="eastAsia"/>
          <w:b/>
          <w:bCs/>
          <w:lang w:eastAsia="ja-JP"/>
        </w:rPr>
        <w:t xml:space="preserve">Figure 2.6-1: </w:t>
      </w:r>
      <w:r w:rsidR="00896C2E">
        <w:rPr>
          <w:rFonts w:eastAsia="游明朝" w:hint="eastAsia"/>
          <w:b/>
          <w:bCs/>
          <w:lang w:eastAsia="ja-JP"/>
        </w:rPr>
        <w:t>Calculated s</w:t>
      </w:r>
      <w:r w:rsidR="00A16E63">
        <w:rPr>
          <w:rFonts w:eastAsia="游明朝" w:hint="eastAsia"/>
          <w:b/>
          <w:bCs/>
          <w:lang w:eastAsia="ja-JP"/>
        </w:rPr>
        <w:t>atellite p</w:t>
      </w:r>
      <w:r w:rsidRPr="001A4EBB">
        <w:rPr>
          <w:rFonts w:eastAsia="游明朝" w:hint="eastAsia"/>
          <w:b/>
          <w:bCs/>
          <w:lang w:eastAsia="ja-JP"/>
        </w:rPr>
        <w:t xml:space="preserve">osition </w:t>
      </w:r>
      <w:r w:rsidR="00742D4E">
        <w:rPr>
          <w:rFonts w:eastAsia="游明朝" w:hint="eastAsia"/>
          <w:b/>
          <w:bCs/>
          <w:lang w:eastAsia="ja-JP"/>
        </w:rPr>
        <w:t>difference</w:t>
      </w:r>
      <w:r w:rsidRPr="001A4EBB">
        <w:rPr>
          <w:rFonts w:eastAsia="游明朝" w:hint="eastAsia"/>
          <w:b/>
          <w:bCs/>
          <w:lang w:eastAsia="ja-JP"/>
        </w:rPr>
        <w:t xml:space="preserve"> between 4-th order RK method and Keplerian</w:t>
      </w:r>
      <w:r w:rsidR="00AB09F1" w:rsidRPr="001A4EBB">
        <w:rPr>
          <w:rFonts w:eastAsia="游明朝" w:hint="eastAsia"/>
          <w:b/>
          <w:bCs/>
          <w:lang w:eastAsia="ja-JP"/>
        </w:rPr>
        <w:t xml:space="preserve"> </w:t>
      </w:r>
      <w:r w:rsidR="002125D5">
        <w:rPr>
          <w:rFonts w:eastAsia="游明朝" w:hint="eastAsia"/>
          <w:b/>
          <w:bCs/>
          <w:lang w:eastAsia="ja-JP"/>
        </w:rPr>
        <w:t>with</w:t>
      </w:r>
      <w:r w:rsidR="00AB09F1" w:rsidRPr="001A4EBB">
        <w:rPr>
          <w:rFonts w:eastAsia="游明朝" w:hint="eastAsia"/>
          <w:b/>
          <w:bCs/>
          <w:lang w:eastAsia="ja-JP"/>
        </w:rPr>
        <w:t>in 10 minutes</w:t>
      </w:r>
    </w:p>
    <w:p w14:paraId="52F31BA3" w14:textId="3E728B17" w:rsidR="004B16F6" w:rsidRPr="002454E8" w:rsidRDefault="004A615C" w:rsidP="002454E8">
      <w:pPr>
        <w:rPr>
          <w:rFonts w:eastAsia="游明朝"/>
          <w:lang w:eastAsia="ja-JP"/>
        </w:rPr>
      </w:pPr>
      <w:commentRangeStart w:id="1"/>
      <w:commentRangeEnd w:id="1"/>
      <w:r>
        <w:rPr>
          <w:rStyle w:val="afa"/>
        </w:rPr>
        <w:lastRenderedPageBreak/>
        <w:commentReference w:id="1"/>
      </w:r>
    </w:p>
    <w:p w14:paraId="3F9461B8" w14:textId="73C39906" w:rsidR="004B16F6" w:rsidRDefault="0016763D" w:rsidP="002454E8">
      <w:pPr>
        <w:jc w:val="center"/>
        <w:rPr>
          <w:rFonts w:eastAsia="游明朝"/>
          <w:b/>
          <w:bCs/>
          <w:lang w:eastAsia="ja-JP"/>
        </w:rPr>
      </w:pPr>
      <w:r>
        <w:rPr>
          <w:noProof/>
        </w:rPr>
        <w:drawing>
          <wp:inline distT="0" distB="0" distL="0" distR="0" wp14:anchorId="31D27803" wp14:editId="2288A0FB">
            <wp:extent cx="5145293" cy="2681785"/>
            <wp:effectExtent l="0" t="0" r="0" b="4445"/>
            <wp:docPr id="1369343969" name="図 5" descr="グラフ, 折れ線グラフ, ヒストグラム&#10;&#10;自動的に生成された説明">
              <a:extLst xmlns:a="http://schemas.openxmlformats.org/drawingml/2006/main">
                <a:ext uri="{FF2B5EF4-FFF2-40B4-BE49-F238E27FC236}">
                  <a16:creationId xmlns:a16="http://schemas.microsoft.com/office/drawing/2014/main" id="{4AC9B339-7028-1E63-19FD-3E8C740419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343969" name="図 5" descr="グラフ, 折れ線グラフ, ヒストグラム&#10;&#10;自動的に生成された説明">
                      <a:extLst>
                        <a:ext uri="{FF2B5EF4-FFF2-40B4-BE49-F238E27FC236}">
                          <a16:creationId xmlns:a16="http://schemas.microsoft.com/office/drawing/2014/main" id="{4AC9B339-7028-1E63-19FD-3E8C74041991}"/>
                        </a:ext>
                      </a:extLst>
                    </pic:cNvPr>
                    <pic:cNvPicPr>
                      <a:picLocks noChangeAspect="1"/>
                    </pic:cNvPicPr>
                  </pic:nvPicPr>
                  <pic:blipFill>
                    <a:blip r:embed="rId20"/>
                    <a:stretch>
                      <a:fillRect/>
                    </a:stretch>
                  </pic:blipFill>
                  <pic:spPr>
                    <a:xfrm>
                      <a:off x="0" y="0"/>
                      <a:ext cx="5171792" cy="2695596"/>
                    </a:xfrm>
                    <a:prstGeom prst="rect">
                      <a:avLst/>
                    </a:prstGeom>
                  </pic:spPr>
                </pic:pic>
              </a:graphicData>
            </a:graphic>
          </wp:inline>
        </w:drawing>
      </w:r>
    </w:p>
    <w:p w14:paraId="52A82B9A" w14:textId="5594913B" w:rsidR="001A4EBB" w:rsidRDefault="001A4EBB" w:rsidP="001A4EBB">
      <w:pPr>
        <w:jc w:val="center"/>
        <w:rPr>
          <w:rFonts w:eastAsia="游明朝"/>
          <w:b/>
          <w:bCs/>
          <w:lang w:eastAsia="ja-JP"/>
        </w:rPr>
      </w:pPr>
      <w:r>
        <w:rPr>
          <w:rFonts w:eastAsia="游明朝" w:hint="eastAsia"/>
          <w:b/>
          <w:bCs/>
          <w:lang w:eastAsia="ja-JP"/>
        </w:rPr>
        <w:t xml:space="preserve">Figure 2.6-2: </w:t>
      </w:r>
      <w:r w:rsidR="00896C2E">
        <w:rPr>
          <w:rFonts w:eastAsia="游明朝" w:hint="eastAsia"/>
          <w:b/>
          <w:bCs/>
          <w:lang w:eastAsia="ja-JP"/>
        </w:rPr>
        <w:t>Calculated s</w:t>
      </w:r>
      <w:r w:rsidR="00A16E63">
        <w:rPr>
          <w:rFonts w:eastAsia="游明朝" w:hint="eastAsia"/>
          <w:b/>
          <w:bCs/>
          <w:lang w:eastAsia="ja-JP"/>
        </w:rPr>
        <w:t>atellite p</w:t>
      </w:r>
      <w:r>
        <w:rPr>
          <w:rFonts w:eastAsia="游明朝" w:hint="eastAsia"/>
          <w:b/>
          <w:bCs/>
          <w:lang w:eastAsia="ja-JP"/>
        </w:rPr>
        <w:t xml:space="preserve">osition </w:t>
      </w:r>
      <w:r w:rsidR="00742D4E">
        <w:rPr>
          <w:rFonts w:eastAsia="游明朝" w:hint="eastAsia"/>
          <w:b/>
          <w:bCs/>
          <w:lang w:eastAsia="ja-JP"/>
        </w:rPr>
        <w:t>difference</w:t>
      </w:r>
      <w:r>
        <w:rPr>
          <w:rFonts w:eastAsia="游明朝" w:hint="eastAsia"/>
          <w:b/>
          <w:bCs/>
          <w:lang w:eastAsia="ja-JP"/>
        </w:rPr>
        <w:t xml:space="preserve"> between 4-th order RK method and Keplerian </w:t>
      </w:r>
      <w:r w:rsidR="000B4F45">
        <w:rPr>
          <w:rFonts w:eastAsia="游明朝" w:hint="eastAsia"/>
          <w:b/>
          <w:bCs/>
          <w:lang w:eastAsia="ja-JP"/>
        </w:rPr>
        <w:t xml:space="preserve">during </w:t>
      </w:r>
      <w:r w:rsidR="00AB7694">
        <w:rPr>
          <w:rFonts w:eastAsia="游明朝" w:hint="eastAsia"/>
          <w:b/>
          <w:bCs/>
          <w:lang w:eastAsia="ja-JP"/>
        </w:rPr>
        <w:t>the orbital period</w:t>
      </w:r>
    </w:p>
    <w:p w14:paraId="397804E0" w14:textId="77777777" w:rsidR="002454E8" w:rsidRDefault="002454E8" w:rsidP="001A4EBB">
      <w:pPr>
        <w:jc w:val="center"/>
        <w:rPr>
          <w:rFonts w:eastAsia="游明朝"/>
          <w:b/>
          <w:bCs/>
          <w:lang w:eastAsia="ja-JP"/>
        </w:rPr>
      </w:pPr>
    </w:p>
    <w:p w14:paraId="51DCD8FF" w14:textId="44D7E5C2" w:rsidR="000303B3" w:rsidRPr="00AB5E1A" w:rsidRDefault="000303B3" w:rsidP="000303B3">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8</w:t>
      </w:r>
      <w:r w:rsidRPr="00AB5E1A">
        <w:rPr>
          <w:rFonts w:eastAsia="游明朝" w:hint="eastAsia"/>
          <w:b/>
          <w:bCs/>
          <w:i/>
          <w:iCs/>
          <w:lang w:eastAsia="ja-JP"/>
        </w:rPr>
        <w:t xml:space="preserve">: </w:t>
      </w:r>
      <w:r>
        <w:rPr>
          <w:rFonts w:eastAsia="游明朝" w:hint="eastAsia"/>
          <w:b/>
          <w:bCs/>
          <w:i/>
          <w:iCs/>
          <w:lang w:eastAsia="ja-JP"/>
        </w:rPr>
        <w:t xml:space="preserve">The </w:t>
      </w:r>
      <w:r w:rsidR="00622D21">
        <w:rPr>
          <w:rFonts w:eastAsia="游明朝" w:hint="eastAsia"/>
          <w:b/>
          <w:bCs/>
          <w:i/>
          <w:iCs/>
          <w:lang w:eastAsia="ja-JP"/>
        </w:rPr>
        <w:t xml:space="preserve">calculated satellite </w:t>
      </w:r>
      <w:r>
        <w:rPr>
          <w:rFonts w:eastAsia="游明朝" w:hint="eastAsia"/>
          <w:b/>
          <w:bCs/>
          <w:i/>
          <w:iCs/>
          <w:lang w:eastAsia="ja-JP"/>
        </w:rPr>
        <w:t xml:space="preserve">position </w:t>
      </w:r>
      <w:r w:rsidR="0069286E">
        <w:rPr>
          <w:rFonts w:eastAsia="游明朝" w:hint="eastAsia"/>
          <w:b/>
          <w:bCs/>
          <w:i/>
          <w:iCs/>
          <w:lang w:eastAsia="ja-JP"/>
        </w:rPr>
        <w:t>differenc</w:t>
      </w:r>
      <w:r w:rsidR="00D27D95">
        <w:rPr>
          <w:rFonts w:eastAsia="游明朝" w:hint="eastAsia"/>
          <w:b/>
          <w:bCs/>
          <w:i/>
          <w:iCs/>
          <w:lang w:eastAsia="ja-JP"/>
        </w:rPr>
        <w:t>e</w:t>
      </w:r>
      <w:r w:rsidR="00DC5ECE">
        <w:rPr>
          <w:rFonts w:eastAsia="游明朝" w:hint="eastAsia"/>
          <w:b/>
          <w:bCs/>
          <w:i/>
          <w:iCs/>
          <w:lang w:eastAsia="ja-JP"/>
        </w:rPr>
        <w:t>s</w:t>
      </w:r>
      <w:r>
        <w:rPr>
          <w:rFonts w:eastAsia="游明朝" w:hint="eastAsia"/>
          <w:b/>
          <w:bCs/>
          <w:i/>
          <w:iCs/>
          <w:lang w:eastAsia="ja-JP"/>
        </w:rPr>
        <w:t xml:space="preserve"> between 4-th order RK method and Keplerian are as follows.</w:t>
      </w:r>
    </w:p>
    <w:p w14:paraId="2DDFD6ED" w14:textId="2FE5349B" w:rsidR="007971BE" w:rsidRDefault="00A3677A" w:rsidP="00966168">
      <w:pPr>
        <w:ind w:firstLine="284"/>
        <w:rPr>
          <w:rFonts w:eastAsia="游明朝"/>
          <w:lang w:eastAsia="ja-JP"/>
        </w:rPr>
      </w:pPr>
      <w:r>
        <w:rPr>
          <w:rFonts w:eastAsia="游明朝" w:hint="eastAsia"/>
          <w:lang w:eastAsia="ja-JP"/>
        </w:rPr>
        <w:t xml:space="preserve">Approximately </w:t>
      </w:r>
      <w:r w:rsidR="00966168" w:rsidRPr="00C93438">
        <w:rPr>
          <w:rFonts w:eastAsia="游明朝" w:hint="eastAsia"/>
          <w:lang w:eastAsia="ja-JP"/>
        </w:rPr>
        <w:t>0.</w:t>
      </w:r>
      <w:r w:rsidRPr="00C93438">
        <w:rPr>
          <w:rFonts w:eastAsia="游明朝" w:hint="eastAsia"/>
          <w:lang w:eastAsia="ja-JP"/>
        </w:rPr>
        <w:t>3</w:t>
      </w:r>
      <w:r w:rsidR="009A6336" w:rsidRPr="00C93438">
        <w:rPr>
          <w:rFonts w:eastAsia="游明朝" w:hint="eastAsia"/>
          <w:lang w:eastAsia="ja-JP"/>
        </w:rPr>
        <w:t>2</w:t>
      </w:r>
      <w:r w:rsidR="00966168" w:rsidRPr="00C93438">
        <w:rPr>
          <w:rFonts w:eastAsia="游明朝" w:hint="eastAsia"/>
          <w:lang w:eastAsia="ja-JP"/>
        </w:rPr>
        <w:t xml:space="preserve"> mm</w:t>
      </w:r>
      <w:r w:rsidR="006B3178">
        <w:rPr>
          <w:rFonts w:eastAsia="游明朝" w:hint="eastAsia"/>
          <w:lang w:eastAsia="ja-JP"/>
        </w:rPr>
        <w:t xml:space="preserve"> maximum</w:t>
      </w:r>
      <w:r w:rsidR="00966168">
        <w:rPr>
          <w:rFonts w:eastAsia="游明朝" w:hint="eastAsia"/>
          <w:lang w:eastAsia="ja-JP"/>
        </w:rPr>
        <w:t xml:space="preserve"> </w:t>
      </w:r>
      <w:r w:rsidR="001F7FCE">
        <w:rPr>
          <w:rFonts w:eastAsia="游明朝" w:hint="eastAsia"/>
          <w:lang w:eastAsia="ja-JP"/>
        </w:rPr>
        <w:t>with</w:t>
      </w:r>
      <w:r w:rsidR="00966168">
        <w:rPr>
          <w:rFonts w:eastAsia="游明朝" w:hint="eastAsia"/>
          <w:lang w:eastAsia="ja-JP"/>
        </w:rPr>
        <w:t>in 10 minutes</w:t>
      </w:r>
    </w:p>
    <w:p w14:paraId="32F975F1" w14:textId="6E948E67" w:rsidR="00966168" w:rsidRPr="007971BE" w:rsidRDefault="00966168" w:rsidP="005D1BC1">
      <w:pPr>
        <w:rPr>
          <w:rFonts w:eastAsia="游明朝"/>
          <w:lang w:eastAsia="ja-JP"/>
        </w:rPr>
      </w:pPr>
      <w:r>
        <w:rPr>
          <w:rFonts w:eastAsia="游明朝"/>
          <w:lang w:eastAsia="ja-JP"/>
        </w:rPr>
        <w:tab/>
      </w:r>
      <w:r w:rsidR="00913047">
        <w:rPr>
          <w:rFonts w:eastAsia="游明朝" w:hint="eastAsia"/>
          <w:lang w:eastAsia="ja-JP"/>
        </w:rPr>
        <w:t xml:space="preserve">Approximately </w:t>
      </w:r>
      <w:r w:rsidRPr="00C93438">
        <w:rPr>
          <w:rFonts w:eastAsia="游明朝" w:hint="eastAsia"/>
          <w:lang w:eastAsia="ja-JP"/>
        </w:rPr>
        <w:t>3</w:t>
      </w:r>
      <w:r w:rsidR="006E2423" w:rsidRPr="00C93438">
        <w:rPr>
          <w:rFonts w:eastAsia="游明朝" w:hint="eastAsia"/>
          <w:lang w:eastAsia="ja-JP"/>
        </w:rPr>
        <w:t>.2</w:t>
      </w:r>
      <w:r w:rsidRPr="00C93438">
        <w:rPr>
          <w:rFonts w:eastAsia="游明朝" w:hint="eastAsia"/>
          <w:lang w:eastAsia="ja-JP"/>
        </w:rPr>
        <w:t xml:space="preserve"> mm</w:t>
      </w:r>
      <w:r w:rsidR="0016763D">
        <w:rPr>
          <w:rFonts w:eastAsia="游明朝" w:hint="eastAsia"/>
          <w:lang w:eastAsia="ja-JP"/>
        </w:rPr>
        <w:t xml:space="preserve"> </w:t>
      </w:r>
      <w:r w:rsidR="006E2423">
        <w:rPr>
          <w:rFonts w:eastAsia="游明朝" w:hint="eastAsia"/>
          <w:lang w:eastAsia="ja-JP"/>
        </w:rPr>
        <w:t>m</w:t>
      </w:r>
      <w:r w:rsidR="00A3677A">
        <w:rPr>
          <w:rFonts w:eastAsia="游明朝" w:hint="eastAsia"/>
          <w:lang w:eastAsia="ja-JP"/>
        </w:rPr>
        <w:t xml:space="preserve">aximum </w:t>
      </w:r>
      <w:r w:rsidR="00D31097">
        <w:rPr>
          <w:rFonts w:eastAsia="游明朝" w:hint="eastAsia"/>
          <w:lang w:eastAsia="ja-JP"/>
        </w:rPr>
        <w:t>during the orbital period</w:t>
      </w:r>
    </w:p>
    <w:p w14:paraId="20D7497B" w14:textId="200FF1B5" w:rsidR="00AB5E1A" w:rsidRDefault="00AB5E1A" w:rsidP="00792874">
      <w:pPr>
        <w:rPr>
          <w:rFonts w:eastAsia="游明朝"/>
          <w:lang w:eastAsia="ja-JP"/>
        </w:rPr>
      </w:pPr>
    </w:p>
    <w:p w14:paraId="6B7241E2" w14:textId="4C44C7CD" w:rsidR="00F3097C" w:rsidRPr="002454E8" w:rsidRDefault="00B933FE" w:rsidP="002454E8">
      <w:pPr>
        <w:rPr>
          <w:rFonts w:eastAsia="游明朝"/>
          <w:lang w:eastAsia="ja-JP"/>
        </w:rPr>
      </w:pPr>
      <w:r>
        <w:rPr>
          <w:rFonts w:eastAsia="游明朝" w:hint="eastAsia"/>
          <w:lang w:eastAsia="ja-JP"/>
        </w:rPr>
        <w:t xml:space="preserve">Also </w:t>
      </w:r>
      <w:r w:rsidR="000A553E">
        <w:rPr>
          <w:rFonts w:eastAsia="游明朝" w:hint="eastAsia"/>
          <w:lang w:eastAsia="ja-JP"/>
        </w:rPr>
        <w:t>F</w:t>
      </w:r>
      <w:r>
        <w:rPr>
          <w:rFonts w:eastAsia="游明朝" w:hint="eastAsia"/>
          <w:lang w:eastAsia="ja-JP"/>
        </w:rPr>
        <w:t xml:space="preserve">igure 2.6-3 and </w:t>
      </w:r>
      <w:r w:rsidR="000A553E">
        <w:rPr>
          <w:rFonts w:eastAsia="游明朝" w:hint="eastAsia"/>
          <w:lang w:eastAsia="ja-JP"/>
        </w:rPr>
        <w:t>F</w:t>
      </w:r>
      <w:r>
        <w:rPr>
          <w:rFonts w:eastAsia="游明朝" w:hint="eastAsia"/>
          <w:lang w:eastAsia="ja-JP"/>
        </w:rPr>
        <w:t xml:space="preserve">igure 2.6-4 depict </w:t>
      </w:r>
      <w:r w:rsidR="008171EA">
        <w:rPr>
          <w:rFonts w:eastAsia="游明朝" w:hint="eastAsia"/>
          <w:lang w:eastAsia="ja-JP"/>
        </w:rPr>
        <w:t>difference</w:t>
      </w:r>
      <w:r w:rsidR="008A02E5">
        <w:rPr>
          <w:rFonts w:eastAsia="游明朝" w:hint="eastAsia"/>
          <w:lang w:eastAsia="ja-JP"/>
        </w:rPr>
        <w:t>s</w:t>
      </w:r>
      <w:r w:rsidR="000A553E">
        <w:rPr>
          <w:rFonts w:eastAsia="游明朝" w:hint="eastAsia"/>
          <w:lang w:eastAsia="ja-JP"/>
        </w:rPr>
        <w:t xml:space="preserve"> of calculated </w:t>
      </w:r>
      <w:r w:rsidR="00004CA8">
        <w:rPr>
          <w:rFonts w:eastAsia="游明朝" w:hint="eastAsia"/>
          <w:lang w:eastAsia="ja-JP"/>
        </w:rPr>
        <w:t xml:space="preserve">satellite </w:t>
      </w:r>
      <w:r w:rsidR="000A553E">
        <w:rPr>
          <w:rFonts w:eastAsia="游明朝" w:hint="eastAsia"/>
          <w:lang w:eastAsia="ja-JP"/>
        </w:rPr>
        <w:t>velocity between 4-th order RK method and Keplerian</w:t>
      </w:r>
      <w:r w:rsidR="00DD19B9">
        <w:rPr>
          <w:rFonts w:eastAsia="游明朝" w:hint="eastAsia"/>
          <w:lang w:eastAsia="ja-JP"/>
        </w:rPr>
        <w:t xml:space="preserve"> either </w:t>
      </w:r>
      <w:r w:rsidR="00962D96">
        <w:rPr>
          <w:rFonts w:eastAsia="游明朝" w:hint="eastAsia"/>
          <w:lang w:eastAsia="ja-JP"/>
        </w:rPr>
        <w:t>in</w:t>
      </w:r>
      <w:r w:rsidR="00DD19B9">
        <w:rPr>
          <w:rFonts w:eastAsia="游明朝" w:hint="eastAsia"/>
          <w:lang w:eastAsia="ja-JP"/>
        </w:rPr>
        <w:t xml:space="preserve"> 10 minutes of measurement time or</w:t>
      </w:r>
      <w:r w:rsidR="00844173">
        <w:rPr>
          <w:rFonts w:eastAsia="游明朝" w:hint="eastAsia"/>
          <w:lang w:eastAsia="ja-JP"/>
        </w:rPr>
        <w:t xml:space="preserve"> </w:t>
      </w:r>
      <w:r w:rsidR="008A02E5">
        <w:rPr>
          <w:rFonts w:eastAsia="游明朝" w:hint="eastAsia"/>
          <w:lang w:eastAsia="ja-JP"/>
        </w:rPr>
        <w:t xml:space="preserve">during </w:t>
      </w:r>
      <w:r w:rsidR="00844173">
        <w:rPr>
          <w:rFonts w:eastAsia="游明朝" w:hint="eastAsia"/>
          <w:lang w:eastAsia="ja-JP"/>
        </w:rPr>
        <w:t>the orbital period (</w:t>
      </w:r>
      <w:r w:rsidR="007650F7">
        <w:rPr>
          <w:rFonts w:eastAsia="游明朝" w:hint="eastAsia"/>
          <w:lang w:eastAsia="ja-JP"/>
        </w:rPr>
        <w:t xml:space="preserve">for </w:t>
      </w:r>
      <w:r w:rsidR="00844173">
        <w:rPr>
          <w:rFonts w:eastAsia="游明朝"/>
          <w:lang w:eastAsia="ja-JP"/>
        </w:rPr>
        <w:t>approx.</w:t>
      </w:r>
      <w:r w:rsidR="00844173">
        <w:rPr>
          <w:rFonts w:eastAsia="游明朝" w:hint="eastAsia"/>
          <w:lang w:eastAsia="ja-JP"/>
        </w:rPr>
        <w:t xml:space="preserve"> 100 minutes)</w:t>
      </w:r>
      <w:r w:rsidR="000A553E">
        <w:rPr>
          <w:rFonts w:eastAsia="游明朝" w:hint="eastAsia"/>
          <w:lang w:eastAsia="ja-JP"/>
        </w:rPr>
        <w:t>.</w:t>
      </w:r>
    </w:p>
    <w:p w14:paraId="32D64212" w14:textId="02B4B3F4" w:rsidR="002454E8" w:rsidRDefault="002454E8" w:rsidP="002454E8">
      <w:pPr>
        <w:jc w:val="center"/>
        <w:rPr>
          <w:rFonts w:eastAsia="游明朝"/>
          <w:color w:val="FF0000"/>
          <w:lang w:eastAsia="ja-JP"/>
        </w:rPr>
      </w:pPr>
      <w:r>
        <w:rPr>
          <w:noProof/>
        </w:rPr>
        <w:drawing>
          <wp:inline distT="0" distB="0" distL="0" distR="0" wp14:anchorId="166D5A47" wp14:editId="69684977">
            <wp:extent cx="5457825" cy="2831661"/>
            <wp:effectExtent l="0" t="0" r="0" b="6985"/>
            <wp:docPr id="3" name="図 2" descr="グラフ, 折れ線グラフ&#10;&#10;自動的に生成された説明">
              <a:extLst xmlns:a="http://schemas.openxmlformats.org/drawingml/2006/main">
                <a:ext uri="{FF2B5EF4-FFF2-40B4-BE49-F238E27FC236}">
                  <a16:creationId xmlns:a16="http://schemas.microsoft.com/office/drawing/2014/main" id="{BEA3D07F-2F99-14C3-942A-06BFA9E6AAB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2" descr="グラフ, 折れ線グラフ&#10;&#10;自動的に生成された説明">
                      <a:extLst>
                        <a:ext uri="{FF2B5EF4-FFF2-40B4-BE49-F238E27FC236}">
                          <a16:creationId xmlns:a16="http://schemas.microsoft.com/office/drawing/2014/main" id="{BEA3D07F-2F99-14C3-942A-06BFA9E6AABB}"/>
                        </a:ext>
                      </a:extLst>
                    </pic:cNvPr>
                    <pic:cNvPicPr>
                      <a:picLocks noChangeAspect="1"/>
                    </pic:cNvPicPr>
                  </pic:nvPicPr>
                  <pic:blipFill>
                    <a:blip r:embed="rId21"/>
                    <a:stretch>
                      <a:fillRect/>
                    </a:stretch>
                  </pic:blipFill>
                  <pic:spPr>
                    <a:xfrm>
                      <a:off x="0" y="0"/>
                      <a:ext cx="5503075" cy="2855138"/>
                    </a:xfrm>
                    <a:prstGeom prst="rect">
                      <a:avLst/>
                    </a:prstGeom>
                  </pic:spPr>
                </pic:pic>
              </a:graphicData>
            </a:graphic>
          </wp:inline>
        </w:drawing>
      </w:r>
    </w:p>
    <w:p w14:paraId="260B8F40" w14:textId="0D3E919E" w:rsidR="002454E8" w:rsidRDefault="002454E8" w:rsidP="002454E8">
      <w:pPr>
        <w:jc w:val="center"/>
        <w:rPr>
          <w:rFonts w:eastAsia="游明朝"/>
          <w:b/>
          <w:bCs/>
          <w:lang w:eastAsia="ja-JP"/>
        </w:rPr>
      </w:pPr>
      <w:r w:rsidRPr="003C2913">
        <w:rPr>
          <w:rFonts w:eastAsia="游明朝" w:hint="eastAsia"/>
          <w:b/>
          <w:bCs/>
          <w:lang w:eastAsia="ja-JP"/>
        </w:rPr>
        <w:t>Figure 2.6-3:</w:t>
      </w:r>
      <w:r>
        <w:rPr>
          <w:rFonts w:eastAsia="游明朝" w:hint="eastAsia"/>
          <w:b/>
          <w:bCs/>
          <w:lang w:eastAsia="ja-JP"/>
        </w:rPr>
        <w:t xml:space="preserve"> Calculated satellite velocity</w:t>
      </w:r>
      <w:r w:rsidRPr="001A4EBB">
        <w:rPr>
          <w:rFonts w:eastAsia="游明朝" w:hint="eastAsia"/>
          <w:b/>
          <w:bCs/>
          <w:lang w:eastAsia="ja-JP"/>
        </w:rPr>
        <w:t xml:space="preserve"> </w:t>
      </w:r>
      <w:r>
        <w:rPr>
          <w:rFonts w:eastAsia="游明朝" w:hint="eastAsia"/>
          <w:b/>
          <w:bCs/>
          <w:lang w:eastAsia="ja-JP"/>
        </w:rPr>
        <w:t>difference</w:t>
      </w:r>
      <w:r w:rsidRPr="001A4EBB">
        <w:rPr>
          <w:rFonts w:eastAsia="游明朝" w:hint="eastAsia"/>
          <w:b/>
          <w:bCs/>
          <w:lang w:eastAsia="ja-JP"/>
        </w:rPr>
        <w:t xml:space="preserve"> between 4-th order RK method and Keplerian </w:t>
      </w:r>
      <w:r>
        <w:rPr>
          <w:rFonts w:eastAsia="游明朝" w:hint="eastAsia"/>
          <w:b/>
          <w:bCs/>
          <w:lang w:eastAsia="ja-JP"/>
        </w:rPr>
        <w:t>with</w:t>
      </w:r>
      <w:r w:rsidRPr="001A4EBB">
        <w:rPr>
          <w:rFonts w:eastAsia="游明朝" w:hint="eastAsia"/>
          <w:b/>
          <w:bCs/>
          <w:lang w:eastAsia="ja-JP"/>
        </w:rPr>
        <w:t xml:space="preserve">in 10 </w:t>
      </w:r>
      <w:commentRangeStart w:id="2"/>
      <w:commentRangeEnd w:id="2"/>
      <w:r>
        <w:rPr>
          <w:rStyle w:val="afa"/>
        </w:rPr>
        <w:commentReference w:id="2"/>
      </w:r>
      <w:r w:rsidRPr="001A4EBB">
        <w:rPr>
          <w:rFonts w:eastAsia="游明朝" w:hint="eastAsia"/>
          <w:b/>
          <w:bCs/>
          <w:lang w:eastAsia="ja-JP"/>
        </w:rPr>
        <w:t>minutes</w:t>
      </w:r>
      <w:r w:rsidRPr="003C2913">
        <w:rPr>
          <w:rFonts w:eastAsia="游明朝" w:hint="eastAsia"/>
          <w:b/>
          <w:bCs/>
          <w:lang w:eastAsia="ja-JP"/>
        </w:rPr>
        <w:t xml:space="preserve"> </w:t>
      </w:r>
    </w:p>
    <w:p w14:paraId="312DC22E" w14:textId="1AAB6DAA" w:rsidR="00174D55" w:rsidRDefault="00174D55" w:rsidP="002454E8">
      <w:pPr>
        <w:rPr>
          <w:rFonts w:eastAsia="游明朝"/>
          <w:b/>
          <w:bCs/>
          <w:lang w:eastAsia="ja-JP"/>
        </w:rPr>
      </w:pPr>
    </w:p>
    <w:p w14:paraId="1683EE84" w14:textId="77777777" w:rsidR="000C7A27" w:rsidRDefault="000C7A27" w:rsidP="002454E8">
      <w:pPr>
        <w:rPr>
          <w:rFonts w:eastAsia="游明朝"/>
          <w:b/>
          <w:bCs/>
          <w:lang w:eastAsia="ja-JP"/>
        </w:rPr>
      </w:pPr>
    </w:p>
    <w:p w14:paraId="507726FD" w14:textId="429FA467" w:rsidR="00174D55" w:rsidRDefault="00174D55" w:rsidP="002454E8">
      <w:pPr>
        <w:jc w:val="center"/>
        <w:rPr>
          <w:rFonts w:eastAsia="游明朝"/>
          <w:b/>
          <w:bCs/>
          <w:lang w:eastAsia="ja-JP"/>
        </w:rPr>
      </w:pPr>
      <w:r>
        <w:rPr>
          <w:noProof/>
        </w:rPr>
        <w:drawing>
          <wp:inline distT="0" distB="0" distL="0" distR="0" wp14:anchorId="14E750BE" wp14:editId="3656FFC9">
            <wp:extent cx="5400675" cy="2802010"/>
            <wp:effectExtent l="0" t="0" r="0" b="0"/>
            <wp:docPr id="5" name="図 4" descr="グラフ, 折れ線グラフ&#10;&#10;自動的に生成された説明">
              <a:extLst xmlns:a="http://schemas.openxmlformats.org/drawingml/2006/main">
                <a:ext uri="{FF2B5EF4-FFF2-40B4-BE49-F238E27FC236}">
                  <a16:creationId xmlns:a16="http://schemas.microsoft.com/office/drawing/2014/main" id="{0101732A-CE35-43F0-3BD3-29F7F556234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グラフ, 折れ線グラフ&#10;&#10;自動的に生成された説明">
                      <a:extLst>
                        <a:ext uri="{FF2B5EF4-FFF2-40B4-BE49-F238E27FC236}">
                          <a16:creationId xmlns:a16="http://schemas.microsoft.com/office/drawing/2014/main" id="{0101732A-CE35-43F0-3BD3-29F7F5562340}"/>
                        </a:ext>
                      </a:extLst>
                    </pic:cNvPr>
                    <pic:cNvPicPr>
                      <a:picLocks noChangeAspect="1"/>
                    </pic:cNvPicPr>
                  </pic:nvPicPr>
                  <pic:blipFill>
                    <a:blip r:embed="rId22"/>
                    <a:stretch>
                      <a:fillRect/>
                    </a:stretch>
                  </pic:blipFill>
                  <pic:spPr>
                    <a:xfrm>
                      <a:off x="0" y="0"/>
                      <a:ext cx="5415227" cy="2809560"/>
                    </a:xfrm>
                    <a:prstGeom prst="rect">
                      <a:avLst/>
                    </a:prstGeom>
                  </pic:spPr>
                </pic:pic>
              </a:graphicData>
            </a:graphic>
          </wp:inline>
        </w:drawing>
      </w:r>
    </w:p>
    <w:p w14:paraId="7D96463C" w14:textId="4B0D18A4" w:rsidR="00C1083B" w:rsidRDefault="00C1083B" w:rsidP="00C1083B">
      <w:pPr>
        <w:jc w:val="center"/>
        <w:rPr>
          <w:rFonts w:eastAsia="游明朝"/>
          <w:b/>
          <w:bCs/>
          <w:lang w:eastAsia="ja-JP"/>
        </w:rPr>
      </w:pPr>
      <w:r w:rsidRPr="00F31485">
        <w:rPr>
          <w:rFonts w:eastAsia="游明朝" w:hint="eastAsia"/>
          <w:b/>
          <w:bCs/>
          <w:lang w:eastAsia="ja-JP"/>
        </w:rPr>
        <w:t xml:space="preserve">Figure 2.6-4: </w:t>
      </w:r>
      <w:r w:rsidR="00F2664B">
        <w:rPr>
          <w:rFonts w:eastAsia="游明朝" w:hint="eastAsia"/>
          <w:b/>
          <w:bCs/>
          <w:lang w:eastAsia="ja-JP"/>
        </w:rPr>
        <w:t>Calculated satellite v</w:t>
      </w:r>
      <w:r w:rsidR="00F31485">
        <w:rPr>
          <w:rFonts w:eastAsia="游明朝" w:hint="eastAsia"/>
          <w:b/>
          <w:bCs/>
          <w:lang w:eastAsia="ja-JP"/>
        </w:rPr>
        <w:t xml:space="preserve">elocity </w:t>
      </w:r>
      <w:r w:rsidR="00742D4E">
        <w:rPr>
          <w:rFonts w:eastAsia="游明朝" w:hint="eastAsia"/>
          <w:b/>
          <w:bCs/>
          <w:lang w:eastAsia="ja-JP"/>
        </w:rPr>
        <w:t>difference</w:t>
      </w:r>
      <w:r w:rsidR="00F31485">
        <w:rPr>
          <w:rFonts w:eastAsia="游明朝" w:hint="eastAsia"/>
          <w:b/>
          <w:bCs/>
          <w:lang w:eastAsia="ja-JP"/>
        </w:rPr>
        <w:t xml:space="preserve"> between 4-th order RK method and Keplerian during the orbital period</w:t>
      </w:r>
    </w:p>
    <w:p w14:paraId="2BB68025" w14:textId="77777777" w:rsidR="002454E8" w:rsidRPr="00F31485" w:rsidRDefault="002454E8" w:rsidP="00C1083B">
      <w:pPr>
        <w:jc w:val="center"/>
        <w:rPr>
          <w:rFonts w:eastAsia="游明朝"/>
          <w:b/>
          <w:bCs/>
          <w:lang w:eastAsia="ja-JP"/>
        </w:rPr>
      </w:pPr>
    </w:p>
    <w:p w14:paraId="45BF9508" w14:textId="6BD3D6AF" w:rsidR="004A615C" w:rsidRDefault="008B4A05" w:rsidP="004A615C">
      <w:pPr>
        <w:rPr>
          <w:rFonts w:eastAsia="游明朝"/>
          <w:lang w:eastAsia="ja-JP"/>
        </w:rPr>
      </w:pPr>
      <w:r w:rsidRPr="00AB5E1A">
        <w:rPr>
          <w:rFonts w:eastAsia="游明朝" w:hint="eastAsia"/>
          <w:b/>
          <w:bCs/>
          <w:i/>
          <w:iCs/>
          <w:lang w:eastAsia="ja-JP"/>
        </w:rPr>
        <w:t xml:space="preserve">Observation </w:t>
      </w:r>
      <w:r>
        <w:rPr>
          <w:rFonts w:eastAsia="游明朝" w:hint="eastAsia"/>
          <w:b/>
          <w:bCs/>
          <w:i/>
          <w:iCs/>
          <w:lang w:eastAsia="ja-JP"/>
        </w:rPr>
        <w:t>9</w:t>
      </w:r>
      <w:r w:rsidRPr="00AB5E1A">
        <w:rPr>
          <w:rFonts w:eastAsia="游明朝" w:hint="eastAsia"/>
          <w:b/>
          <w:bCs/>
          <w:i/>
          <w:iCs/>
          <w:lang w:eastAsia="ja-JP"/>
        </w:rPr>
        <w:t>:</w:t>
      </w:r>
      <w:r w:rsidRPr="00AB5E1A">
        <w:rPr>
          <w:rFonts w:eastAsia="游明朝" w:hint="eastAsia"/>
          <w:i/>
          <w:iCs/>
          <w:lang w:eastAsia="ja-JP"/>
        </w:rPr>
        <w:t xml:space="preserve"> </w:t>
      </w:r>
      <w:r w:rsidR="004A615C" w:rsidRPr="008B4A05">
        <w:rPr>
          <w:rFonts w:eastAsia="游明朝" w:hint="eastAsia"/>
          <w:b/>
          <w:bCs/>
          <w:i/>
          <w:iCs/>
          <w:lang w:eastAsia="ja-JP"/>
        </w:rPr>
        <w:t xml:space="preserve">The </w:t>
      </w:r>
      <w:r w:rsidR="00F2664B">
        <w:rPr>
          <w:rFonts w:eastAsia="游明朝" w:hint="eastAsia"/>
          <w:b/>
          <w:bCs/>
          <w:i/>
          <w:iCs/>
          <w:lang w:eastAsia="ja-JP"/>
        </w:rPr>
        <w:t xml:space="preserve">calculated satellite </w:t>
      </w:r>
      <w:r w:rsidR="004A615C" w:rsidRPr="008B4A05">
        <w:rPr>
          <w:rFonts w:eastAsia="游明朝" w:hint="eastAsia"/>
          <w:b/>
          <w:bCs/>
          <w:i/>
          <w:iCs/>
          <w:lang w:eastAsia="ja-JP"/>
        </w:rPr>
        <w:t xml:space="preserve">velocity </w:t>
      </w:r>
      <w:r w:rsidR="008171EA">
        <w:rPr>
          <w:rFonts w:eastAsia="游明朝" w:hint="eastAsia"/>
          <w:b/>
          <w:bCs/>
          <w:i/>
          <w:iCs/>
          <w:lang w:eastAsia="ja-JP"/>
        </w:rPr>
        <w:t>difference</w:t>
      </w:r>
      <w:r w:rsidR="004A615C" w:rsidRPr="008B4A05">
        <w:rPr>
          <w:rFonts w:eastAsia="游明朝" w:hint="eastAsia"/>
          <w:b/>
          <w:bCs/>
          <w:i/>
          <w:iCs/>
          <w:lang w:eastAsia="ja-JP"/>
        </w:rPr>
        <w:t>s between 4-th order RK method and Keplerian are as follows.</w:t>
      </w:r>
    </w:p>
    <w:p w14:paraId="61C53A08" w14:textId="3F40BF9A" w:rsidR="004A615C" w:rsidRDefault="004A615C" w:rsidP="004A615C">
      <w:pPr>
        <w:ind w:firstLine="284"/>
        <w:rPr>
          <w:rFonts w:eastAsia="游明朝"/>
          <w:lang w:eastAsia="ja-JP"/>
        </w:rPr>
      </w:pPr>
      <w:r>
        <w:rPr>
          <w:rFonts w:eastAsia="游明朝" w:hint="eastAsia"/>
          <w:lang w:eastAsia="ja-JP"/>
        </w:rPr>
        <w:t xml:space="preserve">Approximately </w:t>
      </w:r>
      <w:r w:rsidR="00F07405" w:rsidRPr="00B71E26">
        <w:rPr>
          <w:rFonts w:eastAsia="游明朝" w:hint="eastAsia"/>
          <w:lang w:eastAsia="ja-JP"/>
        </w:rPr>
        <w:t>0.3</w:t>
      </w:r>
      <w:r w:rsidR="00194C31" w:rsidRPr="00B71E26">
        <w:rPr>
          <w:rFonts w:eastAsia="游明朝" w:hint="eastAsia"/>
          <w:lang w:eastAsia="ja-JP"/>
        </w:rPr>
        <w:t>6</w:t>
      </w:r>
      <w:r w:rsidR="00F07405" w:rsidRPr="00B71E26">
        <w:rPr>
          <w:rFonts w:eastAsia="游明朝" w:hint="eastAsia"/>
          <w:lang w:eastAsia="ja-JP"/>
        </w:rPr>
        <w:t xml:space="preserve"> </w:t>
      </w:r>
      <w:r w:rsidR="00F07405" w:rsidRPr="00B71E26">
        <w:rPr>
          <w:rFonts w:eastAsia="游明朝" w:hint="eastAsia"/>
          <w:lang w:eastAsia="ja-JP"/>
        </w:rPr>
        <w:t>μ</w:t>
      </w:r>
      <w:r w:rsidR="00F07405" w:rsidRPr="00B71E26">
        <w:rPr>
          <w:rFonts w:eastAsia="游明朝" w:hint="eastAsia"/>
          <w:lang w:eastAsia="ja-JP"/>
        </w:rPr>
        <w:t>m/s</w:t>
      </w:r>
      <w:r w:rsidR="00F07405">
        <w:rPr>
          <w:rFonts w:eastAsia="游明朝" w:hint="eastAsia"/>
          <w:lang w:eastAsia="ja-JP"/>
        </w:rPr>
        <w:t xml:space="preserve"> </w:t>
      </w:r>
      <w:r>
        <w:rPr>
          <w:rFonts w:eastAsia="游明朝" w:hint="eastAsia"/>
          <w:lang w:eastAsia="ja-JP"/>
        </w:rPr>
        <w:t xml:space="preserve">maximum </w:t>
      </w:r>
      <w:r w:rsidR="00F107EB">
        <w:rPr>
          <w:rFonts w:eastAsia="游明朝" w:hint="eastAsia"/>
          <w:lang w:eastAsia="ja-JP"/>
        </w:rPr>
        <w:t>with</w:t>
      </w:r>
      <w:r>
        <w:rPr>
          <w:rFonts w:eastAsia="游明朝" w:hint="eastAsia"/>
          <w:lang w:eastAsia="ja-JP"/>
        </w:rPr>
        <w:t>in 10 minutes</w:t>
      </w:r>
    </w:p>
    <w:p w14:paraId="665034D9" w14:textId="3DA3248C" w:rsidR="004A615C" w:rsidRPr="007971BE" w:rsidRDefault="004A615C" w:rsidP="004A615C">
      <w:pPr>
        <w:rPr>
          <w:rFonts w:eastAsia="游明朝"/>
          <w:lang w:eastAsia="ja-JP"/>
        </w:rPr>
      </w:pPr>
      <w:r>
        <w:rPr>
          <w:rFonts w:eastAsia="游明朝"/>
          <w:lang w:eastAsia="ja-JP"/>
        </w:rPr>
        <w:tab/>
      </w:r>
      <w:r>
        <w:rPr>
          <w:rFonts w:eastAsia="游明朝" w:hint="eastAsia"/>
          <w:lang w:eastAsia="ja-JP"/>
        </w:rPr>
        <w:t xml:space="preserve">Approximately </w:t>
      </w:r>
      <w:r w:rsidR="00F07405" w:rsidRPr="00B71E26">
        <w:rPr>
          <w:rFonts w:eastAsia="游明朝" w:hint="eastAsia"/>
          <w:lang w:eastAsia="ja-JP"/>
        </w:rPr>
        <w:t xml:space="preserve">3.4 </w:t>
      </w:r>
      <w:r w:rsidR="00F07405" w:rsidRPr="00B71E26">
        <w:rPr>
          <w:rFonts w:eastAsia="游明朝" w:hint="eastAsia"/>
          <w:lang w:eastAsia="ja-JP"/>
        </w:rPr>
        <w:t>μ</w:t>
      </w:r>
      <w:r w:rsidR="00F07405" w:rsidRPr="00B71E26">
        <w:rPr>
          <w:rFonts w:eastAsia="游明朝" w:hint="eastAsia"/>
          <w:lang w:eastAsia="ja-JP"/>
        </w:rPr>
        <w:t>m/s</w:t>
      </w:r>
      <w:r w:rsidR="00F07405">
        <w:rPr>
          <w:rFonts w:eastAsia="游明朝" w:hint="eastAsia"/>
          <w:lang w:eastAsia="ja-JP"/>
        </w:rPr>
        <w:t xml:space="preserve"> </w:t>
      </w:r>
      <w:r>
        <w:rPr>
          <w:rFonts w:eastAsia="游明朝" w:hint="eastAsia"/>
          <w:lang w:eastAsia="ja-JP"/>
        </w:rPr>
        <w:t>maximum during the orbital period</w:t>
      </w:r>
    </w:p>
    <w:p w14:paraId="0EA1E3E9" w14:textId="788D5C96" w:rsidR="006027D2" w:rsidRPr="00CB6E6F" w:rsidRDefault="00334D76" w:rsidP="00F31485">
      <w:pPr>
        <w:rPr>
          <w:rFonts w:eastAsia="游明朝"/>
          <w:lang w:eastAsia="ja-JP"/>
        </w:rPr>
      </w:pPr>
      <w:r w:rsidRPr="00CB6E6F">
        <w:rPr>
          <w:rFonts w:eastAsia="游明朝" w:hint="eastAsia"/>
          <w:lang w:eastAsia="ja-JP"/>
        </w:rPr>
        <w:t xml:space="preserve"> </w:t>
      </w:r>
      <w:r w:rsidR="007F1330">
        <w:rPr>
          <w:rFonts w:eastAsia="游明朝" w:hint="eastAsia"/>
          <w:lang w:eastAsia="ja-JP"/>
        </w:rPr>
        <w:t>When</w:t>
      </w:r>
      <w:r w:rsidR="00CB6E6F" w:rsidRPr="00CB6E6F">
        <w:rPr>
          <w:rFonts w:eastAsia="游明朝" w:hint="eastAsia"/>
          <w:lang w:eastAsia="ja-JP"/>
        </w:rPr>
        <w:t xml:space="preserve"> we</w:t>
      </w:r>
      <w:r w:rsidR="00CB6E6F">
        <w:rPr>
          <w:rFonts w:eastAsia="游明朝" w:hint="eastAsia"/>
          <w:lang w:eastAsia="ja-JP"/>
        </w:rPr>
        <w:t xml:space="preserve"> look at these</w:t>
      </w:r>
      <w:r w:rsidR="00511F38">
        <w:rPr>
          <w:rFonts w:eastAsia="游明朝" w:hint="eastAsia"/>
          <w:lang w:eastAsia="ja-JP"/>
        </w:rPr>
        <w:t xml:space="preserve"> satellite</w:t>
      </w:r>
      <w:r w:rsidR="00CB6E6F">
        <w:rPr>
          <w:rFonts w:eastAsia="游明朝" w:hint="eastAsia"/>
          <w:lang w:eastAsia="ja-JP"/>
        </w:rPr>
        <w:t xml:space="preserve"> position and velocity</w:t>
      </w:r>
      <w:r w:rsidR="00410289">
        <w:rPr>
          <w:rFonts w:eastAsia="游明朝" w:hint="eastAsia"/>
          <w:lang w:eastAsia="ja-JP"/>
        </w:rPr>
        <w:t xml:space="preserve"> difference</w:t>
      </w:r>
      <w:r w:rsidR="00CB6E6F">
        <w:rPr>
          <w:rFonts w:eastAsia="游明朝" w:hint="eastAsia"/>
          <w:lang w:eastAsia="ja-JP"/>
        </w:rPr>
        <w:t xml:space="preserve">s, </w:t>
      </w:r>
      <w:r w:rsidR="007F1330">
        <w:rPr>
          <w:rFonts w:eastAsia="游明朝" w:hint="eastAsia"/>
          <w:lang w:eastAsia="ja-JP"/>
        </w:rPr>
        <w:t xml:space="preserve">we assume these are negligible since the </w:t>
      </w:r>
      <w:r w:rsidR="00D4480C">
        <w:rPr>
          <w:rFonts w:eastAsia="游明朝" w:hint="eastAsia"/>
          <w:lang w:eastAsia="ja-JP"/>
        </w:rPr>
        <w:t xml:space="preserve">position and velocity </w:t>
      </w:r>
      <w:r w:rsidR="009551BF">
        <w:rPr>
          <w:rFonts w:eastAsia="游明朝" w:hint="eastAsia"/>
          <w:lang w:eastAsia="ja-JP"/>
        </w:rPr>
        <w:t>information</w:t>
      </w:r>
      <w:r w:rsidR="00D4480C">
        <w:rPr>
          <w:rFonts w:eastAsia="游明朝" w:hint="eastAsia"/>
          <w:lang w:eastAsia="ja-JP"/>
        </w:rPr>
        <w:t xml:space="preserve"> in </w:t>
      </w:r>
      <w:r w:rsidR="00E455F7">
        <w:rPr>
          <w:rFonts w:eastAsia="游明朝" w:hint="eastAsia"/>
          <w:lang w:eastAsia="ja-JP"/>
        </w:rPr>
        <w:t>the SIB message</w:t>
      </w:r>
      <w:r w:rsidR="000366F3">
        <w:rPr>
          <w:rFonts w:eastAsia="游明朝" w:hint="eastAsia"/>
          <w:lang w:eastAsia="ja-JP"/>
        </w:rPr>
        <w:t xml:space="preserve"> described in TS 38.</w:t>
      </w:r>
      <w:r w:rsidR="000506B3">
        <w:rPr>
          <w:rFonts w:eastAsia="游明朝" w:hint="eastAsia"/>
          <w:lang w:eastAsia="ja-JP"/>
        </w:rPr>
        <w:t>331 [6]</w:t>
      </w:r>
      <w:r w:rsidR="00E455F7">
        <w:rPr>
          <w:rFonts w:eastAsia="游明朝" w:hint="eastAsia"/>
          <w:lang w:eastAsia="ja-JP"/>
        </w:rPr>
        <w:t xml:space="preserve"> are rounded by 1.3 m with the position and </w:t>
      </w:r>
      <w:r w:rsidR="00810997">
        <w:rPr>
          <w:rFonts w:eastAsia="游明朝" w:hint="eastAsia"/>
          <w:lang w:eastAsia="ja-JP"/>
        </w:rPr>
        <w:t>60</w:t>
      </w:r>
      <w:r w:rsidR="00057BE8">
        <w:rPr>
          <w:rFonts w:eastAsia="游明朝" w:hint="eastAsia"/>
          <w:lang w:eastAsia="ja-JP"/>
        </w:rPr>
        <w:t xml:space="preserve"> </w:t>
      </w:r>
      <w:r w:rsidR="00810997">
        <w:rPr>
          <w:rFonts w:eastAsia="游明朝" w:hint="eastAsia"/>
          <w:lang w:eastAsia="ja-JP"/>
        </w:rPr>
        <w:t xml:space="preserve">mm/s </w:t>
      </w:r>
      <w:r w:rsidR="009551BF">
        <w:rPr>
          <w:rFonts w:eastAsia="游明朝" w:hint="eastAsia"/>
          <w:lang w:eastAsia="ja-JP"/>
        </w:rPr>
        <w:t>with the velocity</w:t>
      </w:r>
      <w:r w:rsidR="00CB6D05">
        <w:rPr>
          <w:rFonts w:eastAsia="游明朝" w:hint="eastAsia"/>
          <w:lang w:eastAsia="ja-JP"/>
        </w:rPr>
        <w:t xml:space="preserve">, which are large enough compared to the current </w:t>
      </w:r>
      <w:r w:rsidR="001A5535">
        <w:rPr>
          <w:rFonts w:eastAsia="游明朝" w:hint="eastAsia"/>
          <w:lang w:eastAsia="ja-JP"/>
        </w:rPr>
        <w:t>difference</w:t>
      </w:r>
      <w:r w:rsidR="00CB6D05">
        <w:rPr>
          <w:rFonts w:eastAsia="游明朝" w:hint="eastAsia"/>
          <w:lang w:eastAsia="ja-JP"/>
        </w:rPr>
        <w:t>s</w:t>
      </w:r>
      <w:r w:rsidR="00221025">
        <w:rPr>
          <w:rFonts w:eastAsia="游明朝" w:hint="eastAsia"/>
          <w:lang w:eastAsia="ja-JP"/>
        </w:rPr>
        <w:t xml:space="preserve"> between 4-th order RK method and Keplerian.</w:t>
      </w:r>
    </w:p>
    <w:p w14:paraId="0977D8D4" w14:textId="77777777" w:rsidR="00FB053A" w:rsidRDefault="00A211F7" w:rsidP="00A211F7">
      <w:pPr>
        <w:rPr>
          <w:rFonts w:eastAsia="游明朝"/>
          <w:b/>
          <w:bCs/>
          <w:i/>
          <w:iCs/>
          <w:lang w:eastAsia="ja-JP"/>
        </w:rPr>
      </w:pPr>
      <w:r w:rsidRPr="00AB5E1A">
        <w:rPr>
          <w:rFonts w:eastAsia="游明朝" w:hint="eastAsia"/>
          <w:b/>
          <w:bCs/>
          <w:i/>
          <w:iCs/>
          <w:lang w:eastAsia="ja-JP"/>
        </w:rPr>
        <w:t xml:space="preserve">Observation </w:t>
      </w:r>
      <w:r w:rsidR="00604619">
        <w:rPr>
          <w:rFonts w:eastAsia="游明朝" w:hint="eastAsia"/>
          <w:b/>
          <w:bCs/>
          <w:i/>
          <w:iCs/>
          <w:lang w:eastAsia="ja-JP"/>
        </w:rPr>
        <w:t>10</w:t>
      </w:r>
      <w:r w:rsidRPr="00AB5E1A">
        <w:rPr>
          <w:rFonts w:eastAsia="游明朝" w:hint="eastAsia"/>
          <w:b/>
          <w:bCs/>
          <w:i/>
          <w:iCs/>
          <w:lang w:eastAsia="ja-JP"/>
        </w:rPr>
        <w:t xml:space="preserve">: </w:t>
      </w:r>
      <w:r w:rsidR="00511F38">
        <w:rPr>
          <w:rFonts w:eastAsia="游明朝" w:hint="eastAsia"/>
          <w:b/>
          <w:bCs/>
          <w:i/>
          <w:iCs/>
          <w:lang w:eastAsia="ja-JP"/>
        </w:rPr>
        <w:t>Calculated satellite p</w:t>
      </w:r>
      <w:r w:rsidRPr="00AB5E1A">
        <w:rPr>
          <w:rFonts w:eastAsia="游明朝" w:hint="eastAsia"/>
          <w:b/>
          <w:bCs/>
          <w:i/>
          <w:iCs/>
          <w:lang w:eastAsia="ja-JP"/>
        </w:rPr>
        <w:t xml:space="preserve">osition and </w:t>
      </w:r>
      <w:r w:rsidR="00293DE3" w:rsidRPr="00AB5E1A">
        <w:rPr>
          <w:rFonts w:eastAsia="游明朝" w:hint="eastAsia"/>
          <w:b/>
          <w:bCs/>
          <w:i/>
          <w:iCs/>
          <w:lang w:eastAsia="ja-JP"/>
        </w:rPr>
        <w:t xml:space="preserve">velocity </w:t>
      </w:r>
      <w:r w:rsidR="000243CE">
        <w:rPr>
          <w:rFonts w:eastAsia="游明朝" w:hint="eastAsia"/>
          <w:b/>
          <w:bCs/>
          <w:i/>
          <w:iCs/>
          <w:lang w:eastAsia="ja-JP"/>
        </w:rPr>
        <w:t>differences</w:t>
      </w:r>
      <w:r w:rsidR="00293DE3" w:rsidRPr="00AB5E1A">
        <w:rPr>
          <w:rFonts w:eastAsia="游明朝" w:hint="eastAsia"/>
          <w:b/>
          <w:bCs/>
          <w:i/>
          <w:iCs/>
          <w:lang w:eastAsia="ja-JP"/>
        </w:rPr>
        <w:t xml:space="preserve"> between </w:t>
      </w:r>
      <w:r w:rsidRPr="00AB5E1A">
        <w:rPr>
          <w:rFonts w:eastAsia="游明朝" w:hint="eastAsia"/>
          <w:b/>
          <w:bCs/>
          <w:i/>
          <w:iCs/>
          <w:lang w:eastAsia="ja-JP"/>
        </w:rPr>
        <w:t xml:space="preserve">4-th order </w:t>
      </w:r>
      <w:r w:rsidR="00293DE3" w:rsidRPr="00AB5E1A">
        <w:rPr>
          <w:rFonts w:eastAsia="游明朝" w:hint="eastAsia"/>
          <w:b/>
          <w:bCs/>
          <w:i/>
          <w:iCs/>
          <w:lang w:eastAsia="ja-JP"/>
        </w:rPr>
        <w:t xml:space="preserve">RK method and Keplerian </w:t>
      </w:r>
      <w:r w:rsidR="00AD6101">
        <w:rPr>
          <w:rFonts w:eastAsia="游明朝" w:hint="eastAsia"/>
          <w:b/>
          <w:bCs/>
          <w:i/>
          <w:iCs/>
          <w:lang w:eastAsia="ja-JP"/>
        </w:rPr>
        <w:t>are</w:t>
      </w:r>
      <w:r w:rsidR="00293DE3" w:rsidRPr="00AB5E1A">
        <w:rPr>
          <w:rFonts w:eastAsia="游明朝" w:hint="eastAsia"/>
          <w:b/>
          <w:bCs/>
          <w:i/>
          <w:iCs/>
          <w:lang w:eastAsia="ja-JP"/>
        </w:rPr>
        <w:t xml:space="preserve"> ne</w:t>
      </w:r>
    </w:p>
    <w:p w14:paraId="12ADE6ED" w14:textId="381B46CC" w:rsidR="00A211F7" w:rsidRPr="00AB5E1A" w:rsidRDefault="00293DE3" w:rsidP="00A211F7">
      <w:pPr>
        <w:rPr>
          <w:rFonts w:eastAsia="游明朝"/>
          <w:b/>
          <w:bCs/>
          <w:i/>
          <w:iCs/>
          <w:lang w:eastAsia="ja-JP"/>
        </w:rPr>
      </w:pPr>
      <w:r w:rsidRPr="00AB5E1A">
        <w:rPr>
          <w:rFonts w:eastAsia="游明朝" w:hint="eastAsia"/>
          <w:b/>
          <w:bCs/>
          <w:i/>
          <w:iCs/>
          <w:lang w:eastAsia="ja-JP"/>
        </w:rPr>
        <w:t xml:space="preserve">gligible even </w:t>
      </w:r>
      <w:r w:rsidR="008E5FF7">
        <w:rPr>
          <w:rFonts w:eastAsia="游明朝" w:hint="eastAsia"/>
          <w:b/>
          <w:bCs/>
          <w:i/>
          <w:iCs/>
          <w:lang w:eastAsia="ja-JP"/>
        </w:rPr>
        <w:t>during</w:t>
      </w:r>
      <w:r w:rsidRPr="00AB5E1A">
        <w:rPr>
          <w:rFonts w:eastAsia="游明朝" w:hint="eastAsia"/>
          <w:b/>
          <w:bCs/>
          <w:i/>
          <w:iCs/>
          <w:lang w:eastAsia="ja-JP"/>
        </w:rPr>
        <w:t xml:space="preserve"> the orbital period</w:t>
      </w:r>
      <w:r w:rsidR="00735034">
        <w:rPr>
          <w:rFonts w:eastAsia="游明朝" w:hint="eastAsia"/>
          <w:b/>
          <w:bCs/>
          <w:i/>
          <w:iCs/>
          <w:lang w:eastAsia="ja-JP"/>
        </w:rPr>
        <w:t xml:space="preserve"> of LEO-600</w:t>
      </w:r>
      <w:r w:rsidRPr="00AB5E1A">
        <w:rPr>
          <w:rFonts w:eastAsia="游明朝" w:hint="eastAsia"/>
          <w:b/>
          <w:bCs/>
          <w:i/>
          <w:iCs/>
          <w:lang w:eastAsia="ja-JP"/>
        </w:rPr>
        <w:t xml:space="preserve"> (</w:t>
      </w:r>
      <w:r w:rsidR="007650F7">
        <w:rPr>
          <w:rFonts w:eastAsia="游明朝" w:hint="eastAsia"/>
          <w:b/>
          <w:bCs/>
          <w:i/>
          <w:iCs/>
          <w:lang w:eastAsia="ja-JP"/>
        </w:rPr>
        <w:t xml:space="preserve">for </w:t>
      </w:r>
      <w:r w:rsidRPr="00AB5E1A">
        <w:rPr>
          <w:rFonts w:eastAsia="游明朝"/>
          <w:b/>
          <w:bCs/>
          <w:i/>
          <w:iCs/>
          <w:lang w:eastAsia="ja-JP"/>
        </w:rPr>
        <w:t>approx.</w:t>
      </w:r>
      <w:r w:rsidRPr="00AB5E1A">
        <w:rPr>
          <w:rFonts w:eastAsia="游明朝" w:hint="eastAsia"/>
          <w:b/>
          <w:bCs/>
          <w:i/>
          <w:iCs/>
          <w:lang w:eastAsia="ja-JP"/>
        </w:rPr>
        <w:t xml:space="preserve"> 100 minutes).</w:t>
      </w:r>
    </w:p>
    <w:p w14:paraId="2E39ED82" w14:textId="7DEA9ADF" w:rsidR="00E52A10" w:rsidRDefault="000243CE" w:rsidP="00A211F7">
      <w:pPr>
        <w:rPr>
          <w:rFonts w:eastAsia="游明朝"/>
          <w:lang w:eastAsia="ja-JP"/>
        </w:rPr>
      </w:pPr>
      <w:r w:rsidRPr="009158C9">
        <w:rPr>
          <w:rFonts w:eastAsia="游明朝" w:hint="eastAsia"/>
          <w:lang w:eastAsia="ja-JP"/>
        </w:rPr>
        <w:t xml:space="preserve"> </w:t>
      </w:r>
      <w:r w:rsidR="004952BE">
        <w:rPr>
          <w:rFonts w:eastAsia="游明朝" w:hint="eastAsia"/>
          <w:lang w:eastAsia="ja-JP"/>
        </w:rPr>
        <w:t>For supplemental information, c</w:t>
      </w:r>
      <w:r w:rsidR="00E52A10">
        <w:rPr>
          <w:rFonts w:eastAsia="游明朝" w:hint="eastAsia"/>
          <w:lang w:eastAsia="ja-JP"/>
        </w:rPr>
        <w:t>omparison</w:t>
      </w:r>
      <w:r w:rsidR="00765C17">
        <w:rPr>
          <w:rFonts w:eastAsia="游明朝" w:hint="eastAsia"/>
          <w:lang w:eastAsia="ja-JP"/>
        </w:rPr>
        <w:t>s</w:t>
      </w:r>
      <w:r w:rsidR="00E52A10">
        <w:rPr>
          <w:rFonts w:eastAsia="游明朝" w:hint="eastAsia"/>
          <w:lang w:eastAsia="ja-JP"/>
        </w:rPr>
        <w:t xml:space="preserve"> of the doppler frequency shift and propagation delay</w:t>
      </w:r>
      <w:r w:rsidR="009B6303">
        <w:rPr>
          <w:rFonts w:eastAsia="游明朝" w:hint="eastAsia"/>
          <w:lang w:eastAsia="ja-JP"/>
        </w:rPr>
        <w:t xml:space="preserve"> calculated based on the two methos</w:t>
      </w:r>
      <w:r w:rsidR="00E52A10">
        <w:rPr>
          <w:rFonts w:eastAsia="游明朝" w:hint="eastAsia"/>
          <w:lang w:eastAsia="ja-JP"/>
        </w:rPr>
        <w:t xml:space="preserve"> </w:t>
      </w:r>
      <w:r w:rsidR="00765C17">
        <w:rPr>
          <w:rFonts w:eastAsia="游明朝" w:hint="eastAsia"/>
          <w:lang w:eastAsia="ja-JP"/>
        </w:rPr>
        <w:t>can also be found in the appendix B.</w:t>
      </w:r>
    </w:p>
    <w:p w14:paraId="49705465" w14:textId="05E37F49" w:rsidR="00D24567" w:rsidRPr="00D24567" w:rsidRDefault="00D24567" w:rsidP="00792874">
      <w:pPr>
        <w:rPr>
          <w:rFonts w:eastAsia="游明朝"/>
          <w:b/>
          <w:bCs/>
          <w:i/>
          <w:iCs/>
          <w:lang w:eastAsia="ja-JP"/>
        </w:rPr>
      </w:pPr>
      <w:r w:rsidRPr="00D24567">
        <w:rPr>
          <w:rFonts w:eastAsia="游明朝" w:hint="eastAsia"/>
          <w:b/>
          <w:bCs/>
          <w:i/>
          <w:iCs/>
          <w:lang w:eastAsia="ja-JP"/>
        </w:rPr>
        <w:t xml:space="preserve">Observation 11: </w:t>
      </w:r>
      <w:r w:rsidR="00047292">
        <w:rPr>
          <w:rFonts w:eastAsia="游明朝" w:hint="eastAsia"/>
          <w:b/>
          <w:bCs/>
          <w:i/>
          <w:iCs/>
          <w:lang w:eastAsia="ja-JP"/>
        </w:rPr>
        <w:t>D</w:t>
      </w:r>
      <w:r w:rsidRPr="00D24567">
        <w:rPr>
          <w:rFonts w:eastAsia="游明朝" w:hint="eastAsia"/>
          <w:b/>
          <w:bCs/>
          <w:i/>
          <w:iCs/>
          <w:lang w:eastAsia="ja-JP"/>
        </w:rPr>
        <w:t xml:space="preserve">ifference of calculated doppler frequency shift </w:t>
      </w:r>
      <w:r w:rsidR="00047292">
        <w:rPr>
          <w:rFonts w:eastAsia="游明朝" w:hint="eastAsia"/>
          <w:b/>
          <w:bCs/>
          <w:i/>
          <w:iCs/>
          <w:lang w:eastAsia="ja-JP"/>
        </w:rPr>
        <w:t xml:space="preserve">and propagation delay </w:t>
      </w:r>
      <w:r w:rsidRPr="00D24567">
        <w:rPr>
          <w:rFonts w:eastAsia="游明朝" w:hint="eastAsia"/>
          <w:b/>
          <w:bCs/>
          <w:i/>
          <w:iCs/>
          <w:lang w:eastAsia="ja-JP"/>
        </w:rPr>
        <w:t>between 4-th order RK method and Keplerian is less than or equal to</w:t>
      </w:r>
      <w:r w:rsidR="00100E76">
        <w:rPr>
          <w:rFonts w:eastAsia="游明朝" w:hint="eastAsia"/>
          <w:b/>
          <w:bCs/>
          <w:i/>
          <w:iCs/>
          <w:lang w:eastAsia="ja-JP"/>
        </w:rPr>
        <w:t xml:space="preserve"> </w:t>
      </w:r>
      <w:r w:rsidR="00100E76" w:rsidRPr="00114684">
        <w:rPr>
          <w:rFonts w:eastAsia="ＭＳ 明朝" w:hint="eastAsia"/>
          <w:b/>
          <w:bCs/>
          <w:i/>
          <w:iCs/>
          <w:lang w:eastAsia="ja-JP"/>
        </w:rPr>
        <w:t>0.0000</w:t>
      </w:r>
      <w:r w:rsidR="001C0112" w:rsidRPr="00114684">
        <w:rPr>
          <w:rFonts w:eastAsia="ＭＳ 明朝" w:hint="eastAsia"/>
          <w:b/>
          <w:bCs/>
          <w:i/>
          <w:iCs/>
          <w:lang w:eastAsia="ja-JP"/>
        </w:rPr>
        <w:t>0</w:t>
      </w:r>
      <w:r w:rsidR="00100E76" w:rsidRPr="00114684">
        <w:rPr>
          <w:rFonts w:eastAsia="ＭＳ 明朝" w:hint="eastAsia"/>
          <w:b/>
          <w:bCs/>
          <w:i/>
          <w:iCs/>
          <w:lang w:eastAsia="ja-JP"/>
        </w:rPr>
        <w:t>3 Hz</w:t>
      </w:r>
      <w:r w:rsidR="00047292" w:rsidRPr="00114684">
        <w:rPr>
          <w:rFonts w:eastAsia="游明朝" w:hint="eastAsia"/>
          <w:b/>
          <w:bCs/>
          <w:i/>
          <w:iCs/>
          <w:lang w:eastAsia="ja-JP"/>
        </w:rPr>
        <w:t xml:space="preserve"> and </w:t>
      </w:r>
      <w:r w:rsidR="00945E54" w:rsidRPr="00114684">
        <w:rPr>
          <w:rFonts w:eastAsia="游明朝" w:hint="eastAsia"/>
          <w:b/>
          <w:bCs/>
          <w:i/>
          <w:iCs/>
          <w:lang w:eastAsia="ja-JP"/>
        </w:rPr>
        <w:t>1</w:t>
      </w:r>
      <w:r w:rsidR="00100E76" w:rsidRPr="00114684">
        <w:rPr>
          <w:rFonts w:eastAsia="游明朝" w:hint="eastAsia"/>
          <w:b/>
          <w:bCs/>
          <w:i/>
          <w:iCs/>
          <w:lang w:eastAsia="ja-JP"/>
        </w:rPr>
        <w:t>.8</w:t>
      </w:r>
      <w:r w:rsidR="00945E54" w:rsidRPr="00114684">
        <w:rPr>
          <w:rFonts w:eastAsia="游明朝" w:hint="eastAsia"/>
          <w:b/>
          <w:bCs/>
          <w:i/>
          <w:iCs/>
          <w:lang w:eastAsia="ja-JP"/>
        </w:rPr>
        <w:t xml:space="preserve"> </w:t>
      </w:r>
      <w:r w:rsidR="00100E76" w:rsidRPr="00114684">
        <w:rPr>
          <w:rFonts w:eastAsia="游明朝" w:hint="eastAsia"/>
          <w:b/>
          <w:bCs/>
          <w:i/>
          <w:iCs/>
          <w:lang w:eastAsia="ja-JP"/>
        </w:rPr>
        <w:t>ps</w:t>
      </w:r>
      <w:r w:rsidRPr="00114684">
        <w:rPr>
          <w:rFonts w:eastAsia="游明朝" w:hint="eastAsia"/>
          <w:b/>
          <w:bCs/>
          <w:i/>
          <w:iCs/>
          <w:lang w:eastAsia="ja-JP"/>
        </w:rPr>
        <w:t>.</w:t>
      </w:r>
    </w:p>
    <w:p w14:paraId="7E2EE1CA" w14:textId="5E993F39" w:rsidR="00D24567" w:rsidRPr="00DF7374" w:rsidRDefault="00F533EA" w:rsidP="006C39A9">
      <w:pPr>
        <w:rPr>
          <w:rFonts w:eastAsia="游明朝"/>
          <w:lang w:eastAsia="ja-JP"/>
        </w:rPr>
      </w:pPr>
      <w:r>
        <w:rPr>
          <w:rFonts w:eastAsia="游明朝" w:hint="eastAsia"/>
          <w:lang w:eastAsia="ja-JP"/>
        </w:rPr>
        <w:t xml:space="preserve"> Considering the analyses above, </w:t>
      </w:r>
      <w:r w:rsidR="00876F95">
        <w:rPr>
          <w:rFonts w:eastAsia="游明朝" w:hint="eastAsia"/>
          <w:lang w:eastAsia="ja-JP"/>
        </w:rPr>
        <w:t>there is no significant difference between the calculation results of 4-th order Runge</w:t>
      </w:r>
      <w:r w:rsidR="00FB053A">
        <w:rPr>
          <w:rFonts w:eastAsia="游明朝" w:hint="eastAsia"/>
          <w:lang w:eastAsia="ja-JP"/>
        </w:rPr>
        <w:t>-</w:t>
      </w:r>
      <w:r w:rsidR="00876F95">
        <w:rPr>
          <w:rFonts w:eastAsia="游明朝" w:hint="eastAsia"/>
          <w:lang w:eastAsia="ja-JP"/>
        </w:rPr>
        <w:t>Kutta method and Keplerian. Thus</w:t>
      </w:r>
      <w:r w:rsidR="00DF7374">
        <w:rPr>
          <w:rFonts w:eastAsia="游明朝" w:hint="eastAsia"/>
          <w:lang w:eastAsia="ja-JP"/>
        </w:rPr>
        <w:t>,</w:t>
      </w:r>
      <w:r w:rsidR="00876F95">
        <w:rPr>
          <w:rFonts w:eastAsia="游明朝" w:hint="eastAsia"/>
          <w:lang w:eastAsia="ja-JP"/>
        </w:rPr>
        <w:t xml:space="preserve"> we </w:t>
      </w:r>
      <w:r w:rsidR="00DF7374">
        <w:rPr>
          <w:rFonts w:eastAsia="游明朝" w:hint="eastAsia"/>
          <w:lang w:eastAsia="ja-JP"/>
        </w:rPr>
        <w:t>assume that 4-th order Runge</w:t>
      </w:r>
      <w:r w:rsidR="00FB053A">
        <w:rPr>
          <w:rFonts w:eastAsia="游明朝" w:hint="eastAsia"/>
          <w:lang w:eastAsia="ja-JP"/>
        </w:rPr>
        <w:t>-K</w:t>
      </w:r>
      <w:r w:rsidR="00DF7374">
        <w:rPr>
          <w:rFonts w:eastAsia="游明朝" w:hint="eastAsia"/>
          <w:lang w:eastAsia="ja-JP"/>
        </w:rPr>
        <w:t xml:space="preserve">utta method can also be utilized as the calculation method of the doppler frequency shift and </w:t>
      </w:r>
      <w:r w:rsidR="00A57BE8">
        <w:rPr>
          <w:rFonts w:eastAsia="游明朝" w:hint="eastAsia"/>
          <w:lang w:eastAsia="ja-JP"/>
        </w:rPr>
        <w:t xml:space="preserve">propagation delay of </w:t>
      </w:r>
      <w:r w:rsidR="00CC7FF4">
        <w:rPr>
          <w:rFonts w:eastAsia="游明朝" w:hint="eastAsia"/>
          <w:lang w:eastAsia="ja-JP"/>
        </w:rPr>
        <w:t xml:space="preserve">the satellite. </w:t>
      </w:r>
    </w:p>
    <w:p w14:paraId="59D41DE8" w14:textId="60D100EA" w:rsidR="00C86D7D" w:rsidRPr="00604619" w:rsidRDefault="00C86D7D" w:rsidP="00792874">
      <w:pPr>
        <w:rPr>
          <w:rFonts w:eastAsiaTheme="minorEastAsia"/>
          <w:b/>
          <w:bCs/>
          <w:i/>
          <w:iCs/>
          <w:szCs w:val="24"/>
          <w:lang w:eastAsia="ja-JP"/>
        </w:rPr>
      </w:pPr>
      <w:r w:rsidRPr="00604619">
        <w:rPr>
          <w:rFonts w:eastAsia="游明朝" w:hint="eastAsia"/>
          <w:b/>
          <w:bCs/>
          <w:i/>
          <w:iCs/>
          <w:lang w:eastAsia="ja-JP"/>
        </w:rPr>
        <w:t xml:space="preserve">Proposal 1: </w:t>
      </w:r>
      <w:r w:rsidR="009A0C19" w:rsidRPr="00604619">
        <w:rPr>
          <w:rFonts w:eastAsia="游明朝" w:hint="eastAsia"/>
          <w:b/>
          <w:bCs/>
          <w:i/>
          <w:iCs/>
          <w:lang w:eastAsia="ja-JP"/>
        </w:rPr>
        <w:t xml:space="preserve">For numerical solution </w:t>
      </w:r>
      <w:r w:rsidR="008B3422" w:rsidRPr="00604619">
        <w:rPr>
          <w:rFonts w:eastAsia="游明朝"/>
          <w:b/>
          <w:bCs/>
          <w:i/>
          <w:iCs/>
          <w:lang w:eastAsia="ja-JP"/>
        </w:rPr>
        <w:t>of satellite motion</w:t>
      </w:r>
      <w:r w:rsidR="00967964">
        <w:rPr>
          <w:rFonts w:eastAsia="游明朝" w:hint="eastAsia"/>
          <w:b/>
          <w:bCs/>
          <w:i/>
          <w:iCs/>
          <w:lang w:eastAsia="ja-JP"/>
        </w:rPr>
        <w:t xml:space="preserve"> equations</w:t>
      </w:r>
      <w:r w:rsidR="008B3422" w:rsidRPr="00604619">
        <w:rPr>
          <w:rFonts w:eastAsia="游明朝"/>
          <w:b/>
          <w:bCs/>
          <w:i/>
          <w:iCs/>
          <w:lang w:eastAsia="ja-JP"/>
        </w:rPr>
        <w:t xml:space="preserve"> </w:t>
      </w:r>
      <w:r w:rsidR="00555DE6">
        <w:rPr>
          <w:rFonts w:eastAsia="游明朝" w:hint="eastAsia"/>
          <w:b/>
          <w:bCs/>
          <w:i/>
          <w:iCs/>
          <w:lang w:eastAsia="ja-JP"/>
        </w:rPr>
        <w:t>in</w:t>
      </w:r>
      <w:r w:rsidR="008B3422" w:rsidRPr="00604619">
        <w:rPr>
          <w:rFonts w:eastAsia="游明朝"/>
          <w:b/>
          <w:bCs/>
          <w:i/>
          <w:iCs/>
          <w:lang w:eastAsia="ja-JP"/>
        </w:rPr>
        <w:t xml:space="preserve"> the ECEF (Earth Centred Earth Fixed) coordinate system</w:t>
      </w:r>
      <w:r w:rsidR="00EF65FA" w:rsidRPr="00604619">
        <w:rPr>
          <w:rFonts w:eastAsia="游明朝" w:hint="eastAsia"/>
          <w:b/>
          <w:bCs/>
          <w:i/>
          <w:iCs/>
          <w:lang w:eastAsia="ja-JP"/>
        </w:rPr>
        <w:t xml:space="preserve">, </w:t>
      </w:r>
      <w:r w:rsidR="00E6082F">
        <w:rPr>
          <w:rFonts w:eastAsia="游明朝" w:hint="eastAsia"/>
          <w:b/>
          <w:bCs/>
          <w:i/>
          <w:iCs/>
          <w:lang w:eastAsia="ja-JP"/>
        </w:rPr>
        <w:t xml:space="preserve">allow the </w:t>
      </w:r>
      <w:r w:rsidR="00EF65FA" w:rsidRPr="00604619">
        <w:rPr>
          <w:rFonts w:eastAsia="游明朝" w:hint="eastAsia"/>
          <w:b/>
          <w:bCs/>
          <w:i/>
          <w:iCs/>
          <w:lang w:eastAsia="ja-JP"/>
        </w:rPr>
        <w:t>use</w:t>
      </w:r>
      <w:r w:rsidR="00E6082F">
        <w:rPr>
          <w:rFonts w:eastAsia="游明朝" w:hint="eastAsia"/>
          <w:b/>
          <w:bCs/>
          <w:i/>
          <w:iCs/>
          <w:lang w:eastAsia="ja-JP"/>
        </w:rPr>
        <w:t xml:space="preserve"> of</w:t>
      </w:r>
      <w:r w:rsidR="00EF65FA" w:rsidRPr="00604619">
        <w:rPr>
          <w:rFonts w:eastAsia="游明朝" w:hint="eastAsia"/>
          <w:b/>
          <w:bCs/>
          <w:i/>
          <w:iCs/>
          <w:lang w:eastAsia="ja-JP"/>
        </w:rPr>
        <w:t xml:space="preserve"> the 4-th order Runge</w:t>
      </w:r>
      <w:r w:rsidR="003F04B2">
        <w:rPr>
          <w:rFonts w:eastAsia="游明朝" w:hint="eastAsia"/>
          <w:b/>
          <w:bCs/>
          <w:i/>
          <w:iCs/>
          <w:lang w:eastAsia="ja-JP"/>
        </w:rPr>
        <w:t>-</w:t>
      </w:r>
      <w:r w:rsidR="00EF65FA" w:rsidRPr="00604619">
        <w:rPr>
          <w:rFonts w:eastAsia="游明朝" w:hint="eastAsia"/>
          <w:b/>
          <w:bCs/>
          <w:i/>
          <w:iCs/>
          <w:lang w:eastAsia="ja-JP"/>
        </w:rPr>
        <w:t>Kutta method</w:t>
      </w:r>
      <w:r w:rsidR="00E6082F">
        <w:rPr>
          <w:rFonts w:eastAsia="游明朝" w:hint="eastAsia"/>
          <w:b/>
          <w:bCs/>
          <w:i/>
          <w:iCs/>
          <w:lang w:eastAsia="ja-JP"/>
        </w:rPr>
        <w:t xml:space="preserve"> as well as Keplerian</w:t>
      </w:r>
      <w:r w:rsidR="00EF65FA" w:rsidRPr="00604619">
        <w:rPr>
          <w:rFonts w:eastAsia="游明朝" w:hint="eastAsia"/>
          <w:b/>
          <w:bCs/>
          <w:i/>
          <w:iCs/>
          <w:lang w:eastAsia="ja-JP"/>
        </w:rPr>
        <w:t>.</w:t>
      </w:r>
    </w:p>
    <w:bookmarkEnd w:id="0"/>
    <w:p w14:paraId="7A081654" w14:textId="77777777" w:rsidR="002313A9" w:rsidRPr="00BC6FBB" w:rsidRDefault="00000000" w:rsidP="009D057D">
      <w:pPr>
        <w:spacing w:before="120" w:after="120"/>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169965C5" w14:textId="0D395C72" w:rsidR="00D451BC" w:rsidRDefault="00D451BC" w:rsidP="00D451BC">
      <w:pPr>
        <w:pStyle w:val="afff3"/>
        <w:spacing w:before="120" w:after="120"/>
        <w:ind w:leftChars="0" w:left="0" w:firstLineChars="50" w:firstLine="100"/>
        <w:rPr>
          <w:rFonts w:eastAsia="ＭＳ 明朝"/>
          <w:lang w:eastAsia="ja-JP"/>
        </w:rPr>
      </w:pPr>
      <w:r w:rsidRPr="00D451BC">
        <w:rPr>
          <w:rFonts w:eastAsia="ＭＳ 明朝"/>
        </w:rPr>
        <w:t xml:space="preserve">In this contribution we </w:t>
      </w:r>
      <w:r w:rsidRPr="00D451BC">
        <w:rPr>
          <w:rFonts w:eastAsia="ＭＳ 明朝" w:hint="eastAsia"/>
          <w:lang w:eastAsia="ja-JP"/>
        </w:rPr>
        <w:t>share</w:t>
      </w:r>
      <w:r w:rsidR="004F5D56">
        <w:rPr>
          <w:rFonts w:eastAsia="ＭＳ 明朝" w:hint="eastAsia"/>
          <w:lang w:eastAsia="ja-JP"/>
        </w:rPr>
        <w:t>d</w:t>
      </w:r>
      <w:r w:rsidRPr="00D451BC">
        <w:rPr>
          <w:rFonts w:eastAsia="ＭＳ 明朝" w:hint="eastAsia"/>
          <w:lang w:eastAsia="ja-JP"/>
        </w:rPr>
        <w:t xml:space="preserve"> our </w:t>
      </w:r>
      <w:r w:rsidR="00661FF8">
        <w:rPr>
          <w:rFonts w:eastAsia="ＭＳ 明朝" w:hint="eastAsia"/>
          <w:lang w:eastAsia="ja-JP"/>
        </w:rPr>
        <w:t>explanation and analyses</w:t>
      </w:r>
      <w:r w:rsidRPr="00D451BC">
        <w:rPr>
          <w:rFonts w:eastAsia="ＭＳ 明朝" w:hint="eastAsia"/>
          <w:lang w:eastAsia="ja-JP"/>
        </w:rPr>
        <w:t xml:space="preserve"> on a numerical solution of </w:t>
      </w:r>
      <w:r w:rsidRPr="00D451BC">
        <w:rPr>
          <w:rFonts w:eastAsia="ＭＳ 明朝"/>
          <w:lang w:eastAsia="ja-JP"/>
        </w:rPr>
        <w:t xml:space="preserve">equations of </w:t>
      </w:r>
      <w:r w:rsidRPr="00D451BC">
        <w:rPr>
          <w:rFonts w:eastAsia="ＭＳ 明朝" w:hint="eastAsia"/>
          <w:lang w:eastAsia="ja-JP"/>
        </w:rPr>
        <w:t xml:space="preserve">satellite </w:t>
      </w:r>
      <w:r w:rsidRPr="00D451BC">
        <w:rPr>
          <w:rFonts w:eastAsia="ＭＳ 明朝"/>
          <w:lang w:eastAsia="ja-JP"/>
        </w:rPr>
        <w:t xml:space="preserve">motion </w:t>
      </w:r>
      <w:r w:rsidR="00336BBD">
        <w:rPr>
          <w:rFonts w:eastAsia="ＭＳ 明朝" w:hint="eastAsia"/>
          <w:lang w:eastAsia="ja-JP"/>
        </w:rPr>
        <w:t>in</w:t>
      </w:r>
      <w:r w:rsidRPr="00D451BC">
        <w:rPr>
          <w:rFonts w:eastAsia="ＭＳ 明朝"/>
          <w:lang w:eastAsia="ja-JP"/>
        </w:rPr>
        <w:t xml:space="preserve"> the ECEF</w:t>
      </w:r>
      <w:r>
        <w:rPr>
          <w:rFonts w:eastAsia="游明朝" w:hint="eastAsia"/>
          <w:lang w:eastAsia="ja-JP"/>
        </w:rPr>
        <w:t xml:space="preserve"> </w:t>
      </w:r>
      <w:r w:rsidRPr="00D451BC">
        <w:rPr>
          <w:rFonts w:eastAsia="游明朝" w:hint="eastAsia"/>
          <w:lang w:eastAsia="ja-JP"/>
        </w:rPr>
        <w:t>(Earth Centred Earth Fixed)</w:t>
      </w:r>
      <w:r w:rsidRPr="00D451BC">
        <w:rPr>
          <w:rFonts w:eastAsia="ＭＳ 明朝"/>
          <w:lang w:eastAsia="ja-JP"/>
        </w:rPr>
        <w:t xml:space="preserve"> coordinate system</w:t>
      </w:r>
      <w:r w:rsidRPr="00D451BC">
        <w:rPr>
          <w:rFonts w:eastAsia="ＭＳ 明朝" w:hint="eastAsia"/>
          <w:lang w:eastAsia="ja-JP"/>
        </w:rPr>
        <w:t xml:space="preserve">, utilizing the </w:t>
      </w:r>
      <w:r w:rsidRPr="00D451BC">
        <w:rPr>
          <w:rFonts w:eastAsia="ＭＳ 明朝"/>
          <w:lang w:eastAsia="ja-JP"/>
        </w:rPr>
        <w:t xml:space="preserve">4th order Runge-Kutta </w:t>
      </w:r>
      <w:r w:rsidRPr="00D451BC">
        <w:rPr>
          <w:rFonts w:eastAsia="ＭＳ 明朝" w:hint="eastAsia"/>
          <w:lang w:eastAsia="ja-JP"/>
        </w:rPr>
        <w:t>m</w:t>
      </w:r>
      <w:r w:rsidRPr="00D451BC">
        <w:rPr>
          <w:rFonts w:eastAsia="ＭＳ 明朝"/>
          <w:lang w:eastAsia="ja-JP"/>
        </w:rPr>
        <w:t>ethod</w:t>
      </w:r>
      <w:r w:rsidRPr="00D451BC">
        <w:rPr>
          <w:rFonts w:eastAsia="ＭＳ 明朝" w:hint="eastAsia"/>
          <w:lang w:eastAsia="ja-JP"/>
        </w:rPr>
        <w:t>.</w:t>
      </w:r>
    </w:p>
    <w:p w14:paraId="453764C2" w14:textId="77777777" w:rsidR="00CE1480" w:rsidRDefault="00CE1480" w:rsidP="00CE1480">
      <w:pPr>
        <w:spacing w:before="120" w:after="120"/>
        <w:rPr>
          <w:rFonts w:eastAsia="ＭＳ 明朝"/>
          <w:b/>
          <w:i/>
          <w:lang w:eastAsia="ja-JP"/>
        </w:rPr>
      </w:pPr>
      <w:r w:rsidRPr="00E15F30">
        <w:rPr>
          <w:rFonts w:eastAsia="ＭＳ 明朝" w:hint="eastAsia"/>
          <w:b/>
          <w:i/>
          <w:lang w:eastAsia="ja-JP"/>
        </w:rPr>
        <w:lastRenderedPageBreak/>
        <w:t>Observation 1:</w:t>
      </w:r>
      <w:r>
        <w:rPr>
          <w:rFonts w:eastAsia="ＭＳ 明朝" w:hint="eastAsia"/>
          <w:b/>
          <w:i/>
          <w:lang w:eastAsia="ja-JP"/>
        </w:rPr>
        <w:t xml:space="preserve"> 4-th order Runge-Kutta method has following benefits while a calculation accuracy is equivalent with Keplerian.</w:t>
      </w:r>
    </w:p>
    <w:p w14:paraId="79213A78" w14:textId="41B7B13C" w:rsidR="00CE1480" w:rsidRPr="003D0B7D" w:rsidRDefault="00CE1480" w:rsidP="00CE1480">
      <w:pPr>
        <w:pStyle w:val="afff3"/>
        <w:numPr>
          <w:ilvl w:val="0"/>
          <w:numId w:val="41"/>
        </w:numPr>
        <w:spacing w:before="120" w:after="120"/>
        <w:ind w:leftChars="0"/>
        <w:rPr>
          <w:rFonts w:eastAsia="ＭＳ 明朝"/>
          <w:b/>
          <w:i/>
          <w:lang w:eastAsia="ja-JP"/>
        </w:rPr>
      </w:pPr>
      <w:r>
        <w:rPr>
          <w:rFonts w:eastAsia="ＭＳ 明朝" w:hint="eastAsia"/>
          <w:b/>
          <w:i/>
          <w:lang w:eastAsia="ja-JP"/>
        </w:rPr>
        <w:t xml:space="preserve">calculation of doppler </w:t>
      </w:r>
      <w:r>
        <w:rPr>
          <w:rFonts w:eastAsia="ＭＳ 明朝"/>
          <w:b/>
          <w:i/>
          <w:lang w:eastAsia="ja-JP"/>
        </w:rPr>
        <w:t>frequency</w:t>
      </w:r>
      <w:r>
        <w:rPr>
          <w:rFonts w:eastAsia="ＭＳ 明朝" w:hint="eastAsia"/>
          <w:b/>
          <w:i/>
          <w:lang w:eastAsia="ja-JP"/>
        </w:rPr>
        <w:t xml:space="preserve"> shift and propagation delay can be carried out only </w:t>
      </w:r>
      <w:r w:rsidR="00336BBD">
        <w:rPr>
          <w:rFonts w:eastAsia="ＭＳ 明朝" w:hint="eastAsia"/>
          <w:b/>
          <w:i/>
          <w:lang w:eastAsia="ja-JP"/>
        </w:rPr>
        <w:t>in</w:t>
      </w:r>
      <w:r>
        <w:rPr>
          <w:rFonts w:eastAsia="ＭＳ 明朝" w:hint="eastAsia"/>
          <w:b/>
          <w:i/>
          <w:lang w:eastAsia="ja-JP"/>
        </w:rPr>
        <w:t xml:space="preserve"> the ECEF frame </w:t>
      </w:r>
    </w:p>
    <w:p w14:paraId="0DADC322" w14:textId="79FD3250" w:rsidR="00BC29AB" w:rsidRPr="00CE1480" w:rsidRDefault="00CE1480" w:rsidP="00BC29AB">
      <w:pPr>
        <w:pStyle w:val="afff3"/>
        <w:numPr>
          <w:ilvl w:val="0"/>
          <w:numId w:val="41"/>
        </w:numPr>
        <w:spacing w:before="120" w:after="120"/>
        <w:ind w:leftChars="0"/>
        <w:rPr>
          <w:rFonts w:eastAsia="ＭＳ 明朝"/>
          <w:b/>
          <w:i/>
          <w:lang w:eastAsia="ja-JP"/>
        </w:rPr>
      </w:pPr>
      <w:r w:rsidRPr="001B30E0">
        <w:rPr>
          <w:rFonts w:eastAsia="ＭＳ 明朝" w:hint="eastAsia"/>
          <w:b/>
          <w:i/>
          <w:lang w:eastAsia="ja-JP"/>
        </w:rPr>
        <w:t xml:space="preserve">computation load </w:t>
      </w:r>
      <w:r>
        <w:rPr>
          <w:rFonts w:eastAsia="ＭＳ 明朝" w:hint="eastAsia"/>
          <w:b/>
          <w:i/>
          <w:lang w:eastAsia="ja-JP"/>
        </w:rPr>
        <w:t xml:space="preserve">is light </w:t>
      </w:r>
      <w:r w:rsidRPr="001B30E0">
        <w:rPr>
          <w:rFonts w:eastAsia="ＭＳ 明朝" w:hint="eastAsia"/>
          <w:b/>
          <w:i/>
          <w:lang w:eastAsia="ja-JP"/>
        </w:rPr>
        <w:t>in time compared to the numerical solution of the Keplerian</w:t>
      </w:r>
    </w:p>
    <w:p w14:paraId="66CE152D" w14:textId="636DCFCD" w:rsidR="00073C85" w:rsidRPr="00AB5E1A" w:rsidRDefault="00073C85" w:rsidP="00073C85">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2</w:t>
      </w:r>
      <w:r w:rsidRPr="00AB5E1A">
        <w:rPr>
          <w:rFonts w:eastAsia="游明朝" w:hint="eastAsia"/>
          <w:b/>
          <w:bCs/>
          <w:i/>
          <w:iCs/>
          <w:lang w:eastAsia="ja-JP"/>
        </w:rPr>
        <w:t>: The motion equation to be solved under the condition of the ECEF frame and two-body Keplerian can be expressed as follow</w:t>
      </w:r>
      <w:r w:rsidR="00B308CB">
        <w:rPr>
          <w:rFonts w:eastAsia="游明朝" w:hint="eastAsia"/>
          <w:b/>
          <w:bCs/>
          <w:i/>
          <w:iCs/>
          <w:lang w:eastAsia="ja-JP"/>
        </w:rPr>
        <w:t>ing vector equation</w:t>
      </w:r>
      <w:r w:rsidRPr="00AB5E1A">
        <w:rPr>
          <w:rFonts w:eastAsia="游明朝" w:hint="eastAsia"/>
          <w:b/>
          <w:bCs/>
          <w:i/>
          <w:iCs/>
          <w:lang w:eastAsia="ja-JP"/>
        </w:rPr>
        <w:t>s:</w:t>
      </w:r>
    </w:p>
    <w:p w14:paraId="0B0F46C1" w14:textId="77777777" w:rsidR="00073C85" w:rsidRPr="002518BA" w:rsidRDefault="00000000" w:rsidP="00073C85">
      <w:pPr>
        <w:rPr>
          <w:rFonts w:eastAsia="游明朝"/>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v</m:t>
              </m:r>
            </m:num>
            <m:den>
              <m:r>
                <w:rPr>
                  <w:rFonts w:ascii="Cambria Math" w:eastAsia="游明朝" w:hAnsi="Cambria Math"/>
                </w:rPr>
                <m:t>dt</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lang w:eastAsia="ja-JP"/>
                </w:rPr>
                <m:t>v</m:t>
              </m:r>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e>
          </m:d>
          <m:r>
            <w:rPr>
              <w:rFonts w:ascii="Cambria Math" w:eastAsia="游明朝" w:hAnsi="Cambria Math"/>
              <w:lang w:eastAsia="ja-JP"/>
            </w:rPr>
            <m:t>+</m:t>
          </m:r>
          <m:acc>
            <m:accPr>
              <m:chr m:val="̇"/>
              <m:ctrlPr>
                <w:rPr>
                  <w:rFonts w:ascii="Cambria Math" w:eastAsia="游明朝" w:hAnsi="Cambria Math"/>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m:t>
          </m:r>
          <m:r>
            <m:rPr>
              <m:sty m:val="bi"/>
            </m:rPr>
            <w:rPr>
              <w:rFonts w:ascii="Cambria Math" w:eastAsia="游明朝" w:hAnsi="Cambria Math"/>
              <w:lang w:eastAsia="ja-JP"/>
            </w:rPr>
            <m:t>r</m:t>
          </m:r>
          <m:r>
            <w:rPr>
              <w:rFonts w:ascii="Cambria Math" w:eastAsia="游明朝" w:hAnsi="Cambria Math"/>
              <w:lang w:eastAsia="ja-JP"/>
            </w:rPr>
            <m:t>×</m:t>
          </m:r>
          <m:acc>
            <m:accPr>
              <m:chr m:val="̇"/>
              <m:ctrlPr>
                <w:rPr>
                  <w:rFonts w:ascii="Cambria Math" w:eastAsia="游明朝" w:hAnsi="Cambria Math"/>
                  <w:b/>
                  <w:bCs/>
                  <w:lang w:eastAsia="ja-JP"/>
                </w:rPr>
              </m:ctrlPr>
            </m:accPr>
            <m:e>
              <m:r>
                <m:rPr>
                  <m:sty m:val="b"/>
                </m:rPr>
                <w:rPr>
                  <w:rFonts w:ascii="Cambria Math" w:eastAsia="游明朝" w:hAnsi="Cambria Math"/>
                  <w:lang w:eastAsia="ja-JP"/>
                </w:rPr>
                <m:t>Ω</m:t>
              </m:r>
            </m:e>
          </m:acc>
          <m:r>
            <w:rPr>
              <w:rFonts w:ascii="Cambria Math" w:eastAsia="游明朝" w:hAnsi="Cambria Math"/>
              <w:lang w:eastAsia="ja-JP"/>
            </w:rPr>
            <m:t xml:space="preserve">) </m:t>
          </m:r>
        </m:oMath>
      </m:oMathPara>
    </w:p>
    <w:p w14:paraId="641A00B3" w14:textId="77777777" w:rsidR="00073C85" w:rsidRPr="002518BA" w:rsidRDefault="00000000" w:rsidP="00073C85">
      <w:pPr>
        <w:rPr>
          <w:rFonts w:eastAsia="游明朝"/>
          <w:b/>
          <w:bCs/>
          <w:lang w:eastAsia="ja-JP"/>
        </w:rPr>
      </w:pPr>
      <m:oMathPara>
        <m:oMathParaPr>
          <m:jc m:val="center"/>
        </m:oMathParaPr>
        <m:oMath>
          <m:f>
            <m:fPr>
              <m:ctrlPr>
                <w:rPr>
                  <w:rFonts w:ascii="Cambria Math" w:eastAsia="游明朝" w:hAnsi="Cambria Math"/>
                  <w:i/>
                  <w:lang w:eastAsia="ja-JP"/>
                </w:rPr>
              </m:ctrlPr>
            </m:fPr>
            <m:num>
              <m:r>
                <w:rPr>
                  <w:rFonts w:ascii="Cambria Math" w:eastAsia="游明朝" w:hAnsi="Cambria Math"/>
                </w:rPr>
                <m:t>d</m:t>
              </m:r>
              <m:r>
                <m:rPr>
                  <m:sty m:val="bi"/>
                </m:rPr>
                <w:rPr>
                  <w:rFonts w:ascii="Cambria Math" w:eastAsia="游明朝" w:hAnsi="Cambria Math"/>
                </w:rPr>
                <m:t>r</m:t>
              </m:r>
            </m:num>
            <m:den>
              <m:r>
                <w:rPr>
                  <w:rFonts w:ascii="Cambria Math" w:eastAsia="游明朝" w:hAnsi="Cambria Math"/>
                </w:rPr>
                <m:t>dt</m:t>
              </m:r>
            </m:den>
          </m:f>
          <m:r>
            <w:rPr>
              <w:rFonts w:ascii="Cambria Math" w:eastAsia="游明朝" w:hAnsi="Cambria Math"/>
              <w:lang w:eastAsia="ja-JP"/>
            </w:rPr>
            <m:t>=</m:t>
          </m:r>
          <m:r>
            <m:rPr>
              <m:sty m:val="bi"/>
            </m:rPr>
            <w:rPr>
              <w:rFonts w:ascii="Cambria Math" w:eastAsia="游明朝" w:hAnsi="Cambria Math"/>
              <w:lang w:eastAsia="ja-JP"/>
            </w:rPr>
            <m:t xml:space="preserve">v </m:t>
          </m:r>
        </m:oMath>
      </m:oMathPara>
    </w:p>
    <w:p w14:paraId="414ADD26" w14:textId="77777777" w:rsidR="00073C85" w:rsidRPr="00AB5E1A" w:rsidRDefault="00073C85" w:rsidP="00073C85">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3</w:t>
      </w:r>
      <w:r w:rsidRPr="00AB5E1A">
        <w:rPr>
          <w:rFonts w:eastAsia="游明朝" w:hint="eastAsia"/>
          <w:b/>
          <w:bCs/>
          <w:i/>
          <w:iCs/>
          <w:lang w:eastAsia="ja-JP"/>
        </w:rPr>
        <w:t>: The vector function can be expressed by the following equations:</w:t>
      </w:r>
    </w:p>
    <w:p w14:paraId="7012D7B7" w14:textId="77777777" w:rsidR="00073C85" w:rsidRPr="002518BA" w:rsidRDefault="00000000" w:rsidP="00073C85">
      <w:pPr>
        <w:rPr>
          <w:rFonts w:eastAsia="游明朝"/>
          <w:b/>
          <w:bCs/>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x</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bi"/>
            </m:rPr>
            <w:rPr>
              <w:rFonts w:ascii="Cambria Math" w:eastAsia="游明朝" w:hAnsi="Cambria Math"/>
              <w:lang w:eastAsia="ja-JP"/>
            </w:rPr>
            <m:t xml:space="preserve">                                                      </m:t>
          </m:r>
        </m:oMath>
      </m:oMathPara>
    </w:p>
    <w:p w14:paraId="1DEA6A50" w14:textId="77777777" w:rsidR="00073C85" w:rsidRPr="002518BA" w:rsidRDefault="00000000" w:rsidP="00073C85">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y</m:t>
              </m:r>
            </m:sub>
          </m:sSub>
          <m:d>
            <m:dPr>
              <m:ctrlPr>
                <w:rPr>
                  <w:rFonts w:ascii="Cambria Math" w:eastAsia="游明朝" w:hAnsi="Cambria Math"/>
                  <w:b/>
                  <w:bCs/>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-2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sSup>
            <m:sSupPr>
              <m:ctrlPr>
                <w:rPr>
                  <w:rFonts w:ascii="Cambria Math" w:eastAsia="游明朝" w:hAnsi="Cambria Math"/>
                  <w:b/>
                  <w:bCs/>
                  <w:i/>
                  <w:lang w:eastAsia="ja-JP"/>
                </w:rPr>
              </m:ctrlPr>
            </m:sSupPr>
            <m:e>
              <m:acc>
                <m:accPr>
                  <m:chr m:val="̇"/>
                  <m:ctrlPr>
                    <w:rPr>
                      <w:rFonts w:ascii="Cambria Math" w:eastAsia="游明朝" w:hAnsi="Cambria Math"/>
                      <w:lang w:eastAsia="ja-JP"/>
                    </w:rPr>
                  </m:ctrlPr>
                </m:accPr>
                <m:e>
                  <m:r>
                    <m:rPr>
                      <m:sty m:val="p"/>
                    </m:rPr>
                    <w:rPr>
                      <w:rFonts w:ascii="Cambria Math" w:eastAsia="游明朝" w:hAnsi="Cambria Math"/>
                      <w:lang w:eastAsia="ja-JP"/>
                    </w:rPr>
                    <m:t>Ω</m:t>
                  </m:r>
                </m:e>
              </m:acc>
            </m:e>
            <m:sup>
              <m:r>
                <m:rPr>
                  <m:sty m:val="bi"/>
                </m:rPr>
                <w:rPr>
                  <w:rFonts w:ascii="Cambria Math" w:eastAsia="游明朝" w:hAnsi="Cambria Math"/>
                  <w:lang w:eastAsia="ja-JP"/>
                </w:rPr>
                <m:t>2</m:t>
              </m:r>
            </m:sup>
          </m:sSup>
          <m:r>
            <m:rPr>
              <m:sty m:val="p"/>
            </m:rPr>
            <w:rPr>
              <w:rFonts w:ascii="Cambria Math" w:eastAsia="游明朝" w:hAnsi="Cambria Math"/>
              <w:lang w:eastAsia="ja-JP"/>
            </w:rPr>
            <m:t xml:space="preserve">                                                      </m:t>
          </m:r>
        </m:oMath>
      </m:oMathPara>
    </w:p>
    <w:p w14:paraId="44FD4904" w14:textId="77777777" w:rsidR="00073C85" w:rsidRPr="002518BA" w:rsidRDefault="00000000" w:rsidP="00073C85">
      <w:pPr>
        <w:rPr>
          <w:rFonts w:eastAsia="游明朝"/>
          <w:lang w:eastAsia="ja-JP"/>
        </w:rPr>
      </w:pPr>
      <m:oMathPara>
        <m:oMathParaPr>
          <m:jc m:val="center"/>
        </m:oMathParaPr>
        <m:oMath>
          <m:sSub>
            <m:sSubPr>
              <m:ctrlPr>
                <w:rPr>
                  <w:rFonts w:ascii="Cambria Math" w:eastAsia="游明朝" w:hAnsi="Cambria Math"/>
                  <w:b/>
                  <w:bCs/>
                  <w:i/>
                  <w:lang w:eastAsia="ja-JP"/>
                </w:rPr>
              </m:ctrlPr>
            </m:sSubPr>
            <m:e>
              <m:r>
                <w:rPr>
                  <w:rFonts w:ascii="Cambria Math" w:eastAsia="游明朝" w:hAnsi="Cambria Math"/>
                  <w:lang w:eastAsia="ja-JP"/>
                </w:rPr>
                <m:t>a</m:t>
              </m:r>
            </m:e>
            <m:sub>
              <m:r>
                <m:rPr>
                  <m:sty m:val="bi"/>
                </m:rPr>
                <w:rPr>
                  <w:rFonts w:ascii="Cambria Math" w:eastAsia="游明朝" w:hAnsi="Cambria Math"/>
                  <w:lang w:eastAsia="ja-JP"/>
                </w:rPr>
                <m:t>z</m:t>
              </m:r>
            </m:sub>
          </m:sSub>
          <m:d>
            <m:dPr>
              <m:ctrlPr>
                <w:rPr>
                  <w:rFonts w:ascii="Cambria Math" w:eastAsia="游明朝" w:hAnsi="Cambria Math"/>
                  <w:b/>
                  <w:i/>
                  <w:lang w:eastAsia="ja-JP"/>
                </w:rPr>
              </m:ctrlPr>
            </m:dPr>
            <m:e>
              <m:r>
                <m:rPr>
                  <m:sty m:val="bi"/>
                </m:rPr>
                <w:rPr>
                  <w:rFonts w:ascii="Cambria Math" w:eastAsia="游明朝" w:hAnsi="Cambria Math"/>
                  <w:lang w:eastAsia="ja-JP"/>
                </w:rPr>
                <m:t xml:space="preserve"> </m:t>
              </m:r>
              <m:sSub>
                <m:sSubPr>
                  <m:ctrlPr>
                    <w:rPr>
                      <w:rFonts w:ascii="Cambria Math" w:eastAsia="游明朝" w:hAnsi="Cambria Math"/>
                      <w:b/>
                      <w:bCs/>
                      <w:i/>
                      <w:lang w:eastAsia="ja-JP"/>
                    </w:rPr>
                  </m:ctrlPr>
                </m:sSubPr>
                <m:e>
                  <m:r>
                    <w:rPr>
                      <w:rFonts w:ascii="Cambria Math" w:eastAsia="游明朝" w:hAnsi="Cambria Math"/>
                      <w:lang w:eastAsia="ja-JP"/>
                    </w:rPr>
                    <m:t>x</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y</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x,n </m:t>
                  </m:r>
                </m:sub>
              </m:sSub>
              <m:r>
                <w:rPr>
                  <w:rFonts w:ascii="Cambria Math" w:eastAsia="游明朝" w:hAnsi="Cambria Math"/>
                  <w:lang w:eastAsia="ja-JP"/>
                </w:rPr>
                <m:t xml:space="preserve">, </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y,n </m:t>
                  </m:r>
                </m:sub>
              </m:sSub>
              <m:r>
                <m:rPr>
                  <m:sty m:val="bi"/>
                </m:rPr>
                <w:rPr>
                  <w:rFonts w:ascii="Cambria Math" w:eastAsia="游明朝" w:hAnsi="Cambria Math"/>
                  <w:lang w:eastAsia="ja-JP"/>
                </w:rPr>
                <m:t>,</m:t>
              </m:r>
              <m:sSub>
                <m:sSubPr>
                  <m:ctrlPr>
                    <w:rPr>
                      <w:rFonts w:ascii="Cambria Math" w:eastAsia="游明朝" w:hAnsi="Cambria Math"/>
                      <w:i/>
                      <w:lang w:eastAsia="ja-JP"/>
                    </w:rPr>
                  </m:ctrlPr>
                </m:sSubPr>
                <m:e>
                  <m:r>
                    <w:rPr>
                      <w:rFonts w:ascii="Cambria Math" w:eastAsia="游明朝" w:hAnsi="Cambria Math"/>
                      <w:lang w:eastAsia="ja-JP"/>
                    </w:rPr>
                    <m:t>v</m:t>
                  </m:r>
                </m:e>
                <m:sub>
                  <m:r>
                    <w:rPr>
                      <w:rFonts w:ascii="Cambria Math" w:eastAsia="游明朝" w:hAnsi="Cambria Math"/>
                      <w:lang w:eastAsia="ja-JP"/>
                    </w:rPr>
                    <m:t xml:space="preserve">z,n </m:t>
                  </m:r>
                </m:sub>
              </m:sSub>
            </m:e>
          </m:d>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bSup>
                <m:sSubSupPr>
                  <m:ctrlPr>
                    <w:rPr>
                      <w:rFonts w:ascii="Cambria Math" w:eastAsia="游明朝" w:hAnsi="Cambria Math"/>
                      <w:i/>
                      <w:lang w:eastAsia="ja-JP"/>
                    </w:rPr>
                  </m:ctrlPr>
                </m:sSubSupPr>
                <m:e>
                  <m:r>
                    <w:rPr>
                      <w:rFonts w:ascii="Cambria Math" w:eastAsia="游明朝" w:hAnsi="Cambria Math"/>
                      <w:lang w:eastAsia="ja-JP"/>
                    </w:rPr>
                    <m:t xml:space="preserve"> r</m:t>
                  </m:r>
                </m:e>
                <m:sub>
                  <m:r>
                    <w:rPr>
                      <w:rFonts w:ascii="Cambria Math" w:eastAsia="游明朝" w:hAnsi="Cambria Math"/>
                      <w:lang w:eastAsia="ja-JP"/>
                    </w:rPr>
                    <m:t>n</m:t>
                  </m:r>
                </m:sub>
                <m:sup>
                  <m:r>
                    <w:rPr>
                      <w:rFonts w:ascii="Cambria Math" w:eastAsia="游明朝" w:hAnsi="Cambria Math"/>
                      <w:lang w:eastAsia="ja-JP"/>
                    </w:rPr>
                    <m:t>2</m:t>
                  </m:r>
                </m:sup>
              </m:sSubSup>
              <m:r>
                <w:rPr>
                  <w:rFonts w:ascii="Cambria Math" w:eastAsia="游明朝" w:hAnsi="Cambria Math"/>
                  <w:lang w:eastAsia="ja-JP"/>
                </w:rPr>
                <m:t xml:space="preserve"> </m:t>
              </m:r>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b>
                    <m:sSubPr>
                      <m:ctrlPr>
                        <w:rPr>
                          <w:rFonts w:ascii="Cambria Math" w:eastAsia="游明朝" w:hAnsi="Cambria Math"/>
                          <w:b/>
                          <w:bCs/>
                          <w:i/>
                          <w:lang w:eastAsia="ja-JP"/>
                        </w:rPr>
                      </m:ctrlPr>
                    </m:sSubPr>
                    <m:e>
                      <m:r>
                        <w:rPr>
                          <w:rFonts w:ascii="Cambria Math" w:eastAsia="游明朝" w:hAnsi="Cambria Math"/>
                          <w:lang w:eastAsia="ja-JP"/>
                        </w:rPr>
                        <m:t>z</m:t>
                      </m:r>
                    </m:e>
                    <m:sub>
                      <m:r>
                        <w:rPr>
                          <w:rFonts w:ascii="Cambria Math" w:eastAsia="游明朝" w:hAnsi="Cambria Math"/>
                          <w:lang w:eastAsia="ja-JP"/>
                        </w:rPr>
                        <m:t>n</m:t>
                      </m:r>
                    </m:sub>
                  </m:sSub>
                </m:num>
                <m:den>
                  <m:sSub>
                    <m:sSubPr>
                      <m:ctrlPr>
                        <w:rPr>
                          <w:rFonts w:ascii="Cambria Math" w:eastAsia="游明朝" w:hAnsi="Cambria Math"/>
                          <w:i/>
                          <w:lang w:eastAsia="ja-JP"/>
                        </w:rPr>
                      </m:ctrlPr>
                    </m:sSubPr>
                    <m:e>
                      <m:r>
                        <w:rPr>
                          <w:rFonts w:ascii="Cambria Math" w:eastAsia="游明朝" w:hAnsi="Cambria Math"/>
                          <w:lang w:eastAsia="ja-JP"/>
                        </w:rPr>
                        <m:t>r</m:t>
                      </m:r>
                    </m:e>
                    <m:sub>
                      <m:r>
                        <w:rPr>
                          <w:rFonts w:ascii="Cambria Math" w:eastAsia="游明朝" w:hAnsi="Cambria Math"/>
                          <w:lang w:eastAsia="ja-JP"/>
                        </w:rPr>
                        <m:t>n</m:t>
                      </m:r>
                    </m:sub>
                  </m:sSub>
                </m:den>
              </m:f>
              <m:r>
                <w:rPr>
                  <w:rFonts w:ascii="Cambria Math" w:eastAsia="游明朝" w:hAnsi="Cambria Math"/>
                  <w:lang w:eastAsia="ja-JP"/>
                </w:rPr>
                <m:t xml:space="preserve"> </m:t>
              </m:r>
            </m:e>
          </m:d>
          <m:r>
            <w:rPr>
              <w:rFonts w:ascii="Cambria Math" w:eastAsia="游明朝" w:hAnsi="Cambria Math"/>
              <w:lang w:eastAsia="ja-JP"/>
            </w:rPr>
            <m:t xml:space="preserve">                                                                                         </m:t>
          </m:r>
        </m:oMath>
      </m:oMathPara>
    </w:p>
    <w:p w14:paraId="7B24DF3C" w14:textId="1EA3F0AE" w:rsidR="000F6150" w:rsidRPr="00AB5E1A" w:rsidRDefault="000F6150" w:rsidP="000F6150">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4</w:t>
      </w:r>
      <w:r w:rsidRPr="00AB5E1A">
        <w:rPr>
          <w:rFonts w:eastAsia="游明朝" w:hint="eastAsia"/>
          <w:b/>
          <w:bCs/>
          <w:i/>
          <w:iCs/>
          <w:lang w:eastAsia="ja-JP"/>
        </w:rPr>
        <w:t xml:space="preserve">: Note the position and velocity of satellite are described </w:t>
      </w:r>
      <w:r w:rsidR="00360FA1">
        <w:rPr>
          <w:rFonts w:eastAsia="游明朝" w:hint="eastAsia"/>
          <w:b/>
          <w:bCs/>
          <w:i/>
          <w:iCs/>
          <w:lang w:eastAsia="ja-JP"/>
        </w:rPr>
        <w:t>in</w:t>
      </w:r>
      <w:r w:rsidRPr="00AB5E1A">
        <w:rPr>
          <w:rFonts w:eastAsia="游明朝" w:hint="eastAsia"/>
          <w:b/>
          <w:bCs/>
          <w:i/>
          <w:iCs/>
          <w:lang w:eastAsia="ja-JP"/>
        </w:rPr>
        <w:t xml:space="preserve"> ECEF frame, while the position of the UE is described </w:t>
      </w:r>
      <w:r w:rsidR="00360FA1">
        <w:rPr>
          <w:rFonts w:eastAsia="游明朝" w:hint="eastAsia"/>
          <w:b/>
          <w:bCs/>
          <w:i/>
          <w:iCs/>
          <w:lang w:eastAsia="ja-JP"/>
        </w:rPr>
        <w:t>in</w:t>
      </w:r>
      <w:r w:rsidRPr="00AB5E1A">
        <w:rPr>
          <w:rFonts w:eastAsia="游明朝" w:hint="eastAsia"/>
          <w:b/>
          <w:bCs/>
          <w:i/>
          <w:iCs/>
          <w:lang w:eastAsia="ja-JP"/>
        </w:rPr>
        <w:t xml:space="preserve"> the ellipsoidal coordinate system in TS 38.508-1.</w:t>
      </w:r>
    </w:p>
    <w:p w14:paraId="60933C79" w14:textId="39D4F9B8" w:rsidR="000F6150" w:rsidRPr="00AB5E1A" w:rsidRDefault="000F6150" w:rsidP="000F6150">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5</w:t>
      </w:r>
      <w:r w:rsidRPr="00AB5E1A">
        <w:rPr>
          <w:rFonts w:eastAsia="游明朝" w:hint="eastAsia"/>
          <w:b/>
          <w:bCs/>
          <w:i/>
          <w:iCs/>
          <w:lang w:eastAsia="ja-JP"/>
        </w:rPr>
        <w:t xml:space="preserve">: Initial conditions of satellite position, velocity and UE position </w:t>
      </w:r>
      <w:r w:rsidR="00360FA1">
        <w:rPr>
          <w:rFonts w:eastAsia="游明朝" w:hint="eastAsia"/>
          <w:b/>
          <w:bCs/>
          <w:i/>
          <w:iCs/>
          <w:lang w:eastAsia="ja-JP"/>
        </w:rPr>
        <w:t>in</w:t>
      </w:r>
      <w:r w:rsidRPr="00AB5E1A">
        <w:rPr>
          <w:rFonts w:eastAsia="游明朝" w:hint="eastAsia"/>
          <w:b/>
          <w:bCs/>
          <w:i/>
          <w:iCs/>
          <w:lang w:eastAsia="ja-JP"/>
        </w:rPr>
        <w:t xml:space="preserve"> ECEF frame can be as follows.</w:t>
      </w:r>
    </w:p>
    <w:p w14:paraId="0B83D789" w14:textId="77777777" w:rsidR="000F6150" w:rsidRDefault="000F6150" w:rsidP="000F6150">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X_SV</w:t>
      </w:r>
      <w:r w:rsidRPr="00BA01CD">
        <w:rPr>
          <w:rFonts w:eastAsia="游明朝"/>
          <w:lang w:eastAsia="ja-JP"/>
        </w:rPr>
        <w:t>,</w:t>
      </w:r>
      <w:r w:rsidRPr="00101E2A">
        <w:rPr>
          <w:rFonts w:eastAsia="游明朝"/>
          <w:lang w:eastAsia="ja-JP"/>
        </w:rPr>
        <w:t xml:space="preserve"> Y_SV</w:t>
      </w:r>
      <w:r w:rsidRPr="00BA01CD">
        <w:rPr>
          <w:rFonts w:eastAsia="游明朝"/>
          <w:lang w:eastAsia="ja-JP"/>
        </w:rPr>
        <w:t>,</w:t>
      </w:r>
      <w:r w:rsidRPr="00101E2A">
        <w:rPr>
          <w:rFonts w:eastAsia="游明朝"/>
          <w:lang w:eastAsia="ja-JP"/>
        </w:rPr>
        <w:t xml:space="preserve"> Z_SV</w:t>
      </w:r>
      <w:r w:rsidRPr="00BA01CD">
        <w:rPr>
          <w:rFonts w:eastAsia="游明朝" w:hint="eastAsia"/>
          <w:lang w:eastAsia="ja-JP"/>
        </w:rPr>
        <w:t xml:space="preserve">) </w:t>
      </w:r>
      <w:r>
        <w:rPr>
          <w:rFonts w:eastAsia="游明朝" w:hint="eastAsia"/>
          <w:lang w:eastAsia="ja-JP"/>
        </w:rPr>
        <w:t xml:space="preserve">= ( </w:t>
      </w:r>
      <w:r w:rsidRPr="00244DA6">
        <w:rPr>
          <w:rFonts w:eastAsia="游明朝"/>
          <w:lang w:eastAsia="ja-JP"/>
        </w:rPr>
        <w:t>-3315105.300000</w:t>
      </w:r>
      <w:r>
        <w:rPr>
          <w:rFonts w:eastAsia="游明朝" w:hint="eastAsia"/>
          <w:lang w:eastAsia="ja-JP"/>
        </w:rPr>
        <w:t xml:space="preserve"> [m], </w:t>
      </w:r>
      <w:r w:rsidRPr="00244DA6">
        <w:rPr>
          <w:rFonts w:eastAsia="游明朝"/>
          <w:lang w:eastAsia="ja-JP"/>
        </w:rPr>
        <w:t>5396426.100000</w:t>
      </w:r>
      <w:r>
        <w:rPr>
          <w:rFonts w:eastAsia="游明朝" w:hint="eastAsia"/>
          <w:lang w:eastAsia="ja-JP"/>
        </w:rPr>
        <w:t xml:space="preserve"> [m], </w:t>
      </w:r>
      <w:r w:rsidRPr="00244DA6">
        <w:rPr>
          <w:rFonts w:eastAsia="游明朝"/>
          <w:lang w:eastAsia="ja-JP"/>
        </w:rPr>
        <w:t>2941944.200000</w:t>
      </w:r>
      <w:r>
        <w:rPr>
          <w:rFonts w:eastAsia="游明朝" w:hint="eastAsia"/>
          <w:lang w:eastAsia="ja-JP"/>
        </w:rPr>
        <w:t xml:space="preserve"> [m])</w:t>
      </w:r>
    </w:p>
    <w:p w14:paraId="5BF0539F" w14:textId="77777777" w:rsidR="000F6150" w:rsidRDefault="000F6150" w:rsidP="000F6150">
      <w:pPr>
        <w:ind w:firstLineChars="100" w:firstLine="200"/>
        <w:rPr>
          <w:rFonts w:eastAsia="游明朝"/>
          <w:lang w:eastAsia="ja-JP"/>
        </w:rPr>
      </w:pPr>
      <w:r w:rsidRPr="00BA01CD">
        <w:rPr>
          <w:rFonts w:eastAsia="游明朝" w:hint="eastAsia"/>
          <w:lang w:eastAsia="ja-JP"/>
        </w:rPr>
        <w:t>(</w:t>
      </w:r>
      <w:r w:rsidRPr="00BA01CD">
        <w:rPr>
          <w:rFonts w:eastAsia="游明朝"/>
          <w:lang w:eastAsia="ja-JP"/>
        </w:rPr>
        <w:t>V</w:t>
      </w:r>
      <w:r w:rsidRPr="00101E2A">
        <w:rPr>
          <w:rFonts w:eastAsia="游明朝"/>
          <w:lang w:eastAsia="ja-JP"/>
        </w:rPr>
        <w:t>X</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Y</w:t>
      </w:r>
      <w:r w:rsidRPr="00BA01CD">
        <w:rPr>
          <w:rFonts w:eastAsia="游明朝"/>
          <w:lang w:eastAsia="ja-JP"/>
        </w:rPr>
        <w:t>,</w:t>
      </w:r>
      <w:r w:rsidRPr="00101E2A">
        <w:rPr>
          <w:rFonts w:eastAsia="游明朝"/>
          <w:lang w:eastAsia="ja-JP"/>
        </w:rPr>
        <w:t xml:space="preserve"> </w:t>
      </w:r>
      <w:r w:rsidRPr="00BA01CD">
        <w:rPr>
          <w:rFonts w:eastAsia="游明朝"/>
          <w:lang w:eastAsia="ja-JP"/>
        </w:rPr>
        <w:t>V</w:t>
      </w:r>
      <w:r w:rsidRPr="00101E2A">
        <w:rPr>
          <w:rFonts w:eastAsia="游明朝"/>
          <w:lang w:eastAsia="ja-JP"/>
        </w:rPr>
        <w:t>Z</w:t>
      </w:r>
      <w:r w:rsidRPr="00BA01CD">
        <w:rPr>
          <w:rFonts w:eastAsia="游明朝" w:hint="eastAsia"/>
          <w:lang w:eastAsia="ja-JP"/>
        </w:rPr>
        <w:t xml:space="preserve">) </w:t>
      </w:r>
      <w:r>
        <w:rPr>
          <w:rFonts w:eastAsia="游明朝" w:hint="eastAsia"/>
          <w:lang w:eastAsia="ja-JP"/>
        </w:rPr>
        <w:t>= (</w:t>
      </w:r>
      <w:r w:rsidRPr="00244DA6">
        <w:rPr>
          <w:rFonts w:eastAsia="游明朝"/>
          <w:lang w:eastAsia="ja-JP"/>
        </w:rPr>
        <w:t>1318.200000</w:t>
      </w:r>
      <w:r>
        <w:rPr>
          <w:rFonts w:eastAsia="游明朝" w:hint="eastAsia"/>
          <w:lang w:eastAsia="ja-JP"/>
        </w:rPr>
        <w:t xml:space="preserve"> [m/s], </w:t>
      </w:r>
      <w:r w:rsidRPr="00244DA6">
        <w:rPr>
          <w:rFonts w:eastAsia="游明朝"/>
          <w:lang w:eastAsia="ja-JP"/>
        </w:rPr>
        <w:t>-2889.840000</w:t>
      </w:r>
      <w:r>
        <w:rPr>
          <w:rFonts w:eastAsia="游明朝" w:hint="eastAsia"/>
          <w:lang w:eastAsia="ja-JP"/>
        </w:rPr>
        <w:t xml:space="preserve"> [m/s], </w:t>
      </w:r>
      <w:r w:rsidRPr="00244DA6">
        <w:rPr>
          <w:rFonts w:eastAsia="游明朝"/>
          <w:lang w:eastAsia="ja-JP"/>
        </w:rPr>
        <w:t>6846.540000</w:t>
      </w:r>
      <w:r>
        <w:rPr>
          <w:rFonts w:eastAsia="游明朝" w:hint="eastAsia"/>
          <w:lang w:eastAsia="ja-JP"/>
        </w:rPr>
        <w:t xml:space="preserve"> [m/s])</w:t>
      </w:r>
    </w:p>
    <w:p w14:paraId="2DC4E516" w14:textId="77777777" w:rsidR="000F6150" w:rsidRDefault="000F6150" w:rsidP="000F6150">
      <w:pPr>
        <w:ind w:firstLineChars="100" w:firstLine="200"/>
        <w:rPr>
          <w:rFonts w:eastAsia="游明朝"/>
          <w:lang w:eastAsia="ja-JP"/>
        </w:rPr>
      </w:pPr>
      <w:r w:rsidRPr="00BA01CD">
        <w:rPr>
          <w:rFonts w:eastAsia="游明朝" w:hint="eastAsia"/>
          <w:lang w:eastAsia="ja-JP"/>
        </w:rPr>
        <w:t>(</w:t>
      </w:r>
      <w:r w:rsidRPr="00101E2A">
        <w:rPr>
          <w:rFonts w:eastAsia="游明朝"/>
          <w:lang w:eastAsia="ja-JP"/>
        </w:rPr>
        <w:t>X_UE, Y_UE, Z_UE</w:t>
      </w:r>
      <w:r w:rsidRPr="00BA01CD">
        <w:rPr>
          <w:rFonts w:eastAsia="游明朝" w:hint="eastAsia"/>
          <w:lang w:eastAsia="ja-JP"/>
        </w:rPr>
        <w:t>)</w:t>
      </w:r>
      <w:r>
        <w:rPr>
          <w:rFonts w:eastAsia="游明朝" w:hint="eastAsia"/>
          <w:lang w:eastAsia="ja-JP"/>
        </w:rPr>
        <w:t xml:space="preserve"> =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p>
    <w:p w14:paraId="1C6E6A37" w14:textId="72114464" w:rsidR="000F6150" w:rsidRPr="00AB5E1A" w:rsidRDefault="000F6150" w:rsidP="000F6150">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6</w:t>
      </w:r>
      <w:r w:rsidRPr="00AB5E1A">
        <w:rPr>
          <w:rFonts w:eastAsia="游明朝" w:hint="eastAsia"/>
          <w:b/>
          <w:bCs/>
          <w:i/>
          <w:iCs/>
          <w:lang w:eastAsia="ja-JP"/>
        </w:rPr>
        <w:t>: Calculation results of propagation delay and doppler shift utilizing the 4-th order Runge</w:t>
      </w:r>
      <w:r w:rsidR="003F04B2">
        <w:rPr>
          <w:rFonts w:eastAsia="游明朝" w:hint="eastAsia"/>
          <w:b/>
          <w:bCs/>
          <w:i/>
          <w:iCs/>
          <w:lang w:eastAsia="ja-JP"/>
        </w:rPr>
        <w:t>-</w:t>
      </w:r>
      <w:r w:rsidRPr="00AB5E1A">
        <w:rPr>
          <w:rFonts w:eastAsia="游明朝" w:hint="eastAsia"/>
          <w:b/>
          <w:bCs/>
          <w:i/>
          <w:iCs/>
          <w:lang w:eastAsia="ja-JP"/>
        </w:rPr>
        <w:t>Kutta method fit quite well regardless of the step size of time (1 m</w:t>
      </w:r>
      <w:r w:rsidR="00F07405">
        <w:rPr>
          <w:rFonts w:eastAsia="游明朝" w:hint="eastAsia"/>
          <w:b/>
          <w:bCs/>
          <w:i/>
          <w:iCs/>
          <w:lang w:eastAsia="ja-JP"/>
        </w:rPr>
        <w:t>s</w:t>
      </w:r>
      <w:r w:rsidRPr="00AB5E1A">
        <w:rPr>
          <w:rFonts w:eastAsia="游明朝" w:hint="eastAsia"/>
          <w:b/>
          <w:bCs/>
          <w:i/>
          <w:iCs/>
          <w:lang w:eastAsia="ja-JP"/>
        </w:rPr>
        <w:t xml:space="preserve"> vs 10.24 sec.).</w:t>
      </w:r>
    </w:p>
    <w:p w14:paraId="52ED7088" w14:textId="02005997" w:rsidR="000F6150" w:rsidRDefault="000F6150" w:rsidP="000F6150">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7</w:t>
      </w:r>
      <w:r w:rsidRPr="00AB5E1A">
        <w:rPr>
          <w:rFonts w:eastAsia="游明朝" w:hint="eastAsia"/>
          <w:b/>
          <w:bCs/>
          <w:i/>
          <w:iCs/>
          <w:lang w:eastAsia="ja-JP"/>
        </w:rPr>
        <w:t xml:space="preserve">: </w:t>
      </w:r>
      <w:r w:rsidRPr="00AB5E1A">
        <w:rPr>
          <w:rFonts w:eastAsia="游明朝"/>
          <w:b/>
          <w:bCs/>
          <w:i/>
          <w:iCs/>
          <w:lang w:eastAsia="ja-JP"/>
        </w:rPr>
        <w:t xml:space="preserve">Errors of the </w:t>
      </w:r>
      <w:r w:rsidRPr="00AB5E1A">
        <w:rPr>
          <w:rFonts w:eastAsia="游明朝" w:hint="eastAsia"/>
          <w:b/>
          <w:bCs/>
          <w:i/>
          <w:iCs/>
          <w:lang w:eastAsia="ja-JP"/>
        </w:rPr>
        <w:t xml:space="preserve">calculated </w:t>
      </w:r>
      <w:r w:rsidRPr="00AB5E1A">
        <w:rPr>
          <w:rFonts w:eastAsia="游明朝"/>
          <w:b/>
          <w:bCs/>
          <w:i/>
          <w:iCs/>
          <w:lang w:eastAsia="ja-JP"/>
        </w:rPr>
        <w:t xml:space="preserve">delay between 1 ms step size and </w:t>
      </w:r>
      <w:r w:rsidRPr="007E7FF6">
        <w:rPr>
          <w:rFonts w:eastAsia="游明朝"/>
          <w:b/>
          <w:bCs/>
          <w:i/>
          <w:iCs/>
          <w:lang w:eastAsia="ja-JP"/>
        </w:rPr>
        <w:t>10</w:t>
      </w:r>
      <w:r w:rsidR="00100E76" w:rsidRPr="007E7FF6">
        <w:rPr>
          <w:rFonts w:eastAsia="游明朝" w:hint="eastAsia"/>
          <w:b/>
          <w:bCs/>
          <w:i/>
          <w:iCs/>
          <w:lang w:eastAsia="ja-JP"/>
        </w:rPr>
        <w:t>.24</w:t>
      </w:r>
      <w:r w:rsidRPr="007E7FF6">
        <w:rPr>
          <w:rFonts w:eastAsia="游明朝"/>
          <w:b/>
          <w:bCs/>
          <w:i/>
          <w:iCs/>
          <w:lang w:eastAsia="ja-JP"/>
        </w:rPr>
        <w:t xml:space="preserve"> sec step size</w:t>
      </w:r>
      <w:r w:rsidRPr="00AB5E1A">
        <w:rPr>
          <w:rFonts w:eastAsia="游明朝"/>
          <w:b/>
          <w:bCs/>
          <w:i/>
          <w:iCs/>
          <w:lang w:eastAsia="ja-JP"/>
        </w:rPr>
        <w:t xml:space="preserve"> is within </w:t>
      </w:r>
      <w:r w:rsidRPr="00AB5E1A">
        <w:rPr>
          <w:rFonts w:eastAsia="游明朝" w:hint="eastAsia"/>
          <w:b/>
          <w:bCs/>
          <w:i/>
          <w:iCs/>
          <w:lang w:eastAsia="ja-JP"/>
        </w:rPr>
        <w:t>a</w:t>
      </w:r>
      <w:r w:rsidRPr="00AB5E1A">
        <w:rPr>
          <w:rFonts w:eastAsia="游明朝"/>
          <w:b/>
          <w:bCs/>
          <w:i/>
          <w:iCs/>
          <w:lang w:eastAsia="ja-JP"/>
        </w:rPr>
        <w:t xml:space="preserve"> range of </w:t>
      </w:r>
      <w:r w:rsidRPr="007E7FF6">
        <w:rPr>
          <w:rFonts w:eastAsia="游明朝"/>
          <w:b/>
          <w:bCs/>
          <w:i/>
          <w:iCs/>
          <w:lang w:eastAsia="ja-JP"/>
        </w:rPr>
        <w:t>1</w:t>
      </w:r>
      <w:r w:rsidR="000C7A27" w:rsidRPr="007E7FF6">
        <w:rPr>
          <w:rFonts w:eastAsia="游明朝" w:hint="eastAsia"/>
          <w:b/>
          <w:bCs/>
          <w:i/>
          <w:iCs/>
          <w:lang w:eastAsia="ja-JP"/>
        </w:rPr>
        <w:t>.8 ps</w:t>
      </w:r>
      <w:r w:rsidRPr="00AB5E1A">
        <w:rPr>
          <w:rFonts w:eastAsia="游明朝" w:hint="eastAsia"/>
          <w:b/>
          <w:bCs/>
          <w:i/>
          <w:iCs/>
          <w:lang w:eastAsia="ja-JP"/>
        </w:rPr>
        <w:t>,</w:t>
      </w:r>
      <w:r w:rsidRPr="00AB5E1A">
        <w:rPr>
          <w:rFonts w:eastAsia="游明朝"/>
          <w:b/>
          <w:bCs/>
          <w:i/>
          <w:iCs/>
          <w:lang w:eastAsia="ja-JP"/>
        </w:rPr>
        <w:t xml:space="preserve"> and the </w:t>
      </w:r>
      <w:r w:rsidRPr="00AB5E1A">
        <w:rPr>
          <w:rFonts w:eastAsia="游明朝" w:hint="eastAsia"/>
          <w:b/>
          <w:bCs/>
          <w:i/>
          <w:iCs/>
          <w:lang w:eastAsia="ja-JP"/>
        </w:rPr>
        <w:t xml:space="preserve">errors of </w:t>
      </w:r>
      <w:r w:rsidRPr="00AB5E1A">
        <w:rPr>
          <w:rFonts w:eastAsia="游明朝"/>
          <w:b/>
          <w:bCs/>
          <w:i/>
          <w:iCs/>
          <w:lang w:eastAsia="ja-JP"/>
        </w:rPr>
        <w:t xml:space="preserve">doppler shift is within </w:t>
      </w:r>
      <w:r w:rsidRPr="007E7FF6">
        <w:rPr>
          <w:rFonts w:eastAsia="游明朝"/>
          <w:b/>
          <w:bCs/>
          <w:i/>
          <w:iCs/>
          <w:lang w:eastAsia="ja-JP"/>
        </w:rPr>
        <w:t xml:space="preserve">+/- 3 </w:t>
      </w:r>
      <w:r w:rsidRPr="007E7FF6">
        <w:rPr>
          <w:rFonts w:ascii="Symbol" w:eastAsia="游明朝" w:hAnsi="Symbol" w:hint="eastAsia"/>
          <w:b/>
          <w:bCs/>
          <w:i/>
          <w:iCs/>
          <w:lang w:eastAsia="ja-JP"/>
        </w:rPr>
        <w:t>m</w:t>
      </w:r>
      <w:r w:rsidRPr="007E7FF6">
        <w:rPr>
          <w:rFonts w:eastAsia="游明朝"/>
          <w:b/>
          <w:bCs/>
          <w:i/>
          <w:iCs/>
          <w:lang w:eastAsia="ja-JP"/>
        </w:rPr>
        <w:t>Hz.</w:t>
      </w:r>
    </w:p>
    <w:p w14:paraId="036CF79D" w14:textId="7ED1E890" w:rsidR="000F6150" w:rsidRPr="00AB5E1A" w:rsidRDefault="000F6150" w:rsidP="000F6150">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8</w:t>
      </w:r>
      <w:r w:rsidRPr="00AB5E1A">
        <w:rPr>
          <w:rFonts w:eastAsia="游明朝" w:hint="eastAsia"/>
          <w:b/>
          <w:bCs/>
          <w:i/>
          <w:iCs/>
          <w:lang w:eastAsia="ja-JP"/>
        </w:rPr>
        <w:t xml:space="preserve">: </w:t>
      </w:r>
      <w:r>
        <w:rPr>
          <w:rFonts w:eastAsia="游明朝" w:hint="eastAsia"/>
          <w:b/>
          <w:bCs/>
          <w:i/>
          <w:iCs/>
          <w:lang w:eastAsia="ja-JP"/>
        </w:rPr>
        <w:t>The calculated satellite position difference</w:t>
      </w:r>
      <w:r w:rsidR="00DC5ECE">
        <w:rPr>
          <w:rFonts w:eastAsia="游明朝" w:hint="eastAsia"/>
          <w:b/>
          <w:bCs/>
          <w:i/>
          <w:iCs/>
          <w:lang w:eastAsia="ja-JP"/>
        </w:rPr>
        <w:t>s</w:t>
      </w:r>
      <w:r>
        <w:rPr>
          <w:rFonts w:eastAsia="游明朝" w:hint="eastAsia"/>
          <w:b/>
          <w:bCs/>
          <w:i/>
          <w:iCs/>
          <w:lang w:eastAsia="ja-JP"/>
        </w:rPr>
        <w:t xml:space="preserve"> between 4-th order RK method and Keplerian are as follows.</w:t>
      </w:r>
    </w:p>
    <w:p w14:paraId="06640699" w14:textId="16F02069" w:rsidR="000F6150" w:rsidRDefault="000F6150" w:rsidP="000F6150">
      <w:pPr>
        <w:ind w:firstLine="284"/>
        <w:rPr>
          <w:rFonts w:eastAsia="游明朝"/>
          <w:lang w:eastAsia="ja-JP"/>
        </w:rPr>
      </w:pPr>
      <w:r>
        <w:rPr>
          <w:rFonts w:eastAsia="游明朝" w:hint="eastAsia"/>
          <w:lang w:eastAsia="ja-JP"/>
        </w:rPr>
        <w:t xml:space="preserve">Approximately </w:t>
      </w:r>
      <w:r w:rsidRPr="007E7FF6">
        <w:rPr>
          <w:rFonts w:eastAsia="游明朝" w:hint="eastAsia"/>
          <w:lang w:eastAsia="ja-JP"/>
        </w:rPr>
        <w:t>0.</w:t>
      </w:r>
      <w:r w:rsidR="00194C31" w:rsidRPr="007E7FF6">
        <w:rPr>
          <w:rFonts w:eastAsia="游明朝" w:hint="eastAsia"/>
          <w:lang w:eastAsia="ja-JP"/>
        </w:rPr>
        <w:t>32</w:t>
      </w:r>
      <w:r w:rsidRPr="007E7FF6">
        <w:rPr>
          <w:rFonts w:eastAsia="游明朝" w:hint="eastAsia"/>
          <w:lang w:eastAsia="ja-JP"/>
        </w:rPr>
        <w:t xml:space="preserve"> </w:t>
      </w:r>
      <w:r w:rsidR="00194C31" w:rsidRPr="007E7FF6">
        <w:rPr>
          <w:rFonts w:eastAsia="游明朝" w:hint="eastAsia"/>
          <w:lang w:eastAsia="ja-JP"/>
        </w:rPr>
        <w:t>m</w:t>
      </w:r>
      <w:r w:rsidRPr="007E7FF6">
        <w:rPr>
          <w:rFonts w:eastAsia="游明朝" w:hint="eastAsia"/>
          <w:lang w:eastAsia="ja-JP"/>
        </w:rPr>
        <w:t>m</w:t>
      </w:r>
      <w:r>
        <w:rPr>
          <w:rFonts w:eastAsia="游明朝" w:hint="eastAsia"/>
          <w:lang w:eastAsia="ja-JP"/>
        </w:rPr>
        <w:t xml:space="preserve"> maximum within 10 minutes</w:t>
      </w:r>
    </w:p>
    <w:p w14:paraId="465DD6C6" w14:textId="3F609EEC" w:rsidR="000F6150" w:rsidRPr="007971BE" w:rsidRDefault="000F6150" w:rsidP="000F6150">
      <w:pPr>
        <w:rPr>
          <w:rFonts w:eastAsia="游明朝"/>
          <w:lang w:eastAsia="ja-JP"/>
        </w:rPr>
      </w:pPr>
      <w:r>
        <w:rPr>
          <w:rFonts w:eastAsia="游明朝"/>
          <w:lang w:eastAsia="ja-JP"/>
        </w:rPr>
        <w:tab/>
      </w:r>
      <w:r>
        <w:rPr>
          <w:rFonts w:eastAsia="游明朝" w:hint="eastAsia"/>
          <w:lang w:eastAsia="ja-JP"/>
        </w:rPr>
        <w:t xml:space="preserve">Approximately </w:t>
      </w:r>
      <w:r w:rsidRPr="007E7FF6">
        <w:rPr>
          <w:rFonts w:eastAsia="游明朝" w:hint="eastAsia"/>
          <w:lang w:eastAsia="ja-JP"/>
        </w:rPr>
        <w:t>3.</w:t>
      </w:r>
      <w:r w:rsidR="00194C31" w:rsidRPr="007E7FF6">
        <w:rPr>
          <w:rFonts w:eastAsia="游明朝" w:hint="eastAsia"/>
          <w:lang w:eastAsia="ja-JP"/>
        </w:rPr>
        <w:t>2</w:t>
      </w:r>
      <w:r w:rsidRPr="007E7FF6">
        <w:rPr>
          <w:rFonts w:eastAsia="游明朝" w:hint="eastAsia"/>
          <w:lang w:eastAsia="ja-JP"/>
        </w:rPr>
        <w:t xml:space="preserve"> </w:t>
      </w:r>
      <w:r w:rsidR="00194C31" w:rsidRPr="007E7FF6">
        <w:rPr>
          <w:rFonts w:eastAsia="游明朝" w:hint="eastAsia"/>
          <w:lang w:eastAsia="ja-JP"/>
        </w:rPr>
        <w:t>m</w:t>
      </w:r>
      <w:r w:rsidRPr="007E7FF6">
        <w:rPr>
          <w:rFonts w:eastAsia="游明朝" w:hint="eastAsia"/>
          <w:lang w:eastAsia="ja-JP"/>
        </w:rPr>
        <w:t>m</w:t>
      </w:r>
      <w:r>
        <w:rPr>
          <w:rFonts w:eastAsia="游明朝" w:hint="eastAsia"/>
          <w:lang w:eastAsia="ja-JP"/>
        </w:rPr>
        <w:t xml:space="preserve"> maximum during the orbital period</w:t>
      </w:r>
    </w:p>
    <w:p w14:paraId="7A97DEDF" w14:textId="77777777" w:rsidR="000F6150" w:rsidRDefault="000F6150" w:rsidP="000F6150">
      <w:pPr>
        <w:rPr>
          <w:rFonts w:eastAsia="游明朝"/>
          <w:lang w:eastAsia="ja-JP"/>
        </w:rPr>
      </w:pPr>
      <w:r w:rsidRPr="00AB5E1A">
        <w:rPr>
          <w:rFonts w:eastAsia="游明朝" w:hint="eastAsia"/>
          <w:b/>
          <w:bCs/>
          <w:i/>
          <w:iCs/>
          <w:lang w:eastAsia="ja-JP"/>
        </w:rPr>
        <w:t xml:space="preserve">Observation </w:t>
      </w:r>
      <w:r>
        <w:rPr>
          <w:rFonts w:eastAsia="游明朝" w:hint="eastAsia"/>
          <w:b/>
          <w:bCs/>
          <w:i/>
          <w:iCs/>
          <w:lang w:eastAsia="ja-JP"/>
        </w:rPr>
        <w:t>9</w:t>
      </w:r>
      <w:r w:rsidRPr="00AB5E1A">
        <w:rPr>
          <w:rFonts w:eastAsia="游明朝" w:hint="eastAsia"/>
          <w:b/>
          <w:bCs/>
          <w:i/>
          <w:iCs/>
          <w:lang w:eastAsia="ja-JP"/>
        </w:rPr>
        <w:t>:</w:t>
      </w:r>
      <w:r w:rsidRPr="00AB5E1A">
        <w:rPr>
          <w:rFonts w:eastAsia="游明朝" w:hint="eastAsia"/>
          <w:i/>
          <w:iCs/>
          <w:lang w:eastAsia="ja-JP"/>
        </w:rPr>
        <w:t xml:space="preserve"> </w:t>
      </w:r>
      <w:r w:rsidRPr="008B4A05">
        <w:rPr>
          <w:rFonts w:eastAsia="游明朝" w:hint="eastAsia"/>
          <w:b/>
          <w:bCs/>
          <w:i/>
          <w:iCs/>
          <w:lang w:eastAsia="ja-JP"/>
        </w:rPr>
        <w:t xml:space="preserve">The </w:t>
      </w:r>
      <w:r>
        <w:rPr>
          <w:rFonts w:eastAsia="游明朝" w:hint="eastAsia"/>
          <w:b/>
          <w:bCs/>
          <w:i/>
          <w:iCs/>
          <w:lang w:eastAsia="ja-JP"/>
        </w:rPr>
        <w:t xml:space="preserve">calculated satellite </w:t>
      </w:r>
      <w:r w:rsidRPr="008B4A05">
        <w:rPr>
          <w:rFonts w:eastAsia="游明朝" w:hint="eastAsia"/>
          <w:b/>
          <w:bCs/>
          <w:i/>
          <w:iCs/>
          <w:lang w:eastAsia="ja-JP"/>
        </w:rPr>
        <w:t xml:space="preserve">velocity </w:t>
      </w:r>
      <w:r>
        <w:rPr>
          <w:rFonts w:eastAsia="游明朝" w:hint="eastAsia"/>
          <w:b/>
          <w:bCs/>
          <w:i/>
          <w:iCs/>
          <w:lang w:eastAsia="ja-JP"/>
        </w:rPr>
        <w:t>difference</w:t>
      </w:r>
      <w:r w:rsidRPr="008B4A05">
        <w:rPr>
          <w:rFonts w:eastAsia="游明朝" w:hint="eastAsia"/>
          <w:b/>
          <w:bCs/>
          <w:i/>
          <w:iCs/>
          <w:lang w:eastAsia="ja-JP"/>
        </w:rPr>
        <w:t>s between 4-th order RK method and Keplerian are as follows.</w:t>
      </w:r>
    </w:p>
    <w:p w14:paraId="2F4E04ED" w14:textId="2B3A6F5D" w:rsidR="000F6150" w:rsidRDefault="000F6150" w:rsidP="000F6150">
      <w:pPr>
        <w:ind w:firstLine="284"/>
        <w:rPr>
          <w:rFonts w:eastAsia="游明朝"/>
          <w:lang w:eastAsia="ja-JP"/>
        </w:rPr>
      </w:pPr>
      <w:r>
        <w:rPr>
          <w:rFonts w:eastAsia="游明朝" w:hint="eastAsia"/>
          <w:lang w:eastAsia="ja-JP"/>
        </w:rPr>
        <w:t xml:space="preserve">Approximately </w:t>
      </w:r>
      <w:r w:rsidRPr="00731F1B">
        <w:rPr>
          <w:rFonts w:eastAsia="游明朝" w:hint="eastAsia"/>
          <w:lang w:eastAsia="ja-JP"/>
        </w:rPr>
        <w:t>0</w:t>
      </w:r>
      <w:r w:rsidR="00194C31" w:rsidRPr="00731F1B">
        <w:rPr>
          <w:rFonts w:eastAsia="游明朝" w:hint="eastAsia"/>
          <w:lang w:eastAsia="ja-JP"/>
        </w:rPr>
        <w:t>.36</w:t>
      </w:r>
      <w:r w:rsidRPr="00731F1B">
        <w:rPr>
          <w:rFonts w:eastAsia="游明朝" w:hint="eastAsia"/>
          <w:lang w:eastAsia="ja-JP"/>
        </w:rPr>
        <w:t xml:space="preserve"> </w:t>
      </w:r>
      <w:r w:rsidR="00194C31" w:rsidRPr="00731F1B">
        <w:rPr>
          <w:rFonts w:eastAsia="游明朝" w:hint="eastAsia"/>
          <w:lang w:eastAsia="ja-JP"/>
        </w:rPr>
        <w:t>μ</w:t>
      </w:r>
      <w:r w:rsidRPr="00731F1B">
        <w:rPr>
          <w:rFonts w:eastAsia="游明朝" w:hint="eastAsia"/>
          <w:lang w:eastAsia="ja-JP"/>
        </w:rPr>
        <w:t>m/s</w:t>
      </w:r>
      <w:r>
        <w:rPr>
          <w:rFonts w:eastAsia="游明朝" w:hint="eastAsia"/>
          <w:lang w:eastAsia="ja-JP"/>
        </w:rPr>
        <w:t xml:space="preserve"> maximum within 10 minutes</w:t>
      </w:r>
    </w:p>
    <w:p w14:paraId="5F1FD1EF" w14:textId="512A070C" w:rsidR="000F6150" w:rsidRPr="007971BE" w:rsidRDefault="000F6150" w:rsidP="000F6150">
      <w:pPr>
        <w:rPr>
          <w:rFonts w:eastAsia="游明朝"/>
          <w:lang w:eastAsia="ja-JP"/>
        </w:rPr>
      </w:pPr>
      <w:r>
        <w:rPr>
          <w:rFonts w:eastAsia="游明朝"/>
          <w:lang w:eastAsia="ja-JP"/>
        </w:rPr>
        <w:tab/>
      </w:r>
      <w:r>
        <w:rPr>
          <w:rFonts w:eastAsia="游明朝" w:hint="eastAsia"/>
          <w:lang w:eastAsia="ja-JP"/>
        </w:rPr>
        <w:t xml:space="preserve">Approximately </w:t>
      </w:r>
      <w:r w:rsidR="00194C31" w:rsidRPr="00731F1B">
        <w:rPr>
          <w:rFonts w:eastAsia="游明朝" w:hint="eastAsia"/>
          <w:lang w:eastAsia="ja-JP"/>
        </w:rPr>
        <w:t>3.4</w:t>
      </w:r>
      <w:r w:rsidRPr="00731F1B">
        <w:rPr>
          <w:rFonts w:eastAsia="游明朝" w:hint="eastAsia"/>
          <w:lang w:eastAsia="ja-JP"/>
        </w:rPr>
        <w:t xml:space="preserve"> </w:t>
      </w:r>
      <w:r w:rsidR="00194C31" w:rsidRPr="00731F1B">
        <w:rPr>
          <w:rFonts w:eastAsia="游明朝" w:hint="eastAsia"/>
          <w:lang w:eastAsia="ja-JP"/>
        </w:rPr>
        <w:t>μ</w:t>
      </w:r>
      <w:r w:rsidRPr="00731F1B">
        <w:rPr>
          <w:rFonts w:eastAsia="游明朝" w:hint="eastAsia"/>
          <w:lang w:eastAsia="ja-JP"/>
        </w:rPr>
        <w:t>m/s</w:t>
      </w:r>
      <w:r>
        <w:rPr>
          <w:rFonts w:eastAsia="游明朝" w:hint="eastAsia"/>
          <w:lang w:eastAsia="ja-JP"/>
        </w:rPr>
        <w:t xml:space="preserve"> maximum during the orbital period</w:t>
      </w:r>
    </w:p>
    <w:p w14:paraId="59DB06FF" w14:textId="6E4B83D9" w:rsidR="008E41D7" w:rsidRPr="00AB5E1A" w:rsidRDefault="008E41D7" w:rsidP="008E41D7">
      <w:pPr>
        <w:rPr>
          <w:rFonts w:eastAsia="游明朝"/>
          <w:b/>
          <w:bCs/>
          <w:i/>
          <w:iCs/>
          <w:lang w:eastAsia="ja-JP"/>
        </w:rPr>
      </w:pPr>
      <w:r w:rsidRPr="00AB5E1A">
        <w:rPr>
          <w:rFonts w:eastAsia="游明朝" w:hint="eastAsia"/>
          <w:b/>
          <w:bCs/>
          <w:i/>
          <w:iCs/>
          <w:lang w:eastAsia="ja-JP"/>
        </w:rPr>
        <w:t xml:space="preserve">Observation </w:t>
      </w:r>
      <w:r>
        <w:rPr>
          <w:rFonts w:eastAsia="游明朝" w:hint="eastAsia"/>
          <w:b/>
          <w:bCs/>
          <w:i/>
          <w:iCs/>
          <w:lang w:eastAsia="ja-JP"/>
        </w:rPr>
        <w:t>10</w:t>
      </w:r>
      <w:r w:rsidRPr="00AB5E1A">
        <w:rPr>
          <w:rFonts w:eastAsia="游明朝" w:hint="eastAsia"/>
          <w:b/>
          <w:bCs/>
          <w:i/>
          <w:iCs/>
          <w:lang w:eastAsia="ja-JP"/>
        </w:rPr>
        <w:t xml:space="preserve">: </w:t>
      </w:r>
      <w:r>
        <w:rPr>
          <w:rFonts w:eastAsia="游明朝" w:hint="eastAsia"/>
          <w:b/>
          <w:bCs/>
          <w:i/>
          <w:iCs/>
          <w:lang w:eastAsia="ja-JP"/>
        </w:rPr>
        <w:t>Calculated satellite p</w:t>
      </w:r>
      <w:r w:rsidRPr="00AB5E1A">
        <w:rPr>
          <w:rFonts w:eastAsia="游明朝" w:hint="eastAsia"/>
          <w:b/>
          <w:bCs/>
          <w:i/>
          <w:iCs/>
          <w:lang w:eastAsia="ja-JP"/>
        </w:rPr>
        <w:t xml:space="preserve">osition and velocity </w:t>
      </w:r>
      <w:r>
        <w:rPr>
          <w:rFonts w:eastAsia="游明朝" w:hint="eastAsia"/>
          <w:b/>
          <w:bCs/>
          <w:i/>
          <w:iCs/>
          <w:lang w:eastAsia="ja-JP"/>
        </w:rPr>
        <w:t>differences</w:t>
      </w:r>
      <w:r w:rsidRPr="00AB5E1A">
        <w:rPr>
          <w:rFonts w:eastAsia="游明朝" w:hint="eastAsia"/>
          <w:b/>
          <w:bCs/>
          <w:i/>
          <w:iCs/>
          <w:lang w:eastAsia="ja-JP"/>
        </w:rPr>
        <w:t xml:space="preserve"> between 4-th order RK method and Keplerian </w:t>
      </w:r>
      <w:r>
        <w:rPr>
          <w:rFonts w:eastAsia="游明朝" w:hint="eastAsia"/>
          <w:b/>
          <w:bCs/>
          <w:i/>
          <w:iCs/>
          <w:lang w:eastAsia="ja-JP"/>
        </w:rPr>
        <w:t>are</w:t>
      </w:r>
      <w:r w:rsidRPr="00AB5E1A">
        <w:rPr>
          <w:rFonts w:eastAsia="游明朝" w:hint="eastAsia"/>
          <w:b/>
          <w:bCs/>
          <w:i/>
          <w:iCs/>
          <w:lang w:eastAsia="ja-JP"/>
        </w:rPr>
        <w:t xml:space="preserve"> negligible even </w:t>
      </w:r>
      <w:r>
        <w:rPr>
          <w:rFonts w:eastAsia="游明朝" w:hint="eastAsia"/>
          <w:b/>
          <w:bCs/>
          <w:i/>
          <w:iCs/>
          <w:lang w:eastAsia="ja-JP"/>
        </w:rPr>
        <w:t>during</w:t>
      </w:r>
      <w:r w:rsidRPr="00AB5E1A">
        <w:rPr>
          <w:rFonts w:eastAsia="游明朝" w:hint="eastAsia"/>
          <w:b/>
          <w:bCs/>
          <w:i/>
          <w:iCs/>
          <w:lang w:eastAsia="ja-JP"/>
        </w:rPr>
        <w:t xml:space="preserve"> the orbital period</w:t>
      </w:r>
      <w:r w:rsidR="00735034">
        <w:rPr>
          <w:rFonts w:eastAsia="游明朝" w:hint="eastAsia"/>
          <w:b/>
          <w:bCs/>
          <w:i/>
          <w:iCs/>
          <w:lang w:eastAsia="ja-JP"/>
        </w:rPr>
        <w:t xml:space="preserve"> of LEO-600</w:t>
      </w:r>
      <w:r w:rsidRPr="00AB5E1A">
        <w:rPr>
          <w:rFonts w:eastAsia="游明朝" w:hint="eastAsia"/>
          <w:b/>
          <w:bCs/>
          <w:i/>
          <w:iCs/>
          <w:lang w:eastAsia="ja-JP"/>
        </w:rPr>
        <w:t xml:space="preserve"> (</w:t>
      </w:r>
      <w:r>
        <w:rPr>
          <w:rFonts w:eastAsia="游明朝" w:hint="eastAsia"/>
          <w:b/>
          <w:bCs/>
          <w:i/>
          <w:iCs/>
          <w:lang w:eastAsia="ja-JP"/>
        </w:rPr>
        <w:t xml:space="preserve">for </w:t>
      </w:r>
      <w:r w:rsidRPr="00AB5E1A">
        <w:rPr>
          <w:rFonts w:eastAsia="游明朝"/>
          <w:b/>
          <w:bCs/>
          <w:i/>
          <w:iCs/>
          <w:lang w:eastAsia="ja-JP"/>
        </w:rPr>
        <w:t>approx.</w:t>
      </w:r>
      <w:r w:rsidRPr="00AB5E1A">
        <w:rPr>
          <w:rFonts w:eastAsia="游明朝" w:hint="eastAsia"/>
          <w:b/>
          <w:bCs/>
          <w:i/>
          <w:iCs/>
          <w:lang w:eastAsia="ja-JP"/>
        </w:rPr>
        <w:t xml:space="preserve"> 100 minutes).</w:t>
      </w:r>
    </w:p>
    <w:p w14:paraId="78DF4648" w14:textId="2F55B3E7" w:rsidR="008E41D7" w:rsidRPr="00D24567" w:rsidRDefault="008E41D7" w:rsidP="008E41D7">
      <w:pPr>
        <w:rPr>
          <w:rFonts w:eastAsia="游明朝"/>
          <w:b/>
          <w:bCs/>
          <w:i/>
          <w:iCs/>
          <w:lang w:eastAsia="ja-JP"/>
        </w:rPr>
      </w:pPr>
      <w:r w:rsidRPr="00D24567">
        <w:rPr>
          <w:rFonts w:eastAsia="游明朝" w:hint="eastAsia"/>
          <w:b/>
          <w:bCs/>
          <w:i/>
          <w:iCs/>
          <w:lang w:eastAsia="ja-JP"/>
        </w:rPr>
        <w:t xml:space="preserve">Observation 11: </w:t>
      </w:r>
      <w:r>
        <w:rPr>
          <w:rFonts w:eastAsia="游明朝" w:hint="eastAsia"/>
          <w:b/>
          <w:bCs/>
          <w:i/>
          <w:iCs/>
          <w:lang w:eastAsia="ja-JP"/>
        </w:rPr>
        <w:t>D</w:t>
      </w:r>
      <w:r w:rsidRPr="00D24567">
        <w:rPr>
          <w:rFonts w:eastAsia="游明朝" w:hint="eastAsia"/>
          <w:b/>
          <w:bCs/>
          <w:i/>
          <w:iCs/>
          <w:lang w:eastAsia="ja-JP"/>
        </w:rPr>
        <w:t xml:space="preserve">ifference of calculated doppler frequency shift </w:t>
      </w:r>
      <w:r>
        <w:rPr>
          <w:rFonts w:eastAsia="游明朝" w:hint="eastAsia"/>
          <w:b/>
          <w:bCs/>
          <w:i/>
          <w:iCs/>
          <w:lang w:eastAsia="ja-JP"/>
        </w:rPr>
        <w:t xml:space="preserve">and propagation delay </w:t>
      </w:r>
      <w:r w:rsidRPr="00D24567">
        <w:rPr>
          <w:rFonts w:eastAsia="游明朝" w:hint="eastAsia"/>
          <w:b/>
          <w:bCs/>
          <w:i/>
          <w:iCs/>
          <w:lang w:eastAsia="ja-JP"/>
        </w:rPr>
        <w:t>between 4-th order RK method and Keplerian is less than or equal t</w:t>
      </w:r>
      <w:r w:rsidRPr="00731F1B">
        <w:rPr>
          <w:rFonts w:eastAsia="游明朝" w:hint="eastAsia"/>
          <w:b/>
          <w:bCs/>
          <w:i/>
          <w:iCs/>
          <w:lang w:eastAsia="ja-JP"/>
        </w:rPr>
        <w:t xml:space="preserve">o </w:t>
      </w:r>
      <w:r w:rsidR="00100E76" w:rsidRPr="00731F1B">
        <w:rPr>
          <w:rFonts w:eastAsia="ＭＳ 明朝" w:hint="eastAsia"/>
          <w:b/>
          <w:bCs/>
          <w:i/>
          <w:iCs/>
          <w:lang w:eastAsia="ja-JP"/>
        </w:rPr>
        <w:t>0.0000</w:t>
      </w:r>
      <w:r w:rsidR="001C0112" w:rsidRPr="00731F1B">
        <w:rPr>
          <w:rFonts w:eastAsia="ＭＳ 明朝" w:hint="eastAsia"/>
          <w:b/>
          <w:bCs/>
          <w:i/>
          <w:iCs/>
          <w:lang w:eastAsia="ja-JP"/>
        </w:rPr>
        <w:t>0</w:t>
      </w:r>
      <w:r w:rsidR="00100E76" w:rsidRPr="00731F1B">
        <w:rPr>
          <w:rFonts w:eastAsia="ＭＳ 明朝" w:hint="eastAsia"/>
          <w:b/>
          <w:bCs/>
          <w:i/>
          <w:iCs/>
          <w:lang w:eastAsia="ja-JP"/>
        </w:rPr>
        <w:t>3</w:t>
      </w:r>
      <w:r w:rsidRPr="00731F1B">
        <w:rPr>
          <w:rFonts w:eastAsia="游明朝" w:hint="eastAsia"/>
          <w:b/>
          <w:bCs/>
          <w:i/>
          <w:iCs/>
          <w:lang w:eastAsia="ja-JP"/>
        </w:rPr>
        <w:t xml:space="preserve"> Hz and </w:t>
      </w:r>
      <w:r w:rsidR="00100E76" w:rsidRPr="00731F1B">
        <w:rPr>
          <w:rFonts w:eastAsia="游明朝" w:hint="eastAsia"/>
          <w:b/>
          <w:bCs/>
          <w:i/>
          <w:iCs/>
          <w:lang w:eastAsia="ja-JP"/>
        </w:rPr>
        <w:t>1.8 ps</w:t>
      </w:r>
      <w:r w:rsidRPr="00731F1B">
        <w:rPr>
          <w:rFonts w:eastAsia="游明朝" w:hint="eastAsia"/>
          <w:b/>
          <w:bCs/>
          <w:i/>
          <w:iCs/>
          <w:lang w:eastAsia="ja-JP"/>
        </w:rPr>
        <w:t>.</w:t>
      </w:r>
    </w:p>
    <w:p w14:paraId="1CDAF412" w14:textId="56F2B9AC" w:rsidR="00AA3F35" w:rsidRPr="003F04B2" w:rsidRDefault="00AA3F35" w:rsidP="00AA3F35">
      <w:pPr>
        <w:rPr>
          <w:rFonts w:eastAsia="游明朝"/>
          <w:b/>
          <w:bCs/>
          <w:i/>
          <w:iCs/>
          <w:lang w:eastAsia="ja-JP"/>
        </w:rPr>
      </w:pPr>
      <w:r w:rsidRPr="00604619">
        <w:rPr>
          <w:rFonts w:eastAsia="游明朝" w:hint="eastAsia"/>
          <w:b/>
          <w:bCs/>
          <w:i/>
          <w:iCs/>
          <w:lang w:eastAsia="ja-JP"/>
        </w:rPr>
        <w:t xml:space="preserve">Proposal 1: For numerical solution </w:t>
      </w:r>
      <w:r w:rsidRPr="00604619">
        <w:rPr>
          <w:rFonts w:eastAsia="游明朝"/>
          <w:b/>
          <w:bCs/>
          <w:i/>
          <w:iCs/>
          <w:lang w:eastAsia="ja-JP"/>
        </w:rPr>
        <w:t>of satellite motion</w:t>
      </w:r>
      <w:r>
        <w:rPr>
          <w:rFonts w:eastAsia="游明朝" w:hint="eastAsia"/>
          <w:b/>
          <w:bCs/>
          <w:i/>
          <w:iCs/>
          <w:lang w:eastAsia="ja-JP"/>
        </w:rPr>
        <w:t xml:space="preserve"> equations</w:t>
      </w:r>
      <w:r w:rsidRPr="00604619">
        <w:rPr>
          <w:rFonts w:eastAsia="游明朝"/>
          <w:b/>
          <w:bCs/>
          <w:i/>
          <w:iCs/>
          <w:lang w:eastAsia="ja-JP"/>
        </w:rPr>
        <w:t xml:space="preserve"> </w:t>
      </w:r>
      <w:r w:rsidR="002A4302">
        <w:rPr>
          <w:rFonts w:eastAsia="游明朝" w:hint="eastAsia"/>
          <w:b/>
          <w:bCs/>
          <w:i/>
          <w:iCs/>
          <w:lang w:eastAsia="ja-JP"/>
        </w:rPr>
        <w:t>in</w:t>
      </w:r>
      <w:r w:rsidRPr="00604619">
        <w:rPr>
          <w:rFonts w:eastAsia="游明朝"/>
          <w:b/>
          <w:bCs/>
          <w:i/>
          <w:iCs/>
          <w:lang w:eastAsia="ja-JP"/>
        </w:rPr>
        <w:t xml:space="preserve"> the ECEF (Earth Centred Earth Fixed) coordinate system</w:t>
      </w:r>
      <w:r w:rsidRPr="00604619">
        <w:rPr>
          <w:rFonts w:eastAsia="游明朝" w:hint="eastAsia"/>
          <w:b/>
          <w:bCs/>
          <w:i/>
          <w:iCs/>
          <w:lang w:eastAsia="ja-JP"/>
        </w:rPr>
        <w:t xml:space="preserve">, </w:t>
      </w:r>
      <w:r>
        <w:rPr>
          <w:rFonts w:eastAsia="游明朝" w:hint="eastAsia"/>
          <w:b/>
          <w:bCs/>
          <w:i/>
          <w:iCs/>
          <w:lang w:eastAsia="ja-JP"/>
        </w:rPr>
        <w:t xml:space="preserve">allow the </w:t>
      </w:r>
      <w:r w:rsidRPr="00604619">
        <w:rPr>
          <w:rFonts w:eastAsia="游明朝" w:hint="eastAsia"/>
          <w:b/>
          <w:bCs/>
          <w:i/>
          <w:iCs/>
          <w:lang w:eastAsia="ja-JP"/>
        </w:rPr>
        <w:t>use</w:t>
      </w:r>
      <w:r>
        <w:rPr>
          <w:rFonts w:eastAsia="游明朝" w:hint="eastAsia"/>
          <w:b/>
          <w:bCs/>
          <w:i/>
          <w:iCs/>
          <w:lang w:eastAsia="ja-JP"/>
        </w:rPr>
        <w:t xml:space="preserve"> of</w:t>
      </w:r>
      <w:r w:rsidRPr="00604619">
        <w:rPr>
          <w:rFonts w:eastAsia="游明朝" w:hint="eastAsia"/>
          <w:b/>
          <w:bCs/>
          <w:i/>
          <w:iCs/>
          <w:lang w:eastAsia="ja-JP"/>
        </w:rPr>
        <w:t xml:space="preserve"> the 4-th order Runge</w:t>
      </w:r>
      <w:r w:rsidR="003F04B2">
        <w:rPr>
          <w:rFonts w:eastAsia="游明朝" w:hint="eastAsia"/>
          <w:b/>
          <w:bCs/>
          <w:i/>
          <w:iCs/>
          <w:lang w:eastAsia="ja-JP"/>
        </w:rPr>
        <w:t>-</w:t>
      </w:r>
      <w:r w:rsidRPr="00604619">
        <w:rPr>
          <w:rFonts w:eastAsia="游明朝" w:hint="eastAsia"/>
          <w:b/>
          <w:bCs/>
          <w:i/>
          <w:iCs/>
          <w:lang w:eastAsia="ja-JP"/>
        </w:rPr>
        <w:t>Kutta method</w:t>
      </w:r>
      <w:r>
        <w:rPr>
          <w:rFonts w:eastAsia="游明朝" w:hint="eastAsia"/>
          <w:b/>
          <w:bCs/>
          <w:i/>
          <w:iCs/>
          <w:lang w:eastAsia="ja-JP"/>
        </w:rPr>
        <w:t xml:space="preserve"> as well as Keplerian</w:t>
      </w:r>
      <w:r w:rsidRPr="00604619">
        <w:rPr>
          <w:rFonts w:eastAsia="游明朝" w:hint="eastAsia"/>
          <w:b/>
          <w:bCs/>
          <w:i/>
          <w:iCs/>
          <w:lang w:eastAsia="ja-JP"/>
        </w:rPr>
        <w:t>.</w:t>
      </w:r>
    </w:p>
    <w:p w14:paraId="3278CAE0" w14:textId="77777777" w:rsidR="000755E4" w:rsidRPr="00AA3F35" w:rsidRDefault="000755E4" w:rsidP="006E065B">
      <w:pPr>
        <w:spacing w:before="120" w:after="120"/>
        <w:rPr>
          <w:rFonts w:eastAsiaTheme="minorEastAsia"/>
          <w:szCs w:val="24"/>
          <w:lang w:eastAsia="ja-JP"/>
        </w:rPr>
      </w:pPr>
    </w:p>
    <w:p w14:paraId="7A08165B" w14:textId="77777777" w:rsidR="00606242" w:rsidRDefault="00000000"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307851">
        <w:rPr>
          <w:b/>
          <w:noProof w:val="0"/>
        </w:rPr>
        <w:t>.</w:t>
      </w:r>
      <w:r w:rsidRPr="00307851">
        <w:rPr>
          <w:b/>
          <w:noProof w:val="0"/>
        </w:rPr>
        <w:tab/>
      </w:r>
      <w:r>
        <w:rPr>
          <w:rFonts w:hint="eastAsia"/>
          <w:b/>
          <w:noProof w:val="0"/>
          <w:lang w:eastAsia="ja-JP"/>
        </w:rPr>
        <w:t>References</w:t>
      </w:r>
    </w:p>
    <w:p w14:paraId="73936F3B" w14:textId="6E3FC08D" w:rsidR="005A05D5" w:rsidRDefault="005A05D5" w:rsidP="005A05D5">
      <w:pPr>
        <w:spacing w:before="120" w:after="120"/>
        <w:rPr>
          <w:rFonts w:eastAsia="ＭＳ 明朝"/>
          <w:lang w:eastAsia="ja-JP"/>
        </w:rPr>
      </w:pPr>
      <w:r>
        <w:rPr>
          <w:rFonts w:eastAsia="ＭＳ 明朝" w:hint="eastAsia"/>
          <w:lang w:eastAsia="ja-JP"/>
        </w:rPr>
        <w:t>[1] R4-241</w:t>
      </w:r>
      <w:r w:rsidR="00A231FB">
        <w:rPr>
          <w:rFonts w:eastAsia="ＭＳ 明朝" w:hint="eastAsia"/>
          <w:lang w:eastAsia="ja-JP"/>
        </w:rPr>
        <w:t>9786</w:t>
      </w:r>
      <w:r>
        <w:rPr>
          <w:rFonts w:eastAsia="ＭＳ 明朝" w:hint="eastAsia"/>
          <w:lang w:eastAsia="ja-JP"/>
        </w:rPr>
        <w:t xml:space="preserve">, </w:t>
      </w:r>
      <w:r>
        <w:rPr>
          <w:rFonts w:eastAsia="ＭＳ 明朝"/>
          <w:lang w:eastAsia="ja-JP"/>
        </w:rPr>
        <w:t>“</w:t>
      </w:r>
      <w:r w:rsidR="00E220CD" w:rsidRPr="00E220CD">
        <w:rPr>
          <w:rFonts w:eastAsia="ＭＳ 明朝"/>
          <w:lang w:eastAsia="ja-JP"/>
        </w:rPr>
        <w:t>Way Forward for [113][322] NTN_testing_NGSO_channel_model</w:t>
      </w:r>
      <w:r>
        <w:rPr>
          <w:rFonts w:eastAsia="ＭＳ 明朝"/>
          <w:lang w:eastAsia="ja-JP"/>
        </w:rPr>
        <w:t>”</w:t>
      </w:r>
      <w:r>
        <w:rPr>
          <w:rFonts w:eastAsia="ＭＳ 明朝" w:hint="eastAsia"/>
          <w:lang w:eastAsia="ja-JP"/>
        </w:rPr>
        <w:t xml:space="preserve">, </w:t>
      </w:r>
      <w:r w:rsidR="00E220CD">
        <w:rPr>
          <w:rFonts w:eastAsia="ＭＳ 明朝" w:hint="eastAsia"/>
          <w:lang w:eastAsia="ja-JP"/>
        </w:rPr>
        <w:t>Moderator (Samsung)</w:t>
      </w:r>
      <w:r>
        <w:rPr>
          <w:rFonts w:eastAsia="ＭＳ 明朝" w:hint="eastAsia"/>
          <w:lang w:eastAsia="ja-JP"/>
        </w:rPr>
        <w:t xml:space="preserve">, </w:t>
      </w:r>
      <w:r>
        <w:rPr>
          <w:rFonts w:eastAsia="ＭＳ 明朝"/>
        </w:rPr>
        <w:t>RAN4 #11</w:t>
      </w:r>
      <w:r w:rsidR="00E220CD">
        <w:rPr>
          <w:rFonts w:eastAsia="ＭＳ 明朝" w:hint="eastAsia"/>
          <w:lang w:eastAsia="ja-JP"/>
        </w:rPr>
        <w:t>3</w:t>
      </w:r>
      <w:r>
        <w:rPr>
          <w:rFonts w:eastAsia="ＭＳ 明朝"/>
        </w:rPr>
        <w:t>,</w:t>
      </w:r>
      <w:r>
        <w:rPr>
          <w:rFonts w:eastAsia="ＭＳ 明朝" w:hint="eastAsia"/>
          <w:lang w:eastAsia="ja-JP"/>
        </w:rPr>
        <w:t xml:space="preserve"> </w:t>
      </w:r>
      <w:r w:rsidR="00E220CD">
        <w:rPr>
          <w:rFonts w:eastAsia="ＭＳ 明朝" w:hint="eastAsia"/>
          <w:lang w:eastAsia="ja-JP"/>
        </w:rPr>
        <w:t>Orlando,</w:t>
      </w:r>
      <w:r>
        <w:rPr>
          <w:rFonts w:eastAsia="ＭＳ 明朝"/>
        </w:rPr>
        <w:t xml:space="preserve"> </w:t>
      </w:r>
      <w:r w:rsidR="00E220CD">
        <w:rPr>
          <w:rFonts w:eastAsia="ＭＳ 明朝" w:hint="eastAsia"/>
          <w:lang w:eastAsia="ja-JP"/>
        </w:rPr>
        <w:t>USA</w:t>
      </w:r>
    </w:p>
    <w:p w14:paraId="7FB84BEF" w14:textId="6CE39462" w:rsidR="00E20A96" w:rsidRDefault="00E21595" w:rsidP="00E21595">
      <w:pPr>
        <w:spacing w:before="120" w:after="120"/>
        <w:rPr>
          <w:rFonts w:eastAsia="ＭＳ 明朝"/>
          <w:lang w:eastAsia="ja-JP"/>
        </w:rPr>
      </w:pPr>
      <w:r>
        <w:rPr>
          <w:rFonts w:eastAsia="ＭＳ 明朝"/>
        </w:rPr>
        <w:t>[</w:t>
      </w:r>
      <w:r w:rsidR="005A05D5">
        <w:rPr>
          <w:rFonts w:eastAsia="ＭＳ 明朝" w:hint="eastAsia"/>
          <w:lang w:eastAsia="ja-JP"/>
        </w:rPr>
        <w:t>2</w:t>
      </w:r>
      <w:r>
        <w:rPr>
          <w:rFonts w:eastAsia="ＭＳ 明朝"/>
        </w:rPr>
        <w:t>] R4-2</w:t>
      </w:r>
      <w:r w:rsidR="008B7AFB">
        <w:rPr>
          <w:rFonts w:eastAsia="ＭＳ 明朝"/>
        </w:rPr>
        <w:t>4</w:t>
      </w:r>
      <w:r w:rsidR="002A2B82">
        <w:rPr>
          <w:rFonts w:eastAsia="ＭＳ 明朝" w:hint="eastAsia"/>
          <w:lang w:eastAsia="ja-JP"/>
        </w:rPr>
        <w:t>1</w:t>
      </w:r>
      <w:r w:rsidR="00DD01AB">
        <w:rPr>
          <w:rFonts w:eastAsia="ＭＳ 明朝" w:hint="eastAsia"/>
          <w:lang w:eastAsia="ja-JP"/>
        </w:rPr>
        <w:t>7672</w:t>
      </w:r>
      <w:r>
        <w:rPr>
          <w:rFonts w:eastAsia="ＭＳ 明朝"/>
        </w:rPr>
        <w:t>,</w:t>
      </w:r>
      <w:r w:rsidR="00B801CC">
        <w:rPr>
          <w:rFonts w:eastAsia="ＭＳ 明朝"/>
        </w:rPr>
        <w:t xml:space="preserve"> </w:t>
      </w:r>
      <w:r w:rsidR="0011231A">
        <w:rPr>
          <w:rFonts w:eastAsia="ＭＳ 明朝"/>
        </w:rPr>
        <w:t>“</w:t>
      </w:r>
      <w:r w:rsidR="00DD01AB" w:rsidRPr="00DD01AB">
        <w:rPr>
          <w:rFonts w:eastAsia="ＭＳ 明朝"/>
        </w:rPr>
        <w:t>Numerical solution of equations of satellite motion under the ECEF coordinate system</w:t>
      </w:r>
      <w:r w:rsidR="0011231A">
        <w:rPr>
          <w:rFonts w:eastAsia="ＭＳ 明朝"/>
        </w:rPr>
        <w:t>”</w:t>
      </w:r>
      <w:r w:rsidR="0011231A">
        <w:rPr>
          <w:rFonts w:eastAsia="ＭＳ 明朝" w:hint="eastAsia"/>
        </w:rPr>
        <w:t>,</w:t>
      </w:r>
      <w:r w:rsidR="00196F57">
        <w:rPr>
          <w:rFonts w:eastAsia="ＭＳ 明朝" w:hint="eastAsia"/>
        </w:rPr>
        <w:t xml:space="preserve"> </w:t>
      </w:r>
      <w:r w:rsidR="00DD01AB">
        <w:rPr>
          <w:rFonts w:eastAsia="ＭＳ 明朝" w:hint="eastAsia"/>
          <w:lang w:eastAsia="ja-JP"/>
        </w:rPr>
        <w:t>Anritsu</w:t>
      </w:r>
      <w:r w:rsidR="00196F57">
        <w:rPr>
          <w:rFonts w:eastAsia="ＭＳ 明朝"/>
        </w:rPr>
        <w:t>, RAN4 #11</w:t>
      </w:r>
      <w:r w:rsidR="00DD01AB">
        <w:rPr>
          <w:rFonts w:eastAsia="ＭＳ 明朝" w:hint="eastAsia"/>
          <w:lang w:eastAsia="ja-JP"/>
        </w:rPr>
        <w:t>3</w:t>
      </w:r>
      <w:r w:rsidR="00196F57">
        <w:rPr>
          <w:rFonts w:eastAsia="ＭＳ 明朝"/>
        </w:rPr>
        <w:t>,</w:t>
      </w:r>
      <w:r w:rsidR="0019579B">
        <w:rPr>
          <w:rFonts w:eastAsia="ＭＳ 明朝" w:hint="eastAsia"/>
          <w:lang w:eastAsia="ja-JP"/>
        </w:rPr>
        <w:t xml:space="preserve"> </w:t>
      </w:r>
      <w:r w:rsidR="00DD01AB">
        <w:rPr>
          <w:rFonts w:eastAsia="ＭＳ 明朝" w:hint="eastAsia"/>
          <w:lang w:eastAsia="ja-JP"/>
        </w:rPr>
        <w:t>Orlando</w:t>
      </w:r>
      <w:r w:rsidR="00196F57">
        <w:rPr>
          <w:rFonts w:eastAsia="ＭＳ 明朝"/>
        </w:rPr>
        <w:t xml:space="preserve">, </w:t>
      </w:r>
      <w:r w:rsidR="00DD01AB">
        <w:rPr>
          <w:rFonts w:eastAsia="ＭＳ 明朝" w:hint="eastAsia"/>
          <w:lang w:eastAsia="ja-JP"/>
        </w:rPr>
        <w:t>USA</w:t>
      </w:r>
    </w:p>
    <w:p w14:paraId="5232DFDB" w14:textId="2FEDEF7F" w:rsidR="00416FE4" w:rsidRPr="00416FE4" w:rsidRDefault="00416FE4" w:rsidP="00416FE4">
      <w:pPr>
        <w:spacing w:before="120" w:after="120"/>
        <w:rPr>
          <w:rFonts w:eastAsia="ＭＳ 明朝"/>
          <w:lang w:eastAsia="ja-JP"/>
        </w:rPr>
      </w:pPr>
      <w:r w:rsidRPr="00416FE4">
        <w:rPr>
          <w:rFonts w:eastAsia="ＭＳ 明朝"/>
          <w:lang w:eastAsia="ja-JP"/>
        </w:rPr>
        <w:t>[</w:t>
      </w:r>
      <w:r w:rsidR="005A05D5">
        <w:rPr>
          <w:rFonts w:eastAsia="ＭＳ 明朝" w:hint="eastAsia"/>
          <w:lang w:eastAsia="ja-JP"/>
        </w:rPr>
        <w:t>3</w:t>
      </w:r>
      <w:r w:rsidRPr="00416FE4">
        <w:rPr>
          <w:rFonts w:eastAsia="ＭＳ 明朝"/>
          <w:lang w:eastAsia="ja-JP"/>
        </w:rPr>
        <w:t>] “Mechanics”, L. D. Landau and E. M. Lifshitz, 2nd edition</w:t>
      </w:r>
    </w:p>
    <w:p w14:paraId="39423A74" w14:textId="4E39E370" w:rsidR="0013537F" w:rsidRDefault="00416FE4" w:rsidP="00416FE4">
      <w:pPr>
        <w:spacing w:before="120" w:after="120"/>
        <w:rPr>
          <w:rFonts w:eastAsia="ＭＳ 明朝"/>
          <w:lang w:eastAsia="ja-JP"/>
        </w:rPr>
      </w:pPr>
      <w:r w:rsidRPr="00416FE4">
        <w:rPr>
          <w:rFonts w:eastAsia="ＭＳ 明朝"/>
          <w:lang w:eastAsia="ja-JP"/>
        </w:rPr>
        <w:t>[</w:t>
      </w:r>
      <w:r w:rsidR="005A05D5">
        <w:rPr>
          <w:rFonts w:eastAsia="ＭＳ 明朝" w:hint="eastAsia"/>
          <w:lang w:eastAsia="ja-JP"/>
        </w:rPr>
        <w:t>4</w:t>
      </w:r>
      <w:r w:rsidRPr="00416FE4">
        <w:rPr>
          <w:rFonts w:eastAsia="ＭＳ 明朝"/>
          <w:lang w:eastAsia="ja-JP"/>
        </w:rPr>
        <w:t>] “Numerical Recipes in C”, William H. Press, Saul A. Teukolsky, William T. Vetterling, and Brian P. Flannery, 2nd edition</w:t>
      </w:r>
    </w:p>
    <w:p w14:paraId="15C47E80" w14:textId="62AD02AD" w:rsidR="00C12C09" w:rsidRDefault="00C12C09" w:rsidP="009B37D8">
      <w:pPr>
        <w:spacing w:before="120" w:after="120"/>
        <w:rPr>
          <w:rFonts w:eastAsia="ＭＳ 明朝"/>
          <w:lang w:eastAsia="ja-JP"/>
        </w:rPr>
      </w:pPr>
      <w:r w:rsidRPr="00C12C09">
        <w:rPr>
          <w:rFonts w:eastAsia="ＭＳ 明朝"/>
          <w:lang w:eastAsia="ja-JP"/>
        </w:rPr>
        <w:t>[</w:t>
      </w:r>
      <w:r w:rsidR="005A05D5">
        <w:rPr>
          <w:rFonts w:eastAsia="ＭＳ 明朝" w:hint="eastAsia"/>
          <w:lang w:eastAsia="ja-JP"/>
        </w:rPr>
        <w:t>5</w:t>
      </w:r>
      <w:r w:rsidRPr="00C12C09">
        <w:rPr>
          <w:rFonts w:eastAsia="ＭＳ 明朝"/>
          <w:lang w:eastAsia="ja-JP"/>
        </w:rPr>
        <w:t>] TS 38.508-1, "User Equipment (UE) conformance specification; Part 1: Common test environment", v 18.</w:t>
      </w:r>
      <w:r>
        <w:rPr>
          <w:rFonts w:eastAsia="ＭＳ 明朝" w:hint="eastAsia"/>
          <w:lang w:eastAsia="ja-JP"/>
        </w:rPr>
        <w:t>4</w:t>
      </w:r>
      <w:r w:rsidRPr="00C12C09">
        <w:rPr>
          <w:rFonts w:eastAsia="ＭＳ 明朝"/>
          <w:lang w:eastAsia="ja-JP"/>
        </w:rPr>
        <w:t>.</w:t>
      </w:r>
      <w:r>
        <w:rPr>
          <w:rFonts w:eastAsia="ＭＳ 明朝" w:hint="eastAsia"/>
          <w:lang w:eastAsia="ja-JP"/>
        </w:rPr>
        <w:t>0</w:t>
      </w:r>
      <w:r w:rsidRPr="00C12C09">
        <w:rPr>
          <w:rFonts w:eastAsia="ＭＳ 明朝"/>
          <w:lang w:eastAsia="ja-JP"/>
        </w:rPr>
        <w:t>, 202</w:t>
      </w:r>
      <w:r>
        <w:rPr>
          <w:rFonts w:eastAsia="ＭＳ 明朝" w:hint="eastAsia"/>
          <w:lang w:eastAsia="ja-JP"/>
        </w:rPr>
        <w:t>4</w:t>
      </w:r>
      <w:r w:rsidRPr="00C12C09">
        <w:rPr>
          <w:rFonts w:eastAsia="ＭＳ 明朝"/>
          <w:lang w:eastAsia="ja-JP"/>
        </w:rPr>
        <w:t>-</w:t>
      </w:r>
      <w:r>
        <w:rPr>
          <w:rFonts w:eastAsia="ＭＳ 明朝" w:hint="eastAsia"/>
          <w:lang w:eastAsia="ja-JP"/>
        </w:rPr>
        <w:t>09</w:t>
      </w:r>
      <w:r w:rsidRPr="00C12C09">
        <w:rPr>
          <w:rFonts w:eastAsia="ＭＳ 明朝"/>
          <w:lang w:eastAsia="ja-JP"/>
        </w:rPr>
        <w:t xml:space="preserve"> </w:t>
      </w:r>
    </w:p>
    <w:p w14:paraId="709EB789" w14:textId="6D2263E6" w:rsidR="00D877BF" w:rsidRDefault="009B37D8" w:rsidP="009B37D8">
      <w:pPr>
        <w:spacing w:before="120" w:after="120"/>
        <w:rPr>
          <w:rFonts w:eastAsia="ＭＳ 明朝"/>
          <w:lang w:eastAsia="ja-JP"/>
        </w:rPr>
      </w:pPr>
      <w:r w:rsidRPr="009B37D8">
        <w:rPr>
          <w:rFonts w:eastAsia="ＭＳ 明朝"/>
          <w:lang w:eastAsia="ja-JP"/>
        </w:rPr>
        <w:t>[</w:t>
      </w:r>
      <w:r w:rsidR="005A05D5">
        <w:rPr>
          <w:rFonts w:eastAsia="ＭＳ 明朝" w:hint="eastAsia"/>
          <w:lang w:eastAsia="ja-JP"/>
        </w:rPr>
        <w:t>6</w:t>
      </w:r>
      <w:r w:rsidRPr="009B37D8">
        <w:rPr>
          <w:rFonts w:eastAsia="ＭＳ 明朝"/>
          <w:lang w:eastAsia="ja-JP"/>
        </w:rPr>
        <w:t>] TS 38.331, “Radio Resource Control (RRC); Protocol specification”, v1</w:t>
      </w:r>
      <w:r w:rsidR="005F31AA">
        <w:rPr>
          <w:rFonts w:eastAsia="ＭＳ 明朝" w:hint="eastAsia"/>
          <w:lang w:eastAsia="ja-JP"/>
        </w:rPr>
        <w:t>8</w:t>
      </w:r>
      <w:r w:rsidRPr="009B37D8">
        <w:rPr>
          <w:rFonts w:eastAsia="ＭＳ 明朝"/>
          <w:lang w:eastAsia="ja-JP"/>
        </w:rPr>
        <w:t>.</w:t>
      </w:r>
      <w:r w:rsidR="005F31AA">
        <w:rPr>
          <w:rFonts w:eastAsia="ＭＳ 明朝" w:hint="eastAsia"/>
          <w:lang w:eastAsia="ja-JP"/>
        </w:rPr>
        <w:t>3</w:t>
      </w:r>
      <w:r w:rsidRPr="009B37D8">
        <w:rPr>
          <w:rFonts w:eastAsia="ＭＳ 明朝"/>
          <w:lang w:eastAsia="ja-JP"/>
        </w:rPr>
        <w:t>.0, 202</w:t>
      </w:r>
      <w:r w:rsidR="005F31AA">
        <w:rPr>
          <w:rFonts w:eastAsia="ＭＳ 明朝" w:hint="eastAsia"/>
          <w:lang w:eastAsia="ja-JP"/>
        </w:rPr>
        <w:t>4</w:t>
      </w:r>
      <w:r w:rsidRPr="009B37D8">
        <w:rPr>
          <w:rFonts w:eastAsia="ＭＳ 明朝"/>
          <w:lang w:eastAsia="ja-JP"/>
        </w:rPr>
        <w:t>-</w:t>
      </w:r>
      <w:r w:rsidR="005F31AA">
        <w:rPr>
          <w:rFonts w:eastAsia="ＭＳ 明朝" w:hint="eastAsia"/>
          <w:lang w:eastAsia="ja-JP"/>
        </w:rPr>
        <w:t>9</w:t>
      </w:r>
    </w:p>
    <w:p w14:paraId="210F6570" w14:textId="56FF8756" w:rsidR="00AD026B" w:rsidRDefault="00AD026B" w:rsidP="009B37D8">
      <w:pPr>
        <w:spacing w:before="120" w:after="120"/>
        <w:rPr>
          <w:rFonts w:eastAsia="ＭＳ 明朝"/>
          <w:lang w:eastAsia="ja-JP"/>
        </w:rPr>
      </w:pPr>
    </w:p>
    <w:p w14:paraId="185DFD32" w14:textId="77777777" w:rsidR="001838AB" w:rsidRDefault="001838AB">
      <w:pPr>
        <w:overflowPunct/>
        <w:autoSpaceDE/>
        <w:autoSpaceDN/>
        <w:adjustRightInd/>
        <w:spacing w:after="0"/>
        <w:textAlignment w:val="auto"/>
        <w:rPr>
          <w:rFonts w:eastAsia="ＭＳ 明朝"/>
          <w:b/>
          <w:bCs/>
          <w:sz w:val="22"/>
          <w:szCs w:val="22"/>
          <w:lang w:val="en-US" w:eastAsia="ja-JP"/>
        </w:rPr>
      </w:pPr>
      <w:r>
        <w:rPr>
          <w:rFonts w:eastAsia="ＭＳ 明朝"/>
          <w:b/>
          <w:bCs/>
          <w:sz w:val="22"/>
          <w:szCs w:val="22"/>
          <w:lang w:val="en-US" w:eastAsia="ja-JP"/>
        </w:rPr>
        <w:br w:type="page"/>
      </w:r>
    </w:p>
    <w:p w14:paraId="06FCF75F" w14:textId="36F30732" w:rsidR="00C7279B" w:rsidRDefault="00A91A0D" w:rsidP="00C7279B">
      <w:pPr>
        <w:spacing w:before="120" w:after="120"/>
        <w:rPr>
          <w:rFonts w:eastAsia="ＭＳ 明朝"/>
          <w:b/>
          <w:bCs/>
          <w:sz w:val="22"/>
          <w:szCs w:val="22"/>
          <w:lang w:val="en-US" w:eastAsia="ja-JP"/>
        </w:rPr>
      </w:pPr>
      <w:r w:rsidRPr="00892BBA">
        <w:rPr>
          <w:rFonts w:eastAsia="ＭＳ 明朝"/>
          <w:b/>
          <w:bCs/>
          <w:sz w:val="22"/>
          <w:szCs w:val="22"/>
          <w:lang w:val="en-US" w:eastAsia="ja-JP"/>
        </w:rPr>
        <w:lastRenderedPageBreak/>
        <w:t xml:space="preserve">Appendix A: </w:t>
      </w:r>
      <w:r w:rsidR="00C7279B">
        <w:rPr>
          <w:rFonts w:eastAsia="ＭＳ 明朝" w:hint="eastAsia"/>
          <w:b/>
          <w:bCs/>
          <w:sz w:val="22"/>
          <w:szCs w:val="22"/>
          <w:lang w:val="en-US" w:eastAsia="ja-JP"/>
        </w:rPr>
        <w:t xml:space="preserve">Initial position and velocity of the satellite </w:t>
      </w:r>
      <w:r w:rsidR="00231EE8">
        <w:rPr>
          <w:rFonts w:eastAsia="ＭＳ 明朝" w:hint="eastAsia"/>
          <w:b/>
          <w:bCs/>
          <w:sz w:val="22"/>
          <w:szCs w:val="22"/>
          <w:lang w:val="en-US" w:eastAsia="ja-JP"/>
        </w:rPr>
        <w:t>i</w:t>
      </w:r>
      <w:r w:rsidR="00C7279B">
        <w:rPr>
          <w:rFonts w:eastAsia="ＭＳ 明朝" w:hint="eastAsia"/>
          <w:b/>
          <w:bCs/>
          <w:sz w:val="22"/>
          <w:szCs w:val="22"/>
          <w:lang w:val="en-US" w:eastAsia="ja-JP"/>
        </w:rPr>
        <w:t>n ECEF frame and ECI frame</w:t>
      </w:r>
    </w:p>
    <w:p w14:paraId="7ACD84D2" w14:textId="5085FFCC" w:rsidR="00C7279B" w:rsidRDefault="00C7279B" w:rsidP="00C7279B">
      <w:pPr>
        <w:spacing w:before="120" w:after="120"/>
        <w:rPr>
          <w:rFonts w:eastAsia="ＭＳ 明朝"/>
          <w:lang w:eastAsia="ja-JP"/>
        </w:rPr>
      </w:pPr>
      <w:r>
        <w:rPr>
          <w:rFonts w:eastAsia="ＭＳ 明朝" w:hint="eastAsia"/>
          <w:lang w:eastAsia="ja-JP"/>
        </w:rPr>
        <w:t xml:space="preserve">For supplemental information, initial position and velocity of the satellite </w:t>
      </w:r>
      <w:r w:rsidR="00231EE8">
        <w:rPr>
          <w:rFonts w:eastAsia="ＭＳ 明朝" w:hint="eastAsia"/>
          <w:lang w:eastAsia="ja-JP"/>
        </w:rPr>
        <w:t>i</w:t>
      </w:r>
      <w:r>
        <w:rPr>
          <w:rFonts w:eastAsia="ＭＳ 明朝" w:hint="eastAsia"/>
          <w:lang w:eastAsia="ja-JP"/>
        </w:rPr>
        <w:t>n ECEF frame and ECI frame which are used in the calculations are shown in Table A-1 and Table A-2.</w:t>
      </w:r>
    </w:p>
    <w:p w14:paraId="5F28C783" w14:textId="77777777" w:rsidR="005F6FD3" w:rsidRPr="00C7279B" w:rsidRDefault="005F6FD3" w:rsidP="00C7279B">
      <w:pPr>
        <w:spacing w:before="120" w:after="120"/>
        <w:rPr>
          <w:rFonts w:eastAsia="ＭＳ 明朝"/>
          <w:lang w:eastAsia="ja-JP"/>
        </w:rPr>
      </w:pPr>
    </w:p>
    <w:p w14:paraId="396D6CA4" w14:textId="420BFD0F" w:rsidR="00C7279B" w:rsidRPr="001E1C19" w:rsidRDefault="00C7279B" w:rsidP="00C7279B">
      <w:pPr>
        <w:spacing w:before="120" w:after="120"/>
        <w:jc w:val="center"/>
        <w:rPr>
          <w:rFonts w:eastAsia="ＭＳ 明朝"/>
          <w:b/>
          <w:bCs/>
          <w:lang w:eastAsia="ja-JP"/>
        </w:rPr>
      </w:pPr>
      <w:r w:rsidRPr="001E1C19">
        <w:rPr>
          <w:rFonts w:eastAsia="ＭＳ 明朝" w:hint="eastAsia"/>
          <w:b/>
          <w:bCs/>
          <w:lang w:eastAsia="ja-JP"/>
        </w:rPr>
        <w:t xml:space="preserve">Table </w:t>
      </w:r>
      <w:r>
        <w:rPr>
          <w:rFonts w:eastAsia="ＭＳ 明朝" w:hint="eastAsia"/>
          <w:b/>
          <w:bCs/>
          <w:lang w:eastAsia="ja-JP"/>
        </w:rPr>
        <w:t>A</w:t>
      </w:r>
      <w:r w:rsidRPr="001E1C19">
        <w:rPr>
          <w:rFonts w:eastAsia="ＭＳ 明朝" w:hint="eastAsia"/>
          <w:b/>
          <w:bCs/>
          <w:lang w:eastAsia="ja-JP"/>
        </w:rPr>
        <w:t xml:space="preserve">-1: Initial position and velocity of the satellite </w:t>
      </w:r>
      <w:r w:rsidR="00231EE8">
        <w:rPr>
          <w:rFonts w:eastAsia="ＭＳ 明朝" w:hint="eastAsia"/>
          <w:b/>
          <w:bCs/>
          <w:lang w:eastAsia="ja-JP"/>
        </w:rPr>
        <w:t>i</w:t>
      </w:r>
      <w:r w:rsidRPr="001E1C19">
        <w:rPr>
          <w:rFonts w:eastAsia="ＭＳ 明朝" w:hint="eastAsia"/>
          <w:b/>
          <w:bCs/>
          <w:lang w:eastAsia="ja-JP"/>
        </w:rPr>
        <w:t>n ECEF frame</w:t>
      </w:r>
    </w:p>
    <w:tbl>
      <w:tblPr>
        <w:tblStyle w:val="aff2"/>
        <w:tblW w:w="0" w:type="auto"/>
        <w:jc w:val="center"/>
        <w:tblLook w:val="04A0" w:firstRow="1" w:lastRow="0" w:firstColumn="1" w:lastColumn="0" w:noHBand="0" w:noVBand="1"/>
      </w:tblPr>
      <w:tblGrid>
        <w:gridCol w:w="3210"/>
        <w:gridCol w:w="3210"/>
        <w:gridCol w:w="3211"/>
      </w:tblGrid>
      <w:tr w:rsidR="005F6FD3" w14:paraId="3ACBD45C" w14:textId="0EA0A180" w:rsidTr="005F6FD3">
        <w:trPr>
          <w:jc w:val="center"/>
        </w:trPr>
        <w:tc>
          <w:tcPr>
            <w:tcW w:w="3210" w:type="dxa"/>
          </w:tcPr>
          <w:p w14:paraId="35EDAF43" w14:textId="77777777" w:rsidR="005F6FD3" w:rsidRDefault="005F6FD3" w:rsidP="00B03F43">
            <w:pPr>
              <w:spacing w:before="120" w:after="120"/>
              <w:rPr>
                <w:rFonts w:eastAsia="ＭＳ 明朝"/>
                <w:lang w:eastAsia="ja-JP"/>
              </w:rPr>
            </w:pPr>
            <w:r>
              <w:rPr>
                <w:rFonts w:eastAsia="ＭＳ 明朝" w:hint="eastAsia"/>
                <w:lang w:eastAsia="ja-JP"/>
              </w:rPr>
              <w:t>Position, velocity</w:t>
            </w:r>
          </w:p>
        </w:tc>
        <w:tc>
          <w:tcPr>
            <w:tcW w:w="3210" w:type="dxa"/>
          </w:tcPr>
          <w:p w14:paraId="7A697574" w14:textId="77777777" w:rsidR="005F6FD3" w:rsidRDefault="005F6FD3" w:rsidP="00B03F43">
            <w:pPr>
              <w:spacing w:before="120" w:after="120"/>
              <w:rPr>
                <w:rFonts w:eastAsia="ＭＳ 明朝"/>
                <w:lang w:eastAsia="ja-JP"/>
              </w:rPr>
            </w:pPr>
            <w:r>
              <w:rPr>
                <w:rFonts w:eastAsia="ＭＳ 明朝" w:hint="eastAsia"/>
                <w:lang w:eastAsia="ja-JP"/>
              </w:rPr>
              <w:t>ECEF Frame</w:t>
            </w:r>
          </w:p>
        </w:tc>
        <w:tc>
          <w:tcPr>
            <w:tcW w:w="3211" w:type="dxa"/>
          </w:tcPr>
          <w:p w14:paraId="436056CF" w14:textId="778722C7" w:rsidR="005F6FD3" w:rsidRDefault="005F6FD3" w:rsidP="00B03F43">
            <w:pPr>
              <w:spacing w:before="120" w:after="120"/>
              <w:rPr>
                <w:rFonts w:eastAsia="ＭＳ 明朝"/>
                <w:lang w:eastAsia="ja-JP"/>
              </w:rPr>
            </w:pPr>
            <w:r>
              <w:rPr>
                <w:rFonts w:eastAsia="ＭＳ 明朝" w:hint="eastAsia"/>
                <w:lang w:eastAsia="ja-JP"/>
              </w:rPr>
              <w:t>Unit</w:t>
            </w:r>
          </w:p>
        </w:tc>
      </w:tr>
      <w:tr w:rsidR="005F6FD3" w14:paraId="21F52DA9" w14:textId="61EF1C96" w:rsidTr="005F6FD3">
        <w:trPr>
          <w:jc w:val="center"/>
        </w:trPr>
        <w:tc>
          <w:tcPr>
            <w:tcW w:w="3210" w:type="dxa"/>
          </w:tcPr>
          <w:p w14:paraId="389E9295" w14:textId="77777777" w:rsidR="005F6FD3" w:rsidRDefault="005F6FD3" w:rsidP="00B03F43">
            <w:pPr>
              <w:spacing w:before="120" w:after="120"/>
              <w:rPr>
                <w:rFonts w:eastAsia="ＭＳ 明朝"/>
                <w:lang w:eastAsia="ja-JP"/>
              </w:rPr>
            </w:pPr>
            <w:r>
              <w:rPr>
                <w:rFonts w:eastAsia="ＭＳ 明朝" w:hint="eastAsia"/>
                <w:lang w:eastAsia="ja-JP"/>
              </w:rPr>
              <w:t>X</w:t>
            </w:r>
          </w:p>
        </w:tc>
        <w:tc>
          <w:tcPr>
            <w:tcW w:w="3210" w:type="dxa"/>
          </w:tcPr>
          <w:p w14:paraId="366A2AB5" w14:textId="2DC353C3" w:rsidR="005F6FD3" w:rsidRDefault="005F6FD3" w:rsidP="00B03F43">
            <w:pPr>
              <w:spacing w:before="120" w:after="120"/>
              <w:rPr>
                <w:rFonts w:eastAsia="ＭＳ 明朝"/>
                <w:lang w:eastAsia="ja-JP"/>
              </w:rPr>
            </w:pPr>
            <w:r w:rsidRPr="00244DA6">
              <w:rPr>
                <w:rFonts w:eastAsia="游明朝"/>
                <w:lang w:eastAsia="ja-JP"/>
              </w:rPr>
              <w:t>-3315105.300000</w:t>
            </w:r>
          </w:p>
        </w:tc>
        <w:tc>
          <w:tcPr>
            <w:tcW w:w="3211" w:type="dxa"/>
          </w:tcPr>
          <w:p w14:paraId="2D289B15" w14:textId="7777B875" w:rsidR="005F6FD3" w:rsidRPr="00244DA6" w:rsidRDefault="005F6FD3" w:rsidP="00B03F43">
            <w:pPr>
              <w:spacing w:before="120" w:after="120"/>
              <w:rPr>
                <w:rFonts w:eastAsia="游明朝"/>
                <w:lang w:eastAsia="ja-JP"/>
              </w:rPr>
            </w:pPr>
            <w:r>
              <w:rPr>
                <w:rFonts w:eastAsia="游明朝" w:hint="eastAsia"/>
                <w:lang w:eastAsia="ja-JP"/>
              </w:rPr>
              <w:t>[m]</w:t>
            </w:r>
          </w:p>
        </w:tc>
      </w:tr>
      <w:tr w:rsidR="005F6FD3" w14:paraId="6F5BDFDA" w14:textId="09D24063" w:rsidTr="005F6FD3">
        <w:trPr>
          <w:jc w:val="center"/>
        </w:trPr>
        <w:tc>
          <w:tcPr>
            <w:tcW w:w="3210" w:type="dxa"/>
          </w:tcPr>
          <w:p w14:paraId="55E55FF2" w14:textId="77777777" w:rsidR="005F6FD3" w:rsidRDefault="005F6FD3" w:rsidP="00B03F43">
            <w:pPr>
              <w:spacing w:before="120" w:after="120"/>
              <w:rPr>
                <w:rFonts w:eastAsia="ＭＳ 明朝"/>
                <w:lang w:eastAsia="ja-JP"/>
              </w:rPr>
            </w:pPr>
            <w:r>
              <w:rPr>
                <w:rFonts w:eastAsia="ＭＳ 明朝" w:hint="eastAsia"/>
                <w:lang w:eastAsia="ja-JP"/>
              </w:rPr>
              <w:t>Y</w:t>
            </w:r>
          </w:p>
        </w:tc>
        <w:tc>
          <w:tcPr>
            <w:tcW w:w="3210" w:type="dxa"/>
          </w:tcPr>
          <w:p w14:paraId="5B9E9F8E" w14:textId="09A34011" w:rsidR="005F6FD3" w:rsidRDefault="005F6FD3" w:rsidP="00B03F43">
            <w:pPr>
              <w:spacing w:before="120" w:after="120"/>
              <w:rPr>
                <w:rFonts w:eastAsia="ＭＳ 明朝"/>
                <w:lang w:eastAsia="ja-JP"/>
              </w:rPr>
            </w:pPr>
            <w:r w:rsidRPr="00244DA6">
              <w:rPr>
                <w:rFonts w:eastAsia="游明朝"/>
                <w:lang w:eastAsia="ja-JP"/>
              </w:rPr>
              <w:t>5396426.100000</w:t>
            </w:r>
          </w:p>
        </w:tc>
        <w:tc>
          <w:tcPr>
            <w:tcW w:w="3211" w:type="dxa"/>
          </w:tcPr>
          <w:p w14:paraId="61FCBB94" w14:textId="56DD936E" w:rsidR="005F6FD3" w:rsidRPr="00244DA6" w:rsidRDefault="005F6FD3" w:rsidP="00B03F43">
            <w:pPr>
              <w:spacing w:before="120" w:after="120"/>
              <w:rPr>
                <w:rFonts w:eastAsia="游明朝"/>
                <w:lang w:eastAsia="ja-JP"/>
              </w:rPr>
            </w:pPr>
            <w:r>
              <w:rPr>
                <w:rFonts w:eastAsia="游明朝" w:hint="eastAsia"/>
                <w:lang w:eastAsia="ja-JP"/>
              </w:rPr>
              <w:t>[m]</w:t>
            </w:r>
          </w:p>
        </w:tc>
      </w:tr>
      <w:tr w:rsidR="005F6FD3" w14:paraId="66189D3B" w14:textId="37B4FDA6" w:rsidTr="005F6FD3">
        <w:trPr>
          <w:jc w:val="center"/>
        </w:trPr>
        <w:tc>
          <w:tcPr>
            <w:tcW w:w="3210" w:type="dxa"/>
          </w:tcPr>
          <w:p w14:paraId="32A7A329" w14:textId="77777777" w:rsidR="005F6FD3" w:rsidRDefault="005F6FD3" w:rsidP="00B03F43">
            <w:pPr>
              <w:spacing w:before="120" w:after="120"/>
              <w:rPr>
                <w:rFonts w:eastAsia="ＭＳ 明朝"/>
                <w:lang w:eastAsia="ja-JP"/>
              </w:rPr>
            </w:pPr>
            <w:r>
              <w:rPr>
                <w:rFonts w:eastAsia="ＭＳ 明朝" w:hint="eastAsia"/>
                <w:lang w:eastAsia="ja-JP"/>
              </w:rPr>
              <w:t>Z</w:t>
            </w:r>
          </w:p>
        </w:tc>
        <w:tc>
          <w:tcPr>
            <w:tcW w:w="3210" w:type="dxa"/>
          </w:tcPr>
          <w:p w14:paraId="642B2433" w14:textId="0592E765" w:rsidR="005F6FD3" w:rsidRDefault="005F6FD3" w:rsidP="00B03F43">
            <w:pPr>
              <w:spacing w:before="120" w:after="120"/>
              <w:rPr>
                <w:rFonts w:eastAsia="ＭＳ 明朝"/>
                <w:lang w:eastAsia="ja-JP"/>
              </w:rPr>
            </w:pPr>
            <w:r w:rsidRPr="00244DA6">
              <w:rPr>
                <w:rFonts w:eastAsia="游明朝"/>
                <w:lang w:eastAsia="ja-JP"/>
              </w:rPr>
              <w:t>2941944.200000</w:t>
            </w:r>
            <w:r>
              <w:rPr>
                <w:rFonts w:eastAsia="游明朝" w:hint="eastAsia"/>
                <w:lang w:eastAsia="ja-JP"/>
              </w:rPr>
              <w:t xml:space="preserve"> </w:t>
            </w:r>
          </w:p>
        </w:tc>
        <w:tc>
          <w:tcPr>
            <w:tcW w:w="3211" w:type="dxa"/>
          </w:tcPr>
          <w:p w14:paraId="35739DD3" w14:textId="6FC3D073" w:rsidR="005F6FD3" w:rsidRPr="00244DA6" w:rsidRDefault="005F6FD3" w:rsidP="00B03F43">
            <w:pPr>
              <w:spacing w:before="120" w:after="120"/>
              <w:rPr>
                <w:rFonts w:eastAsia="游明朝"/>
                <w:lang w:eastAsia="ja-JP"/>
              </w:rPr>
            </w:pPr>
            <w:r>
              <w:rPr>
                <w:rFonts w:eastAsia="游明朝" w:hint="eastAsia"/>
                <w:lang w:eastAsia="ja-JP"/>
              </w:rPr>
              <w:t>[m]</w:t>
            </w:r>
          </w:p>
        </w:tc>
      </w:tr>
      <w:tr w:rsidR="005F6FD3" w14:paraId="70B4F4D6" w14:textId="2F7A7D4C" w:rsidTr="005F6FD3">
        <w:trPr>
          <w:jc w:val="center"/>
        </w:trPr>
        <w:tc>
          <w:tcPr>
            <w:tcW w:w="3210" w:type="dxa"/>
          </w:tcPr>
          <w:p w14:paraId="5954BF11" w14:textId="77777777" w:rsidR="005F6FD3" w:rsidRDefault="005F6FD3" w:rsidP="00B03F43">
            <w:pPr>
              <w:spacing w:before="120" w:after="120"/>
              <w:rPr>
                <w:rFonts w:eastAsia="ＭＳ 明朝"/>
                <w:lang w:eastAsia="ja-JP"/>
              </w:rPr>
            </w:pPr>
            <w:r>
              <w:rPr>
                <w:rFonts w:eastAsia="ＭＳ 明朝" w:hint="eastAsia"/>
                <w:lang w:eastAsia="ja-JP"/>
              </w:rPr>
              <w:t>VX</w:t>
            </w:r>
          </w:p>
        </w:tc>
        <w:tc>
          <w:tcPr>
            <w:tcW w:w="3210" w:type="dxa"/>
          </w:tcPr>
          <w:p w14:paraId="2332D8D4" w14:textId="4F30428C" w:rsidR="005F6FD3" w:rsidRDefault="005F6FD3" w:rsidP="00B03F43">
            <w:pPr>
              <w:spacing w:before="120" w:after="120"/>
              <w:rPr>
                <w:rFonts w:eastAsia="ＭＳ 明朝"/>
                <w:lang w:eastAsia="ja-JP"/>
              </w:rPr>
            </w:pPr>
            <w:r w:rsidRPr="00244DA6">
              <w:rPr>
                <w:rFonts w:eastAsia="游明朝"/>
                <w:lang w:eastAsia="ja-JP"/>
              </w:rPr>
              <w:t>1318.200000</w:t>
            </w:r>
            <w:r>
              <w:rPr>
                <w:rFonts w:eastAsia="游明朝" w:hint="eastAsia"/>
                <w:lang w:eastAsia="ja-JP"/>
              </w:rPr>
              <w:t xml:space="preserve"> </w:t>
            </w:r>
          </w:p>
        </w:tc>
        <w:tc>
          <w:tcPr>
            <w:tcW w:w="3211" w:type="dxa"/>
          </w:tcPr>
          <w:p w14:paraId="092597B1" w14:textId="0975C303" w:rsidR="005F6FD3" w:rsidRPr="00244DA6" w:rsidRDefault="005F6FD3" w:rsidP="00B03F43">
            <w:pPr>
              <w:spacing w:before="120" w:after="120"/>
              <w:rPr>
                <w:rFonts w:eastAsia="游明朝"/>
                <w:lang w:eastAsia="ja-JP"/>
              </w:rPr>
            </w:pPr>
            <w:r>
              <w:rPr>
                <w:rFonts w:eastAsia="游明朝" w:hint="eastAsia"/>
                <w:lang w:eastAsia="ja-JP"/>
              </w:rPr>
              <w:t>[m/s]</w:t>
            </w:r>
          </w:p>
        </w:tc>
      </w:tr>
      <w:tr w:rsidR="005F6FD3" w14:paraId="44BC89D2" w14:textId="023914EE" w:rsidTr="005F6FD3">
        <w:trPr>
          <w:jc w:val="center"/>
        </w:trPr>
        <w:tc>
          <w:tcPr>
            <w:tcW w:w="3210" w:type="dxa"/>
          </w:tcPr>
          <w:p w14:paraId="69219BF1" w14:textId="77777777" w:rsidR="005F6FD3" w:rsidRDefault="005F6FD3" w:rsidP="00B03F43">
            <w:pPr>
              <w:spacing w:before="120" w:after="120"/>
              <w:rPr>
                <w:rFonts w:eastAsia="ＭＳ 明朝"/>
                <w:lang w:eastAsia="ja-JP"/>
              </w:rPr>
            </w:pPr>
            <w:r>
              <w:rPr>
                <w:rFonts w:eastAsia="ＭＳ 明朝" w:hint="eastAsia"/>
                <w:lang w:eastAsia="ja-JP"/>
              </w:rPr>
              <w:t>VY</w:t>
            </w:r>
          </w:p>
        </w:tc>
        <w:tc>
          <w:tcPr>
            <w:tcW w:w="3210" w:type="dxa"/>
          </w:tcPr>
          <w:p w14:paraId="49686376" w14:textId="4DFE3D77" w:rsidR="005F6FD3" w:rsidRDefault="005F6FD3" w:rsidP="00B03F43">
            <w:pPr>
              <w:spacing w:before="120" w:after="120"/>
              <w:rPr>
                <w:rFonts w:eastAsia="ＭＳ 明朝"/>
                <w:lang w:eastAsia="ja-JP"/>
              </w:rPr>
            </w:pPr>
            <w:r w:rsidRPr="00244DA6">
              <w:rPr>
                <w:rFonts w:eastAsia="游明朝"/>
                <w:lang w:eastAsia="ja-JP"/>
              </w:rPr>
              <w:t>-2889.840000</w:t>
            </w:r>
            <w:r>
              <w:rPr>
                <w:rFonts w:eastAsia="游明朝" w:hint="eastAsia"/>
                <w:lang w:eastAsia="ja-JP"/>
              </w:rPr>
              <w:t xml:space="preserve"> </w:t>
            </w:r>
          </w:p>
        </w:tc>
        <w:tc>
          <w:tcPr>
            <w:tcW w:w="3211" w:type="dxa"/>
          </w:tcPr>
          <w:p w14:paraId="62E4A7B4" w14:textId="2D88D646" w:rsidR="005F6FD3" w:rsidRPr="00244DA6" w:rsidRDefault="005F6FD3" w:rsidP="00B03F43">
            <w:pPr>
              <w:spacing w:before="120" w:after="120"/>
              <w:rPr>
                <w:rFonts w:eastAsia="游明朝"/>
                <w:lang w:eastAsia="ja-JP"/>
              </w:rPr>
            </w:pPr>
            <w:r>
              <w:rPr>
                <w:rFonts w:eastAsia="游明朝" w:hint="eastAsia"/>
                <w:lang w:eastAsia="ja-JP"/>
              </w:rPr>
              <w:t>[m/s]</w:t>
            </w:r>
          </w:p>
        </w:tc>
      </w:tr>
      <w:tr w:rsidR="005F6FD3" w14:paraId="6D0E6D82" w14:textId="79029BE7" w:rsidTr="005F6FD3">
        <w:trPr>
          <w:jc w:val="center"/>
        </w:trPr>
        <w:tc>
          <w:tcPr>
            <w:tcW w:w="3210" w:type="dxa"/>
          </w:tcPr>
          <w:p w14:paraId="100022F8" w14:textId="77777777" w:rsidR="005F6FD3" w:rsidRDefault="005F6FD3" w:rsidP="00B03F43">
            <w:pPr>
              <w:spacing w:before="120" w:after="120"/>
              <w:rPr>
                <w:rFonts w:eastAsia="ＭＳ 明朝"/>
                <w:lang w:eastAsia="ja-JP"/>
              </w:rPr>
            </w:pPr>
            <w:r>
              <w:rPr>
                <w:rFonts w:eastAsia="ＭＳ 明朝" w:hint="eastAsia"/>
                <w:lang w:eastAsia="ja-JP"/>
              </w:rPr>
              <w:t>VZ</w:t>
            </w:r>
          </w:p>
        </w:tc>
        <w:tc>
          <w:tcPr>
            <w:tcW w:w="3210" w:type="dxa"/>
          </w:tcPr>
          <w:p w14:paraId="704A4A39" w14:textId="4255FF29" w:rsidR="005F6FD3" w:rsidRDefault="005F6FD3" w:rsidP="00B03F43">
            <w:pPr>
              <w:spacing w:before="120" w:after="120"/>
              <w:rPr>
                <w:rFonts w:eastAsia="ＭＳ 明朝"/>
                <w:lang w:eastAsia="ja-JP"/>
              </w:rPr>
            </w:pPr>
            <w:r w:rsidRPr="00244DA6">
              <w:rPr>
                <w:rFonts w:eastAsia="游明朝"/>
                <w:lang w:eastAsia="ja-JP"/>
              </w:rPr>
              <w:t>6846.540000</w:t>
            </w:r>
            <w:r>
              <w:rPr>
                <w:rFonts w:eastAsia="游明朝" w:hint="eastAsia"/>
                <w:lang w:eastAsia="ja-JP"/>
              </w:rPr>
              <w:t xml:space="preserve"> </w:t>
            </w:r>
          </w:p>
        </w:tc>
        <w:tc>
          <w:tcPr>
            <w:tcW w:w="3211" w:type="dxa"/>
          </w:tcPr>
          <w:p w14:paraId="7423D2E4" w14:textId="782AA268" w:rsidR="005F6FD3" w:rsidRPr="00244DA6" w:rsidRDefault="005F6FD3" w:rsidP="00B03F43">
            <w:pPr>
              <w:spacing w:before="120" w:after="120"/>
              <w:rPr>
                <w:rFonts w:eastAsia="游明朝"/>
                <w:lang w:eastAsia="ja-JP"/>
              </w:rPr>
            </w:pPr>
            <w:r>
              <w:rPr>
                <w:rFonts w:eastAsia="游明朝" w:hint="eastAsia"/>
                <w:lang w:eastAsia="ja-JP"/>
              </w:rPr>
              <w:t>[m/s]</w:t>
            </w:r>
          </w:p>
        </w:tc>
      </w:tr>
    </w:tbl>
    <w:p w14:paraId="12F5DD51" w14:textId="77777777" w:rsidR="005F6FD3" w:rsidRDefault="005F6FD3" w:rsidP="00C7279B">
      <w:pPr>
        <w:spacing w:before="120" w:after="120"/>
        <w:jc w:val="center"/>
        <w:rPr>
          <w:rFonts w:eastAsia="ＭＳ 明朝"/>
          <w:b/>
          <w:bCs/>
          <w:lang w:eastAsia="ja-JP"/>
        </w:rPr>
      </w:pPr>
    </w:p>
    <w:p w14:paraId="5D8BF75B" w14:textId="3A7AC575" w:rsidR="00C7279B" w:rsidRDefault="00C7279B" w:rsidP="00C7279B">
      <w:pPr>
        <w:spacing w:before="120" w:after="120"/>
        <w:jc w:val="center"/>
        <w:rPr>
          <w:rFonts w:eastAsia="ＭＳ 明朝"/>
          <w:lang w:eastAsia="ja-JP"/>
        </w:rPr>
      </w:pPr>
      <w:r w:rsidRPr="008E768B">
        <w:rPr>
          <w:rFonts w:eastAsia="ＭＳ 明朝" w:hint="eastAsia"/>
          <w:b/>
          <w:bCs/>
          <w:lang w:eastAsia="ja-JP"/>
        </w:rPr>
        <w:t xml:space="preserve">Table </w:t>
      </w:r>
      <w:r>
        <w:rPr>
          <w:rFonts w:eastAsia="ＭＳ 明朝" w:hint="eastAsia"/>
          <w:b/>
          <w:bCs/>
          <w:lang w:eastAsia="ja-JP"/>
        </w:rPr>
        <w:t>A</w:t>
      </w:r>
      <w:r w:rsidRPr="008E768B">
        <w:rPr>
          <w:rFonts w:eastAsia="ＭＳ 明朝" w:hint="eastAsia"/>
          <w:b/>
          <w:bCs/>
          <w:lang w:eastAsia="ja-JP"/>
        </w:rPr>
        <w:t xml:space="preserve">-2: </w:t>
      </w:r>
      <w:r w:rsidRPr="001E1C19">
        <w:rPr>
          <w:rFonts w:eastAsia="ＭＳ 明朝" w:hint="eastAsia"/>
          <w:b/>
          <w:bCs/>
          <w:lang w:eastAsia="ja-JP"/>
        </w:rPr>
        <w:t xml:space="preserve">Initial position and velocity of the satellite </w:t>
      </w:r>
      <w:r w:rsidR="00231EE8">
        <w:rPr>
          <w:rFonts w:eastAsia="ＭＳ 明朝" w:hint="eastAsia"/>
          <w:b/>
          <w:bCs/>
          <w:lang w:eastAsia="ja-JP"/>
        </w:rPr>
        <w:t>i</w:t>
      </w:r>
      <w:r w:rsidRPr="001E1C19">
        <w:rPr>
          <w:rFonts w:eastAsia="ＭＳ 明朝" w:hint="eastAsia"/>
          <w:b/>
          <w:bCs/>
          <w:lang w:eastAsia="ja-JP"/>
        </w:rPr>
        <w:t>n E</w:t>
      </w:r>
      <w:r>
        <w:rPr>
          <w:rFonts w:eastAsia="ＭＳ 明朝" w:hint="eastAsia"/>
          <w:b/>
          <w:bCs/>
          <w:lang w:eastAsia="ja-JP"/>
        </w:rPr>
        <w:t>CI</w:t>
      </w:r>
      <w:r w:rsidRPr="001E1C19">
        <w:rPr>
          <w:rFonts w:eastAsia="ＭＳ 明朝" w:hint="eastAsia"/>
          <w:b/>
          <w:bCs/>
          <w:lang w:eastAsia="ja-JP"/>
        </w:rPr>
        <w:t xml:space="preserve"> frame</w:t>
      </w:r>
    </w:p>
    <w:tbl>
      <w:tblPr>
        <w:tblStyle w:val="aff2"/>
        <w:tblW w:w="0" w:type="auto"/>
        <w:jc w:val="center"/>
        <w:tblLook w:val="04A0" w:firstRow="1" w:lastRow="0" w:firstColumn="1" w:lastColumn="0" w:noHBand="0" w:noVBand="1"/>
      </w:tblPr>
      <w:tblGrid>
        <w:gridCol w:w="3210"/>
        <w:gridCol w:w="3210"/>
        <w:gridCol w:w="3211"/>
      </w:tblGrid>
      <w:tr w:rsidR="005F6FD3" w14:paraId="07266CF8" w14:textId="3388D07E" w:rsidTr="005C4111">
        <w:trPr>
          <w:jc w:val="center"/>
        </w:trPr>
        <w:tc>
          <w:tcPr>
            <w:tcW w:w="3210" w:type="dxa"/>
          </w:tcPr>
          <w:p w14:paraId="5D9D43E2" w14:textId="77777777" w:rsidR="005F6FD3" w:rsidRDefault="005F6FD3" w:rsidP="00B03F43">
            <w:pPr>
              <w:spacing w:before="120" w:after="120"/>
              <w:rPr>
                <w:rFonts w:eastAsia="ＭＳ 明朝"/>
                <w:lang w:eastAsia="ja-JP"/>
              </w:rPr>
            </w:pPr>
            <w:r>
              <w:rPr>
                <w:rFonts w:eastAsia="ＭＳ 明朝" w:hint="eastAsia"/>
                <w:lang w:eastAsia="ja-JP"/>
              </w:rPr>
              <w:t>Keplerian orbital elements</w:t>
            </w:r>
          </w:p>
        </w:tc>
        <w:tc>
          <w:tcPr>
            <w:tcW w:w="3210" w:type="dxa"/>
          </w:tcPr>
          <w:p w14:paraId="75422F88" w14:textId="77777777" w:rsidR="005F6FD3" w:rsidRDefault="005F6FD3" w:rsidP="00B03F43">
            <w:pPr>
              <w:spacing w:before="120" w:after="120"/>
              <w:rPr>
                <w:rFonts w:eastAsia="ＭＳ 明朝"/>
                <w:lang w:eastAsia="ja-JP"/>
              </w:rPr>
            </w:pPr>
            <w:r>
              <w:rPr>
                <w:rFonts w:eastAsia="ＭＳ 明朝" w:hint="eastAsia"/>
                <w:lang w:eastAsia="ja-JP"/>
              </w:rPr>
              <w:t>ECI Frame (double type)</w:t>
            </w:r>
          </w:p>
        </w:tc>
        <w:tc>
          <w:tcPr>
            <w:tcW w:w="3211" w:type="dxa"/>
          </w:tcPr>
          <w:p w14:paraId="22B33D27" w14:textId="79670658" w:rsidR="005F6FD3" w:rsidRDefault="005F6FD3" w:rsidP="00B03F43">
            <w:pPr>
              <w:spacing w:before="120" w:after="120"/>
              <w:rPr>
                <w:rFonts w:eastAsia="ＭＳ 明朝"/>
                <w:lang w:eastAsia="ja-JP"/>
              </w:rPr>
            </w:pPr>
            <w:r>
              <w:rPr>
                <w:rFonts w:eastAsia="ＭＳ 明朝" w:hint="eastAsia"/>
                <w:lang w:eastAsia="ja-JP"/>
              </w:rPr>
              <w:t>Unit</w:t>
            </w:r>
          </w:p>
        </w:tc>
      </w:tr>
      <w:tr w:rsidR="005F6FD3" w14:paraId="0F79D7DC" w14:textId="513DD0AB" w:rsidTr="005C4111">
        <w:trPr>
          <w:jc w:val="center"/>
        </w:trPr>
        <w:tc>
          <w:tcPr>
            <w:tcW w:w="3210" w:type="dxa"/>
          </w:tcPr>
          <w:p w14:paraId="682F239C" w14:textId="77777777" w:rsidR="005F6FD3" w:rsidRDefault="005F6FD3" w:rsidP="00B03F43">
            <w:pPr>
              <w:spacing w:before="120" w:after="120"/>
              <w:rPr>
                <w:rFonts w:eastAsia="ＭＳ 明朝"/>
                <w:lang w:eastAsia="ja-JP"/>
              </w:rPr>
            </w:pPr>
            <w:r>
              <w:rPr>
                <w:rFonts w:eastAsia="ＭＳ 明朝" w:hint="eastAsia"/>
                <w:lang w:eastAsia="ja-JP"/>
              </w:rPr>
              <w:t>A</w:t>
            </w:r>
          </w:p>
        </w:tc>
        <w:tc>
          <w:tcPr>
            <w:tcW w:w="3210" w:type="dxa"/>
          </w:tcPr>
          <w:p w14:paraId="7375F661" w14:textId="5BDB314B" w:rsidR="005F6FD3" w:rsidRDefault="005F6FD3" w:rsidP="00B03F43">
            <w:pPr>
              <w:spacing w:before="120" w:after="120"/>
              <w:rPr>
                <w:rFonts w:eastAsia="ＭＳ 明朝"/>
                <w:lang w:eastAsia="ja-JP"/>
              </w:rPr>
            </w:pPr>
            <w:r w:rsidRPr="005F6FD3">
              <w:rPr>
                <w:rFonts w:eastAsia="ＭＳ 明朝"/>
                <w:lang w:eastAsia="ja-JP"/>
              </w:rPr>
              <w:t>7039754</w:t>
            </w:r>
            <w:r>
              <w:rPr>
                <w:rFonts w:eastAsia="ＭＳ 明朝" w:hint="eastAsia"/>
                <w:lang w:eastAsia="ja-JP"/>
              </w:rPr>
              <w:t>.</w:t>
            </w:r>
            <w:r w:rsidRPr="005F6FD3">
              <w:rPr>
                <w:rFonts w:eastAsia="ＭＳ 明朝"/>
                <w:lang w:eastAsia="ja-JP"/>
              </w:rPr>
              <w:t>378890120</w:t>
            </w:r>
          </w:p>
        </w:tc>
        <w:tc>
          <w:tcPr>
            <w:tcW w:w="3211" w:type="dxa"/>
          </w:tcPr>
          <w:p w14:paraId="4B7AFF3F" w14:textId="30F02601" w:rsidR="005F6FD3" w:rsidRPr="0074620D" w:rsidRDefault="005F6FD3" w:rsidP="00B03F43">
            <w:pPr>
              <w:spacing w:before="120" w:after="120"/>
              <w:rPr>
                <w:rFonts w:eastAsia="ＭＳ 明朝"/>
                <w:lang w:eastAsia="ja-JP"/>
              </w:rPr>
            </w:pPr>
            <w:r>
              <w:rPr>
                <w:rFonts w:eastAsia="ＭＳ 明朝" w:hint="eastAsia"/>
                <w:lang w:eastAsia="ja-JP"/>
              </w:rPr>
              <w:t>[</w:t>
            </w:r>
            <w:r w:rsidRPr="00D478E5">
              <w:rPr>
                <w:rFonts w:eastAsia="ＭＳ 明朝"/>
                <w:lang w:eastAsia="ja-JP"/>
              </w:rPr>
              <w:t>m</w:t>
            </w:r>
            <w:r>
              <w:rPr>
                <w:rFonts w:eastAsia="ＭＳ 明朝" w:hint="eastAsia"/>
                <w:lang w:eastAsia="ja-JP"/>
              </w:rPr>
              <w:t>]</w:t>
            </w:r>
          </w:p>
        </w:tc>
      </w:tr>
      <w:tr w:rsidR="005F6FD3" w14:paraId="2EC74886" w14:textId="489EE688" w:rsidTr="005C4111">
        <w:trPr>
          <w:jc w:val="center"/>
        </w:trPr>
        <w:tc>
          <w:tcPr>
            <w:tcW w:w="3210" w:type="dxa"/>
          </w:tcPr>
          <w:p w14:paraId="505AC6B2" w14:textId="77777777" w:rsidR="005F6FD3" w:rsidRDefault="005F6FD3" w:rsidP="00B03F43">
            <w:pPr>
              <w:spacing w:before="120" w:after="120"/>
              <w:rPr>
                <w:rFonts w:eastAsia="ＭＳ 明朝"/>
                <w:lang w:eastAsia="ja-JP"/>
              </w:rPr>
            </w:pPr>
            <w:r>
              <w:rPr>
                <w:rFonts w:eastAsia="ＭＳ 明朝" w:hint="eastAsia"/>
                <w:lang w:eastAsia="ja-JP"/>
              </w:rPr>
              <w:t>e</w:t>
            </w:r>
          </w:p>
        </w:tc>
        <w:tc>
          <w:tcPr>
            <w:tcW w:w="3210" w:type="dxa"/>
          </w:tcPr>
          <w:p w14:paraId="45858836" w14:textId="23CE4D85" w:rsidR="005F6FD3" w:rsidRPr="00D478E5" w:rsidRDefault="005F6FD3" w:rsidP="00B03F43">
            <w:pPr>
              <w:spacing w:before="120" w:after="120"/>
              <w:rPr>
                <w:rFonts w:eastAsia="ＭＳ 明朝"/>
                <w:lang w:eastAsia="ja-JP"/>
              </w:rPr>
            </w:pPr>
            <w:r w:rsidRPr="005F6FD3">
              <w:rPr>
                <w:rFonts w:eastAsia="ＭＳ 明朝"/>
                <w:lang w:eastAsia="ja-JP"/>
              </w:rPr>
              <w:t>0.0086912356837117</w:t>
            </w:r>
          </w:p>
        </w:tc>
        <w:tc>
          <w:tcPr>
            <w:tcW w:w="3211" w:type="dxa"/>
          </w:tcPr>
          <w:p w14:paraId="12FED6A9" w14:textId="5E8ED12D" w:rsidR="005F6FD3" w:rsidRPr="00175123" w:rsidRDefault="005F6FD3" w:rsidP="00B03F43">
            <w:pPr>
              <w:spacing w:before="120" w:after="120"/>
              <w:rPr>
                <w:rFonts w:eastAsia="ＭＳ 明朝"/>
                <w:lang w:eastAsia="ja-JP"/>
              </w:rPr>
            </w:pPr>
            <w:r>
              <w:rPr>
                <w:rFonts w:eastAsia="ＭＳ 明朝" w:hint="eastAsia"/>
                <w:lang w:eastAsia="ja-JP"/>
              </w:rPr>
              <w:t>[-]</w:t>
            </w:r>
          </w:p>
        </w:tc>
      </w:tr>
      <w:tr w:rsidR="005F6FD3" w14:paraId="4C05950F" w14:textId="557DD069" w:rsidTr="005C4111">
        <w:trPr>
          <w:jc w:val="center"/>
        </w:trPr>
        <w:tc>
          <w:tcPr>
            <w:tcW w:w="3210" w:type="dxa"/>
          </w:tcPr>
          <w:p w14:paraId="2E360C68" w14:textId="77777777" w:rsidR="005F6FD3" w:rsidRDefault="005F6FD3" w:rsidP="00B03F43">
            <w:pPr>
              <w:spacing w:before="120" w:after="120"/>
              <w:rPr>
                <w:rFonts w:eastAsia="ＭＳ 明朝"/>
                <w:lang w:eastAsia="ja-JP"/>
              </w:rPr>
            </w:pPr>
            <w:r>
              <w:rPr>
                <w:rFonts w:eastAsia="ＭＳ 明朝" w:hint="eastAsia"/>
                <w:i/>
                <w:iCs/>
                <w:lang w:eastAsia="ja-JP"/>
              </w:rPr>
              <w:t>I</w:t>
            </w:r>
          </w:p>
        </w:tc>
        <w:tc>
          <w:tcPr>
            <w:tcW w:w="3210" w:type="dxa"/>
          </w:tcPr>
          <w:p w14:paraId="6A86AF72" w14:textId="5BCFB0FF" w:rsidR="005F6FD3" w:rsidRPr="00D478E5" w:rsidRDefault="005F6FD3" w:rsidP="00B03F43">
            <w:pPr>
              <w:spacing w:before="120" w:after="120"/>
              <w:rPr>
                <w:rFonts w:eastAsia="ＭＳ 明朝"/>
                <w:lang w:eastAsia="ja-JP"/>
              </w:rPr>
            </w:pPr>
            <w:r w:rsidRPr="005F6FD3">
              <w:rPr>
                <w:rFonts w:eastAsia="ＭＳ 明朝"/>
                <w:lang w:eastAsia="ja-JP"/>
              </w:rPr>
              <w:t>84.15808338321723</w:t>
            </w:r>
          </w:p>
        </w:tc>
        <w:tc>
          <w:tcPr>
            <w:tcW w:w="3211" w:type="dxa"/>
          </w:tcPr>
          <w:p w14:paraId="56B11CC4" w14:textId="0FAC39F2" w:rsidR="005F6FD3" w:rsidRPr="00175123" w:rsidRDefault="005F6FD3" w:rsidP="00B03F43">
            <w:pPr>
              <w:spacing w:before="120" w:after="120"/>
              <w:rPr>
                <w:rFonts w:eastAsia="ＭＳ 明朝"/>
                <w:lang w:eastAsia="ja-JP"/>
              </w:rPr>
            </w:pPr>
            <w:r>
              <w:rPr>
                <w:rFonts w:eastAsia="ＭＳ 明朝" w:hint="eastAsia"/>
                <w:lang w:eastAsia="ja-JP"/>
              </w:rPr>
              <w:t>[deg.]</w:t>
            </w:r>
          </w:p>
        </w:tc>
      </w:tr>
      <w:tr w:rsidR="005F6FD3" w14:paraId="437131C4" w14:textId="63A97620" w:rsidTr="005C4111">
        <w:trPr>
          <w:jc w:val="center"/>
        </w:trPr>
        <w:tc>
          <w:tcPr>
            <w:tcW w:w="3210" w:type="dxa"/>
          </w:tcPr>
          <w:p w14:paraId="0D3448D4" w14:textId="77777777" w:rsidR="005F6FD3" w:rsidRDefault="005F6FD3" w:rsidP="00B03F43">
            <w:pPr>
              <w:spacing w:before="120" w:after="120"/>
              <w:rPr>
                <w:rFonts w:eastAsia="ＭＳ 明朝"/>
                <w:lang w:eastAsia="ja-JP"/>
              </w:rPr>
            </w:pPr>
            <w:r>
              <w:rPr>
                <w:rFonts w:eastAsia="ＭＳ 明朝" w:hint="eastAsia"/>
                <w:lang w:eastAsia="ja-JP"/>
              </w:rPr>
              <w:t>Ω</w:t>
            </w:r>
          </w:p>
        </w:tc>
        <w:tc>
          <w:tcPr>
            <w:tcW w:w="3210" w:type="dxa"/>
          </w:tcPr>
          <w:p w14:paraId="29DAA178" w14:textId="11172793" w:rsidR="005F6FD3" w:rsidRDefault="005F6FD3" w:rsidP="00B03F43">
            <w:pPr>
              <w:spacing w:before="120" w:after="120"/>
              <w:rPr>
                <w:rFonts w:eastAsia="ＭＳ 明朝"/>
                <w:lang w:eastAsia="ja-JP"/>
              </w:rPr>
            </w:pPr>
            <w:r w:rsidRPr="005F6FD3">
              <w:rPr>
                <w:rFonts w:eastAsia="ＭＳ 明朝"/>
                <w:lang w:eastAsia="ja-JP"/>
              </w:rPr>
              <w:t>118.8388944452215</w:t>
            </w:r>
          </w:p>
        </w:tc>
        <w:tc>
          <w:tcPr>
            <w:tcW w:w="3211" w:type="dxa"/>
          </w:tcPr>
          <w:p w14:paraId="77258B2E" w14:textId="19093CC3" w:rsidR="005F6FD3" w:rsidRPr="00175123" w:rsidRDefault="005F6FD3" w:rsidP="00B03F43">
            <w:pPr>
              <w:spacing w:before="120" w:after="120"/>
              <w:rPr>
                <w:rFonts w:eastAsia="ＭＳ 明朝"/>
                <w:lang w:eastAsia="ja-JP"/>
              </w:rPr>
            </w:pPr>
            <w:r>
              <w:rPr>
                <w:rFonts w:eastAsia="ＭＳ 明朝" w:hint="eastAsia"/>
                <w:lang w:eastAsia="ja-JP"/>
              </w:rPr>
              <w:t>[deg.]</w:t>
            </w:r>
          </w:p>
        </w:tc>
      </w:tr>
      <w:tr w:rsidR="005F6FD3" w14:paraId="374EF75D" w14:textId="76595094" w:rsidTr="005C4111">
        <w:trPr>
          <w:jc w:val="center"/>
        </w:trPr>
        <w:tc>
          <w:tcPr>
            <w:tcW w:w="3210" w:type="dxa"/>
          </w:tcPr>
          <w:p w14:paraId="688EF661" w14:textId="77777777" w:rsidR="005F6FD3" w:rsidRDefault="005F6FD3" w:rsidP="00B03F43">
            <w:pPr>
              <w:spacing w:before="120" w:after="120"/>
              <w:rPr>
                <w:rFonts w:eastAsia="ＭＳ 明朝"/>
                <w:lang w:eastAsia="ja-JP"/>
              </w:rPr>
            </w:pPr>
            <w:r>
              <w:rPr>
                <w:rFonts w:eastAsia="ＭＳ 明朝" w:hint="eastAsia"/>
                <w:lang w:eastAsia="ja-JP"/>
              </w:rPr>
              <w:t>ω</w:t>
            </w:r>
          </w:p>
        </w:tc>
        <w:tc>
          <w:tcPr>
            <w:tcW w:w="3210" w:type="dxa"/>
          </w:tcPr>
          <w:p w14:paraId="4F8EE0B2" w14:textId="26B7D7D9" w:rsidR="005F6FD3" w:rsidRDefault="005F6FD3" w:rsidP="00B03F43">
            <w:pPr>
              <w:spacing w:before="120" w:after="120"/>
              <w:rPr>
                <w:rFonts w:eastAsia="ＭＳ 明朝"/>
                <w:lang w:eastAsia="ja-JP"/>
              </w:rPr>
            </w:pPr>
            <w:r w:rsidRPr="005F6FD3">
              <w:rPr>
                <w:rFonts w:eastAsia="ＭＳ 明朝"/>
                <w:lang w:eastAsia="ja-JP"/>
              </w:rPr>
              <w:t>2.20382872071646</w:t>
            </w:r>
            <w:r>
              <w:rPr>
                <w:rFonts w:eastAsia="ＭＳ 明朝" w:hint="eastAsia"/>
                <w:lang w:eastAsia="ja-JP"/>
              </w:rPr>
              <w:t>1</w:t>
            </w:r>
          </w:p>
        </w:tc>
        <w:tc>
          <w:tcPr>
            <w:tcW w:w="3211" w:type="dxa"/>
          </w:tcPr>
          <w:p w14:paraId="5B753B1F" w14:textId="4102429A" w:rsidR="005F6FD3" w:rsidRPr="00175123" w:rsidRDefault="005F6FD3" w:rsidP="00B03F43">
            <w:pPr>
              <w:spacing w:before="120" w:after="120"/>
              <w:rPr>
                <w:rFonts w:eastAsia="ＭＳ 明朝"/>
                <w:lang w:eastAsia="ja-JP"/>
              </w:rPr>
            </w:pPr>
            <w:r>
              <w:rPr>
                <w:rFonts w:eastAsia="ＭＳ 明朝" w:hint="eastAsia"/>
                <w:lang w:eastAsia="ja-JP"/>
              </w:rPr>
              <w:t>[deg.]</w:t>
            </w:r>
          </w:p>
        </w:tc>
      </w:tr>
      <w:tr w:rsidR="005F6FD3" w14:paraId="7D3201E3" w14:textId="3B69E9C1" w:rsidTr="005C4111">
        <w:trPr>
          <w:jc w:val="center"/>
        </w:trPr>
        <w:tc>
          <w:tcPr>
            <w:tcW w:w="3210" w:type="dxa"/>
          </w:tcPr>
          <w:p w14:paraId="6B74776F" w14:textId="77777777" w:rsidR="005F6FD3" w:rsidRDefault="005F6FD3" w:rsidP="00B03F43">
            <w:pPr>
              <w:spacing w:before="120" w:after="120"/>
              <w:rPr>
                <w:rFonts w:eastAsia="ＭＳ 明朝"/>
                <w:lang w:eastAsia="ja-JP"/>
              </w:rPr>
            </w:pPr>
            <w:r w:rsidRPr="00D478E5">
              <w:rPr>
                <w:rFonts w:eastAsia="ＭＳ 明朝"/>
                <w:lang w:eastAsia="ja-JP"/>
              </w:rPr>
              <w:t>M</w:t>
            </w:r>
          </w:p>
        </w:tc>
        <w:tc>
          <w:tcPr>
            <w:tcW w:w="3210" w:type="dxa"/>
          </w:tcPr>
          <w:p w14:paraId="6E16D68E" w14:textId="4E3412FD" w:rsidR="005F6FD3" w:rsidRDefault="005F6FD3" w:rsidP="00B03F43">
            <w:pPr>
              <w:spacing w:before="120" w:after="120"/>
              <w:rPr>
                <w:rFonts w:eastAsia="ＭＳ 明朝"/>
                <w:lang w:eastAsia="ja-JP"/>
              </w:rPr>
            </w:pPr>
            <w:r w:rsidRPr="005F6FD3">
              <w:rPr>
                <w:rFonts w:eastAsia="ＭＳ 明朝"/>
                <w:lang w:eastAsia="ja-JP"/>
              </w:rPr>
              <w:t>22.4663807816568</w:t>
            </w:r>
            <w:r>
              <w:rPr>
                <w:rFonts w:eastAsia="ＭＳ 明朝" w:hint="eastAsia"/>
                <w:lang w:eastAsia="ja-JP"/>
              </w:rPr>
              <w:t>6</w:t>
            </w:r>
          </w:p>
        </w:tc>
        <w:tc>
          <w:tcPr>
            <w:tcW w:w="3211" w:type="dxa"/>
          </w:tcPr>
          <w:p w14:paraId="6939749E" w14:textId="3FA472A0" w:rsidR="005F6FD3" w:rsidRPr="005F6FD3" w:rsidRDefault="005F6FD3" w:rsidP="00B03F43">
            <w:pPr>
              <w:spacing w:before="120" w:after="120"/>
              <w:rPr>
                <w:rFonts w:eastAsiaTheme="minorEastAsia"/>
                <w:lang w:eastAsia="ja-JP"/>
              </w:rPr>
            </w:pPr>
            <w:r>
              <w:rPr>
                <w:rFonts w:eastAsia="ＭＳ 明朝" w:hint="eastAsia"/>
                <w:lang w:eastAsia="ja-JP"/>
              </w:rPr>
              <w:t>[deg.]</w:t>
            </w:r>
          </w:p>
        </w:tc>
      </w:tr>
    </w:tbl>
    <w:p w14:paraId="70538FBC" w14:textId="77777777" w:rsidR="00304893" w:rsidRDefault="00304893" w:rsidP="009B37D8">
      <w:pPr>
        <w:spacing w:before="120" w:after="120"/>
        <w:rPr>
          <w:rFonts w:eastAsia="ＭＳ 明朝"/>
          <w:lang w:eastAsia="ja-JP"/>
        </w:rPr>
      </w:pPr>
    </w:p>
    <w:p w14:paraId="7E07DDB0" w14:textId="71FEACE8" w:rsidR="00535851" w:rsidRDefault="00535851">
      <w:pPr>
        <w:overflowPunct/>
        <w:autoSpaceDE/>
        <w:autoSpaceDN/>
        <w:adjustRightInd/>
        <w:spacing w:after="0"/>
        <w:textAlignment w:val="auto"/>
        <w:rPr>
          <w:rFonts w:eastAsia="ＭＳ 明朝"/>
          <w:lang w:eastAsia="ja-JP"/>
        </w:rPr>
      </w:pPr>
      <w:r>
        <w:rPr>
          <w:rFonts w:eastAsia="ＭＳ 明朝"/>
          <w:lang w:eastAsia="ja-JP"/>
        </w:rPr>
        <w:br w:type="page"/>
      </w:r>
    </w:p>
    <w:p w14:paraId="29A68945" w14:textId="350080AF" w:rsidR="00304893" w:rsidRDefault="00535851" w:rsidP="009B37D8">
      <w:pPr>
        <w:spacing w:before="120" w:after="120"/>
        <w:rPr>
          <w:rFonts w:eastAsia="ＭＳ 明朝"/>
          <w:b/>
          <w:bCs/>
          <w:sz w:val="22"/>
          <w:szCs w:val="22"/>
          <w:lang w:val="en-US" w:eastAsia="ja-JP"/>
        </w:rPr>
      </w:pPr>
      <w:r w:rsidRPr="00892BBA">
        <w:rPr>
          <w:rFonts w:eastAsia="ＭＳ 明朝"/>
          <w:b/>
          <w:bCs/>
          <w:sz w:val="22"/>
          <w:szCs w:val="22"/>
          <w:lang w:val="en-US" w:eastAsia="ja-JP"/>
        </w:rPr>
        <w:lastRenderedPageBreak/>
        <w:t xml:space="preserve">Appendix </w:t>
      </w:r>
      <w:r>
        <w:rPr>
          <w:rFonts w:eastAsia="ＭＳ 明朝" w:hint="eastAsia"/>
          <w:b/>
          <w:bCs/>
          <w:sz w:val="22"/>
          <w:szCs w:val="22"/>
          <w:lang w:val="en-US" w:eastAsia="ja-JP"/>
        </w:rPr>
        <w:t>B</w:t>
      </w:r>
      <w:r w:rsidRPr="00892BBA">
        <w:rPr>
          <w:rFonts w:eastAsia="ＭＳ 明朝"/>
          <w:b/>
          <w:bCs/>
          <w:sz w:val="22"/>
          <w:szCs w:val="22"/>
          <w:lang w:val="en-US" w:eastAsia="ja-JP"/>
        </w:rPr>
        <w:t>:</w:t>
      </w:r>
      <w:r>
        <w:rPr>
          <w:rFonts w:eastAsia="ＭＳ 明朝" w:hint="eastAsia"/>
          <w:b/>
          <w:bCs/>
          <w:sz w:val="22"/>
          <w:szCs w:val="22"/>
          <w:lang w:val="en-US" w:eastAsia="ja-JP"/>
        </w:rPr>
        <w:t xml:space="preserve"> </w:t>
      </w:r>
      <w:r w:rsidR="00A509CE">
        <w:rPr>
          <w:rFonts w:eastAsia="ＭＳ 明朝" w:hint="eastAsia"/>
          <w:b/>
          <w:bCs/>
          <w:sz w:val="22"/>
          <w:szCs w:val="22"/>
          <w:lang w:val="en-US" w:eastAsia="ja-JP"/>
        </w:rPr>
        <w:t xml:space="preserve">Supplemental information </w:t>
      </w:r>
      <w:r w:rsidR="00495F68">
        <w:rPr>
          <w:rFonts w:eastAsia="ＭＳ 明朝" w:hint="eastAsia"/>
          <w:b/>
          <w:bCs/>
          <w:sz w:val="22"/>
          <w:szCs w:val="22"/>
          <w:lang w:val="en-US" w:eastAsia="ja-JP"/>
        </w:rPr>
        <w:t>on</w:t>
      </w:r>
      <w:r w:rsidR="00A509CE">
        <w:rPr>
          <w:rFonts w:eastAsia="ＭＳ 明朝" w:hint="eastAsia"/>
          <w:b/>
          <w:bCs/>
          <w:sz w:val="22"/>
          <w:szCs w:val="22"/>
          <w:lang w:val="en-US" w:eastAsia="ja-JP"/>
        </w:rPr>
        <w:t xml:space="preserve"> the comparison of 4-th order Runge</w:t>
      </w:r>
      <w:r w:rsidR="003F04B2">
        <w:rPr>
          <w:rFonts w:eastAsia="ＭＳ 明朝" w:hint="eastAsia"/>
          <w:b/>
          <w:bCs/>
          <w:sz w:val="22"/>
          <w:szCs w:val="22"/>
          <w:lang w:val="en-US" w:eastAsia="ja-JP"/>
        </w:rPr>
        <w:t>-</w:t>
      </w:r>
      <w:r w:rsidR="00A509CE">
        <w:rPr>
          <w:rFonts w:eastAsia="ＭＳ 明朝" w:hint="eastAsia"/>
          <w:b/>
          <w:bCs/>
          <w:sz w:val="22"/>
          <w:szCs w:val="22"/>
          <w:lang w:val="en-US" w:eastAsia="ja-JP"/>
        </w:rPr>
        <w:t>Kutta method and Keplerian</w:t>
      </w:r>
    </w:p>
    <w:p w14:paraId="3389BC4F" w14:textId="1413D8E6" w:rsidR="00257F65" w:rsidRDefault="00257F65" w:rsidP="00D533BB">
      <w:pPr>
        <w:spacing w:before="120" w:after="120"/>
        <w:ind w:firstLineChars="50" w:firstLine="100"/>
        <w:rPr>
          <w:rFonts w:eastAsia="ＭＳ 明朝"/>
          <w:lang w:eastAsia="ja-JP"/>
        </w:rPr>
      </w:pPr>
      <w:r>
        <w:rPr>
          <w:rFonts w:eastAsia="ＭＳ 明朝" w:hint="eastAsia"/>
          <w:lang w:eastAsia="ja-JP"/>
        </w:rPr>
        <w:t>Comparison of calculated doppler frequency shift</w:t>
      </w:r>
      <w:r w:rsidR="00685F2B">
        <w:rPr>
          <w:rFonts w:eastAsia="ＭＳ 明朝" w:hint="eastAsia"/>
          <w:lang w:eastAsia="ja-JP"/>
        </w:rPr>
        <w:t xml:space="preserve"> and </w:t>
      </w:r>
      <w:r w:rsidR="009151D1">
        <w:rPr>
          <w:rFonts w:eastAsia="ＭＳ 明朝" w:hint="eastAsia"/>
          <w:lang w:eastAsia="ja-JP"/>
        </w:rPr>
        <w:t>propagation delay</w:t>
      </w:r>
      <w:r>
        <w:rPr>
          <w:rFonts w:eastAsia="ＭＳ 明朝" w:hint="eastAsia"/>
          <w:lang w:eastAsia="ja-JP"/>
        </w:rPr>
        <w:t xml:space="preserve"> based on the 4-th order RK method and Keplerian</w:t>
      </w:r>
      <w:r w:rsidR="00685F2B">
        <w:rPr>
          <w:rFonts w:eastAsia="ＭＳ 明朝" w:hint="eastAsia"/>
          <w:lang w:eastAsia="ja-JP"/>
        </w:rPr>
        <w:t xml:space="preserve"> are depicted in the following figure</w:t>
      </w:r>
      <w:r w:rsidR="009151D1">
        <w:rPr>
          <w:rFonts w:eastAsia="ＭＳ 明朝" w:hint="eastAsia"/>
          <w:lang w:eastAsia="ja-JP"/>
        </w:rPr>
        <w:t>s from figure</w:t>
      </w:r>
      <w:r w:rsidR="00685F2B">
        <w:rPr>
          <w:rFonts w:eastAsia="ＭＳ 明朝" w:hint="eastAsia"/>
          <w:lang w:eastAsia="ja-JP"/>
        </w:rPr>
        <w:t xml:space="preserve"> B-1 </w:t>
      </w:r>
      <w:r w:rsidR="009151D1">
        <w:rPr>
          <w:rFonts w:eastAsia="ＭＳ 明朝" w:hint="eastAsia"/>
          <w:lang w:eastAsia="ja-JP"/>
        </w:rPr>
        <w:t>to</w:t>
      </w:r>
      <w:r w:rsidR="00685F2B">
        <w:rPr>
          <w:rFonts w:eastAsia="ＭＳ 明朝" w:hint="eastAsia"/>
          <w:lang w:eastAsia="ja-JP"/>
        </w:rPr>
        <w:t xml:space="preserve"> </w:t>
      </w:r>
      <w:r w:rsidR="00FA58E8">
        <w:rPr>
          <w:rFonts w:eastAsia="ＭＳ 明朝" w:hint="eastAsia"/>
          <w:lang w:eastAsia="ja-JP"/>
        </w:rPr>
        <w:t xml:space="preserve">figure </w:t>
      </w:r>
      <w:r w:rsidR="00685F2B">
        <w:rPr>
          <w:rFonts w:eastAsia="ＭＳ 明朝" w:hint="eastAsia"/>
          <w:lang w:eastAsia="ja-JP"/>
        </w:rPr>
        <w:t>B-</w:t>
      </w:r>
      <w:r w:rsidR="009151D1">
        <w:rPr>
          <w:rFonts w:eastAsia="ＭＳ 明朝" w:hint="eastAsia"/>
          <w:lang w:eastAsia="ja-JP"/>
        </w:rPr>
        <w:t>4</w:t>
      </w:r>
      <w:r w:rsidR="00685F2B">
        <w:rPr>
          <w:rFonts w:eastAsia="ＭＳ 明朝" w:hint="eastAsia"/>
          <w:lang w:eastAsia="ja-JP"/>
        </w:rPr>
        <w:t>.</w:t>
      </w:r>
    </w:p>
    <w:p w14:paraId="01F41C29" w14:textId="0396C93F" w:rsidR="00FA58E8" w:rsidRDefault="00FA58E8" w:rsidP="00FA58E8">
      <w:pPr>
        <w:spacing w:before="120" w:after="120"/>
        <w:rPr>
          <w:rFonts w:eastAsia="ＭＳ 明朝"/>
          <w:b/>
          <w:bCs/>
          <w:u w:val="single"/>
          <w:lang w:eastAsia="ja-JP"/>
        </w:rPr>
      </w:pPr>
      <w:r w:rsidRPr="0041788E">
        <w:rPr>
          <w:rFonts w:eastAsia="ＭＳ 明朝" w:hint="eastAsia"/>
          <w:b/>
          <w:bCs/>
          <w:u w:val="single"/>
          <w:lang w:eastAsia="ja-JP"/>
        </w:rPr>
        <w:t xml:space="preserve">Doppler frequency shift: </w:t>
      </w:r>
      <w:r w:rsidR="00FA7519" w:rsidRPr="0041788E">
        <w:rPr>
          <w:rFonts w:eastAsia="ＭＳ 明朝" w:hint="eastAsia"/>
          <w:b/>
          <w:bCs/>
          <w:u w:val="single"/>
          <w:lang w:eastAsia="ja-JP"/>
        </w:rPr>
        <w:t xml:space="preserve">Less than or equal to </w:t>
      </w:r>
      <w:r w:rsidR="00FA7519" w:rsidRPr="00731F1B">
        <w:rPr>
          <w:rFonts w:eastAsia="ＭＳ 明朝" w:hint="eastAsia"/>
          <w:b/>
          <w:bCs/>
          <w:u w:val="single"/>
          <w:lang w:eastAsia="ja-JP"/>
        </w:rPr>
        <w:t>0.0</w:t>
      </w:r>
      <w:r w:rsidR="001C0112" w:rsidRPr="00731F1B">
        <w:rPr>
          <w:rFonts w:eastAsia="ＭＳ 明朝" w:hint="eastAsia"/>
          <w:b/>
          <w:bCs/>
          <w:u w:val="single"/>
          <w:lang w:eastAsia="ja-JP"/>
        </w:rPr>
        <w:t>0</w:t>
      </w:r>
      <w:r w:rsidR="00FA7519" w:rsidRPr="00731F1B">
        <w:rPr>
          <w:rFonts w:eastAsia="ＭＳ 明朝" w:hint="eastAsia"/>
          <w:b/>
          <w:bCs/>
          <w:u w:val="single"/>
          <w:lang w:eastAsia="ja-JP"/>
        </w:rPr>
        <w:t>0003</w:t>
      </w:r>
      <w:r w:rsidR="00FA7519" w:rsidRPr="0041788E">
        <w:rPr>
          <w:rFonts w:eastAsia="ＭＳ 明朝" w:hint="eastAsia"/>
          <w:b/>
          <w:bCs/>
          <w:u w:val="single"/>
          <w:lang w:eastAsia="ja-JP"/>
        </w:rPr>
        <w:t xml:space="preserve"> Hz </w:t>
      </w:r>
      <w:r w:rsidR="0041788E">
        <w:rPr>
          <w:rFonts w:eastAsia="ＭＳ 明朝" w:hint="eastAsia"/>
          <w:b/>
          <w:bCs/>
          <w:u w:val="single"/>
          <w:lang w:eastAsia="ja-JP"/>
        </w:rPr>
        <w:t xml:space="preserve">in </w:t>
      </w:r>
      <w:r w:rsidR="00FA7519" w:rsidRPr="0041788E">
        <w:rPr>
          <w:rFonts w:eastAsia="ＭＳ 明朝" w:hint="eastAsia"/>
          <w:b/>
          <w:bCs/>
          <w:u w:val="single"/>
          <w:lang w:eastAsia="ja-JP"/>
        </w:rPr>
        <w:t>difference</w:t>
      </w:r>
    </w:p>
    <w:p w14:paraId="708AAE1E" w14:textId="1A1D22A7" w:rsidR="005C4111" w:rsidRPr="0041788E" w:rsidRDefault="005C4111" w:rsidP="005C4111">
      <w:pPr>
        <w:spacing w:before="120" w:after="120"/>
        <w:jc w:val="center"/>
        <w:rPr>
          <w:rFonts w:eastAsia="ＭＳ 明朝"/>
          <w:b/>
          <w:bCs/>
          <w:u w:val="single"/>
          <w:lang w:eastAsia="ja-JP"/>
        </w:rPr>
      </w:pPr>
      <w:r>
        <w:rPr>
          <w:noProof/>
        </w:rPr>
        <w:drawing>
          <wp:inline distT="0" distB="0" distL="0" distR="0" wp14:anchorId="6AC713C4" wp14:editId="78804E9F">
            <wp:extent cx="5060694" cy="2674961"/>
            <wp:effectExtent l="0" t="0" r="6985" b="0"/>
            <wp:docPr id="621035045" name="図 1" descr="グラフ&#10;&#10;中程度の精度で自動的に生成された説明">
              <a:extLst xmlns:a="http://schemas.openxmlformats.org/drawingml/2006/main">
                <a:ext uri="{FF2B5EF4-FFF2-40B4-BE49-F238E27FC236}">
                  <a16:creationId xmlns:a16="http://schemas.microsoft.com/office/drawing/2014/main" id="{623E463B-FCE4-0985-24EF-CA32BE7663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035045" name="図 1" descr="グラフ&#10;&#10;中程度の精度で自動的に生成された説明">
                      <a:extLst>
                        <a:ext uri="{FF2B5EF4-FFF2-40B4-BE49-F238E27FC236}">
                          <a16:creationId xmlns:a16="http://schemas.microsoft.com/office/drawing/2014/main" id="{623E463B-FCE4-0985-24EF-CA32BE7663FC}"/>
                        </a:ext>
                      </a:extLst>
                    </pic:cNvPr>
                    <pic:cNvPicPr>
                      <a:picLocks noChangeAspect="1"/>
                    </pic:cNvPicPr>
                  </pic:nvPicPr>
                  <pic:blipFill>
                    <a:blip r:embed="rId23"/>
                    <a:stretch>
                      <a:fillRect/>
                    </a:stretch>
                  </pic:blipFill>
                  <pic:spPr>
                    <a:xfrm>
                      <a:off x="0" y="0"/>
                      <a:ext cx="5083855" cy="2687204"/>
                    </a:xfrm>
                    <a:prstGeom prst="rect">
                      <a:avLst/>
                    </a:prstGeom>
                  </pic:spPr>
                </pic:pic>
              </a:graphicData>
            </a:graphic>
          </wp:inline>
        </w:drawing>
      </w:r>
    </w:p>
    <w:p w14:paraId="50E3A173" w14:textId="72DC9191" w:rsidR="004612B1" w:rsidRDefault="004612B1" w:rsidP="004612B1">
      <w:pPr>
        <w:jc w:val="center"/>
        <w:rPr>
          <w:rFonts w:eastAsia="游明朝"/>
          <w:b/>
          <w:bCs/>
          <w:lang w:eastAsia="ja-JP"/>
        </w:rPr>
      </w:pPr>
      <w:r w:rsidRPr="00DE5D0D">
        <w:rPr>
          <w:rFonts w:eastAsia="游明朝" w:hint="eastAsia"/>
          <w:b/>
          <w:bCs/>
          <w:lang w:eastAsia="ja-JP"/>
        </w:rPr>
        <w:t xml:space="preserve">Figure </w:t>
      </w:r>
      <w:r w:rsidR="00257F65">
        <w:rPr>
          <w:rFonts w:eastAsia="游明朝" w:hint="eastAsia"/>
          <w:b/>
          <w:bCs/>
          <w:lang w:eastAsia="ja-JP"/>
        </w:rPr>
        <w:t>B-1</w:t>
      </w:r>
      <w:r w:rsidRPr="00DE5D0D">
        <w:rPr>
          <w:rFonts w:eastAsia="游明朝" w:hint="eastAsia"/>
          <w:b/>
          <w:bCs/>
          <w:lang w:eastAsia="ja-JP"/>
        </w:rPr>
        <w:t>:</w:t>
      </w:r>
      <w:r>
        <w:rPr>
          <w:rFonts w:eastAsia="游明朝" w:hint="eastAsia"/>
          <w:b/>
          <w:bCs/>
          <w:lang w:eastAsia="ja-JP"/>
        </w:rPr>
        <w:t xml:space="preserve"> Doppler frequency shift based on 4-th order RK method and Keplerian</w:t>
      </w:r>
      <w:r w:rsidRPr="00DE5D0D">
        <w:rPr>
          <w:rFonts w:eastAsia="游明朝" w:hint="eastAsia"/>
          <w:b/>
          <w:bCs/>
          <w:lang w:eastAsia="ja-JP"/>
        </w:rPr>
        <w:t xml:space="preserve"> </w:t>
      </w:r>
    </w:p>
    <w:p w14:paraId="427F49FC" w14:textId="77777777" w:rsidR="005C4111" w:rsidRDefault="005C4111" w:rsidP="004612B1">
      <w:pPr>
        <w:jc w:val="center"/>
        <w:rPr>
          <w:rFonts w:eastAsia="游明朝"/>
          <w:b/>
          <w:bCs/>
          <w:lang w:eastAsia="ja-JP"/>
        </w:rPr>
      </w:pPr>
    </w:p>
    <w:p w14:paraId="59FCECE3" w14:textId="445BC7D7" w:rsidR="005C4111" w:rsidRPr="00DE5D0D" w:rsidRDefault="005C4111" w:rsidP="005C4111">
      <w:pPr>
        <w:rPr>
          <w:rFonts w:eastAsia="游明朝"/>
          <w:b/>
          <w:bCs/>
          <w:lang w:eastAsia="ja-JP"/>
        </w:rPr>
      </w:pPr>
      <w:r>
        <w:rPr>
          <w:noProof/>
        </w:rPr>
        <w:drawing>
          <wp:inline distT="0" distB="0" distL="0" distR="0" wp14:anchorId="100E5D53" wp14:editId="29022F01">
            <wp:extent cx="5561463" cy="2688723"/>
            <wp:effectExtent l="0" t="0" r="1270" b="0"/>
            <wp:docPr id="502331212" name="図 2" descr="グラフ, 折れ線グラフ&#10;&#10;自動的に生成された説明">
              <a:extLst xmlns:a="http://schemas.openxmlformats.org/drawingml/2006/main">
                <a:ext uri="{FF2B5EF4-FFF2-40B4-BE49-F238E27FC236}">
                  <a16:creationId xmlns:a16="http://schemas.microsoft.com/office/drawing/2014/main" id="{10C724FC-4F88-D693-4FB8-4E31D860949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331212" name="図 2" descr="グラフ, 折れ線グラフ&#10;&#10;自動的に生成された説明">
                      <a:extLst>
                        <a:ext uri="{FF2B5EF4-FFF2-40B4-BE49-F238E27FC236}">
                          <a16:creationId xmlns:a16="http://schemas.microsoft.com/office/drawing/2014/main" id="{10C724FC-4F88-D693-4FB8-4E31D8609494}"/>
                        </a:ext>
                      </a:extLst>
                    </pic:cNvPr>
                    <pic:cNvPicPr>
                      <a:picLocks noChangeAspect="1"/>
                    </pic:cNvPicPr>
                  </pic:nvPicPr>
                  <pic:blipFill>
                    <a:blip r:embed="rId24"/>
                    <a:stretch>
                      <a:fillRect/>
                    </a:stretch>
                  </pic:blipFill>
                  <pic:spPr>
                    <a:xfrm>
                      <a:off x="0" y="0"/>
                      <a:ext cx="5616933" cy="2715540"/>
                    </a:xfrm>
                    <a:prstGeom prst="rect">
                      <a:avLst/>
                    </a:prstGeom>
                  </pic:spPr>
                </pic:pic>
              </a:graphicData>
            </a:graphic>
          </wp:inline>
        </w:drawing>
      </w:r>
    </w:p>
    <w:p w14:paraId="47B59277" w14:textId="27C930DC" w:rsidR="004612B1" w:rsidRDefault="004612B1" w:rsidP="004612B1">
      <w:pPr>
        <w:jc w:val="center"/>
        <w:rPr>
          <w:rFonts w:eastAsia="游明朝"/>
          <w:b/>
          <w:bCs/>
          <w:lang w:eastAsia="ja-JP"/>
        </w:rPr>
      </w:pPr>
      <w:r>
        <w:rPr>
          <w:rFonts w:eastAsia="游明朝" w:hint="eastAsia"/>
          <w:b/>
          <w:bCs/>
          <w:lang w:eastAsia="ja-JP"/>
        </w:rPr>
        <w:t xml:space="preserve">Figure </w:t>
      </w:r>
      <w:r w:rsidR="00257F65">
        <w:rPr>
          <w:rFonts w:eastAsia="游明朝" w:hint="eastAsia"/>
          <w:b/>
          <w:bCs/>
          <w:lang w:eastAsia="ja-JP"/>
        </w:rPr>
        <w:t>B-2</w:t>
      </w:r>
      <w:r>
        <w:rPr>
          <w:rFonts w:eastAsia="游明朝" w:hint="eastAsia"/>
          <w:b/>
          <w:bCs/>
          <w:lang w:eastAsia="ja-JP"/>
        </w:rPr>
        <w:t>: Difference of calculated doppler frequency between 4-th order RK method and Keplerian</w:t>
      </w:r>
    </w:p>
    <w:p w14:paraId="5A06A006" w14:textId="77777777" w:rsidR="00535851" w:rsidRDefault="00535851" w:rsidP="009B37D8">
      <w:pPr>
        <w:spacing w:before="120" w:after="120"/>
        <w:rPr>
          <w:rFonts w:eastAsia="ＭＳ 明朝"/>
          <w:b/>
          <w:bCs/>
          <w:lang w:eastAsia="ja-JP"/>
        </w:rPr>
      </w:pPr>
    </w:p>
    <w:p w14:paraId="4D677338" w14:textId="77777777" w:rsidR="000F2DE9" w:rsidRDefault="000F2DE9" w:rsidP="009B37D8">
      <w:pPr>
        <w:spacing w:before="120" w:after="120"/>
        <w:rPr>
          <w:rFonts w:eastAsia="ＭＳ 明朝"/>
          <w:b/>
          <w:bCs/>
          <w:lang w:eastAsia="ja-JP"/>
        </w:rPr>
      </w:pPr>
    </w:p>
    <w:p w14:paraId="0EB1F022" w14:textId="77777777" w:rsidR="000F2DE9" w:rsidRDefault="000F2DE9" w:rsidP="009B37D8">
      <w:pPr>
        <w:spacing w:before="120" w:after="120"/>
        <w:rPr>
          <w:rFonts w:eastAsia="ＭＳ 明朝"/>
          <w:b/>
          <w:bCs/>
          <w:lang w:eastAsia="ja-JP"/>
        </w:rPr>
      </w:pPr>
    </w:p>
    <w:p w14:paraId="35609D35" w14:textId="77777777" w:rsidR="000F2DE9" w:rsidRDefault="000F2DE9" w:rsidP="009B37D8">
      <w:pPr>
        <w:spacing w:before="120" w:after="120"/>
        <w:rPr>
          <w:rFonts w:eastAsia="ＭＳ 明朝"/>
          <w:b/>
          <w:bCs/>
          <w:lang w:eastAsia="ja-JP"/>
        </w:rPr>
      </w:pPr>
    </w:p>
    <w:p w14:paraId="19981DCD" w14:textId="77777777" w:rsidR="000F2DE9" w:rsidRDefault="000F2DE9" w:rsidP="009B37D8">
      <w:pPr>
        <w:spacing w:before="120" w:after="120"/>
        <w:rPr>
          <w:rFonts w:eastAsia="ＭＳ 明朝"/>
          <w:b/>
          <w:bCs/>
          <w:lang w:eastAsia="ja-JP"/>
        </w:rPr>
      </w:pPr>
    </w:p>
    <w:p w14:paraId="3DA5CA41" w14:textId="77777777" w:rsidR="000F2DE9" w:rsidRDefault="000F2DE9" w:rsidP="009B37D8">
      <w:pPr>
        <w:spacing w:before="120" w:after="120"/>
        <w:rPr>
          <w:rFonts w:eastAsia="ＭＳ 明朝"/>
          <w:b/>
          <w:bCs/>
          <w:lang w:eastAsia="ja-JP"/>
        </w:rPr>
      </w:pPr>
    </w:p>
    <w:p w14:paraId="690B6B3D" w14:textId="77777777" w:rsidR="00B35EEA" w:rsidRDefault="00B35EEA" w:rsidP="009B37D8">
      <w:pPr>
        <w:spacing w:before="120" w:after="120"/>
        <w:rPr>
          <w:rFonts w:eastAsia="ＭＳ 明朝"/>
          <w:b/>
          <w:bCs/>
          <w:lang w:eastAsia="ja-JP"/>
        </w:rPr>
      </w:pPr>
    </w:p>
    <w:p w14:paraId="3A0B0E59" w14:textId="77777777" w:rsidR="00F141C0" w:rsidRDefault="00F141C0" w:rsidP="009B37D8">
      <w:pPr>
        <w:spacing w:before="120" w:after="120"/>
        <w:rPr>
          <w:rFonts w:eastAsia="ＭＳ 明朝"/>
          <w:b/>
          <w:bCs/>
          <w:lang w:eastAsia="ja-JP"/>
        </w:rPr>
      </w:pPr>
    </w:p>
    <w:p w14:paraId="2117B7C3" w14:textId="147F818B" w:rsidR="00535851" w:rsidRDefault="0041788E" w:rsidP="009B37D8">
      <w:pPr>
        <w:spacing w:before="120" w:after="120"/>
        <w:rPr>
          <w:rFonts w:eastAsia="ＭＳ 明朝"/>
          <w:b/>
          <w:bCs/>
          <w:u w:val="single"/>
          <w:lang w:eastAsia="ja-JP"/>
        </w:rPr>
      </w:pPr>
      <w:bookmarkStart w:id="3" w:name="_Hlk182397525"/>
      <w:r>
        <w:rPr>
          <w:rFonts w:eastAsia="ＭＳ 明朝" w:hint="eastAsia"/>
          <w:b/>
          <w:bCs/>
          <w:u w:val="single"/>
          <w:lang w:eastAsia="ja-JP"/>
        </w:rPr>
        <w:lastRenderedPageBreak/>
        <w:t xml:space="preserve">Propagation </w:t>
      </w:r>
      <w:r w:rsidR="00202C63">
        <w:rPr>
          <w:rFonts w:eastAsia="ＭＳ 明朝" w:hint="eastAsia"/>
          <w:b/>
          <w:bCs/>
          <w:u w:val="single"/>
          <w:lang w:eastAsia="ja-JP"/>
        </w:rPr>
        <w:t>d</w:t>
      </w:r>
      <w:r w:rsidR="00535851" w:rsidRPr="00535851">
        <w:rPr>
          <w:rFonts w:eastAsia="ＭＳ 明朝" w:hint="eastAsia"/>
          <w:b/>
          <w:bCs/>
          <w:u w:val="single"/>
          <w:lang w:eastAsia="ja-JP"/>
        </w:rPr>
        <w:t xml:space="preserve">elay: </w:t>
      </w:r>
      <w:r w:rsidR="007948E6">
        <w:rPr>
          <w:rFonts w:eastAsia="ＭＳ 明朝" w:hint="eastAsia"/>
          <w:b/>
          <w:bCs/>
          <w:u w:val="single"/>
          <w:lang w:eastAsia="ja-JP"/>
        </w:rPr>
        <w:t xml:space="preserve">Less than </w:t>
      </w:r>
      <w:r w:rsidR="00100E76" w:rsidRPr="00731F1B">
        <w:rPr>
          <w:rFonts w:eastAsia="ＭＳ 明朝" w:hint="eastAsia"/>
          <w:b/>
          <w:bCs/>
          <w:u w:val="single"/>
          <w:lang w:eastAsia="ja-JP"/>
        </w:rPr>
        <w:t>1.8 p</w:t>
      </w:r>
      <w:r w:rsidR="001E3A31">
        <w:rPr>
          <w:rFonts w:eastAsia="ＭＳ 明朝" w:hint="eastAsia"/>
          <w:b/>
          <w:bCs/>
          <w:u w:val="single"/>
          <w:lang w:eastAsia="ja-JP"/>
        </w:rPr>
        <w:t>sec</w:t>
      </w:r>
      <w:r w:rsidR="008E093D">
        <w:rPr>
          <w:rFonts w:eastAsia="ＭＳ 明朝" w:hint="eastAsia"/>
          <w:b/>
          <w:bCs/>
          <w:u w:val="single"/>
          <w:lang w:eastAsia="ja-JP"/>
        </w:rPr>
        <w:t>.</w:t>
      </w:r>
      <w:r w:rsidR="007948E6">
        <w:rPr>
          <w:rFonts w:eastAsia="ＭＳ 明朝" w:hint="eastAsia"/>
          <w:b/>
          <w:bCs/>
          <w:u w:val="single"/>
          <w:lang w:eastAsia="ja-JP"/>
        </w:rPr>
        <w:t xml:space="preserve"> in difference.</w:t>
      </w:r>
      <w:bookmarkEnd w:id="3"/>
    </w:p>
    <w:p w14:paraId="2EA15979" w14:textId="77777777" w:rsidR="00F141C0" w:rsidRDefault="00F141C0" w:rsidP="009B37D8">
      <w:pPr>
        <w:spacing w:before="120" w:after="120"/>
        <w:rPr>
          <w:rFonts w:eastAsia="ＭＳ 明朝"/>
          <w:b/>
          <w:bCs/>
          <w:u w:val="single"/>
          <w:lang w:eastAsia="ja-JP"/>
        </w:rPr>
      </w:pPr>
    </w:p>
    <w:p w14:paraId="787F57F0" w14:textId="3236D084" w:rsidR="00B35EEA" w:rsidRDefault="00F141C0" w:rsidP="00F141C0">
      <w:pPr>
        <w:spacing w:before="120" w:after="120"/>
        <w:jc w:val="center"/>
        <w:rPr>
          <w:rFonts w:eastAsiaTheme="minorEastAsia"/>
          <w:noProof/>
          <w:lang w:eastAsia="ja-JP"/>
        </w:rPr>
      </w:pPr>
      <w:r>
        <w:rPr>
          <w:noProof/>
        </w:rPr>
        <w:drawing>
          <wp:inline distT="0" distB="0" distL="0" distR="0" wp14:anchorId="7BEA2A72" wp14:editId="09E8809B">
            <wp:extent cx="5011387" cy="2683206"/>
            <wp:effectExtent l="0" t="0" r="0" b="3175"/>
            <wp:docPr id="1828562788" name="図 5" descr="グラフ, 折れ線グラフ&#10;&#10;自動的に生成された説明">
              <a:extLst xmlns:a="http://schemas.openxmlformats.org/drawingml/2006/main">
                <a:ext uri="{FF2B5EF4-FFF2-40B4-BE49-F238E27FC236}">
                  <a16:creationId xmlns:a16="http://schemas.microsoft.com/office/drawing/2014/main" id="{595961B1-EE21-AB12-43E7-C838E0991E0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562788" name="図 5" descr="グラフ, 折れ線グラフ&#10;&#10;自動的に生成された説明">
                      <a:extLst>
                        <a:ext uri="{FF2B5EF4-FFF2-40B4-BE49-F238E27FC236}">
                          <a16:creationId xmlns:a16="http://schemas.microsoft.com/office/drawing/2014/main" id="{595961B1-EE21-AB12-43E7-C838E0991E0E}"/>
                        </a:ext>
                      </a:extLst>
                    </pic:cNvPr>
                    <pic:cNvPicPr>
                      <a:picLocks noChangeAspect="1"/>
                    </pic:cNvPicPr>
                  </pic:nvPicPr>
                  <pic:blipFill>
                    <a:blip r:embed="rId25"/>
                    <a:stretch>
                      <a:fillRect/>
                    </a:stretch>
                  </pic:blipFill>
                  <pic:spPr>
                    <a:xfrm>
                      <a:off x="0" y="0"/>
                      <a:ext cx="5066786" cy="2712868"/>
                    </a:xfrm>
                    <a:prstGeom prst="rect">
                      <a:avLst/>
                    </a:prstGeom>
                  </pic:spPr>
                </pic:pic>
              </a:graphicData>
            </a:graphic>
          </wp:inline>
        </w:drawing>
      </w:r>
    </w:p>
    <w:p w14:paraId="6AE65D9F" w14:textId="0B24D58F" w:rsidR="000F2DE9" w:rsidRPr="000F2DE9" w:rsidRDefault="000F2DE9" w:rsidP="000F2DE9">
      <w:pPr>
        <w:spacing w:before="120" w:after="120"/>
        <w:jc w:val="center"/>
        <w:rPr>
          <w:rFonts w:eastAsiaTheme="minorEastAsia"/>
          <w:b/>
          <w:bCs/>
          <w:u w:val="single"/>
          <w:lang w:eastAsia="ja-JP"/>
        </w:rPr>
      </w:pPr>
    </w:p>
    <w:p w14:paraId="7414732D" w14:textId="2A5FC102" w:rsidR="00535851" w:rsidRDefault="00202C63" w:rsidP="00535851">
      <w:pPr>
        <w:spacing w:before="120" w:after="120"/>
        <w:jc w:val="center"/>
        <w:rPr>
          <w:rFonts w:eastAsia="ＭＳ 明朝"/>
          <w:lang w:eastAsia="ja-JP"/>
        </w:rPr>
      </w:pPr>
      <w:r w:rsidRPr="00202C63">
        <w:rPr>
          <w:rFonts w:eastAsia="ＭＳ 明朝" w:hint="eastAsia"/>
          <w:b/>
          <w:bCs/>
          <w:lang w:eastAsia="ja-JP"/>
        </w:rPr>
        <w:t xml:space="preserve">Figure B-3: </w:t>
      </w:r>
      <w:r>
        <w:rPr>
          <w:rFonts w:eastAsia="游明朝" w:hint="eastAsia"/>
          <w:b/>
          <w:bCs/>
          <w:lang w:eastAsia="ja-JP"/>
        </w:rPr>
        <w:t>Propagation delay based on 4-th order RK method and Keplerian</w:t>
      </w:r>
    </w:p>
    <w:p w14:paraId="4154A173" w14:textId="77777777" w:rsidR="00F141C0" w:rsidRDefault="00F141C0" w:rsidP="009B37D8">
      <w:pPr>
        <w:spacing w:before="120" w:after="120"/>
        <w:rPr>
          <w:rFonts w:eastAsiaTheme="minorEastAsia"/>
          <w:lang w:eastAsia="ja-JP"/>
        </w:rPr>
      </w:pPr>
    </w:p>
    <w:p w14:paraId="10E67786" w14:textId="615EA50C" w:rsidR="00F141C0" w:rsidRPr="000F2DE9" w:rsidRDefault="00F141C0" w:rsidP="009B37D8">
      <w:pPr>
        <w:spacing w:before="120" w:after="120"/>
        <w:rPr>
          <w:rFonts w:eastAsiaTheme="minorEastAsia"/>
          <w:lang w:eastAsia="ja-JP"/>
        </w:rPr>
      </w:pPr>
      <w:r>
        <w:rPr>
          <w:noProof/>
        </w:rPr>
        <w:drawing>
          <wp:inline distT="0" distB="0" distL="0" distR="0" wp14:anchorId="06EE9CE6" wp14:editId="12A40969">
            <wp:extent cx="5516291" cy="2737262"/>
            <wp:effectExtent l="0" t="0" r="8255" b="6350"/>
            <wp:docPr id="1338980463" name="図 6" descr="グラフ, 折れ線グラフ&#10;&#10;自動的に生成された説明">
              <a:extLst xmlns:a="http://schemas.openxmlformats.org/drawingml/2006/main">
                <a:ext uri="{FF2B5EF4-FFF2-40B4-BE49-F238E27FC236}">
                  <a16:creationId xmlns:a16="http://schemas.microsoft.com/office/drawing/2014/main" id="{9249B6A4-3C11-2316-DAC3-201FAC75C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980463" name="図 6" descr="グラフ, 折れ線グラフ&#10;&#10;自動的に生成された説明">
                      <a:extLst>
                        <a:ext uri="{FF2B5EF4-FFF2-40B4-BE49-F238E27FC236}">
                          <a16:creationId xmlns:a16="http://schemas.microsoft.com/office/drawing/2014/main" id="{9249B6A4-3C11-2316-DAC3-201FAC75C91A}"/>
                        </a:ext>
                      </a:extLst>
                    </pic:cNvPr>
                    <pic:cNvPicPr>
                      <a:picLocks noChangeAspect="1"/>
                    </pic:cNvPicPr>
                  </pic:nvPicPr>
                  <pic:blipFill>
                    <a:blip r:embed="rId26"/>
                    <a:stretch>
                      <a:fillRect/>
                    </a:stretch>
                  </pic:blipFill>
                  <pic:spPr>
                    <a:xfrm>
                      <a:off x="0" y="0"/>
                      <a:ext cx="5595484" cy="2776559"/>
                    </a:xfrm>
                    <a:prstGeom prst="rect">
                      <a:avLst/>
                    </a:prstGeom>
                  </pic:spPr>
                </pic:pic>
              </a:graphicData>
            </a:graphic>
          </wp:inline>
        </w:drawing>
      </w:r>
    </w:p>
    <w:p w14:paraId="27EBFF32" w14:textId="09968FAD" w:rsidR="00202C63" w:rsidRPr="00202C63" w:rsidRDefault="00202C63" w:rsidP="00202C63">
      <w:pPr>
        <w:spacing w:before="120" w:after="120"/>
        <w:jc w:val="center"/>
        <w:rPr>
          <w:rFonts w:eastAsia="ＭＳ 明朝"/>
          <w:b/>
          <w:bCs/>
          <w:lang w:eastAsia="ja-JP"/>
        </w:rPr>
      </w:pPr>
      <w:r w:rsidRPr="00202C63">
        <w:rPr>
          <w:rFonts w:eastAsia="ＭＳ 明朝" w:hint="eastAsia"/>
          <w:b/>
          <w:bCs/>
          <w:lang w:eastAsia="ja-JP"/>
        </w:rPr>
        <w:t xml:space="preserve">Figure B-4: </w:t>
      </w:r>
      <w:r w:rsidR="00534828">
        <w:rPr>
          <w:rFonts w:eastAsia="游明朝" w:hint="eastAsia"/>
          <w:b/>
          <w:bCs/>
          <w:lang w:eastAsia="ja-JP"/>
        </w:rPr>
        <w:t>Difference of calculated propagation delay between 4-th order RK method and Keplerian</w:t>
      </w:r>
    </w:p>
    <w:p w14:paraId="51047F37" w14:textId="013D5B38" w:rsidR="00636410" w:rsidRDefault="00636410">
      <w:pPr>
        <w:overflowPunct/>
        <w:autoSpaceDE/>
        <w:autoSpaceDN/>
        <w:adjustRightInd/>
        <w:spacing w:after="0"/>
        <w:textAlignment w:val="auto"/>
        <w:rPr>
          <w:rFonts w:eastAsia="ＭＳ 明朝"/>
          <w:b/>
          <w:bCs/>
          <w:sz w:val="22"/>
          <w:szCs w:val="22"/>
          <w:lang w:val="en-US" w:eastAsia="ja-JP"/>
        </w:rPr>
      </w:pPr>
      <w:r>
        <w:rPr>
          <w:rFonts w:eastAsia="ＭＳ 明朝"/>
          <w:b/>
          <w:bCs/>
          <w:sz w:val="22"/>
          <w:szCs w:val="22"/>
          <w:lang w:val="en-US" w:eastAsia="ja-JP"/>
        </w:rPr>
        <w:br w:type="page"/>
      </w:r>
    </w:p>
    <w:p w14:paraId="1050C72F" w14:textId="1048B997" w:rsidR="007263B6" w:rsidRPr="00E0238A" w:rsidRDefault="00F61EFB" w:rsidP="007263B6">
      <w:pPr>
        <w:spacing w:before="120" w:after="120"/>
        <w:rPr>
          <w:rFonts w:eastAsia="ＭＳ 明朝"/>
          <w:b/>
          <w:bCs/>
          <w:sz w:val="22"/>
          <w:szCs w:val="22"/>
          <w:lang w:val="en-US" w:eastAsia="ja-JP"/>
        </w:rPr>
      </w:pPr>
      <w:r w:rsidRPr="00E0238A">
        <w:rPr>
          <w:rFonts w:eastAsia="ＭＳ 明朝" w:hint="eastAsia"/>
          <w:b/>
          <w:bCs/>
          <w:sz w:val="22"/>
          <w:szCs w:val="22"/>
          <w:lang w:val="en-US" w:eastAsia="ja-JP"/>
        </w:rPr>
        <w:lastRenderedPageBreak/>
        <w:t>Appendix C</w:t>
      </w:r>
      <w:r w:rsidR="00E0238A">
        <w:rPr>
          <w:rFonts w:eastAsia="ＭＳ 明朝" w:hint="eastAsia"/>
          <w:b/>
          <w:bCs/>
          <w:sz w:val="22"/>
          <w:szCs w:val="22"/>
          <w:lang w:val="en-US" w:eastAsia="ja-JP"/>
        </w:rPr>
        <w:t>: Derivation of</w:t>
      </w:r>
      <w:r w:rsidR="00B5092E">
        <w:rPr>
          <w:rFonts w:eastAsia="ＭＳ 明朝" w:hint="eastAsia"/>
          <w:b/>
          <w:bCs/>
          <w:sz w:val="22"/>
          <w:szCs w:val="22"/>
          <w:lang w:val="en-US" w:eastAsia="ja-JP"/>
        </w:rPr>
        <w:t xml:space="preserve"> the</w:t>
      </w:r>
      <w:r w:rsidR="00E0238A">
        <w:rPr>
          <w:rFonts w:eastAsia="ＭＳ 明朝" w:hint="eastAsia"/>
          <w:b/>
          <w:bCs/>
          <w:sz w:val="22"/>
          <w:szCs w:val="22"/>
          <w:lang w:val="en-US" w:eastAsia="ja-JP"/>
        </w:rPr>
        <w:t xml:space="preserve"> motion equation</w:t>
      </w:r>
    </w:p>
    <w:p w14:paraId="05F6219B" w14:textId="767E5CC3" w:rsidR="007263B6" w:rsidRPr="00B5092E" w:rsidRDefault="000A7AFE" w:rsidP="00F70078">
      <w:pPr>
        <w:spacing w:before="120" w:after="120"/>
        <w:ind w:firstLineChars="50" w:firstLine="100"/>
        <w:rPr>
          <w:rFonts w:eastAsia="ＭＳ 明朝"/>
          <w:lang w:val="en-US" w:eastAsia="ja-JP"/>
        </w:rPr>
      </w:pPr>
      <w:r>
        <w:rPr>
          <w:rFonts w:eastAsia="ＭＳ 明朝" w:hint="eastAsia"/>
          <w:lang w:val="en-US" w:eastAsia="ja-JP"/>
        </w:rPr>
        <w:t xml:space="preserve">In this </w:t>
      </w:r>
      <w:r w:rsidR="003E670A">
        <w:rPr>
          <w:rFonts w:eastAsia="ＭＳ 明朝" w:hint="eastAsia"/>
          <w:lang w:val="en-US" w:eastAsia="ja-JP"/>
        </w:rPr>
        <w:t>appendix, w</w:t>
      </w:r>
      <w:r w:rsidR="00B83D63">
        <w:rPr>
          <w:rFonts w:eastAsia="ＭＳ 明朝" w:hint="eastAsia"/>
          <w:lang w:val="en-US" w:eastAsia="ja-JP"/>
        </w:rPr>
        <w:t xml:space="preserve">e </w:t>
      </w:r>
      <w:r w:rsidR="007053EB">
        <w:rPr>
          <w:rFonts w:eastAsia="ＭＳ 明朝" w:hint="eastAsia"/>
          <w:lang w:val="en-US" w:eastAsia="ja-JP"/>
        </w:rPr>
        <w:t xml:space="preserve">show a way to </w:t>
      </w:r>
      <w:r w:rsidR="004E5DE9">
        <w:rPr>
          <w:rFonts w:eastAsia="ＭＳ 明朝" w:hint="eastAsia"/>
          <w:lang w:val="en-US" w:eastAsia="ja-JP"/>
        </w:rPr>
        <w:t xml:space="preserve">derive the </w:t>
      </w:r>
      <w:r w:rsidR="00327AF5">
        <w:rPr>
          <w:rFonts w:eastAsia="ＭＳ 明朝" w:hint="eastAsia"/>
          <w:lang w:val="en-US" w:eastAsia="ja-JP"/>
        </w:rPr>
        <w:t xml:space="preserve">following </w:t>
      </w:r>
      <w:r w:rsidR="004E5DE9">
        <w:rPr>
          <w:rFonts w:eastAsia="ＭＳ 明朝" w:hint="eastAsia"/>
          <w:lang w:val="en-US" w:eastAsia="ja-JP"/>
        </w:rPr>
        <w:t xml:space="preserve">motion equation </w:t>
      </w:r>
      <w:r w:rsidR="002A4302">
        <w:rPr>
          <w:rFonts w:eastAsia="ＭＳ 明朝" w:hint="eastAsia"/>
          <w:lang w:val="en-US" w:eastAsia="ja-JP"/>
        </w:rPr>
        <w:t>in</w:t>
      </w:r>
      <w:r w:rsidR="005515D4">
        <w:rPr>
          <w:rFonts w:eastAsia="ＭＳ 明朝" w:hint="eastAsia"/>
          <w:lang w:val="en-US" w:eastAsia="ja-JP"/>
        </w:rPr>
        <w:t xml:space="preserve"> the </w:t>
      </w:r>
      <w:r w:rsidR="00814CBB">
        <w:rPr>
          <w:rFonts w:eastAsia="ＭＳ 明朝" w:hint="eastAsia"/>
          <w:lang w:val="en-US" w:eastAsia="ja-JP"/>
        </w:rPr>
        <w:t>E</w:t>
      </w:r>
      <w:r w:rsidR="00A229AF">
        <w:rPr>
          <w:rFonts w:eastAsia="ＭＳ 明朝" w:hint="eastAsia"/>
          <w:lang w:val="en-US" w:eastAsia="ja-JP"/>
        </w:rPr>
        <w:t>CEF</w:t>
      </w:r>
      <w:r w:rsidR="00814CBB">
        <w:rPr>
          <w:rFonts w:eastAsia="ＭＳ 明朝" w:hint="eastAsia"/>
          <w:lang w:val="en-US" w:eastAsia="ja-JP"/>
        </w:rPr>
        <w:t xml:space="preserve"> frame </w:t>
      </w:r>
      <w:r>
        <w:rPr>
          <w:rFonts w:eastAsia="ＭＳ 明朝" w:hint="eastAsia"/>
          <w:lang w:val="en-US" w:eastAsia="ja-JP"/>
        </w:rPr>
        <w:t xml:space="preserve">condition </w:t>
      </w:r>
      <w:r w:rsidR="00592C49">
        <w:rPr>
          <w:rFonts w:eastAsia="ＭＳ 明朝" w:hint="eastAsia"/>
          <w:lang w:val="en-US" w:eastAsia="ja-JP"/>
        </w:rPr>
        <w:t>based on</w:t>
      </w:r>
      <w:r w:rsidR="00CC4C65">
        <w:rPr>
          <w:rFonts w:eastAsia="ＭＳ 明朝" w:hint="eastAsia"/>
          <w:lang w:val="en-US" w:eastAsia="ja-JP"/>
        </w:rPr>
        <w:t xml:space="preserve"> </w:t>
      </w:r>
      <w:r w:rsidR="00592C49">
        <w:rPr>
          <w:rFonts w:eastAsia="ＭＳ 明朝" w:hint="eastAsia"/>
          <w:lang w:val="en-US" w:eastAsia="ja-JP"/>
        </w:rPr>
        <w:t xml:space="preserve">the </w:t>
      </w:r>
      <w:r w:rsidR="00CC4C65">
        <w:rPr>
          <w:rFonts w:eastAsia="ＭＳ 明朝" w:hint="eastAsia"/>
          <w:lang w:val="en-US" w:eastAsia="ja-JP"/>
        </w:rPr>
        <w:t>transform</w:t>
      </w:r>
      <w:r w:rsidR="000F4B1F">
        <w:rPr>
          <w:rFonts w:eastAsia="ＭＳ 明朝" w:hint="eastAsia"/>
          <w:lang w:val="en-US" w:eastAsia="ja-JP"/>
        </w:rPr>
        <w:t xml:space="preserve">ation laws of velocity and acceleration </w:t>
      </w:r>
      <w:r w:rsidR="004F51C4">
        <w:rPr>
          <w:rFonts w:eastAsia="ＭＳ 明朝" w:hint="eastAsia"/>
          <w:lang w:val="en-US" w:eastAsia="ja-JP"/>
        </w:rPr>
        <w:t>from</w:t>
      </w:r>
      <w:r w:rsidR="000F4B1F">
        <w:rPr>
          <w:rFonts w:eastAsia="ＭＳ 明朝" w:hint="eastAsia"/>
          <w:lang w:val="en-US" w:eastAsia="ja-JP"/>
        </w:rPr>
        <w:t xml:space="preserve"> the </w:t>
      </w:r>
      <w:r w:rsidR="00780B81">
        <w:rPr>
          <w:rFonts w:eastAsia="ＭＳ 明朝" w:hint="eastAsia"/>
          <w:lang w:val="en-US" w:eastAsia="ja-JP"/>
        </w:rPr>
        <w:t>E</w:t>
      </w:r>
      <w:r w:rsidR="004F51C4">
        <w:rPr>
          <w:rFonts w:eastAsia="ＭＳ 明朝" w:hint="eastAsia"/>
          <w:lang w:val="en-US" w:eastAsia="ja-JP"/>
        </w:rPr>
        <w:t>CI</w:t>
      </w:r>
      <w:r w:rsidR="00780B81">
        <w:rPr>
          <w:rFonts w:eastAsia="ＭＳ 明朝" w:hint="eastAsia"/>
          <w:lang w:val="en-US" w:eastAsia="ja-JP"/>
        </w:rPr>
        <w:t xml:space="preserve"> </w:t>
      </w:r>
      <w:r w:rsidR="004F51C4">
        <w:rPr>
          <w:rFonts w:eastAsia="ＭＳ 明朝" w:hint="eastAsia"/>
          <w:lang w:val="en-US" w:eastAsia="ja-JP"/>
        </w:rPr>
        <w:t>to ECEF</w:t>
      </w:r>
      <w:r w:rsidR="00780B81">
        <w:rPr>
          <w:rFonts w:eastAsia="ＭＳ 明朝" w:hint="eastAsia"/>
          <w:lang w:val="en-US" w:eastAsia="ja-JP"/>
        </w:rPr>
        <w:t xml:space="preserve"> frame</w:t>
      </w:r>
      <w:r w:rsidR="005515D4">
        <w:rPr>
          <w:rFonts w:eastAsia="ＭＳ 明朝" w:hint="eastAsia"/>
          <w:lang w:val="en-US" w:eastAsia="ja-JP"/>
        </w:rPr>
        <w:t>.</w:t>
      </w:r>
    </w:p>
    <w:p w14:paraId="4E73EE61" w14:textId="2A15563A" w:rsidR="007263B6" w:rsidRPr="007263B6" w:rsidRDefault="00000000" w:rsidP="007263B6">
      <w:pPr>
        <w:spacing w:before="120" w:after="120"/>
        <w:rPr>
          <w:rFonts w:eastAsia="ＭＳ 明朝"/>
          <w:lang w:val="en-US" w:eastAsia="ja-JP"/>
        </w:rPr>
      </w:pPr>
      <m:oMathPara>
        <m:oMath>
          <m:eqArr>
            <m:eqArrPr>
              <m:maxDist m:val="1"/>
              <m:ctrlPr>
                <w:rPr>
                  <w:rFonts w:ascii="Cambria Math" w:eastAsia="游明朝" w:hAnsi="Cambria Math"/>
                  <w:i/>
                  <w:lang w:eastAsia="ja-JP"/>
                </w:rPr>
              </m:ctrlPr>
            </m:eqArrPr>
            <m:e>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m:rPr>
                          <m:sty m:val="p"/>
                        </m:rP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i/>
                        </w:rPr>
                      </m:ctrlPr>
                    </m:sSupPr>
                    <m:e>
                      <m:r>
                        <w:rPr>
                          <w:rFonts w:ascii="Cambria Math" w:eastAsia="游明朝" w:hAnsi="Cambria Math"/>
                        </w:rPr>
                        <m:t>dt</m:t>
                      </m:r>
                    </m:e>
                    <m:sup>
                      <m:r>
                        <m:rPr>
                          <m:sty m:val="p"/>
                        </m:rPr>
                        <w:rPr>
                          <w:rFonts w:ascii="Cambria Math" w:eastAsia="游明朝" w:hAnsi="Cambria Math"/>
                        </w:rPr>
                        <m:t>2</m:t>
                      </m:r>
                    </m:sup>
                  </m:sSup>
                  <m:r>
                    <w:rPr>
                      <w:rFonts w:ascii="Cambria Math" w:eastAsia="游明朝" w:hAnsi="Cambria Math"/>
                    </w:rPr>
                    <m:t xml:space="preserve"> </m:t>
                  </m:r>
                </m:den>
              </m:f>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游明朝" w:hAnsi="Cambria Math"/>
                  <w:lang w:eastAsia="ja-JP"/>
                </w:rPr>
                <m:t>+</m:t>
              </m:r>
              <m:r>
                <m:rPr>
                  <m:sty m:val="p"/>
                </m:rPr>
                <w:rPr>
                  <w:rFonts w:ascii="Cambria Math" w:eastAsia="游明朝" w:hAnsi="Cambria Math"/>
                  <w:lang w:eastAsia="ja-JP"/>
                </w:rPr>
                <m:t xml:space="preserve">2 </m:t>
              </m:r>
              <m:d>
                <m:dPr>
                  <m:ctrlPr>
                    <w:rPr>
                      <w:rFonts w:ascii="Cambria Math" w:eastAsia="游明朝" w:hAnsi="Cambria Math"/>
                      <w:i/>
                      <w:lang w:eastAsia="ja-JP"/>
                    </w:rPr>
                  </m:ctrlPr>
                </m:dPr>
                <m:e>
                  <m:r>
                    <m:rPr>
                      <m:sty m:val="bi"/>
                    </m:rPr>
                    <w:rPr>
                      <w:rFonts w:ascii="Cambria Math" w:eastAsia="游明朝" w:hAnsi="Cambria Math" w:cs="Cambria Math"/>
                      <w:lang w:eastAsia="ja-JP"/>
                    </w:rPr>
                    <m:t>v</m:t>
                  </m:r>
                  <m:r>
                    <w:rPr>
                      <w:rFonts w:ascii="Cambria Math" w:eastAsia="游明朝" w:hAnsi="Cambria Math"/>
                      <w:lang w:eastAsia="ja-JP"/>
                    </w:rPr>
                    <m:t>×</m:t>
                  </m:r>
                  <m:r>
                    <m:rPr>
                      <m:sty m:val="bi"/>
                    </m:rPr>
                    <w:rPr>
                      <w:rFonts w:ascii="Cambria Math" w:eastAsia="游明朝" w:hAnsi="Cambria Math" w:cs="Cambria Math"/>
                      <w:lang w:eastAsia="ja-JP"/>
                    </w:rPr>
                    <m:t>ω</m:t>
                  </m:r>
                </m:e>
              </m:d>
              <m:r>
                <w:rPr>
                  <w:rFonts w:ascii="Cambria Math" w:eastAsia="游明朝" w:hAnsi="Cambria Math"/>
                  <w:lang w:eastAsia="ja-JP"/>
                </w:rPr>
                <m:t>+</m:t>
              </m:r>
              <m:r>
                <m:rPr>
                  <m:sty m:val="bi"/>
                </m:rPr>
                <w:rPr>
                  <w:rFonts w:ascii="Cambria Math" w:eastAsia="游明朝" w:hAnsi="Cambria Math" w:cs="Cambria Math"/>
                  <w:lang w:eastAsia="ja-JP"/>
                </w:rPr>
                <m:t>ω</m:t>
              </m:r>
              <m:r>
                <w:rPr>
                  <w:rFonts w:ascii="Cambria Math" w:eastAsia="游明朝" w:hAnsi="Cambria Math"/>
                  <w:lang w:eastAsia="ja-JP"/>
                </w:rPr>
                <m:t>×</m:t>
              </m:r>
              <m:d>
                <m:dPr>
                  <m:ctrlPr>
                    <w:rPr>
                      <w:rFonts w:ascii="Cambria Math" w:eastAsia="游明朝" w:hAnsi="Cambria Math"/>
                      <w:i/>
                      <w:lang w:eastAsia="ja-JP"/>
                    </w:rPr>
                  </m:ctrlPr>
                </m:dPr>
                <m:e>
                  <m:r>
                    <m:rPr>
                      <m:sty m:val="bi"/>
                    </m:rPr>
                    <w:rPr>
                      <w:rFonts w:ascii="Cambria Math" w:eastAsia="游明朝" w:hAnsi="Cambria Math"/>
                      <w:lang w:eastAsia="ja-JP"/>
                    </w:rPr>
                    <m:t>r</m:t>
                  </m:r>
                  <m:r>
                    <w:rPr>
                      <w:rFonts w:ascii="Cambria Math" w:eastAsia="游明朝" w:hAnsi="Cambria Math"/>
                      <w:lang w:eastAsia="ja-JP"/>
                    </w:rPr>
                    <m:t>×</m:t>
                  </m:r>
                  <m:r>
                    <m:rPr>
                      <m:sty m:val="bi"/>
                    </m:rPr>
                    <w:rPr>
                      <w:rFonts w:ascii="Cambria Math" w:eastAsia="游明朝" w:hAnsi="Cambria Math" w:cs="Cambria Math"/>
                      <w:lang w:eastAsia="ja-JP"/>
                    </w:rPr>
                    <m:t>ω</m:t>
                  </m:r>
                </m:e>
              </m:d>
              <m:r>
                <w:rPr>
                  <w:rFonts w:ascii="Cambria Math" w:eastAsia="游明朝" w:hAnsi="Cambria Math"/>
                  <w:lang w:eastAsia="ja-JP"/>
                </w:rPr>
                <m:t>#</m:t>
              </m:r>
              <m:d>
                <m:dPr>
                  <m:ctrlPr>
                    <w:rPr>
                      <w:rFonts w:ascii="Cambria Math" w:eastAsia="游明朝" w:hAnsi="Cambria Math"/>
                      <w:i/>
                      <w:lang w:eastAsia="ja-JP"/>
                    </w:rPr>
                  </m:ctrlPr>
                </m:dPr>
                <m:e>
                  <m:r>
                    <m:rPr>
                      <m:sty m:val="p"/>
                    </m:rPr>
                    <w:rPr>
                      <w:rFonts w:ascii="Cambria Math" w:eastAsia="游明朝" w:hAnsi="Cambria Math"/>
                      <w:lang w:eastAsia="ja-JP"/>
                    </w:rPr>
                    <m:t>C1</m:t>
                  </m:r>
                </m:e>
              </m:d>
            </m:e>
          </m:eqArr>
          <m:r>
            <w:rPr>
              <w:rFonts w:ascii="Cambria Math" w:eastAsia="游明朝" w:hAnsi="Cambria Math"/>
              <w:lang w:eastAsia="ja-JP"/>
            </w:rPr>
            <m:t xml:space="preserve">                                                                            </m:t>
          </m:r>
        </m:oMath>
      </m:oMathPara>
    </w:p>
    <w:p w14:paraId="5CD9785F" w14:textId="66DBEF44" w:rsidR="008B04EB" w:rsidRPr="000C6E87" w:rsidRDefault="000C6E87" w:rsidP="008B04EB">
      <w:pPr>
        <w:spacing w:before="120" w:after="120"/>
        <w:rPr>
          <w:rFonts w:eastAsia="ＭＳ 明朝"/>
          <w:lang w:eastAsia="ja-JP"/>
        </w:rPr>
      </w:pPr>
      <w:r>
        <w:rPr>
          <w:rFonts w:eastAsia="ＭＳ 明朝" w:hint="eastAsia"/>
          <w:lang w:eastAsia="ja-JP"/>
        </w:rPr>
        <w:t xml:space="preserve"> First</w:t>
      </w:r>
      <w:r w:rsidR="000E073A">
        <w:rPr>
          <w:rFonts w:eastAsia="ＭＳ 明朝" w:hint="eastAsia"/>
          <w:lang w:eastAsia="ja-JP"/>
        </w:rPr>
        <w:t>,</w:t>
      </w:r>
      <w:r>
        <w:rPr>
          <w:rFonts w:eastAsia="ＭＳ 明朝" w:hint="eastAsia"/>
          <w:lang w:eastAsia="ja-JP"/>
        </w:rPr>
        <w:t xml:space="preserve"> </w:t>
      </w:r>
      <w:r w:rsidR="000E073A">
        <w:rPr>
          <w:rFonts w:eastAsia="ＭＳ 明朝" w:hint="eastAsia"/>
          <w:lang w:eastAsia="ja-JP"/>
        </w:rPr>
        <w:t>we define coordinate system</w:t>
      </w:r>
      <w:r w:rsidR="00DE53AF">
        <w:rPr>
          <w:rFonts w:eastAsia="ＭＳ 明朝" w:hint="eastAsia"/>
          <w:lang w:eastAsia="ja-JP"/>
        </w:rPr>
        <w:t>s</w:t>
      </w:r>
      <w:r w:rsidR="000E073A">
        <w:rPr>
          <w:rFonts w:eastAsia="ＭＳ 明朝" w:hint="eastAsia"/>
          <w:lang w:eastAsia="ja-JP"/>
        </w:rPr>
        <w:t xml:space="preserve"> and </w:t>
      </w:r>
      <w:r w:rsidR="00DE53AF">
        <w:rPr>
          <w:rFonts w:eastAsia="ＭＳ 明朝" w:hint="eastAsia"/>
          <w:lang w:eastAsia="ja-JP"/>
        </w:rPr>
        <w:t>their</w:t>
      </w:r>
      <w:r w:rsidR="000E073A">
        <w:rPr>
          <w:rFonts w:eastAsia="ＭＳ 明朝" w:hint="eastAsia"/>
          <w:lang w:eastAsia="ja-JP"/>
        </w:rPr>
        <w:t xml:space="preserve"> description</w:t>
      </w:r>
      <w:r w:rsidR="00DE53AF">
        <w:rPr>
          <w:rFonts w:eastAsia="ＭＳ 明朝" w:hint="eastAsia"/>
          <w:lang w:eastAsia="ja-JP"/>
        </w:rPr>
        <w:t>s</w:t>
      </w:r>
      <w:r w:rsidR="000E073A">
        <w:rPr>
          <w:rFonts w:eastAsia="ＭＳ 明朝" w:hint="eastAsia"/>
          <w:lang w:eastAsia="ja-JP"/>
        </w:rPr>
        <w:t>.</w:t>
      </w:r>
    </w:p>
    <w:p w14:paraId="60ADDE30" w14:textId="3F2FED47" w:rsidR="00B32885" w:rsidRPr="00926EBF" w:rsidRDefault="00926EBF" w:rsidP="001C6E82">
      <w:pPr>
        <w:spacing w:before="120" w:after="120"/>
        <w:rPr>
          <w:rFonts w:eastAsia="ＭＳ 明朝"/>
          <w:b/>
          <w:bCs/>
          <w:u w:val="single"/>
          <w:lang w:eastAsia="ja-JP"/>
        </w:rPr>
      </w:pPr>
      <w:r w:rsidRPr="00926EBF">
        <w:rPr>
          <w:rFonts w:eastAsia="ＭＳ 明朝" w:hint="eastAsia"/>
          <w:b/>
          <w:bCs/>
          <w:u w:val="single"/>
          <w:lang w:eastAsia="ja-JP"/>
        </w:rPr>
        <w:t>Coordinate systems and descriptions</w:t>
      </w:r>
    </w:p>
    <w:p w14:paraId="6E0DBD55" w14:textId="21129369" w:rsidR="001C6E82" w:rsidRDefault="00D11ADF" w:rsidP="001C6E82">
      <w:pPr>
        <w:spacing w:before="120" w:after="120"/>
        <w:rPr>
          <w:rFonts w:eastAsia="ＭＳ 明朝"/>
          <w:lang w:eastAsia="ja-JP"/>
        </w:rPr>
      </w:pPr>
      <w:r>
        <w:rPr>
          <w:rFonts w:eastAsia="ＭＳ 明朝" w:hint="eastAsia"/>
          <w:lang w:eastAsia="ja-JP"/>
        </w:rPr>
        <w:t xml:space="preserve">Inertial coordinate system (ECI frame): </w:t>
      </w:r>
      <m:oMath>
        <m:r>
          <m:rPr>
            <m:sty m:val="p"/>
          </m:rPr>
          <w:rPr>
            <w:rFonts w:ascii="Cambria Math" w:eastAsia="ＭＳ 明朝" w:hAnsi="Cambria Math" w:cs="Cambria Math"/>
            <w:lang w:eastAsia="ja-JP"/>
          </w:rPr>
          <m:t>Σ</m:t>
        </m:r>
        <m:r>
          <m:rPr>
            <m:sty m:val="p"/>
          </m:rPr>
          <w:rPr>
            <w:rFonts w:ascii="Cambria Math" w:eastAsia="ＭＳ 明朝" w:hAnsi="Cambria Math" w:cs="Cambria Math"/>
            <w:lang w:val="en-US" w:eastAsia="ja-JP"/>
          </w:rPr>
          <m:t xml:space="preserve"> (</m:t>
        </m:r>
        <m:r>
          <w:rPr>
            <w:rFonts w:ascii="Cambria Math" w:eastAsia="ＭＳ 明朝" w:hAnsi="Cambria Math" w:cs="Cambria Math"/>
            <w:lang w:val="en-US" w:eastAsia="ja-JP"/>
          </w:rPr>
          <m:t>O,xyz</m:t>
        </m:r>
        <m:r>
          <m:rPr>
            <m:sty m:val="p"/>
          </m:rPr>
          <w:rPr>
            <w:rFonts w:ascii="Cambria Math" w:eastAsia="ＭＳ 明朝" w:hAnsi="Cambria Math" w:cs="Cambria Math"/>
            <w:lang w:val="en-US" w:eastAsia="ja-JP"/>
          </w:rPr>
          <m:t>)</m:t>
        </m:r>
      </m:oMath>
    </w:p>
    <w:p w14:paraId="6748FBE8" w14:textId="504738E1" w:rsidR="008B04EB" w:rsidRPr="001C6E82" w:rsidRDefault="000B4463" w:rsidP="001C6E82">
      <w:pPr>
        <w:spacing w:before="120" w:after="120"/>
        <w:ind w:firstLine="284"/>
        <w:rPr>
          <w:rFonts w:eastAsia="ＭＳ 明朝"/>
          <w:lang w:eastAsia="ja-JP"/>
        </w:rPr>
      </w:pPr>
      <w:r>
        <w:rPr>
          <w:rFonts w:eastAsia="ＭＳ 明朝" w:hint="eastAsia"/>
          <w:lang w:val="en-US" w:eastAsia="ja-JP"/>
        </w:rPr>
        <w:t>Basic vector</w:t>
      </w:r>
      <w:r w:rsidR="00DD1D39">
        <w:rPr>
          <w:rFonts w:eastAsia="ＭＳ 明朝" w:hint="eastAsia"/>
          <w:lang w:val="en-US" w:eastAsia="ja-JP"/>
        </w:rPr>
        <w:t xml:space="preserve"> </w:t>
      </w:r>
      <m:oMath>
        <m:d>
          <m:dPr>
            <m:begChr m:val="{"/>
            <m:endChr m:val="}"/>
            <m:ctrlPr>
              <w:rPr>
                <w:rFonts w:ascii="Cambria Math" w:eastAsia="ＭＳ 明朝" w:hAnsi="Cambria Math"/>
                <w:b/>
                <w:bCs/>
                <w:i/>
                <w:lang w:eastAsia="ja-JP"/>
              </w:rPr>
            </m:ctrlPr>
          </m:dPr>
          <m:e>
            <w:bookmarkStart w:id="4" w:name="_Hlk185406196"/>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w:bookmarkEnd w:id="4"/>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e>
        </m:d>
      </m:oMath>
    </w:p>
    <w:p w14:paraId="040E3D0A" w14:textId="7DD1735B" w:rsidR="001C6E82" w:rsidRDefault="00DD1D39" w:rsidP="001C6E82">
      <w:pPr>
        <w:spacing w:before="120" w:after="120"/>
        <w:ind w:firstLine="284"/>
        <w:rPr>
          <w:rFonts w:eastAsia="ＭＳ 明朝"/>
          <w:b/>
          <w:bCs/>
          <w:lang w:eastAsia="ja-JP"/>
        </w:rPr>
      </w:pPr>
      <w:r>
        <w:rPr>
          <w:rFonts w:eastAsia="ＭＳ 明朝" w:hint="eastAsia"/>
          <w:lang w:eastAsia="ja-JP"/>
        </w:rPr>
        <w:t>Position vector</w:t>
      </w:r>
      <w:r w:rsidR="008B04EB">
        <w:rPr>
          <w:rFonts w:eastAsia="ＭＳ 明朝" w:hint="eastAsia"/>
          <w:b/>
          <w:bCs/>
          <w:lang w:eastAsia="ja-JP"/>
        </w:rPr>
        <w:t xml:space="preserve"> </w:t>
      </w:r>
      <m:oMath>
        <m:r>
          <m:rPr>
            <m:sty m:val="bi"/>
          </m:rPr>
          <w:rPr>
            <w:rFonts w:ascii="Cambria Math" w:eastAsia="ＭＳ 明朝" w:hAnsi="Cambria Math" w:cs="Cambria Math"/>
            <w:lang w:eastAsia="ja-JP"/>
          </w:rPr>
          <m:t>r=</m:t>
        </m:r>
        <m:sSub>
          <m:sSubPr>
            <m:ctrlPr>
              <w:rPr>
                <w:rFonts w:ascii="Cambria Math" w:eastAsia="ＭＳ 明朝" w:hAnsi="Cambria Math"/>
                <w:b/>
                <w:bCs/>
                <w:i/>
                <w:lang w:eastAsia="ja-JP"/>
              </w:rPr>
            </m:ctrlPr>
          </m:sSubPr>
          <m:e>
            <m:r>
              <w:rPr>
                <w:rFonts w:ascii="Cambria Math" w:eastAsia="ＭＳ 明朝" w:hAnsi="Cambria Math" w:cs="Cambria Math"/>
                <w:lang w:eastAsia="ja-JP"/>
              </w:rPr>
              <m:t xml:space="preserve">x </m:t>
            </m:r>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w:rPr>
                <w:rFonts w:ascii="Cambria Math" w:eastAsia="ＭＳ 明朝" w:hAnsi="Cambria Math" w:cs="Cambria Math"/>
                <w:lang w:eastAsia="ja-JP"/>
              </w:rPr>
              <m:t>y</m:t>
            </m:r>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r>
          <w:rPr>
            <w:rFonts w:ascii="Cambria Math" w:eastAsia="ＭＳ 明朝" w:hAnsi="Cambria Math" w:cs="Cambria Math"/>
            <w:lang w:eastAsia="ja-JP"/>
          </w:rPr>
          <m:t>z</m:t>
        </m:r>
        <m:r>
          <m:rPr>
            <m:sty m:val="bi"/>
          </m:rP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oMath>
    </w:p>
    <w:p w14:paraId="4D67D92C" w14:textId="1F82882A" w:rsidR="008B04EB" w:rsidRPr="001C6E82" w:rsidRDefault="00DD1D39" w:rsidP="001C6E82">
      <w:pPr>
        <w:spacing w:before="120" w:after="120"/>
        <w:ind w:firstLine="284"/>
        <w:rPr>
          <w:rFonts w:eastAsia="ＭＳ 明朝"/>
          <w:b/>
          <w:bCs/>
          <w:lang w:eastAsia="ja-JP"/>
        </w:rPr>
      </w:pPr>
      <w:r>
        <w:rPr>
          <w:rFonts w:eastAsia="ＭＳ 明朝" w:hint="eastAsia"/>
          <w:lang w:eastAsia="ja-JP"/>
        </w:rPr>
        <w:t xml:space="preserve">Velocity </w:t>
      </w:r>
      <w:r w:rsidR="00580C97">
        <w:rPr>
          <w:rFonts w:eastAsia="ＭＳ 明朝" w:hint="eastAsia"/>
          <w:lang w:eastAsia="ja-JP"/>
        </w:rPr>
        <w:t>in</w:t>
      </w:r>
      <w:r>
        <w:rPr>
          <w:rFonts w:eastAsia="ＭＳ 明朝" w:hint="eastAsia"/>
          <w:lang w:eastAsia="ja-JP"/>
        </w:rPr>
        <w:t xml:space="preserve"> ECI frame</w:t>
      </w:r>
      <w:r w:rsidR="008B04EB">
        <w:rPr>
          <w:rFonts w:eastAsia="ＭＳ 明朝" w:hint="eastAsia"/>
          <w:lang w:eastAsia="ja-JP"/>
        </w:rPr>
        <w:t>:</w:t>
      </w:r>
      <w:r>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cs="Cambria Math"/>
                <w:lang w:eastAsia="ja-JP"/>
              </w:rPr>
              <m:t>Σ</m:t>
            </m:r>
          </m:sub>
        </m:sSub>
      </m:oMath>
    </w:p>
    <w:p w14:paraId="24034A1F" w14:textId="77777777" w:rsidR="008B04EB" w:rsidRPr="00CD10B4" w:rsidRDefault="008B04EB" w:rsidP="008B04EB">
      <w:pPr>
        <w:spacing w:before="120" w:after="120"/>
        <w:ind w:firstLineChars="100" w:firstLine="201"/>
        <w:rPr>
          <w:rFonts w:eastAsia="ＭＳ 明朝"/>
          <w:b/>
          <w:bCs/>
          <w:lang w:val="en-US" w:eastAsia="ja-JP"/>
        </w:rPr>
      </w:pPr>
    </w:p>
    <w:p w14:paraId="2D3F58A3" w14:textId="4E2AB03A" w:rsidR="008B04EB" w:rsidRDefault="00AA495D" w:rsidP="00145549">
      <w:pPr>
        <w:spacing w:before="120" w:after="120"/>
        <w:rPr>
          <w:rFonts w:eastAsia="ＭＳ 明朝"/>
          <w:lang w:val="en-US" w:eastAsia="ja-JP"/>
        </w:rPr>
      </w:pPr>
      <w:r>
        <w:rPr>
          <w:rFonts w:eastAsia="ＭＳ 明朝" w:hint="eastAsia"/>
          <w:lang w:eastAsia="ja-JP"/>
        </w:rPr>
        <w:t>Rotating coordinate system</w:t>
      </w:r>
      <w:r w:rsidRPr="00CD10B4">
        <w:rPr>
          <w:rFonts w:eastAsia="ＭＳ 明朝" w:hint="eastAsia"/>
          <w:lang w:val="en-US" w:eastAsia="ja-JP"/>
        </w:rPr>
        <w:t xml:space="preserve"> </w:t>
      </w:r>
      <w:r w:rsidR="008B04EB" w:rsidRPr="00CD10B4">
        <w:rPr>
          <w:rFonts w:eastAsia="ＭＳ 明朝" w:hint="eastAsia"/>
          <w:lang w:val="en-US" w:eastAsia="ja-JP"/>
        </w:rPr>
        <w:t>(ECEF Frame):</w:t>
      </w:r>
      <w:r w:rsidR="00370D4F">
        <w:rPr>
          <w:rFonts w:eastAsia="ＭＳ 明朝" w:hint="eastAsia"/>
          <w:lang w:val="en-US" w:eastAsia="ja-JP"/>
        </w:rPr>
        <w:t xml:space="preserve"> </w:t>
      </w:r>
      <m:oMath>
        <m:r>
          <m:rPr>
            <m:sty m:val="p"/>
          </m:rPr>
          <w:rPr>
            <w:rFonts w:ascii="Cambria Math" w:eastAsia="ＭＳ 明朝" w:hAnsi="Cambria Math" w:cs="Cambria Math"/>
            <w:lang w:eastAsia="ja-JP"/>
          </w:rPr>
          <m:t>Σ</m:t>
        </m:r>
        <m:r>
          <m:rPr>
            <m:sty m:val="p"/>
          </m:rPr>
          <w:rPr>
            <w:rFonts w:ascii="Cambria Math" w:eastAsia="ＭＳ 明朝" w:hAnsi="Cambria Math" w:cs="Cambria Math"/>
            <w:lang w:val="en-US" w:eastAsia="ja-JP"/>
          </w:rPr>
          <m:t>'(</m:t>
        </m:r>
        <m:r>
          <w:rPr>
            <w:rFonts w:ascii="Cambria Math" w:eastAsia="ＭＳ 明朝" w:hAnsi="Cambria Math" w:cs="Cambria Math"/>
            <w:lang w:val="en-US" w:eastAsia="ja-JP"/>
          </w:rPr>
          <m:t>O,x'y'z'</m:t>
        </m:r>
        <m:r>
          <m:rPr>
            <m:sty m:val="p"/>
          </m:rPr>
          <w:rPr>
            <w:rFonts w:ascii="Cambria Math" w:eastAsia="ＭＳ 明朝" w:hAnsi="Cambria Math" w:cs="Cambria Math"/>
            <w:lang w:val="en-US" w:eastAsia="ja-JP"/>
          </w:rPr>
          <m:t>)</m:t>
        </m:r>
      </m:oMath>
    </w:p>
    <w:p w14:paraId="723822BA" w14:textId="321AAE34" w:rsidR="008B04EB" w:rsidRDefault="006C1B50" w:rsidP="006C1B50">
      <w:pPr>
        <w:spacing w:before="120" w:after="120"/>
        <w:ind w:firstLine="284"/>
        <w:rPr>
          <w:rFonts w:eastAsia="ＭＳ 明朝"/>
          <w:b/>
          <w:bCs/>
          <w:lang w:eastAsia="ja-JP"/>
        </w:rPr>
      </w:pPr>
      <w:r>
        <w:rPr>
          <w:rFonts w:eastAsia="ＭＳ 明朝" w:hint="eastAsia"/>
          <w:lang w:val="en-US" w:eastAsia="ja-JP"/>
        </w:rPr>
        <w:t xml:space="preserve">Basic vector </w:t>
      </w:r>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oMath>
    </w:p>
    <w:p w14:paraId="6E993EA4" w14:textId="7AAE02CF" w:rsidR="008B04EB" w:rsidRDefault="006C1B50" w:rsidP="006C1B50">
      <w:pPr>
        <w:spacing w:before="120" w:after="120"/>
        <w:ind w:firstLine="284"/>
        <w:rPr>
          <w:rFonts w:eastAsia="ＭＳ 明朝"/>
          <w:b/>
          <w:lang w:eastAsia="ja-JP"/>
        </w:rPr>
      </w:pPr>
      <w:r>
        <w:rPr>
          <w:rFonts w:eastAsia="ＭＳ 明朝" w:hint="eastAsia"/>
          <w:lang w:eastAsia="ja-JP"/>
        </w:rPr>
        <w:t>Position vector</w:t>
      </w:r>
      <w:r w:rsidR="008B04EB">
        <w:rPr>
          <w:rFonts w:eastAsia="ＭＳ 明朝" w:hint="eastAsia"/>
          <w:lang w:eastAsia="ja-JP"/>
        </w:rPr>
        <w:t xml:space="preserve"> </w:t>
      </w:r>
      <m:oMath>
        <m:r>
          <m:rPr>
            <m:sty m:val="bi"/>
          </m:rPr>
          <w:rPr>
            <w:rFonts w:ascii="Cambria Math" w:eastAsia="ＭＳ 明朝" w:hAnsi="Cambria Math" w:cs="Cambria Math"/>
            <w:lang w:eastAsia="ja-JP"/>
          </w:rPr>
          <m:t>r'=</m:t>
        </m:r>
        <m:sSub>
          <m:sSubPr>
            <m:ctrlPr>
              <w:rPr>
                <w:rFonts w:ascii="Cambria Math" w:eastAsia="ＭＳ 明朝" w:hAnsi="Cambria Math"/>
                <w:b/>
                <w:bCs/>
                <w:i/>
                <w:lang w:eastAsia="ja-JP"/>
              </w:rPr>
            </m:ctrlPr>
          </m:sSubPr>
          <m:e>
            <m:r>
              <w:rPr>
                <w:rFonts w:ascii="Cambria Math" w:eastAsia="ＭＳ 明朝" w:hAnsi="Cambria Math" w:cs="Cambria Math"/>
                <w:lang w:eastAsia="ja-JP"/>
              </w:rPr>
              <m:t xml:space="preserve">x' </m:t>
            </m:r>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w:rPr>
                <w:rFonts w:ascii="Cambria Math" w:eastAsia="ＭＳ 明朝" w:hAnsi="Cambria Math" w:cs="Cambria Math"/>
                <w:lang w:eastAsia="ja-JP"/>
              </w:rPr>
              <m:t>y'</m:t>
            </m:r>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r>
          <w:rPr>
            <w:rFonts w:ascii="Cambria Math" w:eastAsia="ＭＳ 明朝" w:hAnsi="Cambria Math" w:cs="Cambria Math"/>
            <w:lang w:eastAsia="ja-JP"/>
          </w:rPr>
          <m:t>z'</m:t>
        </m:r>
        <m:r>
          <m:rPr>
            <m:sty m:val="bi"/>
          </m:rP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oMath>
    </w:p>
    <w:p w14:paraId="08050A33" w14:textId="09C6E6B3" w:rsidR="008B04EB" w:rsidRPr="00687B6D" w:rsidRDefault="00547FF9" w:rsidP="006C1B50">
      <w:pPr>
        <w:spacing w:before="120" w:after="120"/>
        <w:ind w:firstLine="284"/>
        <w:rPr>
          <w:rFonts w:eastAsia="ＭＳ 明朝"/>
          <w:i/>
          <w:lang w:eastAsia="ja-JP"/>
        </w:rPr>
      </w:pPr>
      <w:r>
        <w:rPr>
          <w:rFonts w:eastAsia="ＭＳ 明朝" w:hint="eastAsia"/>
          <w:lang w:eastAsia="ja-JP"/>
        </w:rPr>
        <w:t xml:space="preserve">Velocity </w:t>
      </w:r>
      <w:r w:rsidR="00580C97">
        <w:rPr>
          <w:rFonts w:eastAsia="ＭＳ 明朝" w:hint="eastAsia"/>
          <w:lang w:eastAsia="ja-JP"/>
        </w:rPr>
        <w:t>in</w:t>
      </w:r>
      <w:r>
        <w:rPr>
          <w:rFonts w:eastAsia="ＭＳ 明朝" w:hint="eastAsia"/>
          <w:lang w:eastAsia="ja-JP"/>
        </w:rPr>
        <w:t xml:space="preserve"> ECEF frame</w:t>
      </w:r>
      <w:r w:rsidR="008B04EB">
        <w:rPr>
          <w:rFonts w:eastAsia="ＭＳ 明朝" w:hint="eastAsia"/>
          <w:lang w:eastAsia="ja-JP"/>
        </w:rPr>
        <w:t>:</w:t>
      </w:r>
      <w:r>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w:p>
    <w:p w14:paraId="2B5DBD2B" w14:textId="68800296" w:rsidR="006C1B50" w:rsidRDefault="00DF5C93" w:rsidP="006C1B50">
      <w:pPr>
        <w:spacing w:before="120" w:after="120"/>
        <w:ind w:firstLine="284"/>
        <w:rPr>
          <w:rFonts w:eastAsia="ＭＳ 明朝"/>
          <w:lang w:val="en-US" w:eastAsia="ja-JP"/>
        </w:rPr>
      </w:pPr>
      <w:r>
        <w:rPr>
          <w:rFonts w:eastAsia="ＭＳ 明朝" w:hint="eastAsia"/>
          <w:lang w:val="en-US" w:eastAsia="ja-JP"/>
        </w:rPr>
        <w:t>The rotat</w:t>
      </w:r>
      <w:r w:rsidR="00B72FD6">
        <w:rPr>
          <w:rFonts w:eastAsia="ＭＳ 明朝" w:hint="eastAsia"/>
          <w:lang w:val="en-US" w:eastAsia="ja-JP"/>
        </w:rPr>
        <w:t>ing</w:t>
      </w:r>
      <w:r>
        <w:rPr>
          <w:rFonts w:eastAsia="ＭＳ 明朝" w:hint="eastAsia"/>
          <w:lang w:val="en-US" w:eastAsia="ja-JP"/>
        </w:rPr>
        <w:t xml:space="preserve"> coordinate system origin </w:t>
      </w:r>
      <w:r w:rsidRPr="00B72FD6">
        <w:rPr>
          <w:rFonts w:eastAsia="ＭＳ 明朝" w:hint="eastAsia"/>
          <w:i/>
          <w:iCs/>
          <w:lang w:val="en-US" w:eastAsia="ja-JP"/>
        </w:rPr>
        <w:t>O</w:t>
      </w:r>
      <w:r>
        <w:rPr>
          <w:rFonts w:eastAsia="ＭＳ 明朝" w:hint="eastAsia"/>
          <w:lang w:val="en-US" w:eastAsia="ja-JP"/>
        </w:rPr>
        <w:t xml:space="preserve"> is assumed to coincide with the origin of the inertial coordinate system.</w:t>
      </w:r>
    </w:p>
    <w:p w14:paraId="70E34984" w14:textId="1ADE97BC" w:rsidR="008B04EB" w:rsidRPr="006C1B50" w:rsidRDefault="00212E29" w:rsidP="006C1B50">
      <w:pPr>
        <w:spacing w:before="120" w:after="120"/>
        <w:ind w:firstLine="284"/>
        <w:rPr>
          <w:rFonts w:eastAsia="ＭＳ 明朝"/>
          <w:lang w:val="en-US" w:eastAsia="ja-JP"/>
        </w:rPr>
      </w:pPr>
      <w:r>
        <w:rPr>
          <w:rFonts w:eastAsia="ＭＳ 明朝" w:hint="eastAsia"/>
          <w:lang w:val="en-US" w:eastAsia="ja-JP"/>
        </w:rPr>
        <w:t>z</w:t>
      </w:r>
      <w:r w:rsidR="00B72FD6">
        <w:rPr>
          <w:rFonts w:eastAsia="ＭＳ 明朝"/>
          <w:lang w:val="en-US" w:eastAsia="ja-JP"/>
        </w:rPr>
        <w:t>’</w:t>
      </w:r>
      <w:r w:rsidR="00B72FD6">
        <w:rPr>
          <w:rFonts w:eastAsia="ＭＳ 明朝" w:hint="eastAsia"/>
          <w:lang w:val="en-US" w:eastAsia="ja-JP"/>
        </w:rPr>
        <w:t xml:space="preserve"> axis of the rotati</w:t>
      </w:r>
      <w:r w:rsidR="008517A4">
        <w:rPr>
          <w:rFonts w:eastAsia="ＭＳ 明朝" w:hint="eastAsia"/>
          <w:lang w:val="en-US" w:eastAsia="ja-JP"/>
        </w:rPr>
        <w:t>ng</w:t>
      </w:r>
      <w:r w:rsidR="00B72FD6">
        <w:rPr>
          <w:rFonts w:eastAsia="ＭＳ 明朝" w:hint="eastAsia"/>
          <w:lang w:val="en-US" w:eastAsia="ja-JP"/>
        </w:rPr>
        <w:t xml:space="preserve"> coordinate</w:t>
      </w:r>
      <w:r w:rsidR="00E40BF9">
        <w:rPr>
          <w:rFonts w:eastAsia="ＭＳ 明朝" w:hint="eastAsia"/>
          <w:lang w:val="en-US" w:eastAsia="ja-JP"/>
        </w:rPr>
        <w:t xml:space="preserve"> system and z axis of the inertial coordinate system </w:t>
      </w:r>
      <w:r>
        <w:rPr>
          <w:rFonts w:eastAsia="ＭＳ 明朝" w:hint="eastAsia"/>
          <w:lang w:val="en-US" w:eastAsia="ja-JP"/>
        </w:rPr>
        <w:t xml:space="preserve">is assumed to </w:t>
      </w:r>
      <w:r>
        <w:rPr>
          <w:rFonts w:eastAsia="ＭＳ 明朝"/>
          <w:lang w:val="en-US" w:eastAsia="ja-JP"/>
        </w:rPr>
        <w:t>coincide</w:t>
      </w:r>
      <w:r>
        <w:rPr>
          <w:rFonts w:eastAsia="ＭＳ 明朝" w:hint="eastAsia"/>
          <w:lang w:val="en-US" w:eastAsia="ja-JP"/>
        </w:rPr>
        <w:t>.</w:t>
      </w:r>
    </w:p>
    <w:p w14:paraId="5A883C38" w14:textId="77777777" w:rsidR="008B04EB" w:rsidRDefault="008B04EB" w:rsidP="008B04EB">
      <w:pPr>
        <w:spacing w:before="120" w:after="120"/>
        <w:ind w:firstLineChars="100" w:firstLine="200"/>
        <w:rPr>
          <w:rFonts w:eastAsia="ＭＳ 明朝"/>
          <w:lang w:eastAsia="ja-JP"/>
        </w:rPr>
      </w:pPr>
    </w:p>
    <w:p w14:paraId="377B2682" w14:textId="5AB2C92D" w:rsidR="008B04EB" w:rsidRDefault="00483994" w:rsidP="00206F2F">
      <w:pPr>
        <w:spacing w:before="120" w:after="120"/>
        <w:rPr>
          <w:rFonts w:eastAsia="ＭＳ 明朝"/>
          <w:b/>
          <w:lang w:eastAsia="ja-JP"/>
        </w:rPr>
      </w:pPr>
      <w:r>
        <w:rPr>
          <w:rFonts w:eastAsia="ＭＳ 明朝" w:hint="eastAsia"/>
          <w:lang w:eastAsia="ja-JP"/>
        </w:rPr>
        <w:t>Angular velocity vec</w:t>
      </w:r>
      <w:r w:rsidR="003E54B4">
        <w:rPr>
          <w:rFonts w:eastAsia="ＭＳ 明朝" w:hint="eastAsia"/>
          <w:lang w:eastAsia="ja-JP"/>
        </w:rPr>
        <w:t>tor</w:t>
      </w:r>
      <w:r w:rsidR="008B04EB">
        <w:rPr>
          <w:rFonts w:eastAsia="ＭＳ 明朝" w:hint="eastAsia"/>
          <w:lang w:eastAsia="ja-JP"/>
        </w:rPr>
        <w:t>:</w:t>
      </w:r>
      <w:r w:rsidR="003E54B4">
        <w:rPr>
          <w:rFonts w:eastAsia="ＭＳ 明朝" w:hint="eastAsia"/>
          <w:lang w:eastAsia="ja-JP"/>
        </w:rPr>
        <w:t xml:space="preserve"> </w:t>
      </w:r>
      <m:oMath>
        <m:r>
          <m:rPr>
            <m:sty m:val="bi"/>
          </m:rPr>
          <w:rPr>
            <w:rFonts w:ascii="Cambria Math" w:eastAsia="ＭＳ 明朝" w:hAnsi="Cambria Math" w:cs="Cambria Math"/>
            <w:lang w:eastAsia="ja-JP"/>
          </w:rPr>
          <m:t>ω</m:t>
        </m:r>
      </m:oMath>
    </w:p>
    <w:p w14:paraId="0A810DDD" w14:textId="77777777" w:rsidR="008B04EB" w:rsidRDefault="008B04EB" w:rsidP="008B04EB">
      <w:pPr>
        <w:spacing w:before="120" w:after="120"/>
        <w:ind w:firstLineChars="100" w:firstLine="201"/>
        <w:rPr>
          <w:rFonts w:eastAsia="ＭＳ 明朝"/>
          <w:b/>
          <w:bCs/>
          <w:lang w:eastAsia="ja-JP"/>
        </w:rPr>
      </w:pPr>
      <w:r>
        <w:rPr>
          <w:rFonts w:eastAsia="ＭＳ 明朝"/>
          <w:b/>
          <w:lang w:eastAsia="ja-JP"/>
        </w:rPr>
        <w:tab/>
      </w:r>
      <w:r>
        <w:rPr>
          <w:rFonts w:eastAsia="ＭＳ 明朝"/>
          <w:b/>
          <w:lang w:eastAsia="ja-JP"/>
        </w:rPr>
        <w:tab/>
      </w:r>
      <m:oMath>
        <m:r>
          <m:rPr>
            <m:sty m:val="bi"/>
          </m:rPr>
          <w:rPr>
            <w:rFonts w:ascii="Cambria Math" w:eastAsia="ＭＳ 明朝" w:hAnsi="Cambria Math" w:cs="Cambria Math"/>
            <w:lang w:eastAsia="ja-JP"/>
          </w:rPr>
          <m:t>ω=</m:t>
        </m:r>
        <m:sSub>
          <m:sSubPr>
            <m:ctrlPr>
              <w:rPr>
                <w:rFonts w:ascii="Cambria Math" w:eastAsia="ＭＳ 明朝" w:hAnsi="Cambria Math" w:cs="Cambria Math"/>
                <w:bCs/>
                <w:i/>
                <w:lang w:eastAsia="ja-JP"/>
              </w:rPr>
            </m:ctrlPr>
          </m:sSubPr>
          <m:e>
            <m:r>
              <w:rPr>
                <w:rFonts w:ascii="Cambria Math" w:eastAsia="ＭＳ 明朝" w:hAnsi="Cambria Math" w:cs="Cambria Math"/>
                <w:lang w:eastAsia="ja-JP"/>
              </w:rPr>
              <m:t>ω</m:t>
            </m:r>
          </m:e>
          <m:sub>
            <m:r>
              <w:rPr>
                <w:rFonts w:ascii="Cambria Math" w:eastAsia="ＭＳ 明朝" w:hAnsi="Cambria Math" w:cs="Cambria Math"/>
                <w:lang w:eastAsia="ja-JP"/>
              </w:rPr>
              <m:t>x</m:t>
            </m:r>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sSub>
          <m:sSubPr>
            <m:ctrlPr>
              <w:rPr>
                <w:rFonts w:ascii="Cambria Math" w:eastAsia="ＭＳ 明朝" w:hAnsi="Cambria Math" w:cs="Cambria Math"/>
                <w:bCs/>
                <w:i/>
                <w:lang w:eastAsia="ja-JP"/>
              </w:rPr>
            </m:ctrlPr>
          </m:sSubPr>
          <m:e>
            <m:r>
              <w:rPr>
                <w:rFonts w:ascii="Cambria Math" w:eastAsia="ＭＳ 明朝" w:hAnsi="Cambria Math" w:cs="Cambria Math"/>
                <w:lang w:eastAsia="ja-JP"/>
              </w:rPr>
              <m:t>ω</m:t>
            </m:r>
          </m:e>
          <m:sub>
            <m:r>
              <w:rPr>
                <w:rFonts w:ascii="Cambria Math" w:eastAsia="ＭＳ 明朝" w:hAnsi="Cambria Math" w:cs="Cambria Math"/>
                <w:lang w:eastAsia="ja-JP"/>
              </w:rPr>
              <m:t>y</m:t>
            </m:r>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sSub>
          <m:sSubPr>
            <m:ctrlPr>
              <w:rPr>
                <w:rFonts w:ascii="Cambria Math" w:eastAsia="ＭＳ 明朝" w:hAnsi="Cambria Math" w:cs="Cambria Math"/>
                <w:bCs/>
                <w:i/>
                <w:lang w:eastAsia="ja-JP"/>
              </w:rPr>
            </m:ctrlPr>
          </m:sSubPr>
          <m:e>
            <m:r>
              <w:rPr>
                <w:rFonts w:ascii="Cambria Math" w:eastAsia="ＭＳ 明朝" w:hAnsi="Cambria Math" w:cs="Cambria Math"/>
                <w:lang w:eastAsia="ja-JP"/>
              </w:rPr>
              <m:t>ω</m:t>
            </m:r>
          </m:e>
          <m:sub>
            <m:r>
              <w:rPr>
                <w:rFonts w:ascii="Cambria Math" w:eastAsia="ＭＳ 明朝" w:hAnsi="Cambria Math" w:cs="Cambria Math"/>
                <w:lang w:eastAsia="ja-JP"/>
              </w:rPr>
              <m:t>z</m:t>
            </m:r>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cs="Cambria Math"/>
                <w:lang w:eastAsia="ja-JP"/>
              </w:rPr>
              <m:t>z</m:t>
            </m:r>
          </m:sub>
        </m:sSub>
        <m:r>
          <m:rPr>
            <m:sty m:val="bi"/>
          </m:rPr>
          <w:rPr>
            <w:rFonts w:ascii="Cambria Math" w:eastAsia="ＭＳ 明朝" w:hAnsi="Cambria Math"/>
            <w:lang w:eastAsia="ja-JP"/>
          </w:rPr>
          <m:t>=</m:t>
        </m:r>
        <m:sSub>
          <m:sSubPr>
            <m:ctrlPr>
              <w:rPr>
                <w:rFonts w:ascii="Cambria Math" w:eastAsia="ＭＳ 明朝" w:hAnsi="Cambria Math" w:cs="Cambria Math"/>
                <w:bCs/>
                <w:i/>
                <w:lang w:eastAsia="ja-JP"/>
              </w:rPr>
            </m:ctrlPr>
          </m:sSubPr>
          <m:e>
            <m:r>
              <w:rPr>
                <w:rFonts w:ascii="Cambria Math" w:eastAsia="ＭＳ 明朝" w:hAnsi="Cambria Math" w:cs="Cambria Math"/>
                <w:lang w:eastAsia="ja-JP"/>
              </w:rPr>
              <m:t>ω</m:t>
            </m:r>
          </m:e>
          <m:sub>
            <m:r>
              <w:rPr>
                <w:rFonts w:ascii="Cambria Math" w:eastAsia="ＭＳ 明朝" w:hAnsi="Cambria Math" w:cs="Cambria Math"/>
                <w:lang w:eastAsia="ja-JP"/>
              </w:rPr>
              <m:t>x</m:t>
            </m:r>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 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sSub>
          <m:sSubPr>
            <m:ctrlPr>
              <w:rPr>
                <w:rFonts w:ascii="Cambria Math" w:eastAsia="ＭＳ 明朝" w:hAnsi="Cambria Math" w:cs="Cambria Math"/>
                <w:bCs/>
                <w:i/>
                <w:lang w:eastAsia="ja-JP"/>
              </w:rPr>
            </m:ctrlPr>
          </m:sSubPr>
          <m:e>
            <m:r>
              <w:rPr>
                <w:rFonts w:ascii="Cambria Math" w:eastAsia="ＭＳ 明朝" w:hAnsi="Cambria Math" w:cs="Cambria Math"/>
                <w:lang w:eastAsia="ja-JP"/>
              </w:rPr>
              <m:t>ω</m:t>
            </m:r>
          </m:e>
          <m:sub>
            <m:r>
              <w:rPr>
                <w:rFonts w:ascii="Cambria Math" w:eastAsia="ＭＳ 明朝" w:hAnsi="Cambria Math" w:cs="Cambria Math"/>
                <w:lang w:eastAsia="ja-JP"/>
              </w:rPr>
              <m:t>y</m:t>
            </m:r>
          </m:sub>
        </m:sSub>
        <m:r>
          <w:rPr>
            <w:rFonts w:ascii="Cambria Math" w:eastAsia="ＭＳ 明朝" w:hAnsi="Cambria Math" w:cs="Cambria Math"/>
            <w:lang w:eastAsia="ja-JP"/>
          </w:rPr>
          <m:t>'</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sSub>
          <m:sSubPr>
            <m:ctrlPr>
              <w:rPr>
                <w:rFonts w:ascii="Cambria Math" w:eastAsia="ＭＳ 明朝" w:hAnsi="Cambria Math" w:cs="Cambria Math"/>
                <w:bCs/>
                <w:i/>
                <w:lang w:eastAsia="ja-JP"/>
              </w:rPr>
            </m:ctrlPr>
          </m:sSubPr>
          <m:e>
            <m:r>
              <w:rPr>
                <w:rFonts w:ascii="Cambria Math" w:eastAsia="ＭＳ 明朝" w:hAnsi="Cambria Math" w:cs="Cambria Math"/>
                <w:lang w:eastAsia="ja-JP"/>
              </w:rPr>
              <m:t>ω</m:t>
            </m:r>
          </m:e>
          <m:sub>
            <m:r>
              <w:rPr>
                <w:rFonts w:ascii="Cambria Math" w:eastAsia="ＭＳ 明朝" w:hAnsi="Cambria Math" w:cs="Cambria Math"/>
                <w:lang w:eastAsia="ja-JP"/>
              </w:rPr>
              <m:t>z</m:t>
            </m:r>
          </m:sub>
        </m:sSub>
        <m:r>
          <w:rPr>
            <w:rFonts w:ascii="Cambria Math" w:eastAsia="ＭＳ 明朝" w:hAnsi="Cambria Math" w:cs="Cambria Math"/>
            <w:lang w:eastAsia="ja-JP"/>
          </w:rPr>
          <m:t>'</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cs="Cambria Math"/>
                <w:lang w:eastAsia="ja-JP"/>
              </w:rPr>
              <m:t>z</m:t>
            </m:r>
          </m:sub>
        </m:sSub>
        <m:r>
          <m:rPr>
            <m:sty m:val="bi"/>
          </m:rPr>
          <w:rPr>
            <w:rFonts w:ascii="Cambria Math" w:eastAsia="ＭＳ 明朝" w:hAnsi="Cambria Math"/>
            <w:lang w:eastAsia="ja-JP"/>
          </w:rPr>
          <m:t>'</m:t>
        </m:r>
      </m:oMath>
    </w:p>
    <w:p w14:paraId="13FD9973" w14:textId="77777777" w:rsidR="008B04EB" w:rsidRDefault="008B04EB" w:rsidP="008B04EB">
      <w:pPr>
        <w:spacing w:before="120" w:after="120"/>
        <w:rPr>
          <w:rFonts w:eastAsia="ＭＳ 明朝"/>
          <w:lang w:eastAsia="ja-JP"/>
        </w:rPr>
      </w:pPr>
    </w:p>
    <w:p w14:paraId="02F4932B" w14:textId="4C98A919" w:rsidR="008B04EB" w:rsidRPr="00E8581A" w:rsidRDefault="00926EBF" w:rsidP="008B04EB">
      <w:pPr>
        <w:spacing w:before="120" w:after="120"/>
        <w:rPr>
          <w:rFonts w:eastAsia="ＭＳ 明朝"/>
          <w:b/>
          <w:bCs/>
          <w:u w:val="single"/>
          <w:lang w:eastAsia="ja-JP"/>
        </w:rPr>
      </w:pPr>
      <w:r w:rsidRPr="00E8581A">
        <w:rPr>
          <w:rFonts w:eastAsia="ＭＳ 明朝" w:hint="eastAsia"/>
          <w:b/>
          <w:bCs/>
          <w:u w:val="single"/>
          <w:lang w:eastAsia="ja-JP"/>
        </w:rPr>
        <w:t xml:space="preserve">Time rate of change </w:t>
      </w:r>
      <w:r w:rsidR="00CD67F5" w:rsidRPr="00E8581A">
        <w:rPr>
          <w:rFonts w:eastAsia="ＭＳ 明朝" w:hint="eastAsia"/>
          <w:b/>
          <w:bCs/>
          <w:u w:val="single"/>
          <w:lang w:eastAsia="ja-JP"/>
        </w:rPr>
        <w:t>of vector</w:t>
      </w:r>
    </w:p>
    <w:p w14:paraId="7BBE898C" w14:textId="27B9335C" w:rsidR="008B04EB" w:rsidRPr="00F53CD6" w:rsidRDefault="00A33035" w:rsidP="008B04EB">
      <w:pPr>
        <w:spacing w:before="120" w:after="120"/>
        <w:rPr>
          <w:rFonts w:eastAsia="ＭＳ 明朝"/>
          <w:lang w:eastAsia="ja-JP"/>
        </w:rPr>
      </w:pPr>
      <w:r>
        <w:rPr>
          <w:rFonts w:eastAsia="ＭＳ 明朝" w:hint="eastAsia"/>
          <w:lang w:eastAsia="ja-JP"/>
        </w:rPr>
        <w:t xml:space="preserve"> Here we consider a rotati</w:t>
      </w:r>
      <w:r w:rsidR="009E7854">
        <w:rPr>
          <w:rFonts w:eastAsia="ＭＳ 明朝" w:hint="eastAsia"/>
          <w:lang w:eastAsia="ja-JP"/>
        </w:rPr>
        <w:t>ng</w:t>
      </w:r>
      <w:r>
        <w:rPr>
          <w:rFonts w:eastAsia="ＭＳ 明朝" w:hint="eastAsia"/>
          <w:lang w:eastAsia="ja-JP"/>
        </w:rPr>
        <w:t xml:space="preserve"> motion </w:t>
      </w:r>
      <w:r w:rsidR="007240E2">
        <w:rPr>
          <w:rFonts w:eastAsia="ＭＳ 明朝" w:hint="eastAsia"/>
          <w:lang w:eastAsia="ja-JP"/>
        </w:rPr>
        <w:t xml:space="preserve">on the inertial coordinate system </w:t>
      </w:r>
      <m:oMath>
        <m:r>
          <m:rPr>
            <m:sty m:val="p"/>
          </m:rPr>
          <w:rPr>
            <w:rFonts w:ascii="Cambria Math" w:eastAsia="ＭＳ 明朝" w:hAnsi="Cambria Math" w:cs="Cambria Math"/>
            <w:lang w:eastAsia="ja-JP"/>
          </w:rPr>
          <m:t>Σ</m:t>
        </m:r>
      </m:oMath>
      <w:r w:rsidR="002617A0">
        <w:rPr>
          <w:rFonts w:eastAsia="ＭＳ 明朝" w:hint="eastAsia"/>
          <w:lang w:eastAsia="ja-JP"/>
        </w:rPr>
        <w:t xml:space="preserve">, where a vector </w:t>
      </w:r>
      <m:oMath>
        <m:r>
          <m:rPr>
            <m:sty m:val="bi"/>
          </m:rPr>
          <w:rPr>
            <w:rFonts w:ascii="Cambria Math" w:eastAsia="ＭＳ 明朝" w:hAnsi="Cambria Math" w:cs="Cambria Math"/>
            <w:lang w:eastAsia="ja-JP"/>
          </w:rPr>
          <m:t>a</m:t>
        </m:r>
      </m:oMath>
      <w:r w:rsidR="00952514">
        <w:rPr>
          <w:rFonts w:eastAsia="ＭＳ 明朝" w:hint="eastAsia"/>
          <w:lang w:eastAsia="ja-JP"/>
        </w:rPr>
        <w:t xml:space="preserve"> </w:t>
      </w:r>
      <w:r w:rsidR="00CE6AAA">
        <w:rPr>
          <w:rFonts w:eastAsia="ＭＳ 明朝" w:hint="eastAsia"/>
          <w:lang w:eastAsia="ja-JP"/>
        </w:rPr>
        <w:t>with</w:t>
      </w:r>
      <w:r w:rsidR="00952514">
        <w:rPr>
          <w:rFonts w:eastAsia="ＭＳ 明朝" w:hint="eastAsia"/>
          <w:lang w:eastAsia="ja-JP"/>
        </w:rPr>
        <w:t xml:space="preserve"> constant length is represented by an angular velocity vector </w:t>
      </w:r>
      <m:oMath>
        <m:r>
          <m:rPr>
            <m:sty m:val="bi"/>
          </m:rPr>
          <w:rPr>
            <w:rFonts w:ascii="Cambria Math" w:eastAsia="ＭＳ 明朝" w:hAnsi="Cambria Math" w:cs="Cambria Math"/>
            <w:lang w:eastAsia="ja-JP"/>
          </w:rPr>
          <m:t>ω</m:t>
        </m:r>
      </m:oMath>
      <w:r w:rsidR="001C14B4">
        <w:rPr>
          <w:rFonts w:eastAsia="ＭＳ 明朝" w:hint="eastAsia"/>
          <w:b/>
          <w:lang w:eastAsia="ja-JP"/>
        </w:rPr>
        <w:t>.</w:t>
      </w:r>
    </w:p>
    <w:p w14:paraId="45EA2A87" w14:textId="77777777" w:rsidR="009049C9" w:rsidRDefault="00A7140F" w:rsidP="00D239CD">
      <w:pPr>
        <w:spacing w:before="120" w:after="120"/>
        <w:ind w:firstLineChars="50" w:firstLine="100"/>
        <w:rPr>
          <w:rFonts w:eastAsia="ＭＳ 明朝"/>
          <w:lang w:eastAsia="ja-JP"/>
        </w:rPr>
      </w:pPr>
      <w:r>
        <w:rPr>
          <w:rFonts w:eastAsia="ＭＳ 明朝" w:hint="eastAsia"/>
          <w:lang w:eastAsia="ja-JP"/>
        </w:rPr>
        <w:t xml:space="preserve">A head of vector </w:t>
      </w:r>
      <m:oMath>
        <m:r>
          <m:rPr>
            <m:sty m:val="bi"/>
          </m:rPr>
          <w:rPr>
            <w:rFonts w:ascii="Cambria Math" w:eastAsia="ＭＳ 明朝" w:hAnsi="Cambria Math" w:cs="Cambria Math"/>
            <w:lang w:eastAsia="ja-JP"/>
          </w:rPr>
          <m:t>a</m:t>
        </m:r>
      </m:oMath>
      <w:r w:rsidR="00976711">
        <w:rPr>
          <w:rFonts w:eastAsia="ＭＳ 明朝" w:hint="eastAsia"/>
          <w:lang w:eastAsia="ja-JP"/>
        </w:rPr>
        <w:t xml:space="preserve"> after </w:t>
      </w:r>
      <w:r w:rsidR="00F53CD6">
        <w:rPr>
          <w:rFonts w:eastAsia="ＭＳ 明朝" w:hint="eastAsia"/>
          <w:lang w:eastAsia="ja-JP"/>
        </w:rPr>
        <w:t xml:space="preserve">a </w:t>
      </w:r>
      <w:r w:rsidR="00976711">
        <w:rPr>
          <w:rFonts w:eastAsia="ＭＳ 明朝" w:hint="eastAsia"/>
          <w:lang w:eastAsia="ja-JP"/>
        </w:rPr>
        <w:t>minim time</w:t>
      </w:r>
      <w:r w:rsidR="004934CB">
        <w:rPr>
          <w:rFonts w:eastAsia="ＭＳ 明朝" w:hint="eastAsia"/>
          <w:lang w:eastAsia="ja-JP"/>
        </w:rPr>
        <w:t xml:space="preserve"> will be displaced</w:t>
      </w:r>
      <w:r w:rsidR="003D178C">
        <w:rPr>
          <w:rFonts w:eastAsia="ＭＳ 明朝" w:hint="eastAsia"/>
          <w:lang w:eastAsia="ja-JP"/>
        </w:rPr>
        <w:t xml:space="preserve"> by </w:t>
      </w:r>
    </w:p>
    <w:p w14:paraId="050C83C1" w14:textId="37B7371E" w:rsidR="00B969E0" w:rsidRPr="00562EBF" w:rsidRDefault="00000000" w:rsidP="00562EBF">
      <w:pPr>
        <w:spacing w:before="120" w:after="120"/>
        <w:ind w:firstLineChars="50" w:firstLine="100"/>
        <w:jc w:val="center"/>
        <w:rPr>
          <w:rFonts w:ascii="Cambria Math" w:eastAsia="ＭＳ 明朝" w:hAnsi="Cambria Math" w:cs="Cambria Math"/>
          <w:b/>
          <w:bCs/>
          <w:lang w:eastAsia="ja-JP"/>
        </w:rPr>
      </w:pPr>
      <m:oMathPara>
        <m:oMath>
          <m:eqArr>
            <m:eqArrPr>
              <m:maxDist m:val="1"/>
              <m:ctrlPr>
                <w:rPr>
                  <w:rFonts w:ascii="Cambria Math" w:eastAsia="ＭＳ 明朝" w:hAnsi="Cambria Math" w:cs="Cambria Math"/>
                  <w:i/>
                  <w:lang w:eastAsia="ja-JP"/>
                </w:rPr>
              </m:ctrlPr>
            </m:eqArrPr>
            <m:e>
              <m:r>
                <w:rPr>
                  <w:rFonts w:ascii="Cambria Math" w:eastAsia="ＭＳ 明朝" w:hAnsi="Cambria Math" w:cs="Cambria Math"/>
                  <w:lang w:eastAsia="ja-JP"/>
                </w:rPr>
                <m:t>d</m:t>
              </m:r>
              <m:r>
                <m:rPr>
                  <m:sty m:val="bi"/>
                </m:rPr>
                <w:rPr>
                  <w:rFonts w:ascii="Cambria Math" w:eastAsia="ＭＳ 明朝" w:hAnsi="Cambria Math" w:cs="Cambria Math"/>
                  <w:lang w:eastAsia="ja-JP"/>
                </w:rPr>
                <m:t>a</m:t>
              </m:r>
              <m:r>
                <w:rPr>
                  <w:rFonts w:ascii="Cambria Math" w:eastAsia="ＭＳ 明朝" w:hAnsi="Cambria Math" w:cs="Cambria Math"/>
                  <w:lang w:eastAsia="ja-JP"/>
                </w:rPr>
                <m:t>=</m:t>
              </m:r>
              <m:d>
                <m:dPr>
                  <m:begChr m:val="|"/>
                  <m:endChr m:val="|"/>
                  <m:ctrlPr>
                    <w:rPr>
                      <w:rFonts w:ascii="Cambria Math" w:eastAsia="ＭＳ 明朝" w:hAnsi="Cambria Math" w:cs="Cambria Math"/>
                      <w:b/>
                      <w:bCs/>
                      <w:i/>
                      <w:lang w:eastAsia="ja-JP"/>
                    </w:rPr>
                  </m:ctrlPr>
                </m:dPr>
                <m:e>
                  <m:r>
                    <m:rPr>
                      <m:sty m:val="bi"/>
                    </m:rPr>
                    <w:rPr>
                      <w:rFonts w:ascii="Cambria Math" w:eastAsia="ＭＳ 明朝" w:hAnsi="Cambria Math" w:cs="Cambria Math"/>
                      <w:lang w:eastAsia="ja-JP"/>
                    </w:rPr>
                    <m:t>ω</m:t>
                  </m:r>
                </m:e>
              </m:d>
              <m:d>
                <m:dPr>
                  <m:begChr m:val="|"/>
                  <m:endChr m:val="|"/>
                  <m:ctrlPr>
                    <w:rPr>
                      <w:rFonts w:ascii="Cambria Math" w:eastAsia="ＭＳ 明朝" w:hAnsi="Cambria Math" w:cs="Cambria Math"/>
                      <w:b/>
                      <w:bCs/>
                      <w:i/>
                      <w:lang w:eastAsia="ja-JP"/>
                    </w:rPr>
                  </m:ctrlPr>
                </m:dPr>
                <m:e>
                  <m:r>
                    <m:rPr>
                      <m:sty m:val="bi"/>
                    </m:rPr>
                    <w:rPr>
                      <w:rFonts w:ascii="Cambria Math" w:eastAsia="ＭＳ 明朝" w:hAnsi="Cambria Math" w:cs="Cambria Math"/>
                      <w:lang w:eastAsia="ja-JP"/>
                    </w:rPr>
                    <m:t>a</m:t>
                  </m:r>
                </m:e>
              </m:d>
              <m:r>
                <w:rPr>
                  <w:rFonts w:ascii="Cambria Math" w:eastAsia="ＭＳ 明朝" w:hAnsi="Cambria Math" w:cs="Cambria Math"/>
                  <w:lang w:eastAsia="ja-JP"/>
                </w:rPr>
                <m:t>si</m:t>
              </m:r>
              <m:func>
                <m:funcPr>
                  <m:ctrlPr>
                    <w:rPr>
                      <w:rFonts w:ascii="Cambria Math" w:eastAsia="ＭＳ 明朝" w:hAnsi="Cambria Math" w:cs="Cambria Math"/>
                      <w:lang w:eastAsia="ja-JP"/>
                    </w:rPr>
                  </m:ctrlPr>
                </m:funcPr>
                <m:fName>
                  <m:r>
                    <w:rPr>
                      <w:rFonts w:ascii="Cambria Math" w:eastAsia="ＭＳ 明朝" w:hAnsi="Cambria Math" w:cs="Cambria Math"/>
                      <w:lang w:eastAsia="ja-JP"/>
                    </w:rPr>
                    <m:t>n</m:t>
                  </m:r>
                  <m:ctrlPr>
                    <w:rPr>
                      <w:rFonts w:ascii="Cambria Math" w:eastAsia="ＭＳ 明朝" w:hAnsi="Cambria Math" w:cs="Cambria Math"/>
                      <w:i/>
                      <w:lang w:eastAsia="ja-JP"/>
                    </w:rPr>
                  </m:ctrlPr>
                </m:fName>
                <m:e>
                  <m:d>
                    <m:dPr>
                      <m:ctrlPr>
                        <w:rPr>
                          <w:rFonts w:ascii="Cambria Math" w:eastAsia="ＭＳ 明朝" w:hAnsi="Cambria Math" w:cs="Cambria Math"/>
                          <w:i/>
                          <w:lang w:eastAsia="ja-JP"/>
                        </w:rPr>
                      </m:ctrlPr>
                    </m:dPr>
                    <m:e>
                      <m:r>
                        <w:rPr>
                          <w:rFonts w:ascii="Cambria Math" w:eastAsia="ＭＳ 明朝" w:hAnsi="Cambria Math" w:cs="Cambria Math"/>
                          <w:lang w:eastAsia="ja-JP"/>
                        </w:rPr>
                        <m:t>θ</m:t>
                      </m:r>
                    </m:e>
                  </m:d>
                </m:e>
              </m:func>
              <m:r>
                <w:rPr>
                  <w:rFonts w:ascii="Cambria Math" w:eastAsia="ＭＳ 明朝" w:hAnsi="Cambria Math" w:cs="Cambria Math"/>
                  <w:lang w:eastAsia="ja-JP"/>
                </w:rPr>
                <m:t>dt=</m:t>
              </m:r>
              <m:d>
                <m:dPr>
                  <m:ctrlPr>
                    <w:rPr>
                      <w:rFonts w:ascii="Cambria Math" w:eastAsia="ＭＳ 明朝" w:hAnsi="Cambria Math" w:cs="Cambria Math"/>
                      <w:i/>
                      <w:lang w:eastAsia="ja-JP"/>
                    </w:rPr>
                  </m:ctrlPr>
                </m:dPr>
                <m:e>
                  <m:r>
                    <m:rPr>
                      <m:sty m:val="bi"/>
                    </m:rPr>
                    <w:rPr>
                      <w:rFonts w:ascii="Cambria Math" w:eastAsia="ＭＳ 明朝" w:hAnsi="Cambria Math" w:cs="Cambria Math"/>
                      <w:lang w:val="en-US" w:eastAsia="ja-JP"/>
                    </w:rPr>
                    <m:t>ω×a</m:t>
                  </m:r>
                </m:e>
              </m:d>
              <m:r>
                <w:rPr>
                  <w:rFonts w:ascii="Cambria Math" w:eastAsia="ＭＳ 明朝" w:hAnsi="Cambria Math" w:cs="Cambria Math"/>
                  <w:lang w:eastAsia="ja-JP"/>
                </w:rPr>
                <m:t>dt</m:t>
              </m:r>
              <m:r>
                <m:rPr>
                  <m:sty m:val="bi"/>
                </m:rPr>
                <w:rPr>
                  <w:rFonts w:ascii="Cambria Math" w:eastAsia="ＭＳ 明朝" w:hAnsi="Cambria Math" w:cs="Cambria Math"/>
                  <w:lang w:eastAsia="ja-JP"/>
                </w:rPr>
                <m:t>#</m:t>
              </m:r>
              <m:d>
                <m:dPr>
                  <m:ctrlPr>
                    <w:rPr>
                      <w:rFonts w:ascii="Cambria Math" w:eastAsia="ＭＳ 明朝" w:hAnsi="Cambria Math" w:cs="Cambria Math"/>
                      <w:i/>
                      <w:lang w:eastAsia="ja-JP"/>
                    </w:rPr>
                  </m:ctrlPr>
                </m:dPr>
                <m:e>
                  <m:r>
                    <m:rPr>
                      <m:sty m:val="p"/>
                    </m:rPr>
                    <w:rPr>
                      <w:rFonts w:ascii="Cambria Math" w:eastAsia="ＭＳ 明朝" w:hAnsi="Cambria Math" w:cs="Cambria Math"/>
                      <w:lang w:eastAsia="ja-JP"/>
                    </w:rPr>
                    <m:t>C2</m:t>
                  </m:r>
                </m:e>
              </m:d>
              <m:ctrlPr>
                <w:rPr>
                  <w:rFonts w:ascii="Cambria Math" w:eastAsia="ＭＳ 明朝" w:hAnsi="Cambria Math" w:cs="Cambria Math"/>
                  <w:b/>
                  <w:bCs/>
                  <w:i/>
                  <w:lang w:eastAsia="ja-JP"/>
                </w:rPr>
              </m:ctrlPr>
            </m:e>
          </m:eqArr>
        </m:oMath>
      </m:oMathPara>
    </w:p>
    <w:p w14:paraId="0A2C084D" w14:textId="77777777" w:rsidR="008B04EB" w:rsidRDefault="008B04EB" w:rsidP="006A3B7B">
      <w:pPr>
        <w:spacing w:before="120" w:after="120"/>
        <w:jc w:val="center"/>
        <w:rPr>
          <w:rFonts w:eastAsia="ＭＳ 明朝"/>
          <w:b/>
          <w:bCs/>
          <w:lang w:eastAsia="ja-JP"/>
        </w:rPr>
      </w:pPr>
      <w:r w:rsidRPr="00033618">
        <w:rPr>
          <w:rFonts w:eastAsia="ＭＳ 明朝"/>
          <w:b/>
          <w:bCs/>
          <w:noProof/>
          <w:lang w:eastAsia="ja-JP"/>
        </w:rPr>
        <w:drawing>
          <wp:inline distT="0" distB="0" distL="0" distR="0" wp14:anchorId="3E8FFF6B" wp14:editId="6BF16DB8">
            <wp:extent cx="4681423" cy="2338526"/>
            <wp:effectExtent l="0" t="0" r="5080" b="5080"/>
            <wp:docPr id="1133371830"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371830" name="図 1" descr="ダイアグラム&#10;&#10;自動的に生成された説明"/>
                    <pic:cNvPicPr/>
                  </pic:nvPicPr>
                  <pic:blipFill>
                    <a:blip r:embed="rId27"/>
                    <a:stretch>
                      <a:fillRect/>
                    </a:stretch>
                  </pic:blipFill>
                  <pic:spPr>
                    <a:xfrm>
                      <a:off x="0" y="0"/>
                      <a:ext cx="4691060" cy="2343340"/>
                    </a:xfrm>
                    <a:prstGeom prst="rect">
                      <a:avLst/>
                    </a:prstGeom>
                  </pic:spPr>
                </pic:pic>
              </a:graphicData>
            </a:graphic>
          </wp:inline>
        </w:drawing>
      </w:r>
    </w:p>
    <w:p w14:paraId="36004321" w14:textId="1B8674C5" w:rsidR="00F65E74" w:rsidRDefault="00F65E74" w:rsidP="006A3B7B">
      <w:pPr>
        <w:spacing w:before="120" w:after="120"/>
        <w:jc w:val="center"/>
        <w:rPr>
          <w:rFonts w:eastAsia="ＭＳ 明朝"/>
          <w:b/>
          <w:bCs/>
          <w:lang w:eastAsia="ja-JP"/>
        </w:rPr>
      </w:pPr>
      <w:r>
        <w:rPr>
          <w:rFonts w:eastAsia="ＭＳ 明朝" w:hint="eastAsia"/>
          <w:b/>
          <w:bCs/>
          <w:lang w:eastAsia="ja-JP"/>
        </w:rPr>
        <w:t xml:space="preserve">Figure C-1: </w:t>
      </w:r>
      <w:r w:rsidR="00D43725">
        <w:rPr>
          <w:rFonts w:eastAsia="ＭＳ 明朝" w:hint="eastAsia"/>
          <w:b/>
          <w:bCs/>
          <w:lang w:eastAsia="ja-JP"/>
        </w:rPr>
        <w:t>Rotati</w:t>
      </w:r>
      <w:r w:rsidR="00A91E01">
        <w:rPr>
          <w:rFonts w:eastAsia="ＭＳ 明朝" w:hint="eastAsia"/>
          <w:b/>
          <w:bCs/>
          <w:lang w:eastAsia="ja-JP"/>
        </w:rPr>
        <w:t>ng</w:t>
      </w:r>
      <w:r w:rsidR="00D43725">
        <w:rPr>
          <w:rFonts w:eastAsia="ＭＳ 明朝" w:hint="eastAsia"/>
          <w:b/>
          <w:bCs/>
          <w:lang w:eastAsia="ja-JP"/>
        </w:rPr>
        <w:t xml:space="preserve"> motion </w:t>
      </w:r>
      <w:r w:rsidR="00C17F12">
        <w:rPr>
          <w:rFonts w:eastAsia="ＭＳ 明朝" w:hint="eastAsia"/>
          <w:b/>
          <w:bCs/>
          <w:lang w:eastAsia="ja-JP"/>
        </w:rPr>
        <w:t xml:space="preserve">of a vector </w:t>
      </w:r>
      <m:oMath>
        <m:r>
          <m:rPr>
            <m:sty m:val="bi"/>
          </m:rPr>
          <w:rPr>
            <w:rFonts w:ascii="Cambria Math" w:eastAsia="ＭＳ 明朝" w:hAnsi="Cambria Math" w:cs="Cambria Math"/>
            <w:lang w:eastAsia="ja-JP"/>
          </w:rPr>
          <m:t>a</m:t>
        </m:r>
      </m:oMath>
      <w:r w:rsidR="00DF22E5">
        <w:rPr>
          <w:rFonts w:eastAsia="ＭＳ 明朝" w:hint="eastAsia"/>
          <w:b/>
          <w:bCs/>
          <w:lang w:eastAsia="ja-JP"/>
        </w:rPr>
        <w:t xml:space="preserve"> </w:t>
      </w:r>
      <w:r w:rsidR="00A91E01">
        <w:rPr>
          <w:rFonts w:eastAsia="ＭＳ 明朝" w:hint="eastAsia"/>
          <w:b/>
          <w:bCs/>
          <w:lang w:eastAsia="ja-JP"/>
        </w:rPr>
        <w:t>with</w:t>
      </w:r>
      <w:r w:rsidR="00C17F12">
        <w:rPr>
          <w:rFonts w:eastAsia="ＭＳ 明朝" w:hint="eastAsia"/>
          <w:b/>
          <w:bCs/>
          <w:lang w:eastAsia="ja-JP"/>
        </w:rPr>
        <w:t xml:space="preserve"> constant length </w:t>
      </w:r>
      <w:r w:rsidR="00D43725">
        <w:rPr>
          <w:rFonts w:eastAsia="ＭＳ 明朝" w:hint="eastAsia"/>
          <w:b/>
          <w:bCs/>
          <w:lang w:eastAsia="ja-JP"/>
        </w:rPr>
        <w:t>on the inertial coordinate system</w:t>
      </w:r>
    </w:p>
    <w:p w14:paraId="043D89E4" w14:textId="5D74E87C" w:rsidR="008B04EB" w:rsidRPr="00E0085A" w:rsidRDefault="00311E4C" w:rsidP="008B04EB">
      <w:pPr>
        <w:spacing w:before="120" w:after="120"/>
        <w:rPr>
          <w:rFonts w:eastAsia="ＭＳ 明朝"/>
          <w:lang w:eastAsia="ja-JP"/>
        </w:rPr>
      </w:pPr>
      <w:r>
        <w:rPr>
          <w:rFonts w:eastAsia="ＭＳ 明朝" w:hint="eastAsia"/>
          <w:lang w:eastAsia="ja-JP"/>
        </w:rPr>
        <w:t xml:space="preserve">Thus, the time rate of change of vector </w:t>
      </w:r>
      <m:oMath>
        <m:r>
          <m:rPr>
            <m:sty m:val="bi"/>
          </m:rPr>
          <w:rPr>
            <w:rFonts w:ascii="Cambria Math" w:eastAsia="ＭＳ 明朝" w:hAnsi="Cambria Math" w:cs="Cambria Math"/>
            <w:lang w:eastAsia="ja-JP"/>
          </w:rPr>
          <m:t>a</m:t>
        </m:r>
      </m:oMath>
      <w:r w:rsidR="0046742D">
        <w:rPr>
          <w:rFonts w:eastAsia="ＭＳ 明朝" w:hint="eastAsia"/>
          <w:lang w:eastAsia="ja-JP"/>
        </w:rPr>
        <w:t xml:space="preserve"> </w:t>
      </w:r>
      <w:r w:rsidR="00A8745D">
        <w:rPr>
          <w:rFonts w:eastAsia="ＭＳ 明朝" w:hint="eastAsia"/>
          <w:lang w:eastAsia="ja-JP"/>
        </w:rPr>
        <w:t>in</w:t>
      </w:r>
      <w:r>
        <w:rPr>
          <w:rFonts w:eastAsia="ＭＳ 明朝" w:hint="eastAsia"/>
          <w:lang w:eastAsia="ja-JP"/>
        </w:rPr>
        <w:t xml:space="preserve"> </w:t>
      </w:r>
      <w:r w:rsidR="00C81035">
        <w:rPr>
          <w:rFonts w:eastAsia="ＭＳ 明朝" w:hint="eastAsia"/>
          <w:lang w:eastAsia="ja-JP"/>
        </w:rPr>
        <w:t xml:space="preserve">the </w:t>
      </w:r>
      <w:r w:rsidR="004C04EC">
        <w:rPr>
          <w:rFonts w:eastAsia="ＭＳ 明朝" w:hint="eastAsia"/>
          <w:lang w:eastAsia="ja-JP"/>
        </w:rPr>
        <w:t xml:space="preserve">inertial </w:t>
      </w:r>
      <w:r w:rsidR="00C81035">
        <w:rPr>
          <w:rFonts w:eastAsia="ＭＳ 明朝" w:hint="eastAsia"/>
          <w:lang w:eastAsia="ja-JP"/>
        </w:rPr>
        <w:t>coordinate system</w:t>
      </w:r>
      <w:r w:rsidR="0046742D">
        <w:rPr>
          <w:rFonts w:eastAsia="ＭＳ 明朝" w:hint="eastAsia"/>
          <w:lang w:eastAsia="ja-JP"/>
        </w:rPr>
        <w:t xml:space="preserve"> </w:t>
      </w:r>
      <m:oMath>
        <m:r>
          <m:rPr>
            <m:sty m:val="p"/>
          </m:rPr>
          <w:rPr>
            <w:rFonts w:ascii="Cambria Math" w:eastAsia="ＭＳ 明朝" w:hAnsi="Cambria Math" w:cs="Cambria Math"/>
            <w:lang w:eastAsia="ja-JP"/>
          </w:rPr>
          <m:t>Σ</m:t>
        </m:r>
      </m:oMath>
      <w:r w:rsidR="00B8372F">
        <w:rPr>
          <w:rFonts w:eastAsia="ＭＳ 明朝" w:hint="eastAsia"/>
          <w:lang w:eastAsia="ja-JP"/>
        </w:rPr>
        <w:t xml:space="preserve"> </w:t>
      </w:r>
      <w:r w:rsidR="004C04EC">
        <w:rPr>
          <w:rFonts w:eastAsia="ＭＳ 明朝" w:hint="eastAsia"/>
          <w:lang w:eastAsia="ja-JP"/>
        </w:rPr>
        <w:t>is</w:t>
      </w:r>
      <w:r w:rsidR="0046742D">
        <w:rPr>
          <w:rFonts w:eastAsia="ＭＳ 明朝" w:hint="eastAsia"/>
          <w:lang w:eastAsia="ja-JP"/>
        </w:rPr>
        <w:t xml:space="preserve"> as follows</w:t>
      </w:r>
      <w:r w:rsidR="00312C24">
        <w:rPr>
          <w:rFonts w:eastAsia="ＭＳ 明朝" w:hint="eastAsia"/>
          <w:lang w:eastAsia="ja-JP"/>
        </w:rPr>
        <w:t>.</w:t>
      </w:r>
    </w:p>
    <w:p w14:paraId="69019F15" w14:textId="75AF057F" w:rsidR="008B04EB" w:rsidRPr="00D50738"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cs="Cambria Math"/>
                  <w:b/>
                  <w:i/>
                  <w:lang w:val="en-US"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a</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=ω×a#</m:t>
              </m:r>
              <m:d>
                <m:dPr>
                  <m:ctrlPr>
                    <w:rPr>
                      <w:rFonts w:ascii="Cambria Math" w:eastAsia="ＭＳ 明朝" w:hAnsi="Cambria Math" w:cs="Cambria Math"/>
                      <w:b/>
                      <w:i/>
                      <w:lang w:val="en-US" w:eastAsia="ja-JP"/>
                    </w:rPr>
                  </m:ctrlPr>
                </m:dPr>
                <m:e>
                  <m:r>
                    <m:rPr>
                      <m:sty m:val="p"/>
                    </m:rPr>
                    <w:rPr>
                      <w:rFonts w:ascii="Cambria Math" w:eastAsia="ＭＳ 明朝" w:hAnsi="Cambria Math" w:cs="Cambria Math"/>
                      <w:lang w:val="en-US" w:eastAsia="ja-JP"/>
                    </w:rPr>
                    <m:t>C3</m:t>
                  </m:r>
                </m:e>
              </m:d>
              <m:ctrlPr>
                <w:rPr>
                  <w:rFonts w:ascii="Cambria Math" w:eastAsia="ＭＳ 明朝" w:hAnsi="Cambria Math" w:cs="Cambria Math"/>
                  <w:b/>
                  <w:bCs/>
                  <w:i/>
                  <w:lang w:val="en-US" w:eastAsia="ja-JP"/>
                </w:rPr>
              </m:ctrlPr>
            </m:e>
          </m:eqArr>
        </m:oMath>
      </m:oMathPara>
    </w:p>
    <w:p w14:paraId="7E40EA40" w14:textId="7FE072D3" w:rsidR="008B04EB" w:rsidRPr="00E8581A" w:rsidRDefault="007834EF" w:rsidP="008B04EB">
      <w:pPr>
        <w:spacing w:before="120" w:after="120"/>
        <w:rPr>
          <w:rFonts w:eastAsia="ＭＳ 明朝"/>
          <w:b/>
          <w:bCs/>
          <w:u w:val="single"/>
          <w:lang w:eastAsia="ja-JP"/>
        </w:rPr>
      </w:pPr>
      <w:r w:rsidRPr="00E8581A">
        <w:rPr>
          <w:rFonts w:eastAsia="ＭＳ 明朝" w:hint="eastAsia"/>
          <w:b/>
          <w:bCs/>
          <w:u w:val="single"/>
          <w:lang w:eastAsia="ja-JP"/>
        </w:rPr>
        <w:t>Transformation law</w:t>
      </w:r>
      <w:r w:rsidR="00D115A7" w:rsidRPr="00E8581A">
        <w:rPr>
          <w:rFonts w:eastAsia="ＭＳ 明朝" w:hint="eastAsia"/>
          <w:b/>
          <w:bCs/>
          <w:u w:val="single"/>
          <w:lang w:eastAsia="ja-JP"/>
        </w:rPr>
        <w:t xml:space="preserve"> of position vector</w:t>
      </w:r>
    </w:p>
    <w:p w14:paraId="71D5791B" w14:textId="527F6854" w:rsidR="008B04EB" w:rsidRDefault="00E8581A" w:rsidP="00E8581A">
      <w:pPr>
        <w:spacing w:before="120" w:after="120"/>
        <w:ind w:firstLineChars="50" w:firstLine="100"/>
        <w:rPr>
          <w:rFonts w:eastAsia="ＭＳ 明朝"/>
          <w:b/>
          <w:bCs/>
          <w:lang w:eastAsia="ja-JP"/>
        </w:rPr>
      </w:pPr>
      <w:r>
        <w:rPr>
          <w:rFonts w:eastAsia="ＭＳ 明朝" w:hint="eastAsia"/>
          <w:lang w:eastAsia="ja-JP"/>
        </w:rPr>
        <w:t xml:space="preserve">As mentioned </w:t>
      </w:r>
      <w:r w:rsidR="00640FB5">
        <w:rPr>
          <w:rFonts w:eastAsia="ＭＳ 明朝" w:hint="eastAsia"/>
          <w:lang w:eastAsia="ja-JP"/>
        </w:rPr>
        <w:t>above</w:t>
      </w:r>
      <w:r>
        <w:rPr>
          <w:rFonts w:eastAsia="ＭＳ 明朝" w:hint="eastAsia"/>
          <w:lang w:eastAsia="ja-JP"/>
        </w:rPr>
        <w:t xml:space="preserve">, </w:t>
      </w:r>
      <w:r w:rsidR="00AE3AA7">
        <w:rPr>
          <w:rFonts w:eastAsia="ＭＳ 明朝" w:hint="eastAsia"/>
          <w:lang w:eastAsia="ja-JP"/>
        </w:rPr>
        <w:t>the basic vector of inertial coordinate system</w:t>
      </w:r>
      <w:r w:rsidR="008C4439">
        <w:rPr>
          <w:rFonts w:eastAsia="ＭＳ 明朝" w:hint="eastAsia"/>
          <w:lang w:eastAsia="ja-JP"/>
        </w:rPr>
        <w:t xml:space="preserve"> </w:t>
      </w:r>
      <m:oMath>
        <m:r>
          <m:rPr>
            <m:sty m:val="p"/>
          </m:rPr>
          <w:rPr>
            <w:rFonts w:ascii="Cambria Math" w:eastAsia="ＭＳ 明朝" w:hAnsi="Cambria Math" w:cs="Cambria Math"/>
            <w:lang w:eastAsia="ja-JP"/>
          </w:rPr>
          <m:t>Σ</m:t>
        </m:r>
      </m:oMath>
      <w:r w:rsidR="001F627A">
        <w:rPr>
          <w:rFonts w:eastAsia="ＭＳ 明朝" w:hint="eastAsia"/>
          <w:lang w:eastAsia="ja-JP"/>
        </w:rPr>
        <w:t xml:space="preserve"> </w:t>
      </w:r>
      <w:r w:rsidR="00AE3AA7">
        <w:rPr>
          <w:rFonts w:eastAsia="ＭＳ 明朝" w:hint="eastAsia"/>
          <w:lang w:eastAsia="ja-JP"/>
        </w:rPr>
        <w:t xml:space="preserve">is </w:t>
      </w:r>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e>
        </m:d>
      </m:oMath>
      <w:r w:rsidR="00A02B14" w:rsidRPr="00A02B14">
        <w:rPr>
          <w:rFonts w:eastAsia="ＭＳ 明朝" w:hint="eastAsia"/>
          <w:lang w:eastAsia="ja-JP"/>
        </w:rPr>
        <w:t xml:space="preserve">, and </w:t>
      </w:r>
      <w:r w:rsidR="00A02B14">
        <w:rPr>
          <w:rFonts w:eastAsia="ＭＳ 明朝" w:hint="eastAsia"/>
          <w:lang w:eastAsia="ja-JP"/>
        </w:rPr>
        <w:t>th</w:t>
      </w:r>
      <w:r w:rsidR="008B2354">
        <w:rPr>
          <w:rFonts w:eastAsia="ＭＳ 明朝" w:hint="eastAsia"/>
          <w:lang w:eastAsia="ja-JP"/>
        </w:rPr>
        <w:t>at</w:t>
      </w:r>
      <w:r w:rsidR="00A02B14">
        <w:rPr>
          <w:rFonts w:eastAsia="ＭＳ 明朝" w:hint="eastAsia"/>
          <w:lang w:eastAsia="ja-JP"/>
        </w:rPr>
        <w:t xml:space="preserve"> of </w:t>
      </w:r>
      <w:r w:rsidR="00456DE1">
        <w:rPr>
          <w:rFonts w:eastAsia="ＭＳ 明朝" w:hint="eastAsia"/>
          <w:lang w:eastAsia="ja-JP"/>
        </w:rPr>
        <w:t>the rotati</w:t>
      </w:r>
      <w:r w:rsidR="00D37424">
        <w:rPr>
          <w:rFonts w:eastAsia="ＭＳ 明朝" w:hint="eastAsia"/>
          <w:lang w:eastAsia="ja-JP"/>
        </w:rPr>
        <w:t>ng</w:t>
      </w:r>
      <w:r w:rsidR="00456DE1">
        <w:rPr>
          <w:rFonts w:eastAsia="ＭＳ 明朝" w:hint="eastAsia"/>
          <w:lang w:eastAsia="ja-JP"/>
        </w:rPr>
        <w:t xml:space="preserve"> coordinate system</w:t>
      </w:r>
      <w:r w:rsidR="001F627A">
        <w:rPr>
          <w:rFonts w:eastAsia="ＭＳ 明朝" w:hint="eastAsia"/>
          <w:lang w:eastAsia="ja-JP"/>
        </w:rPr>
        <w:t xml:space="preserve">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1F627A">
        <w:rPr>
          <w:rFonts w:eastAsia="ＭＳ 明朝" w:hint="eastAsia"/>
          <w:lang w:eastAsia="ja-JP"/>
        </w:rPr>
        <w:t xml:space="preserve"> </w:t>
      </w:r>
      <w:r w:rsidR="00456DE1">
        <w:rPr>
          <w:rFonts w:eastAsia="ＭＳ 明朝" w:hint="eastAsia"/>
          <w:lang w:eastAsia="ja-JP"/>
        </w:rPr>
        <w:t xml:space="preserve">is </w:t>
      </w:r>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oMath>
      <w:r w:rsidR="008B04EB" w:rsidRPr="006E59D8">
        <w:rPr>
          <w:rFonts w:eastAsia="ＭＳ 明朝" w:hint="eastAsia"/>
          <w:lang w:eastAsia="ja-JP"/>
        </w:rPr>
        <w:t>.</w:t>
      </w:r>
    </w:p>
    <w:p w14:paraId="3A567D7F" w14:textId="77777777" w:rsidR="008B04EB" w:rsidRDefault="008B04EB" w:rsidP="008B2354">
      <w:pPr>
        <w:spacing w:before="120" w:after="120"/>
        <w:jc w:val="center"/>
        <w:rPr>
          <w:rFonts w:eastAsia="ＭＳ 明朝"/>
          <w:b/>
          <w:bCs/>
          <w:lang w:eastAsia="ja-JP"/>
        </w:rPr>
      </w:pPr>
      <w:r w:rsidRPr="006C4AAE">
        <w:rPr>
          <w:rFonts w:eastAsia="ＭＳ 明朝"/>
          <w:b/>
          <w:bCs/>
          <w:noProof/>
          <w:lang w:eastAsia="ja-JP"/>
        </w:rPr>
        <w:drawing>
          <wp:inline distT="0" distB="0" distL="0" distR="0" wp14:anchorId="6B28C3F2" wp14:editId="680E7013">
            <wp:extent cx="4606506" cy="2528537"/>
            <wp:effectExtent l="0" t="0" r="3810" b="5715"/>
            <wp:docPr id="506129067"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129067" name="図 1" descr="ダイアグラム&#10;&#10;自動的に生成された説明"/>
                    <pic:cNvPicPr/>
                  </pic:nvPicPr>
                  <pic:blipFill>
                    <a:blip r:embed="rId28"/>
                    <a:stretch>
                      <a:fillRect/>
                    </a:stretch>
                  </pic:blipFill>
                  <pic:spPr>
                    <a:xfrm>
                      <a:off x="0" y="0"/>
                      <a:ext cx="4635753" cy="2544591"/>
                    </a:xfrm>
                    <a:prstGeom prst="rect">
                      <a:avLst/>
                    </a:prstGeom>
                  </pic:spPr>
                </pic:pic>
              </a:graphicData>
            </a:graphic>
          </wp:inline>
        </w:drawing>
      </w:r>
    </w:p>
    <w:p w14:paraId="2E18323E" w14:textId="003E9D91" w:rsidR="00A91E01" w:rsidRDefault="00A91E01" w:rsidP="008B2354">
      <w:pPr>
        <w:spacing w:before="120" w:after="120"/>
        <w:jc w:val="center"/>
        <w:rPr>
          <w:rFonts w:eastAsia="ＭＳ 明朝"/>
          <w:b/>
          <w:bCs/>
          <w:lang w:eastAsia="ja-JP"/>
        </w:rPr>
      </w:pPr>
      <w:r>
        <w:rPr>
          <w:rFonts w:eastAsia="ＭＳ 明朝" w:hint="eastAsia"/>
          <w:b/>
          <w:bCs/>
          <w:lang w:eastAsia="ja-JP"/>
        </w:rPr>
        <w:t xml:space="preserve">Figure C-2: </w:t>
      </w:r>
      <w:r w:rsidR="00FC386B">
        <w:rPr>
          <w:rFonts w:eastAsia="ＭＳ 明朝" w:hint="eastAsia"/>
          <w:b/>
          <w:bCs/>
          <w:lang w:eastAsia="ja-JP"/>
        </w:rPr>
        <w:t>Relationship of basic vectors</w:t>
      </w:r>
      <w:r w:rsidR="00F8562C">
        <w:rPr>
          <w:rFonts w:eastAsia="ＭＳ 明朝" w:hint="eastAsia"/>
          <w:b/>
          <w:bCs/>
          <w:lang w:eastAsia="ja-JP"/>
        </w:rPr>
        <w:t xml:space="preserve"> on the inertia frame or on the rotating frame</w:t>
      </w:r>
    </w:p>
    <w:p w14:paraId="231935A0" w14:textId="6AC25A35" w:rsidR="008B04EB" w:rsidRPr="00894868" w:rsidRDefault="00DF24EE" w:rsidP="008B04EB">
      <w:pPr>
        <w:spacing w:before="120" w:after="120"/>
        <w:rPr>
          <w:rFonts w:eastAsia="ＭＳ 明朝"/>
          <w:lang w:eastAsia="ja-JP"/>
        </w:rPr>
      </w:pPr>
      <w:r>
        <w:rPr>
          <w:rFonts w:eastAsia="ＭＳ 明朝" w:hint="eastAsia"/>
          <w:lang w:eastAsia="ja-JP"/>
        </w:rPr>
        <w:t>From the previous equation for the time rate of change of vector,</w:t>
      </w:r>
      <w:r>
        <w:rPr>
          <w:rFonts w:eastAsia="ＭＳ 明朝" w:hint="eastAsia"/>
          <w:lang w:val="en-US" w:eastAsia="ja-JP"/>
        </w:rPr>
        <w:t xml:space="preserve"> t</w:t>
      </w:r>
      <w:r w:rsidR="002D3C8F">
        <w:rPr>
          <w:rFonts w:eastAsia="ＭＳ 明朝" w:hint="eastAsia"/>
          <w:lang w:val="en-US" w:eastAsia="ja-JP"/>
        </w:rPr>
        <w:t xml:space="preserve">he time rate of change of </w:t>
      </w:r>
      <w:r w:rsidR="001233D6">
        <w:rPr>
          <w:rFonts w:eastAsia="ＭＳ 明朝" w:hint="eastAsia"/>
          <w:lang w:val="en-US" w:eastAsia="ja-JP"/>
        </w:rPr>
        <w:t xml:space="preserve">the basic vector </w:t>
      </w:r>
      <w:r w:rsidR="00774416">
        <w:rPr>
          <w:rFonts w:eastAsia="ＭＳ 明朝" w:hint="eastAsia"/>
          <w:lang w:val="en-US" w:eastAsia="ja-JP"/>
        </w:rPr>
        <w:t>o</w:t>
      </w:r>
      <w:r w:rsidR="008D5D8D">
        <w:rPr>
          <w:rFonts w:eastAsia="ＭＳ 明朝" w:hint="eastAsia"/>
          <w:lang w:val="en-US" w:eastAsia="ja-JP"/>
        </w:rPr>
        <w:t>n</w:t>
      </w:r>
      <w:r w:rsidR="00774416">
        <w:rPr>
          <w:rFonts w:eastAsia="ＭＳ 明朝" w:hint="eastAsia"/>
          <w:lang w:val="en-US" w:eastAsia="ja-JP"/>
        </w:rPr>
        <w:t xml:space="preserve"> the rotati</w:t>
      </w:r>
      <w:r w:rsidR="00D37424">
        <w:rPr>
          <w:rFonts w:eastAsia="ＭＳ 明朝" w:hint="eastAsia"/>
          <w:lang w:val="en-US" w:eastAsia="ja-JP"/>
        </w:rPr>
        <w:t>ng</w:t>
      </w:r>
      <w:r w:rsidR="00774416">
        <w:rPr>
          <w:rFonts w:eastAsia="ＭＳ 明朝" w:hint="eastAsia"/>
          <w:lang w:val="en-US" w:eastAsia="ja-JP"/>
        </w:rPr>
        <w:t xml:space="preserve"> coordinate system</w:t>
      </w:r>
      <w:r w:rsidR="003B769F">
        <w:rPr>
          <w:rFonts w:eastAsia="ＭＳ 明朝" w:hint="eastAsia"/>
          <w:lang w:val="en-US" w:eastAsia="ja-JP"/>
        </w:rPr>
        <w:t xml:space="preserve">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3B769F">
        <w:rPr>
          <w:rFonts w:eastAsia="ＭＳ 明朝" w:hint="eastAsia"/>
          <w:lang w:eastAsia="ja-JP"/>
        </w:rPr>
        <w:t xml:space="preserve"> </w:t>
      </w:r>
      <w:r w:rsidR="009A7D45">
        <w:rPr>
          <w:rFonts w:eastAsia="ＭＳ 明朝" w:hint="eastAsia"/>
          <w:lang w:eastAsia="ja-JP"/>
        </w:rPr>
        <w:t>from the observer</w:t>
      </w:r>
      <w:r w:rsidR="009A7D45">
        <w:rPr>
          <w:rFonts w:eastAsia="ＭＳ 明朝"/>
          <w:lang w:eastAsia="ja-JP"/>
        </w:rPr>
        <w:t>’</w:t>
      </w:r>
      <w:r w:rsidR="009A7D45">
        <w:rPr>
          <w:rFonts w:eastAsia="ＭＳ 明朝" w:hint="eastAsia"/>
          <w:lang w:eastAsia="ja-JP"/>
        </w:rPr>
        <w:t xml:space="preserve">s point of view on the inertial coordinate system </w:t>
      </w:r>
      <m:oMath>
        <m:r>
          <m:rPr>
            <m:sty m:val="p"/>
          </m:rPr>
          <w:rPr>
            <w:rFonts w:ascii="Cambria Math" w:eastAsia="ＭＳ 明朝" w:hAnsi="Cambria Math" w:cs="Cambria Math"/>
            <w:lang w:eastAsia="ja-JP"/>
          </w:rPr>
          <m:t>Σ</m:t>
        </m:r>
      </m:oMath>
      <w:r w:rsidR="00C44B74">
        <w:rPr>
          <w:rFonts w:eastAsia="ＭＳ 明朝" w:hint="eastAsia"/>
          <w:lang w:eastAsia="ja-JP"/>
        </w:rPr>
        <w:t xml:space="preserve"> can be described</w:t>
      </w:r>
      <w:r w:rsidR="00F466F6">
        <w:rPr>
          <w:rFonts w:eastAsia="ＭＳ 明朝" w:hint="eastAsia"/>
          <w:lang w:eastAsia="ja-JP"/>
        </w:rPr>
        <w:t xml:space="preserve"> </w:t>
      </w:r>
      <w:r w:rsidR="00C44B74">
        <w:rPr>
          <w:rFonts w:eastAsia="ＭＳ 明朝" w:hint="eastAsia"/>
          <w:lang w:eastAsia="ja-JP"/>
        </w:rPr>
        <w:t>as follows</w:t>
      </w:r>
      <w:r w:rsidR="00CB76EA">
        <w:rPr>
          <w:rFonts w:eastAsia="ＭＳ 明朝" w:hint="eastAsia"/>
          <w:lang w:eastAsia="ja-JP"/>
        </w:rPr>
        <w:t>.</w:t>
      </w:r>
    </w:p>
    <w:p w14:paraId="19E81763" w14:textId="2A7DA2D6" w:rsidR="002B2178" w:rsidRPr="002B2178"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C4</m:t>
                  </m:r>
                </m:e>
              </m:d>
              <m:ctrlPr>
                <w:rPr>
                  <w:rFonts w:ascii="Cambria Math" w:eastAsia="ＭＳ 明朝" w:hAnsi="Cambria Math" w:cs="Cambria Math"/>
                  <w:b/>
                  <w:bCs/>
                  <w:i/>
                  <w:lang w:val="en-US" w:eastAsia="ja-JP"/>
                </w:rPr>
              </m:ctrlPr>
            </m:e>
          </m:eqArr>
        </m:oMath>
      </m:oMathPara>
    </w:p>
    <w:p w14:paraId="7CE03D0F" w14:textId="7254C890" w:rsidR="002B2178" w:rsidRPr="00C76DAA"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C5</m:t>
                  </m:r>
                </m:e>
              </m:d>
              <m:ctrlPr>
                <w:rPr>
                  <w:rFonts w:ascii="Cambria Math" w:eastAsia="ＭＳ 明朝" w:hAnsi="Cambria Math" w:cs="Cambria Math"/>
                  <w:b/>
                  <w:bCs/>
                  <w:i/>
                  <w:lang w:val="en-US" w:eastAsia="ja-JP"/>
                </w:rPr>
              </m:ctrlPr>
            </m:e>
          </m:eqArr>
        </m:oMath>
      </m:oMathPara>
    </w:p>
    <w:p w14:paraId="63C0578D" w14:textId="5D5099AD" w:rsidR="00C76DAA" w:rsidRPr="00416C47"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C6</m:t>
                  </m:r>
                </m:e>
              </m:d>
              <m:ctrlPr>
                <w:rPr>
                  <w:rFonts w:ascii="Cambria Math" w:eastAsia="ＭＳ 明朝" w:hAnsi="Cambria Math" w:cs="Cambria Math"/>
                  <w:b/>
                  <w:bCs/>
                  <w:i/>
                  <w:lang w:val="en-US" w:eastAsia="ja-JP"/>
                </w:rPr>
              </m:ctrlPr>
            </m:e>
          </m:eqArr>
        </m:oMath>
      </m:oMathPara>
    </w:p>
    <w:p w14:paraId="44E97A1D" w14:textId="4DA53471" w:rsidR="008B04EB" w:rsidRDefault="00306881" w:rsidP="008B04EB">
      <w:pPr>
        <w:spacing w:before="120" w:after="120"/>
        <w:rPr>
          <w:rFonts w:eastAsia="ＭＳ 明朝"/>
          <w:lang w:val="en-US" w:eastAsia="ja-JP"/>
        </w:rPr>
      </w:pPr>
      <w:r>
        <w:rPr>
          <w:rFonts w:eastAsia="ＭＳ 明朝" w:hint="eastAsia"/>
          <w:lang w:val="en-US" w:eastAsia="ja-JP"/>
        </w:rPr>
        <w:t xml:space="preserve">On the other hand, the time rate of change of the basic vector </w:t>
      </w:r>
      <w:r w:rsidR="00D209E2">
        <w:rPr>
          <w:rFonts w:eastAsia="ＭＳ 明朝" w:hint="eastAsia"/>
          <w:lang w:val="en-US" w:eastAsia="ja-JP"/>
        </w:rPr>
        <w:t>o</w:t>
      </w:r>
      <w:r w:rsidR="00DC48DD">
        <w:rPr>
          <w:rFonts w:eastAsia="ＭＳ 明朝" w:hint="eastAsia"/>
          <w:lang w:val="en-US" w:eastAsia="ja-JP"/>
        </w:rPr>
        <w:t>n</w:t>
      </w:r>
      <w:r w:rsidR="00D209E2">
        <w:rPr>
          <w:rFonts w:eastAsia="ＭＳ 明朝" w:hint="eastAsia"/>
          <w:lang w:val="en-US" w:eastAsia="ja-JP"/>
        </w:rPr>
        <w:t xml:space="preserve"> the rotati</w:t>
      </w:r>
      <w:r w:rsidR="00D37424">
        <w:rPr>
          <w:rFonts w:eastAsia="ＭＳ 明朝" w:hint="eastAsia"/>
          <w:lang w:val="en-US" w:eastAsia="ja-JP"/>
        </w:rPr>
        <w:t>ng</w:t>
      </w:r>
      <w:r w:rsidR="00D209E2">
        <w:rPr>
          <w:rFonts w:eastAsia="ＭＳ 明朝" w:hint="eastAsia"/>
          <w:lang w:val="en-US" w:eastAsia="ja-JP"/>
        </w:rPr>
        <w:t xml:space="preserve"> </w:t>
      </w:r>
      <w:r w:rsidR="00D209E2">
        <w:rPr>
          <w:rFonts w:eastAsia="ＭＳ 明朝"/>
          <w:lang w:val="en-US" w:eastAsia="ja-JP"/>
        </w:rPr>
        <w:t>coordinate</w:t>
      </w:r>
      <w:r w:rsidR="00D209E2">
        <w:rPr>
          <w:rFonts w:eastAsia="ＭＳ 明朝" w:hint="eastAsia"/>
          <w:lang w:val="en-US" w:eastAsia="ja-JP"/>
        </w:rPr>
        <w:t xml:space="preserve"> system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E071A7">
        <w:rPr>
          <w:rFonts w:eastAsia="ＭＳ 明朝" w:hint="eastAsia"/>
          <w:lang w:eastAsia="ja-JP"/>
        </w:rPr>
        <w:t xml:space="preserve"> </w:t>
      </w:r>
      <w:r w:rsidR="00D209E2">
        <w:rPr>
          <w:rFonts w:eastAsia="ＭＳ 明朝" w:hint="eastAsia"/>
          <w:lang w:val="en-US" w:eastAsia="ja-JP"/>
        </w:rPr>
        <w:t>from the observer</w:t>
      </w:r>
      <w:r w:rsidR="00D209E2">
        <w:rPr>
          <w:rFonts w:eastAsia="ＭＳ 明朝"/>
          <w:lang w:val="en-US" w:eastAsia="ja-JP"/>
        </w:rPr>
        <w:t>’</w:t>
      </w:r>
      <w:r w:rsidR="00D209E2">
        <w:rPr>
          <w:rFonts w:eastAsia="ＭＳ 明朝" w:hint="eastAsia"/>
          <w:lang w:val="en-US" w:eastAsia="ja-JP"/>
        </w:rPr>
        <w:t>s point of view on the rotati</w:t>
      </w:r>
      <w:r w:rsidR="00D37424">
        <w:rPr>
          <w:rFonts w:eastAsia="ＭＳ 明朝" w:hint="eastAsia"/>
          <w:lang w:val="en-US" w:eastAsia="ja-JP"/>
        </w:rPr>
        <w:t>ng</w:t>
      </w:r>
      <w:r w:rsidR="00D209E2">
        <w:rPr>
          <w:rFonts w:eastAsia="ＭＳ 明朝" w:hint="eastAsia"/>
          <w:lang w:val="en-US" w:eastAsia="ja-JP"/>
        </w:rPr>
        <w:t xml:space="preserve"> coordinate system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E071A7">
        <w:rPr>
          <w:rFonts w:eastAsia="ＭＳ 明朝" w:hint="eastAsia"/>
          <w:lang w:eastAsia="ja-JP"/>
        </w:rPr>
        <w:t xml:space="preserve"> </w:t>
      </w:r>
      <w:r w:rsidR="00D209E2">
        <w:rPr>
          <w:rFonts w:eastAsia="ＭＳ 明朝" w:hint="eastAsia"/>
          <w:lang w:val="en-US" w:eastAsia="ja-JP"/>
        </w:rPr>
        <w:t>can be described as follows.</w:t>
      </w:r>
    </w:p>
    <w:p w14:paraId="033E3D42" w14:textId="23FC53C8" w:rsidR="00A46B36" w:rsidRPr="00A46B36"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cs="Cambria Math"/>
                  <w:b/>
                  <w:lang w:val="en-US"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sSup>
                    <m:sSupPr>
                      <m:ctrlPr>
                        <w:rPr>
                          <w:rFonts w:ascii="Cambria Math" w:eastAsia="ＭＳ 明朝" w:hAnsi="Cambria Math"/>
                          <w:b/>
                          <w:lang w:eastAsia="ja-JP"/>
                        </w:rPr>
                      </m:ctrlPr>
                    </m:sSupPr>
                    <m:e>
                      <m:r>
                        <m:rPr>
                          <m:sty m:val="b"/>
                        </m:rPr>
                        <w:rPr>
                          <w:rFonts w:ascii="Cambria Math" w:eastAsia="ＭＳ 明朝" w:hAnsi="Cambria Math" w:cs="Cambria Math"/>
                          <w:lang w:eastAsia="ja-JP"/>
                        </w:rPr>
                        <m:t>Σ</m:t>
                      </m:r>
                      <m:ctrlPr>
                        <w:rPr>
                          <w:rFonts w:ascii="Cambria Math" w:eastAsia="ＭＳ 明朝" w:hAnsi="Cambria Math" w:cs="Cambria Math"/>
                          <w:b/>
                          <w:lang w:eastAsia="ja-JP"/>
                        </w:rPr>
                      </m:ctrlPr>
                    </m:e>
                    <m:sup>
                      <m:r>
                        <m:rPr>
                          <m:sty m:val="b"/>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0</m:t>
              </m:r>
              <m:r>
                <m:rPr>
                  <m:sty m:val="bi"/>
                </m:rPr>
                <w:rPr>
                  <w:rFonts w:ascii="Cambria Math" w:eastAsia="ＭＳ 明朝" w:hAnsi="Cambria Math" w:cs="Cambria Math"/>
                  <w:lang w:val="en-US" w:eastAsia="ja-JP"/>
                </w:rPr>
                <m:t>#</m:t>
              </m:r>
              <m:d>
                <m:dPr>
                  <m:ctrlPr>
                    <w:rPr>
                      <w:rFonts w:ascii="Cambria Math" w:eastAsia="ＭＳ 明朝" w:hAnsi="Cambria Math" w:cs="Cambria Math"/>
                      <w:bCs/>
                      <w:lang w:val="en-US" w:eastAsia="ja-JP"/>
                    </w:rPr>
                  </m:ctrlPr>
                </m:dPr>
                <m:e>
                  <m:r>
                    <m:rPr>
                      <m:sty m:val="p"/>
                    </m:rPr>
                    <w:rPr>
                      <w:rFonts w:ascii="Cambria Math" w:eastAsia="ＭＳ 明朝" w:hAnsi="Cambria Math" w:cs="Cambria Math"/>
                      <w:lang w:val="en-US" w:eastAsia="ja-JP"/>
                    </w:rPr>
                    <m:t>C7</m:t>
                  </m:r>
                </m:e>
              </m:d>
              <m:ctrlPr>
                <w:rPr>
                  <w:rFonts w:ascii="Cambria Math" w:eastAsia="ＭＳ 明朝" w:hAnsi="Cambria Math" w:cs="Cambria Math"/>
                  <w:b/>
                  <w:bCs/>
                  <w:i/>
                  <w:lang w:val="en-US" w:eastAsia="ja-JP"/>
                </w:rPr>
              </m:ctrlPr>
            </m:e>
          </m:eqArr>
        </m:oMath>
      </m:oMathPara>
    </w:p>
    <w:p w14:paraId="63D6E937" w14:textId="59BFE7FC" w:rsidR="00A46B36" w:rsidRPr="00A46B36"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cs="Cambria Math"/>
                  <w:b/>
                  <w:lang w:val="en-US"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sSup>
                    <m:sSupPr>
                      <m:ctrlPr>
                        <w:rPr>
                          <w:rFonts w:ascii="Cambria Math" w:eastAsia="ＭＳ 明朝" w:hAnsi="Cambria Math"/>
                          <w:b/>
                          <w:lang w:eastAsia="ja-JP"/>
                        </w:rPr>
                      </m:ctrlPr>
                    </m:sSupPr>
                    <m:e>
                      <m:r>
                        <m:rPr>
                          <m:sty m:val="b"/>
                        </m:rPr>
                        <w:rPr>
                          <w:rFonts w:ascii="Cambria Math" w:eastAsia="ＭＳ 明朝" w:hAnsi="Cambria Math" w:cs="Cambria Math"/>
                          <w:lang w:eastAsia="ja-JP"/>
                        </w:rPr>
                        <m:t>Σ</m:t>
                      </m:r>
                      <m:ctrlPr>
                        <w:rPr>
                          <w:rFonts w:ascii="Cambria Math" w:eastAsia="ＭＳ 明朝" w:hAnsi="Cambria Math" w:cs="Cambria Math"/>
                          <w:b/>
                          <w:lang w:eastAsia="ja-JP"/>
                        </w:rPr>
                      </m:ctrlPr>
                    </m:e>
                    <m:sup>
                      <m:r>
                        <m:rPr>
                          <m:sty m:val="b"/>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0</m:t>
              </m:r>
              <m:r>
                <m:rPr>
                  <m:sty m:val="bi"/>
                </m:rPr>
                <w:rPr>
                  <w:rFonts w:ascii="Cambria Math" w:eastAsia="ＭＳ 明朝" w:hAnsi="Cambria Math" w:cs="Cambria Math"/>
                  <w:lang w:val="en-US" w:eastAsia="ja-JP"/>
                </w:rPr>
                <m:t>#</m:t>
              </m:r>
              <m:d>
                <m:dPr>
                  <m:ctrlPr>
                    <w:rPr>
                      <w:rFonts w:ascii="Cambria Math" w:eastAsia="ＭＳ 明朝" w:hAnsi="Cambria Math" w:cs="Cambria Math"/>
                      <w:b/>
                      <w:lang w:val="en-US" w:eastAsia="ja-JP"/>
                    </w:rPr>
                  </m:ctrlPr>
                </m:dPr>
                <m:e>
                  <m:r>
                    <m:rPr>
                      <m:sty m:val="p"/>
                    </m:rPr>
                    <w:rPr>
                      <w:rFonts w:ascii="Cambria Math" w:eastAsia="ＭＳ 明朝" w:hAnsi="Cambria Math" w:cs="Cambria Math"/>
                      <w:lang w:val="en-US" w:eastAsia="ja-JP"/>
                    </w:rPr>
                    <m:t>C8</m:t>
                  </m:r>
                </m:e>
              </m:d>
              <m:ctrlPr>
                <w:rPr>
                  <w:rFonts w:ascii="Cambria Math" w:eastAsia="ＭＳ 明朝" w:hAnsi="Cambria Math" w:cs="Cambria Math"/>
                  <w:b/>
                  <w:bCs/>
                  <w:i/>
                  <w:lang w:val="en-US" w:eastAsia="ja-JP"/>
                </w:rPr>
              </m:ctrlPr>
            </m:e>
          </m:eqArr>
        </m:oMath>
      </m:oMathPara>
    </w:p>
    <w:p w14:paraId="0E11D63B" w14:textId="4FDDF16F" w:rsidR="00014E25" w:rsidRPr="00014E25"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cs="Cambria Math"/>
                  <w:b/>
                  <w:lang w:val="en-US"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sSup>
                    <m:sSupPr>
                      <m:ctrlPr>
                        <w:rPr>
                          <w:rFonts w:ascii="Cambria Math" w:eastAsia="ＭＳ 明朝" w:hAnsi="Cambria Math"/>
                          <w:b/>
                          <w:lang w:eastAsia="ja-JP"/>
                        </w:rPr>
                      </m:ctrlPr>
                    </m:sSupPr>
                    <m:e>
                      <m:r>
                        <m:rPr>
                          <m:sty m:val="b"/>
                        </m:rPr>
                        <w:rPr>
                          <w:rFonts w:ascii="Cambria Math" w:eastAsia="ＭＳ 明朝" w:hAnsi="Cambria Math" w:cs="Cambria Math"/>
                          <w:lang w:eastAsia="ja-JP"/>
                        </w:rPr>
                        <m:t>Σ</m:t>
                      </m:r>
                      <m:ctrlPr>
                        <w:rPr>
                          <w:rFonts w:ascii="Cambria Math" w:eastAsia="ＭＳ 明朝" w:hAnsi="Cambria Math" w:cs="Cambria Math"/>
                          <w:b/>
                          <w:lang w:eastAsia="ja-JP"/>
                        </w:rPr>
                      </m:ctrlPr>
                    </m:e>
                    <m:sup>
                      <m:r>
                        <m:rPr>
                          <m:sty m:val="b"/>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0</m:t>
              </m:r>
              <m:r>
                <m:rPr>
                  <m:sty m:val="bi"/>
                </m:rPr>
                <w:rPr>
                  <w:rFonts w:ascii="Cambria Math" w:eastAsia="ＭＳ 明朝" w:hAnsi="Cambria Math" w:cs="Cambria Math"/>
                  <w:lang w:val="en-US" w:eastAsia="ja-JP"/>
                </w:rPr>
                <m:t>#</m:t>
              </m:r>
              <m:d>
                <m:dPr>
                  <m:ctrlPr>
                    <w:rPr>
                      <w:rFonts w:ascii="Cambria Math" w:eastAsia="ＭＳ 明朝" w:hAnsi="Cambria Math" w:cs="Cambria Math"/>
                      <w:b/>
                      <w:lang w:val="en-US" w:eastAsia="ja-JP"/>
                    </w:rPr>
                  </m:ctrlPr>
                </m:dPr>
                <m:e>
                  <m:r>
                    <m:rPr>
                      <m:sty m:val="p"/>
                    </m:rPr>
                    <w:rPr>
                      <w:rFonts w:ascii="Cambria Math" w:eastAsia="ＭＳ 明朝" w:hAnsi="Cambria Math" w:cs="Cambria Math"/>
                      <w:lang w:val="en-US" w:eastAsia="ja-JP"/>
                    </w:rPr>
                    <m:t>C9</m:t>
                  </m:r>
                </m:e>
              </m:d>
              <m:ctrlPr>
                <w:rPr>
                  <w:rFonts w:ascii="Cambria Math" w:eastAsia="ＭＳ 明朝" w:hAnsi="Cambria Math" w:cs="Cambria Math"/>
                  <w:b/>
                  <w:bCs/>
                  <w:i/>
                  <w:lang w:val="en-US" w:eastAsia="ja-JP"/>
                </w:rPr>
              </m:ctrlPr>
            </m:e>
          </m:eqArr>
        </m:oMath>
      </m:oMathPara>
    </w:p>
    <w:p w14:paraId="0887BD68" w14:textId="773B49A6" w:rsidR="008B04EB" w:rsidRDefault="004A0258" w:rsidP="008B04EB">
      <w:pPr>
        <w:spacing w:before="120" w:after="120"/>
        <w:rPr>
          <w:rFonts w:ascii="Cambria Math" w:eastAsia="ＭＳ 明朝" w:hAnsi="Cambria Math" w:cs="Cambria Math"/>
          <w:lang w:val="en-US" w:eastAsia="ja-JP"/>
        </w:rPr>
      </w:pPr>
      <w:r>
        <w:rPr>
          <w:rFonts w:ascii="Cambria Math" w:eastAsia="ＭＳ 明朝" w:hAnsi="Cambria Math" w:cs="Cambria Math" w:hint="eastAsia"/>
          <w:lang w:val="en-US" w:eastAsia="ja-JP"/>
        </w:rPr>
        <w:t>Next</w:t>
      </w:r>
      <w:r w:rsidR="000352FF">
        <w:rPr>
          <w:rFonts w:ascii="Cambria Math" w:eastAsia="ＭＳ 明朝" w:hAnsi="Cambria Math" w:cs="Cambria Math" w:hint="eastAsia"/>
          <w:lang w:val="en-US" w:eastAsia="ja-JP"/>
        </w:rPr>
        <w:t xml:space="preserve"> the position vector </w:t>
      </w:r>
      <m:oMath>
        <m:r>
          <m:rPr>
            <m:sty m:val="bi"/>
          </m:rPr>
          <w:rPr>
            <w:rFonts w:ascii="Cambria Math" w:eastAsia="ＭＳ 明朝" w:hAnsi="Cambria Math" w:cs="Cambria Math"/>
            <w:lang w:eastAsia="ja-JP"/>
          </w:rPr>
          <m:t>r</m:t>
        </m:r>
      </m:oMath>
      <w:r w:rsidR="00E012AF">
        <w:rPr>
          <w:rFonts w:ascii="Cambria Math" w:eastAsia="ＭＳ 明朝" w:hAnsi="Cambria Math" w:cs="Cambria Math" w:hint="eastAsia"/>
          <w:lang w:val="en-US" w:eastAsia="ja-JP"/>
        </w:rPr>
        <w:t xml:space="preserve"> </w:t>
      </w:r>
      <w:r w:rsidR="000352FF">
        <w:rPr>
          <w:rFonts w:ascii="Cambria Math" w:eastAsia="ＭＳ 明朝" w:hAnsi="Cambria Math" w:cs="Cambria Math" w:hint="eastAsia"/>
          <w:lang w:val="en-US" w:eastAsia="ja-JP"/>
        </w:rPr>
        <w:t>from the observer</w:t>
      </w:r>
      <w:r w:rsidR="000352FF">
        <w:rPr>
          <w:rFonts w:ascii="Cambria Math" w:eastAsia="ＭＳ 明朝" w:hAnsi="Cambria Math" w:cs="Cambria Math"/>
          <w:lang w:val="en-US" w:eastAsia="ja-JP"/>
        </w:rPr>
        <w:t>’</w:t>
      </w:r>
      <w:r w:rsidR="000352FF">
        <w:rPr>
          <w:rFonts w:ascii="Cambria Math" w:eastAsia="ＭＳ 明朝" w:hAnsi="Cambria Math" w:cs="Cambria Math" w:hint="eastAsia"/>
          <w:lang w:val="en-US" w:eastAsia="ja-JP"/>
        </w:rPr>
        <w:t xml:space="preserve">s point of view on the </w:t>
      </w:r>
      <w:r w:rsidR="00D03C14">
        <w:rPr>
          <w:rFonts w:ascii="Cambria Math" w:eastAsia="ＭＳ 明朝" w:hAnsi="Cambria Math" w:cs="Cambria Math" w:hint="eastAsia"/>
          <w:lang w:val="en-US" w:eastAsia="ja-JP"/>
        </w:rPr>
        <w:t xml:space="preserve">inertial coordinate system </w:t>
      </w:r>
      <m:oMath>
        <m:r>
          <m:rPr>
            <m:sty m:val="p"/>
          </m:rPr>
          <w:rPr>
            <w:rFonts w:ascii="Cambria Math" w:eastAsia="ＭＳ 明朝" w:hAnsi="Cambria Math" w:cs="Cambria Math"/>
            <w:lang w:eastAsia="ja-JP"/>
          </w:rPr>
          <m:t>Σ</m:t>
        </m:r>
      </m:oMath>
      <w:r w:rsidR="00D03C14">
        <w:rPr>
          <w:rFonts w:ascii="Cambria Math" w:eastAsia="ＭＳ 明朝" w:hAnsi="Cambria Math" w:cs="Cambria Math" w:hint="eastAsia"/>
          <w:lang w:eastAsia="ja-JP"/>
        </w:rPr>
        <w:t xml:space="preserve"> </w:t>
      </w:r>
      <w:r w:rsidR="00D03C14">
        <w:rPr>
          <w:rFonts w:ascii="Cambria Math" w:eastAsia="ＭＳ 明朝" w:hAnsi="Cambria Math" w:cs="Cambria Math" w:hint="eastAsia"/>
          <w:lang w:val="en-US" w:eastAsia="ja-JP"/>
        </w:rPr>
        <w:t>is as follows.</w:t>
      </w:r>
    </w:p>
    <w:p w14:paraId="15B9A3D9" w14:textId="6E3366EE" w:rsidR="008B04EB" w:rsidRPr="00D945A0" w:rsidRDefault="00000000" w:rsidP="008B04EB">
      <w:pPr>
        <w:spacing w:before="120" w:after="120"/>
        <w:rPr>
          <w:rFonts w:eastAsia="ＭＳ 明朝"/>
          <w:b/>
          <w:bCs/>
          <w:lang w:eastAsia="ja-JP"/>
        </w:rPr>
      </w:pPr>
      <m:oMathPara>
        <m:oMath>
          <m:eqArr>
            <m:eqArrPr>
              <m:maxDist m:val="1"/>
              <m:ctrlPr>
                <w:rPr>
                  <w:rFonts w:ascii="Cambria Math" w:eastAsia="ＭＳ 明朝" w:hAnsi="Cambria Math"/>
                  <w:b/>
                  <w:i/>
                  <w:lang w:eastAsia="ja-JP"/>
                </w:rPr>
              </m:ctrlPr>
            </m:eqArrPr>
            <m:e>
              <m:r>
                <m:rPr>
                  <m:sty m:val="bi"/>
                </m:rPr>
                <w:rPr>
                  <w:rFonts w:ascii="Cambria Math" w:eastAsia="ＭＳ 明朝" w:hAnsi="Cambria Math" w:cs="Cambria Math"/>
                  <w:lang w:eastAsia="ja-JP"/>
                </w:rPr>
                <m:t>r=</m:t>
              </m:r>
              <m:sSub>
                <m:sSubPr>
                  <m:ctrlPr>
                    <w:rPr>
                      <w:rFonts w:ascii="Cambria Math" w:eastAsia="ＭＳ 明朝" w:hAnsi="Cambria Math"/>
                      <w:b/>
                      <w:bCs/>
                      <w:i/>
                      <w:lang w:eastAsia="ja-JP"/>
                    </w:rPr>
                  </m:ctrlPr>
                </m:sSubPr>
                <m:e>
                  <m:r>
                    <w:rPr>
                      <w:rFonts w:ascii="Cambria Math" w:eastAsia="ＭＳ 明朝" w:hAnsi="Cambria Math" w:cs="Cambria Math"/>
                      <w:lang w:eastAsia="ja-JP"/>
                    </w:rPr>
                    <m:t xml:space="preserve">x </m:t>
                  </m:r>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w:rPr>
                      <w:rFonts w:ascii="Cambria Math" w:eastAsia="ＭＳ 明朝" w:hAnsi="Cambria Math" w:cs="Cambria Math"/>
                      <w:lang w:eastAsia="ja-JP"/>
                    </w:rPr>
                    <m:t>y</m:t>
                  </m:r>
                  <m:r>
                    <m:rPr>
                      <m:scr m:val="double-struck"/>
                      <m:sty m:val="bi"/>
                    </m:rPr>
                    <w:rPr>
                      <w:rFonts w:ascii="Cambria Math" w:eastAsia="ＭＳ 明朝" w:hAnsi="Cambria Math" w:cs="Cambria Math"/>
                      <w:lang w:eastAsia="ja-JP"/>
                    </w:rPr>
                    <m:t xml:space="preserve"> 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r>
                <w:rPr>
                  <w:rFonts w:ascii="Cambria Math" w:eastAsia="ＭＳ 明朝" w:hAnsi="Cambria Math" w:cs="Cambria Math"/>
                  <w:lang w:eastAsia="ja-JP"/>
                </w:rPr>
                <m:t>z</m:t>
              </m:r>
              <m:r>
                <m:rPr>
                  <m:sty m:val="bi"/>
                </m:rP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cs="Cambria Math"/>
                  <w:lang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C10</m:t>
                  </m:r>
                </m:e>
              </m:d>
              <m:ctrlPr>
                <w:rPr>
                  <w:rFonts w:ascii="Cambria Math" w:eastAsia="ＭＳ 明朝" w:hAnsi="Cambria Math" w:cs="Cambria Math"/>
                  <w:b/>
                  <w:i/>
                  <w:lang w:eastAsia="ja-JP"/>
                </w:rPr>
              </m:ctrlPr>
            </m:e>
          </m:eqArr>
          <m:r>
            <m:rPr>
              <m:sty m:val="bi"/>
            </m:rPr>
            <w:rPr>
              <w:rFonts w:ascii="Cambria Math" w:eastAsia="ＭＳ 明朝" w:hAnsi="Cambria Math"/>
              <w:lang w:eastAsia="ja-JP"/>
            </w:rPr>
            <m:t xml:space="preserve"> </m:t>
          </m:r>
        </m:oMath>
      </m:oMathPara>
    </w:p>
    <w:p w14:paraId="35346AC8" w14:textId="3B178D44" w:rsidR="006E24E4" w:rsidRPr="00CA423F" w:rsidRDefault="006E24E4" w:rsidP="008B04EB">
      <w:pPr>
        <w:spacing w:before="120" w:after="120"/>
        <w:rPr>
          <w:rFonts w:eastAsia="ＭＳ 明朝"/>
          <w:lang w:eastAsia="ja-JP"/>
        </w:rPr>
      </w:pPr>
      <w:r>
        <w:rPr>
          <w:rFonts w:eastAsia="ＭＳ 明朝" w:hint="eastAsia"/>
          <w:lang w:eastAsia="ja-JP"/>
        </w:rPr>
        <w:t xml:space="preserve">And the position vector </w:t>
      </w:r>
      <m:oMath>
        <m:r>
          <m:rPr>
            <m:sty m:val="bi"/>
          </m:rPr>
          <w:rPr>
            <w:rFonts w:ascii="Cambria Math" w:eastAsia="ＭＳ 明朝" w:hAnsi="Cambria Math" w:cs="Cambria Math"/>
            <w:lang w:eastAsia="ja-JP"/>
          </w:rPr>
          <m:t>r'</m:t>
        </m:r>
      </m:oMath>
      <w:r w:rsidR="00CA423F">
        <w:rPr>
          <w:rFonts w:eastAsia="ＭＳ 明朝" w:hint="eastAsia"/>
          <w:lang w:eastAsia="ja-JP"/>
        </w:rPr>
        <w:t xml:space="preserve"> from the observer</w:t>
      </w:r>
      <w:r w:rsidR="00CA423F">
        <w:rPr>
          <w:rFonts w:eastAsia="ＭＳ 明朝"/>
          <w:lang w:eastAsia="ja-JP"/>
        </w:rPr>
        <w:t>’</w:t>
      </w:r>
      <w:r w:rsidR="00CA423F">
        <w:rPr>
          <w:rFonts w:eastAsia="ＭＳ 明朝" w:hint="eastAsia"/>
          <w:lang w:eastAsia="ja-JP"/>
        </w:rPr>
        <w:t>s point of view on the rotati</w:t>
      </w:r>
      <w:r w:rsidR="00D37424">
        <w:rPr>
          <w:rFonts w:eastAsia="ＭＳ 明朝" w:hint="eastAsia"/>
          <w:lang w:eastAsia="ja-JP"/>
        </w:rPr>
        <w:t>ng</w:t>
      </w:r>
      <w:r w:rsidR="00CA423F">
        <w:rPr>
          <w:rFonts w:eastAsia="ＭＳ 明朝" w:hint="eastAsia"/>
          <w:lang w:eastAsia="ja-JP"/>
        </w:rPr>
        <w:t xml:space="preserve"> coordinate system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9A56DF">
        <w:rPr>
          <w:rFonts w:eastAsia="ＭＳ 明朝" w:hint="eastAsia"/>
          <w:lang w:eastAsia="ja-JP"/>
        </w:rPr>
        <w:t xml:space="preserve"> is as follows.</w:t>
      </w:r>
    </w:p>
    <w:p w14:paraId="694FE27B" w14:textId="6B5C16D9" w:rsidR="008B04EB" w:rsidRPr="00AF6C70" w:rsidRDefault="00000000" w:rsidP="008B04EB">
      <w:pPr>
        <w:spacing w:before="120" w:after="120"/>
        <w:rPr>
          <w:rFonts w:eastAsia="ＭＳ 明朝"/>
          <w:b/>
          <w:lang w:eastAsia="ja-JP"/>
        </w:rPr>
      </w:pPr>
      <m:oMathPara>
        <m:oMath>
          <m:eqArr>
            <m:eqArrPr>
              <m:maxDist m:val="1"/>
              <m:ctrlPr>
                <w:rPr>
                  <w:rFonts w:ascii="Cambria Math" w:eastAsia="ＭＳ 明朝" w:hAnsi="Cambria Math"/>
                  <w:b/>
                  <w:i/>
                  <w:lang w:eastAsia="ja-JP"/>
                </w:rPr>
              </m:ctrlPr>
            </m:eqArrPr>
            <m:e>
              <m:sSup>
                <m:sSupPr>
                  <m:ctrlPr>
                    <w:rPr>
                      <w:rFonts w:ascii="Cambria Math" w:eastAsia="ＭＳ 明朝" w:hAnsi="Cambria Math" w:cs="Cambria Math"/>
                      <w:b/>
                      <w:i/>
                      <w:lang w:eastAsia="ja-JP"/>
                    </w:rPr>
                  </m:ctrlPr>
                </m:sSupPr>
                <m:e>
                  <m:r>
                    <m:rPr>
                      <m:sty m:val="bi"/>
                    </m:rPr>
                    <w:rPr>
                      <w:rFonts w:ascii="Cambria Math" w:eastAsia="ＭＳ 明朝" w:hAnsi="Cambria Math" w:cs="Cambria Math"/>
                      <w:lang w:eastAsia="ja-JP"/>
                    </w:rPr>
                    <m:t>r</m:t>
                  </m:r>
                </m:e>
                <m:sup>
                  <m:r>
                    <m:rPr>
                      <m:sty m:val="bi"/>
                    </m:rPr>
                    <w:rPr>
                      <w:rFonts w:ascii="Cambria Math" w:eastAsia="ＭＳ 明朝" w:hAnsi="Cambria Math" w:cs="Cambria Math"/>
                      <w:lang w:eastAsia="ja-JP"/>
                    </w:rPr>
                    <m:t>'</m:t>
                  </m:r>
                </m:sup>
              </m:sSup>
              <m:r>
                <m:rPr>
                  <m:sty m:val="bi"/>
                </m:rPr>
                <w:rPr>
                  <w:rFonts w:ascii="Cambria Math" w:eastAsia="ＭＳ 明朝" w:hAnsi="Cambria Math" w:cs="Cambria Math"/>
                  <w:lang w:eastAsia="ja-JP"/>
                </w:rPr>
                <m:t>=</m:t>
              </m:r>
              <m:sSubSup>
                <m:sSubSupPr>
                  <m:ctrlPr>
                    <w:rPr>
                      <w:rFonts w:ascii="Cambria Math" w:eastAsia="ＭＳ 明朝" w:hAnsi="Cambria Math"/>
                      <w:b/>
                      <w:i/>
                      <w:lang w:eastAsia="ja-JP"/>
                    </w:rPr>
                  </m:ctrlPr>
                </m:sSubSupPr>
                <m:e>
                  <m:sSup>
                    <m:sSupPr>
                      <m:ctrlPr>
                        <w:rPr>
                          <w:rFonts w:ascii="Cambria Math" w:eastAsia="ＭＳ 明朝" w:hAnsi="Cambria Math" w:cs="Cambria Math"/>
                          <w:i/>
                          <w:lang w:eastAsia="ja-JP"/>
                        </w:rPr>
                      </m:ctrlPr>
                    </m:sSupPr>
                    <m:e>
                      <m:r>
                        <w:rPr>
                          <w:rFonts w:ascii="Cambria Math" w:eastAsia="ＭＳ 明朝" w:hAnsi="Cambria Math" w:cs="Cambria Math"/>
                          <w:lang w:eastAsia="ja-JP"/>
                        </w:rPr>
                        <m:t>x</m:t>
                      </m:r>
                    </m:e>
                    <m:sup>
                      <m:r>
                        <w:rPr>
                          <w:rFonts w:ascii="Cambria Math" w:eastAsia="ＭＳ 明朝" w:hAnsi="Cambria Math" w:cs="Cambria Math"/>
                          <w:lang w:eastAsia="ja-JP"/>
                        </w:rPr>
                        <m:t>'</m:t>
                      </m:r>
                    </m:sup>
                  </m:sSup>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 xml:space="preserve">+ </m:t>
              </m:r>
              <m:sSubSup>
                <m:sSubSupPr>
                  <m:ctrlPr>
                    <w:rPr>
                      <w:rFonts w:ascii="Cambria Math" w:eastAsia="ＭＳ 明朝" w:hAnsi="Cambria Math"/>
                      <w:b/>
                      <w:i/>
                      <w:lang w:eastAsia="ja-JP"/>
                    </w:rPr>
                  </m:ctrlPr>
                </m:sSubSupPr>
                <m:e>
                  <m:sSup>
                    <m:sSupPr>
                      <m:ctrlPr>
                        <w:rPr>
                          <w:rFonts w:ascii="Cambria Math" w:eastAsia="ＭＳ 明朝" w:hAnsi="Cambria Math" w:cs="Cambria Math"/>
                          <w:i/>
                          <w:lang w:eastAsia="ja-JP"/>
                        </w:rPr>
                      </m:ctrlPr>
                    </m:sSupPr>
                    <m:e>
                      <m:r>
                        <w:rPr>
                          <w:rFonts w:ascii="Cambria Math" w:eastAsia="ＭＳ 明朝" w:hAnsi="Cambria Math" w:cs="Cambria Math"/>
                          <w:lang w:eastAsia="ja-JP"/>
                        </w:rPr>
                        <m:t>y</m:t>
                      </m:r>
                    </m:e>
                    <m:sup>
                      <m:r>
                        <w:rPr>
                          <w:rFonts w:ascii="Cambria Math" w:eastAsia="ＭＳ 明朝" w:hAnsi="Cambria Math" w:cs="Cambria Math"/>
                          <w:lang w:eastAsia="ja-JP"/>
                        </w:rPr>
                        <m:t>'</m:t>
                      </m:r>
                    </m:sup>
                  </m:sSup>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p>
                <m:sSupPr>
                  <m:ctrlPr>
                    <w:rPr>
                      <w:rFonts w:ascii="Cambria Math" w:eastAsia="ＭＳ 明朝" w:hAnsi="Cambria Math" w:cs="Cambria Math"/>
                      <w:i/>
                      <w:lang w:eastAsia="ja-JP"/>
                    </w:rPr>
                  </m:ctrlPr>
                </m:sSupPr>
                <m:e>
                  <m:r>
                    <w:rPr>
                      <w:rFonts w:ascii="Cambria Math" w:eastAsia="ＭＳ 明朝" w:hAnsi="Cambria Math" w:cs="Cambria Math"/>
                      <w:lang w:eastAsia="ja-JP"/>
                    </w:rPr>
                    <m:t>z</m:t>
                  </m:r>
                  <m:ctrlPr>
                    <w:rPr>
                      <w:rFonts w:ascii="Cambria Math" w:eastAsia="ＭＳ 明朝" w:hAnsi="Cambria Math"/>
                      <w:b/>
                      <w:i/>
                      <w:lang w:eastAsia="ja-JP"/>
                    </w:rPr>
                  </m:ctrlPr>
                </m:e>
                <m:sup>
                  <m:r>
                    <w:rPr>
                      <w:rFonts w:ascii="Cambria Math" w:eastAsia="ＭＳ 明朝" w:hAnsi="Cambria Math" w:cs="Cambria Math"/>
                      <w:lang w:eastAsia="ja-JP"/>
                    </w:rPr>
                    <m:t>'</m:t>
                  </m:r>
                </m:sup>
              </m:sSup>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C11</m:t>
                  </m:r>
                </m:e>
              </m:d>
              <m:ctrlPr>
                <w:rPr>
                  <w:rFonts w:ascii="Cambria Math" w:eastAsia="ＭＳ 明朝" w:hAnsi="Cambria Math" w:cs="Cambria Math"/>
                  <w:b/>
                  <w:i/>
                  <w:lang w:eastAsia="ja-JP"/>
                </w:rPr>
              </m:ctrlPr>
            </m:e>
          </m:eqArr>
        </m:oMath>
      </m:oMathPara>
    </w:p>
    <w:p w14:paraId="38B084EA" w14:textId="03940DDB" w:rsidR="008B04EB" w:rsidRPr="00C271D6" w:rsidRDefault="00714756" w:rsidP="008B04EB">
      <w:pPr>
        <w:spacing w:before="120" w:after="120"/>
        <w:rPr>
          <w:rFonts w:eastAsia="ＭＳ 明朝"/>
          <w:lang w:eastAsia="ja-JP"/>
        </w:rPr>
      </w:pPr>
      <w:r>
        <w:rPr>
          <w:rFonts w:eastAsia="ＭＳ 明朝" w:hint="eastAsia"/>
          <w:lang w:eastAsia="ja-JP"/>
        </w:rPr>
        <w:t xml:space="preserve">Since the </w:t>
      </w:r>
      <w:r w:rsidR="00505E16">
        <w:rPr>
          <w:rFonts w:eastAsia="ＭＳ 明朝" w:hint="eastAsia"/>
          <w:lang w:eastAsia="ja-JP"/>
        </w:rPr>
        <w:t xml:space="preserve">origin </w:t>
      </w:r>
      <m:oMath>
        <m:r>
          <w:rPr>
            <w:rFonts w:ascii="Cambria Math" w:eastAsia="ＭＳ 明朝" w:hAnsi="Cambria Math" w:cs="Cambria Math"/>
            <w:lang w:val="en-US" w:eastAsia="ja-JP"/>
          </w:rPr>
          <m:t>O</m:t>
        </m:r>
      </m:oMath>
      <w:r w:rsidR="00505E16">
        <w:rPr>
          <w:rFonts w:eastAsia="ＭＳ 明朝" w:hint="eastAsia"/>
          <w:lang w:eastAsia="ja-JP"/>
        </w:rPr>
        <w:t xml:space="preserve"> </w:t>
      </w:r>
      <w:r w:rsidR="00306159">
        <w:rPr>
          <w:rFonts w:eastAsia="ＭＳ 明朝" w:hint="eastAsia"/>
          <w:lang w:eastAsia="ja-JP"/>
        </w:rPr>
        <w:t>ma</w:t>
      </w:r>
      <w:r w:rsidR="0028121A">
        <w:rPr>
          <w:rFonts w:eastAsia="ＭＳ 明朝" w:hint="eastAsia"/>
          <w:lang w:eastAsia="ja-JP"/>
        </w:rPr>
        <w:t>t</w:t>
      </w:r>
      <w:r w:rsidR="00306159">
        <w:rPr>
          <w:rFonts w:eastAsia="ＭＳ 明朝" w:hint="eastAsia"/>
          <w:lang w:eastAsia="ja-JP"/>
        </w:rPr>
        <w:t>ches</w:t>
      </w:r>
      <w:r w:rsidR="00505E16">
        <w:rPr>
          <w:rFonts w:eastAsia="ＭＳ 明朝" w:hint="eastAsia"/>
          <w:lang w:eastAsia="ja-JP"/>
        </w:rPr>
        <w:t xml:space="preserve"> </w:t>
      </w:r>
      <w:r w:rsidR="008D0E2F">
        <w:rPr>
          <w:rFonts w:eastAsia="ＭＳ 明朝" w:hint="eastAsia"/>
          <w:lang w:eastAsia="ja-JP"/>
        </w:rPr>
        <w:t xml:space="preserve">between </w:t>
      </w:r>
      <w:r w:rsidR="00AA67D3">
        <w:rPr>
          <w:rFonts w:eastAsia="ＭＳ 明朝" w:hint="eastAsia"/>
          <w:lang w:eastAsia="ja-JP"/>
        </w:rPr>
        <w:t>the</w:t>
      </w:r>
      <w:r w:rsidR="0084240E">
        <w:rPr>
          <w:rFonts w:eastAsia="ＭＳ 明朝" w:hint="eastAsia"/>
          <w:lang w:eastAsia="ja-JP"/>
        </w:rPr>
        <w:t>se</w:t>
      </w:r>
      <w:r w:rsidR="00AA67D3">
        <w:rPr>
          <w:rFonts w:eastAsia="ＭＳ 明朝" w:hint="eastAsia"/>
          <w:lang w:eastAsia="ja-JP"/>
        </w:rPr>
        <w:t xml:space="preserve"> </w:t>
      </w:r>
      <w:r w:rsidR="008D0E2F">
        <w:rPr>
          <w:rFonts w:eastAsia="ＭＳ 明朝" w:hint="eastAsia"/>
          <w:lang w:eastAsia="ja-JP"/>
        </w:rPr>
        <w:t>coordinate systems,</w:t>
      </w:r>
      <w:r w:rsidR="00AA67D3">
        <w:rPr>
          <w:rFonts w:eastAsia="ＭＳ 明朝" w:hint="eastAsia"/>
          <w:lang w:eastAsia="ja-JP"/>
        </w:rPr>
        <w:t xml:space="preserve"> the following </w:t>
      </w:r>
      <w:r w:rsidR="00394D11">
        <w:rPr>
          <w:rFonts w:eastAsia="ＭＳ 明朝" w:hint="eastAsia"/>
          <w:lang w:eastAsia="ja-JP"/>
        </w:rPr>
        <w:t>equation holds</w:t>
      </w:r>
      <w:r w:rsidR="00AA67D3">
        <w:rPr>
          <w:rFonts w:eastAsia="ＭＳ 明朝" w:hint="eastAsia"/>
          <w:lang w:eastAsia="ja-JP"/>
        </w:rPr>
        <w:t xml:space="preserve"> if the observer</w:t>
      </w:r>
      <w:r w:rsidR="008E62AD">
        <w:rPr>
          <w:rFonts w:eastAsia="ＭＳ 明朝" w:hint="eastAsia"/>
          <w:lang w:eastAsia="ja-JP"/>
        </w:rPr>
        <w:t>s on each coordinate system are monitoring the same position vector</w:t>
      </w:r>
      <w:r w:rsidR="00F50C9D">
        <w:rPr>
          <w:rFonts w:eastAsia="ＭＳ 明朝" w:hint="eastAsia"/>
          <w:lang w:eastAsia="ja-JP"/>
        </w:rPr>
        <w:t>.</w:t>
      </w:r>
      <w:r w:rsidR="008D0E2F">
        <w:rPr>
          <w:rFonts w:eastAsia="ＭＳ 明朝" w:hint="eastAsia"/>
          <w:lang w:eastAsia="ja-JP"/>
        </w:rPr>
        <w:t xml:space="preserve"> </w:t>
      </w:r>
    </w:p>
    <w:p w14:paraId="6948B1E6" w14:textId="68C837B7" w:rsidR="008B04EB" w:rsidRPr="004732DF" w:rsidRDefault="00000000" w:rsidP="008B04EB">
      <w:pPr>
        <w:spacing w:before="120" w:after="120"/>
        <w:rPr>
          <w:rFonts w:eastAsia="ＭＳ 明朝"/>
          <w:b/>
          <w:bCs/>
          <w:u w:val="single"/>
          <w:lang w:eastAsia="ja-JP"/>
        </w:rPr>
      </w:pPr>
      <m:oMathPara>
        <m:oMath>
          <m:eqArr>
            <m:eqArrPr>
              <m:maxDist m:val="1"/>
              <m:ctrlPr>
                <w:rPr>
                  <w:rFonts w:ascii="Cambria Math" w:eastAsia="ＭＳ 明朝" w:hAnsi="Cambria Math"/>
                  <w:b/>
                  <w:bCs/>
                  <w:i/>
                  <w:iCs/>
                  <w:lang w:eastAsia="ja-JP"/>
                </w:rPr>
              </m:ctrlPr>
            </m:eqArrPr>
            <m:e>
              <m:r>
                <m:rPr>
                  <m:sty m:val="bi"/>
                </m:rPr>
                <w:rPr>
                  <w:rFonts w:ascii="Cambria Math" w:eastAsia="ＭＳ 明朝" w:hAnsi="Cambria Math" w:cs="Cambria Math"/>
                  <w:lang w:eastAsia="ja-JP"/>
                </w:rPr>
                <m:t>r=</m:t>
              </m:r>
              <m:sSup>
                <m:sSupPr>
                  <m:ctrlPr>
                    <w:rPr>
                      <w:rFonts w:ascii="Cambria Math" w:eastAsia="ＭＳ 明朝" w:hAnsi="Cambria Math" w:cs="Cambria Math"/>
                      <w:b/>
                      <w:i/>
                      <w:lang w:eastAsia="ja-JP"/>
                    </w:rPr>
                  </m:ctrlPr>
                </m:sSupPr>
                <m:e>
                  <m:r>
                    <m:rPr>
                      <m:sty m:val="bi"/>
                    </m:rPr>
                    <w:rPr>
                      <w:rFonts w:ascii="Cambria Math" w:eastAsia="ＭＳ 明朝" w:hAnsi="Cambria Math" w:cs="Cambria Math"/>
                      <w:lang w:eastAsia="ja-JP"/>
                    </w:rPr>
                    <m:t>r</m:t>
                  </m:r>
                </m:e>
                <m:sup>
                  <m:r>
                    <m:rPr>
                      <m:sty m:val="bi"/>
                    </m:rPr>
                    <w:rPr>
                      <w:rFonts w:ascii="Cambria Math" w:eastAsia="ＭＳ 明朝" w:hAnsi="Cambria Math" w:cs="Cambria Math"/>
                      <w:lang w:eastAsia="ja-JP"/>
                    </w:rPr>
                    <m:t>'</m:t>
                  </m:r>
                </m:sup>
              </m:sSup>
              <m:r>
                <m:rPr>
                  <m:sty m:val="bi"/>
                </m:rPr>
                <w:rPr>
                  <w:rFonts w:ascii="Cambria Math" w:eastAsia="ＭＳ 明朝" w:hAnsi="Cambria Math" w:cs="Cambria Math"/>
                  <w:lang w:eastAsia="ja-JP"/>
                </w:rPr>
                <m:t>#</m:t>
              </m:r>
              <m:d>
                <m:dPr>
                  <m:ctrlPr>
                    <w:rPr>
                      <w:rFonts w:ascii="Cambria Math" w:eastAsia="ＭＳ 明朝" w:hAnsi="Cambria Math"/>
                      <w:b/>
                      <w:bCs/>
                      <w:i/>
                      <w:iCs/>
                      <w:lang w:eastAsia="ja-JP"/>
                    </w:rPr>
                  </m:ctrlPr>
                </m:dPr>
                <m:e>
                  <m:r>
                    <m:rPr>
                      <m:sty m:val="p"/>
                    </m:rPr>
                    <w:rPr>
                      <w:rFonts w:ascii="Cambria Math" w:eastAsia="ＭＳ 明朝" w:hAnsi="Cambria Math"/>
                      <w:lang w:eastAsia="ja-JP"/>
                    </w:rPr>
                    <m:t>C12</m:t>
                  </m:r>
                </m:e>
              </m:d>
              <m:ctrlPr>
                <w:rPr>
                  <w:rFonts w:ascii="Cambria Math" w:eastAsia="ＭＳ 明朝" w:hAnsi="Cambria Math" w:cs="Cambria Math"/>
                  <w:b/>
                  <w:i/>
                  <w:lang w:eastAsia="ja-JP"/>
                </w:rPr>
              </m:ctrlPr>
            </m:e>
          </m:eqArr>
        </m:oMath>
      </m:oMathPara>
    </w:p>
    <w:p w14:paraId="24DDA54A" w14:textId="4F5DC695" w:rsidR="008B04EB" w:rsidRPr="004732DF" w:rsidRDefault="004E5B85" w:rsidP="008B04EB">
      <w:pPr>
        <w:spacing w:before="120" w:after="120"/>
        <w:rPr>
          <w:rFonts w:eastAsia="ＭＳ 明朝"/>
          <w:b/>
          <w:bCs/>
          <w:u w:val="single"/>
          <w:lang w:eastAsia="ja-JP"/>
        </w:rPr>
      </w:pPr>
      <w:r w:rsidRPr="004732DF">
        <w:rPr>
          <w:rFonts w:eastAsia="ＭＳ 明朝" w:hint="eastAsia"/>
          <w:b/>
          <w:bCs/>
          <w:u w:val="single"/>
          <w:lang w:eastAsia="ja-JP"/>
        </w:rPr>
        <w:t xml:space="preserve">Transformation law of </w:t>
      </w:r>
      <w:r w:rsidR="004732DF" w:rsidRPr="004732DF">
        <w:rPr>
          <w:rFonts w:eastAsia="ＭＳ 明朝" w:hint="eastAsia"/>
          <w:b/>
          <w:bCs/>
          <w:u w:val="single"/>
          <w:lang w:eastAsia="ja-JP"/>
        </w:rPr>
        <w:t>velocity vector</w:t>
      </w:r>
    </w:p>
    <w:p w14:paraId="2AEC0E3B" w14:textId="3E3C45C9" w:rsidR="008B04EB" w:rsidRPr="003A272B" w:rsidRDefault="00FC51EB" w:rsidP="00F135CA">
      <w:pPr>
        <w:spacing w:before="120" w:after="120"/>
        <w:ind w:firstLineChars="50" w:firstLine="100"/>
        <w:rPr>
          <w:rFonts w:eastAsia="ＭＳ 明朝"/>
          <w:i/>
          <w:lang w:eastAsia="ja-JP"/>
        </w:rPr>
      </w:pPr>
      <w:r w:rsidRPr="00FC51EB">
        <w:rPr>
          <w:rFonts w:eastAsia="ＭＳ 明朝" w:hint="eastAsia"/>
          <w:lang w:eastAsia="ja-JP"/>
        </w:rPr>
        <w:lastRenderedPageBreak/>
        <w:t xml:space="preserve">Velocity vector </w:t>
      </w:r>
      <w:r>
        <w:rPr>
          <w:rFonts w:eastAsia="ＭＳ 明朝" w:hint="eastAsia"/>
          <w:lang w:eastAsia="ja-JP"/>
        </w:rPr>
        <w:t xml:space="preserve">can be obtained by </w:t>
      </w:r>
      <w:r w:rsidR="00346428">
        <w:rPr>
          <w:rFonts w:eastAsia="ＭＳ 明朝" w:hint="eastAsia"/>
          <w:lang w:eastAsia="ja-JP"/>
        </w:rPr>
        <w:t>differentiat</w:t>
      </w:r>
      <w:r w:rsidR="00F70EFD">
        <w:rPr>
          <w:rFonts w:eastAsia="ＭＳ 明朝" w:hint="eastAsia"/>
          <w:lang w:eastAsia="ja-JP"/>
        </w:rPr>
        <w:t>ing</w:t>
      </w:r>
      <w:r w:rsidR="00346428">
        <w:rPr>
          <w:rFonts w:eastAsia="ＭＳ 明朝" w:hint="eastAsia"/>
          <w:lang w:eastAsia="ja-JP"/>
        </w:rPr>
        <w:t xml:space="preserve"> </w:t>
      </w:r>
      <w:r w:rsidR="005A6270">
        <w:rPr>
          <w:rFonts w:eastAsia="ＭＳ 明朝" w:hint="eastAsia"/>
          <w:lang w:eastAsia="ja-JP"/>
        </w:rPr>
        <w:t>the position vector</w:t>
      </w:r>
      <w:r w:rsidR="00F70EFD">
        <w:rPr>
          <w:rFonts w:eastAsia="ＭＳ 明朝" w:hint="eastAsia"/>
          <w:lang w:eastAsia="ja-JP"/>
        </w:rPr>
        <w:t xml:space="preserve"> </w:t>
      </w:r>
      <w:r w:rsidR="00F70EFD">
        <w:rPr>
          <w:rFonts w:eastAsia="ＭＳ 明朝"/>
          <w:lang w:eastAsia="ja-JP"/>
        </w:rPr>
        <w:t>with</w:t>
      </w:r>
      <w:r w:rsidR="00F70EFD">
        <w:rPr>
          <w:rFonts w:eastAsia="ＭＳ 明朝" w:hint="eastAsia"/>
          <w:lang w:eastAsia="ja-JP"/>
        </w:rPr>
        <w:t xml:space="preserve"> time</w:t>
      </w:r>
      <w:r w:rsidR="005A6270">
        <w:rPr>
          <w:rFonts w:eastAsia="ＭＳ 明朝" w:hint="eastAsia"/>
          <w:lang w:eastAsia="ja-JP"/>
        </w:rPr>
        <w:t>.</w:t>
      </w:r>
      <w:r w:rsidR="00F70EFD">
        <w:rPr>
          <w:rFonts w:eastAsia="ＭＳ 明朝" w:hint="eastAsia"/>
          <w:lang w:eastAsia="ja-JP"/>
        </w:rPr>
        <w:t xml:space="preserve"> </w:t>
      </w:r>
      <w:r w:rsidR="00E06466">
        <w:rPr>
          <w:rFonts w:eastAsia="ＭＳ 明朝" w:hint="eastAsia"/>
          <w:lang w:eastAsia="ja-JP"/>
        </w:rPr>
        <w:t xml:space="preserve">First, since </w:t>
      </w:r>
      <w:r w:rsidR="00086595">
        <w:rPr>
          <w:rFonts w:eastAsia="ＭＳ 明朝" w:hint="eastAsia"/>
          <w:lang w:eastAsia="ja-JP"/>
        </w:rPr>
        <w:t xml:space="preserve">the time rate of change </w:t>
      </w:r>
      <w:r w:rsidR="00EA275A">
        <w:rPr>
          <w:rFonts w:eastAsia="ＭＳ 明朝" w:hint="eastAsia"/>
          <w:lang w:eastAsia="ja-JP"/>
        </w:rPr>
        <w:t>is zero</w:t>
      </w:r>
      <w:r w:rsidR="00FD72F5">
        <w:rPr>
          <w:rFonts w:eastAsia="ＭＳ 明朝" w:hint="eastAsia"/>
          <w:lang w:eastAsia="ja-JP"/>
        </w:rPr>
        <w:t xml:space="preserve"> with the basic vector, velocity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w:r w:rsidR="000139C4">
        <w:rPr>
          <w:rFonts w:eastAsia="ＭＳ 明朝" w:hint="eastAsia"/>
          <w:b/>
          <w:bCs/>
          <w:lang w:eastAsia="ja-JP"/>
        </w:rPr>
        <w:t xml:space="preserve"> </w:t>
      </w:r>
      <w:r w:rsidR="004D0316">
        <w:rPr>
          <w:rFonts w:eastAsia="ＭＳ 明朝" w:hint="eastAsia"/>
          <w:lang w:eastAsia="ja-JP"/>
        </w:rPr>
        <w:t>of mass point</w:t>
      </w:r>
      <w:r w:rsidR="000139C4">
        <w:rPr>
          <w:rFonts w:eastAsia="ＭＳ 明朝" w:hint="eastAsia"/>
          <w:lang w:eastAsia="ja-JP"/>
        </w:rPr>
        <w:t xml:space="preserve"> from the observer</w:t>
      </w:r>
      <w:r w:rsidR="000139C4">
        <w:rPr>
          <w:rFonts w:eastAsia="ＭＳ 明朝"/>
          <w:lang w:eastAsia="ja-JP"/>
        </w:rPr>
        <w:t>’</w:t>
      </w:r>
      <w:r w:rsidR="000139C4">
        <w:rPr>
          <w:rFonts w:eastAsia="ＭＳ 明朝" w:hint="eastAsia"/>
          <w:lang w:eastAsia="ja-JP"/>
        </w:rPr>
        <w:t>s point of view on the rotating coordinate</w:t>
      </w:r>
      <w:r w:rsidR="0073574D">
        <w:rPr>
          <w:rFonts w:eastAsia="ＭＳ 明朝" w:hint="eastAsia"/>
          <w:lang w:eastAsia="ja-JP"/>
        </w:rPr>
        <w:t xml:space="preserve"> system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73574D">
        <w:rPr>
          <w:rFonts w:eastAsia="ＭＳ 明朝" w:hint="eastAsia"/>
          <w:lang w:eastAsia="ja-JP"/>
        </w:rPr>
        <w:t xml:space="preserve"> is</w:t>
      </w:r>
      <w:r w:rsidR="009B40EF">
        <w:rPr>
          <w:rFonts w:eastAsia="ＭＳ 明朝" w:hint="eastAsia"/>
          <w:lang w:eastAsia="ja-JP"/>
        </w:rPr>
        <w:t xml:space="preserve"> expressed</w:t>
      </w:r>
      <w:r w:rsidR="0073574D">
        <w:rPr>
          <w:rFonts w:eastAsia="ＭＳ 明朝" w:hint="eastAsia"/>
          <w:lang w:eastAsia="ja-JP"/>
        </w:rPr>
        <w:t xml:space="preserve"> a</w:t>
      </w:r>
      <w:r w:rsidR="00EF3E8F">
        <w:rPr>
          <w:rFonts w:eastAsia="ＭＳ 明朝" w:hint="eastAsia"/>
          <w:lang w:eastAsia="ja-JP"/>
        </w:rPr>
        <w:t>s</w:t>
      </w:r>
      <w:r w:rsidR="0073574D">
        <w:rPr>
          <w:rFonts w:eastAsia="ＭＳ 明朝" w:hint="eastAsia"/>
          <w:lang w:eastAsia="ja-JP"/>
        </w:rPr>
        <w:t xml:space="preserve"> follows.</w:t>
      </w:r>
      <w:r w:rsidR="004D0316">
        <w:rPr>
          <w:rFonts w:eastAsia="ＭＳ 明朝" w:hint="eastAsia"/>
          <w:lang w:eastAsia="ja-JP"/>
        </w:rPr>
        <w:t xml:space="preserve"> </w:t>
      </w:r>
      <w:r w:rsidR="00FD72F5">
        <w:rPr>
          <w:rFonts w:eastAsia="ＭＳ 明朝" w:hint="eastAsia"/>
          <w:lang w:eastAsia="ja-JP"/>
        </w:rPr>
        <w:t xml:space="preserve"> </w:t>
      </w:r>
    </w:p>
    <w:p w14:paraId="3CEAA81A" w14:textId="647CA91C" w:rsidR="008B04EB" w:rsidRPr="00756902" w:rsidRDefault="00000000" w:rsidP="008B04EB">
      <w:pPr>
        <w:spacing w:before="120" w:after="120"/>
        <w:rPr>
          <w:rFonts w:eastAsia="ＭＳ 明朝"/>
          <w:b/>
          <w:bCs/>
          <w:i/>
          <w:lang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m:rPr>
                                  <m:sty m:val="bi"/>
                                </m:rPr>
                                <w:rPr>
                                  <w:rFonts w:ascii="Cambria Math" w:eastAsia="ＭＳ 明朝" w:hAnsi="Cambria Math" w:cs="Cambria Math"/>
                                  <w:lang w:val="en-US" w:eastAsia="ja-JP"/>
                                </w:rPr>
                                <m:t>r</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e>
                <m:sub>
                  <m:sSup>
                    <m:sSupPr>
                      <m:ctrlPr>
                        <w:rPr>
                          <w:rFonts w:ascii="Cambria Math" w:eastAsia="ＭＳ 明朝" w:hAnsi="Cambria Math"/>
                          <w:b/>
                          <w:lang w:eastAsia="ja-JP"/>
                        </w:rPr>
                      </m:ctrlPr>
                    </m:sSupPr>
                    <m:e>
                      <m:r>
                        <m:rPr>
                          <m:sty m:val="b"/>
                        </m:rPr>
                        <w:rPr>
                          <w:rFonts w:ascii="Cambria Math" w:eastAsia="ＭＳ 明朝" w:hAnsi="Cambria Math" w:cs="Cambria Math"/>
                          <w:lang w:eastAsia="ja-JP"/>
                        </w:rPr>
                        <m:t>Σ</m:t>
                      </m:r>
                      <m:ctrlPr>
                        <w:rPr>
                          <w:rFonts w:ascii="Cambria Math" w:eastAsia="ＭＳ 明朝" w:hAnsi="Cambria Math" w:cs="Cambria Math"/>
                          <w:b/>
                          <w:lang w:eastAsia="ja-JP"/>
                        </w:rPr>
                      </m:ctrlPr>
                    </m:e>
                    <m:sup>
                      <m:r>
                        <m:rPr>
                          <m:sty m:val="b"/>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x</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y</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m:rPr>
                          <m:sty m:val="bi"/>
                        </m:rPr>
                        <w:rPr>
                          <w:rFonts w:ascii="Cambria Math" w:eastAsia="ＭＳ 明朝" w:hAnsi="Cambria Math" w:cs="Cambria Math"/>
                          <w:lang w:val="en-US" w:eastAsia="ja-JP"/>
                        </w:rPr>
                        <m:t xml:space="preserve"> </m:t>
                      </m:r>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z</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C13</m:t>
                  </m:r>
                </m:e>
              </m:d>
              <m:ctrlPr>
                <w:rPr>
                  <w:rFonts w:ascii="Cambria Math" w:eastAsia="ＭＳ 明朝" w:hAnsi="Cambria Math"/>
                  <w:b/>
                  <w:bCs/>
                  <w:i/>
                  <w:lang w:eastAsia="ja-JP"/>
                </w:rPr>
              </m:ctrlPr>
            </m:e>
          </m:eqArr>
        </m:oMath>
      </m:oMathPara>
    </w:p>
    <w:p w14:paraId="113FCFE7" w14:textId="29312F8C" w:rsidR="008B04EB" w:rsidRPr="001F0919" w:rsidRDefault="003766CA" w:rsidP="008B04EB">
      <w:pPr>
        <w:spacing w:before="120" w:after="120"/>
        <w:rPr>
          <w:rFonts w:eastAsia="ＭＳ 明朝"/>
          <w:iCs/>
          <w:lang w:eastAsia="ja-JP"/>
        </w:rPr>
      </w:pPr>
      <w:r>
        <w:rPr>
          <w:rFonts w:eastAsia="ＭＳ 明朝" w:hint="eastAsia"/>
          <w:iCs/>
          <w:lang w:eastAsia="ja-JP"/>
        </w:rPr>
        <w:t xml:space="preserve">Here we define </w:t>
      </w:r>
      <w:r w:rsidR="0055757F">
        <w:rPr>
          <w:rFonts w:eastAsia="ＭＳ 明朝" w:hint="eastAsia"/>
          <w:iCs/>
          <w:lang w:eastAsia="ja-JP"/>
        </w:rPr>
        <w:t>component</w:t>
      </w:r>
      <w:r w:rsidR="00B42226">
        <w:rPr>
          <w:rFonts w:eastAsia="ＭＳ 明朝" w:hint="eastAsia"/>
          <w:iCs/>
          <w:lang w:eastAsia="ja-JP"/>
        </w:rPr>
        <w:t>s</w:t>
      </w:r>
      <w:r w:rsidR="0055757F">
        <w:rPr>
          <w:rFonts w:eastAsia="ＭＳ 明朝" w:hint="eastAsia"/>
          <w:iCs/>
          <w:lang w:eastAsia="ja-JP"/>
        </w:rPr>
        <w:t xml:space="preserve"> of velocity</w:t>
      </w:r>
      <w:r>
        <w:rPr>
          <w:rFonts w:eastAsia="ＭＳ 明朝" w:hint="eastAsia"/>
          <w:iCs/>
          <w:lang w:eastAsia="ja-JP"/>
        </w:rPr>
        <w:t xml:space="preserve"> </w:t>
      </w:r>
      <m:oMath>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 v</m:t>
            </m:r>
          </m:e>
          <m:sub>
            <m:r>
              <m:rPr>
                <m:sty m:val="bi"/>
              </m:rPr>
              <w:rPr>
                <w:rFonts w:ascii="Cambria Math" w:eastAsia="ＭＳ 明朝" w:hAnsi="Cambria Math" w:cs="Cambria Math"/>
                <w:lang w:val="en-US" w:eastAsia="ja-JP"/>
              </w:rPr>
              <m:t>x'</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y'</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z'</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oMath>
      <w:r w:rsidR="00B42226">
        <w:rPr>
          <w:rFonts w:eastAsia="ＭＳ 明朝" w:hint="eastAsia"/>
          <w:iCs/>
          <w:lang w:eastAsia="ja-JP"/>
        </w:rPr>
        <w:t xml:space="preserve"> </w:t>
      </w:r>
      <w:r>
        <w:rPr>
          <w:rFonts w:eastAsia="ＭＳ 明朝" w:hint="eastAsia"/>
          <w:iCs/>
          <w:lang w:eastAsia="ja-JP"/>
        </w:rPr>
        <w:t>on the rotating coordinate system as follows.</w:t>
      </w:r>
      <w:r w:rsidR="0055757F">
        <w:rPr>
          <w:rFonts w:eastAsia="ＭＳ 明朝" w:hint="eastAsia"/>
          <w:iCs/>
          <w:lang w:eastAsia="ja-JP"/>
        </w:rPr>
        <w:t xml:space="preserve"> </w:t>
      </w:r>
    </w:p>
    <w:p w14:paraId="1E3A73D1" w14:textId="533BFD62" w:rsidR="00DA2D12" w:rsidRPr="00DA2D12"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cs="Cambria Math"/>
                  <w:b/>
                  <w:bCs/>
                  <w:i/>
                  <w:lang w:val="en-US" w:eastAsia="ja-JP"/>
                </w:rPr>
              </m:ctrlPr>
            </m:eqArrPr>
            <m:e>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x</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x</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r>
                    <m:rPr>
                      <m:sty m:val="p"/>
                    </m:rPr>
                    <w:rPr>
                      <w:rFonts w:ascii="Cambria Math" w:eastAsia="ＭＳ 明朝" w:hAnsi="Cambria Math" w:cs="Cambria Math"/>
                      <w:lang w:val="en-US" w:eastAsia="ja-JP"/>
                    </w:rPr>
                    <m:t>C14</m:t>
                  </m:r>
                </m:e>
              </m:d>
            </m:e>
          </m:eqArr>
        </m:oMath>
      </m:oMathPara>
    </w:p>
    <w:p w14:paraId="72882D83" w14:textId="6D4F8F4D" w:rsidR="00DA2D12" w:rsidRPr="00DA2D12"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bCs/>
                  <w:i/>
                  <w:lang w:val="en-US" w:eastAsia="ja-JP"/>
                </w:rPr>
              </m:ctrlPr>
            </m:eqArrPr>
            <m:e>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y</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y</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r>
                <m:rPr>
                  <m:sty m:val="bi"/>
                </m:rPr>
                <w:rPr>
                  <w:rFonts w:ascii="Cambria Math" w:eastAsia="ＭＳ 明朝" w:hAnsi="Cambria Math" w:cs="Cambria Math"/>
                  <w:lang w:val="en-US" w:eastAsia="ja-JP"/>
                </w:rPr>
                <m:t>#</m:t>
              </m:r>
              <m:d>
                <m:dPr>
                  <m:ctrlPr>
                    <w:rPr>
                      <w:rFonts w:ascii="Cambria Math" w:eastAsia="ＭＳ 明朝" w:hAnsi="Cambria Math"/>
                      <w:b/>
                      <w:bCs/>
                      <w:i/>
                      <w:lang w:val="en-US" w:eastAsia="ja-JP"/>
                    </w:rPr>
                  </m:ctrlPr>
                </m:dPr>
                <m:e>
                  <m:r>
                    <m:rPr>
                      <m:sty m:val="p"/>
                    </m:rPr>
                    <w:rPr>
                      <w:rFonts w:ascii="Cambria Math" w:eastAsia="ＭＳ 明朝" w:hAnsi="Cambria Math"/>
                      <w:lang w:val="en-US" w:eastAsia="ja-JP"/>
                    </w:rPr>
                    <m:t>C15</m:t>
                  </m:r>
                </m:e>
              </m:d>
              <m:ctrlPr>
                <w:rPr>
                  <w:rFonts w:ascii="Cambria Math" w:eastAsia="ＭＳ 明朝" w:hAnsi="Cambria Math" w:cs="Cambria Math"/>
                  <w:b/>
                  <w:bCs/>
                  <w:i/>
                  <w:lang w:val="en-US" w:eastAsia="ja-JP"/>
                </w:rPr>
              </m:ctrlPr>
            </m:e>
          </m:eqArr>
        </m:oMath>
      </m:oMathPara>
    </w:p>
    <w:p w14:paraId="28902F59" w14:textId="652AE6DD" w:rsidR="008B04EB" w:rsidRPr="00DA2D12"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bCs/>
                  <w:i/>
                  <w:lang w:val="en-US" w:eastAsia="ja-JP"/>
                </w:rPr>
              </m:ctrlPr>
            </m:eqArrPr>
            <m:e>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z</m:t>
                      </m:r>
                    </m:e>
                    <m:sup>
                      <m:r>
                        <m:rPr>
                          <m:sty m:val="bi"/>
                        </m:rPr>
                        <w:rPr>
                          <w:rFonts w:ascii="Cambria Math" w:eastAsia="ＭＳ 明朝" w:hAnsi="Cambria Math" w:cs="Cambria Math"/>
                          <w:lang w:val="en-US" w:eastAsia="ja-JP"/>
                        </w:rPr>
                        <m:t>'</m:t>
                      </m:r>
                    </m:sup>
                  </m:sSup>
                  <m:r>
                    <m:rPr>
                      <m:sty m:val="bi"/>
                    </m:rPr>
                    <w:rPr>
                      <w:rFonts w:ascii="Cambria Math" w:eastAsia="ＭＳ 明朝" w:hAnsi="Cambria Math" w:cs="Cambria Math"/>
                      <w:lang w:val="en-US" w:eastAsia="ja-JP"/>
                    </w:rPr>
                    <m:t xml:space="preserve"> </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z</m:t>
                          </m:r>
                        </m:e>
                        <m:sup>
                          <m:r>
                            <w:rPr>
                              <w:rFonts w:ascii="Cambria Math" w:eastAsia="ＭＳ 明朝" w:hAnsi="Cambria Math" w:cs="Cambria Math"/>
                              <w:lang w:val="en-US" w:eastAsia="ja-JP"/>
                            </w:rPr>
                            <m:t>'</m:t>
                          </m:r>
                        </m:sup>
                      </m:sSup>
                    </m:num>
                    <m:den>
                      <m:r>
                        <w:rPr>
                          <w:rFonts w:ascii="Cambria Math" w:eastAsia="ＭＳ 明朝" w:hAnsi="Cambria Math" w:cs="Cambria Math"/>
                          <w:lang w:val="en-US" w:eastAsia="ja-JP"/>
                        </w:rPr>
                        <m:t>dt</m:t>
                      </m:r>
                    </m:den>
                  </m:f>
                </m:e>
              </m:d>
              <m:r>
                <m:rPr>
                  <m:sty m:val="bi"/>
                </m:rPr>
                <w:rPr>
                  <w:rFonts w:ascii="Cambria Math" w:eastAsia="ＭＳ 明朝" w:hAnsi="Cambria Math" w:cs="Cambria Math"/>
                  <w:lang w:val="en-US" w:eastAsia="ja-JP"/>
                </w:rPr>
                <m:t>#</m:t>
              </m:r>
              <m:d>
                <m:dPr>
                  <m:ctrlPr>
                    <w:rPr>
                      <w:rFonts w:ascii="Cambria Math" w:eastAsia="ＭＳ 明朝" w:hAnsi="Cambria Math"/>
                      <w:b/>
                      <w:bCs/>
                      <w:i/>
                      <w:lang w:val="en-US" w:eastAsia="ja-JP"/>
                    </w:rPr>
                  </m:ctrlPr>
                </m:dPr>
                <m:e>
                  <m:r>
                    <m:rPr>
                      <m:sty m:val="p"/>
                    </m:rPr>
                    <w:rPr>
                      <w:rFonts w:ascii="Cambria Math" w:eastAsia="ＭＳ 明朝" w:hAnsi="Cambria Math"/>
                      <w:lang w:val="en-US" w:eastAsia="ja-JP"/>
                    </w:rPr>
                    <m:t>C16</m:t>
                  </m:r>
                </m:e>
              </m:d>
              <m:ctrlPr>
                <w:rPr>
                  <w:rFonts w:ascii="Cambria Math" w:eastAsia="ＭＳ 明朝" w:hAnsi="Cambria Math" w:cs="Cambria Math"/>
                  <w:b/>
                  <w:bCs/>
                  <w:i/>
                  <w:lang w:val="en-US" w:eastAsia="ja-JP"/>
                </w:rPr>
              </m:ctrlPr>
            </m:e>
          </m:eqArr>
        </m:oMath>
      </m:oMathPara>
    </w:p>
    <w:p w14:paraId="3E751FBB" w14:textId="4B4A7D50" w:rsidR="008B04EB" w:rsidRDefault="006C1E8C" w:rsidP="008B04EB">
      <w:pPr>
        <w:spacing w:before="120" w:after="120"/>
        <w:rPr>
          <w:rFonts w:eastAsia="ＭＳ 明朝"/>
          <w:lang w:eastAsia="ja-JP"/>
        </w:rPr>
      </w:pPr>
      <w:r>
        <w:rPr>
          <w:rFonts w:eastAsia="ＭＳ 明朝" w:hint="eastAsia"/>
          <w:lang w:val="en-US" w:eastAsia="ja-JP"/>
        </w:rPr>
        <w:t>Thus</w:t>
      </w:r>
      <w:r w:rsidR="008C4C23">
        <w:rPr>
          <w:rFonts w:eastAsia="ＭＳ 明朝" w:hint="eastAsia"/>
          <w:lang w:val="en-US" w:eastAsia="ja-JP"/>
        </w:rPr>
        <w:t xml:space="preserve"> </w:t>
      </w:r>
      <w:r w:rsidR="002B29D0">
        <w:rPr>
          <w:rFonts w:eastAsia="ＭＳ 明朝" w:hint="eastAsia"/>
          <w:lang w:val="en-US" w:eastAsia="ja-JP"/>
        </w:rPr>
        <w:t xml:space="preserve">the </w:t>
      </w:r>
      <w:r w:rsidR="008C4C23">
        <w:rPr>
          <w:rFonts w:eastAsia="ＭＳ 明朝" w:hint="eastAsia"/>
          <w:lang w:val="en-US" w:eastAsia="ja-JP"/>
        </w:rPr>
        <w:t xml:space="preserve">velocity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w:r w:rsidR="008C4C23">
        <w:rPr>
          <w:rFonts w:eastAsia="ＭＳ 明朝" w:hint="eastAsia"/>
          <w:b/>
          <w:bCs/>
          <w:lang w:eastAsia="ja-JP"/>
        </w:rPr>
        <w:t xml:space="preserve"> </w:t>
      </w:r>
      <w:r w:rsidR="008C4C23" w:rsidRPr="008C4C23">
        <w:rPr>
          <w:rFonts w:eastAsia="ＭＳ 明朝" w:hint="eastAsia"/>
          <w:lang w:eastAsia="ja-JP"/>
        </w:rPr>
        <w:t xml:space="preserve">can be </w:t>
      </w:r>
      <w:r w:rsidR="008C4C23">
        <w:rPr>
          <w:rFonts w:eastAsia="ＭＳ 明朝" w:hint="eastAsia"/>
          <w:lang w:eastAsia="ja-JP"/>
        </w:rPr>
        <w:t xml:space="preserve">expressed as </w:t>
      </w:r>
      <w:r w:rsidR="008C4C23">
        <w:rPr>
          <w:rFonts w:eastAsia="ＭＳ 明朝"/>
          <w:lang w:eastAsia="ja-JP"/>
        </w:rPr>
        <w:t>follows</w:t>
      </w:r>
      <w:r w:rsidR="008C4C23">
        <w:rPr>
          <w:rFonts w:eastAsia="ＭＳ 明朝" w:hint="eastAsia"/>
          <w:lang w:eastAsia="ja-JP"/>
        </w:rPr>
        <w:t>.</w:t>
      </w:r>
    </w:p>
    <w:p w14:paraId="2E4F1DD4" w14:textId="3762CE37" w:rsidR="008B04EB" w:rsidRPr="00512211" w:rsidRDefault="00000000" w:rsidP="008B04EB">
      <w:pPr>
        <w:spacing w:before="120" w:after="120"/>
        <w:rPr>
          <w:rFonts w:eastAsia="ＭＳ 明朝"/>
          <w:b/>
          <w:bCs/>
          <w:lang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x</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y</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z</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C17</m:t>
                  </m:r>
                </m:e>
              </m:d>
              <m:ctrlPr>
                <w:rPr>
                  <w:rFonts w:ascii="Cambria Math" w:eastAsia="ＭＳ 明朝" w:hAnsi="Cambria Math"/>
                  <w:b/>
                  <w:bCs/>
                  <w:i/>
                  <w:lang w:eastAsia="ja-JP"/>
                </w:rPr>
              </m:ctrlPr>
            </m:e>
          </m:eqArr>
        </m:oMath>
      </m:oMathPara>
    </w:p>
    <w:p w14:paraId="0035BB8E" w14:textId="60FA33A0" w:rsidR="008B04EB" w:rsidRDefault="0085107E" w:rsidP="008B04EB">
      <w:pPr>
        <w:spacing w:before="120" w:after="120"/>
        <w:rPr>
          <w:rFonts w:eastAsia="ＭＳ 明朝"/>
          <w:lang w:eastAsia="ja-JP"/>
        </w:rPr>
      </w:pPr>
      <w:r>
        <w:rPr>
          <w:rFonts w:eastAsia="ＭＳ 明朝" w:hint="eastAsia"/>
          <w:lang w:eastAsia="ja-JP"/>
        </w:rPr>
        <w:t>Next, velocity</w:t>
      </w:r>
      <w:r w:rsidR="00573C83">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w:r>
        <w:rPr>
          <w:rFonts w:eastAsia="ＭＳ 明朝" w:hint="eastAsia"/>
          <w:lang w:eastAsia="ja-JP"/>
        </w:rPr>
        <w:t xml:space="preserve"> </w:t>
      </w:r>
      <w:r>
        <w:rPr>
          <w:rFonts w:eastAsia="ＭＳ 明朝" w:hint="eastAsia"/>
          <w:b/>
          <w:bCs/>
          <w:lang w:eastAsia="ja-JP"/>
        </w:rPr>
        <w:t xml:space="preserve"> </w:t>
      </w:r>
      <w:r>
        <w:rPr>
          <w:rFonts w:eastAsia="ＭＳ 明朝" w:hint="eastAsia"/>
          <w:lang w:eastAsia="ja-JP"/>
        </w:rPr>
        <w:t>of mass point from the observer</w:t>
      </w:r>
      <w:r>
        <w:rPr>
          <w:rFonts w:eastAsia="ＭＳ 明朝"/>
          <w:lang w:eastAsia="ja-JP"/>
        </w:rPr>
        <w:t>’</w:t>
      </w:r>
      <w:r>
        <w:rPr>
          <w:rFonts w:eastAsia="ＭＳ 明朝" w:hint="eastAsia"/>
          <w:lang w:eastAsia="ja-JP"/>
        </w:rPr>
        <w:t xml:space="preserve">s point of view on the </w:t>
      </w:r>
      <w:r w:rsidR="00573C83">
        <w:rPr>
          <w:rFonts w:eastAsia="ＭＳ 明朝" w:hint="eastAsia"/>
          <w:lang w:eastAsia="ja-JP"/>
        </w:rPr>
        <w:t>inertial</w:t>
      </w:r>
      <w:r>
        <w:rPr>
          <w:rFonts w:eastAsia="ＭＳ 明朝" w:hint="eastAsia"/>
          <w:lang w:eastAsia="ja-JP"/>
        </w:rPr>
        <w:t xml:space="preserve"> coordinate system</w:t>
      </w:r>
      <w:r w:rsidR="00FD017C">
        <w:rPr>
          <w:rFonts w:eastAsia="ＭＳ 明朝" w:hint="eastAsia"/>
          <w:lang w:eastAsia="ja-JP"/>
        </w:rPr>
        <w:t xml:space="preserve"> </w:t>
      </w:r>
      <m:oMath>
        <m:r>
          <m:rPr>
            <m:sty m:val="p"/>
          </m:rPr>
          <w:rPr>
            <w:rFonts w:ascii="Cambria Math" w:eastAsia="ＭＳ 明朝" w:hAnsi="Cambria Math" w:cs="Cambria Math"/>
            <w:lang w:eastAsia="ja-JP"/>
          </w:rPr>
          <m:t>Σ</m:t>
        </m:r>
      </m:oMath>
      <w:r w:rsidR="00FD017C">
        <w:rPr>
          <w:rFonts w:eastAsia="ＭＳ 明朝" w:hint="eastAsia"/>
          <w:lang w:eastAsia="ja-JP"/>
        </w:rPr>
        <w:t xml:space="preserve"> </w:t>
      </w:r>
      <w:r>
        <w:rPr>
          <w:rFonts w:eastAsia="ＭＳ 明朝" w:hint="eastAsia"/>
          <w:lang w:eastAsia="ja-JP"/>
        </w:rPr>
        <w:t xml:space="preserve">is </w:t>
      </w:r>
      <w:r w:rsidR="009B40EF">
        <w:rPr>
          <w:rFonts w:eastAsia="ＭＳ 明朝" w:hint="eastAsia"/>
          <w:lang w:eastAsia="ja-JP"/>
        </w:rPr>
        <w:t xml:space="preserve">expressed </w:t>
      </w:r>
      <w:r>
        <w:rPr>
          <w:rFonts w:eastAsia="ＭＳ 明朝" w:hint="eastAsia"/>
          <w:lang w:eastAsia="ja-JP"/>
        </w:rPr>
        <w:t xml:space="preserve">as follows.  </w:t>
      </w:r>
      <w:r w:rsidR="00CE36D0">
        <w:rPr>
          <w:rFonts w:eastAsia="ＭＳ 明朝" w:hint="eastAsia"/>
          <w:lang w:eastAsia="ja-JP"/>
        </w:rPr>
        <w:t xml:space="preserve"> </w:t>
      </w:r>
    </w:p>
    <w:p w14:paraId="5C35D5FE" w14:textId="3EF9C59D" w:rsidR="008B04EB" w:rsidRPr="001E7899" w:rsidRDefault="00000000" w:rsidP="008B04EB">
      <w:pPr>
        <w:spacing w:before="120" w:after="120"/>
        <w:rPr>
          <w:rFonts w:eastAsia="ＭＳ 明朝"/>
          <w:b/>
          <w:bCs/>
          <w:lang w:eastAsia="ja-JP"/>
        </w:rPr>
      </w:pPr>
      <m:oMathPara>
        <m:oMath>
          <m:eqArr>
            <m:eqArrPr>
              <m:maxDist m:val="1"/>
              <m:ctrlPr>
                <w:rPr>
                  <w:rFonts w:ascii="Cambria Math" w:eastAsia="ＭＳ 明朝" w:hAnsi="Cambria Math"/>
                  <w:b/>
                  <w:bCs/>
                  <w:i/>
                  <w:lang w:val="en-US"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num>
                        <m:den>
                          <m:r>
                            <w:rPr>
                              <w:rFonts w:ascii="Cambria Math" w:eastAsia="ＭＳ 明朝" w:hAnsi="Cambria Math" w:cs="Cambria Math"/>
                              <w:lang w:val="en-US" w:eastAsia="ja-JP"/>
                            </w:rPr>
                            <m:t>dt</m:t>
                          </m:r>
                        </m:den>
                      </m:f>
                      <m:r>
                        <m:rPr>
                          <m:sty m:val="bi"/>
                        </m:rPr>
                        <w:rPr>
                          <w:rFonts w:ascii="Cambria Math" w:eastAsia="ＭＳ 明朝" w:hAnsi="Cambria Math" w:cs="Cambria Math"/>
                          <w:lang w:val="en-US" w:eastAsia="ja-JP"/>
                        </w:rPr>
                        <m:t xml:space="preserve"> </m:t>
                      </m:r>
                    </m:e>
                  </m:d>
                </m:e>
                <m:sub>
                  <m:r>
                    <m:rPr>
                      <m:sty m:val="b"/>
                    </m:rPr>
                    <w:rPr>
                      <w:rFonts w:ascii="Cambria Math" w:eastAsia="ＭＳ 明朝" w:hAnsi="Cambria Math" w:cs="Cambria Math"/>
                      <w:lang w:eastAsia="ja-JP"/>
                    </w:rPr>
                    <m:t>Σ</m:t>
                  </m:r>
                </m:sub>
              </m:sSub>
              <m:r>
                <m:rPr>
                  <m:sty m:val="bi"/>
                </m:rPr>
                <w:rPr>
                  <w:rFonts w:ascii="Cambria Math" w:eastAsia="ＭＳ 明朝" w:hAnsi="Cambria Math"/>
                  <w:lang w:eastAsia="ja-JP"/>
                </w:rPr>
                <m:t>#</m:t>
              </m:r>
              <m:d>
                <m:dPr>
                  <m:ctrlPr>
                    <w:rPr>
                      <w:rFonts w:ascii="Cambria Math" w:eastAsia="ＭＳ 明朝" w:hAnsi="Cambria Math"/>
                      <w:b/>
                      <w:bCs/>
                      <w:i/>
                      <w:lang w:val="en-US" w:eastAsia="ja-JP"/>
                    </w:rPr>
                  </m:ctrlPr>
                </m:dPr>
                <m:e>
                  <m:r>
                    <m:rPr>
                      <m:sty m:val="p"/>
                    </m:rPr>
                    <w:rPr>
                      <w:rFonts w:ascii="Cambria Math" w:eastAsia="ＭＳ 明朝" w:hAnsi="Cambria Math"/>
                    </w:rPr>
                    <m:t>C18</m:t>
                  </m:r>
                </m:e>
              </m:d>
              <m:ctrlPr>
                <w:rPr>
                  <w:rFonts w:ascii="Cambria Math" w:eastAsia="ＭＳ 明朝" w:hAnsi="Cambria Math"/>
                  <w:b/>
                  <w:bCs/>
                  <w:i/>
                  <w:lang w:eastAsia="ja-JP"/>
                </w:rPr>
              </m:ctrlPr>
            </m:e>
          </m:eqArr>
        </m:oMath>
      </m:oMathPara>
    </w:p>
    <w:p w14:paraId="3885DF10" w14:textId="758D059D" w:rsidR="001E7899" w:rsidRPr="001E7899" w:rsidRDefault="00150777" w:rsidP="008B04EB">
      <w:pPr>
        <w:spacing w:before="120" w:after="120"/>
        <w:rPr>
          <w:rFonts w:eastAsia="ＭＳ 明朝"/>
          <w:lang w:eastAsia="ja-JP"/>
        </w:rPr>
      </w:pPr>
      <w:r>
        <w:rPr>
          <w:rFonts w:eastAsia="ＭＳ 明朝" w:hint="eastAsia"/>
          <w:lang w:eastAsia="ja-JP"/>
        </w:rPr>
        <w:t xml:space="preserve">Here based on the relationship of </w:t>
      </w:r>
      <m:oMath>
        <m:r>
          <m:rPr>
            <m:sty m:val="bi"/>
          </m:rPr>
          <w:rPr>
            <w:rFonts w:ascii="Cambria Math" w:eastAsia="ＭＳ 明朝" w:hAnsi="Cambria Math"/>
            <w:lang w:eastAsia="ja-JP"/>
          </w:rPr>
          <m:t xml:space="preserve">( </m:t>
        </m:r>
        <m:r>
          <m:rPr>
            <m:sty m:val="bi"/>
          </m:rPr>
          <w:rPr>
            <w:rFonts w:ascii="Cambria Math" w:eastAsia="ＭＳ 明朝" w:hAnsi="Cambria Math" w:cs="Cambria Math"/>
            <w:lang w:eastAsia="ja-JP"/>
          </w:rPr>
          <m:t>r=</m:t>
        </m:r>
        <m:sSup>
          <m:sSupPr>
            <m:ctrlPr>
              <w:rPr>
                <w:rFonts w:ascii="Cambria Math" w:eastAsia="ＭＳ 明朝" w:hAnsi="Cambria Math" w:cs="Cambria Math"/>
                <w:b/>
                <w:i/>
                <w:lang w:eastAsia="ja-JP"/>
              </w:rPr>
            </m:ctrlPr>
          </m:sSupPr>
          <m:e>
            <m:r>
              <m:rPr>
                <m:sty m:val="bi"/>
              </m:rPr>
              <w:rPr>
                <w:rFonts w:ascii="Cambria Math" w:eastAsia="ＭＳ 明朝" w:hAnsi="Cambria Math" w:cs="Cambria Math"/>
                <w:lang w:eastAsia="ja-JP"/>
              </w:rPr>
              <m:t>r</m:t>
            </m:r>
          </m:e>
          <m:sup>
            <m:r>
              <m:rPr>
                <m:sty m:val="bi"/>
              </m:rPr>
              <w:rPr>
                <w:rFonts w:ascii="Cambria Math" w:eastAsia="ＭＳ 明朝" w:hAnsi="Cambria Math" w:cs="Cambria Math"/>
                <w:lang w:eastAsia="ja-JP"/>
              </w:rPr>
              <m:t>'</m:t>
            </m:r>
          </m:sup>
        </m:sSup>
        <m:r>
          <m:rPr>
            <m:sty m:val="bi"/>
          </m:rPr>
          <w:rPr>
            <w:rFonts w:ascii="Cambria Math" w:eastAsia="ＭＳ 明朝" w:hAnsi="Cambria Math"/>
            <w:lang w:eastAsia="ja-JP"/>
          </w:rPr>
          <m:t>)</m:t>
        </m:r>
      </m:oMath>
      <w:r w:rsidRPr="004A0A49">
        <w:rPr>
          <w:rFonts w:eastAsia="ＭＳ 明朝" w:hint="eastAsia"/>
          <w:bCs/>
          <w:lang w:eastAsia="ja-JP"/>
        </w:rPr>
        <w:t>,</w:t>
      </w:r>
      <w:r w:rsidR="004A0A49">
        <w:rPr>
          <w:rFonts w:eastAsia="ＭＳ 明朝" w:hint="eastAsia"/>
          <w:bCs/>
          <w:lang w:eastAsia="ja-JP"/>
        </w:rPr>
        <w:t xml:space="preserve"> following equation holds.</w:t>
      </w:r>
    </w:p>
    <w:p w14:paraId="1D7AAA8F" w14:textId="77777777" w:rsidR="008B04EB" w:rsidRPr="009D5D5B" w:rsidRDefault="00000000" w:rsidP="008B04EB">
      <w:pPr>
        <w:spacing w:before="120" w:after="120"/>
        <w:rPr>
          <w:rFonts w:eastAsia="ＭＳ 明朝"/>
          <w:b/>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num>
                    <m:den>
                      <m:r>
                        <w:rPr>
                          <w:rFonts w:ascii="Cambria Math" w:eastAsia="ＭＳ 明朝" w:hAnsi="Cambria Math" w:cs="Cambria Math"/>
                          <w:lang w:val="en-US" w:eastAsia="ja-JP"/>
                        </w:rPr>
                        <m:t>dt</m:t>
                      </m:r>
                    </m:den>
                  </m:f>
                  <m:r>
                    <m:rPr>
                      <m:sty m:val="bi"/>
                    </m:rPr>
                    <w:rPr>
                      <w:rFonts w:ascii="Cambria Math" w:eastAsia="ＭＳ 明朝" w:hAnsi="Cambria Math" w:cs="Cambria Math"/>
                      <w:lang w:val="en-US" w:eastAsia="ja-JP"/>
                    </w:rPr>
                    <m:t xml:space="preserve"> </m:t>
                  </m:r>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r>
                        <w:rPr>
                          <w:rFonts w:ascii="Cambria Math" w:eastAsia="ＭＳ 明朝" w:hAnsi="Cambria Math" w:cs="Cambria Math"/>
                          <w:lang w:val="en-US"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d>
                <m:dPr>
                  <m:begChr m:val="["/>
                  <m:endChr m:val="]"/>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num>
                    <m:den>
                      <m:r>
                        <w:rPr>
                          <w:rFonts w:ascii="Cambria Math" w:eastAsia="ＭＳ 明朝" w:hAnsi="Cambria Math" w:cs="Cambria Math"/>
                          <w:lang w:val="en-US" w:eastAsia="ja-JP"/>
                        </w:rPr>
                        <m:t>dt</m:t>
                      </m:r>
                    </m:den>
                  </m:f>
                  <m:d>
                    <m:dPr>
                      <m:ctrlPr>
                        <w:rPr>
                          <w:rFonts w:ascii="Cambria Math" w:eastAsia="ＭＳ 明朝" w:hAnsi="Cambria Math" w:cs="Cambria Math"/>
                          <w:b/>
                          <w:i/>
                          <w:lang w:val="en-US" w:eastAsia="ja-JP"/>
                        </w:rPr>
                      </m:ctrlPr>
                    </m:dPr>
                    <m:e>
                      <m:sSubSup>
                        <m:sSubSupPr>
                          <m:ctrlPr>
                            <w:rPr>
                              <w:rFonts w:ascii="Cambria Math" w:eastAsia="ＭＳ 明朝" w:hAnsi="Cambria Math"/>
                              <w:b/>
                              <w:i/>
                              <w:lang w:eastAsia="ja-JP"/>
                            </w:rPr>
                          </m:ctrlPr>
                        </m:sSubSupPr>
                        <m:e>
                          <m:sSup>
                            <m:sSupPr>
                              <m:ctrlPr>
                                <w:rPr>
                                  <w:rFonts w:ascii="Cambria Math" w:eastAsia="ＭＳ 明朝" w:hAnsi="Cambria Math" w:cs="Cambria Math"/>
                                  <w:i/>
                                  <w:lang w:eastAsia="ja-JP"/>
                                </w:rPr>
                              </m:ctrlPr>
                            </m:sSupPr>
                            <m:e>
                              <m:r>
                                <w:rPr>
                                  <w:rFonts w:ascii="Cambria Math" w:eastAsia="ＭＳ 明朝" w:hAnsi="Cambria Math" w:cs="Cambria Math"/>
                                  <w:lang w:eastAsia="ja-JP"/>
                                </w:rPr>
                                <m:t>x</m:t>
                              </m:r>
                            </m:e>
                            <m:sup>
                              <m:r>
                                <w:rPr>
                                  <w:rFonts w:ascii="Cambria Math" w:eastAsia="ＭＳ 明朝" w:hAnsi="Cambria Math" w:cs="Cambria Math"/>
                                  <w:lang w:eastAsia="ja-JP"/>
                                </w:rPr>
                                <m:t>'</m:t>
                              </m:r>
                            </m:sup>
                          </m:sSup>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val="en-US"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 xml:space="preserve">+ </m:t>
                      </m:r>
                      <m:sSubSup>
                        <m:sSubSupPr>
                          <m:ctrlPr>
                            <w:rPr>
                              <w:rFonts w:ascii="Cambria Math" w:eastAsia="ＭＳ 明朝" w:hAnsi="Cambria Math"/>
                              <w:b/>
                              <w:i/>
                              <w:lang w:eastAsia="ja-JP"/>
                            </w:rPr>
                          </m:ctrlPr>
                        </m:sSubSupPr>
                        <m:e>
                          <m:sSup>
                            <m:sSupPr>
                              <m:ctrlPr>
                                <w:rPr>
                                  <w:rFonts w:ascii="Cambria Math" w:eastAsia="ＭＳ 明朝" w:hAnsi="Cambria Math" w:cs="Cambria Math"/>
                                  <w:i/>
                                  <w:lang w:eastAsia="ja-JP"/>
                                </w:rPr>
                              </m:ctrlPr>
                            </m:sSupPr>
                            <m:e>
                              <m:r>
                                <w:rPr>
                                  <w:rFonts w:ascii="Cambria Math" w:eastAsia="ＭＳ 明朝" w:hAnsi="Cambria Math" w:cs="Cambria Math"/>
                                  <w:lang w:eastAsia="ja-JP"/>
                                </w:rPr>
                                <m:t>y</m:t>
                              </m:r>
                            </m:e>
                            <m:sup>
                              <m:r>
                                <w:rPr>
                                  <w:rFonts w:ascii="Cambria Math" w:eastAsia="ＭＳ 明朝" w:hAnsi="Cambria Math" w:cs="Cambria Math"/>
                                  <w:lang w:eastAsia="ja-JP"/>
                                </w:rPr>
                                <m:t>'</m:t>
                              </m:r>
                            </m:sup>
                          </m:sSup>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p>
                        <m:sSupPr>
                          <m:ctrlPr>
                            <w:rPr>
                              <w:rFonts w:ascii="Cambria Math" w:eastAsia="ＭＳ 明朝" w:hAnsi="Cambria Math" w:cs="Cambria Math"/>
                              <w:i/>
                              <w:lang w:eastAsia="ja-JP"/>
                            </w:rPr>
                          </m:ctrlPr>
                        </m:sSupPr>
                        <m:e>
                          <m:r>
                            <w:rPr>
                              <w:rFonts w:ascii="Cambria Math" w:eastAsia="ＭＳ 明朝" w:hAnsi="Cambria Math" w:cs="Cambria Math"/>
                              <w:lang w:eastAsia="ja-JP"/>
                            </w:rPr>
                            <m:t>z</m:t>
                          </m:r>
                          <m:ctrlPr>
                            <w:rPr>
                              <w:rFonts w:ascii="Cambria Math" w:eastAsia="ＭＳ 明朝" w:hAnsi="Cambria Math"/>
                              <w:b/>
                              <w:i/>
                              <w:lang w:eastAsia="ja-JP"/>
                            </w:rPr>
                          </m:ctrlPr>
                        </m:e>
                        <m:sup>
                          <m:r>
                            <w:rPr>
                              <w:rFonts w:ascii="Cambria Math" w:eastAsia="ＭＳ 明朝" w:hAnsi="Cambria Math" w:cs="Cambria Math"/>
                              <w:lang w:eastAsia="ja-JP"/>
                            </w:rPr>
                            <m:t>'</m:t>
                          </m:r>
                        </m:sup>
                      </m:sSup>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e>
                  </m:d>
                </m:e>
              </m:d>
            </m:e>
            <m:sub>
              <m:r>
                <m:rPr>
                  <m:sty m:val="b"/>
                </m:rPr>
                <w:rPr>
                  <w:rFonts w:ascii="Cambria Math" w:eastAsia="ＭＳ 明朝" w:hAnsi="Cambria Math" w:cs="Cambria Math"/>
                  <w:lang w:eastAsia="ja-JP"/>
                </w:rPr>
                <m:t>Σ</m:t>
              </m:r>
            </m:sub>
          </m:sSub>
        </m:oMath>
      </m:oMathPara>
    </w:p>
    <w:p w14:paraId="05EDF7BC" w14:textId="456FBB96" w:rsidR="008B04EB" w:rsidRDefault="008B04EB" w:rsidP="008B04EB">
      <w:pPr>
        <w:spacing w:before="120" w:after="120"/>
        <w:rPr>
          <w:rFonts w:eastAsia="ＭＳ 明朝"/>
          <w:lang w:eastAsia="ja-JP"/>
        </w:rPr>
      </w:pPr>
      <m:oMathPara>
        <m:oMath>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d>
                <m:dPr>
                  <m:begChr m:val="["/>
                  <m:endChr m:val="]"/>
                  <m:ctrlPr>
                    <w:rPr>
                      <w:rFonts w:ascii="Cambria Math" w:eastAsia="ＭＳ 明朝" w:hAnsi="Cambria Math" w:cs="Cambria Math"/>
                      <w:b/>
                      <w:bCs/>
                      <w:i/>
                      <w:lang w:val="en-US" w:eastAsia="ja-JP"/>
                    </w:rPr>
                  </m:ctrlPr>
                </m:d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dx'</m:t>
                          </m:r>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dy'</m:t>
                          </m:r>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dz'</m:t>
                          </m:r>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d>
                <m:dPr>
                  <m:begChr m:val="["/>
                  <m:endChr m:val="]"/>
                  <m:ctrlPr>
                    <w:rPr>
                      <w:rFonts w:ascii="Cambria Math" w:eastAsia="ＭＳ 明朝" w:hAnsi="Cambria Math" w:cs="Cambria Math"/>
                      <w:b/>
                      <w:bCs/>
                      <w:i/>
                      <w:lang w:val="en-US" w:eastAsia="ja-JP"/>
                    </w:rPr>
                  </m:ctrlPr>
                </m:dPr>
                <m:e>
                  <m:r>
                    <w:rPr>
                      <w:rFonts w:ascii="Cambria Math" w:eastAsia="ＭＳ 明朝" w:hAnsi="Cambria Math" w:cs="Cambria Math"/>
                      <w:lang w:val="en-US" w:eastAsia="ja-JP"/>
                    </w:rPr>
                    <m:t>x'</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r>
                    <w:rPr>
                      <w:rFonts w:ascii="Cambria Math" w:eastAsia="ＭＳ 明朝" w:hAnsi="Cambria Math" w:cs="Cambria Math"/>
                      <w:lang w:val="en-US" w:eastAsia="ja-JP"/>
                    </w:rPr>
                    <m:t>y'</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r>
                    <w:rPr>
                      <w:rFonts w:ascii="Cambria Math" w:eastAsia="ＭＳ 明朝" w:hAnsi="Cambria Math" w:cs="Cambria Math"/>
                      <w:lang w:val="en-US" w:eastAsia="ja-JP"/>
                    </w:rPr>
                    <m:t>z'</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              (</m:t>
          </m:r>
          <m:r>
            <m:rPr>
              <m:sty m:val="p"/>
            </m:rPr>
            <w:rPr>
              <w:rFonts w:ascii="Cambria Math" w:eastAsia="ＭＳ 明朝" w:hAnsi="Cambria Math" w:cs="Cambria Math"/>
              <w:lang w:val="en-US" w:eastAsia="ja-JP"/>
            </w:rPr>
            <m:t>C19</m:t>
          </m:r>
          <m:r>
            <m:rPr>
              <m:sty m:val="bi"/>
            </m:rPr>
            <w:rPr>
              <w:rFonts w:ascii="Cambria Math" w:eastAsia="ＭＳ 明朝" w:hAnsi="Cambria Math" w:cs="Cambria Math"/>
              <w:lang w:val="en-US" w:eastAsia="ja-JP"/>
            </w:rPr>
            <m:t>)</m:t>
          </m:r>
        </m:oMath>
      </m:oMathPara>
    </w:p>
    <w:p w14:paraId="15459B3A" w14:textId="66ECE7A9" w:rsidR="008B04EB" w:rsidRDefault="00C072C1" w:rsidP="008B04EB">
      <w:pPr>
        <w:spacing w:before="120" w:after="120"/>
        <w:rPr>
          <w:rFonts w:eastAsia="ＭＳ 明朝"/>
          <w:lang w:eastAsia="ja-JP"/>
        </w:rPr>
      </w:pPr>
      <w:r>
        <w:rPr>
          <w:rFonts w:eastAsia="ＭＳ 明朝" w:hint="eastAsia"/>
          <w:lang w:eastAsia="ja-JP"/>
        </w:rPr>
        <w:t xml:space="preserve">The first term is the velocity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w:r w:rsidR="007C3F38">
        <w:rPr>
          <w:rFonts w:eastAsia="ＭＳ 明朝" w:hint="eastAsia"/>
          <w:lang w:eastAsia="ja-JP"/>
        </w:rPr>
        <w:t>.</w:t>
      </w:r>
      <w:r w:rsidR="008B04EB">
        <w:rPr>
          <w:rFonts w:eastAsia="ＭＳ 明朝" w:hint="eastAsia"/>
          <w:lang w:eastAsia="ja-JP"/>
        </w:rPr>
        <w:t xml:space="preserve"> </w:t>
      </w:r>
      <w:r w:rsidR="007C3F38">
        <w:rPr>
          <w:rFonts w:eastAsia="ＭＳ 明朝" w:hint="eastAsia"/>
          <w:lang w:eastAsia="ja-JP"/>
        </w:rPr>
        <w:t xml:space="preserve">And the second term can be </w:t>
      </w:r>
      <w:r w:rsidR="001847E5">
        <w:rPr>
          <w:rFonts w:eastAsia="ＭＳ 明朝" w:hint="eastAsia"/>
          <w:lang w:eastAsia="ja-JP"/>
        </w:rPr>
        <w:t>transform</w:t>
      </w:r>
      <w:r w:rsidR="00E03164">
        <w:rPr>
          <w:rFonts w:eastAsia="ＭＳ 明朝" w:hint="eastAsia"/>
          <w:lang w:eastAsia="ja-JP"/>
        </w:rPr>
        <w:t>ed</w:t>
      </w:r>
      <w:r w:rsidR="007C3F38">
        <w:rPr>
          <w:rFonts w:eastAsia="ＭＳ 明朝" w:hint="eastAsia"/>
          <w:lang w:eastAsia="ja-JP"/>
        </w:rPr>
        <w:t xml:space="preserve"> by the previous</w:t>
      </w:r>
      <w:r w:rsidR="000846A7">
        <w:rPr>
          <w:rFonts w:eastAsia="ＭＳ 明朝" w:hint="eastAsia"/>
          <w:lang w:eastAsia="ja-JP"/>
        </w:rPr>
        <w:t>ly mentioned</w:t>
      </w:r>
      <w:r w:rsidR="007C3F38">
        <w:rPr>
          <w:rFonts w:eastAsia="ＭＳ 明朝" w:hint="eastAsia"/>
          <w:lang w:eastAsia="ja-JP"/>
        </w:rPr>
        <w:t xml:space="preserve"> equations (C4, C5 and C6)</w:t>
      </w:r>
      <w:r w:rsidR="00961BD9">
        <w:rPr>
          <w:rFonts w:eastAsia="ＭＳ 明朝" w:hint="eastAsia"/>
          <w:lang w:eastAsia="ja-JP"/>
        </w:rPr>
        <w:t xml:space="preserve">, extracted </w:t>
      </w:r>
      <w:r w:rsidR="00726644">
        <w:rPr>
          <w:rFonts w:eastAsia="ＭＳ 明朝" w:hint="eastAsia"/>
          <w:lang w:eastAsia="ja-JP"/>
        </w:rPr>
        <w:t>below</w:t>
      </w:r>
      <w:r w:rsidR="00E03164">
        <w:rPr>
          <w:rFonts w:eastAsia="ＭＳ 明朝" w:hint="eastAsia"/>
          <w:lang w:eastAsia="ja-JP"/>
        </w:rPr>
        <w:t xml:space="preserve"> for reference</w:t>
      </w:r>
      <w:r w:rsidR="00726644">
        <w:rPr>
          <w:rFonts w:eastAsia="ＭＳ 明朝" w:hint="eastAsia"/>
          <w:lang w:eastAsia="ja-JP"/>
        </w:rPr>
        <w:t>.</w:t>
      </w:r>
    </w:p>
    <w:p w14:paraId="5FAE6A15" w14:textId="412897F2" w:rsidR="00726644" w:rsidRPr="00726644"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C4</m:t>
                  </m:r>
                </m:e>
              </m:d>
              <m:ctrlPr>
                <w:rPr>
                  <w:rFonts w:ascii="Cambria Math" w:eastAsia="ＭＳ 明朝" w:hAnsi="Cambria Math" w:cs="Cambria Math"/>
                  <w:b/>
                  <w:bCs/>
                  <w:i/>
                  <w:lang w:val="en-US" w:eastAsia="ja-JP"/>
                </w:rPr>
              </m:ctrlPr>
            </m:e>
          </m:eqArr>
        </m:oMath>
      </m:oMathPara>
    </w:p>
    <w:p w14:paraId="0DF9AC5E" w14:textId="3E56591B" w:rsidR="00726644" w:rsidRPr="003A272B" w:rsidRDefault="00000000" w:rsidP="008B04EB">
      <w:pPr>
        <w:spacing w:before="120" w:after="120"/>
        <w:rPr>
          <w:rFonts w:eastAsia="ＭＳ 明朝"/>
          <w:lang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C5</m:t>
                  </m:r>
                </m:e>
              </m:d>
              <m:ctrlPr>
                <w:rPr>
                  <w:rFonts w:ascii="Cambria Math" w:eastAsia="ＭＳ 明朝" w:hAnsi="Cambria Math" w:cs="Cambria Math"/>
                  <w:b/>
                  <w:bCs/>
                  <w:i/>
                  <w:lang w:val="en-US" w:eastAsia="ja-JP"/>
                </w:rPr>
              </m:ctrlPr>
            </m:e>
          </m:eqArr>
        </m:oMath>
      </m:oMathPara>
    </w:p>
    <w:p w14:paraId="7A214242" w14:textId="68F7DDCD" w:rsidR="00726644"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
                  <w:i/>
                  <w:lang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C6</m:t>
                  </m:r>
                </m:e>
              </m:d>
              <m:ctrlPr>
                <w:rPr>
                  <w:rFonts w:ascii="Cambria Math" w:eastAsia="ＭＳ 明朝" w:hAnsi="Cambria Math" w:cs="Cambria Math"/>
                  <w:b/>
                  <w:bCs/>
                  <w:i/>
                  <w:lang w:val="en-US" w:eastAsia="ja-JP"/>
                </w:rPr>
              </m:ctrlPr>
            </m:e>
          </m:eqArr>
        </m:oMath>
      </m:oMathPara>
    </w:p>
    <w:p w14:paraId="72F2608F" w14:textId="53ABF3B4" w:rsidR="008B04EB" w:rsidRPr="00CE5D7F" w:rsidRDefault="00E03164" w:rsidP="008B04EB">
      <w:pPr>
        <w:spacing w:before="120" w:after="120"/>
        <w:rPr>
          <w:rFonts w:ascii="Cambria Math" w:eastAsia="ＭＳ 明朝" w:hAnsi="Cambria Math" w:cs="Cambria Math"/>
          <w:i/>
          <w:iCs/>
          <w:lang w:val="en-US" w:eastAsia="ja-JP"/>
        </w:rPr>
      </w:pPr>
      <w:r>
        <w:rPr>
          <w:rFonts w:eastAsia="ＭＳ 明朝" w:hint="eastAsia"/>
          <w:lang w:eastAsia="ja-JP"/>
        </w:rPr>
        <w:t xml:space="preserve">In summary, </w:t>
      </w:r>
    </w:p>
    <w:p w14:paraId="576F37BF" w14:textId="42303467" w:rsidR="008B04EB" w:rsidRDefault="00000000" w:rsidP="008B04EB">
      <w:pPr>
        <w:spacing w:before="120" w:after="120"/>
        <w:rPr>
          <w:rFonts w:eastAsia="ＭＳ 明朝"/>
          <w:lang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d>
                <m:dPr>
                  <m:begChr m:val="["/>
                  <m:endChr m:val="]"/>
                  <m:ctrlPr>
                    <w:rPr>
                      <w:rFonts w:ascii="Cambria Math" w:eastAsia="ＭＳ 明朝" w:hAnsi="Cambria Math" w:cs="Cambria Math"/>
                      <w:b/>
                      <w:bCs/>
                      <w:i/>
                      <w:lang w:val="en-US" w:eastAsia="ja-JP"/>
                    </w:rPr>
                  </m:ctrlPr>
                </m:dPr>
                <m:e>
                  <m:r>
                    <w:rPr>
                      <w:rFonts w:ascii="Cambria Math" w:eastAsia="ＭＳ 明朝" w:hAnsi="Cambria Math" w:cs="Cambria Math"/>
                      <w:lang w:val="en-US" w:eastAsia="ja-JP"/>
                    </w:rPr>
                    <m:t xml:space="preserve"> x'(</m:t>
                  </m:r>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r>
                    <w:rPr>
                      <w:rFonts w:ascii="Cambria Math" w:eastAsia="ＭＳ 明朝" w:hAnsi="Cambria Math" w:cs="Cambria Math"/>
                      <w:lang w:val="en-US" w:eastAsia="ja-JP"/>
                    </w:rPr>
                    <m:t>)</m:t>
                  </m:r>
                  <m:r>
                    <m:rPr>
                      <m:sty m:val="bi"/>
                    </m:rPr>
                    <w:rPr>
                      <w:rFonts w:ascii="Cambria Math" w:eastAsia="ＭＳ 明朝" w:hAnsi="Cambria Math"/>
                      <w:lang w:eastAsia="ja-JP"/>
                    </w:rPr>
                    <m:t>+</m:t>
                  </m:r>
                  <m:r>
                    <w:rPr>
                      <w:rFonts w:ascii="Cambria Math" w:eastAsia="ＭＳ 明朝" w:hAnsi="Cambria Math" w:cs="Cambria Math"/>
                      <w:lang w:val="en-US" w:eastAsia="ja-JP"/>
                    </w:rPr>
                    <m:t>y'(</m:t>
                  </m:r>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r>
                    <w:rPr>
                      <w:rFonts w:ascii="Cambria Math" w:eastAsia="ＭＳ 明朝" w:hAnsi="Cambria Math" w:cs="Cambria Math"/>
                      <w:lang w:val="en-US" w:eastAsia="ja-JP"/>
                    </w:rPr>
                    <m:t>)</m:t>
                  </m:r>
                  <m:r>
                    <m:rPr>
                      <m:sty m:val="bi"/>
                    </m:rPr>
                    <w:rPr>
                      <w:rFonts w:ascii="Cambria Math" w:eastAsia="ＭＳ 明朝" w:hAnsi="Cambria Math"/>
                      <w:lang w:eastAsia="ja-JP"/>
                    </w:rPr>
                    <m:t>+</m:t>
                  </m:r>
                  <m:r>
                    <w:rPr>
                      <w:rFonts w:ascii="Cambria Math" w:eastAsia="ＭＳ 明朝" w:hAnsi="Cambria Math" w:cs="Cambria Math"/>
                      <w:lang w:val="en-US" w:eastAsia="ja-JP"/>
                    </w:rPr>
                    <m:t>z'(</m:t>
                  </m:r>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e>
            <m:sub>
              <m:r>
                <m:rPr>
                  <m:sty m:val="b"/>
                </m:rPr>
                <w:rPr>
                  <w:rFonts w:ascii="Cambria Math" w:eastAsia="ＭＳ 明朝" w:hAnsi="Cambria Math" w:cs="Cambria Math"/>
                  <w:lang w:eastAsia="ja-JP"/>
                </w:rPr>
                <m:t>Σ</m:t>
              </m:r>
            </m:sub>
          </m:sSub>
        </m:oMath>
      </m:oMathPara>
    </w:p>
    <w:p w14:paraId="60BA8682" w14:textId="459A7F1F" w:rsidR="008B04EB" w:rsidRDefault="008B04EB" w:rsidP="008B04EB">
      <w:pPr>
        <w:spacing w:before="120" w:after="120"/>
        <w:rPr>
          <w:rFonts w:eastAsia="ＭＳ 明朝"/>
          <w:lang w:eastAsia="ja-JP"/>
        </w:rPr>
      </w:pPr>
      <m:oMathPara>
        <m:oMath>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ω×</m:t>
              </m:r>
              <m:d>
                <m:dPr>
                  <m:begChr m:val="["/>
                  <m:endChr m:val="]"/>
                  <m:ctrlPr>
                    <w:rPr>
                      <w:rFonts w:ascii="Cambria Math" w:eastAsia="ＭＳ 明朝" w:hAnsi="Cambria Math" w:cs="Cambria Math"/>
                      <w:b/>
                      <w:bCs/>
                      <w:i/>
                      <w:lang w:val="en-US" w:eastAsia="ja-JP"/>
                    </w:rPr>
                  </m:ctrlPr>
                </m:dPr>
                <m:e>
                  <m:r>
                    <w:rPr>
                      <w:rFonts w:ascii="Cambria Math" w:eastAsia="ＭＳ 明朝" w:hAnsi="Cambria Math" w:cs="Cambria Math"/>
                      <w:lang w:val="en-US" w:eastAsia="ja-JP"/>
                    </w:rPr>
                    <m:t xml:space="preserve"> x'</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r>
                    <w:rPr>
                      <w:rFonts w:ascii="Cambria Math" w:eastAsia="ＭＳ 明朝" w:hAnsi="Cambria Math" w:cs="Cambria Math"/>
                      <w:lang w:val="en-US" w:eastAsia="ja-JP"/>
                    </w:rPr>
                    <m:t>y'</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r>
                    <w:rPr>
                      <w:rFonts w:ascii="Cambria Math" w:eastAsia="ＭＳ 明朝" w:hAnsi="Cambria Math" w:cs="Cambria Math"/>
                      <w:lang w:val="en-US" w:eastAsia="ja-JP"/>
                    </w:rPr>
                    <m:t>z'</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e>
            <m:sub>
              <m:r>
                <m:rPr>
                  <m:sty m:val="b"/>
                </m:rPr>
                <w:rPr>
                  <w:rFonts w:ascii="Cambria Math" w:eastAsia="ＭＳ 明朝" w:hAnsi="Cambria Math" w:cs="Cambria Math"/>
                  <w:lang w:eastAsia="ja-JP"/>
                </w:rPr>
                <m:t>Σ</m:t>
              </m:r>
            </m:sub>
          </m:sSub>
        </m:oMath>
      </m:oMathPara>
    </w:p>
    <w:p w14:paraId="6EC7072F" w14:textId="7F7C11EA" w:rsidR="008B04EB" w:rsidRPr="009B3A76" w:rsidRDefault="00000000" w:rsidP="008B04EB">
      <w:pPr>
        <w:spacing w:before="120" w:after="120"/>
        <w:rPr>
          <w:rFonts w:eastAsia="ＭＳ 明朝"/>
          <w:b/>
          <w:lang w:val="en-US" w:eastAsia="ja-JP"/>
        </w:rPr>
      </w:pPr>
      <m:oMathPara>
        <m:oMath>
          <m:eqArr>
            <m:eqArrPr>
              <m:maxDist m:val="1"/>
              <m:ctrlPr>
                <w:rPr>
                  <w:rFonts w:ascii="Cambria Math" w:eastAsia="ＭＳ 明朝" w:hAnsi="Cambria Math"/>
                  <w:b/>
                  <w:i/>
                  <w:lang w:val="en-US" w:eastAsia="ja-JP"/>
                </w:rPr>
              </m:ctrlPr>
            </m:eqArrPr>
            <m:e>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r>
                <m:rPr>
                  <m:sty m:val="bi"/>
                </m:rPr>
                <w:rPr>
                  <w:rFonts w:ascii="Cambria Math" w:eastAsia="ＭＳ 明朝" w:hAnsi="Cambria Math" w:cs="Cambria Math"/>
                  <w:lang w:val="en-US"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C20</m:t>
                  </m:r>
                </m:e>
              </m:d>
              <m:ctrlPr>
                <w:rPr>
                  <w:rFonts w:ascii="Cambria Math" w:eastAsia="ＭＳ 明朝" w:hAnsi="Cambria Math" w:cs="Cambria Math"/>
                  <w:b/>
                  <w:i/>
                  <w:lang w:val="en-US" w:eastAsia="ja-JP"/>
                </w:rPr>
              </m:ctrlPr>
            </m:e>
          </m:eqArr>
        </m:oMath>
      </m:oMathPara>
    </w:p>
    <w:p w14:paraId="646B8DBC" w14:textId="50B9B3B5" w:rsidR="008B04EB" w:rsidRPr="00FF2F3A" w:rsidRDefault="001B0E58" w:rsidP="008B04EB">
      <w:pPr>
        <w:spacing w:before="120" w:after="120"/>
        <w:rPr>
          <w:rFonts w:eastAsia="ＭＳ 明朝"/>
          <w:lang w:val="en-US" w:eastAsia="ja-JP"/>
        </w:rPr>
      </w:pPr>
      <w:r w:rsidRPr="001B0E58">
        <w:rPr>
          <w:rFonts w:eastAsia="ＭＳ 明朝" w:hint="eastAsia"/>
          <w:lang w:val="en-US" w:eastAsia="ja-JP"/>
        </w:rPr>
        <w:t>Th</w:t>
      </w:r>
      <w:r>
        <w:rPr>
          <w:rFonts w:eastAsia="ＭＳ 明朝" w:hint="eastAsia"/>
          <w:lang w:val="en-US" w:eastAsia="ja-JP"/>
        </w:rPr>
        <w:t>erefore</w:t>
      </w:r>
      <w:r w:rsidRPr="001B0E58">
        <w:rPr>
          <w:rFonts w:eastAsia="ＭＳ 明朝" w:hint="eastAsia"/>
          <w:lang w:val="en-US" w:eastAsia="ja-JP"/>
        </w:rPr>
        <w:t>,</w:t>
      </w:r>
      <w:r>
        <w:rPr>
          <w:rFonts w:eastAsia="ＭＳ 明朝" w:hint="eastAsia"/>
          <w:lang w:val="en-US" w:eastAsia="ja-JP"/>
        </w:rPr>
        <w:t xml:space="preserve"> transformation law of velocity vector</w:t>
      </w:r>
      <w:r w:rsidR="00FF2F3A">
        <w:rPr>
          <w:rFonts w:eastAsia="ＭＳ 明朝" w:hint="eastAsia"/>
          <w:lang w:val="en-US" w:eastAsia="ja-JP"/>
        </w:rPr>
        <w:t xml:space="preserve"> </w:t>
      </w:r>
      <w:r w:rsidR="009B40EF">
        <w:rPr>
          <w:rFonts w:eastAsia="ＭＳ 明朝" w:hint="eastAsia"/>
          <w:lang w:val="en-US" w:eastAsia="ja-JP"/>
        </w:rPr>
        <w:t>is</w:t>
      </w:r>
      <w:r w:rsidR="00FF2F3A">
        <w:rPr>
          <w:rFonts w:eastAsia="ＭＳ 明朝" w:hint="eastAsia"/>
          <w:lang w:val="en-US" w:eastAsia="ja-JP"/>
        </w:rPr>
        <w:t xml:space="preserve"> expressed by </w:t>
      </w:r>
      <w:r w:rsidRPr="001B0E58">
        <w:rPr>
          <w:rFonts w:eastAsia="ＭＳ 明朝" w:hint="eastAsia"/>
          <w:lang w:val="en-US" w:eastAsia="ja-JP"/>
        </w:rPr>
        <w:t xml:space="preserve"> </w:t>
      </w:r>
    </w:p>
    <w:p w14:paraId="0D294249" w14:textId="7D6F164A" w:rsidR="008B04EB" w:rsidRPr="00980D9A" w:rsidRDefault="00000000" w:rsidP="008B04EB">
      <w:pPr>
        <w:spacing w:before="120" w:after="120"/>
        <w:rPr>
          <w:rFonts w:eastAsia="ＭＳ 明朝"/>
          <w:b/>
          <w:bCs/>
          <w:lang w:eastAsia="ja-JP"/>
        </w:rPr>
      </w:pPr>
      <m:oMathPara>
        <m:oMath>
          <m:eqArr>
            <m:eqArrPr>
              <m:maxDist m:val="1"/>
              <m:ctrlPr>
                <w:rPr>
                  <w:rFonts w:ascii="Cambria Math" w:eastAsia="ＭＳ 明朝" w:hAnsi="Cambria Math"/>
                  <w:b/>
                  <w:i/>
                  <w:lang w:val="en-US"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r>
                <m:rPr>
                  <m:sty m:val="bi"/>
                </m:rPr>
                <w:rPr>
                  <w:rFonts w:ascii="Cambria Math" w:eastAsia="ＭＳ 明朝" w:hAnsi="Cambria Math"/>
                  <w:lang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C21</m:t>
                  </m:r>
                </m:e>
              </m:d>
              <m:ctrlPr>
                <w:rPr>
                  <w:rFonts w:ascii="Cambria Math" w:eastAsia="ＭＳ 明朝" w:hAnsi="Cambria Math"/>
                  <w:b/>
                  <w:bCs/>
                  <w:i/>
                  <w:lang w:eastAsia="ja-JP"/>
                </w:rPr>
              </m:ctrlPr>
            </m:e>
          </m:eqArr>
        </m:oMath>
      </m:oMathPara>
    </w:p>
    <w:p w14:paraId="02E0ADF6" w14:textId="70D08596" w:rsidR="008B04EB" w:rsidRPr="00C603BC" w:rsidRDefault="006A721C" w:rsidP="008B04EB">
      <w:pPr>
        <w:spacing w:before="120" w:after="120"/>
        <w:rPr>
          <w:rFonts w:eastAsia="ＭＳ 明朝"/>
          <w:bCs/>
          <w:lang w:val="en-US" w:eastAsia="ja-JP"/>
        </w:rPr>
      </w:pPr>
      <w:r>
        <w:rPr>
          <w:rFonts w:eastAsia="ＭＳ 明朝" w:hint="eastAsia"/>
          <w:bCs/>
          <w:lang w:val="en-US" w:eastAsia="ja-JP"/>
        </w:rPr>
        <w:t>o</w:t>
      </w:r>
      <w:r w:rsidR="00FF2F3A">
        <w:rPr>
          <w:rFonts w:eastAsia="ＭＳ 明朝" w:hint="eastAsia"/>
          <w:bCs/>
          <w:lang w:val="en-US" w:eastAsia="ja-JP"/>
        </w:rPr>
        <w:t xml:space="preserve">r </w:t>
      </w:r>
    </w:p>
    <w:p w14:paraId="007E55C4" w14:textId="6FF2DBD6" w:rsidR="008B04EB" w:rsidRPr="00980D9A" w:rsidRDefault="00000000" w:rsidP="008B04EB">
      <w:pPr>
        <w:spacing w:before="120" w:after="120"/>
        <w:rPr>
          <w:rFonts w:eastAsia="ＭＳ 明朝"/>
          <w:b/>
          <w:bCs/>
          <w:lang w:eastAsia="ja-JP"/>
        </w:rPr>
      </w:pPr>
      <m:oMathPara>
        <m:oMath>
          <m:eqArr>
            <m:eqArrPr>
              <m:maxDist m:val="1"/>
              <m:ctrlPr>
                <w:rPr>
                  <w:rFonts w:ascii="Cambria Math" w:eastAsia="ＭＳ 明朝" w:hAnsi="Cambria Math" w:cs="Cambria Math"/>
                  <w:b/>
                  <w:i/>
                  <w:lang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m:rPr>
                  <m:sty m:val="bi"/>
                </m:rPr>
                <w:rPr>
                  <w:rFonts w:ascii="Cambria Math" w:eastAsia="ＭＳ 明朝" w:hAnsi="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 xml:space="preserve">×r  </m:t>
              </m:r>
              <m:r>
                <m:rPr>
                  <m:sty m:val="bi"/>
                </m:rPr>
                <w:rPr>
                  <w:rFonts w:ascii="Cambria Math" w:eastAsia="ＭＳ 明朝" w:hAnsi="Cambria Math" w:hint="eastAsia"/>
                  <w:lang w:val="en-US" w:eastAsia="ja-JP"/>
                </w:rPr>
                <m:t xml:space="preserve">　</m:t>
              </m:r>
              <m:d>
                <m:dPr>
                  <m:ctrlPr>
                    <w:rPr>
                      <w:rFonts w:ascii="Cambria Math" w:eastAsia="ＭＳ 明朝" w:hAnsi="Cambria Math" w:hint="eastAsia"/>
                      <w:b/>
                      <w:i/>
                      <w:lang w:val="en-US" w:eastAsia="ja-JP"/>
                    </w:rPr>
                  </m:ctrlPr>
                </m:dPr>
                <m:e>
                  <m:r>
                    <m:rPr>
                      <m:sty m:val="bi"/>
                    </m:rPr>
                    <w:rPr>
                      <w:rFonts w:ascii="Cambria Math" w:eastAsia="ＭＳ 明朝" w:hAnsi="Cambria Math" w:hint="eastAsia"/>
                      <w:lang w:val="en-US" w:eastAsia="ja-JP"/>
                    </w:rPr>
                    <m:t xml:space="preserve"> </m:t>
                  </m:r>
                  <m:r>
                    <m:rPr>
                      <m:sty m:val="bi"/>
                    </m:rPr>
                    <w:rPr>
                      <w:rFonts w:ascii="Cambria Math" w:eastAsia="ＭＳ 明朝" w:hAnsi="Cambria Math" w:cs="Cambria Math" w:hint="eastAsia"/>
                      <w:lang w:eastAsia="ja-JP"/>
                    </w:rPr>
                    <m:t>r=</m:t>
                  </m:r>
                  <m:sSup>
                    <m:sSupPr>
                      <m:ctrlPr>
                        <w:rPr>
                          <w:rFonts w:ascii="Cambria Math" w:eastAsia="ＭＳ 明朝" w:hAnsi="Cambria Math" w:cs="Cambria Math" w:hint="eastAsia"/>
                          <w:b/>
                          <w:i/>
                          <w:lang w:eastAsia="ja-JP"/>
                        </w:rPr>
                      </m:ctrlPr>
                    </m:sSupPr>
                    <m:e>
                      <m:r>
                        <m:rPr>
                          <m:sty m:val="bi"/>
                        </m:rPr>
                        <w:rPr>
                          <w:rFonts w:ascii="Cambria Math" w:eastAsia="ＭＳ 明朝" w:hAnsi="Cambria Math" w:cs="Cambria Math" w:hint="eastAsia"/>
                          <w:lang w:eastAsia="ja-JP"/>
                        </w:rPr>
                        <m:t>r</m:t>
                      </m:r>
                    </m:e>
                    <m:sup>
                      <m:r>
                        <m:rPr>
                          <m:sty m:val="bi"/>
                        </m:rPr>
                        <w:rPr>
                          <w:rFonts w:ascii="Cambria Math" w:eastAsia="ＭＳ 明朝" w:hAnsi="Cambria Math" w:cs="Cambria Math" w:hint="eastAsia"/>
                          <w:lang w:eastAsia="ja-JP"/>
                        </w:rPr>
                        <m:t>'</m:t>
                      </m:r>
                    </m:sup>
                  </m:sSup>
                  <m:ctrlPr>
                    <w:rPr>
                      <w:rFonts w:ascii="Cambria Math" w:eastAsia="ＭＳ 明朝" w:hAnsi="Cambria Math" w:cs="Cambria Math" w:hint="eastAsia"/>
                      <w:b/>
                      <w:i/>
                      <w:lang w:eastAsia="ja-JP"/>
                    </w:rPr>
                  </m:ctrlPr>
                </m:e>
              </m:d>
              <m:r>
                <m:rPr>
                  <m:sty m:val="bi"/>
                </m:rPr>
                <w:rPr>
                  <w:rFonts w:ascii="Cambria Math" w:eastAsia="ＭＳ 明朝" w:hAnsi="Cambria Math"/>
                  <w:lang w:eastAsia="ja-JP"/>
                </w:rPr>
                <m:t>#</m:t>
              </m:r>
              <m:d>
                <m:dPr>
                  <m:ctrlPr>
                    <w:rPr>
                      <w:rFonts w:ascii="Cambria Math" w:eastAsia="ＭＳ 明朝" w:hAnsi="Cambria Math" w:cs="Cambria Math"/>
                      <w:b/>
                      <w:i/>
                      <w:lang w:eastAsia="ja-JP"/>
                    </w:rPr>
                  </m:ctrlPr>
                </m:dPr>
                <m:e>
                  <m:r>
                    <m:rPr>
                      <m:sty m:val="p"/>
                    </m:rPr>
                    <w:rPr>
                      <w:rFonts w:ascii="Cambria Math" w:eastAsia="ＭＳ 明朝" w:hAnsi="Cambria Math" w:cs="Cambria Math"/>
                      <w:lang w:eastAsia="ja-JP"/>
                    </w:rPr>
                    <m:t>C22</m:t>
                  </m:r>
                </m:e>
              </m:d>
              <m:ctrlPr>
                <w:rPr>
                  <w:rFonts w:ascii="Cambria Math" w:eastAsia="ＭＳ 明朝" w:hAnsi="Cambria Math"/>
                  <w:b/>
                  <w:bCs/>
                  <w:i/>
                  <w:lang w:eastAsia="ja-JP"/>
                </w:rPr>
              </m:ctrlPr>
            </m:e>
          </m:eqArr>
        </m:oMath>
      </m:oMathPara>
    </w:p>
    <w:p w14:paraId="4BAB5BC4" w14:textId="0ACD6FB2" w:rsidR="008B04EB" w:rsidRPr="00EC7FEF" w:rsidRDefault="00EC7FEF" w:rsidP="008B04EB">
      <w:pPr>
        <w:spacing w:before="120" w:after="120"/>
        <w:rPr>
          <w:rFonts w:eastAsia="ＭＳ 明朝"/>
          <w:b/>
          <w:bCs/>
          <w:iCs/>
          <w:u w:val="single"/>
          <w:lang w:val="en-US" w:eastAsia="ja-JP"/>
        </w:rPr>
      </w:pPr>
      <w:r w:rsidRPr="00EC7FEF">
        <w:rPr>
          <w:rFonts w:eastAsia="ＭＳ 明朝" w:hint="eastAsia"/>
          <w:b/>
          <w:bCs/>
          <w:iCs/>
          <w:u w:val="single"/>
          <w:lang w:val="en-US" w:eastAsia="ja-JP"/>
        </w:rPr>
        <w:t>Transformation law of acceleration</w:t>
      </w:r>
    </w:p>
    <w:p w14:paraId="1090B0D5" w14:textId="30D77B89" w:rsidR="008B04EB" w:rsidRPr="009D5D5B" w:rsidRDefault="00F135CA" w:rsidP="000B16F3">
      <w:pPr>
        <w:spacing w:before="120" w:after="120"/>
        <w:ind w:firstLineChars="50" w:firstLine="100"/>
        <w:rPr>
          <w:rFonts w:eastAsia="ＭＳ 明朝"/>
          <w:i/>
          <w:lang w:eastAsia="ja-JP"/>
        </w:rPr>
      </w:pPr>
      <w:r>
        <w:rPr>
          <w:rFonts w:eastAsia="ＭＳ 明朝" w:hint="eastAsia"/>
          <w:lang w:eastAsia="ja-JP"/>
        </w:rPr>
        <w:t xml:space="preserve"> First, </w:t>
      </w:r>
      <w:r w:rsidR="00F67815">
        <w:rPr>
          <w:rFonts w:eastAsia="ＭＳ 明朝" w:hint="eastAsia"/>
          <w:lang w:eastAsia="ja-JP"/>
        </w:rPr>
        <w:t xml:space="preserve">since the time rate of change is zero with the basic vector, </w:t>
      </w:r>
      <w:r w:rsidR="00E57B56">
        <w:rPr>
          <w:rFonts w:eastAsia="ＭＳ 明朝" w:hint="eastAsia"/>
          <w:lang w:eastAsia="ja-JP"/>
        </w:rPr>
        <w:t>acceleration</w:t>
      </w:r>
      <w:r w:rsidR="003A768D">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w:r w:rsidR="00F67815">
        <w:rPr>
          <w:rFonts w:eastAsia="ＭＳ 明朝" w:hint="eastAsia"/>
          <w:lang w:eastAsia="ja-JP"/>
        </w:rPr>
        <w:t xml:space="preserve"> of mass point from the observer</w:t>
      </w:r>
      <w:r w:rsidR="00F67815">
        <w:rPr>
          <w:rFonts w:eastAsia="ＭＳ 明朝"/>
          <w:lang w:eastAsia="ja-JP"/>
        </w:rPr>
        <w:t>’</w:t>
      </w:r>
      <w:r w:rsidR="00F67815">
        <w:rPr>
          <w:rFonts w:eastAsia="ＭＳ 明朝" w:hint="eastAsia"/>
          <w:lang w:eastAsia="ja-JP"/>
        </w:rPr>
        <w:t xml:space="preserve">s point of view on the rotating coordinate system </w:t>
      </w:r>
      <m:oMath>
        <m:r>
          <m:rPr>
            <m:sty m:val="p"/>
          </m:rPr>
          <w:rPr>
            <w:rFonts w:ascii="Cambria Math" w:eastAsia="ＭＳ 明朝" w:hAnsi="Cambria Math" w:cs="Cambria Math"/>
            <w:lang w:eastAsia="ja-JP"/>
          </w:rPr>
          <m:t>Σ</m:t>
        </m:r>
        <m:r>
          <w:rPr>
            <w:rFonts w:ascii="Cambria Math" w:eastAsia="ＭＳ 明朝" w:hAnsi="Cambria Math"/>
            <w:lang w:eastAsia="ja-JP"/>
          </w:rPr>
          <m:t>'</m:t>
        </m:r>
      </m:oMath>
      <w:r w:rsidR="00F67815">
        <w:rPr>
          <w:rFonts w:eastAsia="ＭＳ 明朝" w:hint="eastAsia"/>
          <w:lang w:eastAsia="ja-JP"/>
        </w:rPr>
        <w:t xml:space="preserve"> is </w:t>
      </w:r>
      <w:r w:rsidR="00C063B5">
        <w:rPr>
          <w:rFonts w:eastAsia="ＭＳ 明朝" w:hint="eastAsia"/>
          <w:lang w:eastAsia="ja-JP"/>
        </w:rPr>
        <w:t xml:space="preserve">expressed </w:t>
      </w:r>
      <w:r w:rsidR="00F67815">
        <w:rPr>
          <w:rFonts w:eastAsia="ＭＳ 明朝" w:hint="eastAsia"/>
          <w:lang w:eastAsia="ja-JP"/>
        </w:rPr>
        <w:t xml:space="preserve">as follows.  </w:t>
      </w:r>
    </w:p>
    <w:p w14:paraId="19DC90A8" w14:textId="77777777" w:rsidR="008B04EB" w:rsidRPr="00D73941" w:rsidRDefault="00000000" w:rsidP="008B04EB">
      <w:pPr>
        <w:spacing w:before="120" w:after="120"/>
        <w:jc w:val="center"/>
        <w:rPr>
          <w:rFonts w:eastAsia="ＭＳ 明朝"/>
          <w:b/>
          <w:lang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num>
                    <m:den>
                      <m:r>
                        <w:rPr>
                          <w:rFonts w:ascii="Cambria Math" w:eastAsia="ＭＳ 明朝" w:hAnsi="Cambria Math" w:cs="Cambria Math"/>
                          <w:lang w:val="en-US" w:eastAsia="ja-JP"/>
                        </w:rPr>
                        <m:t>dt</m:t>
                      </m:r>
                    </m:den>
                  </m:f>
                </m:e>
              </m:d>
            </m:e>
            <m:sub>
              <m:sSup>
                <m:sSupPr>
                  <m:ctrlPr>
                    <w:rPr>
                      <w:rFonts w:ascii="Cambria Math" w:eastAsia="ＭＳ 明朝" w:hAnsi="Cambria Math"/>
                      <w:b/>
                      <w:lang w:eastAsia="ja-JP"/>
                    </w:rPr>
                  </m:ctrlPr>
                </m:sSupPr>
                <m:e>
                  <m:r>
                    <m:rPr>
                      <m:sty m:val="b"/>
                    </m:rPr>
                    <w:rPr>
                      <w:rFonts w:ascii="Cambria Math" w:eastAsia="ＭＳ 明朝" w:hAnsi="Cambria Math" w:cs="Cambria Math"/>
                      <w:lang w:eastAsia="ja-JP"/>
                    </w:rPr>
                    <m:t>Σ</m:t>
                  </m:r>
                  <m:ctrlPr>
                    <w:rPr>
                      <w:rFonts w:ascii="Cambria Math" w:eastAsia="ＭＳ 明朝" w:hAnsi="Cambria Math" w:cs="Cambria Math"/>
                      <w:b/>
                      <w:lang w:eastAsia="ja-JP"/>
                    </w:rPr>
                  </m:ctrlPr>
                </m:e>
                <m:sup>
                  <m:r>
                    <m:rPr>
                      <m:sty m:val="b"/>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x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e>
            <m:sub>
              <m:r>
                <m:rPr>
                  <m:sty m:val="b"/>
                </m:rPr>
                <w:rPr>
                  <w:rFonts w:ascii="Cambria Math" w:eastAsia="ＭＳ 明朝" w:hAnsi="Cambria Math" w:cs="Cambria Math"/>
                  <w:lang w:eastAsia="ja-JP"/>
                </w:rPr>
                <m:t>Σ</m:t>
              </m:r>
              <m:r>
                <m:rPr>
                  <m:sty m:val="b"/>
                </m:rPr>
                <w:rPr>
                  <w:rFonts w:ascii="Cambria Math" w:eastAsia="ＭＳ 明朝" w:hAnsi="Cambria Math"/>
                  <w:lang w:eastAsia="ja-JP"/>
                </w:rPr>
                <m:t>'</m:t>
              </m:r>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y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e>
            <m:sub>
              <m:r>
                <m:rPr>
                  <m:sty m:val="b"/>
                </m:rPr>
                <w:rPr>
                  <w:rFonts w:ascii="Cambria Math" w:eastAsia="ＭＳ 明朝" w:hAnsi="Cambria Math" w:cs="Cambria Math"/>
                  <w:lang w:eastAsia="ja-JP"/>
                </w:rPr>
                <m:t>Σ</m:t>
              </m:r>
              <m:r>
                <m:rPr>
                  <m:sty m:val="b"/>
                </m:rPr>
                <w:rPr>
                  <w:rFonts w:ascii="Cambria Math" w:eastAsia="ＭＳ 明朝" w:hAnsi="Cambria Math"/>
                  <w:lang w:eastAsia="ja-JP"/>
                </w:rPr>
                <m:t>'</m:t>
              </m:r>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z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e>
            <m:sub>
              <m:r>
                <m:rPr>
                  <m:sty m:val="b"/>
                </m:rPr>
                <w:rPr>
                  <w:rFonts w:ascii="Cambria Math" w:eastAsia="ＭＳ 明朝" w:hAnsi="Cambria Math" w:cs="Cambria Math"/>
                  <w:lang w:eastAsia="ja-JP"/>
                </w:rPr>
                <m:t>Σ</m:t>
              </m:r>
              <m:r>
                <m:rPr>
                  <m:sty m:val="b"/>
                </m:rPr>
                <w:rPr>
                  <w:rFonts w:ascii="Cambria Math" w:eastAsia="ＭＳ 明朝" w:hAnsi="Cambria Math"/>
                  <w:lang w:eastAsia="ja-JP"/>
                </w:rPr>
                <m:t>'</m:t>
              </m:r>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oMath>
      </m:oMathPara>
    </w:p>
    <w:p w14:paraId="3DA63621" w14:textId="43E738F6" w:rsidR="008B04EB" w:rsidRPr="005A0C5C" w:rsidRDefault="00000000" w:rsidP="008B04EB">
      <w:pPr>
        <w:spacing w:before="120" w:after="120"/>
        <w:rPr>
          <w:rFonts w:eastAsia="ＭＳ 明朝"/>
          <w:b/>
          <w:lang w:val="en-US" w:eastAsia="ja-JP"/>
        </w:rPr>
      </w:pPr>
      <m:oMathPara>
        <m:oMath>
          <m:eqArr>
            <m:eqArrPr>
              <m:maxDist m:val="1"/>
              <m:ctrlPr>
                <w:rPr>
                  <w:rFonts w:ascii="Cambria Math" w:eastAsia="ＭＳ 明朝" w:hAnsi="Cambria Math"/>
                  <w:b/>
                  <w:i/>
                  <w:lang w:eastAsia="ja-JP"/>
                </w:rPr>
              </m:ctrlPr>
            </m:eqArrPr>
            <m:e>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a</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x</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a</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y</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a</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z</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C23</m:t>
                  </m:r>
                </m:e>
              </m:d>
              <m:ctrlPr>
                <w:rPr>
                  <w:rFonts w:ascii="Cambria Math" w:eastAsia="ＭＳ 明朝" w:hAnsi="Cambria Math" w:cs="Cambria Math"/>
                  <w:b/>
                  <w:i/>
                  <w:lang w:val="en-US" w:eastAsia="ja-JP"/>
                </w:rPr>
              </m:ctrlPr>
            </m:e>
          </m:eqArr>
        </m:oMath>
      </m:oMathPara>
    </w:p>
    <w:p w14:paraId="2C775333" w14:textId="77777777" w:rsidR="008B04EB" w:rsidRDefault="008B04EB" w:rsidP="008B04EB">
      <w:pPr>
        <w:spacing w:before="120" w:after="120"/>
        <w:jc w:val="center"/>
        <w:rPr>
          <w:rFonts w:eastAsia="ＭＳ 明朝"/>
          <w:lang w:eastAsia="ja-JP"/>
        </w:rPr>
      </w:pPr>
    </w:p>
    <w:p w14:paraId="78BFA2BE" w14:textId="0D66DEA4" w:rsidR="008B04EB" w:rsidRDefault="00D650FB" w:rsidP="008B04EB">
      <w:pPr>
        <w:spacing w:before="120" w:after="120"/>
        <w:rPr>
          <w:rFonts w:eastAsia="ＭＳ 明朝"/>
          <w:lang w:eastAsia="ja-JP"/>
        </w:rPr>
      </w:pPr>
      <w:r>
        <w:rPr>
          <w:rFonts w:eastAsia="ＭＳ 明朝" w:hint="eastAsia"/>
          <w:lang w:eastAsia="ja-JP"/>
        </w:rPr>
        <w:t>On the other hand,</w:t>
      </w:r>
      <w:r w:rsidR="009276B6">
        <w:rPr>
          <w:rFonts w:eastAsia="ＭＳ 明朝" w:hint="eastAsia"/>
          <w:lang w:eastAsia="ja-JP"/>
        </w:rPr>
        <w:t xml:space="preserve"> </w:t>
      </w:r>
      <w:r w:rsidR="00EB4F82">
        <w:rPr>
          <w:rFonts w:eastAsia="ＭＳ 明朝" w:hint="eastAsia"/>
          <w:lang w:eastAsia="ja-JP"/>
        </w:rPr>
        <w:t>since</w:t>
      </w:r>
      <w:r w:rsidR="009276B6">
        <w:rPr>
          <w:rFonts w:eastAsia="ＭＳ 明朝" w:hint="eastAsia"/>
          <w:lang w:eastAsia="ja-JP"/>
        </w:rPr>
        <w:t xml:space="preserve"> the position vector is </w:t>
      </w:r>
      <m:oMath>
        <m:r>
          <w:rPr>
            <w:rFonts w:ascii="Cambria Math" w:eastAsia="ＭＳ 明朝" w:hAnsi="Cambria Math"/>
            <w:lang w:eastAsia="ja-JP"/>
          </w:rPr>
          <m:t>(</m:t>
        </m:r>
        <m:r>
          <m:rPr>
            <m:sty m:val="bi"/>
          </m:rPr>
          <w:rPr>
            <w:rFonts w:ascii="Cambria Math" w:eastAsia="ＭＳ 明朝" w:hAnsi="Cambria Math" w:cs="Cambria Math"/>
            <w:lang w:eastAsia="ja-JP"/>
          </w:rPr>
          <m:t>r=</m:t>
        </m:r>
        <m:sSup>
          <m:sSupPr>
            <m:ctrlPr>
              <w:rPr>
                <w:rFonts w:ascii="Cambria Math" w:eastAsia="ＭＳ 明朝" w:hAnsi="Cambria Math" w:cs="Cambria Math"/>
                <w:b/>
                <w:i/>
                <w:lang w:eastAsia="ja-JP"/>
              </w:rPr>
            </m:ctrlPr>
          </m:sSupPr>
          <m:e>
            <m:r>
              <m:rPr>
                <m:sty m:val="bi"/>
              </m:rPr>
              <w:rPr>
                <w:rFonts w:ascii="Cambria Math" w:eastAsia="ＭＳ 明朝" w:hAnsi="Cambria Math" w:cs="Cambria Math"/>
                <w:lang w:eastAsia="ja-JP"/>
              </w:rPr>
              <m:t>r</m:t>
            </m:r>
          </m:e>
          <m:sup>
            <m:r>
              <m:rPr>
                <m:sty m:val="bi"/>
              </m:rPr>
              <w:rPr>
                <w:rFonts w:ascii="Cambria Math" w:eastAsia="ＭＳ 明朝" w:hAnsi="Cambria Math" w:cs="Cambria Math"/>
                <w:lang w:eastAsia="ja-JP"/>
              </w:rPr>
              <m:t>'</m:t>
            </m:r>
          </m:sup>
        </m:sSup>
        <m:r>
          <m:rPr>
            <m:sty m:val="bi"/>
          </m:rPr>
          <w:rPr>
            <w:rFonts w:ascii="Cambria Math" w:eastAsia="ＭＳ 明朝" w:hAnsi="Cambria Math" w:cs="Cambria Math"/>
            <w:lang w:eastAsia="ja-JP"/>
          </w:rPr>
          <m:t>)</m:t>
        </m:r>
      </m:oMath>
      <w:r w:rsidR="009276B6">
        <w:rPr>
          <w:rFonts w:eastAsia="ＭＳ 明朝" w:hint="eastAsia"/>
          <w:lang w:eastAsia="ja-JP"/>
        </w:rPr>
        <w:t xml:space="preserve">, </w:t>
      </w:r>
      <w:r w:rsidR="009752E1">
        <w:rPr>
          <w:rFonts w:eastAsia="ＭＳ 明朝" w:hint="eastAsia"/>
          <w:lang w:eastAsia="ja-JP"/>
        </w:rPr>
        <w:t>acceleration</w:t>
      </w:r>
      <w:r w:rsidR="000F5B00">
        <w:rPr>
          <w:rFonts w:eastAsia="ＭＳ 明朝" w:hint="eastAsia"/>
          <w:lang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w:r w:rsidR="009752E1">
        <w:rPr>
          <w:rFonts w:eastAsia="ＭＳ 明朝" w:hint="eastAsia"/>
          <w:lang w:eastAsia="ja-JP"/>
        </w:rPr>
        <w:t xml:space="preserve"> of mass point from the observer</w:t>
      </w:r>
      <w:r w:rsidR="009752E1">
        <w:rPr>
          <w:rFonts w:eastAsia="ＭＳ 明朝"/>
          <w:lang w:eastAsia="ja-JP"/>
        </w:rPr>
        <w:t>’</w:t>
      </w:r>
      <w:r w:rsidR="009752E1">
        <w:rPr>
          <w:rFonts w:eastAsia="ＭＳ 明朝" w:hint="eastAsia"/>
          <w:lang w:eastAsia="ja-JP"/>
        </w:rPr>
        <w:t xml:space="preserve">s point of view on the </w:t>
      </w:r>
      <w:r w:rsidR="00055AE6">
        <w:rPr>
          <w:rFonts w:eastAsia="ＭＳ 明朝" w:hint="eastAsia"/>
          <w:lang w:eastAsia="ja-JP"/>
        </w:rPr>
        <w:t>inertial</w:t>
      </w:r>
      <w:r w:rsidR="009752E1">
        <w:rPr>
          <w:rFonts w:eastAsia="ＭＳ 明朝" w:hint="eastAsia"/>
          <w:lang w:eastAsia="ja-JP"/>
        </w:rPr>
        <w:t xml:space="preserve"> coordinate system</w:t>
      </w:r>
      <w:r w:rsidR="00055AE6">
        <w:rPr>
          <w:rFonts w:eastAsia="ＭＳ 明朝" w:hint="eastAsia"/>
          <w:lang w:eastAsia="ja-JP"/>
        </w:rPr>
        <w:t xml:space="preserve"> </w:t>
      </w:r>
      <m:oMath>
        <m:r>
          <m:rPr>
            <m:sty m:val="p"/>
          </m:rPr>
          <w:rPr>
            <w:rFonts w:ascii="Cambria Math" w:eastAsia="ＭＳ 明朝" w:hAnsi="Cambria Math" w:cs="Cambria Math"/>
            <w:lang w:eastAsia="ja-JP"/>
          </w:rPr>
          <m:t>Σ</m:t>
        </m:r>
      </m:oMath>
      <w:r w:rsidR="00055AE6">
        <w:rPr>
          <w:rFonts w:eastAsia="ＭＳ 明朝" w:hint="eastAsia"/>
          <w:lang w:eastAsia="ja-JP"/>
        </w:rPr>
        <w:t xml:space="preserve"> </w:t>
      </w:r>
      <w:r w:rsidR="009752E1">
        <w:rPr>
          <w:rFonts w:eastAsia="ＭＳ 明朝" w:hint="eastAsia"/>
          <w:lang w:eastAsia="ja-JP"/>
        </w:rPr>
        <w:t>is expressed as follows.</w:t>
      </w:r>
    </w:p>
    <w:p w14:paraId="6AD33D58" w14:textId="77777777" w:rsidR="008B04EB" w:rsidRDefault="00000000" w:rsidP="008B04EB">
      <w:pPr>
        <w:spacing w:before="120" w:after="120"/>
        <w:rPr>
          <w:rFonts w:eastAsia="ＭＳ 明朝"/>
          <w:lang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d>
                <m:dPr>
                  <m:begChr m:val="["/>
                  <m:endChr m:val="]"/>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num>
                    <m:den>
                      <m:r>
                        <w:rPr>
                          <w:rFonts w:ascii="Cambria Math" w:eastAsia="ＭＳ 明朝" w:hAnsi="Cambria Math" w:cs="Cambria Math"/>
                          <w:lang w:val="en-US" w:eastAsia="ja-JP"/>
                        </w:rPr>
                        <m:t>dt</m:t>
                      </m:r>
                    </m:den>
                  </m:f>
                  <m:d>
                    <m:dPr>
                      <m:ctrlPr>
                        <w:rPr>
                          <w:rFonts w:ascii="Cambria Math" w:eastAsia="ＭＳ 明朝" w:hAnsi="Cambria Math" w:cs="Cambria Math"/>
                          <w:b/>
                          <w:i/>
                          <w:lang w:val="en-US"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e>
                  </m:d>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num>
                    <m:den>
                      <m:r>
                        <w:rPr>
                          <w:rFonts w:ascii="Cambria Math" w:eastAsia="ＭＳ 明朝" w:hAnsi="Cambria Math" w:cs="Cambria Math"/>
                          <w:lang w:val="en-US" w:eastAsia="ja-JP"/>
                        </w:rPr>
                        <m:t>dt</m:t>
                      </m:r>
                    </m:den>
                  </m:f>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 xml:space="preserve"> ω×r </m:t>
                      </m:r>
                    </m:e>
                  </m:d>
                  <m:r>
                    <m:rPr>
                      <m:sty m:val="bi"/>
                    </m:rPr>
                    <w:rPr>
                      <w:rFonts w:ascii="Cambria Math" w:eastAsia="ＭＳ 明朝" w:hAnsi="Cambria Math" w:cs="Cambria Math"/>
                      <w:lang w:val="en-US" w:eastAsia="ja-JP"/>
                    </w:rPr>
                    <m:t xml:space="preserve"> </m:t>
                  </m:r>
                </m:e>
              </m:d>
            </m:e>
            <m:sub>
              <m:r>
                <m:rPr>
                  <m:sty m:val="b"/>
                </m:rPr>
                <w:rPr>
                  <w:rFonts w:ascii="Cambria Math" w:eastAsia="ＭＳ 明朝" w:hAnsi="Cambria Math" w:cs="Cambria Math"/>
                  <w:lang w:eastAsia="ja-JP"/>
                </w:rPr>
                <m:t>Σ</m:t>
              </m:r>
            </m:sub>
          </m:sSub>
        </m:oMath>
      </m:oMathPara>
    </w:p>
    <w:p w14:paraId="44E54F95" w14:textId="77777777" w:rsidR="008B04EB" w:rsidRDefault="008B04EB" w:rsidP="008B04EB">
      <w:pPr>
        <w:spacing w:before="120" w:after="120"/>
        <w:rPr>
          <w:rFonts w:eastAsia="ＭＳ 明朝"/>
          <w:lang w:eastAsia="ja-JP"/>
        </w:rPr>
      </w:pPr>
      <m:oMathPara>
        <m:oMath>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Cs/>
                  <w:i/>
                  <w:lang w:val="en-US" w:eastAsia="ja-JP"/>
                </w:rPr>
              </m:ctrlPr>
            </m:fPr>
            <m:num>
              <m:r>
                <w:rPr>
                  <w:rFonts w:ascii="Cambria Math" w:eastAsia="ＭＳ 明朝" w:hAnsi="Cambria Math" w:cs="Cambria Math"/>
                </w:rPr>
                <m:t>d</m:t>
              </m:r>
            </m:num>
            <m:den>
              <m:r>
                <w:rPr>
                  <w:rFonts w:ascii="Cambria Math" w:eastAsia="ＭＳ 明朝" w:hAnsi="Cambria Math" w:cs="Cambria Math"/>
                </w:rPr>
                <m:t>dt</m:t>
              </m:r>
            </m:den>
          </m:f>
          <m:sSub>
            <m:sSubPr>
              <m:ctrlPr>
                <w:rPr>
                  <w:rFonts w:ascii="Cambria Math" w:eastAsia="ＭＳ 明朝" w:hAnsi="Cambria Math" w:cs="Cambria Math"/>
                  <w:b/>
                  <w:i/>
                  <w:lang w:val="en-US" w:eastAsia="ja-JP"/>
                </w:rPr>
              </m:ctrlPr>
            </m:sSubPr>
            <m:e>
              <m:d>
                <m:dPr>
                  <m:begChr m:val="["/>
                  <m:endChr m:val="]"/>
                  <m:ctrlPr>
                    <w:rPr>
                      <w:rFonts w:ascii="Cambria Math" w:eastAsia="ＭＳ 明朝" w:hAnsi="Cambria Math" w:cs="Cambria Math"/>
                      <w:b/>
                      <w:i/>
                      <w:lang w:val="en-US" w:eastAsia="ja-JP"/>
                    </w:rPr>
                  </m:ctrlPr>
                </m:d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x'</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 xml:space="preserve">y' </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z'</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num>
                        <m:den>
                          <m:r>
                            <w:rPr>
                              <w:rFonts w:ascii="Cambria Math" w:eastAsia="ＭＳ 明朝" w:hAnsi="Cambria Math" w:cs="Cambria Math"/>
                              <w:lang w:val="en-US" w:eastAsia="ja-JP"/>
                            </w:rPr>
                            <m:t>dt</m:t>
                          </m:r>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 xml:space="preserve"> </m:t>
              </m:r>
              <m:d>
                <m:dPr>
                  <m:begChr m:val="["/>
                  <m:endChr m:val="]"/>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ω</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×r  </m:t>
                  </m:r>
                </m:e>
              </m:d>
            </m:e>
            <m:sub>
              <m:r>
                <m:rPr>
                  <m:sty m:val="b"/>
                </m:rPr>
                <w:rPr>
                  <w:rFonts w:ascii="Cambria Math" w:eastAsia="ＭＳ 明朝" w:hAnsi="Cambria Math" w:cs="Cambria Math"/>
                  <w:lang w:eastAsia="ja-JP"/>
                </w:rPr>
                <m:t>Σ</m:t>
              </m:r>
            </m:sub>
          </m:sSub>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ω×</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 </m:t>
                  </m:r>
                </m:e>
              </m:d>
            </m:e>
            <m:sub>
              <m:r>
                <m:rPr>
                  <m:sty m:val="b"/>
                </m:rPr>
                <w:rPr>
                  <w:rFonts w:ascii="Cambria Math" w:eastAsia="ＭＳ 明朝" w:hAnsi="Cambria Math" w:cs="Cambria Math"/>
                  <w:lang w:eastAsia="ja-JP"/>
                </w:rPr>
                <m:t>Σ</m:t>
              </m:r>
            </m:sub>
          </m:sSub>
        </m:oMath>
      </m:oMathPara>
    </w:p>
    <w:p w14:paraId="2C2ACF49" w14:textId="77777777" w:rsidR="008B04EB" w:rsidRPr="00B4624C" w:rsidRDefault="00000000" w:rsidP="008B04EB">
      <w:pPr>
        <w:spacing w:before="120" w:after="120"/>
        <w:rPr>
          <w:rFonts w:eastAsia="ＭＳ 明朝"/>
          <w:i/>
          <w:lang w:eastAsia="ja-JP"/>
        </w:rPr>
      </w:pPr>
      <m:oMathPara>
        <m:oMath>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x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y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z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                                                          (A)</m:t>
          </m:r>
        </m:oMath>
      </m:oMathPara>
    </w:p>
    <w:p w14:paraId="015EFA4A" w14:textId="77777777" w:rsidR="008B04EB" w:rsidRPr="004E3C91"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dx '</m:t>
                          </m:r>
                        </m:num>
                        <m:den>
                          <m:r>
                            <w:rPr>
                              <w:rFonts w:ascii="Cambria Math" w:eastAsia="ＭＳ 明朝" w:hAnsi="Cambria Math" w:cs="Cambria Math"/>
                              <w:lang w:val="en-US" w:eastAsia="ja-JP"/>
                            </w:rPr>
                            <m:t>dt</m:t>
                          </m:r>
                        </m:den>
                      </m:f>
                    </m:e>
                  </m:d>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dy '</m:t>
                          </m:r>
                        </m:num>
                        <m:den>
                          <m:r>
                            <w:rPr>
                              <w:rFonts w:ascii="Cambria Math" w:eastAsia="ＭＳ 明朝" w:hAnsi="Cambria Math" w:cs="Cambria Math"/>
                              <w:lang w:val="en-US" w:eastAsia="ja-JP"/>
                            </w:rPr>
                            <m:t>dt</m:t>
                          </m:r>
                        </m:den>
                      </m:f>
                    </m:e>
                  </m:d>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dz '</m:t>
                          </m:r>
                        </m:num>
                        <m:den>
                          <m:r>
                            <w:rPr>
                              <w:rFonts w:ascii="Cambria Math" w:eastAsia="ＭＳ 明朝" w:hAnsi="Cambria Math" w:cs="Cambria Math"/>
                              <w:lang w:val="en-US" w:eastAsia="ja-JP"/>
                            </w:rPr>
                            <m:t>dt</m:t>
                          </m:r>
                        </m:den>
                      </m:f>
                    </m:e>
                  </m:d>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e>
              </m:d>
            </m:e>
            <m:sub>
              <m:r>
                <m:rPr>
                  <m:sty m:val="b"/>
                </m:rPr>
                <w:rPr>
                  <w:rFonts w:ascii="Cambria Math" w:eastAsia="ＭＳ 明朝" w:hAnsi="Cambria Math" w:cs="Cambria Math"/>
                  <w:lang w:eastAsia="ja-JP"/>
                </w:rPr>
                <m:t>Σ</m:t>
              </m:r>
            </m:sub>
          </m:sSub>
          <m:r>
            <m:rPr>
              <m:sty m:val="bi"/>
            </m:rPr>
            <w:rPr>
              <w:rFonts w:ascii="Cambria Math" w:eastAsia="ＭＳ 明朝" w:hAnsi="Cambria Math"/>
              <w:lang w:val="en-US" w:eastAsia="ja-JP"/>
            </w:rPr>
            <m:t xml:space="preserve">                        (B)</m:t>
          </m:r>
        </m:oMath>
      </m:oMathPara>
    </w:p>
    <w:p w14:paraId="33B4A966" w14:textId="14C333A5" w:rsidR="008B04EB" w:rsidRPr="004E3C91" w:rsidRDefault="008B04EB" w:rsidP="008B04EB">
      <w:pPr>
        <w:spacing w:before="120" w:after="120"/>
        <w:rPr>
          <w:rFonts w:eastAsia="ＭＳ 明朝"/>
          <w:b/>
          <w:i/>
          <w:lang w:val="en-US" w:eastAsia="ja-JP"/>
        </w:rPr>
      </w:pPr>
      <m:oMathPara>
        <m:oMath>
          <m:r>
            <m:rPr>
              <m:sty m:val="bi"/>
            </m:rPr>
            <w:rPr>
              <w:rFonts w:ascii="Cambria Math" w:eastAsia="ＭＳ 明朝" w:hAnsi="Cambria Math"/>
              <w:lang w:val="en-US" w:eastAsia="ja-JP"/>
            </w:rPr>
            <m:t>+</m:t>
          </m:r>
          <m:sSub>
            <m:sSubPr>
              <m:ctrlPr>
                <w:rPr>
                  <w:rFonts w:ascii="Cambria Math" w:eastAsia="ＭＳ 明朝" w:hAnsi="Cambria Math"/>
                  <w:b/>
                  <w:i/>
                  <w:lang w:val="en-US" w:eastAsia="ja-JP"/>
                </w:rPr>
              </m:ctrlPr>
            </m:sSubPr>
            <m:e>
              <m:d>
                <m:dPr>
                  <m:begChr m:val="["/>
                  <m:endChr m:val="]"/>
                  <m:ctrlPr>
                    <w:rPr>
                      <w:rFonts w:ascii="Cambria Math" w:eastAsia="ＭＳ 明朝" w:hAnsi="Cambria Math"/>
                      <w:b/>
                      <w:i/>
                      <w:lang w:val="en-US" w:eastAsia="ja-JP"/>
                    </w:rPr>
                  </m:ctrlPr>
                </m:dPr>
                <m:e>
                  <m:r>
                    <m:rPr>
                      <m:sty m:val="bi"/>
                    </m:rPr>
                    <w:rPr>
                      <w:rFonts w:ascii="Cambria Math" w:eastAsia="ＭＳ 明朝" w:hAnsi="Cambria Math"/>
                      <w:lang w:val="en-US" w:eastAsia="ja-JP"/>
                    </w:rPr>
                    <m:t xml:space="preserve"> </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ω</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×r</m:t>
                  </m:r>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                                                                                                     (C)</m:t>
          </m:r>
        </m:oMath>
      </m:oMathPara>
    </w:p>
    <w:p w14:paraId="34D37098" w14:textId="51782D7D" w:rsidR="008B04EB" w:rsidRPr="004E3C91"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ω×</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 </m:t>
                  </m:r>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 xml:space="preserve">                                                                                                    (D)</m:t>
          </m:r>
        </m:oMath>
      </m:oMathPara>
    </w:p>
    <w:p w14:paraId="2E934196" w14:textId="659E69A3" w:rsidR="008B04EB" w:rsidRPr="000419E7" w:rsidRDefault="00C072D6" w:rsidP="008B04EB">
      <w:pPr>
        <w:spacing w:before="120" w:after="120"/>
        <w:rPr>
          <w:rFonts w:eastAsia="ＭＳ 明朝"/>
          <w:iCs/>
          <w:lang w:val="en-US" w:eastAsia="ja-JP"/>
        </w:rPr>
      </w:pPr>
      <w:r>
        <w:rPr>
          <w:rFonts w:eastAsia="ＭＳ 明朝" w:hint="eastAsia"/>
          <w:iCs/>
          <w:lang w:val="en-US" w:eastAsia="ja-JP"/>
        </w:rPr>
        <w:t>In this equation, we confirm each term</w:t>
      </w:r>
      <w:r w:rsidR="00B360D5">
        <w:rPr>
          <w:rFonts w:eastAsia="ＭＳ 明朝" w:hint="eastAsia"/>
          <w:iCs/>
          <w:lang w:val="en-US" w:eastAsia="ja-JP"/>
        </w:rPr>
        <w:t xml:space="preserve"> from next</w:t>
      </w:r>
      <w:r>
        <w:rPr>
          <w:rFonts w:eastAsia="ＭＳ 明朝" w:hint="eastAsia"/>
          <w:iCs/>
          <w:lang w:val="en-US" w:eastAsia="ja-JP"/>
        </w:rPr>
        <w:t>.</w:t>
      </w:r>
    </w:p>
    <w:p w14:paraId="6247E8D3" w14:textId="77777777" w:rsidR="008B04EB" w:rsidRDefault="008B04EB" w:rsidP="008B04EB">
      <w:pPr>
        <w:spacing w:before="120" w:after="120"/>
        <w:rPr>
          <w:rFonts w:eastAsia="ＭＳ 明朝"/>
          <w:iCs/>
          <w:lang w:val="en-US" w:eastAsia="ja-JP"/>
        </w:rPr>
      </w:pPr>
    </w:p>
    <w:p w14:paraId="7BBBDA3A" w14:textId="5497C549" w:rsidR="008B04EB" w:rsidRPr="0017754A" w:rsidRDefault="005F0E51" w:rsidP="008B04EB">
      <w:pPr>
        <w:spacing w:before="120" w:after="120"/>
        <w:rPr>
          <w:rFonts w:eastAsia="ＭＳ 明朝"/>
          <w:b/>
          <w:bCs/>
          <w:iCs/>
          <w:u w:val="single"/>
          <w:lang w:val="en-US" w:eastAsia="ja-JP"/>
        </w:rPr>
      </w:pPr>
      <w:r w:rsidRPr="0017754A">
        <w:rPr>
          <w:rFonts w:eastAsia="ＭＳ 明朝" w:hint="eastAsia"/>
          <w:b/>
          <w:bCs/>
          <w:iCs/>
          <w:u w:val="single"/>
          <w:lang w:val="en-US" w:eastAsia="ja-JP"/>
        </w:rPr>
        <w:t>Term (</w:t>
      </w:r>
      <w:r w:rsidRPr="006D7657">
        <w:rPr>
          <w:rFonts w:eastAsia="ＭＳ 明朝" w:hint="eastAsia"/>
          <w:b/>
          <w:bCs/>
          <w:i/>
          <w:u w:val="single"/>
          <w:lang w:val="en-US" w:eastAsia="ja-JP"/>
        </w:rPr>
        <w:t>A</w:t>
      </w:r>
      <w:r w:rsidRPr="0017754A">
        <w:rPr>
          <w:rFonts w:eastAsia="ＭＳ 明朝" w:hint="eastAsia"/>
          <w:b/>
          <w:bCs/>
          <w:iCs/>
          <w:u w:val="single"/>
          <w:lang w:val="en-US" w:eastAsia="ja-JP"/>
        </w:rPr>
        <w:t>)</w:t>
      </w:r>
      <w:r w:rsidR="00C746FE">
        <w:rPr>
          <w:rFonts w:eastAsia="ＭＳ 明朝" w:hint="eastAsia"/>
          <w:b/>
          <w:bCs/>
          <w:iCs/>
          <w:u w:val="single"/>
          <w:lang w:val="en-US" w:eastAsia="ja-JP"/>
        </w:rPr>
        <w:t xml:space="preserve">: </w:t>
      </w:r>
    </w:p>
    <w:p w14:paraId="70AFD70F" w14:textId="53A81869" w:rsidR="008B04EB" w:rsidRPr="000419E7" w:rsidRDefault="00DF5D4B" w:rsidP="008B04EB">
      <w:pPr>
        <w:spacing w:before="120" w:after="120"/>
        <w:rPr>
          <w:rFonts w:eastAsia="ＭＳ 明朝"/>
          <w:i/>
          <w:iCs/>
          <w:lang w:eastAsia="ja-JP"/>
        </w:rPr>
      </w:pPr>
      <w:r>
        <w:rPr>
          <w:rFonts w:eastAsia="ＭＳ 明朝" w:hint="eastAsia"/>
          <w:iCs/>
          <w:lang w:val="en-US" w:eastAsia="ja-JP"/>
        </w:rPr>
        <w:t>Since the basis is that of rotating coordinate system</w:t>
      </w:r>
      <w:r>
        <w:rPr>
          <w:rFonts w:ascii="Cambria Math" w:eastAsia="ＭＳ 明朝" w:hAnsi="Cambria Math"/>
          <w:b/>
          <w:bCs/>
          <w:i/>
          <w:lang w:eastAsia="ja-JP"/>
        </w:rPr>
        <w:t xml:space="preserve"> </w:t>
      </w:r>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oMath>
      <w:r w:rsidR="008B04EB" w:rsidRPr="00DF5D4B">
        <w:rPr>
          <w:rFonts w:eastAsia="ＭＳ 明朝" w:hint="eastAsia"/>
          <w:lang w:eastAsia="ja-JP"/>
        </w:rPr>
        <w:t xml:space="preserve">, </w:t>
      </w:r>
      <w:r w:rsidRPr="00DF5D4B">
        <w:rPr>
          <w:rFonts w:eastAsia="ＭＳ 明朝" w:hint="eastAsia"/>
          <w:lang w:eastAsia="ja-JP"/>
        </w:rPr>
        <w:t>and</w:t>
      </w:r>
      <w:r>
        <w:rPr>
          <w:rFonts w:eastAsia="ＭＳ 明朝" w:hint="eastAsia"/>
          <w:lang w:eastAsia="ja-JP"/>
        </w:rPr>
        <w:t xml:space="preserve"> its </w:t>
      </w:r>
      <w:r w:rsidR="00044372">
        <w:rPr>
          <w:rFonts w:eastAsia="ＭＳ 明朝" w:hint="eastAsia"/>
          <w:lang w:eastAsia="ja-JP"/>
        </w:rPr>
        <w:t>component</w:t>
      </w:r>
      <w:r w:rsidR="00DC4774">
        <w:rPr>
          <w:rFonts w:eastAsia="ＭＳ 明朝" w:hint="eastAsia"/>
          <w:lang w:eastAsia="ja-JP"/>
        </w:rPr>
        <w:t>s</w:t>
      </w:r>
      <w:r w:rsidR="00044372">
        <w:rPr>
          <w:rFonts w:eastAsia="ＭＳ 明朝" w:hint="eastAsia"/>
          <w:lang w:eastAsia="ja-JP"/>
        </w:rPr>
        <w:t xml:space="preserve"> </w:t>
      </w:r>
      <w:r w:rsidR="00DC4774">
        <w:rPr>
          <w:rFonts w:eastAsia="ＭＳ 明朝" w:hint="eastAsia"/>
          <w:lang w:eastAsia="ja-JP"/>
        </w:rPr>
        <w:t>are</w:t>
      </w:r>
      <w:r w:rsidR="00044372">
        <w:rPr>
          <w:rFonts w:eastAsia="ＭＳ 明朝" w:hint="eastAsia"/>
          <w:lang w:eastAsia="ja-JP"/>
        </w:rPr>
        <w:t xml:space="preserve"> </w:t>
      </w:r>
      <w:r w:rsidR="00976B37">
        <w:rPr>
          <w:rFonts w:eastAsia="ＭＳ 明朝" w:hint="eastAsia"/>
          <w:lang w:eastAsia="ja-JP"/>
        </w:rPr>
        <w:t xml:space="preserve">the second order differential, </w:t>
      </w:r>
      <w:r w:rsidR="00D6295D">
        <w:rPr>
          <w:rFonts w:eastAsia="ＭＳ 明朝" w:hint="eastAsia"/>
          <w:lang w:eastAsia="ja-JP"/>
        </w:rPr>
        <w:t xml:space="preserve">it </w:t>
      </w:r>
      <w:r w:rsidR="0004262D">
        <w:rPr>
          <w:rFonts w:eastAsia="ＭＳ 明朝" w:hint="eastAsia"/>
          <w:lang w:eastAsia="ja-JP"/>
        </w:rPr>
        <w:t xml:space="preserve">is equivalent with </w:t>
      </w:r>
      <w:r w:rsidR="00D6295D">
        <w:rPr>
          <w:rFonts w:eastAsia="ＭＳ 明朝" w:hint="eastAsia"/>
          <w:lang w:eastAsia="ja-JP"/>
        </w:rPr>
        <w:t xml:space="preserve">the previously mentioned acceleration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w:r w:rsidR="00D6295D">
        <w:rPr>
          <w:rFonts w:eastAsia="ＭＳ 明朝" w:hint="eastAsia"/>
          <w:lang w:eastAsia="ja-JP"/>
        </w:rPr>
        <w:t>.</w:t>
      </w:r>
    </w:p>
    <w:p w14:paraId="24DA3B2F" w14:textId="77777777" w:rsidR="008B04EB" w:rsidRPr="000419E7"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 xml:space="preserve">x'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 xml:space="preserve">y'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m:t>
                              </m:r>
                            </m:e>
                            <m:sup>
                              <m:r>
                                <m:rPr>
                                  <m:sty m:val="p"/>
                                </m:rPr>
                                <w:rPr>
                                  <w:rFonts w:ascii="Cambria Math" w:eastAsia="ＭＳ 明朝" w:hAnsi="Cambria Math" w:cs="Cambria Math"/>
                                  <w:lang w:val="en-US" w:eastAsia="ja-JP"/>
                                </w:rPr>
                                <m:t>2</m:t>
                              </m:r>
                            </m:sup>
                          </m:sSup>
                          <m:r>
                            <w:rPr>
                              <w:rFonts w:ascii="Cambria Math" w:eastAsia="ＭＳ 明朝" w:hAnsi="Cambria Math" w:cs="Cambria Math"/>
                              <w:lang w:val="en-US" w:eastAsia="ja-JP"/>
                            </w:rPr>
                            <m:t>z '</m:t>
                          </m:r>
                        </m:num>
                        <m:den>
                          <m:sSup>
                            <m:sSupPr>
                              <m:ctrlPr>
                                <w:rPr>
                                  <w:rFonts w:ascii="Cambria Math" w:eastAsia="ＭＳ 明朝" w:hAnsi="Cambria Math" w:cs="Cambria Math"/>
                                  <w:i/>
                                  <w:lang w:val="en-US" w:eastAsia="ja-JP"/>
                                </w:rPr>
                              </m:ctrlPr>
                            </m:sSupPr>
                            <m:e>
                              <m:r>
                                <w:rPr>
                                  <w:rFonts w:ascii="Cambria Math" w:eastAsia="ＭＳ 明朝" w:hAnsi="Cambria Math" w:cs="Cambria Math"/>
                                  <w:lang w:val="en-US" w:eastAsia="ja-JP"/>
                                </w:rPr>
                                <m:t>dt</m:t>
                              </m:r>
                            </m:e>
                            <m:sup>
                              <m:r>
                                <m:rPr>
                                  <m:sty m:val="p"/>
                                </m:rPr>
                                <w:rPr>
                                  <w:rFonts w:ascii="Cambria Math" w:eastAsia="ＭＳ 明朝" w:hAnsi="Cambria Math" w:cs="Cambria Math"/>
                                  <w:lang w:val="en-US" w:eastAsia="ja-JP"/>
                                </w:rPr>
                                <m:t>2</m:t>
                              </m:r>
                            </m:sup>
                          </m:sSup>
                        </m:den>
                      </m:f>
                    </m:e>
                  </m:d>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e>
              </m:d>
            </m:e>
            <m:sub>
              <m:r>
                <m:rPr>
                  <m:sty m:val="b"/>
                </m:rPr>
                <w:rPr>
                  <w:rFonts w:ascii="Cambria Math" w:eastAsia="ＭＳ 明朝" w:hAnsi="Cambria Math" w:cs="Cambria Math"/>
                  <w:lang w:eastAsia="ja-JP"/>
                </w:rPr>
                <m:t>Σ</m:t>
              </m:r>
            </m:sub>
          </m:sSub>
        </m:oMath>
      </m:oMathPara>
    </w:p>
    <w:p w14:paraId="631D40BB" w14:textId="6E04A605" w:rsidR="008B04EB" w:rsidRPr="000D5B43" w:rsidRDefault="00000000" w:rsidP="008B04EB">
      <w:pPr>
        <w:spacing w:before="120" w:after="120"/>
        <w:rPr>
          <w:rFonts w:eastAsia="ＭＳ 明朝"/>
          <w:b/>
          <w:i/>
          <w:lang w:val="en-US" w:eastAsia="ja-JP"/>
        </w:rPr>
      </w:pPr>
      <m:oMathPara>
        <m:oMath>
          <m:eqArr>
            <m:eqArrPr>
              <m:maxDist m:val="1"/>
              <m:ctrlPr>
                <w:rPr>
                  <w:rFonts w:ascii="Cambria Math" w:eastAsia="ＭＳ 明朝" w:hAnsi="Cambria Math"/>
                  <w:b/>
                  <w:i/>
                  <w:lang w:eastAsia="ja-JP"/>
                </w:rPr>
              </m:ctrlPr>
            </m:eqArrPr>
            <m:e>
              <m:r>
                <m:rPr>
                  <m:sty m:val="bi"/>
                </m:rPr>
                <w:rPr>
                  <w:rFonts w:ascii="Cambria Math" w:eastAsia="ＭＳ 明朝" w:hAnsi="Cambria Math" w:cs="Cambria Math"/>
                  <w:lang w:val="en-US"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a</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x</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x</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a</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y</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y</m:t>
                  </m:r>
                </m:sub>
                <m:sup>
                  <m:r>
                    <m:rPr>
                      <m:sty m:val="bi"/>
                    </m:rPr>
                    <w:rPr>
                      <w:rFonts w:ascii="Cambria Math" w:eastAsia="ＭＳ 明朝" w:hAnsi="Cambria Math"/>
                      <w:lang w:eastAsia="ja-JP"/>
                    </w:rPr>
                    <m:t>'</m:t>
                  </m:r>
                </m:sup>
              </m:sSubSup>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a</m:t>
                  </m:r>
                </m:e>
                <m:sub>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z</m:t>
                      </m:r>
                    </m:e>
                    <m:sup>
                      <m:r>
                        <m:rPr>
                          <m:sty m:val="bi"/>
                        </m:rPr>
                        <w:rPr>
                          <w:rFonts w:ascii="Cambria Math" w:eastAsia="ＭＳ 明朝" w:hAnsi="Cambria Math" w:cs="Cambria Math"/>
                          <w:lang w:val="en-US" w:eastAsia="ja-JP"/>
                        </w:rPr>
                        <m:t>'</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p>
                  </m:sSup>
                </m:sub>
              </m:sSub>
              <m:sSubSup>
                <m:sSubSupPr>
                  <m:ctrlPr>
                    <w:rPr>
                      <w:rFonts w:ascii="Cambria Math" w:eastAsia="ＭＳ 明朝" w:hAnsi="Cambria Math"/>
                      <w:b/>
                      <w:i/>
                      <w:lang w:eastAsia="ja-JP"/>
                    </w:rPr>
                  </m:ctrlPr>
                </m:sSubSupPr>
                <m:e>
                  <m:r>
                    <m:rPr>
                      <m:scr m:val="double-struck"/>
                      <m:sty m:val="bi"/>
                    </m:rPr>
                    <w:rPr>
                      <w:rFonts w:ascii="Cambria Math" w:eastAsia="ＭＳ 明朝" w:hAnsi="Cambria Math" w:cs="Cambria Math"/>
                      <w:lang w:eastAsia="ja-JP"/>
                    </w:rPr>
                    <m:t>e</m:t>
                  </m:r>
                  <m:ctrlPr>
                    <w:rPr>
                      <w:rFonts w:ascii="Cambria Math" w:eastAsia="ＭＳ 明朝" w:hAnsi="Cambria Math" w:cs="Cambria Math"/>
                      <w:b/>
                      <w:i/>
                      <w:lang w:eastAsia="ja-JP"/>
                    </w:rPr>
                  </m:ctrlPr>
                </m:e>
                <m:sub>
                  <m:r>
                    <m:rPr>
                      <m:sty m:val="bi"/>
                    </m:rPr>
                    <w:rPr>
                      <w:rFonts w:ascii="Cambria Math" w:eastAsia="ＭＳ 明朝" w:hAnsi="Cambria Math"/>
                      <w:lang w:eastAsia="ja-JP"/>
                    </w:rPr>
                    <m:t>z</m:t>
                  </m:r>
                </m:sub>
                <m:sup>
                  <m:r>
                    <m:rPr>
                      <m:sty m:val="bi"/>
                    </m:rPr>
                    <w:rPr>
                      <w:rFonts w:ascii="Cambria Math" w:eastAsia="ＭＳ 明朝" w:hAnsi="Cambria Math"/>
                      <w:lang w:eastAsia="ja-JP"/>
                    </w:rPr>
                    <m:t>'</m:t>
                  </m:r>
                </m:sup>
              </m:sSubSup>
              <m:r>
                <m:rPr>
                  <m:sty m:val="bi"/>
                </m:rPr>
                <w:rPr>
                  <w:rFonts w:ascii="Cambria Math" w:eastAsia="ＭＳ 明朝" w:hAnsi="Cambria Math" w:cs="Cambria Math"/>
                  <w:lang w:val="en-US" w:eastAsia="ja-JP"/>
                </w:rPr>
                <m:t>#</m:t>
              </m:r>
              <m:d>
                <m:dPr>
                  <m:ctrlPr>
                    <w:rPr>
                      <w:rFonts w:ascii="Cambria Math" w:eastAsia="ＭＳ 明朝" w:hAnsi="Cambria Math"/>
                      <w:b/>
                      <w:i/>
                      <w:lang w:eastAsia="ja-JP"/>
                    </w:rPr>
                  </m:ctrlPr>
                </m:dPr>
                <m:e>
                  <m:r>
                    <m:rPr>
                      <m:sty m:val="p"/>
                    </m:rPr>
                    <w:rPr>
                      <w:rFonts w:ascii="Cambria Math" w:eastAsia="ＭＳ 明朝" w:hAnsi="Cambria Math"/>
                      <w:lang w:eastAsia="ja-JP"/>
                    </w:rPr>
                    <m:t>C24</m:t>
                  </m:r>
                </m:e>
              </m:d>
              <m:ctrlPr>
                <w:rPr>
                  <w:rFonts w:ascii="Cambria Math" w:eastAsia="ＭＳ 明朝" w:hAnsi="Cambria Math" w:cs="Cambria Math"/>
                  <w:b/>
                  <w:i/>
                  <w:lang w:val="en-US" w:eastAsia="ja-JP"/>
                </w:rPr>
              </m:ctrlPr>
            </m:e>
          </m:eqArr>
        </m:oMath>
      </m:oMathPara>
    </w:p>
    <w:p w14:paraId="0CFF2D77" w14:textId="0EA80B63" w:rsidR="007A3995" w:rsidRPr="007A3995" w:rsidRDefault="007A3995" w:rsidP="008B04EB">
      <w:pPr>
        <w:spacing w:before="120" w:after="120"/>
        <w:rPr>
          <w:rFonts w:eastAsia="ＭＳ 明朝"/>
          <w:b/>
          <w:bCs/>
          <w:iCs/>
          <w:u w:val="single"/>
          <w:lang w:val="en-US" w:eastAsia="ja-JP"/>
        </w:rPr>
      </w:pPr>
      <w:r w:rsidRPr="007A3995">
        <w:rPr>
          <w:rFonts w:eastAsia="ＭＳ 明朝" w:hint="eastAsia"/>
          <w:b/>
          <w:bCs/>
          <w:iCs/>
          <w:u w:val="single"/>
          <w:lang w:val="en-US" w:eastAsia="ja-JP"/>
        </w:rPr>
        <w:t>Term (</w:t>
      </w:r>
      <w:r w:rsidR="006D7657" w:rsidRPr="006D7657">
        <w:rPr>
          <w:rFonts w:eastAsia="ＭＳ 明朝" w:hint="eastAsia"/>
          <w:b/>
          <w:bCs/>
          <w:i/>
          <w:u w:val="single"/>
          <w:lang w:val="en-US" w:eastAsia="ja-JP"/>
        </w:rPr>
        <w:t>B</w:t>
      </w:r>
      <w:r w:rsidRPr="007A3995">
        <w:rPr>
          <w:rFonts w:eastAsia="ＭＳ 明朝" w:hint="eastAsia"/>
          <w:b/>
          <w:bCs/>
          <w:iCs/>
          <w:u w:val="single"/>
          <w:lang w:val="en-US" w:eastAsia="ja-JP"/>
        </w:rPr>
        <w:t>)</w:t>
      </w:r>
      <w:r w:rsidR="00C746FE">
        <w:rPr>
          <w:rFonts w:eastAsia="ＭＳ 明朝" w:hint="eastAsia"/>
          <w:b/>
          <w:bCs/>
          <w:iCs/>
          <w:u w:val="single"/>
          <w:lang w:val="en-US" w:eastAsia="ja-JP"/>
        </w:rPr>
        <w:t xml:space="preserve">: </w:t>
      </w:r>
    </w:p>
    <w:p w14:paraId="04DC7B57" w14:textId="0A24DF45" w:rsidR="008B04EB" w:rsidRDefault="005B5968" w:rsidP="008B04EB">
      <w:pPr>
        <w:spacing w:before="120" w:after="120"/>
        <w:rPr>
          <w:rFonts w:eastAsia="ＭＳ 明朝"/>
          <w:iCs/>
          <w:lang w:val="en-US" w:eastAsia="ja-JP"/>
        </w:rPr>
      </w:pPr>
      <w:r>
        <w:rPr>
          <w:rFonts w:eastAsia="ＭＳ 明朝" w:hint="eastAsia"/>
          <w:iCs/>
          <w:lang w:val="en-US" w:eastAsia="ja-JP"/>
        </w:rPr>
        <w:t>Reusing the previous equations (C4, C5 and C6)</w:t>
      </w:r>
      <w:r w:rsidR="002A60F7">
        <w:rPr>
          <w:rFonts w:eastAsia="ＭＳ 明朝" w:hint="eastAsia"/>
          <w:iCs/>
          <w:lang w:val="en-US" w:eastAsia="ja-JP"/>
        </w:rPr>
        <w:t xml:space="preserve"> below</w:t>
      </w:r>
      <w:r>
        <w:rPr>
          <w:rFonts w:eastAsia="ＭＳ 明朝" w:hint="eastAsia"/>
          <w:iCs/>
          <w:lang w:val="en-US" w:eastAsia="ja-JP"/>
        </w:rPr>
        <w:t xml:space="preserve">, </w:t>
      </w:r>
      <w:r w:rsidR="002A60F7">
        <w:rPr>
          <w:rFonts w:eastAsia="ＭＳ 明朝" w:hint="eastAsia"/>
          <w:iCs/>
          <w:lang w:val="en-US" w:eastAsia="ja-JP"/>
        </w:rPr>
        <w:t>the term B can be transformed into the following equation.</w:t>
      </w:r>
    </w:p>
    <w:p w14:paraId="19747826" w14:textId="77777777" w:rsidR="008B04EB" w:rsidRDefault="00000000" w:rsidP="008B04EB">
      <w:pPr>
        <w:spacing w:before="120" w:after="120"/>
        <w:rPr>
          <w:rFonts w:eastAsia="ＭＳ 明朝"/>
          <w:iCs/>
          <w:lang w:val="en-US" w:eastAsia="ja-JP"/>
        </w:rPr>
      </w:pPr>
      <m:oMathPara>
        <m:oMath>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 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m:t>
          </m:r>
        </m:oMath>
      </m:oMathPara>
    </w:p>
    <w:p w14:paraId="2431FE7B" w14:textId="77777777" w:rsidR="008B04EB" w:rsidRPr="00CE5D7F" w:rsidRDefault="00000000" w:rsidP="008B04EB">
      <w:pPr>
        <w:spacing w:before="120" w:after="120"/>
        <w:rPr>
          <w:rFonts w:ascii="Cambria Math" w:eastAsia="ＭＳ 明朝" w:hAnsi="Cambria Math" w:cs="Cambria Math"/>
          <w:i/>
          <w:iCs/>
          <w:lang w:val="en-US" w:eastAsia="ja-JP"/>
        </w:rPr>
      </w:pPr>
      <m:oMathPara>
        <m:oMath>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oMath>
      </m:oMathPara>
    </w:p>
    <w:p w14:paraId="2CFC82C3" w14:textId="77777777" w:rsidR="008B04EB" w:rsidRPr="006C4AAE" w:rsidRDefault="00000000" w:rsidP="008B04EB">
      <w:pPr>
        <w:spacing w:before="120" w:after="120"/>
        <w:rPr>
          <w:rFonts w:ascii="Cambria Math" w:eastAsia="ＭＳ 明朝" w:hAnsi="Cambria Math" w:cs="Cambria Math"/>
          <w:b/>
          <w:i/>
          <w:lang w:eastAsia="ja-JP"/>
        </w:rPr>
      </w:pPr>
      <m:oMathPara>
        <m:oMath>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oMath>
      </m:oMathPara>
    </w:p>
    <w:p w14:paraId="6E3130A7" w14:textId="346B3A02" w:rsidR="008B04EB" w:rsidRDefault="008B04EB" w:rsidP="008B04EB">
      <w:pPr>
        <w:spacing w:before="120" w:after="120"/>
        <w:rPr>
          <w:rFonts w:eastAsia="ＭＳ 明朝"/>
          <w:iCs/>
          <w:lang w:val="en-US" w:eastAsia="ja-JP"/>
        </w:rPr>
      </w:pPr>
    </w:p>
    <w:p w14:paraId="7024713F" w14:textId="77777777" w:rsidR="008B04EB" w:rsidRPr="006165A1"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B</m:t>
                  </m:r>
                </m:e>
              </m:d>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dx '</m:t>
                          </m:r>
                        </m:num>
                        <m:den>
                          <m:r>
                            <w:rPr>
                              <w:rFonts w:ascii="Cambria Math" w:eastAsia="ＭＳ 明朝" w:hAnsi="Cambria Math" w:cs="Cambria Math"/>
                              <w:lang w:val="en-US" w:eastAsia="ja-JP"/>
                            </w:rPr>
                            <m:t>dt</m:t>
                          </m:r>
                        </m:den>
                      </m:f>
                    </m:e>
                  </m:d>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dy '</m:t>
                          </m:r>
                        </m:num>
                        <m:den>
                          <m:r>
                            <w:rPr>
                              <w:rFonts w:ascii="Cambria Math" w:eastAsia="ＭＳ 明朝" w:hAnsi="Cambria Math" w:cs="Cambria Math"/>
                              <w:lang w:val="en-US" w:eastAsia="ja-JP"/>
                            </w:rPr>
                            <m:t>dt</m:t>
                          </m:r>
                        </m:den>
                      </m:f>
                    </m:e>
                  </m:d>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d>
                    <m:dPr>
                      <m:ctrlPr>
                        <w:rPr>
                          <w:rFonts w:ascii="Cambria Math" w:eastAsia="ＭＳ 明朝" w:hAnsi="Cambria Math" w:cs="Cambria Math"/>
                          <w:b/>
                          <w:bCs/>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dz '</m:t>
                          </m:r>
                        </m:num>
                        <m:den>
                          <m:r>
                            <w:rPr>
                              <w:rFonts w:ascii="Cambria Math" w:eastAsia="ＭＳ 明朝" w:hAnsi="Cambria Math" w:cs="Cambria Math"/>
                              <w:lang w:val="en-US" w:eastAsia="ja-JP"/>
                            </w:rPr>
                            <m:t>dt</m:t>
                          </m:r>
                        </m:den>
                      </m:f>
                    </m:e>
                  </m:d>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e>
              </m:d>
            </m:e>
            <m:sub>
              <m:r>
                <m:rPr>
                  <m:sty m:val="b"/>
                </m:rPr>
                <w:rPr>
                  <w:rFonts w:ascii="Cambria Math" w:eastAsia="ＭＳ 明朝" w:hAnsi="Cambria Math" w:cs="Cambria Math"/>
                  <w:lang w:eastAsia="ja-JP"/>
                </w:rPr>
                <m:t>Σ</m:t>
              </m:r>
            </m:sub>
          </m:sSub>
        </m:oMath>
      </m:oMathPara>
    </w:p>
    <w:p w14:paraId="41198462" w14:textId="77777777" w:rsidR="008B04EB" w:rsidRPr="006165A1"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x'</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y'</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r>
                        <m:rPr>
                          <m:sty m:val="bi"/>
                        </m:rPr>
                        <w:rPr>
                          <w:rFonts w:ascii="Cambria Math" w:eastAsia="ＭＳ 明朝" w:hAnsi="Cambria Math" w:cs="Cambria Math"/>
                          <w:lang w:val="en-US" w:eastAsia="ja-JP"/>
                        </w:rPr>
                        <m:t xml:space="preserve">z' </m:t>
                      </m:r>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val="en-US" w:eastAsia="ja-JP"/>
                        </w:rPr>
                        <m:t>Σ</m:t>
                      </m:r>
                    </m:sub>
                  </m:sSub>
                </m:e>
              </m:d>
            </m:e>
            <m:sub>
              <m:r>
                <m:rPr>
                  <m:sty m:val="b"/>
                </m:rPr>
                <w:rPr>
                  <w:rFonts w:ascii="Cambria Math" w:eastAsia="ＭＳ 明朝" w:hAnsi="Cambria Math" w:cs="Cambria Math"/>
                  <w:lang w:eastAsia="ja-JP"/>
                </w:rPr>
                <m:t>Σ</m:t>
              </m:r>
            </m:sub>
          </m:sSub>
        </m:oMath>
      </m:oMathPara>
    </w:p>
    <w:p w14:paraId="0AF87F3E" w14:textId="77777777" w:rsidR="008B04EB" w:rsidRPr="006165A1"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m:t>
              </m:r>
              <m:d>
                <m:dPr>
                  <m:begChr m:val="["/>
                  <m:endChr m:val="]"/>
                  <m:ctrlPr>
                    <w:rPr>
                      <w:rFonts w:ascii="Cambria Math" w:eastAsia="ＭＳ 明朝" w:hAnsi="Cambria Math" w:cs="Cambria Math"/>
                      <w:b/>
                      <w:bCs/>
                      <w:i/>
                      <w:lang w:val="en-US" w:eastAsia="ja-JP"/>
                    </w:rPr>
                  </m:ctrlPr>
                </m:dPr>
                <m:e>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bCs/>
                              <w:i/>
                              <w:lang w:val="en-US" w:eastAsia="ja-JP"/>
                            </w:rPr>
                          </m:ctrlPr>
                        </m:sSupPr>
                        <m:e>
                          <m:r>
                            <m:rPr>
                              <m:sty m:val="bi"/>
                            </m:rPr>
                            <w:rPr>
                              <w:rFonts w:ascii="Cambria Math" w:eastAsia="ＭＳ 明朝" w:hAnsi="Cambria Math" w:cs="Cambria Math"/>
                              <w:lang w:val="en-US" w:eastAsia="ja-JP"/>
                            </w:rPr>
                            <m:t>x</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m:t>
                  </m:r>
                  <m:r>
                    <m:rPr>
                      <m:sty m:val="bi"/>
                    </m:rPr>
                    <w:rPr>
                      <w:rFonts w:ascii="Cambria Math" w:eastAsia="ＭＳ 明朝" w:hAnsi="Cambria Math" w:cs="Cambria Math"/>
                      <w:lang w:val="en-US" w:eastAsia="ja-JP"/>
                    </w:rPr>
                    <m:t>)</m:t>
                  </m:r>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bCs/>
                              <w:i/>
                              <w:lang w:val="en-US" w:eastAsia="ja-JP"/>
                            </w:rPr>
                          </m:ctrlPr>
                        </m:sSupPr>
                        <m:e>
                          <m:r>
                            <m:rPr>
                              <m:sty m:val="bi"/>
                            </m:rPr>
                            <w:rPr>
                              <w:rFonts w:ascii="Cambria Math" w:eastAsia="ＭＳ 明朝" w:hAnsi="Cambria Math" w:cs="Cambria Math"/>
                              <w:lang w:val="en-US" w:eastAsia="ja-JP"/>
                            </w:rPr>
                            <m:t>y</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lang w:eastAsia="ja-JP"/>
                    </w:rPr>
                    <m:t>(</m:t>
                  </m:r>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bCs/>
                              <w:i/>
                              <w:lang w:val="en-US" w:eastAsia="ja-JP"/>
                            </w:rPr>
                          </m:ctrlPr>
                        </m:sSupPr>
                        <m:e>
                          <m:r>
                            <m:rPr>
                              <m:sty m:val="bi"/>
                            </m:rPr>
                            <w:rPr>
                              <w:rFonts w:ascii="Cambria Math" w:eastAsia="ＭＳ 明朝" w:hAnsi="Cambria Math" w:cs="Cambria Math"/>
                              <w:lang w:val="en-US" w:eastAsia="ja-JP"/>
                            </w:rPr>
                            <m:t>z</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r>
                    <m:rPr>
                      <m:sty m:val="bi"/>
                    </m:rPr>
                    <w:rPr>
                      <w:rFonts w:ascii="Cambria Math" w:eastAsia="ＭＳ 明朝" w:hAnsi="Cambria Math" w:cs="Cambria Math"/>
                      <w:lang w:val="en-US" w:eastAsia="ja-JP"/>
                    </w:rPr>
                    <m:t>)</m:t>
                  </m:r>
                </m:e>
              </m:d>
            </m:e>
            <m:sub>
              <m:r>
                <m:rPr>
                  <m:sty m:val="b"/>
                </m:rPr>
                <w:rPr>
                  <w:rFonts w:ascii="Cambria Math" w:eastAsia="ＭＳ 明朝" w:hAnsi="Cambria Math" w:cs="Cambria Math"/>
                  <w:lang w:eastAsia="ja-JP"/>
                </w:rPr>
                <m:t>Σ</m:t>
              </m:r>
            </m:sub>
          </m:sSub>
        </m:oMath>
      </m:oMathPara>
    </w:p>
    <w:p w14:paraId="7A36269E" w14:textId="3CD13034" w:rsidR="008B04EB" w:rsidRPr="006165A1" w:rsidRDefault="00000000" w:rsidP="008B04EB">
      <w:pPr>
        <w:spacing w:before="120" w:after="120"/>
        <w:rPr>
          <w:rFonts w:eastAsia="ＭＳ 明朝"/>
          <w:b/>
          <w:bCs/>
          <w:i/>
          <w:lang w:val="en-US" w:eastAsia="ja-JP"/>
        </w:rPr>
      </w:pPr>
      <m:oMathPara>
        <m:oMath>
          <m:sSub>
            <m:sSubPr>
              <m:ctrlPr>
                <w:rPr>
                  <w:rFonts w:ascii="Cambria Math" w:eastAsia="ＭＳ 明朝" w:hAnsi="Cambria Math" w:cs="Cambria Math"/>
                  <w:b/>
                  <w:bCs/>
                  <w:i/>
                  <w:lang w:val="en-US" w:eastAsia="ja-JP"/>
                </w:rPr>
              </m:ctrlPr>
            </m:sSubPr>
            <m:e>
              <m:r>
                <m:rPr>
                  <m:sty m:val="bi"/>
                </m:rPr>
                <w:rPr>
                  <w:rFonts w:ascii="Cambria Math" w:eastAsia="ＭＳ 明朝" w:hAnsi="Cambria Math" w:cs="Cambria Math"/>
                  <w:lang w:val="en-US" w:eastAsia="ja-JP"/>
                </w:rPr>
                <m:t>=ω×</m:t>
              </m:r>
              <m:d>
                <m:dPr>
                  <m:begChr m:val="["/>
                  <m:endChr m:val="]"/>
                  <m:ctrlPr>
                    <w:rPr>
                      <w:rFonts w:ascii="Cambria Math" w:eastAsia="ＭＳ 明朝" w:hAnsi="Cambria Math" w:cs="Cambria Math"/>
                      <w:b/>
                      <w:bCs/>
                      <w:i/>
                      <w:lang w:val="en-US" w:eastAsia="ja-JP"/>
                    </w:rPr>
                  </m:ctrlPr>
                </m:dPr>
                <m:e>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bCs/>
                              <w:i/>
                              <w:lang w:val="en-US" w:eastAsia="ja-JP"/>
                            </w:rPr>
                          </m:ctrlPr>
                        </m:sSupPr>
                        <m:e>
                          <m:r>
                            <m:rPr>
                              <m:sty m:val="bi"/>
                            </m:rPr>
                            <w:rPr>
                              <w:rFonts w:ascii="Cambria Math" w:eastAsia="ＭＳ 明朝" w:hAnsi="Cambria Math" w:cs="Cambria Math"/>
                              <w:lang w:val="en-US" w:eastAsia="ja-JP"/>
                            </w:rPr>
                            <m:t>x</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bCs/>
                              <w:i/>
                              <w:lang w:val="en-US" w:eastAsia="ja-JP"/>
                            </w:rPr>
                          </m:ctrlPr>
                        </m:sSupPr>
                        <m:e>
                          <m:r>
                            <m:rPr>
                              <m:sty m:val="bi"/>
                            </m:rPr>
                            <w:rPr>
                              <w:rFonts w:ascii="Cambria Math" w:eastAsia="ＭＳ 明朝" w:hAnsi="Cambria Math" w:cs="Cambria Math"/>
                              <w:lang w:val="en-US" w:eastAsia="ja-JP"/>
                            </w:rPr>
                            <m:t>y</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m:t>
                  </m:r>
                  <m:sSub>
                    <m:sSubPr>
                      <m:ctrlPr>
                        <w:rPr>
                          <w:rFonts w:ascii="Cambria Math" w:eastAsia="ＭＳ 明朝" w:hAnsi="Cambria Math" w:cs="Cambria Math"/>
                          <w:b/>
                          <w:bCs/>
                          <w:i/>
                          <w:lang w:val="en-US" w:eastAsia="ja-JP"/>
                        </w:rPr>
                      </m:ctrlPr>
                    </m:sSubPr>
                    <m:e>
                      <m:r>
                        <w:rPr>
                          <w:rFonts w:ascii="Cambria Math" w:eastAsia="ＭＳ 明朝" w:hAnsi="Cambria Math" w:cs="Cambria Math"/>
                          <w:lang w:val="en-US" w:eastAsia="ja-JP"/>
                        </w:rPr>
                        <m:t>v</m:t>
                      </m:r>
                    </m:e>
                    <m:sub>
                      <m:sSup>
                        <m:sSupPr>
                          <m:ctrlPr>
                            <w:rPr>
                              <w:rFonts w:ascii="Cambria Math" w:eastAsia="ＭＳ 明朝" w:hAnsi="Cambria Math" w:cs="Cambria Math"/>
                              <w:b/>
                              <w:bCs/>
                              <w:i/>
                              <w:lang w:val="en-US" w:eastAsia="ja-JP"/>
                            </w:rPr>
                          </m:ctrlPr>
                        </m:sSupPr>
                        <m:e>
                          <m:r>
                            <m:rPr>
                              <m:sty m:val="bi"/>
                            </m:rPr>
                            <w:rPr>
                              <w:rFonts w:ascii="Cambria Math" w:eastAsia="ＭＳ 明朝" w:hAnsi="Cambria Math" w:cs="Cambria Math"/>
                              <w:lang w:val="en-US" w:eastAsia="ja-JP"/>
                            </w:rPr>
                            <m:t>z</m:t>
                          </m:r>
                        </m:e>
                        <m:sup>
                          <m:r>
                            <m:rPr>
                              <m:sty m:val="bi"/>
                            </m:rPr>
                            <w:rPr>
                              <w:rFonts w:ascii="Cambria Math" w:eastAsia="ＭＳ 明朝" w:hAnsi="Cambria Math" w:cs="Cambria Math"/>
                              <w:lang w:val="en-US" w:eastAsia="ja-JP"/>
                            </w:rPr>
                            <m:t>'</m:t>
                          </m:r>
                        </m:sup>
                      </m:sSup>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e>
            <m:sub>
              <m:r>
                <m:rPr>
                  <m:sty m:val="b"/>
                </m:rPr>
                <w:rPr>
                  <w:rFonts w:ascii="Cambria Math" w:eastAsia="ＭＳ 明朝" w:hAnsi="Cambria Math" w:cs="Cambria Math"/>
                  <w:lang w:eastAsia="ja-JP"/>
                </w:rPr>
                <m:t>Σ</m:t>
              </m:r>
            </m:sub>
          </m:sSub>
        </m:oMath>
      </m:oMathPara>
    </w:p>
    <w:p w14:paraId="0A7464FA" w14:textId="57E70B36" w:rsidR="008B04EB" w:rsidRPr="0091252B" w:rsidRDefault="00000000" w:rsidP="008B04EB">
      <w:pPr>
        <w:spacing w:before="120" w:after="120"/>
        <w:rPr>
          <w:rFonts w:eastAsia="ＭＳ 明朝"/>
          <w:b/>
          <w:i/>
          <w:lang w:val="en-US" w:eastAsia="ja-JP"/>
        </w:rPr>
      </w:pPr>
      <m:oMathPara>
        <m:oMath>
          <m:eqArr>
            <m:eqArrPr>
              <m:maxDist m:val="1"/>
              <m:ctrlPr>
                <w:rPr>
                  <w:rFonts w:ascii="Cambria Math" w:eastAsia="ＭＳ 明朝" w:hAnsi="Cambria Math"/>
                  <w:b/>
                  <w:bCs/>
                  <w:i/>
                  <w:lang w:eastAsia="ja-JP"/>
                </w:rPr>
              </m:ctrlPr>
            </m:eqArrPr>
            <m:e>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d>
                <m:dPr>
                  <m:ctrlPr>
                    <w:rPr>
                      <w:rFonts w:ascii="Cambria Math" w:eastAsia="ＭＳ 明朝" w:hAnsi="Cambria Math"/>
                      <w:b/>
                      <w:bCs/>
                      <w:i/>
                      <w:lang w:eastAsia="ja-JP"/>
                    </w:rPr>
                  </m:ctrlPr>
                </m:dPr>
                <m:e>
                  <m:r>
                    <m:rPr>
                      <m:sty m:val="p"/>
                    </m:rPr>
                    <w:rPr>
                      <w:rFonts w:ascii="Cambria Math" w:eastAsia="ＭＳ 明朝" w:hAnsi="Cambria Math"/>
                      <w:lang w:eastAsia="ja-JP"/>
                    </w:rPr>
                    <m:t>C25</m:t>
                  </m:r>
                </m:e>
              </m:d>
              <m:ctrlPr>
                <w:rPr>
                  <w:rFonts w:ascii="Cambria Math" w:eastAsia="ＭＳ 明朝" w:hAnsi="Cambria Math" w:cs="Cambria Math"/>
                  <w:b/>
                  <w:i/>
                  <w:lang w:val="en-US" w:eastAsia="ja-JP"/>
                </w:rPr>
              </m:ctrlPr>
            </m:e>
          </m:eqArr>
        </m:oMath>
      </m:oMathPara>
    </w:p>
    <w:p w14:paraId="2E527BC0" w14:textId="1A9EB296" w:rsidR="008B04EB" w:rsidRDefault="0055147F" w:rsidP="008B04EB">
      <w:pPr>
        <w:spacing w:before="120" w:after="120"/>
        <w:rPr>
          <w:rFonts w:eastAsia="ＭＳ 明朝"/>
          <w:b/>
          <w:bCs/>
          <w:iCs/>
          <w:u w:val="single"/>
          <w:lang w:val="en-US" w:eastAsia="ja-JP"/>
        </w:rPr>
      </w:pPr>
      <w:r w:rsidRPr="0055147F">
        <w:rPr>
          <w:rFonts w:eastAsia="ＭＳ 明朝" w:hint="eastAsia"/>
          <w:b/>
          <w:iCs/>
          <w:u w:val="single"/>
          <w:lang w:val="en-US" w:eastAsia="ja-JP"/>
        </w:rPr>
        <w:t>Term</w:t>
      </w:r>
      <w:r w:rsidR="001A4C2F">
        <w:rPr>
          <w:rFonts w:eastAsia="ＭＳ 明朝" w:hint="eastAsia"/>
          <w:b/>
          <w:iCs/>
          <w:u w:val="single"/>
          <w:lang w:val="en-US" w:eastAsia="ja-JP"/>
        </w:rPr>
        <w:t xml:space="preserve"> (</w:t>
      </w:r>
      <w:r w:rsidR="001A4C2F" w:rsidRPr="001018F9">
        <w:rPr>
          <w:rFonts w:eastAsia="ＭＳ 明朝" w:hint="eastAsia"/>
          <w:b/>
          <w:i/>
          <w:u w:val="single"/>
          <w:lang w:val="en-US" w:eastAsia="ja-JP"/>
        </w:rPr>
        <w:t>C</w:t>
      </w:r>
      <w:r w:rsidR="001A4C2F">
        <w:rPr>
          <w:rFonts w:eastAsia="ＭＳ 明朝" w:hint="eastAsia"/>
          <w:b/>
          <w:iCs/>
          <w:u w:val="single"/>
          <w:lang w:val="en-US" w:eastAsia="ja-JP"/>
        </w:rPr>
        <w:t>)</w:t>
      </w:r>
      <w:r w:rsidR="00C746FE">
        <w:rPr>
          <w:rFonts w:eastAsia="ＭＳ 明朝" w:hint="eastAsia"/>
          <w:b/>
          <w:iCs/>
          <w:u w:val="single"/>
          <w:lang w:val="en-US" w:eastAsia="ja-JP"/>
        </w:rPr>
        <w:t xml:space="preserve">: </w:t>
      </w:r>
      <w:r w:rsidR="008B04EB">
        <w:rPr>
          <w:rFonts w:eastAsia="ＭＳ 明朝" w:hint="eastAsia"/>
          <w:b/>
          <w:bCs/>
          <w:iCs/>
          <w:u w:val="single"/>
          <w:lang w:val="en-US" w:eastAsia="ja-JP"/>
        </w:rPr>
        <w:t xml:space="preserve"> </w:t>
      </w:r>
    </w:p>
    <w:p w14:paraId="2D623FAE" w14:textId="5B212087" w:rsidR="008B04EB" w:rsidRDefault="0055147F" w:rsidP="008B04EB">
      <w:pPr>
        <w:spacing w:before="120" w:after="120"/>
        <w:rPr>
          <w:rFonts w:eastAsia="ＭＳ 明朝"/>
          <w:lang w:eastAsia="ja-JP"/>
        </w:rPr>
      </w:pPr>
      <w:r>
        <w:rPr>
          <w:rFonts w:eastAsia="ＭＳ 明朝" w:hint="eastAsia"/>
          <w:lang w:eastAsia="ja-JP"/>
        </w:rPr>
        <w:t xml:space="preserve">Since </w:t>
      </w:r>
      <w:r w:rsidR="00E0227D">
        <w:rPr>
          <w:rFonts w:eastAsia="ＭＳ 明朝" w:hint="eastAsia"/>
          <w:lang w:eastAsia="ja-JP"/>
        </w:rPr>
        <w:t xml:space="preserve">we are assuming the case where the angular velocity vector </w:t>
      </w:r>
      <m:oMath>
        <m:r>
          <m:rPr>
            <m:sty m:val="bi"/>
          </m:rPr>
          <w:rPr>
            <w:rFonts w:ascii="Cambria Math" w:eastAsia="ＭＳ 明朝" w:hAnsi="Cambria Math" w:cs="Cambria Math"/>
            <w:lang w:val="en-US" w:eastAsia="ja-JP"/>
          </w:rPr>
          <m:t>ω</m:t>
        </m:r>
      </m:oMath>
      <w:r w:rsidR="00380905">
        <w:rPr>
          <w:rFonts w:eastAsia="ＭＳ 明朝" w:hint="eastAsia"/>
          <w:lang w:eastAsia="ja-JP"/>
        </w:rPr>
        <w:t xml:space="preserve"> </w:t>
      </w:r>
      <w:r w:rsidR="00E0227D">
        <w:rPr>
          <w:rFonts w:eastAsia="ＭＳ 明朝" w:hint="eastAsia"/>
          <w:lang w:eastAsia="ja-JP"/>
        </w:rPr>
        <w:t xml:space="preserve">does not </w:t>
      </w:r>
      <w:r w:rsidR="00380905">
        <w:rPr>
          <w:rFonts w:eastAsia="ＭＳ 明朝" w:hint="eastAsia"/>
          <w:lang w:eastAsia="ja-JP"/>
        </w:rPr>
        <w:t>vary</w:t>
      </w:r>
      <w:r w:rsidR="00A837EE">
        <w:rPr>
          <w:rFonts w:eastAsia="ＭＳ 明朝" w:hint="eastAsia"/>
          <w:lang w:eastAsia="ja-JP"/>
        </w:rPr>
        <w:t xml:space="preserve"> </w:t>
      </w:r>
      <w:r w:rsidR="00380905">
        <w:rPr>
          <w:rFonts w:eastAsia="ＭＳ 明朝" w:hint="eastAsia"/>
          <w:lang w:eastAsia="ja-JP"/>
        </w:rPr>
        <w:t>i</w:t>
      </w:r>
      <w:r w:rsidR="00A837EE">
        <w:rPr>
          <w:rFonts w:eastAsia="ＭＳ 明朝" w:hint="eastAsia"/>
          <w:lang w:eastAsia="ja-JP"/>
        </w:rPr>
        <w:t>n time, there is no</w:t>
      </w:r>
      <w:r w:rsidR="00313F95">
        <w:rPr>
          <w:rFonts w:eastAsia="ＭＳ 明朝" w:hint="eastAsia"/>
          <w:lang w:eastAsia="ja-JP"/>
        </w:rPr>
        <w:t xml:space="preserve"> contribution by this term.</w:t>
      </w:r>
      <w:r w:rsidR="00A837EE">
        <w:rPr>
          <w:rFonts w:eastAsia="ＭＳ 明朝" w:hint="eastAsia"/>
          <w:lang w:eastAsia="ja-JP"/>
        </w:rPr>
        <w:t xml:space="preserve"> </w:t>
      </w:r>
    </w:p>
    <w:p w14:paraId="68F66C30" w14:textId="5A9633F5" w:rsidR="008B04EB" w:rsidRPr="001A4C2F" w:rsidRDefault="00000000" w:rsidP="008B04EB">
      <w:pPr>
        <w:spacing w:before="120" w:after="120"/>
        <w:rPr>
          <w:rFonts w:eastAsia="ＭＳ 明朝"/>
          <w:b/>
          <w:bCs/>
          <w:lang w:val="en-US" w:eastAsia="ja-JP"/>
        </w:rPr>
      </w:pPr>
      <m:oMathPara>
        <m:oMath>
          <m:eqArr>
            <m:eqArrPr>
              <m:maxDist m:val="1"/>
              <m:ctrlPr>
                <w:rPr>
                  <w:rFonts w:ascii="Cambria Math" w:eastAsia="ＭＳ 明朝" w:hAnsi="Cambria Math"/>
                  <w:bCs/>
                  <w:i/>
                  <w:lang w:val="en-US" w:eastAsia="ja-JP"/>
                </w:rPr>
              </m:ctrlPr>
            </m:eqArr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i/>
                          <w:lang w:val="en-US" w:eastAsia="ja-JP"/>
                        </w:rPr>
                      </m:ctrlPr>
                    </m:dPr>
                    <m:e>
                      <m:f>
                        <m:fPr>
                          <m:ctrlPr>
                            <w:rPr>
                              <w:rFonts w:ascii="Cambria Math" w:eastAsia="ＭＳ 明朝" w:hAnsi="Cambria Math" w:cs="Cambria Math"/>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ω</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r>
                <w:rPr>
                  <w:rFonts w:ascii="Cambria Math" w:eastAsia="ＭＳ 明朝" w:hAnsi="Cambria Math" w:cs="Cambria Math"/>
                  <w:lang w:val="en-US" w:eastAsia="ja-JP"/>
                </w:rPr>
                <m:t>0</m:t>
              </m:r>
              <m:r>
                <m:rPr>
                  <m:sty m:val="bi"/>
                </m:rPr>
                <w:rPr>
                  <w:rFonts w:ascii="Cambria Math" w:eastAsia="ＭＳ 明朝" w:hAnsi="Cambria Math" w:cs="Cambria Math"/>
                  <w:lang w:val="en-US" w:eastAsia="ja-JP"/>
                </w:rPr>
                <m:t>#</m:t>
              </m:r>
              <m:d>
                <m:dPr>
                  <m:ctrlPr>
                    <w:rPr>
                      <w:rFonts w:ascii="Cambria Math" w:eastAsia="ＭＳ 明朝" w:hAnsi="Cambria Math"/>
                      <w:bCs/>
                      <w:i/>
                      <w:lang w:val="en-US" w:eastAsia="ja-JP"/>
                    </w:rPr>
                  </m:ctrlPr>
                </m:dPr>
                <m:e>
                  <m:r>
                    <m:rPr>
                      <m:sty m:val="p"/>
                    </m:rPr>
                    <w:rPr>
                      <w:rFonts w:ascii="Cambria Math" w:eastAsia="ＭＳ 明朝" w:hAnsi="Cambria Math"/>
                      <w:lang w:val="en-US" w:eastAsia="ja-JP"/>
                    </w:rPr>
                    <m:t>C26</m:t>
                  </m:r>
                </m:e>
              </m:d>
              <m:ctrlPr>
                <w:rPr>
                  <w:rFonts w:ascii="Cambria Math" w:eastAsia="ＭＳ 明朝" w:hAnsi="Cambria Math" w:cs="Cambria Math"/>
                  <w:b/>
                  <w:bCs/>
                  <w:i/>
                  <w:lang w:val="en-US" w:eastAsia="ja-JP"/>
                </w:rPr>
              </m:ctrlPr>
            </m:e>
          </m:eqArr>
        </m:oMath>
      </m:oMathPara>
    </w:p>
    <w:p w14:paraId="5A8DCE8B" w14:textId="0C2FF5C9" w:rsidR="008B04EB" w:rsidRDefault="001A4C2F" w:rsidP="008B04EB">
      <w:pPr>
        <w:spacing w:before="120" w:after="120"/>
        <w:rPr>
          <w:rFonts w:eastAsia="ＭＳ 明朝"/>
          <w:b/>
          <w:bCs/>
          <w:iCs/>
          <w:u w:val="single"/>
          <w:lang w:val="en-US" w:eastAsia="ja-JP"/>
        </w:rPr>
      </w:pPr>
      <w:r>
        <w:rPr>
          <w:rFonts w:eastAsia="ＭＳ 明朝" w:hint="eastAsia"/>
          <w:b/>
          <w:u w:val="single"/>
          <w:lang w:val="en-US" w:eastAsia="ja-JP"/>
        </w:rPr>
        <w:t>Term</w:t>
      </w:r>
      <w:r w:rsidR="00C746FE">
        <w:rPr>
          <w:rFonts w:eastAsia="ＭＳ 明朝" w:hint="eastAsia"/>
          <w:b/>
          <w:u w:val="single"/>
          <w:lang w:val="en-US" w:eastAsia="ja-JP"/>
        </w:rPr>
        <w:t xml:space="preserve"> (</w:t>
      </w:r>
      <w:r w:rsidR="00C746FE" w:rsidRPr="00C746FE">
        <w:rPr>
          <w:rFonts w:eastAsia="ＭＳ 明朝" w:hint="eastAsia"/>
          <w:b/>
          <w:i/>
          <w:iCs/>
          <w:u w:val="single"/>
          <w:lang w:val="en-US" w:eastAsia="ja-JP"/>
        </w:rPr>
        <w:t>D</w:t>
      </w:r>
      <w:r w:rsidR="00C746FE">
        <w:rPr>
          <w:rFonts w:eastAsia="ＭＳ 明朝" w:hint="eastAsia"/>
          <w:b/>
          <w:u w:val="single"/>
          <w:lang w:val="en-US" w:eastAsia="ja-JP"/>
        </w:rPr>
        <w:t xml:space="preserve">): </w:t>
      </w:r>
      <w:r w:rsidR="008B04EB">
        <w:rPr>
          <w:rFonts w:eastAsia="ＭＳ 明朝" w:hint="eastAsia"/>
          <w:b/>
          <w:bCs/>
          <w:iCs/>
          <w:u w:val="single"/>
          <w:lang w:val="en-US" w:eastAsia="ja-JP"/>
        </w:rPr>
        <w:t xml:space="preserve"> </w:t>
      </w:r>
    </w:p>
    <w:p w14:paraId="0D39986B" w14:textId="1671FEFB" w:rsidR="008B04EB" w:rsidRPr="00BC2871" w:rsidRDefault="00626266" w:rsidP="008B04EB">
      <w:pPr>
        <w:spacing w:before="120" w:after="120"/>
        <w:rPr>
          <w:rFonts w:eastAsia="ＭＳ 明朝"/>
          <w:iCs/>
          <w:lang w:val="en-US" w:eastAsia="ja-JP"/>
        </w:rPr>
      </w:pPr>
      <w:r>
        <w:rPr>
          <w:rFonts w:eastAsia="ＭＳ 明朝" w:hint="eastAsia"/>
          <w:iCs/>
          <w:lang w:val="en-US" w:eastAsia="ja-JP"/>
        </w:rPr>
        <w:t xml:space="preserve">Reusing the previously described equations below, </w:t>
      </w:r>
    </w:p>
    <w:p w14:paraId="75990640" w14:textId="77777777" w:rsidR="008B04EB" w:rsidRPr="00C3743E" w:rsidRDefault="00000000" w:rsidP="008B04EB">
      <w:pPr>
        <w:spacing w:before="120" w:after="120"/>
        <w:rPr>
          <w:rFonts w:eastAsia="ＭＳ 明朝"/>
          <w:b/>
          <w:lang w:eastAsia="ja-JP"/>
        </w:rPr>
      </w:pPr>
      <m:oMathPara>
        <m:oMath>
          <m:sSub>
            <m:sSubPr>
              <m:ctrlPr>
                <w:rPr>
                  <w:rFonts w:ascii="Cambria Math" w:eastAsia="ＭＳ 明朝" w:hAnsi="Cambria Math"/>
                  <w:b/>
                  <w:bCs/>
                  <w:i/>
                  <w:lang w:eastAsia="ja-JP"/>
                </w:rPr>
              </m:ctrlPr>
            </m:sSubPr>
            <m:e>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r>
                        <m:rPr>
                          <m:sty m:val="bi"/>
                        </m:rPr>
                        <w:rPr>
                          <w:rFonts w:ascii="Cambria Math" w:eastAsia="ＭＳ 明朝" w:hAnsi="Cambria Math" w:cs="Cambria Math"/>
                          <w:lang w:val="en-US" w:eastAsia="ja-JP"/>
                        </w:rPr>
                        <m:t xml:space="preserve"> </m:t>
                      </m:r>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num>
                        <m:den>
                          <m:r>
                            <w:rPr>
                              <w:rFonts w:ascii="Cambria Math" w:eastAsia="ＭＳ 明朝" w:hAnsi="Cambria Math" w:cs="Cambria Math"/>
                              <w:lang w:val="en-US" w:eastAsia="ja-JP"/>
                            </w:rPr>
                            <m:t>dt</m:t>
                          </m:r>
                        </m:den>
                      </m:f>
                      <m:r>
                        <m:rPr>
                          <m:sty m:val="bi"/>
                        </m:rPr>
                        <w:rPr>
                          <w:rFonts w:ascii="Cambria Math" w:eastAsia="ＭＳ 明朝" w:hAnsi="Cambria Math" w:cs="Cambria Math"/>
                          <w:lang w:val="en-US" w:eastAsia="ja-JP"/>
                        </w:rPr>
                        <m:t xml:space="preserve"> </m:t>
                      </m:r>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m:oMathPara>
    </w:p>
    <w:p w14:paraId="0A91CD19" w14:textId="77777777" w:rsidR="008B04EB" w:rsidRPr="00C603BC" w:rsidRDefault="00000000" w:rsidP="008B04EB">
      <w:pPr>
        <w:spacing w:before="120" w:after="120"/>
        <w:rPr>
          <w:rFonts w:eastAsia="ＭＳ 明朝"/>
          <w:b/>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oMath>
      </m:oMathPara>
    </w:p>
    <w:p w14:paraId="1675F7B3" w14:textId="4AAFAF7D" w:rsidR="008B04EB" w:rsidRDefault="00664964" w:rsidP="008B04EB">
      <w:pPr>
        <w:spacing w:before="120" w:after="120"/>
        <w:rPr>
          <w:rFonts w:eastAsia="ＭＳ 明朝"/>
          <w:bCs/>
          <w:iCs/>
          <w:lang w:val="en-US" w:eastAsia="ja-JP"/>
        </w:rPr>
      </w:pPr>
      <w:r>
        <w:rPr>
          <w:rFonts w:eastAsia="ＭＳ 明朝" w:hint="eastAsia"/>
          <w:bCs/>
          <w:iCs/>
          <w:lang w:val="en-US" w:eastAsia="ja-JP"/>
        </w:rPr>
        <w:t>the term (</w:t>
      </w:r>
      <w:r w:rsidRPr="00664964">
        <w:rPr>
          <w:rFonts w:eastAsia="ＭＳ 明朝" w:hint="eastAsia"/>
          <w:bCs/>
          <w:i/>
          <w:lang w:val="en-US" w:eastAsia="ja-JP"/>
        </w:rPr>
        <w:t>D</w:t>
      </w:r>
      <w:r>
        <w:rPr>
          <w:rFonts w:eastAsia="ＭＳ 明朝" w:hint="eastAsia"/>
          <w:bCs/>
          <w:iCs/>
          <w:lang w:val="en-US" w:eastAsia="ja-JP"/>
        </w:rPr>
        <w:t>) can be expressed as follows.</w:t>
      </w:r>
    </w:p>
    <w:p w14:paraId="46AC49AC" w14:textId="31C9BBF8" w:rsidR="008B04EB" w:rsidRPr="00E45B46" w:rsidRDefault="00000000" w:rsidP="008B04EB">
      <w:pPr>
        <w:spacing w:before="120" w:after="120"/>
        <w:rPr>
          <w:rFonts w:eastAsia="ＭＳ 明朝"/>
          <w:b/>
          <w:lang w:val="en-US" w:eastAsia="ja-JP"/>
        </w:rPr>
      </w:pPr>
      <m:oMathPara>
        <m:oMath>
          <m:eqArr>
            <m:eqArrPr>
              <m:maxDist m:val="1"/>
              <m:ctrlPr>
                <w:rPr>
                  <w:rFonts w:ascii="Cambria Math" w:eastAsia="ＭＳ 明朝" w:hAnsi="Cambria Math"/>
                  <w:b/>
                  <w:i/>
                  <w:lang w:val="en-US" w:eastAsia="ja-JP"/>
                </w:rPr>
              </m:ctrlPr>
            </m:eqArrPr>
            <m:e>
              <m:r>
                <m:rPr>
                  <m:sty m:val="bi"/>
                </m:rPr>
                <w:rPr>
                  <w:rFonts w:ascii="Cambria Math" w:eastAsia="ＭＳ 明朝" w:hAnsi="Cambria Math" w:cs="Cambria Math"/>
                  <w:lang w:val="en-US" w:eastAsia="ja-JP"/>
                </w:rPr>
                <m:t>ω×</m:t>
              </m:r>
              <m:sSub>
                <m:sSubPr>
                  <m:ctrlPr>
                    <w:rPr>
                      <w:rFonts w:ascii="Cambria Math" w:eastAsia="ＭＳ 明朝" w:hAnsi="Cambria Math" w:cs="Cambria Math"/>
                      <w:b/>
                      <w:bCs/>
                      <w:i/>
                      <w:lang w:val="en-US" w:eastAsia="ja-JP"/>
                    </w:rPr>
                  </m:ctrlPr>
                </m:sSubPr>
                <m:e>
                  <m:d>
                    <m:dPr>
                      <m:ctrlPr>
                        <w:rPr>
                          <w:rFonts w:ascii="Cambria Math" w:eastAsia="ＭＳ 明朝" w:hAnsi="Cambria Math" w:cs="Cambria Math"/>
                          <w:b/>
                          <w:bCs/>
                          <w:i/>
                          <w:lang w:val="en-US" w:eastAsia="ja-JP"/>
                        </w:rPr>
                      </m:ctrlPr>
                    </m:dPr>
                    <m:e>
                      <m:f>
                        <m:fPr>
                          <m:ctrlPr>
                            <w:rPr>
                              <w:rFonts w:ascii="Cambria Math" w:eastAsia="ＭＳ 明朝" w:hAnsi="Cambria Math" w:cs="Cambria Math"/>
                              <w:b/>
                              <w:bCs/>
                              <w:i/>
                              <w:lang w:val="en-US" w:eastAsia="ja-JP"/>
                            </w:rPr>
                          </m:ctrlPr>
                        </m:fPr>
                        <m:num>
                          <m:r>
                            <w:rPr>
                              <w:rFonts w:ascii="Cambria Math" w:eastAsia="ＭＳ 明朝" w:hAnsi="Cambria Math" w:cs="Cambria Math"/>
                              <w:lang w:val="en-US" w:eastAsia="ja-JP"/>
                            </w:rPr>
                            <m:t>d</m:t>
                          </m:r>
                          <m:r>
                            <m:rPr>
                              <m:sty m:val="bi"/>
                            </m:rPr>
                            <w:rPr>
                              <w:rFonts w:ascii="Cambria Math" w:eastAsia="ＭＳ 明朝" w:hAnsi="Cambria Math" w:cs="Cambria Math"/>
                              <w:lang w:val="en-US" w:eastAsia="ja-JP"/>
                            </w:rPr>
                            <m:t>r</m:t>
                          </m:r>
                        </m:num>
                        <m:den>
                          <m:r>
                            <w:rPr>
                              <w:rFonts w:ascii="Cambria Math" w:eastAsia="ＭＳ 明朝" w:hAnsi="Cambria Math" w:cs="Cambria Math"/>
                              <w:lang w:val="en-US" w:eastAsia="ja-JP"/>
                            </w:rPr>
                            <m:t>dt</m:t>
                          </m:r>
                        </m:den>
                      </m:f>
                    </m:e>
                  </m:d>
                </m:e>
                <m:sub>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e>
              </m:d>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lang w:eastAsia="ja-JP"/>
                </w:rPr>
                <m:t>+</m:t>
              </m:r>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e>
              </m:d>
              <m:r>
                <m:rPr>
                  <m:sty m:val="bi"/>
                </m:rPr>
                <w:rPr>
                  <w:rFonts w:ascii="Cambria Math" w:eastAsia="ＭＳ 明朝" w:hAnsi="Cambria Math" w:cs="Cambria Math"/>
                  <w:lang w:val="en-US"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C27</m:t>
                  </m:r>
                </m:e>
              </m:d>
              <m:ctrlPr>
                <w:rPr>
                  <w:rFonts w:ascii="Cambria Math" w:eastAsia="ＭＳ 明朝" w:hAnsi="Cambria Math" w:cs="Cambria Math"/>
                  <w:b/>
                  <w:i/>
                  <w:lang w:val="en-US" w:eastAsia="ja-JP"/>
                </w:rPr>
              </m:ctrlPr>
            </m:e>
          </m:eqArr>
        </m:oMath>
      </m:oMathPara>
    </w:p>
    <w:p w14:paraId="5A931570" w14:textId="77777777" w:rsidR="008B04EB" w:rsidRDefault="008B04EB" w:rsidP="008B04EB">
      <w:pPr>
        <w:spacing w:before="120" w:after="120"/>
        <w:rPr>
          <w:rFonts w:eastAsia="ＭＳ 明朝"/>
          <w:b/>
          <w:lang w:val="en-US" w:eastAsia="ja-JP"/>
        </w:rPr>
      </w:pPr>
    </w:p>
    <w:p w14:paraId="57AA4E3D" w14:textId="13DE201B" w:rsidR="008B04EB" w:rsidRDefault="00615943" w:rsidP="008B04EB">
      <w:pPr>
        <w:spacing w:before="120" w:after="120"/>
        <w:rPr>
          <w:rFonts w:eastAsia="ＭＳ 明朝"/>
          <w:bCs/>
          <w:lang w:val="en-US" w:eastAsia="ja-JP"/>
        </w:rPr>
      </w:pPr>
      <w:r>
        <w:rPr>
          <w:rFonts w:eastAsia="ＭＳ 明朝" w:hint="eastAsia"/>
          <w:bCs/>
          <w:lang w:val="en-US" w:eastAsia="ja-JP"/>
        </w:rPr>
        <w:t xml:space="preserve">Each term </w:t>
      </w:r>
      <w:r w:rsidR="001C2372">
        <w:rPr>
          <w:rFonts w:eastAsia="ＭＳ 明朝" w:hint="eastAsia"/>
          <w:bCs/>
          <w:lang w:val="en-US" w:eastAsia="ja-JP"/>
        </w:rPr>
        <w:t>can be summarized as follows.</w:t>
      </w:r>
    </w:p>
    <w:p w14:paraId="2177126C" w14:textId="34737CC4" w:rsidR="00E92669" w:rsidRPr="00E92669" w:rsidRDefault="00E92669" w:rsidP="00E92669">
      <w:pPr>
        <w:spacing w:before="120" w:after="120"/>
        <w:jc w:val="center"/>
        <w:rPr>
          <w:rFonts w:eastAsia="ＭＳ 明朝"/>
          <w:b/>
          <w:lang w:val="en-US" w:eastAsia="ja-JP"/>
        </w:rPr>
      </w:pPr>
      <w:r w:rsidRPr="00E92669">
        <w:rPr>
          <w:rFonts w:eastAsia="ＭＳ 明朝" w:hint="eastAsia"/>
          <w:b/>
          <w:lang w:val="en-US" w:eastAsia="ja-JP"/>
        </w:rPr>
        <w:t>Table C-1:</w:t>
      </w:r>
      <w:r w:rsidR="00371A61">
        <w:rPr>
          <w:rFonts w:eastAsia="ＭＳ 明朝" w:hint="eastAsia"/>
          <w:b/>
          <w:lang w:val="en-US" w:eastAsia="ja-JP"/>
        </w:rPr>
        <w:t xml:space="preserve"> Summary of </w:t>
      </w:r>
      <w:r w:rsidR="00471384">
        <w:rPr>
          <w:rFonts w:eastAsia="ＭＳ 明朝" w:hint="eastAsia"/>
          <w:b/>
          <w:lang w:val="en-US" w:eastAsia="ja-JP"/>
        </w:rPr>
        <w:t>acceleration</w:t>
      </w:r>
      <w:r w:rsidR="00ED349B">
        <w:rPr>
          <w:rFonts w:eastAsia="ＭＳ 明朝" w:hint="eastAsia"/>
          <w:b/>
          <w:lang w:val="en-US" w:eastAsia="ja-JP"/>
        </w:rPr>
        <w:t xml:space="preserve"> vector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w:p>
    <w:tbl>
      <w:tblPr>
        <w:tblStyle w:val="aff2"/>
        <w:tblW w:w="0" w:type="auto"/>
        <w:tblLook w:val="04A0" w:firstRow="1" w:lastRow="0" w:firstColumn="1" w:lastColumn="0" w:noHBand="0" w:noVBand="1"/>
      </w:tblPr>
      <w:tblGrid>
        <w:gridCol w:w="3210"/>
        <w:gridCol w:w="3210"/>
        <w:gridCol w:w="3211"/>
      </w:tblGrid>
      <w:tr w:rsidR="008B04EB" w14:paraId="43B90EC1" w14:textId="77777777" w:rsidTr="0048594A">
        <w:tc>
          <w:tcPr>
            <w:tcW w:w="3210" w:type="dxa"/>
          </w:tcPr>
          <w:p w14:paraId="3B887139" w14:textId="77777777" w:rsidR="008B04EB" w:rsidRPr="000419E7" w:rsidRDefault="008B04EB" w:rsidP="0048594A">
            <w:pPr>
              <w:spacing w:before="120" w:after="120"/>
              <w:rPr>
                <w:rFonts w:eastAsia="ＭＳ 明朝"/>
                <w:b/>
                <w:i/>
                <w:lang w:val="en-US" w:eastAsia="ja-JP"/>
              </w:rPr>
            </w:pPr>
          </w:p>
        </w:tc>
        <w:tc>
          <w:tcPr>
            <w:tcW w:w="3210" w:type="dxa"/>
          </w:tcPr>
          <w:p w14:paraId="7C6C633B" w14:textId="1E1F3837" w:rsidR="008B04EB" w:rsidRDefault="00E919C7" w:rsidP="00117F02">
            <w:pPr>
              <w:spacing w:before="120" w:after="120"/>
              <w:rPr>
                <w:rFonts w:eastAsia="ＭＳ 明朝"/>
                <w:b/>
                <w:lang w:val="en-US" w:eastAsia="ja-JP"/>
              </w:rPr>
            </w:pPr>
            <w:r>
              <w:rPr>
                <w:rFonts w:ascii="Cambria Math" w:eastAsia="ＭＳ 明朝" w:hAnsi="Cambria Math" w:cs="Cambria Math" w:hint="eastAsia"/>
                <w:lang w:val="en-US" w:eastAsia="ja-JP"/>
              </w:rPr>
              <w:t>Breakdown of acceleration</w:t>
            </w:r>
            <w:r w:rsidR="00AD32DB">
              <w:rPr>
                <w:rFonts w:ascii="Cambria Math" w:eastAsia="ＭＳ 明朝" w:hAnsi="Cambria Math" w:cs="Cambria Math" w:hint="eastAsia"/>
                <w:lang w:val="en-US" w:eastAsia="ja-JP"/>
              </w:rPr>
              <w:t xml:space="preserve"> </w:t>
            </w:r>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w:r>
              <w:rPr>
                <w:rFonts w:ascii="Cambria Math" w:eastAsia="ＭＳ 明朝" w:hAnsi="Cambria Math" w:cs="Cambria Math" w:hint="eastAsia"/>
                <w:lang w:val="en-US" w:eastAsia="ja-JP"/>
              </w:rPr>
              <w:t xml:space="preserve"> of mass</w:t>
            </w:r>
            <w:r w:rsidR="00117F02">
              <w:rPr>
                <w:rFonts w:ascii="Cambria Math" w:eastAsia="ＭＳ 明朝" w:hAnsi="Cambria Math" w:cs="Cambria Math" w:hint="eastAsia"/>
                <w:lang w:val="en-US" w:eastAsia="ja-JP"/>
              </w:rPr>
              <w:t xml:space="preserve"> point from the observer</w:t>
            </w:r>
            <w:r w:rsidR="00117F02">
              <w:rPr>
                <w:rFonts w:ascii="Cambria Math" w:eastAsia="ＭＳ 明朝" w:hAnsi="Cambria Math" w:cs="Cambria Math"/>
                <w:lang w:val="en-US" w:eastAsia="ja-JP"/>
              </w:rPr>
              <w:t>’</w:t>
            </w:r>
            <w:r w:rsidR="00117F02">
              <w:rPr>
                <w:rFonts w:ascii="Cambria Math" w:eastAsia="ＭＳ 明朝" w:hAnsi="Cambria Math" w:cs="Cambria Math" w:hint="eastAsia"/>
                <w:lang w:val="en-US" w:eastAsia="ja-JP"/>
              </w:rPr>
              <w:t>s point of view on the inertial coordinate system</w:t>
            </w:r>
            <w:r w:rsidR="006808EF">
              <w:rPr>
                <w:rFonts w:ascii="Cambria Math" w:eastAsia="ＭＳ 明朝" w:hAnsi="Cambria Math" w:cs="Cambria Math" w:hint="eastAsia"/>
                <w:lang w:val="en-US" w:eastAsia="ja-JP"/>
              </w:rPr>
              <w:t xml:space="preserve"> </w:t>
            </w:r>
            <m:oMath>
              <m:r>
                <m:rPr>
                  <m:sty m:val="p"/>
                </m:rPr>
                <w:rPr>
                  <w:rFonts w:ascii="Cambria Math" w:eastAsia="ＭＳ 明朝" w:hAnsi="Cambria Math" w:cs="Cambria Math"/>
                  <w:lang w:eastAsia="ja-JP"/>
                </w:rPr>
                <m:t>Σ</m:t>
              </m:r>
            </m:oMath>
          </w:p>
        </w:tc>
        <w:tc>
          <w:tcPr>
            <w:tcW w:w="3211" w:type="dxa"/>
          </w:tcPr>
          <w:p w14:paraId="6527D23B" w14:textId="4D44E40D" w:rsidR="008B04EB" w:rsidRPr="000419E7" w:rsidRDefault="00B125E1" w:rsidP="0048594A">
            <w:pPr>
              <w:spacing w:before="120" w:after="120"/>
              <w:rPr>
                <w:rFonts w:eastAsia="ＭＳ 明朝"/>
                <w:bCs/>
                <w:lang w:val="en-US" w:eastAsia="ja-JP"/>
              </w:rPr>
            </w:pPr>
            <w:r>
              <w:rPr>
                <w:rFonts w:eastAsia="ＭＳ 明朝" w:hint="eastAsia"/>
                <w:bCs/>
                <w:lang w:val="en-US" w:eastAsia="ja-JP"/>
              </w:rPr>
              <w:t>Meanings</w:t>
            </w:r>
            <w:r w:rsidR="00263931">
              <w:rPr>
                <w:rFonts w:eastAsia="ＭＳ 明朝" w:hint="eastAsia"/>
                <w:bCs/>
                <w:lang w:val="en-US" w:eastAsia="ja-JP"/>
              </w:rPr>
              <w:t xml:space="preserve"> of terms</w:t>
            </w:r>
          </w:p>
        </w:tc>
      </w:tr>
      <w:tr w:rsidR="008B04EB" w14:paraId="2E8D58C9" w14:textId="77777777" w:rsidTr="0048594A">
        <w:tc>
          <w:tcPr>
            <w:tcW w:w="3210" w:type="dxa"/>
          </w:tcPr>
          <w:p w14:paraId="2D77DC7A" w14:textId="380D695D" w:rsidR="008B04EB" w:rsidRPr="008059CA" w:rsidRDefault="00784A39" w:rsidP="0048594A">
            <w:pPr>
              <w:spacing w:before="120" w:after="120"/>
              <w:rPr>
                <w:rFonts w:eastAsia="ＭＳ 明朝"/>
                <w:b/>
                <w:lang w:val="en-US" w:eastAsia="ja-JP"/>
              </w:rPr>
            </w:pPr>
            <w:r>
              <w:rPr>
                <w:rFonts w:eastAsia="ＭＳ 明朝" w:hint="eastAsia"/>
                <w:b/>
                <w:bCs/>
                <w:iCs/>
                <w:lang w:val="en-US" w:eastAsia="ja-JP"/>
              </w:rPr>
              <w:t>Term (</w:t>
            </w:r>
            <w:r w:rsidRPr="00784A39">
              <w:rPr>
                <w:rFonts w:eastAsia="ＭＳ 明朝" w:hint="eastAsia"/>
                <w:b/>
                <w:bCs/>
                <w:i/>
                <w:lang w:val="en-US" w:eastAsia="ja-JP"/>
              </w:rPr>
              <w:t>A</w:t>
            </w:r>
            <w:r>
              <w:rPr>
                <w:rFonts w:eastAsia="ＭＳ 明朝" w:hint="eastAsia"/>
                <w:b/>
                <w:bCs/>
                <w:iCs/>
                <w:lang w:val="en-US" w:eastAsia="ja-JP"/>
              </w:rPr>
              <w:t>)</w:t>
            </w:r>
          </w:p>
        </w:tc>
        <w:tc>
          <w:tcPr>
            <w:tcW w:w="3210" w:type="dxa"/>
          </w:tcPr>
          <w:p w14:paraId="6A521068" w14:textId="77777777" w:rsidR="008B04EB" w:rsidRDefault="00000000" w:rsidP="0048594A">
            <w:pPr>
              <w:spacing w:before="120" w:after="120"/>
              <w:rPr>
                <w:rFonts w:eastAsia="ＭＳ 明朝"/>
                <w:b/>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m:oMathPara>
          </w:p>
        </w:tc>
        <w:tc>
          <w:tcPr>
            <w:tcW w:w="3211" w:type="dxa"/>
          </w:tcPr>
          <w:p w14:paraId="694C48AF" w14:textId="07E9E803" w:rsidR="008B04EB" w:rsidRPr="000419E7" w:rsidRDefault="00B125E1" w:rsidP="0048594A">
            <w:pPr>
              <w:spacing w:before="120" w:after="120"/>
              <w:rPr>
                <w:rFonts w:eastAsia="ＭＳ 明朝"/>
                <w:bCs/>
                <w:lang w:val="en-US" w:eastAsia="ja-JP"/>
              </w:rPr>
            </w:pPr>
            <w:r>
              <w:rPr>
                <w:rFonts w:eastAsia="ＭＳ 明朝" w:hint="eastAsia"/>
                <w:bCs/>
                <w:lang w:val="en-US" w:eastAsia="ja-JP"/>
              </w:rPr>
              <w:t>Acceleration</w:t>
            </w:r>
          </w:p>
        </w:tc>
      </w:tr>
      <w:tr w:rsidR="008B04EB" w14:paraId="2D161EC1" w14:textId="77777777" w:rsidTr="0048594A">
        <w:tc>
          <w:tcPr>
            <w:tcW w:w="3210" w:type="dxa"/>
          </w:tcPr>
          <w:p w14:paraId="7F93F07B" w14:textId="21B992D1" w:rsidR="008B04EB" w:rsidRPr="008059CA" w:rsidRDefault="00784A39" w:rsidP="0048594A">
            <w:pPr>
              <w:spacing w:before="120" w:after="120"/>
              <w:rPr>
                <w:rFonts w:eastAsia="ＭＳ 明朝"/>
                <w:b/>
                <w:lang w:val="en-US" w:eastAsia="ja-JP"/>
              </w:rPr>
            </w:pPr>
            <w:r>
              <w:rPr>
                <w:rFonts w:eastAsia="ＭＳ 明朝" w:hint="eastAsia"/>
                <w:b/>
                <w:bCs/>
                <w:iCs/>
                <w:lang w:val="en-US" w:eastAsia="ja-JP"/>
              </w:rPr>
              <w:t>Term (</w:t>
            </w:r>
            <w:r w:rsidRPr="00784A39">
              <w:rPr>
                <w:rFonts w:eastAsia="ＭＳ 明朝" w:hint="eastAsia"/>
                <w:b/>
                <w:bCs/>
                <w:i/>
                <w:lang w:val="en-US" w:eastAsia="ja-JP"/>
              </w:rPr>
              <w:t>B</w:t>
            </w:r>
            <w:r>
              <w:rPr>
                <w:rFonts w:eastAsia="ＭＳ 明朝" w:hint="eastAsia"/>
                <w:b/>
                <w:bCs/>
                <w:iCs/>
                <w:lang w:val="en-US" w:eastAsia="ja-JP"/>
              </w:rPr>
              <w:t>)</w:t>
            </w:r>
          </w:p>
        </w:tc>
        <w:tc>
          <w:tcPr>
            <w:tcW w:w="3210" w:type="dxa"/>
          </w:tcPr>
          <w:p w14:paraId="697D9A3D" w14:textId="77777777" w:rsidR="008B04EB" w:rsidRDefault="008B04EB" w:rsidP="0048594A">
            <w:pPr>
              <w:spacing w:before="120" w:after="120"/>
              <w:rPr>
                <w:rFonts w:eastAsia="ＭＳ 明朝"/>
                <w:b/>
                <w:lang w:val="en-US" w:eastAsia="ja-JP"/>
              </w:rPr>
            </w:pPr>
            <m:oMathPara>
              <m:oMath>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m:oMathPara>
          </w:p>
        </w:tc>
        <w:tc>
          <w:tcPr>
            <w:tcW w:w="3211" w:type="dxa"/>
          </w:tcPr>
          <w:p w14:paraId="1293043C" w14:textId="51F33A09" w:rsidR="008B04EB" w:rsidRPr="000419E7" w:rsidRDefault="00784A39" w:rsidP="0048594A">
            <w:pPr>
              <w:spacing w:before="120" w:after="120"/>
              <w:rPr>
                <w:rFonts w:eastAsia="ＭＳ 明朝"/>
                <w:bCs/>
                <w:lang w:val="en-US" w:eastAsia="ja-JP"/>
              </w:rPr>
            </w:pPr>
            <w:r>
              <w:rPr>
                <w:rFonts w:eastAsia="ＭＳ 明朝" w:hint="eastAsia"/>
                <w:bCs/>
                <w:lang w:val="en-US" w:eastAsia="ja-JP"/>
              </w:rPr>
              <w:t>Coriolis force</w:t>
            </w:r>
          </w:p>
        </w:tc>
      </w:tr>
      <w:tr w:rsidR="008B04EB" w14:paraId="737EB5BE" w14:textId="77777777" w:rsidTr="0048594A">
        <w:tc>
          <w:tcPr>
            <w:tcW w:w="3210" w:type="dxa"/>
          </w:tcPr>
          <w:p w14:paraId="44A6AB5A" w14:textId="3085AFFC" w:rsidR="008B04EB" w:rsidRPr="008059CA" w:rsidRDefault="00784A39" w:rsidP="0048594A">
            <w:pPr>
              <w:spacing w:before="120" w:after="120"/>
              <w:rPr>
                <w:rFonts w:eastAsia="ＭＳ 明朝"/>
                <w:b/>
                <w:lang w:val="en-US" w:eastAsia="ja-JP"/>
              </w:rPr>
            </w:pPr>
            <w:r>
              <w:rPr>
                <w:rFonts w:eastAsia="ＭＳ 明朝" w:hint="eastAsia"/>
                <w:b/>
                <w:bCs/>
                <w:iCs/>
                <w:lang w:val="en-US" w:eastAsia="ja-JP"/>
              </w:rPr>
              <w:t>Term (</w:t>
            </w:r>
            <w:r w:rsidRPr="00F26988">
              <w:rPr>
                <w:rFonts w:eastAsia="ＭＳ 明朝" w:hint="eastAsia"/>
                <w:b/>
                <w:bCs/>
                <w:i/>
                <w:lang w:val="en-US" w:eastAsia="ja-JP"/>
              </w:rPr>
              <w:t>C</w:t>
            </w:r>
            <w:r>
              <w:rPr>
                <w:rFonts w:eastAsia="ＭＳ 明朝" w:hint="eastAsia"/>
                <w:b/>
                <w:bCs/>
                <w:iCs/>
                <w:lang w:val="en-US" w:eastAsia="ja-JP"/>
              </w:rPr>
              <w:t>)</w:t>
            </w:r>
          </w:p>
        </w:tc>
        <w:tc>
          <w:tcPr>
            <w:tcW w:w="3210" w:type="dxa"/>
          </w:tcPr>
          <w:p w14:paraId="49088259" w14:textId="77777777" w:rsidR="008B04EB" w:rsidRDefault="008B04EB" w:rsidP="0048594A">
            <w:pPr>
              <w:spacing w:before="120" w:after="120"/>
              <w:rPr>
                <w:rFonts w:eastAsia="ＭＳ 明朝"/>
                <w:b/>
                <w:lang w:val="en-US" w:eastAsia="ja-JP"/>
              </w:rPr>
            </w:pPr>
            <m:oMathPara>
              <m:oMath>
                <m:r>
                  <m:rPr>
                    <m:sty m:val="bi"/>
                  </m:rPr>
                  <w:rPr>
                    <w:rFonts w:ascii="Cambria Math" w:eastAsia="ＭＳ 明朝" w:hAnsi="Cambria Math" w:cs="Cambria Math"/>
                    <w:lang w:val="en-US" w:eastAsia="ja-JP"/>
                  </w:rPr>
                  <m:t>0</m:t>
                </m:r>
              </m:oMath>
            </m:oMathPara>
          </w:p>
        </w:tc>
        <w:tc>
          <w:tcPr>
            <w:tcW w:w="3211" w:type="dxa"/>
          </w:tcPr>
          <w:p w14:paraId="667D6453" w14:textId="77777777" w:rsidR="008B04EB" w:rsidRPr="000419E7" w:rsidRDefault="008B04EB" w:rsidP="0048594A">
            <w:pPr>
              <w:spacing w:before="120" w:after="120"/>
              <w:rPr>
                <w:rFonts w:eastAsia="ＭＳ 明朝"/>
                <w:bCs/>
                <w:lang w:val="en-US" w:eastAsia="ja-JP"/>
              </w:rPr>
            </w:pPr>
            <w:r w:rsidRPr="000419E7">
              <w:rPr>
                <w:rFonts w:eastAsia="ＭＳ 明朝" w:hint="eastAsia"/>
                <w:bCs/>
                <w:lang w:val="en-US" w:eastAsia="ja-JP"/>
              </w:rPr>
              <w:t>－</w:t>
            </w:r>
          </w:p>
        </w:tc>
      </w:tr>
      <w:tr w:rsidR="008B04EB" w14:paraId="0E7596EE" w14:textId="77777777" w:rsidTr="0048594A">
        <w:tc>
          <w:tcPr>
            <w:tcW w:w="3210" w:type="dxa"/>
          </w:tcPr>
          <w:p w14:paraId="5F0F21F3" w14:textId="481B4B82" w:rsidR="008B04EB" w:rsidRPr="008059CA" w:rsidRDefault="00F26988" w:rsidP="0048594A">
            <w:pPr>
              <w:spacing w:before="120" w:after="120"/>
              <w:rPr>
                <w:rFonts w:eastAsia="ＭＳ 明朝"/>
                <w:b/>
                <w:lang w:val="en-US" w:eastAsia="ja-JP"/>
              </w:rPr>
            </w:pPr>
            <w:r>
              <w:rPr>
                <w:rFonts w:eastAsia="ＭＳ 明朝" w:hint="eastAsia"/>
                <w:b/>
                <w:bCs/>
                <w:iCs/>
                <w:lang w:val="en-US" w:eastAsia="ja-JP"/>
              </w:rPr>
              <w:t>Term (</w:t>
            </w:r>
            <w:r w:rsidRPr="00F26988">
              <w:rPr>
                <w:rFonts w:eastAsia="ＭＳ 明朝" w:hint="eastAsia"/>
                <w:b/>
                <w:bCs/>
                <w:i/>
                <w:lang w:val="en-US" w:eastAsia="ja-JP"/>
              </w:rPr>
              <w:t>D</w:t>
            </w:r>
            <w:r>
              <w:rPr>
                <w:rFonts w:eastAsia="ＭＳ 明朝" w:hint="eastAsia"/>
                <w:b/>
                <w:bCs/>
                <w:iCs/>
                <w:lang w:val="en-US" w:eastAsia="ja-JP"/>
              </w:rPr>
              <w:t>)</w:t>
            </w:r>
          </w:p>
        </w:tc>
        <w:tc>
          <w:tcPr>
            <w:tcW w:w="3210" w:type="dxa"/>
          </w:tcPr>
          <w:p w14:paraId="62963EB8" w14:textId="77777777" w:rsidR="008B04EB" w:rsidRDefault="008B04EB" w:rsidP="0048594A">
            <w:pPr>
              <w:spacing w:before="120" w:after="120"/>
              <w:rPr>
                <w:rFonts w:eastAsia="ＭＳ 明朝"/>
                <w:b/>
                <w:lang w:val="en-US" w:eastAsia="ja-JP"/>
              </w:rPr>
            </w:pPr>
            <m:oMathPara>
              <m:oMath>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lang w:eastAsia="ja-JP"/>
                  </w:rPr>
                  <m:t>+</m:t>
                </m:r>
                <m:r>
                  <m:rPr>
                    <m:sty m:val="bi"/>
                  </m:rPr>
                  <w:rPr>
                    <w:rFonts w:ascii="Cambria Math" w:eastAsia="ＭＳ 明朝" w:hAnsi="Cambria Math" w:cs="Cambria Math"/>
                    <w:lang w:val="en-US" w:eastAsia="ja-JP"/>
                  </w:rPr>
                  <m:t>ω×(ω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cs="Cambria Math"/>
                        <w:lang w:val="en-US" w:eastAsia="ja-JP"/>
                      </w:rPr>
                      <m:t>r</m:t>
                    </m:r>
                  </m:e>
                  <m:sup>
                    <m:r>
                      <m:rPr>
                        <m:sty m:val="bi"/>
                      </m:rPr>
                      <w:rPr>
                        <w:rFonts w:ascii="Cambria Math" w:eastAsia="ＭＳ 明朝" w:hAnsi="Cambria Math"/>
                        <w:lang w:val="en-US" w:eastAsia="ja-JP"/>
                      </w:rPr>
                      <m:t>'</m:t>
                    </m:r>
                  </m:sup>
                </m:sSup>
                <m:r>
                  <m:rPr>
                    <m:sty m:val="bi"/>
                  </m:rPr>
                  <w:rPr>
                    <w:rFonts w:ascii="Cambria Math" w:eastAsia="ＭＳ 明朝" w:hAnsi="Cambria Math" w:cs="Cambria Math"/>
                    <w:lang w:val="en-US" w:eastAsia="ja-JP"/>
                  </w:rPr>
                  <m:t>)</m:t>
                </m:r>
              </m:oMath>
            </m:oMathPara>
          </w:p>
        </w:tc>
        <w:tc>
          <w:tcPr>
            <w:tcW w:w="3211" w:type="dxa"/>
          </w:tcPr>
          <w:p w14:paraId="38F0F1B6" w14:textId="55F0B80B" w:rsidR="008B04EB" w:rsidRPr="000419E7" w:rsidRDefault="00A52D5E" w:rsidP="0048594A">
            <w:pPr>
              <w:spacing w:before="120" w:after="120"/>
              <w:rPr>
                <w:rFonts w:eastAsia="ＭＳ 明朝"/>
                <w:bCs/>
                <w:lang w:val="en-US" w:eastAsia="ja-JP"/>
              </w:rPr>
            </w:pPr>
            <w:r>
              <w:rPr>
                <w:rFonts w:eastAsia="ＭＳ 明朝" w:hint="eastAsia"/>
                <w:bCs/>
                <w:lang w:val="en-US" w:eastAsia="ja-JP"/>
              </w:rPr>
              <w:t xml:space="preserve">Coriolis force + </w:t>
            </w:r>
            <w:r w:rsidR="00B125E1">
              <w:rPr>
                <w:rFonts w:eastAsia="ＭＳ 明朝" w:hint="eastAsia"/>
                <w:bCs/>
                <w:lang w:val="en-US" w:eastAsia="ja-JP"/>
              </w:rPr>
              <w:t>centrifugal force</w:t>
            </w:r>
          </w:p>
        </w:tc>
      </w:tr>
    </w:tbl>
    <w:p w14:paraId="502BEAB2" w14:textId="77777777" w:rsidR="008B04EB" w:rsidRDefault="008B04EB" w:rsidP="008B04EB">
      <w:pPr>
        <w:spacing w:before="120" w:after="120"/>
        <w:rPr>
          <w:rFonts w:eastAsia="ＭＳ 明朝"/>
          <w:b/>
          <w:lang w:val="en-US" w:eastAsia="ja-JP"/>
        </w:rPr>
      </w:pPr>
    </w:p>
    <w:p w14:paraId="3FD79E62" w14:textId="4D287AA3" w:rsidR="008B04EB" w:rsidRPr="00537195" w:rsidRDefault="00537195" w:rsidP="008B04EB">
      <w:pPr>
        <w:spacing w:before="120" w:after="120"/>
        <w:rPr>
          <w:rFonts w:eastAsia="ＭＳ 明朝"/>
          <w:bCs/>
          <w:lang w:val="en-US" w:eastAsia="ja-JP"/>
        </w:rPr>
      </w:pPr>
      <w:r w:rsidRPr="00537195">
        <w:rPr>
          <w:rFonts w:eastAsia="ＭＳ 明朝" w:hint="eastAsia"/>
          <w:bCs/>
          <w:lang w:val="en-US" w:eastAsia="ja-JP"/>
        </w:rPr>
        <w:t>Therefore</w:t>
      </w:r>
      <w:r>
        <w:rPr>
          <w:rFonts w:eastAsia="ＭＳ 明朝" w:hint="eastAsia"/>
          <w:bCs/>
          <w:lang w:val="en-US" w:eastAsia="ja-JP"/>
        </w:rPr>
        <w:t>,</w:t>
      </w:r>
      <w:r w:rsidRPr="00537195">
        <w:rPr>
          <w:rFonts w:eastAsia="ＭＳ 明朝" w:hint="eastAsia"/>
          <w:bCs/>
          <w:lang w:val="en-US" w:eastAsia="ja-JP"/>
        </w:rPr>
        <w:t xml:space="preserve"> </w:t>
      </w:r>
      <w:r>
        <w:rPr>
          <w:rFonts w:eastAsia="ＭＳ 明朝" w:hint="eastAsia"/>
          <w:bCs/>
          <w:lang w:val="en-US" w:eastAsia="ja-JP"/>
        </w:rPr>
        <w:t>the following equation holds</w:t>
      </w:r>
      <w:r w:rsidR="001B63F1">
        <w:rPr>
          <w:rFonts w:eastAsia="ＭＳ 明朝" w:hint="eastAsia"/>
          <w:bCs/>
          <w:lang w:val="en-US" w:eastAsia="ja-JP"/>
        </w:rPr>
        <w:t xml:space="preserve"> as the transformation law of acceleration</w:t>
      </w:r>
      <w:r>
        <w:rPr>
          <w:rFonts w:eastAsia="ＭＳ 明朝" w:hint="eastAsia"/>
          <w:bCs/>
          <w:lang w:val="en-US" w:eastAsia="ja-JP"/>
        </w:rPr>
        <w:t>.</w:t>
      </w:r>
    </w:p>
    <w:p w14:paraId="4DE3E8C5" w14:textId="02CF9397" w:rsidR="008B04EB" w:rsidRPr="00537195" w:rsidRDefault="00000000" w:rsidP="008B04EB">
      <w:pPr>
        <w:spacing w:before="120" w:after="120"/>
        <w:rPr>
          <w:rFonts w:eastAsia="ＭＳ 明朝"/>
          <w:b/>
          <w:bCs/>
          <w:lang w:eastAsia="ja-JP"/>
        </w:rPr>
      </w:pPr>
      <m:oMathPara>
        <m:oMath>
          <m:eqArr>
            <m:eqArrPr>
              <m:maxDist m:val="1"/>
              <m:ctrlPr>
                <w:rPr>
                  <w:rFonts w:ascii="Cambria Math" w:eastAsia="ＭＳ 明朝" w:hAnsi="Cambria Math"/>
                  <w:b/>
                  <w:i/>
                  <w:lang w:val="en-US"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2</m:t>
              </m:r>
              <m:r>
                <m:rPr>
                  <m:sty m:val="p"/>
                </m:rPr>
                <w:rPr>
                  <w:rFonts w:ascii="Cambria Math" w:eastAsia="ＭＳ 明朝" w:hAnsi="Cambria Math" w:cs="Cambria Math"/>
                  <w:lang w:val="en-US" w:eastAsia="ja-JP"/>
                </w:rPr>
                <m:t xml:space="preserve"> </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e>
              </m:d>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r</m:t>
                      </m:r>
                    </m:e>
                    <m:sup>
                      <m:r>
                        <m:rPr>
                          <m:sty m:val="bi"/>
                        </m:rPr>
                        <w:rPr>
                          <w:rFonts w:ascii="Cambria Math" w:eastAsia="ＭＳ 明朝" w:hAnsi="Cambria Math" w:cs="Cambria Math"/>
                          <w:lang w:val="en-US" w:eastAsia="ja-JP"/>
                        </w:rPr>
                        <m:t>'</m:t>
                      </m:r>
                    </m:sup>
                  </m:sSup>
                </m:e>
              </m:d>
              <m:r>
                <m:rPr>
                  <m:sty m:val="bi"/>
                </m:rPr>
                <w:rPr>
                  <w:rFonts w:ascii="Cambria Math" w:eastAsia="ＭＳ 明朝" w:hAnsi="Cambria Math"/>
                  <w:lang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C28</m:t>
                  </m:r>
                </m:e>
              </m:d>
              <m:ctrlPr>
                <w:rPr>
                  <w:rFonts w:ascii="Cambria Math" w:eastAsia="ＭＳ 明朝" w:hAnsi="Cambria Math"/>
                  <w:b/>
                  <w:bCs/>
                  <w:i/>
                  <w:lang w:eastAsia="ja-JP"/>
                </w:rPr>
              </m:ctrlPr>
            </m:e>
          </m:eqArr>
        </m:oMath>
      </m:oMathPara>
    </w:p>
    <w:p w14:paraId="0316873D" w14:textId="77777777" w:rsidR="004634B2" w:rsidRDefault="004634B2" w:rsidP="008B04EB">
      <w:pPr>
        <w:spacing w:before="120" w:after="120"/>
        <w:rPr>
          <w:rFonts w:eastAsia="ＭＳ 明朝"/>
          <w:lang w:val="en-US" w:eastAsia="ja-JP"/>
        </w:rPr>
      </w:pPr>
    </w:p>
    <w:p w14:paraId="49662954" w14:textId="36B4A83D" w:rsidR="008B04EB" w:rsidRPr="0048651C" w:rsidRDefault="005834DC" w:rsidP="008B04EB">
      <w:pPr>
        <w:spacing w:before="120" w:after="120"/>
        <w:rPr>
          <w:rFonts w:eastAsia="ＭＳ 明朝"/>
          <w:b/>
          <w:bCs/>
          <w:u w:val="single"/>
          <w:lang w:val="en-US" w:eastAsia="ja-JP"/>
        </w:rPr>
      </w:pPr>
      <w:r w:rsidRPr="0048651C">
        <w:rPr>
          <w:rFonts w:eastAsia="ＭＳ 明朝" w:hint="eastAsia"/>
          <w:b/>
          <w:bCs/>
          <w:u w:val="single"/>
          <w:lang w:val="en-US" w:eastAsia="ja-JP"/>
        </w:rPr>
        <w:t>Trans</w:t>
      </w:r>
      <w:r w:rsidR="00282997" w:rsidRPr="0048651C">
        <w:rPr>
          <w:rFonts w:eastAsia="ＭＳ 明朝" w:hint="eastAsia"/>
          <w:b/>
          <w:bCs/>
          <w:u w:val="single"/>
          <w:lang w:val="en-US" w:eastAsia="ja-JP"/>
        </w:rPr>
        <w:t>crip</w:t>
      </w:r>
      <w:r w:rsidRPr="0048651C">
        <w:rPr>
          <w:rFonts w:eastAsia="ＭＳ 明朝" w:hint="eastAsia"/>
          <w:b/>
          <w:bCs/>
          <w:u w:val="single"/>
          <w:lang w:val="en-US" w:eastAsia="ja-JP"/>
        </w:rPr>
        <w:t>tion of Newton motion equation</w:t>
      </w:r>
      <w:r w:rsidR="004634B2" w:rsidRPr="0048651C">
        <w:rPr>
          <w:rFonts w:eastAsia="ＭＳ 明朝" w:hint="eastAsia"/>
          <w:b/>
          <w:bCs/>
          <w:u w:val="single"/>
          <w:lang w:val="en-US" w:eastAsia="ja-JP"/>
        </w:rPr>
        <w:t xml:space="preserve"> based on the </w:t>
      </w:r>
      <w:r w:rsidR="00282997" w:rsidRPr="0048651C">
        <w:rPr>
          <w:rFonts w:eastAsia="ＭＳ 明朝" w:hint="eastAsia"/>
          <w:b/>
          <w:bCs/>
          <w:u w:val="single"/>
          <w:lang w:val="en-US" w:eastAsia="ja-JP"/>
        </w:rPr>
        <w:t xml:space="preserve">transformation </w:t>
      </w:r>
      <w:r w:rsidR="004634B2" w:rsidRPr="0048651C">
        <w:rPr>
          <w:rFonts w:eastAsia="ＭＳ 明朝" w:hint="eastAsia"/>
          <w:b/>
          <w:bCs/>
          <w:u w:val="single"/>
          <w:lang w:val="en-US" w:eastAsia="ja-JP"/>
        </w:rPr>
        <w:t xml:space="preserve">laws of </w:t>
      </w:r>
      <w:r w:rsidR="00282997" w:rsidRPr="0048651C">
        <w:rPr>
          <w:rFonts w:eastAsia="ＭＳ 明朝" w:hint="eastAsia"/>
          <w:b/>
          <w:bCs/>
          <w:u w:val="single"/>
          <w:lang w:val="en-US" w:eastAsia="ja-JP"/>
        </w:rPr>
        <w:t xml:space="preserve">velocity and </w:t>
      </w:r>
      <w:r w:rsidR="0048651C" w:rsidRPr="0048651C">
        <w:rPr>
          <w:rFonts w:eastAsia="ＭＳ 明朝" w:hint="eastAsia"/>
          <w:b/>
          <w:bCs/>
          <w:u w:val="single"/>
          <w:lang w:val="en-US" w:eastAsia="ja-JP"/>
        </w:rPr>
        <w:t xml:space="preserve">acceleration from inertial </w:t>
      </w:r>
      <w:r w:rsidR="0048651C" w:rsidRPr="0048651C">
        <w:rPr>
          <w:rFonts w:eastAsia="ＭＳ 明朝"/>
          <w:b/>
          <w:bCs/>
          <w:u w:val="single"/>
          <w:lang w:val="en-US" w:eastAsia="ja-JP"/>
        </w:rPr>
        <w:t>coordinate</w:t>
      </w:r>
      <w:r w:rsidR="0048651C" w:rsidRPr="0048651C">
        <w:rPr>
          <w:rFonts w:eastAsia="ＭＳ 明朝" w:hint="eastAsia"/>
          <w:b/>
          <w:bCs/>
          <w:u w:val="single"/>
          <w:lang w:val="en-US" w:eastAsia="ja-JP"/>
        </w:rPr>
        <w:t xml:space="preserve"> system to rotating coordinate system</w:t>
      </w:r>
    </w:p>
    <w:p w14:paraId="5D76611C" w14:textId="2EFF25E0" w:rsidR="008B04EB" w:rsidRDefault="00C12804" w:rsidP="005C39B5">
      <w:pPr>
        <w:spacing w:before="120" w:after="120"/>
        <w:ind w:firstLineChars="50" w:firstLine="100"/>
        <w:rPr>
          <w:rFonts w:eastAsia="ＭＳ 明朝"/>
          <w:lang w:val="en-US" w:eastAsia="ja-JP"/>
        </w:rPr>
      </w:pPr>
      <w:r>
        <w:rPr>
          <w:rFonts w:eastAsia="ＭＳ 明朝" w:hint="eastAsia"/>
          <w:lang w:val="en-US" w:eastAsia="ja-JP"/>
        </w:rPr>
        <w:t>The motion equation on the inertial coordinate system is expressed as follows.</w:t>
      </w:r>
    </w:p>
    <w:p w14:paraId="21785A19" w14:textId="71C2D1D8" w:rsidR="008B04EB" w:rsidRPr="00EC21A9" w:rsidRDefault="00000000" w:rsidP="008B04EB">
      <w:pPr>
        <w:spacing w:before="120" w:after="120"/>
        <w:rPr>
          <w:rFonts w:eastAsia="ＭＳ 明朝"/>
          <w:lang w:eastAsia="ja-JP"/>
        </w:rPr>
      </w:pPr>
      <m:oMathPara>
        <m:oMath>
          <m:eqArr>
            <m:eqArrPr>
              <m:maxDist m:val="1"/>
              <m:ctrlPr>
                <w:rPr>
                  <w:rFonts w:ascii="Cambria Math" w:eastAsia="ＭＳ 明朝" w:hAnsi="Cambria Math" w:cs="Cambria Math"/>
                  <w:i/>
                  <w:lang w:eastAsia="ja-JP"/>
                </w:rPr>
              </m:ctrlPr>
            </m:eqArrPr>
            <m:e>
              <m:r>
                <w:rPr>
                  <w:rFonts w:ascii="Cambria Math" w:eastAsia="ＭＳ 明朝" w:hAnsi="Cambria Math"/>
                  <w:lang w:eastAsia="ja-JP"/>
                </w:rPr>
                <m:t>m</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w:rPr>
                  <w:rFonts w:ascii="Cambria Math" w:eastAsia="ＭＳ 明朝" w:hAnsi="Cambria Math"/>
                  <w:lang w:eastAsia="ja-JP"/>
                </w:rPr>
                <m:t>=</m:t>
              </m:r>
              <m:r>
                <m:rPr>
                  <m:scr m:val="double-struck"/>
                </m:rPr>
                <w:rPr>
                  <w:rFonts w:ascii="Cambria Math" w:eastAsia="ＭＳ 明朝" w:hAnsi="Cambria Math" w:cs="Cambria Math"/>
                  <w:lang w:eastAsia="ja-JP"/>
                </w:rPr>
                <m:t>F</m:t>
              </m:r>
              <m:r>
                <w:rPr>
                  <w:rFonts w:ascii="Cambria Math" w:eastAsia="ＭＳ 明朝" w:hAnsi="Cambria Math"/>
                  <w:lang w:eastAsia="ja-JP"/>
                </w:rPr>
                <m:t>#</m:t>
              </m:r>
              <m:d>
                <m:dPr>
                  <m:ctrlPr>
                    <w:rPr>
                      <w:rFonts w:ascii="Cambria Math" w:eastAsia="ＭＳ 明朝" w:hAnsi="Cambria Math" w:cs="Cambria Math"/>
                      <w:i/>
                      <w:lang w:eastAsia="ja-JP"/>
                    </w:rPr>
                  </m:ctrlPr>
                </m:dPr>
                <m:e>
                  <m:r>
                    <m:rPr>
                      <m:sty m:val="p"/>
                    </m:rPr>
                    <w:rPr>
                      <w:rFonts w:ascii="Cambria Math" w:eastAsia="ＭＳ 明朝" w:hAnsi="Cambria Math" w:cs="Cambria Math"/>
                      <w:lang w:eastAsia="ja-JP"/>
                    </w:rPr>
                    <m:t>C29</m:t>
                  </m:r>
                </m:e>
              </m:d>
              <m:ctrlPr>
                <w:rPr>
                  <w:rFonts w:ascii="Cambria Math" w:eastAsia="ＭＳ 明朝" w:hAnsi="Cambria Math"/>
                  <w:i/>
                  <w:lang w:eastAsia="ja-JP"/>
                </w:rPr>
              </m:ctrlPr>
            </m:e>
          </m:eqArr>
        </m:oMath>
      </m:oMathPara>
    </w:p>
    <w:p w14:paraId="21252C47" w14:textId="31A21CDB" w:rsidR="008B04EB" w:rsidRDefault="00CF0EE2" w:rsidP="008B04EB">
      <w:pPr>
        <w:spacing w:before="120" w:after="120"/>
        <w:rPr>
          <w:rFonts w:eastAsia="ＭＳ 明朝"/>
          <w:lang w:val="en-US" w:eastAsia="ja-JP"/>
        </w:rPr>
      </w:pPr>
      <w:r>
        <w:rPr>
          <w:rFonts w:eastAsia="ＭＳ 明朝" w:hint="eastAsia"/>
          <w:lang w:val="en-US" w:eastAsia="ja-JP"/>
        </w:rPr>
        <w:t>D</w:t>
      </w:r>
      <w:r w:rsidR="00301C81">
        <w:rPr>
          <w:rFonts w:eastAsia="ＭＳ 明朝" w:hint="eastAsia"/>
          <w:lang w:val="en-US" w:eastAsia="ja-JP"/>
        </w:rPr>
        <w:t xml:space="preserve">ividing both sides by the mass </w:t>
      </w:r>
      <w:r w:rsidR="00301C81" w:rsidRPr="006A2CFF">
        <w:rPr>
          <w:rFonts w:ascii="Cambria Math" w:eastAsia="ＭＳ 明朝" w:hAnsi="Cambria Math"/>
          <w:i/>
          <w:iCs/>
          <w:lang w:val="en-US" w:eastAsia="ja-JP"/>
        </w:rPr>
        <w:t>m</w:t>
      </w:r>
      <w:r w:rsidR="00301C81">
        <w:rPr>
          <w:rFonts w:eastAsia="ＭＳ 明朝" w:hint="eastAsia"/>
          <w:lang w:val="en-US" w:eastAsia="ja-JP"/>
        </w:rPr>
        <w:t>, we obtain the equation below.</w:t>
      </w:r>
      <w:r w:rsidR="008B04EB">
        <w:rPr>
          <w:rFonts w:eastAsia="ＭＳ 明朝" w:hint="eastAsia"/>
          <w:lang w:val="en-US" w:eastAsia="ja-JP"/>
        </w:rPr>
        <w:t xml:space="preserve"> </w:t>
      </w:r>
    </w:p>
    <w:p w14:paraId="2A20664D" w14:textId="5B93D736" w:rsidR="008B04EB" w:rsidRPr="002A2902" w:rsidRDefault="00000000" w:rsidP="008B04EB">
      <w:pPr>
        <w:spacing w:before="120" w:after="120"/>
        <w:rPr>
          <w:rFonts w:eastAsia="ＭＳ 明朝"/>
          <w:b/>
          <w:bCs/>
          <w:lang w:eastAsia="ja-JP"/>
        </w:rPr>
      </w:pPr>
      <m:oMathPara>
        <m:oMath>
          <m:eqArr>
            <m:eqArrPr>
              <m:maxDist m:val="1"/>
              <m:ctrlPr>
                <w:rPr>
                  <w:rFonts w:ascii="Cambria Math" w:eastAsia="ＭＳ 明朝" w:hAnsi="Cambria Math"/>
                  <w:i/>
                  <w:lang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w:rPr>
                  <w:rFonts w:ascii="Cambria Math" w:eastAsia="ＭＳ 明朝" w:hAnsi="Cambria Math"/>
                  <w:lang w:eastAsia="ja-JP"/>
                </w:rPr>
                <m:t>=</m:t>
              </m:r>
              <m:f>
                <m:fPr>
                  <m:ctrlPr>
                    <w:rPr>
                      <w:rFonts w:ascii="Cambria Math" w:eastAsia="ＭＳ 明朝" w:hAnsi="Cambria Math"/>
                      <w:i/>
                      <w:lang w:val="en-US" w:eastAsia="ja-JP"/>
                    </w:rPr>
                  </m:ctrlPr>
                </m:fPr>
                <m:num>
                  <m:r>
                    <m:rPr>
                      <m:scr m:val="double-struck"/>
                    </m:rPr>
                    <w:rPr>
                      <w:rFonts w:ascii="Cambria Math" w:eastAsia="ＭＳ 明朝" w:hAnsi="Cambria Math" w:cs="Cambria Math"/>
                      <w:lang w:eastAsia="ja-JP"/>
                    </w:rPr>
                    <m:t>F</m:t>
                  </m:r>
                  <m:ctrlPr>
                    <w:rPr>
                      <w:rFonts w:ascii="Cambria Math" w:eastAsia="ＭＳ 明朝" w:hAnsi="Cambria Math"/>
                      <w:i/>
                      <w:lang w:eastAsia="ja-JP"/>
                    </w:rPr>
                  </m:ctrlPr>
                </m:num>
                <m:den>
                  <m:r>
                    <w:rPr>
                      <w:rFonts w:ascii="Cambria Math" w:eastAsia="ＭＳ 明朝" w:hAnsi="Cambria Math"/>
                      <w:lang w:eastAsia="ja-JP"/>
                    </w:rPr>
                    <m:t>m</m:t>
                  </m:r>
                </m:den>
              </m:f>
              <m:r>
                <m:rPr>
                  <m:sty m:val="bi"/>
                </m:rPr>
                <w:rPr>
                  <w:rFonts w:ascii="Cambria Math" w:eastAsia="ＭＳ 明朝" w:hAnsi="Cambria Math"/>
                  <w:lang w:eastAsia="ja-JP"/>
                </w:rPr>
                <m:t>#</m:t>
              </m:r>
              <m:d>
                <m:dPr>
                  <m:ctrlPr>
                    <w:rPr>
                      <w:rFonts w:ascii="Cambria Math" w:eastAsia="ＭＳ 明朝" w:hAnsi="Cambria Math"/>
                      <w:i/>
                      <w:lang w:eastAsia="ja-JP"/>
                    </w:rPr>
                  </m:ctrlPr>
                </m:dPr>
                <m:e>
                  <m:r>
                    <m:rPr>
                      <m:sty m:val="p"/>
                    </m:rPr>
                    <w:rPr>
                      <w:rFonts w:ascii="Cambria Math" w:eastAsia="ＭＳ 明朝" w:hAnsi="Cambria Math"/>
                      <w:lang w:eastAsia="ja-JP"/>
                    </w:rPr>
                    <m:t>C30</m:t>
                  </m:r>
                </m:e>
              </m:d>
              <m:ctrlPr>
                <w:rPr>
                  <w:rFonts w:ascii="Cambria Math" w:eastAsia="ＭＳ 明朝" w:hAnsi="Cambria Math"/>
                  <w:b/>
                  <w:bCs/>
                  <w:i/>
                  <w:lang w:eastAsia="ja-JP"/>
                </w:rPr>
              </m:ctrlPr>
            </m:e>
          </m:eqArr>
        </m:oMath>
      </m:oMathPara>
    </w:p>
    <w:p w14:paraId="6D9EC97A" w14:textId="352F70DD" w:rsidR="002A2902" w:rsidRPr="002A2902" w:rsidRDefault="00C13BB4" w:rsidP="008B04EB">
      <w:pPr>
        <w:spacing w:before="120" w:after="120"/>
        <w:rPr>
          <w:rFonts w:eastAsia="ＭＳ 明朝"/>
          <w:lang w:val="en-US" w:eastAsia="ja-JP"/>
        </w:rPr>
      </w:pPr>
      <w:r>
        <w:rPr>
          <w:rFonts w:eastAsia="ＭＳ 明朝" w:hint="eastAsia"/>
          <w:lang w:val="en-US" w:eastAsia="ja-JP"/>
        </w:rPr>
        <w:t xml:space="preserve">Referring </w:t>
      </w:r>
      <w:r w:rsidR="001D6958">
        <w:rPr>
          <w:rFonts w:eastAsia="ＭＳ 明朝" w:hint="eastAsia"/>
          <w:lang w:val="en-US" w:eastAsia="ja-JP"/>
        </w:rPr>
        <w:t xml:space="preserve">to </w:t>
      </w:r>
      <w:r>
        <w:rPr>
          <w:rFonts w:eastAsia="ＭＳ 明朝" w:hint="eastAsia"/>
          <w:lang w:val="en-US" w:eastAsia="ja-JP"/>
        </w:rPr>
        <w:t xml:space="preserve">the previous equation C28 above, </w:t>
      </w:r>
      <w:r w:rsidR="00FB410B">
        <w:rPr>
          <w:rFonts w:eastAsia="ＭＳ 明朝" w:hint="eastAsia"/>
          <w:lang w:val="en-US" w:eastAsia="ja-JP"/>
        </w:rPr>
        <w:t xml:space="preserve">the </w:t>
      </w:r>
      <w:r w:rsidR="00DD7CEF">
        <w:rPr>
          <w:rFonts w:eastAsia="ＭＳ 明朝" w:hint="eastAsia"/>
          <w:lang w:val="en-US" w:eastAsia="ja-JP"/>
        </w:rPr>
        <w:t>following equation on the rotating coordinate system is obtained.</w:t>
      </w:r>
    </w:p>
    <w:p w14:paraId="2A07EF48" w14:textId="522FE488" w:rsidR="008B04EB" w:rsidRPr="00242A3E" w:rsidRDefault="00000000" w:rsidP="008B04EB">
      <w:pPr>
        <w:spacing w:before="120" w:after="120"/>
        <w:rPr>
          <w:rFonts w:eastAsia="ＭＳ 明朝"/>
          <w:b/>
          <w:bCs/>
          <w:lang w:eastAsia="ja-JP"/>
        </w:rPr>
      </w:pPr>
      <m:oMathPara>
        <m:oMath>
          <m:eqArr>
            <m:eqArrPr>
              <m:maxDist m:val="1"/>
              <m:ctrlPr>
                <w:rPr>
                  <w:rFonts w:ascii="Cambria Math" w:eastAsia="ＭＳ 明朝" w:hAnsi="Cambria Math"/>
                  <w:i/>
                  <w:lang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2</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 xml:space="preserve"> 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 xml:space="preserve">' </m:t>
                          </m:r>
                        </m:sup>
                      </m:sSup>
                    </m:sub>
                  </m:sSub>
                </m:e>
              </m:d>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 xml:space="preserve"> ω×r' </m:t>
                  </m:r>
                </m:e>
              </m:d>
              <m:r>
                <w:rPr>
                  <w:rFonts w:ascii="Cambria Math" w:eastAsia="ＭＳ 明朝" w:hAnsi="Cambria Math"/>
                  <w:lang w:eastAsia="ja-JP"/>
                </w:rPr>
                <m:t>=</m:t>
              </m:r>
              <m:f>
                <m:fPr>
                  <m:ctrlPr>
                    <w:rPr>
                      <w:rFonts w:ascii="Cambria Math" w:eastAsia="ＭＳ 明朝" w:hAnsi="Cambria Math" w:cs="Cambria Math"/>
                      <w:i/>
                      <w:lang w:eastAsia="ja-JP"/>
                    </w:rPr>
                  </m:ctrlPr>
                </m:fPr>
                <m:num>
                  <m:r>
                    <m:rPr>
                      <m:scr m:val="double-struck"/>
                    </m:rPr>
                    <w:rPr>
                      <w:rFonts w:ascii="Cambria Math" w:eastAsia="ＭＳ 明朝" w:hAnsi="Cambria Math" w:cs="Cambria Math"/>
                      <w:lang w:eastAsia="ja-JP"/>
                    </w:rPr>
                    <m:t>F</m:t>
                  </m:r>
                  <m:ctrlPr>
                    <w:rPr>
                      <w:rFonts w:ascii="Cambria Math" w:eastAsia="ＭＳ 明朝" w:hAnsi="Cambria Math"/>
                      <w:i/>
                      <w:lang w:eastAsia="ja-JP"/>
                    </w:rPr>
                  </m:ctrlPr>
                </m:num>
                <m:den>
                  <m:r>
                    <w:rPr>
                      <w:rFonts w:ascii="Cambria Math" w:eastAsia="ＭＳ 明朝" w:hAnsi="Cambria Math" w:cs="Cambria Math"/>
                      <w:lang w:eastAsia="ja-JP"/>
                    </w:rPr>
                    <m:t>m</m:t>
                  </m:r>
                </m:den>
              </m:f>
              <m:r>
                <m:rPr>
                  <m:sty m:val="bi"/>
                </m:rPr>
                <w:rPr>
                  <w:rFonts w:ascii="Cambria Math" w:eastAsia="ＭＳ 明朝" w:hAnsi="Cambria Math"/>
                  <w:lang w:eastAsia="ja-JP"/>
                </w:rPr>
                <m:t>#</m:t>
              </m:r>
              <m:d>
                <m:dPr>
                  <m:ctrlPr>
                    <w:rPr>
                      <w:rFonts w:ascii="Cambria Math" w:eastAsia="ＭＳ 明朝" w:hAnsi="Cambria Math"/>
                      <w:i/>
                      <w:lang w:eastAsia="ja-JP"/>
                    </w:rPr>
                  </m:ctrlPr>
                </m:dPr>
                <m:e>
                  <m:r>
                    <m:rPr>
                      <m:sty m:val="p"/>
                    </m:rPr>
                    <w:rPr>
                      <w:rFonts w:ascii="Cambria Math" w:eastAsia="ＭＳ 明朝" w:hAnsi="Cambria Math"/>
                      <w:lang w:eastAsia="ja-JP"/>
                    </w:rPr>
                    <m:t>C</m:t>
                  </m:r>
                  <m:r>
                    <w:rPr>
                      <w:rFonts w:ascii="Cambria Math" w:eastAsia="ＭＳ 明朝" w:hAnsi="Cambria Math"/>
                      <w:lang w:eastAsia="ja-JP"/>
                    </w:rPr>
                    <m:t>31</m:t>
                  </m:r>
                </m:e>
              </m:d>
              <m:ctrlPr>
                <w:rPr>
                  <w:rFonts w:ascii="Cambria Math" w:eastAsia="ＭＳ 明朝" w:hAnsi="Cambria Math"/>
                  <w:b/>
                  <w:bCs/>
                  <w:i/>
                  <w:lang w:eastAsia="ja-JP"/>
                </w:rPr>
              </m:ctrlPr>
            </m:e>
          </m:eqArr>
        </m:oMath>
      </m:oMathPara>
    </w:p>
    <w:p w14:paraId="0D735774" w14:textId="65AAB223" w:rsidR="008B04EB" w:rsidRDefault="003D4593" w:rsidP="008B04EB">
      <w:pPr>
        <w:spacing w:before="120" w:after="120"/>
        <w:rPr>
          <w:rFonts w:eastAsia="ＭＳ 明朝"/>
          <w:lang w:eastAsia="ja-JP"/>
        </w:rPr>
      </w:pPr>
      <w:r>
        <w:rPr>
          <w:rFonts w:eastAsia="ＭＳ 明朝" w:hint="eastAsia"/>
          <w:lang w:val="en-US" w:eastAsia="ja-JP"/>
        </w:rPr>
        <w:t xml:space="preserve">Gravity term </w:t>
      </w:r>
      <m:oMath>
        <m:r>
          <m:rPr>
            <m:scr m:val="double-struck"/>
          </m:rPr>
          <w:rPr>
            <w:rFonts w:ascii="Cambria Math" w:eastAsia="ＭＳ 明朝" w:hAnsi="Cambria Math" w:cs="Cambria Math"/>
            <w:lang w:eastAsia="ja-JP"/>
          </w:rPr>
          <m:t>F/</m:t>
        </m:r>
        <m:r>
          <w:rPr>
            <w:rFonts w:ascii="Cambria Math" w:eastAsia="ＭＳ 明朝" w:hAnsi="Cambria Math" w:cs="Cambria Math"/>
            <w:lang w:eastAsia="ja-JP"/>
          </w:rPr>
          <m:t xml:space="preserve">m </m:t>
        </m:r>
      </m:oMath>
      <w:r w:rsidR="00EB1758">
        <w:rPr>
          <w:rFonts w:eastAsia="ＭＳ 明朝" w:hint="eastAsia"/>
          <w:lang w:val="en-US" w:eastAsia="ja-JP"/>
        </w:rPr>
        <w:t xml:space="preserve">with two-body Keplerian </w:t>
      </w:r>
      <w:r w:rsidR="00FA1AC3">
        <w:rPr>
          <w:rFonts w:eastAsia="ＭＳ 明朝" w:hint="eastAsia"/>
          <w:lang w:val="en-US" w:eastAsia="ja-JP"/>
        </w:rPr>
        <w:t xml:space="preserve">model </w:t>
      </w:r>
      <w:r w:rsidR="00EB1758">
        <w:rPr>
          <w:rFonts w:eastAsia="ＭＳ 明朝" w:hint="eastAsia"/>
          <w:lang w:val="en-US" w:eastAsia="ja-JP"/>
        </w:rPr>
        <w:t>can be expressed as follows.</w:t>
      </w:r>
    </w:p>
    <w:p w14:paraId="1CEEBCC2" w14:textId="6455FCAB" w:rsidR="008B04EB" w:rsidRPr="00C35672" w:rsidRDefault="00000000" w:rsidP="008B04EB">
      <w:pPr>
        <w:spacing w:before="120" w:after="120"/>
        <w:rPr>
          <w:rFonts w:eastAsia="ＭＳ 明朝"/>
          <w:lang w:eastAsia="ja-JP"/>
        </w:rPr>
      </w:pPr>
      <m:oMathPara>
        <m:oMath>
          <m:eqArr>
            <m:eqArrPr>
              <m:maxDist m:val="1"/>
              <m:ctrlPr>
                <w:rPr>
                  <w:rFonts w:ascii="Cambria Math" w:eastAsia="ＭＳ 明朝" w:hAnsi="Cambria Math"/>
                  <w:i/>
                  <w:lang w:eastAsia="ja-JP"/>
                </w:rPr>
              </m:ctrlPr>
            </m:eqArrPr>
            <m:e>
              <m:f>
                <m:fPr>
                  <m:ctrlPr>
                    <w:rPr>
                      <w:rFonts w:ascii="Cambria Math" w:eastAsia="ＭＳ 明朝" w:hAnsi="Cambria Math" w:cs="Cambria Math"/>
                      <w:i/>
                      <w:lang w:eastAsia="ja-JP"/>
                    </w:rPr>
                  </m:ctrlPr>
                </m:fPr>
                <m:num>
                  <m:r>
                    <m:rPr>
                      <m:scr m:val="double-struck"/>
                    </m:rPr>
                    <w:rPr>
                      <w:rFonts w:ascii="Cambria Math" w:eastAsia="ＭＳ 明朝" w:hAnsi="Cambria Math" w:cs="Cambria Math"/>
                      <w:lang w:eastAsia="ja-JP"/>
                    </w:rPr>
                    <m:t>F</m:t>
                  </m:r>
                </m:num>
                <m:den>
                  <m:r>
                    <w:rPr>
                      <w:rFonts w:ascii="Cambria Math" w:eastAsia="ＭＳ 明朝" w:hAnsi="Cambria Math" w:cs="Cambria Math"/>
                      <w:lang w:eastAsia="ja-JP"/>
                    </w:rPr>
                    <m:t>m</m:t>
                  </m:r>
                </m:den>
              </m:f>
              <m:r>
                <w:rPr>
                  <w:rFonts w:ascii="Cambria Math" w:eastAsia="ＭＳ 明朝" w:hAnsi="Cambria Math" w:cs="Cambria Math"/>
                  <w:lang w:eastAsia="ja-JP"/>
                </w:rPr>
                <m:t>=</m:t>
              </m:r>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ＭＳ 明朝" w:hAnsi="Cambria Math" w:cs="Cambria Math"/>
                  <w:lang w:eastAsia="ja-JP"/>
                </w:rPr>
                <m:t>#</m:t>
              </m:r>
              <m:d>
                <m:dPr>
                  <m:ctrlPr>
                    <w:rPr>
                      <w:rFonts w:ascii="Cambria Math" w:eastAsia="ＭＳ 明朝" w:hAnsi="Cambria Math"/>
                      <w:i/>
                      <w:lang w:eastAsia="ja-JP"/>
                    </w:rPr>
                  </m:ctrlPr>
                </m:dPr>
                <m:e>
                  <m:r>
                    <m:rPr>
                      <m:sty m:val="p"/>
                    </m:rPr>
                    <w:rPr>
                      <w:rFonts w:ascii="Cambria Math" w:eastAsia="ＭＳ 明朝" w:hAnsi="Cambria Math"/>
                      <w:lang w:eastAsia="ja-JP"/>
                    </w:rPr>
                    <m:t>C</m:t>
                  </m:r>
                  <m:r>
                    <w:rPr>
                      <w:rFonts w:ascii="Cambria Math" w:eastAsia="ＭＳ 明朝" w:hAnsi="Cambria Math"/>
                      <w:lang w:eastAsia="ja-JP"/>
                    </w:rPr>
                    <m:t>32</m:t>
                  </m:r>
                </m:e>
              </m:d>
              <m:ctrlPr>
                <w:rPr>
                  <w:rFonts w:ascii="Cambria Math" w:eastAsia="ＭＳ 明朝" w:hAnsi="Cambria Math" w:cs="Cambria Math"/>
                  <w:i/>
                  <w:lang w:eastAsia="ja-JP"/>
                </w:rPr>
              </m:ctrlPr>
            </m:e>
          </m:eqArr>
        </m:oMath>
      </m:oMathPara>
    </w:p>
    <w:p w14:paraId="532D74C9" w14:textId="6F2DEC36" w:rsidR="00C35672" w:rsidRPr="00C35672" w:rsidRDefault="00C35672" w:rsidP="008B04EB">
      <w:pPr>
        <w:spacing w:before="120" w:after="120"/>
        <w:rPr>
          <w:rFonts w:eastAsia="ＭＳ 明朝"/>
          <w:lang w:val="en-US" w:eastAsia="ja-JP"/>
        </w:rPr>
      </w:pPr>
      <w:r>
        <w:rPr>
          <w:rFonts w:eastAsia="ＭＳ 明朝" w:hint="eastAsia"/>
          <w:lang w:val="en-US" w:eastAsia="ja-JP"/>
        </w:rPr>
        <w:lastRenderedPageBreak/>
        <w:t xml:space="preserve">Thus, </w:t>
      </w:r>
      <w:r w:rsidR="007357D1">
        <w:rPr>
          <w:rFonts w:eastAsia="ＭＳ 明朝" w:hint="eastAsia"/>
          <w:lang w:val="en-US" w:eastAsia="ja-JP"/>
        </w:rPr>
        <w:t>equation C31 can be converted as follows.</w:t>
      </w:r>
    </w:p>
    <w:p w14:paraId="6A12E137" w14:textId="6D650EEE" w:rsidR="008B04EB" w:rsidRPr="00F24396" w:rsidRDefault="00000000" w:rsidP="008B04EB">
      <w:pPr>
        <w:spacing w:before="120" w:after="120"/>
        <w:rPr>
          <w:rFonts w:eastAsia="ＭＳ 明朝"/>
          <w:b/>
          <w:bCs/>
          <w:lang w:eastAsia="ja-JP"/>
        </w:rPr>
      </w:pPr>
      <m:oMathPara>
        <m:oMath>
          <m:eqArr>
            <m:eqArrPr>
              <m:maxDist m:val="1"/>
              <m:ctrlPr>
                <w:rPr>
                  <w:rFonts w:ascii="Cambria Math" w:eastAsia="ＭＳ 明朝" w:hAnsi="Cambria Math" w:cs="Cambria Math"/>
                  <w:b/>
                  <w:i/>
                  <w:lang w:val="en-US" w:eastAsia="ja-JP"/>
                </w:rPr>
              </m:ctrlPr>
            </m:eqArr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w:rPr>
                  <w:rFonts w:ascii="Cambria Math" w:eastAsia="ＭＳ 明朝" w:hAnsi="Cambria Math"/>
                  <w:lang w:eastAsia="ja-JP"/>
                </w:rPr>
                <m:t>=</m:t>
              </m:r>
              <m:f>
                <m:fPr>
                  <m:ctrlPr>
                    <w:rPr>
                      <w:rFonts w:ascii="Cambria Math" w:eastAsia="ＭＳ 明朝" w:hAnsi="Cambria Math" w:cs="Cambria Math"/>
                      <w:i/>
                      <w:lang w:eastAsia="ja-JP"/>
                    </w:rPr>
                  </m:ctrlPr>
                </m:fPr>
                <m:num>
                  <m:r>
                    <m:rPr>
                      <m:scr m:val="double-struck"/>
                    </m:rPr>
                    <w:rPr>
                      <w:rFonts w:ascii="Cambria Math" w:eastAsia="ＭＳ 明朝" w:hAnsi="Cambria Math" w:cs="Cambria Math"/>
                      <w:lang w:eastAsia="ja-JP"/>
                    </w:rPr>
                    <m:t>F</m:t>
                  </m:r>
                </m:num>
                <m:den>
                  <m:r>
                    <w:rPr>
                      <w:rFonts w:ascii="Cambria Math" w:eastAsia="ＭＳ 明朝" w:hAnsi="Cambria Math" w:cs="Cambria Math"/>
                      <w:lang w:eastAsia="ja-JP"/>
                    </w:rPr>
                    <m:t>m</m:t>
                  </m:r>
                </m:den>
              </m:f>
              <m:r>
                <w:rPr>
                  <w:rFonts w:ascii="Cambria Math" w:eastAsia="ＭＳ 明朝" w:hAnsi="Cambria Math" w:cs="Cambria Math"/>
                  <w:lang w:eastAsia="ja-JP"/>
                </w:rPr>
                <m:t>-</m:t>
              </m:r>
              <m:r>
                <m:rPr>
                  <m:sty m:val="b"/>
                </m:rPr>
                <w:rPr>
                  <w:rFonts w:ascii="Cambria Math" w:eastAsia="ＭＳ 明朝" w:hAnsi="Cambria Math" w:cs="Cambria Math"/>
                  <w:lang w:val="en-US" w:eastAsia="ja-JP"/>
                </w:rPr>
                <m:t>2</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e>
              </m:d>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r</m:t>
                      </m:r>
                    </m:e>
                    <m:sup>
                      <m:r>
                        <m:rPr>
                          <m:sty m:val="bi"/>
                        </m:rPr>
                        <w:rPr>
                          <w:rFonts w:ascii="Cambria Math" w:eastAsia="ＭＳ 明朝" w:hAnsi="Cambria Math" w:cs="Cambria Math"/>
                          <w:lang w:val="en-US" w:eastAsia="ja-JP"/>
                        </w:rPr>
                        <m:t>'</m:t>
                      </m:r>
                    </m:sup>
                  </m:sSup>
                </m:e>
              </m:d>
              <m:r>
                <m:rPr>
                  <m:sty m:val="bi"/>
                </m:rPr>
                <w:rPr>
                  <w:rFonts w:ascii="Cambria Math" w:eastAsia="ＭＳ 明朝" w:hAnsi="Cambria Math"/>
                  <w:lang w:eastAsia="ja-JP"/>
                </w:rPr>
                <m:t>#</m:t>
              </m:r>
              <m:d>
                <m:dPr>
                  <m:ctrlPr>
                    <w:rPr>
                      <w:rFonts w:ascii="Cambria Math" w:eastAsia="ＭＳ 明朝" w:hAnsi="Cambria Math" w:cs="Cambria Math"/>
                      <w:b/>
                      <w:i/>
                      <w:lang w:val="en-US" w:eastAsia="ja-JP"/>
                    </w:rPr>
                  </m:ctrlPr>
                </m:dPr>
                <m:e>
                  <m:r>
                    <m:rPr>
                      <m:sty m:val="p"/>
                    </m:rPr>
                    <w:rPr>
                      <w:rFonts w:ascii="Cambria Math" w:eastAsia="ＭＳ 明朝" w:hAnsi="Cambria Math" w:cs="Cambria Math"/>
                      <w:lang w:val="en-US" w:eastAsia="ja-JP"/>
                    </w:rPr>
                    <m:t>C33</m:t>
                  </m:r>
                </m:e>
              </m:d>
              <m:ctrlPr>
                <w:rPr>
                  <w:rFonts w:ascii="Cambria Math" w:eastAsia="ＭＳ 明朝" w:hAnsi="Cambria Math"/>
                  <w:b/>
                  <w:bCs/>
                  <w:i/>
                  <w:lang w:eastAsia="ja-JP"/>
                </w:rPr>
              </m:ctrlPr>
            </m:e>
          </m:eqArr>
        </m:oMath>
      </m:oMathPara>
    </w:p>
    <w:p w14:paraId="7156DF88" w14:textId="3FFC4A5B" w:rsidR="008B04EB" w:rsidRPr="00971DF9" w:rsidRDefault="00EA5AEC" w:rsidP="008B04EB">
      <w:pPr>
        <w:spacing w:before="120" w:after="120"/>
        <w:rPr>
          <w:rFonts w:eastAsia="ＭＳ 明朝"/>
          <w:bCs/>
          <w:lang w:val="en-US" w:eastAsia="ja-JP"/>
        </w:rPr>
      </w:pPr>
      <w:r>
        <w:rPr>
          <w:rFonts w:eastAsia="ＭＳ 明朝" w:hint="eastAsia"/>
          <w:bCs/>
          <w:lang w:val="en-US" w:eastAsia="ja-JP"/>
        </w:rPr>
        <w:t>By c</w:t>
      </w:r>
      <w:r w:rsidRPr="00EA5AEC">
        <w:rPr>
          <w:rFonts w:eastAsia="ＭＳ 明朝" w:hint="eastAsia"/>
          <w:bCs/>
          <w:lang w:val="en-US" w:eastAsia="ja-JP"/>
        </w:rPr>
        <w:t xml:space="preserve">hanging </w:t>
      </w:r>
      <w:r>
        <w:rPr>
          <w:rFonts w:eastAsia="ＭＳ 明朝" w:hint="eastAsia"/>
          <w:bCs/>
          <w:lang w:val="en-US" w:eastAsia="ja-JP"/>
        </w:rPr>
        <w:t xml:space="preserve">the order of outer product, </w:t>
      </w:r>
      <w:r w:rsidR="00923A9D">
        <w:rPr>
          <w:rFonts w:eastAsia="ＭＳ 明朝" w:hint="eastAsia"/>
          <w:bCs/>
          <w:lang w:val="en-US" w:eastAsia="ja-JP"/>
        </w:rPr>
        <w:t>the equation C33 is expressed as follows.</w:t>
      </w:r>
    </w:p>
    <w:p w14:paraId="2CCA5B78" w14:textId="7786562F" w:rsidR="008B04EB" w:rsidRPr="007B07C8" w:rsidRDefault="00000000" w:rsidP="008B04EB">
      <w:pPr>
        <w:spacing w:before="120" w:after="120"/>
        <w:rPr>
          <w:rFonts w:eastAsia="ＭＳ 明朝"/>
          <w:lang w:eastAsia="ja-JP"/>
        </w:rPr>
      </w:pPr>
      <m:oMathPara>
        <m:oMath>
          <m:eqArr>
            <m:eqArrPr>
              <m:maxDist m:val="1"/>
              <m:ctrlPr>
                <w:rPr>
                  <w:rFonts w:ascii="Cambria Math" w:eastAsia="ＭＳ 明朝" w:hAnsi="Cambria Math"/>
                  <w:b/>
                  <w:i/>
                  <w:lang w:val="en-US" w:eastAsia="ja-JP"/>
                </w:rPr>
              </m:ctrlPr>
            </m:eqArrPr>
            <m:e>
              <m: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w:rPr>
                  <w:rFonts w:ascii="Cambria Math" w:eastAsia="ＭＳ 明朝" w:hAnsi="Cambria Math"/>
                  <w:lang w:eastAsia="ja-JP"/>
                </w:rPr>
                <m:t>=</m:t>
              </m:r>
              <m:f>
                <m:fPr>
                  <m:ctrlPr>
                    <w:rPr>
                      <w:rFonts w:ascii="Cambria Math" w:eastAsia="ＭＳ 明朝" w:hAnsi="Cambria Math" w:cs="Cambria Math"/>
                      <w:i/>
                      <w:lang w:eastAsia="ja-JP"/>
                    </w:rPr>
                  </m:ctrlPr>
                </m:fPr>
                <m:num>
                  <m:r>
                    <m:rPr>
                      <m:scr m:val="double-struck"/>
                    </m:rPr>
                    <w:rPr>
                      <w:rFonts w:ascii="Cambria Math" w:eastAsia="ＭＳ 明朝" w:hAnsi="Cambria Math" w:cs="Cambria Math"/>
                      <w:lang w:eastAsia="ja-JP"/>
                    </w:rPr>
                    <m:t>F</m:t>
                  </m:r>
                </m:num>
                <m:den>
                  <m:r>
                    <w:rPr>
                      <w:rFonts w:ascii="Cambria Math" w:eastAsia="ＭＳ 明朝" w:hAnsi="Cambria Math" w:cs="Cambria Math"/>
                      <w:lang w:eastAsia="ja-JP"/>
                    </w:rPr>
                    <m:t>m</m:t>
                  </m:r>
                </m:den>
              </m:f>
              <m:r>
                <w:rPr>
                  <w:rFonts w:ascii="Cambria Math" w:eastAsia="ＭＳ 明朝" w:hAnsi="Cambria Math" w:cs="Cambria Math"/>
                  <w:lang w:eastAsia="ja-JP"/>
                </w:rPr>
                <m:t>+</m:t>
              </m:r>
              <m:r>
                <m:rPr>
                  <m:sty m:val="b"/>
                </m:rPr>
                <w:rPr>
                  <w:rFonts w:ascii="Cambria Math" w:eastAsia="ＭＳ 明朝" w:hAnsi="Cambria Math" w:cs="Cambria Math"/>
                  <w:lang w:val="en-US" w:eastAsia="ja-JP"/>
                </w:rPr>
                <m:t>2</m:t>
              </m:r>
              <m:d>
                <m:dPr>
                  <m:ctrlPr>
                    <w:rPr>
                      <w:rFonts w:ascii="Cambria Math" w:eastAsia="ＭＳ 明朝" w:hAnsi="Cambria Math" w:cs="Cambria Math"/>
                      <w:b/>
                      <w:i/>
                      <w:lang w:val="en-US"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e>
              </m:d>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r</m:t>
                      </m:r>
                    </m:e>
                    <m:sup>
                      <m:r>
                        <m:rPr>
                          <m:sty m:val="bi"/>
                        </m:rPr>
                        <w:rPr>
                          <w:rFonts w:ascii="Cambria Math" w:eastAsia="ＭＳ 明朝" w:hAnsi="Cambria Math" w:cs="Cambria Math"/>
                          <w:lang w:val="en-US" w:eastAsia="ja-JP"/>
                        </w:rPr>
                        <m:t>'</m:t>
                      </m:r>
                    </m:sup>
                  </m:sSup>
                  <m:r>
                    <m:rPr>
                      <m:sty m:val="bi"/>
                    </m:rPr>
                    <w:rPr>
                      <w:rFonts w:ascii="Cambria Math" w:eastAsia="ＭＳ 明朝" w:hAnsi="Cambria Math" w:cs="Cambria Math"/>
                      <w:lang w:val="en-US" w:eastAsia="ja-JP"/>
                    </w:rPr>
                    <m:t>×ω</m:t>
                  </m:r>
                </m:e>
              </m:d>
              <m:r>
                <w:rPr>
                  <w:rFonts w:ascii="Cambria Math" w:eastAsia="ＭＳ 明朝" w:hAnsi="Cambria Math"/>
                  <w:lang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C34</m:t>
                  </m:r>
                </m:e>
              </m:d>
              <m:ctrlPr>
                <w:rPr>
                  <w:rFonts w:ascii="Cambria Math" w:eastAsia="ＭＳ 明朝" w:hAnsi="Cambria Math"/>
                  <w:i/>
                  <w:lang w:eastAsia="ja-JP"/>
                </w:rPr>
              </m:ctrlPr>
            </m:e>
          </m:eqArr>
        </m:oMath>
      </m:oMathPara>
    </w:p>
    <w:p w14:paraId="3B4055A6" w14:textId="4CE899B0" w:rsidR="007B07C8" w:rsidRPr="007B07C8" w:rsidRDefault="007B07C8" w:rsidP="008B04EB">
      <w:pPr>
        <w:spacing w:before="120" w:after="120"/>
        <w:rPr>
          <w:rFonts w:eastAsia="ＭＳ 明朝"/>
          <w:lang w:val="en-US" w:eastAsia="ja-JP"/>
        </w:rPr>
      </w:pPr>
      <w:r>
        <w:rPr>
          <w:rFonts w:eastAsia="ＭＳ 明朝" w:hint="eastAsia"/>
          <w:lang w:val="en-US" w:eastAsia="ja-JP"/>
        </w:rPr>
        <w:t>Again</w:t>
      </w:r>
      <w:r w:rsidR="00370A6A">
        <w:rPr>
          <w:rFonts w:eastAsia="ＭＳ 明朝" w:hint="eastAsia"/>
          <w:lang w:val="en-US" w:eastAsia="ja-JP"/>
        </w:rPr>
        <w:t>,</w:t>
      </w:r>
      <w:r>
        <w:rPr>
          <w:rFonts w:eastAsia="ＭＳ 明朝" w:hint="eastAsia"/>
          <w:lang w:val="en-US" w:eastAsia="ja-JP"/>
        </w:rPr>
        <w:t xml:space="preserve"> </w:t>
      </w:r>
      <w:r w:rsidR="00370A6A">
        <w:rPr>
          <w:rFonts w:eastAsia="ＭＳ 明朝" w:hint="eastAsia"/>
          <w:lang w:val="en-US" w:eastAsia="ja-JP"/>
        </w:rPr>
        <w:t>applying</w:t>
      </w:r>
      <w:r>
        <w:rPr>
          <w:rFonts w:eastAsia="ＭＳ 明朝" w:hint="eastAsia"/>
          <w:lang w:val="en-US" w:eastAsia="ja-JP"/>
        </w:rPr>
        <w:t xml:space="preserve"> the relationship </w:t>
      </w:r>
      <m:oMath>
        <m:r>
          <w:rPr>
            <w:rFonts w:ascii="Cambria Math" w:eastAsia="ＭＳ 明朝" w:hAnsi="Cambria Math"/>
            <w:lang w:val="en-US" w:eastAsia="ja-JP"/>
          </w:rPr>
          <m:t>(</m:t>
        </m:r>
        <m:r>
          <m:rPr>
            <m:sty m:val="bi"/>
          </m:rPr>
          <w:rPr>
            <w:rFonts w:ascii="Cambria Math" w:eastAsia="ＭＳ 明朝" w:hAnsi="Cambria Math" w:cs="Cambria Math"/>
            <w:lang w:eastAsia="ja-JP"/>
          </w:rPr>
          <m:t>r=</m:t>
        </m:r>
        <m:sSup>
          <m:sSupPr>
            <m:ctrlPr>
              <w:rPr>
                <w:rFonts w:ascii="Cambria Math" w:eastAsia="ＭＳ 明朝" w:hAnsi="Cambria Math" w:cs="Cambria Math"/>
                <w:b/>
                <w:i/>
                <w:lang w:eastAsia="ja-JP"/>
              </w:rPr>
            </m:ctrlPr>
          </m:sSupPr>
          <m:e>
            <m:r>
              <m:rPr>
                <m:sty m:val="bi"/>
              </m:rPr>
              <w:rPr>
                <w:rFonts w:ascii="Cambria Math" w:eastAsia="ＭＳ 明朝" w:hAnsi="Cambria Math" w:cs="Cambria Math"/>
                <w:lang w:eastAsia="ja-JP"/>
              </w:rPr>
              <m:t>r</m:t>
            </m:r>
          </m:e>
          <m:sup>
            <m:r>
              <m:rPr>
                <m:sty m:val="bi"/>
              </m:rPr>
              <w:rPr>
                <w:rFonts w:ascii="Cambria Math" w:eastAsia="ＭＳ 明朝" w:hAnsi="Cambria Math" w:cs="Cambria Math"/>
                <w:lang w:eastAsia="ja-JP"/>
              </w:rPr>
              <m:t>'</m:t>
            </m:r>
          </m:sup>
        </m:sSup>
        <m:r>
          <m:rPr>
            <m:sty m:val="bi"/>
          </m:rPr>
          <w:rPr>
            <w:rFonts w:ascii="Cambria Math" w:eastAsia="ＭＳ 明朝" w:hAnsi="Cambria Math" w:cs="Cambria Math"/>
            <w:lang w:eastAsia="ja-JP"/>
          </w:rPr>
          <m:t>)</m:t>
        </m:r>
      </m:oMath>
      <w:r w:rsidR="00370A6A">
        <w:rPr>
          <w:rFonts w:eastAsia="ＭＳ 明朝" w:hint="eastAsia"/>
          <w:b/>
          <w:lang w:eastAsia="ja-JP"/>
        </w:rPr>
        <w:t xml:space="preserve"> </w:t>
      </w:r>
      <w:r w:rsidR="00370A6A" w:rsidRPr="00370A6A">
        <w:rPr>
          <w:rFonts w:eastAsia="ＭＳ 明朝" w:hint="eastAsia"/>
          <w:bCs/>
          <w:lang w:eastAsia="ja-JP"/>
        </w:rPr>
        <w:t>to</w:t>
      </w:r>
      <w:r w:rsidR="00370A6A" w:rsidRPr="00C902E1">
        <w:rPr>
          <w:rFonts w:eastAsia="ＭＳ 明朝" w:hint="eastAsia"/>
          <w:bCs/>
          <w:lang w:eastAsia="ja-JP"/>
        </w:rPr>
        <w:t xml:space="preserve"> </w:t>
      </w:r>
      <w:r w:rsidR="00CE739A">
        <w:rPr>
          <w:rFonts w:eastAsia="ＭＳ 明朝" w:hint="eastAsia"/>
          <w:bCs/>
          <w:lang w:eastAsia="ja-JP"/>
        </w:rPr>
        <w:t xml:space="preserve">the equation </w:t>
      </w:r>
      <w:r w:rsidR="00C902E1" w:rsidRPr="00C902E1">
        <w:rPr>
          <w:rFonts w:eastAsia="ＭＳ 明朝" w:hint="eastAsia"/>
          <w:bCs/>
          <w:lang w:eastAsia="ja-JP"/>
        </w:rPr>
        <w:t>C32</w:t>
      </w:r>
      <w:r>
        <w:rPr>
          <w:rFonts w:eastAsia="ＭＳ 明朝" w:hint="eastAsia"/>
          <w:lang w:val="en-US" w:eastAsia="ja-JP"/>
        </w:rPr>
        <w:t>,</w:t>
      </w:r>
      <w:r w:rsidR="00C902E1">
        <w:rPr>
          <w:rFonts w:eastAsia="ＭＳ 明朝" w:hint="eastAsia"/>
          <w:lang w:val="en-US" w:eastAsia="ja-JP"/>
        </w:rPr>
        <w:t xml:space="preserve"> we obtain the </w:t>
      </w:r>
      <w:r w:rsidR="00CA30A8">
        <w:rPr>
          <w:rFonts w:eastAsia="ＭＳ 明朝" w:hint="eastAsia"/>
          <w:lang w:val="en-US" w:eastAsia="ja-JP"/>
        </w:rPr>
        <w:t>equation below.</w:t>
      </w:r>
      <w:r>
        <w:rPr>
          <w:rFonts w:eastAsia="ＭＳ 明朝" w:hint="eastAsia"/>
          <w:lang w:val="en-US" w:eastAsia="ja-JP"/>
        </w:rPr>
        <w:t xml:space="preserve"> </w:t>
      </w:r>
    </w:p>
    <w:p w14:paraId="7BDD2091" w14:textId="362C4846" w:rsidR="008B04EB" w:rsidRPr="00CA30A8" w:rsidRDefault="00000000" w:rsidP="008B04EB">
      <w:pPr>
        <w:spacing w:before="120" w:after="120"/>
        <w:rPr>
          <w:rFonts w:eastAsia="ＭＳ 明朝"/>
          <w:lang w:eastAsia="ja-JP"/>
        </w:rPr>
      </w:pPr>
      <m:oMathPara>
        <m:oMath>
          <m:eqArr>
            <m:eqArrPr>
              <m:maxDist m:val="1"/>
              <m:ctrlPr>
                <w:rPr>
                  <w:rFonts w:ascii="Cambria Math" w:eastAsia="ＭＳ 明朝" w:hAnsi="Cambria Math"/>
                  <w:i/>
                  <w:lang w:eastAsia="ja-JP"/>
                </w:rPr>
              </m:ctrlPr>
            </m:eqArrPr>
            <m:e>
              <m:f>
                <m:fPr>
                  <m:ctrlPr>
                    <w:rPr>
                      <w:rFonts w:ascii="Cambria Math" w:eastAsia="ＭＳ 明朝" w:hAnsi="Cambria Math" w:cs="Cambria Math"/>
                      <w:i/>
                      <w:lang w:eastAsia="ja-JP"/>
                    </w:rPr>
                  </m:ctrlPr>
                </m:fPr>
                <m:num>
                  <m:r>
                    <m:rPr>
                      <m:scr m:val="double-struck"/>
                    </m:rPr>
                    <w:rPr>
                      <w:rFonts w:ascii="Cambria Math" w:eastAsia="ＭＳ 明朝" w:hAnsi="Cambria Math" w:cs="Cambria Math"/>
                      <w:lang w:eastAsia="ja-JP"/>
                    </w:rPr>
                    <m:t>F</m:t>
                  </m:r>
                </m:num>
                <m:den>
                  <m:r>
                    <w:rPr>
                      <w:rFonts w:ascii="Cambria Math" w:eastAsia="ＭＳ 明朝" w:hAnsi="Cambria Math" w:cs="Cambria Math"/>
                      <w:lang w:eastAsia="ja-JP"/>
                    </w:rPr>
                    <m:t>m</m:t>
                  </m:r>
                </m:den>
              </m:f>
              <m:r>
                <w:rPr>
                  <w:rFonts w:ascii="Cambria Math" w:eastAsia="ＭＳ 明朝" w:hAnsi="Cambria Math" w:cs="Cambria Math"/>
                  <w:lang w:eastAsia="ja-JP"/>
                </w:rPr>
                <m:t>=</m:t>
              </m:r>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lang w:eastAsia="ja-JP"/>
                        </w:rPr>
                        <m:t>r</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ＭＳ 明朝" w:hAnsi="Cambria Math"/>
                  <w:lang w:eastAsia="ja-JP"/>
                </w:rPr>
                <m:t>=</m:t>
              </m:r>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m:t>
                      </m:r>
                      <m:sSup>
                        <m:sSupPr>
                          <m:ctrlPr>
                            <w:rPr>
                              <w:rFonts w:ascii="Cambria Math" w:eastAsia="游明朝" w:hAnsi="Cambria Math"/>
                              <w:i/>
                              <w:lang w:eastAsia="ja-JP"/>
                            </w:rPr>
                          </m:ctrlPr>
                        </m:sSupPr>
                        <m:e>
                          <m:r>
                            <w:rPr>
                              <w:rFonts w:ascii="Cambria Math" w:eastAsia="游明朝" w:hAnsi="Cambria Math"/>
                              <w:lang w:eastAsia="ja-JP"/>
                            </w:rPr>
                            <m:t>r</m:t>
                          </m:r>
                        </m:e>
                        <m:sup>
                          <m:r>
                            <w:rPr>
                              <w:rFonts w:ascii="Cambria Math" w:eastAsia="游明朝" w:hAnsi="Cambria Math"/>
                              <w:lang w:eastAsia="ja-JP"/>
                            </w:rPr>
                            <m:t>'</m:t>
                          </m:r>
                        </m:sup>
                      </m:sSup>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f>
                    <m:fPr>
                      <m:ctrlPr>
                        <w:rPr>
                          <w:rFonts w:ascii="Cambria Math" w:eastAsia="游明朝" w:hAnsi="Cambria Math"/>
                          <w:i/>
                          <w:lang w:eastAsia="ja-JP"/>
                        </w:rPr>
                      </m:ctrlPr>
                    </m:fPr>
                    <m:num>
                      <m:sSup>
                        <m:sSupPr>
                          <m:ctrlPr>
                            <w:rPr>
                              <w:rFonts w:ascii="Cambria Math" w:eastAsia="游明朝" w:hAnsi="Cambria Math"/>
                              <w:b/>
                              <w:i/>
                              <w:lang w:eastAsia="ja-JP"/>
                            </w:rPr>
                          </m:ctrlPr>
                        </m:sSupPr>
                        <m:e>
                          <m:r>
                            <m:rPr>
                              <m:sty m:val="bi"/>
                            </m:rPr>
                            <w:rPr>
                              <w:rFonts w:ascii="Cambria Math" w:eastAsia="游明朝" w:hAnsi="Cambria Math"/>
                              <w:lang w:eastAsia="ja-JP"/>
                            </w:rPr>
                            <m:t>r</m:t>
                          </m:r>
                        </m:e>
                        <m:sup>
                          <m:r>
                            <m:rPr>
                              <m:sty m:val="bi"/>
                            </m:rPr>
                            <w:rPr>
                              <w:rFonts w:ascii="Cambria Math" w:eastAsia="游明朝" w:hAnsi="Cambria Math"/>
                              <w:lang w:eastAsia="ja-JP"/>
                            </w:rPr>
                            <m:t>'</m:t>
                          </m:r>
                        </m:sup>
                      </m:sSup>
                    </m:num>
                    <m:den>
                      <m:r>
                        <w:rPr>
                          <w:rFonts w:ascii="Cambria Math" w:eastAsia="游明朝" w:hAnsi="Cambria Math"/>
                          <w:lang w:eastAsia="ja-JP"/>
                        </w:rPr>
                        <m:t xml:space="preserve"> </m:t>
                      </m:r>
                      <m:sSup>
                        <m:sSupPr>
                          <m:ctrlPr>
                            <w:rPr>
                              <w:rFonts w:ascii="Cambria Math" w:eastAsia="游明朝" w:hAnsi="Cambria Math"/>
                              <w:i/>
                              <w:lang w:eastAsia="ja-JP"/>
                            </w:rPr>
                          </m:ctrlPr>
                        </m:sSupPr>
                        <m:e>
                          <m:r>
                            <w:rPr>
                              <w:rFonts w:ascii="Cambria Math" w:eastAsia="游明朝" w:hAnsi="Cambria Math"/>
                              <w:lang w:eastAsia="ja-JP"/>
                            </w:rPr>
                            <m:t>r</m:t>
                          </m:r>
                        </m:e>
                        <m:sup>
                          <m:r>
                            <w:rPr>
                              <w:rFonts w:ascii="Cambria Math" w:eastAsia="游明朝" w:hAnsi="Cambria Math"/>
                              <w:lang w:eastAsia="ja-JP"/>
                            </w:rPr>
                            <m:t>'</m:t>
                          </m:r>
                        </m:sup>
                      </m:sSup>
                    </m:den>
                  </m:f>
                </m:e>
              </m:d>
              <m:r>
                <w:rPr>
                  <w:rFonts w:ascii="Cambria Math" w:eastAsia="ＭＳ 明朝" w:hAnsi="Cambria Math" w:cs="Cambria Math"/>
                  <w:lang w:eastAsia="ja-JP"/>
                </w:rPr>
                <m:t>#</m:t>
              </m:r>
              <m:d>
                <m:dPr>
                  <m:ctrlPr>
                    <w:rPr>
                      <w:rFonts w:ascii="Cambria Math" w:eastAsia="ＭＳ 明朝" w:hAnsi="Cambria Math"/>
                      <w:i/>
                      <w:lang w:eastAsia="ja-JP"/>
                    </w:rPr>
                  </m:ctrlPr>
                </m:dPr>
                <m:e>
                  <m:r>
                    <m:rPr>
                      <m:sty m:val="p"/>
                    </m:rPr>
                    <w:rPr>
                      <w:rFonts w:ascii="Cambria Math" w:eastAsia="ＭＳ 明朝" w:hAnsi="Cambria Math"/>
                      <w:lang w:eastAsia="ja-JP"/>
                    </w:rPr>
                    <m:t>C35</m:t>
                  </m:r>
                </m:e>
              </m:d>
              <m:ctrlPr>
                <w:rPr>
                  <w:rFonts w:ascii="Cambria Math" w:eastAsia="ＭＳ 明朝" w:hAnsi="Cambria Math" w:cs="Cambria Math"/>
                  <w:i/>
                  <w:lang w:eastAsia="ja-JP"/>
                </w:rPr>
              </m:ctrlPr>
            </m:e>
          </m:eqArr>
        </m:oMath>
      </m:oMathPara>
    </w:p>
    <w:p w14:paraId="6D3743CC" w14:textId="445A1907" w:rsidR="008B04EB" w:rsidRDefault="00FB2F71" w:rsidP="008B04EB">
      <w:pPr>
        <w:spacing w:before="120" w:after="120"/>
        <w:rPr>
          <w:rFonts w:eastAsia="ＭＳ 明朝"/>
          <w:lang w:val="en-US" w:eastAsia="ja-JP"/>
        </w:rPr>
      </w:pPr>
      <w:r>
        <w:rPr>
          <w:rFonts w:eastAsia="ＭＳ 明朝" w:hint="eastAsia"/>
          <w:lang w:val="en-US" w:eastAsia="ja-JP"/>
        </w:rPr>
        <w:t>Therefore, the motion equation on the rotating coordinate system is expressed a</w:t>
      </w:r>
      <w:r w:rsidR="003E45B9">
        <w:rPr>
          <w:rFonts w:eastAsia="ＭＳ 明朝" w:hint="eastAsia"/>
          <w:lang w:val="en-US" w:eastAsia="ja-JP"/>
        </w:rPr>
        <w:t>s</w:t>
      </w:r>
      <w:r>
        <w:rPr>
          <w:rFonts w:eastAsia="ＭＳ 明朝" w:hint="eastAsia"/>
          <w:lang w:val="en-US" w:eastAsia="ja-JP"/>
        </w:rPr>
        <w:t xml:space="preserve"> follows.</w:t>
      </w:r>
    </w:p>
    <w:p w14:paraId="7C30E350" w14:textId="5AEEC9C0" w:rsidR="008B04EB" w:rsidRPr="003E45B9" w:rsidRDefault="00000000" w:rsidP="008B04EB">
      <w:pPr>
        <w:spacing w:before="120" w:after="120"/>
        <w:rPr>
          <w:rFonts w:eastAsia="ＭＳ 明朝"/>
          <w:lang w:eastAsia="ja-JP"/>
        </w:rPr>
      </w:pPr>
      <m:oMathPara>
        <m:oMath>
          <m:eqArr>
            <m:eqArrPr>
              <m:maxDist m:val="1"/>
              <m:ctrlPr>
                <w:rPr>
                  <w:rFonts w:ascii="Cambria Math" w:eastAsia="ＭＳ 明朝" w:hAnsi="Cambria Math"/>
                  <w:b/>
                  <w:i/>
                  <w:lang w:val="en-US" w:eastAsia="ja-JP"/>
                </w:rPr>
              </m:ctrlPr>
            </m:eqArrPr>
            <m:e>
              <m:r>
                <w:rPr>
                  <w:rFonts w:ascii="Cambria Math" w:eastAsia="ＭＳ 明朝" w:hAnsi="Cambria Math"/>
                  <w:lang w:eastAsia="ja-JP"/>
                </w:rPr>
                <m:t xml:space="preserve"> </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w:rPr>
                  <w:rFonts w:ascii="Cambria Math" w:eastAsia="ＭＳ 明朝" w:hAnsi="Cambria Math"/>
                  <w:lang w:eastAsia="ja-JP"/>
                </w:rPr>
                <m:t>=</m:t>
              </m:r>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m:t>
                      </m:r>
                      <m:sSup>
                        <m:sSupPr>
                          <m:ctrlPr>
                            <w:rPr>
                              <w:rFonts w:ascii="Cambria Math" w:eastAsia="游明朝" w:hAnsi="Cambria Math"/>
                              <w:i/>
                              <w:lang w:eastAsia="ja-JP"/>
                            </w:rPr>
                          </m:ctrlPr>
                        </m:sSupPr>
                        <m:e>
                          <m:r>
                            <w:rPr>
                              <w:rFonts w:ascii="Cambria Math" w:eastAsia="游明朝" w:hAnsi="Cambria Math"/>
                              <w:lang w:eastAsia="ja-JP"/>
                            </w:rPr>
                            <m:t>r</m:t>
                          </m:r>
                        </m:e>
                        <m:sup>
                          <m:r>
                            <w:rPr>
                              <w:rFonts w:ascii="Cambria Math" w:eastAsia="游明朝" w:hAnsi="Cambria Math"/>
                              <w:lang w:eastAsia="ja-JP"/>
                            </w:rPr>
                            <m:t>'</m:t>
                          </m:r>
                        </m:sup>
                      </m:sSup>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sSup>
                        <m:sSupPr>
                          <m:ctrlPr>
                            <w:rPr>
                              <w:rFonts w:ascii="Cambria Math" w:eastAsia="游明朝" w:hAnsi="Cambria Math"/>
                              <w:b/>
                              <w:i/>
                              <w:lang w:eastAsia="ja-JP"/>
                            </w:rPr>
                          </m:ctrlPr>
                        </m:sSupPr>
                        <m:e>
                          <m:r>
                            <m:rPr>
                              <m:sty m:val="bi"/>
                            </m:rPr>
                            <w:rPr>
                              <w:rFonts w:ascii="Cambria Math" w:eastAsia="游明朝" w:hAnsi="Cambria Math"/>
                              <w:lang w:eastAsia="ja-JP"/>
                            </w:rPr>
                            <m:t>r</m:t>
                          </m:r>
                        </m:e>
                        <m:sup>
                          <m:r>
                            <m:rPr>
                              <m:sty m:val="bi"/>
                            </m:rPr>
                            <w:rPr>
                              <w:rFonts w:ascii="Cambria Math" w:eastAsia="游明朝" w:hAnsi="Cambria Math"/>
                              <w:lang w:eastAsia="ja-JP"/>
                            </w:rPr>
                            <m:t>'</m:t>
                          </m:r>
                        </m:sup>
                      </m:sSup>
                    </m:num>
                    <m:den>
                      <m:sSup>
                        <m:sSupPr>
                          <m:ctrlPr>
                            <w:rPr>
                              <w:rFonts w:ascii="Cambria Math" w:eastAsia="游明朝" w:hAnsi="Cambria Math"/>
                              <w:i/>
                              <w:lang w:eastAsia="ja-JP"/>
                            </w:rPr>
                          </m:ctrlPr>
                        </m:sSupPr>
                        <m:e>
                          <m:r>
                            <w:rPr>
                              <w:rFonts w:ascii="Cambria Math" w:eastAsia="游明朝" w:hAnsi="Cambria Math"/>
                              <w:lang w:eastAsia="ja-JP"/>
                            </w:rPr>
                            <m:t>r</m:t>
                          </m:r>
                        </m:e>
                        <m:sup>
                          <m:r>
                            <w:rPr>
                              <w:rFonts w:ascii="Cambria Math" w:eastAsia="游明朝" w:hAnsi="Cambria Math"/>
                              <w:lang w:eastAsia="ja-JP"/>
                            </w:rPr>
                            <m:t>'</m:t>
                          </m:r>
                        </m:sup>
                      </m:sSup>
                    </m:den>
                  </m:f>
                </m:e>
              </m:d>
              <m:r>
                <w:rPr>
                  <w:rFonts w:ascii="Cambria Math" w:eastAsia="ＭＳ 明朝" w:hAnsi="Cambria Math" w:cs="Cambria Math"/>
                  <w:lang w:eastAsia="ja-JP"/>
                </w:rPr>
                <m:t>+</m:t>
              </m:r>
              <m:r>
                <m:rPr>
                  <m:sty m:val="b"/>
                </m:rPr>
                <w:rPr>
                  <w:rFonts w:ascii="Cambria Math" w:eastAsia="ＭＳ 明朝" w:hAnsi="Cambria Math" w:cs="Cambria Math"/>
                  <w:lang w:val="en-US" w:eastAsia="ja-JP"/>
                </w:rPr>
                <m:t>2</m:t>
              </m:r>
              <m:d>
                <m:dPr>
                  <m:ctrlPr>
                    <w:rPr>
                      <w:rFonts w:ascii="Cambria Math" w:eastAsia="ＭＳ 明朝" w:hAnsi="Cambria Math" w:cs="Cambria Math"/>
                      <w:b/>
                      <w:i/>
                      <w:lang w:val="en-US" w:eastAsia="ja-JP"/>
                    </w:rPr>
                  </m:ctrlPr>
                </m:dPr>
                <m:e>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e>
              </m:d>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sSup>
                    <m:sSupPr>
                      <m:ctrlPr>
                        <w:rPr>
                          <w:rFonts w:ascii="Cambria Math" w:eastAsia="ＭＳ 明朝" w:hAnsi="Cambria Math" w:cs="Cambria Math"/>
                          <w:b/>
                          <w:i/>
                          <w:lang w:val="en-US" w:eastAsia="ja-JP"/>
                        </w:rPr>
                      </m:ctrlPr>
                    </m:sSupPr>
                    <m:e>
                      <m:r>
                        <m:rPr>
                          <m:sty m:val="bi"/>
                        </m:rPr>
                        <w:rPr>
                          <w:rFonts w:ascii="Cambria Math" w:eastAsia="ＭＳ 明朝" w:hAnsi="Cambria Math" w:cs="Cambria Math"/>
                          <w:lang w:val="en-US" w:eastAsia="ja-JP"/>
                        </w:rPr>
                        <m:t>r</m:t>
                      </m:r>
                    </m:e>
                    <m:sup>
                      <m:r>
                        <m:rPr>
                          <m:sty m:val="bi"/>
                        </m:rPr>
                        <w:rPr>
                          <w:rFonts w:ascii="Cambria Math" w:eastAsia="ＭＳ 明朝" w:hAnsi="Cambria Math" w:cs="Cambria Math"/>
                          <w:lang w:val="en-US" w:eastAsia="ja-JP"/>
                        </w:rPr>
                        <m:t>'</m:t>
                      </m:r>
                    </m:sup>
                  </m:sSup>
                  <m:r>
                    <m:rPr>
                      <m:sty m:val="bi"/>
                    </m:rPr>
                    <w:rPr>
                      <w:rFonts w:ascii="Cambria Math" w:eastAsia="ＭＳ 明朝" w:hAnsi="Cambria Math" w:cs="Cambria Math"/>
                      <w:lang w:val="en-US" w:eastAsia="ja-JP"/>
                    </w:rPr>
                    <m:t>×ω</m:t>
                  </m:r>
                </m:e>
              </m:d>
              <m:r>
                <w:rPr>
                  <w:rFonts w:ascii="Cambria Math" w:eastAsia="ＭＳ 明朝" w:hAnsi="Cambria Math"/>
                  <w:lang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C36</m:t>
                  </m:r>
                </m:e>
              </m:d>
              <m:ctrlPr>
                <w:rPr>
                  <w:rFonts w:ascii="Cambria Math" w:eastAsia="ＭＳ 明朝" w:hAnsi="Cambria Math"/>
                  <w:i/>
                  <w:lang w:eastAsia="ja-JP"/>
                </w:rPr>
              </m:ctrlPr>
            </m:e>
          </m:eqArr>
        </m:oMath>
      </m:oMathPara>
    </w:p>
    <w:p w14:paraId="7A8D7E27" w14:textId="18B41128" w:rsidR="008B04EB" w:rsidRDefault="009E2ABC" w:rsidP="008B04EB">
      <w:pPr>
        <w:spacing w:before="120" w:after="120"/>
        <w:rPr>
          <w:rFonts w:eastAsia="ＭＳ 明朝"/>
          <w:lang w:val="en-US" w:eastAsia="ja-JP"/>
        </w:rPr>
      </w:pPr>
      <w:r>
        <w:rPr>
          <w:rFonts w:eastAsia="ＭＳ 明朝" w:hint="eastAsia"/>
          <w:lang w:val="en-US" w:eastAsia="ja-JP"/>
        </w:rPr>
        <w:t xml:space="preserve">Though we added </w:t>
      </w:r>
      <w:r w:rsidR="006968E7">
        <w:rPr>
          <w:rFonts w:eastAsia="ＭＳ 明朝" w:hint="eastAsia"/>
          <w:lang w:val="en-US" w:eastAsia="ja-JP"/>
        </w:rPr>
        <w:t xml:space="preserve">the </w:t>
      </w:r>
      <w:r w:rsidR="00BF45D1">
        <w:rPr>
          <w:rFonts w:eastAsia="ＭＳ 明朝" w:hint="eastAsia"/>
          <w:lang w:val="en-US" w:eastAsia="ja-JP"/>
        </w:rPr>
        <w:t>apostroph</w:t>
      </w:r>
      <w:r w:rsidR="001A623B">
        <w:rPr>
          <w:rFonts w:eastAsia="ＭＳ 明朝" w:hint="eastAsia"/>
          <w:lang w:val="en-US" w:eastAsia="ja-JP"/>
        </w:rPr>
        <w:t>e</w:t>
      </w:r>
      <w:r w:rsidR="00AA55D9">
        <w:rPr>
          <w:rFonts w:eastAsia="ＭＳ 明朝" w:hint="eastAsia"/>
          <w:lang w:val="en-US" w:eastAsia="ja-JP"/>
        </w:rPr>
        <w:t xml:space="preserve"> (</w:t>
      </w:r>
      <w:r w:rsidR="001D6D3A">
        <w:rPr>
          <w:rFonts w:eastAsia="ＭＳ 明朝"/>
          <w:lang w:val="en-US" w:eastAsia="ja-JP"/>
        </w:rPr>
        <w:t>’</w:t>
      </w:r>
      <w:r>
        <w:rPr>
          <w:rFonts w:eastAsia="ＭＳ 明朝" w:hint="eastAsia"/>
          <w:lang w:val="en-US" w:eastAsia="ja-JP"/>
        </w:rPr>
        <w:t>)</w:t>
      </w:r>
      <w:r w:rsidR="001A623B">
        <w:rPr>
          <w:rFonts w:eastAsia="ＭＳ 明朝" w:hint="eastAsia"/>
          <w:lang w:val="en-US" w:eastAsia="ja-JP"/>
        </w:rPr>
        <w:t xml:space="preserve"> in the equation</w:t>
      </w:r>
      <w:r w:rsidR="0082112B">
        <w:rPr>
          <w:rFonts w:eastAsia="ＭＳ 明朝" w:hint="eastAsia"/>
          <w:lang w:val="en-US" w:eastAsia="ja-JP"/>
        </w:rPr>
        <w:t xml:space="preserve"> until now</w:t>
      </w:r>
      <w:r w:rsidR="001A623B">
        <w:rPr>
          <w:rFonts w:eastAsia="ＭＳ 明朝" w:hint="eastAsia"/>
          <w:lang w:val="en-US" w:eastAsia="ja-JP"/>
        </w:rPr>
        <w:t xml:space="preserve"> to represent the rotating coordinate system, </w:t>
      </w:r>
      <w:r w:rsidR="00AA55D9">
        <w:rPr>
          <w:rFonts w:eastAsia="ＭＳ 明朝" w:hint="eastAsia"/>
          <w:lang w:val="en-US" w:eastAsia="ja-JP"/>
        </w:rPr>
        <w:t>since we can now describe po</w:t>
      </w:r>
      <w:r w:rsidR="008864A4">
        <w:rPr>
          <w:rFonts w:eastAsia="ＭＳ 明朝" w:hint="eastAsia"/>
          <w:lang w:val="en-US" w:eastAsia="ja-JP"/>
        </w:rPr>
        <w:t>s</w:t>
      </w:r>
      <w:r w:rsidR="00AA55D9">
        <w:rPr>
          <w:rFonts w:eastAsia="ＭＳ 明朝" w:hint="eastAsia"/>
          <w:lang w:val="en-US" w:eastAsia="ja-JP"/>
        </w:rPr>
        <w:t>ition</w:t>
      </w:r>
      <w:r w:rsidR="008864A4">
        <w:rPr>
          <w:rFonts w:eastAsia="ＭＳ 明朝" w:hint="eastAsia"/>
          <w:lang w:val="en-US" w:eastAsia="ja-JP"/>
        </w:rPr>
        <w:t xml:space="preserve"> vector, velocity vector and gravity on the rotating coordinate system</w:t>
      </w:r>
      <w:r w:rsidR="00B8119B">
        <w:rPr>
          <w:rFonts w:eastAsia="ＭＳ 明朝" w:hint="eastAsia"/>
          <w:lang w:val="en-US" w:eastAsia="ja-JP"/>
        </w:rPr>
        <w:t xml:space="preserve">, we can omit the apostrophe </w:t>
      </w:r>
      <w:r w:rsidR="00074DF7">
        <w:rPr>
          <w:rFonts w:eastAsia="ＭＳ 明朝" w:hint="eastAsia"/>
          <w:lang w:val="en-US" w:eastAsia="ja-JP"/>
        </w:rPr>
        <w:t xml:space="preserve">and obtain the following </w:t>
      </w:r>
      <w:r w:rsidR="00B8119B">
        <w:rPr>
          <w:rFonts w:eastAsia="ＭＳ 明朝" w:hint="eastAsia"/>
          <w:lang w:val="en-US" w:eastAsia="ja-JP"/>
        </w:rPr>
        <w:t>equation.</w:t>
      </w:r>
      <w:r w:rsidR="0081456F">
        <w:rPr>
          <w:rFonts w:eastAsia="ＭＳ 明朝" w:hint="eastAsia"/>
          <w:lang w:val="en-US" w:eastAsia="ja-JP"/>
        </w:rPr>
        <w:t xml:space="preserve"> </w:t>
      </w:r>
    </w:p>
    <w:p w14:paraId="212D9562" w14:textId="5F4D613B" w:rsidR="008B04EB" w:rsidRPr="00E92669" w:rsidRDefault="00000000" w:rsidP="008B04EB">
      <w:pPr>
        <w:spacing w:before="120" w:after="120"/>
        <w:rPr>
          <w:rFonts w:eastAsia="ＭＳ 明朝"/>
          <w:lang w:eastAsia="ja-JP"/>
        </w:rPr>
      </w:pPr>
      <m:oMathPara>
        <m:oMath>
          <m:eqArr>
            <m:eqArrPr>
              <m:maxDist m:val="1"/>
              <m:ctrlPr>
                <w:rPr>
                  <w:rFonts w:ascii="Cambria Math" w:eastAsia="ＭＳ 明朝" w:hAnsi="Cambria Math"/>
                  <w:b/>
                  <w:i/>
                  <w:lang w:val="en-US" w:eastAsia="ja-JP"/>
                </w:rPr>
              </m:ctrlPr>
            </m:eqArrPr>
            <m:e>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m:rPr>
                          <m:sty m:val="p"/>
                        </m:rP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i/>
                        </w:rPr>
                      </m:ctrlPr>
                    </m:sSupPr>
                    <m:e>
                      <m:r>
                        <w:rPr>
                          <w:rFonts w:ascii="Cambria Math" w:eastAsia="游明朝" w:hAnsi="Cambria Math"/>
                        </w:rPr>
                        <m:t>dt</m:t>
                      </m:r>
                    </m:e>
                    <m:sup>
                      <m:r>
                        <m:rPr>
                          <m:sty m:val="p"/>
                        </m:rPr>
                        <w:rPr>
                          <w:rFonts w:ascii="Cambria Math" w:eastAsia="游明朝" w:hAnsi="Cambria Math"/>
                        </w:rPr>
                        <m:t>2</m:t>
                      </m:r>
                    </m:sup>
                  </m:sSup>
                  <m:r>
                    <w:rPr>
                      <w:rFonts w:ascii="Cambria Math" w:eastAsia="游明朝" w:hAnsi="Cambria Math"/>
                    </w:rPr>
                    <m:t xml:space="preserve"> </m:t>
                  </m:r>
                </m:den>
              </m:f>
              <m:r>
                <m:rPr>
                  <m:sty m:val="bi"/>
                </m:rPr>
                <w:rPr>
                  <w:rFonts w:ascii="Cambria Math" w:eastAsia="ＭＳ 明朝" w:hAnsi="Cambria Math" w:cs="Cambria Math"/>
                  <w:lang w:eastAsia="ja-JP"/>
                </w:rPr>
                <m:t>=a</m:t>
              </m:r>
              <m:r>
                <w:rPr>
                  <w:rFonts w:ascii="Cambria Math" w:eastAsia="ＭＳ 明朝" w:hAnsi="Cambria Math"/>
                  <w:lang w:eastAsia="ja-JP"/>
                </w:rPr>
                <m:t>=</m:t>
              </m:r>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cs="Cambria Math"/>
                          <w:lang w:eastAsia="ja-JP"/>
                        </w:rPr>
                        <m:t xml:space="preserve">r </m:t>
                      </m:r>
                    </m:num>
                    <m:den>
                      <m:r>
                        <w:rPr>
                          <w:rFonts w:ascii="Cambria Math" w:eastAsia="游明朝" w:hAnsi="Cambria Math"/>
                          <w:lang w:eastAsia="ja-JP"/>
                        </w:rPr>
                        <m:t>r</m:t>
                      </m:r>
                    </m:den>
                  </m:f>
                </m:e>
              </m:d>
              <m:r>
                <w:rPr>
                  <w:rFonts w:ascii="Cambria Math" w:eastAsia="ＭＳ 明朝" w:hAnsi="Cambria Math" w:cs="Cambria Math"/>
                  <w:lang w:eastAsia="ja-JP"/>
                </w:rPr>
                <m:t>+</m:t>
              </m:r>
              <m:r>
                <m:rPr>
                  <m:sty m:val="b"/>
                </m:rPr>
                <w:rPr>
                  <w:rFonts w:ascii="Cambria Math" w:eastAsia="ＭＳ 明朝" w:hAnsi="Cambria Math" w:cs="Cambria Math"/>
                  <w:lang w:val="en-US" w:eastAsia="ja-JP"/>
                </w:rPr>
                <m:t>2</m:t>
              </m:r>
              <m:r>
                <m:rPr>
                  <m:sty m:val="p"/>
                </m:rPr>
                <w:rPr>
                  <w:rFonts w:ascii="Cambria Math" w:eastAsia="ＭＳ 明朝" w:hAnsi="Cambria Math" w:cs="Cambria Math"/>
                  <w:lang w:val="en-US" w:eastAsia="ja-JP"/>
                </w:rPr>
                <m:t xml:space="preserve"> </m:t>
              </m:r>
              <m:d>
                <m:dPr>
                  <m:ctrlPr>
                    <w:rPr>
                      <w:rFonts w:ascii="Cambria Math" w:eastAsia="ＭＳ 明朝" w:hAnsi="Cambria Math" w:cs="Cambria Math"/>
                      <w:b/>
                      <w:i/>
                      <w:lang w:val="en-US" w:eastAsia="ja-JP"/>
                    </w:rPr>
                  </m:ctrlPr>
                </m:dPr>
                <m:e>
                  <m:r>
                    <m:rPr>
                      <m:sty m:val="bi"/>
                    </m:rPr>
                    <w:rPr>
                      <w:rFonts w:ascii="Cambria Math" w:eastAsia="ＭＳ 明朝" w:hAnsi="Cambria Math"/>
                      <w:lang w:eastAsia="ja-JP"/>
                    </w:rPr>
                    <m:t>v</m:t>
                  </m:r>
                  <m:r>
                    <m:rPr>
                      <m:sty m:val="bi"/>
                    </m:rPr>
                    <w:rPr>
                      <w:rFonts w:ascii="Cambria Math" w:eastAsia="ＭＳ 明朝" w:hAnsi="Cambria Math" w:cs="Cambria Math"/>
                      <w:lang w:val="en-US" w:eastAsia="ja-JP"/>
                    </w:rPr>
                    <m:t>×ω</m:t>
                  </m:r>
                </m:e>
              </m:d>
              <m:r>
                <m:rPr>
                  <m:sty m:val="bi"/>
                </m:rPr>
                <w:rPr>
                  <w:rFonts w:ascii="Cambria Math" w:eastAsia="ＭＳ 明朝" w:hAnsi="Cambria Math" w:cs="Cambria Math"/>
                  <w:lang w:val="en-US" w:eastAsia="ja-JP"/>
                </w:rPr>
                <m:t>+ω×</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r×ω</m:t>
                  </m:r>
                </m:e>
              </m:d>
              <m:r>
                <w:rPr>
                  <w:rFonts w:ascii="Cambria Math" w:eastAsia="游明朝" w:hAnsi="Cambria Math"/>
                  <w:lang w:eastAsia="ja-JP"/>
                </w:rPr>
                <m:t>#</m:t>
              </m:r>
              <m:d>
                <m:dPr>
                  <m:ctrlPr>
                    <w:rPr>
                      <w:rFonts w:ascii="Cambria Math" w:eastAsia="ＭＳ 明朝" w:hAnsi="Cambria Math"/>
                      <w:b/>
                      <w:i/>
                      <w:lang w:val="en-US" w:eastAsia="ja-JP"/>
                    </w:rPr>
                  </m:ctrlPr>
                </m:dPr>
                <m:e>
                  <m:r>
                    <m:rPr>
                      <m:sty m:val="p"/>
                    </m:rPr>
                    <w:rPr>
                      <w:rFonts w:ascii="Cambria Math" w:eastAsia="ＭＳ 明朝" w:hAnsi="Cambria Math"/>
                      <w:lang w:val="en-US" w:eastAsia="ja-JP"/>
                    </w:rPr>
                    <m:t>C37</m:t>
                  </m:r>
                </m:e>
              </m:d>
              <m:ctrlPr>
                <w:rPr>
                  <w:rFonts w:ascii="Cambria Math" w:eastAsia="游明朝" w:hAnsi="Cambria Math"/>
                  <w:i/>
                  <w:lang w:eastAsia="ja-JP"/>
                </w:rPr>
              </m:ctrlPr>
            </m:e>
          </m:eqArr>
        </m:oMath>
      </m:oMathPara>
    </w:p>
    <w:p w14:paraId="6924D87F" w14:textId="77777777" w:rsidR="00E92669" w:rsidRPr="00E92669" w:rsidRDefault="00E92669" w:rsidP="008B04EB">
      <w:pPr>
        <w:spacing w:before="120" w:after="120"/>
        <w:rPr>
          <w:rFonts w:eastAsia="ＭＳ 明朝"/>
          <w:b/>
          <w:lang w:val="en-US" w:eastAsia="ja-JP"/>
        </w:rPr>
      </w:pPr>
    </w:p>
    <w:p w14:paraId="5C97EEEB" w14:textId="66892797" w:rsidR="008B04EB" w:rsidRPr="007B1C20" w:rsidRDefault="007B1C20" w:rsidP="007B1C20">
      <w:pPr>
        <w:spacing w:before="120" w:after="120"/>
        <w:jc w:val="center"/>
        <w:rPr>
          <w:rFonts w:eastAsia="ＭＳ 明朝"/>
          <w:b/>
          <w:lang w:val="en-US" w:eastAsia="ja-JP"/>
        </w:rPr>
      </w:pPr>
      <w:r w:rsidRPr="007B1C20">
        <w:rPr>
          <w:rFonts w:eastAsia="ＭＳ 明朝" w:hint="eastAsia"/>
          <w:b/>
          <w:lang w:val="en-US" w:eastAsia="ja-JP"/>
        </w:rPr>
        <w:t>Table C-2:</w:t>
      </w:r>
      <w:r w:rsidR="00A80582">
        <w:rPr>
          <w:rFonts w:eastAsia="ＭＳ 明朝" w:hint="eastAsia"/>
          <w:b/>
          <w:lang w:val="en-US" w:eastAsia="ja-JP"/>
        </w:rPr>
        <w:t xml:space="preserve"> Summary of transformation law</w:t>
      </w:r>
      <w:r w:rsidRPr="007B1C20">
        <w:rPr>
          <w:rFonts w:eastAsia="ＭＳ 明朝" w:hint="eastAsia"/>
          <w:b/>
          <w:lang w:val="en-US" w:eastAsia="ja-JP"/>
        </w:rPr>
        <w:t xml:space="preserve"> </w:t>
      </w:r>
    </w:p>
    <w:tbl>
      <w:tblPr>
        <w:tblStyle w:val="aff2"/>
        <w:tblW w:w="0" w:type="auto"/>
        <w:tblLook w:val="04A0" w:firstRow="1" w:lastRow="0" w:firstColumn="1" w:lastColumn="0" w:noHBand="0" w:noVBand="1"/>
      </w:tblPr>
      <w:tblGrid>
        <w:gridCol w:w="1555"/>
        <w:gridCol w:w="2409"/>
        <w:gridCol w:w="3261"/>
        <w:gridCol w:w="2406"/>
      </w:tblGrid>
      <w:tr w:rsidR="008B04EB" w14:paraId="00824CDD" w14:textId="77777777" w:rsidTr="0048594A">
        <w:tc>
          <w:tcPr>
            <w:tcW w:w="1555" w:type="dxa"/>
          </w:tcPr>
          <w:p w14:paraId="4BB5A57B" w14:textId="77777777" w:rsidR="008B04EB" w:rsidRDefault="008B04EB" w:rsidP="0048594A">
            <w:pPr>
              <w:spacing w:before="120" w:after="120"/>
              <w:rPr>
                <w:rFonts w:eastAsia="ＭＳ 明朝"/>
                <w:bCs/>
                <w:lang w:val="en-US" w:eastAsia="ja-JP"/>
              </w:rPr>
            </w:pPr>
          </w:p>
        </w:tc>
        <w:tc>
          <w:tcPr>
            <w:tcW w:w="2409" w:type="dxa"/>
          </w:tcPr>
          <w:p w14:paraId="129A400B" w14:textId="77777777" w:rsidR="008B04EB" w:rsidRDefault="008B04EB" w:rsidP="0048594A">
            <w:pPr>
              <w:spacing w:before="120" w:after="120"/>
              <w:rPr>
                <w:rFonts w:eastAsia="ＭＳ 明朝"/>
                <w:bCs/>
                <w:lang w:val="en-US" w:eastAsia="ja-JP"/>
              </w:rPr>
            </w:pPr>
            <w:r>
              <w:rPr>
                <w:rFonts w:eastAsia="ＭＳ 明朝" w:hint="eastAsia"/>
                <w:bCs/>
                <w:lang w:val="en-US" w:eastAsia="ja-JP"/>
              </w:rPr>
              <w:t>ECI Frame:</w:t>
            </w:r>
            <w:r w:rsidRPr="00EB71A1">
              <w:rPr>
                <w:rFonts w:ascii="Cambria Math" w:eastAsia="ＭＳ 明朝" w:hAnsi="Cambria Math" w:cs="Cambria Math"/>
                <w:lang w:val="en-US" w:eastAsia="ja-JP"/>
              </w:rPr>
              <w:t xml:space="preserve"> </w:t>
            </w:r>
            <m:oMath>
              <m:r>
                <m:rPr>
                  <m:sty m:val="p"/>
                </m:rPr>
                <w:rPr>
                  <w:rFonts w:ascii="Cambria Math" w:eastAsia="ＭＳ 明朝" w:hAnsi="Cambria Math" w:cs="Cambria Math"/>
                  <w:lang w:eastAsia="ja-JP"/>
                </w:rPr>
                <m:t>Σ</m:t>
              </m:r>
              <m:r>
                <m:rPr>
                  <m:sty m:val="p"/>
                </m:rPr>
                <w:rPr>
                  <w:rFonts w:ascii="Cambria Math" w:eastAsia="ＭＳ 明朝" w:hAnsi="Cambria Math" w:cs="Cambria Math"/>
                  <w:lang w:val="en-US" w:eastAsia="ja-JP"/>
                </w:rPr>
                <m:t xml:space="preserve"> (</m:t>
              </m:r>
              <m:r>
                <w:rPr>
                  <w:rFonts w:ascii="Cambria Math" w:eastAsia="ＭＳ 明朝" w:hAnsi="Cambria Math" w:cs="Cambria Math"/>
                  <w:lang w:val="en-US" w:eastAsia="ja-JP"/>
                </w:rPr>
                <m:t>O,xyz</m:t>
              </m:r>
              <m:r>
                <m:rPr>
                  <m:sty m:val="p"/>
                </m:rPr>
                <w:rPr>
                  <w:rFonts w:ascii="Cambria Math" w:eastAsia="ＭＳ 明朝" w:hAnsi="Cambria Math" w:cs="Cambria Math"/>
                  <w:lang w:val="en-US" w:eastAsia="ja-JP"/>
                </w:rPr>
                <m:t>)</m:t>
              </m:r>
            </m:oMath>
          </w:p>
        </w:tc>
        <w:tc>
          <w:tcPr>
            <w:tcW w:w="3261" w:type="dxa"/>
          </w:tcPr>
          <w:p w14:paraId="4297B01A" w14:textId="77777777" w:rsidR="008B04EB" w:rsidRDefault="008B04EB" w:rsidP="0048594A">
            <w:pPr>
              <w:spacing w:before="120" w:after="120"/>
              <w:rPr>
                <w:rFonts w:eastAsia="ＭＳ 明朝"/>
                <w:bCs/>
                <w:lang w:val="en-US" w:eastAsia="ja-JP"/>
              </w:rPr>
            </w:pPr>
            <w:r>
              <w:rPr>
                <w:rFonts w:eastAsia="ＭＳ 明朝" w:hint="eastAsia"/>
                <w:bCs/>
                <w:lang w:val="en-US" w:eastAsia="ja-JP"/>
              </w:rPr>
              <w:t>ECEF Frame:</w:t>
            </w:r>
            <w:r w:rsidRPr="00EB71A1">
              <w:rPr>
                <w:rFonts w:ascii="Cambria Math" w:eastAsia="ＭＳ 明朝" w:hAnsi="Cambria Math" w:cs="Cambria Math"/>
                <w:lang w:val="en-US" w:eastAsia="ja-JP"/>
              </w:rPr>
              <w:t xml:space="preserve"> </w:t>
            </w:r>
            <m:oMath>
              <m:r>
                <m:rPr>
                  <m:sty m:val="p"/>
                </m:rPr>
                <w:rPr>
                  <w:rFonts w:ascii="Cambria Math" w:eastAsia="ＭＳ 明朝" w:hAnsi="Cambria Math" w:cs="Cambria Math"/>
                  <w:lang w:eastAsia="ja-JP"/>
                </w:rPr>
                <m:t>Σ</m:t>
              </m:r>
              <m:r>
                <m:rPr>
                  <m:sty m:val="p"/>
                </m:rPr>
                <w:rPr>
                  <w:rFonts w:ascii="Cambria Math" w:eastAsia="ＭＳ 明朝" w:hAnsi="Cambria Math" w:cs="Cambria Math"/>
                  <w:lang w:val="en-US" w:eastAsia="ja-JP"/>
                </w:rPr>
                <m:t>'(</m:t>
              </m:r>
              <m:r>
                <w:rPr>
                  <w:rFonts w:ascii="Cambria Math" w:eastAsia="ＭＳ 明朝" w:hAnsi="Cambria Math" w:cs="Cambria Math"/>
                  <w:lang w:val="en-US" w:eastAsia="ja-JP"/>
                </w:rPr>
                <m:t>O,x'y'z'</m:t>
              </m:r>
              <m:r>
                <m:rPr>
                  <m:sty m:val="p"/>
                </m:rPr>
                <w:rPr>
                  <w:rFonts w:ascii="Cambria Math" w:eastAsia="ＭＳ 明朝" w:hAnsi="Cambria Math" w:cs="Cambria Math"/>
                  <w:lang w:val="en-US" w:eastAsia="ja-JP"/>
                </w:rPr>
                <m:t>)</m:t>
              </m:r>
            </m:oMath>
          </w:p>
        </w:tc>
        <w:tc>
          <w:tcPr>
            <w:tcW w:w="2406" w:type="dxa"/>
          </w:tcPr>
          <w:p w14:paraId="504BA192" w14:textId="78F6F6DC" w:rsidR="008B04EB" w:rsidRDefault="00DA2299" w:rsidP="0048594A">
            <w:pPr>
              <w:spacing w:before="120" w:after="120"/>
              <w:jc w:val="center"/>
              <w:rPr>
                <w:rFonts w:eastAsia="ＭＳ 明朝"/>
                <w:bCs/>
                <w:lang w:val="en-US" w:eastAsia="ja-JP"/>
              </w:rPr>
            </w:pPr>
            <w:r>
              <w:rPr>
                <w:rFonts w:eastAsia="ＭＳ 明朝" w:hint="eastAsia"/>
                <w:bCs/>
                <w:lang w:val="en-US" w:eastAsia="ja-JP"/>
              </w:rPr>
              <w:t>Transformation law</w:t>
            </w:r>
          </w:p>
        </w:tc>
      </w:tr>
      <w:tr w:rsidR="008B04EB" w14:paraId="61F2985D" w14:textId="77777777" w:rsidTr="0048594A">
        <w:tc>
          <w:tcPr>
            <w:tcW w:w="1555" w:type="dxa"/>
          </w:tcPr>
          <w:p w14:paraId="21CB6033" w14:textId="31AB7974" w:rsidR="008B04EB" w:rsidRDefault="00985F27" w:rsidP="0048594A">
            <w:pPr>
              <w:spacing w:before="120" w:after="120"/>
              <w:rPr>
                <w:rFonts w:eastAsia="ＭＳ 明朝"/>
                <w:bCs/>
                <w:lang w:val="en-US" w:eastAsia="ja-JP"/>
              </w:rPr>
            </w:pPr>
            <w:r>
              <w:rPr>
                <w:rFonts w:eastAsia="ＭＳ 明朝" w:hint="eastAsia"/>
                <w:bCs/>
                <w:lang w:val="en-US" w:eastAsia="ja-JP"/>
              </w:rPr>
              <w:t>B</w:t>
            </w:r>
            <w:r w:rsidR="008B04EB">
              <w:rPr>
                <w:rFonts w:eastAsia="ＭＳ 明朝" w:hint="eastAsia"/>
                <w:bCs/>
                <w:lang w:val="en-US" w:eastAsia="ja-JP"/>
              </w:rPr>
              <w:t>ases</w:t>
            </w:r>
          </w:p>
        </w:tc>
        <w:tc>
          <w:tcPr>
            <w:tcW w:w="2409" w:type="dxa"/>
          </w:tcPr>
          <w:p w14:paraId="12365AED" w14:textId="77777777" w:rsidR="008B04EB" w:rsidRDefault="00000000" w:rsidP="0048594A">
            <w:pPr>
              <w:spacing w:before="120" w:after="120"/>
              <w:rPr>
                <w:rFonts w:eastAsia="ＭＳ 明朝"/>
                <w:bCs/>
                <w:lang w:val="en-US" w:eastAsia="ja-JP"/>
              </w:rPr>
            </w:pPr>
            <m:oMathPara>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e>
                </m:d>
              </m:oMath>
            </m:oMathPara>
          </w:p>
        </w:tc>
        <w:tc>
          <w:tcPr>
            <w:tcW w:w="3261" w:type="dxa"/>
          </w:tcPr>
          <w:p w14:paraId="4A4ADF45" w14:textId="77777777" w:rsidR="008B04EB" w:rsidRDefault="00000000" w:rsidP="0048594A">
            <w:pPr>
              <w:spacing w:before="120" w:after="120"/>
              <w:rPr>
                <w:rFonts w:eastAsia="ＭＳ 明朝"/>
                <w:bCs/>
                <w:lang w:val="en-US" w:eastAsia="ja-JP"/>
              </w:rPr>
            </w:pPr>
            <m:oMathPara>
              <m:oMath>
                <m:d>
                  <m:dPr>
                    <m:begChr m:val="{"/>
                    <m:endChr m:val="}"/>
                    <m:ctrlPr>
                      <w:rPr>
                        <w:rFonts w:ascii="Cambria Math" w:eastAsia="ＭＳ 明朝" w:hAnsi="Cambria Math"/>
                        <w:b/>
                        <w:bCs/>
                        <w:i/>
                        <w:lang w:eastAsia="ja-JP"/>
                      </w:rPr>
                    </m:ctrlPr>
                  </m:dPr>
                  <m:e>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x</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y</m:t>
                        </m:r>
                      </m:sub>
                    </m:sSub>
                    <m:r>
                      <m:rPr>
                        <m:sty m:val="bi"/>
                      </m:rPr>
                      <w:rPr>
                        <w:rFonts w:ascii="Cambria Math" w:eastAsia="ＭＳ 明朝" w:hAnsi="Cambria Math"/>
                        <w:lang w:eastAsia="ja-JP"/>
                      </w:rPr>
                      <m:t xml:space="preserve">' , </m:t>
                    </m:r>
                    <m:sSub>
                      <m:sSubPr>
                        <m:ctrlPr>
                          <w:rPr>
                            <w:rFonts w:ascii="Cambria Math" w:eastAsia="ＭＳ 明朝" w:hAnsi="Cambria Math"/>
                            <w:b/>
                            <w:bCs/>
                            <w:i/>
                            <w:lang w:eastAsia="ja-JP"/>
                          </w:rPr>
                        </m:ctrlPr>
                      </m:sSubPr>
                      <m:e>
                        <m:r>
                          <m:rPr>
                            <m:scr m:val="double-struck"/>
                            <m:sty m:val="bi"/>
                          </m:rPr>
                          <w:rPr>
                            <w:rFonts w:ascii="Cambria Math" w:eastAsia="ＭＳ 明朝" w:hAnsi="Cambria Math" w:cs="Cambria Math"/>
                            <w:lang w:eastAsia="ja-JP"/>
                          </w:rPr>
                          <m:t>e</m:t>
                        </m:r>
                      </m:e>
                      <m:sub>
                        <m:r>
                          <m:rPr>
                            <m:sty m:val="bi"/>
                          </m:rPr>
                          <w:rPr>
                            <w:rFonts w:ascii="Cambria Math" w:eastAsia="ＭＳ 明朝" w:hAnsi="Cambria Math"/>
                            <w:lang w:eastAsia="ja-JP"/>
                          </w:rPr>
                          <m:t>z</m:t>
                        </m:r>
                      </m:sub>
                    </m:sSub>
                    <m:r>
                      <m:rPr>
                        <m:sty m:val="bi"/>
                      </m:rPr>
                      <w:rPr>
                        <w:rFonts w:ascii="Cambria Math" w:eastAsia="ＭＳ 明朝" w:hAnsi="Cambria Math"/>
                        <w:lang w:eastAsia="ja-JP"/>
                      </w:rPr>
                      <m:t>'</m:t>
                    </m:r>
                  </m:e>
                </m:d>
              </m:oMath>
            </m:oMathPara>
          </w:p>
        </w:tc>
        <w:tc>
          <w:tcPr>
            <w:tcW w:w="2406" w:type="dxa"/>
          </w:tcPr>
          <w:p w14:paraId="35643FDC" w14:textId="77777777" w:rsidR="008B04EB" w:rsidRDefault="008B04EB" w:rsidP="0048594A">
            <w:pPr>
              <w:spacing w:before="120" w:after="120"/>
              <w:jc w:val="center"/>
              <w:rPr>
                <w:rFonts w:eastAsia="ＭＳ 明朝"/>
                <w:bCs/>
                <w:lang w:val="en-US" w:eastAsia="ja-JP"/>
              </w:rPr>
            </w:pPr>
            <w:r>
              <w:rPr>
                <w:rFonts w:eastAsia="ＭＳ 明朝" w:hint="eastAsia"/>
                <w:bCs/>
                <w:lang w:val="en-US" w:eastAsia="ja-JP"/>
              </w:rPr>
              <w:t>－</w:t>
            </w:r>
          </w:p>
        </w:tc>
      </w:tr>
      <w:tr w:rsidR="008B04EB" w14:paraId="77F173FD" w14:textId="77777777" w:rsidTr="0048594A">
        <w:tc>
          <w:tcPr>
            <w:tcW w:w="1555" w:type="dxa"/>
          </w:tcPr>
          <w:p w14:paraId="32CBFF87" w14:textId="4CE4AD06" w:rsidR="008B04EB" w:rsidRDefault="00985F27" w:rsidP="0048594A">
            <w:pPr>
              <w:spacing w:before="120" w:after="120"/>
              <w:rPr>
                <w:rFonts w:eastAsia="ＭＳ 明朝"/>
                <w:bCs/>
                <w:lang w:val="en-US" w:eastAsia="ja-JP"/>
              </w:rPr>
            </w:pPr>
            <w:r>
              <w:rPr>
                <w:rFonts w:eastAsia="ＭＳ 明朝" w:hint="eastAsia"/>
                <w:bCs/>
                <w:lang w:val="en-US" w:eastAsia="ja-JP"/>
              </w:rPr>
              <w:t>P</w:t>
            </w:r>
            <w:r w:rsidR="008B04EB">
              <w:rPr>
                <w:rFonts w:eastAsia="ＭＳ 明朝" w:hint="eastAsia"/>
                <w:bCs/>
                <w:lang w:val="en-US" w:eastAsia="ja-JP"/>
              </w:rPr>
              <w:t>osition</w:t>
            </w:r>
          </w:p>
        </w:tc>
        <w:tc>
          <w:tcPr>
            <w:tcW w:w="2409" w:type="dxa"/>
          </w:tcPr>
          <w:p w14:paraId="5716AC6B" w14:textId="77777777" w:rsidR="008B04EB" w:rsidRDefault="008B04EB" w:rsidP="0048594A">
            <w:pPr>
              <w:spacing w:before="120" w:after="120"/>
              <w:rPr>
                <w:rFonts w:eastAsia="ＭＳ 明朝"/>
                <w:bCs/>
                <w:lang w:val="en-US" w:eastAsia="ja-JP"/>
              </w:rPr>
            </w:pPr>
            <m:oMathPara>
              <m:oMath>
                <m:r>
                  <m:rPr>
                    <m:sty m:val="bi"/>
                  </m:rPr>
                  <w:rPr>
                    <w:rFonts w:ascii="Cambria Math" w:eastAsia="ＭＳ 明朝" w:hAnsi="Cambria Math" w:cs="Cambria Math"/>
                    <w:lang w:eastAsia="ja-JP"/>
                  </w:rPr>
                  <m:t>r</m:t>
                </m:r>
              </m:oMath>
            </m:oMathPara>
          </w:p>
        </w:tc>
        <w:tc>
          <w:tcPr>
            <w:tcW w:w="3261" w:type="dxa"/>
          </w:tcPr>
          <w:p w14:paraId="1BE15E90" w14:textId="77777777" w:rsidR="008B04EB" w:rsidRDefault="008B04EB" w:rsidP="0048594A">
            <w:pPr>
              <w:spacing w:before="120" w:after="120"/>
              <w:rPr>
                <w:rFonts w:eastAsia="ＭＳ 明朝"/>
                <w:bCs/>
                <w:lang w:val="en-US" w:eastAsia="ja-JP"/>
              </w:rPr>
            </w:pPr>
            <m:oMathPara>
              <m:oMath>
                <m:r>
                  <m:rPr>
                    <m:sty m:val="bi"/>
                  </m:rPr>
                  <w:rPr>
                    <w:rFonts w:ascii="Cambria Math" w:eastAsia="ＭＳ 明朝" w:hAnsi="Cambria Math" w:cs="Cambria Math"/>
                    <w:lang w:eastAsia="ja-JP"/>
                  </w:rPr>
                  <m:t>r'</m:t>
                </m:r>
              </m:oMath>
            </m:oMathPara>
          </w:p>
        </w:tc>
        <w:tc>
          <w:tcPr>
            <w:tcW w:w="2406" w:type="dxa"/>
          </w:tcPr>
          <w:p w14:paraId="2FF57E0D" w14:textId="77777777" w:rsidR="008B04EB" w:rsidRPr="00EB71A1" w:rsidRDefault="008B04EB" w:rsidP="0048594A">
            <w:pPr>
              <w:spacing w:before="120" w:after="120"/>
              <w:rPr>
                <w:rFonts w:eastAsia="ＭＳ 明朝"/>
                <w:b/>
                <w:bCs/>
                <w:i/>
                <w:iCs/>
                <w:lang w:eastAsia="ja-JP"/>
              </w:rPr>
            </w:pPr>
            <m:oMathPara>
              <m:oMath>
                <m:r>
                  <m:rPr>
                    <m:sty m:val="bi"/>
                  </m:rPr>
                  <w:rPr>
                    <w:rFonts w:ascii="Cambria Math" w:eastAsia="ＭＳ 明朝" w:hAnsi="Cambria Math" w:cs="Cambria Math"/>
                    <w:lang w:eastAsia="ja-JP"/>
                  </w:rPr>
                  <m:t>r=r'</m:t>
                </m:r>
              </m:oMath>
            </m:oMathPara>
          </w:p>
        </w:tc>
      </w:tr>
      <w:tr w:rsidR="008B04EB" w14:paraId="212062E6" w14:textId="77777777" w:rsidTr="0048594A">
        <w:tc>
          <w:tcPr>
            <w:tcW w:w="1555" w:type="dxa"/>
          </w:tcPr>
          <w:p w14:paraId="04FBA4C1" w14:textId="41C2701D" w:rsidR="008B04EB" w:rsidRDefault="00985F27" w:rsidP="0048594A">
            <w:pPr>
              <w:spacing w:before="120" w:after="120"/>
              <w:rPr>
                <w:rFonts w:eastAsia="ＭＳ 明朝"/>
                <w:bCs/>
                <w:lang w:val="en-US" w:eastAsia="ja-JP"/>
              </w:rPr>
            </w:pPr>
            <w:r>
              <w:rPr>
                <w:rFonts w:eastAsia="ＭＳ 明朝" w:hint="eastAsia"/>
                <w:bCs/>
                <w:lang w:val="en-US" w:eastAsia="ja-JP"/>
              </w:rPr>
              <w:t>V</w:t>
            </w:r>
            <w:r w:rsidR="008B04EB">
              <w:rPr>
                <w:rFonts w:eastAsia="ＭＳ 明朝" w:hint="eastAsia"/>
                <w:bCs/>
                <w:lang w:val="en-US" w:eastAsia="ja-JP"/>
              </w:rPr>
              <w:t>elocity</w:t>
            </w:r>
          </w:p>
        </w:tc>
        <w:tc>
          <w:tcPr>
            <w:tcW w:w="2409" w:type="dxa"/>
          </w:tcPr>
          <w:p w14:paraId="44EC2CB2" w14:textId="77777777" w:rsidR="008B04EB" w:rsidRDefault="00000000" w:rsidP="0048594A">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cs="Cambria Math"/>
                        <w:lang w:eastAsia="ja-JP"/>
                      </w:rPr>
                      <m:t>Σ</m:t>
                    </m:r>
                  </m:sub>
                </m:sSub>
              </m:oMath>
            </m:oMathPara>
          </w:p>
        </w:tc>
        <w:tc>
          <w:tcPr>
            <w:tcW w:w="3261" w:type="dxa"/>
          </w:tcPr>
          <w:p w14:paraId="337B856D" w14:textId="77777777" w:rsidR="008B04EB" w:rsidRDefault="00000000" w:rsidP="0048594A">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m:oMathPara>
          </w:p>
        </w:tc>
        <w:tc>
          <w:tcPr>
            <w:tcW w:w="2406" w:type="dxa"/>
          </w:tcPr>
          <w:p w14:paraId="24BA7B7E" w14:textId="77777777" w:rsidR="008B04EB" w:rsidRPr="00EB71A1" w:rsidRDefault="00000000" w:rsidP="0048594A">
            <w:pPr>
              <w:spacing w:before="120" w:after="120"/>
              <w:rPr>
                <w:rFonts w:eastAsia="ＭＳ 明朝"/>
                <w:b/>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r>
                  <m:rPr>
                    <m:sty m:val="bi"/>
                  </m:rPr>
                  <w:rPr>
                    <w:rFonts w:ascii="Cambria Math" w:eastAsia="ＭＳ 明朝" w:hAnsi="Cambria Math" w:cs="Cambria Math"/>
                    <w:lang w:val="en-US"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+ω</m:t>
                </m:r>
                <m:r>
                  <m:rPr>
                    <m:sty m:val="bi"/>
                  </m:rPr>
                  <w:rPr>
                    <w:rFonts w:ascii="Cambria Math" w:eastAsia="ＭＳ 明朝" w:hAnsi="Cambria Math"/>
                    <w:lang w:val="en-US" w:eastAsia="ja-JP"/>
                  </w:rPr>
                  <m:t>×</m:t>
                </m:r>
                <m:sSup>
                  <m:sSupPr>
                    <m:ctrlPr>
                      <w:rPr>
                        <w:rFonts w:ascii="Cambria Math" w:eastAsia="ＭＳ 明朝" w:hAnsi="Cambria Math"/>
                        <w:b/>
                        <w:i/>
                        <w:lang w:val="en-US" w:eastAsia="ja-JP"/>
                      </w:rPr>
                    </m:ctrlPr>
                  </m:sSupPr>
                  <m:e>
                    <m:r>
                      <m:rPr>
                        <m:sty m:val="bi"/>
                      </m:rPr>
                      <w:rPr>
                        <w:rFonts w:ascii="Cambria Math" w:eastAsia="ＭＳ 明朝" w:hAnsi="Cambria Math"/>
                        <w:lang w:val="en-US" w:eastAsia="ja-JP"/>
                      </w:rPr>
                      <m:t>r</m:t>
                    </m:r>
                  </m:e>
                  <m:sup>
                    <m:r>
                      <m:rPr>
                        <m:sty m:val="bi"/>
                      </m:rPr>
                      <w:rPr>
                        <w:rFonts w:ascii="Cambria Math" w:eastAsia="ＭＳ 明朝" w:hAnsi="Cambria Math"/>
                        <w:lang w:val="en-US" w:eastAsia="ja-JP"/>
                      </w:rPr>
                      <m:t>'</m:t>
                    </m:r>
                  </m:sup>
                </m:sSup>
              </m:oMath>
            </m:oMathPara>
          </w:p>
        </w:tc>
      </w:tr>
      <w:tr w:rsidR="008B04EB" w14:paraId="5FF27AF1" w14:textId="77777777" w:rsidTr="0048594A">
        <w:tc>
          <w:tcPr>
            <w:tcW w:w="1555" w:type="dxa"/>
          </w:tcPr>
          <w:p w14:paraId="727EC806" w14:textId="3E7633A6" w:rsidR="008B04EB" w:rsidRDefault="00985F27" w:rsidP="0048594A">
            <w:pPr>
              <w:spacing w:before="120" w:after="120"/>
              <w:rPr>
                <w:rFonts w:eastAsia="ＭＳ 明朝"/>
                <w:bCs/>
                <w:lang w:val="en-US" w:eastAsia="ja-JP"/>
              </w:rPr>
            </w:pPr>
            <w:r>
              <w:rPr>
                <w:rFonts w:eastAsia="ＭＳ 明朝" w:hint="eastAsia"/>
                <w:bCs/>
                <w:lang w:val="en-US" w:eastAsia="ja-JP"/>
              </w:rPr>
              <w:t>A</w:t>
            </w:r>
            <w:r w:rsidR="008B04EB">
              <w:rPr>
                <w:rFonts w:eastAsia="ＭＳ 明朝" w:hint="eastAsia"/>
                <w:bCs/>
                <w:lang w:val="en-US" w:eastAsia="ja-JP"/>
              </w:rPr>
              <w:t>cce</w:t>
            </w:r>
            <w:r w:rsidR="0086490B">
              <w:rPr>
                <w:rFonts w:eastAsia="ＭＳ 明朝" w:hint="eastAsia"/>
                <w:bCs/>
                <w:lang w:val="en-US" w:eastAsia="ja-JP"/>
              </w:rPr>
              <w:t>ler</w:t>
            </w:r>
            <w:r w:rsidR="008B04EB">
              <w:rPr>
                <w:rFonts w:eastAsia="ＭＳ 明朝" w:hint="eastAsia"/>
                <w:bCs/>
                <w:lang w:val="en-US" w:eastAsia="ja-JP"/>
              </w:rPr>
              <w:t>ation</w:t>
            </w:r>
          </w:p>
        </w:tc>
        <w:tc>
          <w:tcPr>
            <w:tcW w:w="2409" w:type="dxa"/>
          </w:tcPr>
          <w:p w14:paraId="04CC9069" w14:textId="77777777" w:rsidR="008B04EB" w:rsidRDefault="00000000" w:rsidP="0048594A">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cs="Cambria Math"/>
                        <w:lang w:eastAsia="ja-JP"/>
                      </w:rPr>
                      <m:t>Σ</m:t>
                    </m:r>
                  </m:sub>
                </m:sSub>
              </m:oMath>
            </m:oMathPara>
          </w:p>
        </w:tc>
        <w:tc>
          <w:tcPr>
            <w:tcW w:w="3261" w:type="dxa"/>
          </w:tcPr>
          <w:p w14:paraId="36CCB3EF" w14:textId="77777777" w:rsidR="008B04EB" w:rsidRDefault="00000000" w:rsidP="0048594A">
            <w:pPr>
              <w:spacing w:before="120" w:after="120"/>
              <w:rPr>
                <w:rFonts w:eastAsia="ＭＳ 明朝"/>
                <w:bCs/>
                <w:lang w:val="en-US"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oMath>
            </m:oMathPara>
          </w:p>
        </w:tc>
        <w:tc>
          <w:tcPr>
            <w:tcW w:w="2406" w:type="dxa"/>
          </w:tcPr>
          <w:p w14:paraId="661F9C9B" w14:textId="77777777" w:rsidR="008B04EB" w:rsidRPr="00EB71A1" w:rsidRDefault="00000000" w:rsidP="0048594A">
            <w:pPr>
              <w:spacing w:before="120" w:after="120"/>
              <w:rPr>
                <w:rFonts w:eastAsia="ＭＳ 明朝"/>
                <w:lang w:eastAsia="ja-JP"/>
              </w:rPr>
            </w:pPr>
            <m:oMathPara>
              <m:oMath>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r>
                      <m:rPr>
                        <m:sty m:val="b"/>
                      </m:rPr>
                      <w:rPr>
                        <w:rFonts w:ascii="Cambria Math" w:eastAsia="ＭＳ 明朝" w:hAnsi="Cambria Math"/>
                        <w:lang w:eastAsia="ja-JP"/>
                      </w:rPr>
                      <m:t xml:space="preserve"> </m:t>
                    </m:r>
                    <m:r>
                      <m:rPr>
                        <m:sty m:val="b"/>
                      </m:rPr>
                      <w:rPr>
                        <w:rFonts w:ascii="Cambria Math" w:eastAsia="ＭＳ 明朝" w:hAnsi="Cambria Math" w:cs="Cambria Math"/>
                        <w:lang w:eastAsia="ja-JP"/>
                      </w:rPr>
                      <m:t>Σ</m:t>
                    </m:r>
                  </m:sub>
                </m:sSub>
              </m:oMath>
            </m:oMathPara>
          </w:p>
          <w:p w14:paraId="65C7DCC5" w14:textId="77777777" w:rsidR="008B04EB" w:rsidRPr="00EB71A1" w:rsidRDefault="008B04EB" w:rsidP="0048594A">
            <w:pPr>
              <w:spacing w:before="120" w:after="120"/>
              <w:rPr>
                <w:rFonts w:eastAsia="ＭＳ 明朝"/>
                <w:b/>
                <w:lang w:val="en-US" w:eastAsia="ja-JP"/>
              </w:rPr>
            </w:pPr>
            <m:oMathPara>
              <m:oMath>
                <m:r>
                  <w:rPr>
                    <w:rFonts w:ascii="Cambria Math" w:eastAsia="ＭＳ 明朝" w:hAnsi="Cambria Math"/>
                    <w:lang w:eastAsia="ja-JP"/>
                  </w:rPr>
                  <m:t>=</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a</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r>
                  <m:rPr>
                    <m:sty m:val="bi"/>
                  </m:rPr>
                  <w:rPr>
                    <w:rFonts w:ascii="Cambria Math" w:eastAsia="ＭＳ 明朝" w:hAnsi="Cambria Math" w:cs="Cambria Math"/>
                    <w:lang w:val="en-US" w:eastAsia="ja-JP"/>
                  </w:rPr>
                  <m:t>+</m:t>
                </m:r>
                <m:r>
                  <m:rPr>
                    <m:sty m:val="b"/>
                  </m:rPr>
                  <w:rPr>
                    <w:rFonts w:ascii="Cambria Math" w:eastAsia="ＭＳ 明朝" w:hAnsi="Cambria Math" w:cs="Cambria Math"/>
                    <w:lang w:val="en-US" w:eastAsia="ja-JP"/>
                  </w:rPr>
                  <m:t>2</m:t>
                </m:r>
                <m:r>
                  <m:rPr>
                    <m:sty m:val="p"/>
                  </m:rPr>
                  <w:rPr>
                    <w:rFonts w:ascii="Cambria Math" w:eastAsia="ＭＳ 明朝" w:hAnsi="Cambria Math" w:cs="Cambria Math"/>
                    <w:lang w:val="en-US" w:eastAsia="ja-JP"/>
                  </w:rPr>
                  <m:t xml:space="preserve"> </m:t>
                </m:r>
                <m:d>
                  <m:dPr>
                    <m:ctrlPr>
                      <w:rPr>
                        <w:rFonts w:ascii="Cambria Math" w:eastAsia="ＭＳ 明朝" w:hAnsi="Cambria Math" w:cs="Cambria Math"/>
                        <w:b/>
                        <w:i/>
                        <w:lang w:val="en-US" w:eastAsia="ja-JP"/>
                      </w:rPr>
                    </m:ctrlPr>
                  </m:dPr>
                  <m:e>
                    <m:r>
                      <m:rPr>
                        <m:sty m:val="bi"/>
                      </m:rPr>
                      <w:rPr>
                        <w:rFonts w:ascii="Cambria Math" w:eastAsia="ＭＳ 明朝" w:hAnsi="Cambria Math" w:cs="Cambria Math"/>
                        <w:lang w:val="en-US" w:eastAsia="ja-JP"/>
                      </w:rPr>
                      <m:t>ω×</m:t>
                    </m:r>
                    <m:sSub>
                      <m:sSubPr>
                        <m:ctrlPr>
                          <w:rPr>
                            <w:rFonts w:ascii="Cambria Math" w:eastAsia="ＭＳ 明朝" w:hAnsi="Cambria Math"/>
                            <w:b/>
                            <w:bCs/>
                            <w:i/>
                            <w:lang w:eastAsia="ja-JP"/>
                          </w:rPr>
                        </m:ctrlPr>
                      </m:sSubPr>
                      <m:e>
                        <m:r>
                          <m:rPr>
                            <m:sty m:val="bi"/>
                          </m:rPr>
                          <w:rPr>
                            <w:rFonts w:ascii="Cambria Math" w:eastAsia="ＭＳ 明朝" w:hAnsi="Cambria Math" w:cs="Cambria Math"/>
                            <w:lang w:eastAsia="ja-JP"/>
                          </w:rPr>
                          <m:t>v</m:t>
                        </m:r>
                      </m:e>
                      <m:sub>
                        <m:sSup>
                          <m:sSupPr>
                            <m:ctrlPr>
                              <w:rPr>
                                <w:rFonts w:ascii="Cambria Math" w:eastAsia="ＭＳ 明朝" w:hAnsi="Cambria Math"/>
                                <w:b/>
                                <w:bCs/>
                                <w:lang w:eastAsia="ja-JP"/>
                              </w:rPr>
                            </m:ctrlPr>
                          </m:sSupPr>
                          <m:e>
                            <m:r>
                              <m:rPr>
                                <m:sty m:val="b"/>
                              </m:rPr>
                              <w:rPr>
                                <w:rFonts w:ascii="Cambria Math" w:eastAsia="ＭＳ 明朝" w:hAnsi="Cambria Math" w:cs="Cambria Math"/>
                                <w:lang w:eastAsia="ja-JP"/>
                              </w:rPr>
                              <m:t>Σ</m:t>
                            </m:r>
                          </m:e>
                          <m:sup>
                            <m:r>
                              <m:rPr>
                                <m:sty m:val="bi"/>
                              </m:rPr>
                              <w:rPr>
                                <w:rFonts w:ascii="Cambria Math" w:eastAsia="ＭＳ 明朝" w:hAnsi="Cambria Math"/>
                                <w:lang w:eastAsia="ja-JP"/>
                              </w:rPr>
                              <m:t>'</m:t>
                            </m:r>
                          </m:sup>
                        </m:sSup>
                      </m:sub>
                    </m:sSub>
                  </m:e>
                </m:d>
              </m:oMath>
            </m:oMathPara>
          </w:p>
          <w:p w14:paraId="3F6D5213" w14:textId="58402F19" w:rsidR="008B04EB" w:rsidRPr="00EB71A1" w:rsidRDefault="008B04EB" w:rsidP="0048594A">
            <w:pPr>
              <w:spacing w:before="120" w:after="120"/>
              <w:rPr>
                <w:rFonts w:eastAsia="ＭＳ 明朝"/>
                <w:i/>
                <w:lang w:eastAsia="ja-JP"/>
              </w:rPr>
            </w:pPr>
            <m:oMathPara>
              <m:oMath>
                <m:r>
                  <m:rPr>
                    <m:sty m:val="bi"/>
                  </m:rPr>
                  <w:rPr>
                    <w:rFonts w:ascii="Cambria Math" w:eastAsia="ＭＳ 明朝" w:hAnsi="Cambria Math" w:cs="Cambria Math"/>
                    <w:lang w:val="en-US" w:eastAsia="ja-JP"/>
                  </w:rPr>
                  <m:t>+ω×(ω×r')</m:t>
                </m:r>
              </m:oMath>
            </m:oMathPara>
          </w:p>
        </w:tc>
      </w:tr>
    </w:tbl>
    <w:p w14:paraId="3FEBE34C" w14:textId="3B090E6F" w:rsidR="008B04EB" w:rsidRPr="00CD10B4" w:rsidRDefault="00000000" w:rsidP="008B04EB">
      <w:pPr>
        <w:spacing w:before="120" w:after="120"/>
        <w:rPr>
          <w:rFonts w:eastAsia="ＭＳ 明朝"/>
          <w:b/>
          <w:lang w:val="en-US" w:eastAsia="ja-JP"/>
        </w:rPr>
      </w:pPr>
      <m:oMathPara>
        <m:oMath>
          <m:f>
            <m:fPr>
              <m:ctrlPr>
                <w:rPr>
                  <w:rFonts w:ascii="Cambria Math" w:eastAsia="游明朝" w:hAnsi="Cambria Math"/>
                  <w:i/>
                  <w:lang w:eastAsia="ja-JP"/>
                </w:rPr>
              </m:ctrlPr>
            </m:fPr>
            <m:num>
              <m:sSup>
                <m:sSupPr>
                  <m:ctrlPr>
                    <w:rPr>
                      <w:rFonts w:ascii="Cambria Math" w:eastAsia="游明朝" w:hAnsi="Cambria Math"/>
                      <w:i/>
                    </w:rPr>
                  </m:ctrlPr>
                </m:sSupPr>
                <m:e>
                  <m:r>
                    <w:rPr>
                      <w:rFonts w:ascii="Cambria Math" w:eastAsia="游明朝" w:hAnsi="Cambria Math"/>
                    </w:rPr>
                    <m:t>d</m:t>
                  </m:r>
                </m:e>
                <m:sup>
                  <m:r>
                    <m:rPr>
                      <m:sty m:val="p"/>
                    </m:rPr>
                    <w:rPr>
                      <w:rFonts w:ascii="Cambria Math" w:eastAsia="游明朝" w:hAnsi="Cambria Math"/>
                    </w:rPr>
                    <m:t>2</m:t>
                  </m:r>
                </m:sup>
              </m:sSup>
              <m:r>
                <m:rPr>
                  <m:sty m:val="bi"/>
                </m:rPr>
                <w:rPr>
                  <w:rFonts w:ascii="Cambria Math" w:eastAsia="游明朝" w:hAnsi="Cambria Math"/>
                </w:rPr>
                <m:t>r</m:t>
              </m:r>
            </m:num>
            <m:den>
              <m:sSup>
                <m:sSupPr>
                  <m:ctrlPr>
                    <w:rPr>
                      <w:rFonts w:ascii="Cambria Math" w:eastAsia="游明朝" w:hAnsi="Cambria Math"/>
                      <w:i/>
                    </w:rPr>
                  </m:ctrlPr>
                </m:sSupPr>
                <m:e>
                  <m:r>
                    <w:rPr>
                      <w:rFonts w:ascii="Cambria Math" w:eastAsia="游明朝" w:hAnsi="Cambria Math"/>
                    </w:rPr>
                    <m:t>dt</m:t>
                  </m:r>
                </m:e>
                <m:sup>
                  <m:r>
                    <m:rPr>
                      <m:sty m:val="p"/>
                    </m:rPr>
                    <w:rPr>
                      <w:rFonts w:ascii="Cambria Math" w:eastAsia="游明朝" w:hAnsi="Cambria Math"/>
                    </w:rPr>
                    <m:t>2</m:t>
                  </m:r>
                </m:sup>
              </m:sSup>
              <m:r>
                <w:rPr>
                  <w:rFonts w:ascii="Cambria Math" w:eastAsia="游明朝" w:hAnsi="Cambria Math"/>
                </w:rPr>
                <m:t xml:space="preserve"> </m:t>
              </m:r>
            </m:den>
          </m:f>
          <m:r>
            <w:rPr>
              <w:rFonts w:ascii="Cambria Math" w:eastAsia="ＭＳ 明朝" w:hAnsi="Cambria Math"/>
              <w:lang w:eastAsia="ja-JP"/>
            </w:rPr>
            <m:t>=</m:t>
          </m:r>
          <m:r>
            <w:rPr>
              <w:rFonts w:ascii="Cambria Math" w:eastAsia="游明朝" w:hAnsi="Cambria Math"/>
              <w:lang w:eastAsia="ja-JP"/>
            </w:rPr>
            <m:t>-</m:t>
          </m:r>
          <m:f>
            <m:fPr>
              <m:ctrlPr>
                <w:rPr>
                  <w:rFonts w:ascii="Cambria Math" w:eastAsia="游明朝" w:hAnsi="Cambria Math"/>
                  <w:i/>
                  <w:lang w:eastAsia="ja-JP"/>
                </w:rPr>
              </m:ctrlPr>
            </m:fPr>
            <m:num>
              <m:r>
                <w:rPr>
                  <w:rFonts w:ascii="Cambria Math" w:eastAsia="游明朝" w:hAnsi="Cambria Math"/>
                  <w:lang w:eastAsia="ja-JP"/>
                </w:rPr>
                <m:t>μ</m:t>
              </m:r>
            </m:num>
            <m:den>
              <m:sSup>
                <m:sSupPr>
                  <m:ctrlPr>
                    <w:rPr>
                      <w:rFonts w:ascii="Cambria Math" w:eastAsia="游明朝" w:hAnsi="Cambria Math"/>
                      <w:i/>
                      <w:lang w:eastAsia="ja-JP"/>
                    </w:rPr>
                  </m:ctrlPr>
                </m:sSupPr>
                <m:e>
                  <m:r>
                    <w:rPr>
                      <w:rFonts w:ascii="Cambria Math" w:eastAsia="游明朝" w:hAnsi="Cambria Math"/>
                      <w:lang w:eastAsia="ja-JP"/>
                    </w:rPr>
                    <m:t xml:space="preserve"> r</m:t>
                  </m:r>
                </m:e>
                <m:sup>
                  <m:r>
                    <m:rPr>
                      <m:sty m:val="p"/>
                    </m:rPr>
                    <w:rPr>
                      <w:rFonts w:ascii="Cambria Math" w:eastAsia="游明朝" w:hAnsi="Cambria Math"/>
                      <w:lang w:eastAsia="ja-JP"/>
                    </w:rPr>
                    <m:t>2</m:t>
                  </m:r>
                </m:sup>
              </m:sSup>
            </m:den>
          </m:f>
          <m:d>
            <m:dPr>
              <m:ctrlPr>
                <w:rPr>
                  <w:rFonts w:ascii="Cambria Math" w:eastAsia="游明朝" w:hAnsi="Cambria Math"/>
                  <w:i/>
                  <w:lang w:eastAsia="ja-JP"/>
                </w:rPr>
              </m:ctrlPr>
            </m:dPr>
            <m:e>
              <m:r>
                <w:rPr>
                  <w:rFonts w:ascii="Cambria Math" w:eastAsia="游明朝" w:hAnsi="Cambria Math"/>
                  <w:lang w:eastAsia="ja-JP"/>
                </w:rPr>
                <m:t xml:space="preserve"> </m:t>
              </m:r>
              <m:f>
                <m:fPr>
                  <m:ctrlPr>
                    <w:rPr>
                      <w:rFonts w:ascii="Cambria Math" w:eastAsia="游明朝" w:hAnsi="Cambria Math"/>
                      <w:i/>
                      <w:lang w:eastAsia="ja-JP"/>
                    </w:rPr>
                  </m:ctrlPr>
                </m:fPr>
                <m:num>
                  <m:r>
                    <m:rPr>
                      <m:sty m:val="bi"/>
                    </m:rPr>
                    <w:rPr>
                      <w:rFonts w:ascii="Cambria Math" w:eastAsia="游明朝" w:hAnsi="Cambria Math" w:cs="Cambria Math"/>
                      <w:lang w:eastAsia="ja-JP"/>
                    </w:rPr>
                    <m:t xml:space="preserve">r </m:t>
                  </m:r>
                </m:num>
                <m:den>
                  <m:r>
                    <w:rPr>
                      <w:rFonts w:ascii="Cambria Math" w:eastAsia="游明朝" w:hAnsi="Cambria Math"/>
                      <w:lang w:eastAsia="ja-JP"/>
                    </w:rPr>
                    <m:t>r</m:t>
                  </m:r>
                </m:den>
              </m:f>
              <m:r>
                <w:rPr>
                  <w:rFonts w:ascii="Cambria Math" w:eastAsia="游明朝" w:hAnsi="Cambria Math"/>
                  <w:lang w:eastAsia="ja-JP"/>
                </w:rPr>
                <m:t xml:space="preserve"> </m:t>
              </m:r>
            </m:e>
          </m:d>
          <m:r>
            <w:rPr>
              <w:rFonts w:ascii="Cambria Math" w:eastAsia="ＭＳ 明朝" w:hAnsi="Cambria Math" w:cs="Cambria Math"/>
              <w:lang w:eastAsia="ja-JP"/>
            </w:rPr>
            <m:t>+</m:t>
          </m:r>
          <m:r>
            <m:rPr>
              <m:sty m:val="b"/>
            </m:rPr>
            <w:rPr>
              <w:rFonts w:ascii="Cambria Math" w:eastAsia="ＭＳ 明朝" w:hAnsi="Cambria Math" w:cs="Cambria Math"/>
              <w:lang w:val="en-US" w:eastAsia="ja-JP"/>
            </w:rPr>
            <m:t>2</m:t>
          </m:r>
          <m:r>
            <m:rPr>
              <m:sty m:val="p"/>
            </m:rPr>
            <w:rPr>
              <w:rFonts w:ascii="Cambria Math" w:eastAsia="ＭＳ 明朝" w:hAnsi="Cambria Math" w:cs="Cambria Math"/>
              <w:lang w:val="en-US" w:eastAsia="ja-JP"/>
            </w:rPr>
            <m:t xml:space="preserve"> </m:t>
          </m:r>
          <m:d>
            <m:dPr>
              <m:ctrlPr>
                <w:rPr>
                  <w:rFonts w:ascii="Cambria Math" w:eastAsia="ＭＳ 明朝" w:hAnsi="Cambria Math" w:cs="Cambria Math"/>
                  <w:b/>
                  <w:i/>
                  <w:lang w:val="en-US" w:eastAsia="ja-JP"/>
                </w:rPr>
              </m:ctrlPr>
            </m:dPr>
            <m:e>
              <m:r>
                <m:rPr>
                  <m:sty m:val="bi"/>
                </m:rPr>
                <w:rPr>
                  <w:rFonts w:ascii="Cambria Math" w:eastAsia="ＭＳ 明朝" w:hAnsi="Cambria Math"/>
                  <w:lang w:eastAsia="ja-JP"/>
                </w:rPr>
                <m:t>v</m:t>
              </m:r>
              <m:r>
                <m:rPr>
                  <m:sty m:val="bi"/>
                </m:rPr>
                <w:rPr>
                  <w:rFonts w:ascii="Cambria Math" w:eastAsia="ＭＳ 明朝" w:hAnsi="Cambria Math" w:cs="Cambria Math"/>
                  <w:lang w:val="en-US" w:eastAsia="ja-JP"/>
                </w:rPr>
                <m:t>×ω</m:t>
              </m:r>
            </m:e>
          </m:d>
          <m:r>
            <m:rPr>
              <m:sty m:val="bi"/>
            </m:rPr>
            <w:rPr>
              <w:rFonts w:ascii="Cambria Math" w:eastAsia="ＭＳ 明朝" w:hAnsi="Cambria Math" w:cs="Cambria Math"/>
              <w:lang w:val="en-US" w:eastAsia="ja-JP"/>
            </w:rPr>
            <m:t>+ω×(r×ω)</m:t>
          </m:r>
        </m:oMath>
      </m:oMathPara>
    </w:p>
    <w:p w14:paraId="577BAC5B" w14:textId="77777777" w:rsidR="008B04EB" w:rsidRPr="00EC045F" w:rsidRDefault="008B04EB" w:rsidP="008B04EB">
      <w:pPr>
        <w:spacing w:before="120" w:after="120"/>
        <w:rPr>
          <w:rFonts w:eastAsia="ＭＳ 明朝"/>
          <w:bCs/>
          <w:lang w:val="en-US" w:eastAsia="ja-JP"/>
        </w:rPr>
      </w:pPr>
    </w:p>
    <w:p w14:paraId="00D24927" w14:textId="67A9B541" w:rsidR="00BD074F" w:rsidRPr="007263B6" w:rsidRDefault="00BD074F" w:rsidP="00C7279B">
      <w:pPr>
        <w:overflowPunct/>
        <w:autoSpaceDE/>
        <w:autoSpaceDN/>
        <w:adjustRightInd/>
        <w:spacing w:after="0"/>
        <w:textAlignment w:val="auto"/>
        <w:rPr>
          <w:rFonts w:eastAsia="ＭＳ 明朝"/>
          <w:lang w:val="en-US" w:eastAsia="ja-JP"/>
        </w:rPr>
      </w:pPr>
    </w:p>
    <w:sectPr w:rsidR="00BD074F" w:rsidRPr="007263B6" w:rsidSect="001E1D9A">
      <w:headerReference w:type="even" r:id="rId29"/>
      <w:footerReference w:type="default" r:id="rId30"/>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nritsu" w:date="2025-01-21T16:39:00Z" w:initials="YO">
    <w:p w14:paraId="5702D9D0" w14:textId="4846A032" w:rsidR="007825FF" w:rsidRDefault="004A615C" w:rsidP="007825FF">
      <w:pPr>
        <w:pStyle w:val="afb"/>
      </w:pPr>
      <w:r>
        <w:rPr>
          <w:rStyle w:val="afa"/>
        </w:rPr>
        <w:annotationRef/>
      </w:r>
      <w:r w:rsidR="007825FF">
        <w:rPr>
          <w:rFonts w:hint="eastAsia"/>
        </w:rPr>
        <w:t>グラフ内に日本語が入っているのを修正。また横軸、縦軸の単位を記入</w:t>
      </w:r>
    </w:p>
  </w:comment>
  <w:comment w:id="2" w:author="Anritsu" w:date="2025-01-22T16:52:00Z" w:initials="YO">
    <w:p w14:paraId="5AE479EA" w14:textId="77777777" w:rsidR="002454E8" w:rsidRDefault="002454E8" w:rsidP="002454E8">
      <w:pPr>
        <w:pStyle w:val="afb"/>
      </w:pPr>
      <w:r>
        <w:rPr>
          <w:rStyle w:val="afa"/>
        </w:rPr>
        <w:annotationRef/>
      </w:r>
      <w:r>
        <w:rPr>
          <w:rFonts w:hint="eastAsia"/>
        </w:rPr>
        <w:t>グラフ内に日本語が入っているのを修正。また縦軸、横軸に単位を記入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02D9D0" w15:done="1"/>
  <w15:commentEx w15:paraId="5AE479E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FEAAB3" w16cex:dateUtc="2025-01-21T07:39:00Z"/>
  <w16cex:commentExtensible w16cex:durableId="16FC60F8" w16cex:dateUtc="2025-01-22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02D9D0" w16cid:durableId="69FEAAB3"/>
  <w16cid:commentId w16cid:paraId="5AE479EA" w16cid:durableId="16FC60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07CC3" w14:textId="77777777" w:rsidR="00156B63" w:rsidRDefault="00156B63" w:rsidP="00920DEF">
      <w:pPr>
        <w:spacing w:before="120" w:after="120"/>
      </w:pPr>
      <w:r>
        <w:separator/>
      </w:r>
    </w:p>
  </w:endnote>
  <w:endnote w:type="continuationSeparator" w:id="0">
    <w:p w14:paraId="3121F76E" w14:textId="77777777" w:rsidR="00156B63" w:rsidRDefault="00156B63"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7" w14:textId="77777777" w:rsidR="00CE497E" w:rsidRDefault="00CE497E">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A8214" w14:textId="77777777" w:rsidR="00156B63" w:rsidRDefault="00156B63" w:rsidP="00675E3F">
      <w:pPr>
        <w:spacing w:before="120" w:after="120"/>
      </w:pPr>
      <w:r>
        <w:separator/>
      </w:r>
    </w:p>
  </w:footnote>
  <w:footnote w:type="continuationSeparator" w:id="0">
    <w:p w14:paraId="7BB5B314" w14:textId="77777777" w:rsidR="00156B63" w:rsidRDefault="00156B63"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81676" w14:textId="77777777" w:rsidR="00CE497E" w:rsidRDefault="00CE497E"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CA7B5F"/>
    <w:multiLevelType w:val="hybridMultilevel"/>
    <w:tmpl w:val="F30CD2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E2962"/>
    <w:multiLevelType w:val="hybridMultilevel"/>
    <w:tmpl w:val="FB7A1934"/>
    <w:lvl w:ilvl="0" w:tplc="A0D0B83A">
      <w:start w:val="2"/>
      <w:numFmt w:val="bullet"/>
      <w:lvlText w:val="-"/>
      <w:lvlJc w:val="left"/>
      <w:pPr>
        <w:ind w:left="645" w:hanging="360"/>
      </w:pPr>
      <w:rPr>
        <w:rFonts w:ascii="Times New Roman" w:eastAsia="ＭＳ 明朝"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 w15:restartNumberingAfterBreak="0">
    <w:nsid w:val="0B7D664E"/>
    <w:multiLevelType w:val="multilevel"/>
    <w:tmpl w:val="0AA4A6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053DE4"/>
    <w:multiLevelType w:val="hybridMultilevel"/>
    <w:tmpl w:val="B13CEF0E"/>
    <w:lvl w:ilvl="0" w:tplc="CAD8774A">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EE40DC"/>
    <w:multiLevelType w:val="hybridMultilevel"/>
    <w:tmpl w:val="E5801E22"/>
    <w:lvl w:ilvl="0" w:tplc="BABC3A74">
      <w:start w:val="1"/>
      <w:numFmt w:val="decimalEnclosedCircle"/>
      <w:lvlText w:val="%1"/>
      <w:lvlJc w:val="left"/>
      <w:pPr>
        <w:ind w:left="720" w:hanging="360"/>
      </w:pPr>
      <w:rPr>
        <w:rFonts w:asciiTheme="minorEastAsia" w:eastAsiaTheme="minorEastAsia" w:hAnsi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195D74"/>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0" w15:restartNumberingAfterBreak="0">
    <w:nsid w:val="2621AF83"/>
    <w:multiLevelType w:val="multilevel"/>
    <w:tmpl w:val="2621AF83"/>
    <w:lvl w:ilvl="0">
      <w:start w:val="1"/>
      <w:numFmt w:val="decimal"/>
      <w:isLgl/>
      <w:lvlText w:val="%1"/>
      <w:lvlJc w:val="left"/>
      <w:pPr>
        <w:tabs>
          <w:tab w:val="left" w:pos="432"/>
        </w:tabs>
        <w:ind w:left="432" w:hanging="432"/>
      </w:pPr>
      <w:rPr>
        <w:rFonts w:ascii="Times New Roman" w:eastAsia="SimSun" w:hAnsi="Times New Roman" w:cs="SimSun"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720"/>
        </w:tabs>
        <w:ind w:left="720" w:hanging="720"/>
      </w:pPr>
      <w:rPr>
        <w:rFonts w:hint="eastAsia"/>
        <w:b/>
        <w:i w:val="0"/>
        <w:sz w:val="24"/>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1"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BA39A4"/>
    <w:multiLevelType w:val="hybridMultilevel"/>
    <w:tmpl w:val="C8D64310"/>
    <w:lvl w:ilvl="0" w:tplc="65C6E0C0">
      <w:start w:val="3"/>
      <w:numFmt w:val="bullet"/>
      <w:lvlText w:val="-"/>
      <w:lvlJc w:val="left"/>
      <w:pPr>
        <w:ind w:left="360" w:hanging="36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0"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282D5C"/>
    <w:multiLevelType w:val="hybridMultilevel"/>
    <w:tmpl w:val="BBC62A4A"/>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3" w15:restartNumberingAfterBreak="0">
    <w:nsid w:val="50312BDE"/>
    <w:multiLevelType w:val="hybridMultilevel"/>
    <w:tmpl w:val="F04AE2D8"/>
    <w:lvl w:ilvl="0" w:tplc="072C69F8">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25"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26" w15:restartNumberingAfterBreak="0">
    <w:nsid w:val="57843389"/>
    <w:multiLevelType w:val="hybridMultilevel"/>
    <w:tmpl w:val="B6AED470"/>
    <w:lvl w:ilvl="0" w:tplc="8376E43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B73482"/>
    <w:multiLevelType w:val="hybridMultilevel"/>
    <w:tmpl w:val="37726BE8"/>
    <w:lvl w:ilvl="0" w:tplc="215286F0">
      <w:start w:val="1"/>
      <w:numFmt w:val="bullet"/>
      <w:lvlText w:val=""/>
      <w:lvlJc w:val="left"/>
      <w:pPr>
        <w:ind w:left="360" w:hanging="360"/>
      </w:pPr>
      <w:rPr>
        <w:rFonts w:ascii="Symbol" w:hAnsi="Symbol" w:hint="default"/>
        <w:lang w:val="sv-SE"/>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5A315A9F"/>
    <w:multiLevelType w:val="multilevel"/>
    <w:tmpl w:val="AE1AB8E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10D421C"/>
    <w:multiLevelType w:val="hybridMultilevel"/>
    <w:tmpl w:val="EA323862"/>
    <w:lvl w:ilvl="0" w:tplc="0809000F">
      <w:start w:val="1"/>
      <w:numFmt w:val="decimal"/>
      <w:lvlText w:val="%1."/>
      <w:lvlJc w:val="left"/>
      <w:pPr>
        <w:ind w:left="360" w:hanging="360"/>
      </w:pPr>
      <w:rPr>
        <w:rFont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87B6395"/>
    <w:multiLevelType w:val="multilevel"/>
    <w:tmpl w:val="3DD8EA4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39"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51506097">
    <w:abstractNumId w:val="25"/>
  </w:num>
  <w:num w:numId="2" w16cid:durableId="1252007156">
    <w:abstractNumId w:val="24"/>
  </w:num>
  <w:num w:numId="3" w16cid:durableId="97252069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1192651650">
    <w:abstractNumId w:val="37"/>
  </w:num>
  <w:num w:numId="5" w16cid:durableId="1669676945">
    <w:abstractNumId w:val="13"/>
  </w:num>
  <w:num w:numId="6" w16cid:durableId="2016565546">
    <w:abstractNumId w:val="6"/>
  </w:num>
  <w:num w:numId="7" w16cid:durableId="941183229">
    <w:abstractNumId w:val="17"/>
  </w:num>
  <w:num w:numId="8" w16cid:durableId="1281571919">
    <w:abstractNumId w:val="28"/>
  </w:num>
  <w:num w:numId="9" w16cid:durableId="451560545">
    <w:abstractNumId w:val="15"/>
  </w:num>
  <w:num w:numId="10" w16cid:durableId="1997563098">
    <w:abstractNumId w:val="20"/>
  </w:num>
  <w:num w:numId="11" w16cid:durableId="978993493">
    <w:abstractNumId w:val="35"/>
  </w:num>
  <w:num w:numId="12" w16cid:durableId="1338460394">
    <w:abstractNumId w:val="32"/>
  </w:num>
  <w:num w:numId="13" w16cid:durableId="1568302972">
    <w:abstractNumId w:val="11"/>
  </w:num>
  <w:num w:numId="14" w16cid:durableId="1956400294">
    <w:abstractNumId w:val="12"/>
  </w:num>
  <w:num w:numId="15" w16cid:durableId="1596788047">
    <w:abstractNumId w:val="27"/>
  </w:num>
  <w:num w:numId="16" w16cid:durableId="1893809099">
    <w:abstractNumId w:val="39"/>
  </w:num>
  <w:num w:numId="17" w16cid:durableId="1869952824">
    <w:abstractNumId w:val="18"/>
  </w:num>
  <w:num w:numId="18" w16cid:durableId="1993560028">
    <w:abstractNumId w:val="34"/>
  </w:num>
  <w:num w:numId="19" w16cid:durableId="414089154">
    <w:abstractNumId w:val="29"/>
  </w:num>
  <w:num w:numId="20" w16cid:durableId="1082458751">
    <w:abstractNumId w:val="23"/>
  </w:num>
  <w:num w:numId="21" w16cid:durableId="2120178494">
    <w:abstractNumId w:val="3"/>
  </w:num>
  <w:num w:numId="22" w16cid:durableId="2027364066">
    <w:abstractNumId w:val="7"/>
  </w:num>
  <w:num w:numId="23" w16cid:durableId="779757523">
    <w:abstractNumId w:val="30"/>
  </w:num>
  <w:num w:numId="24" w16cid:durableId="261180871">
    <w:abstractNumId w:val="36"/>
  </w:num>
  <w:num w:numId="25" w16cid:durableId="830608797">
    <w:abstractNumId w:val="29"/>
  </w:num>
  <w:num w:numId="26" w16cid:durableId="1277060132">
    <w:abstractNumId w:val="1"/>
  </w:num>
  <w:num w:numId="27" w16cid:durableId="747338615">
    <w:abstractNumId w:val="2"/>
  </w:num>
  <w:num w:numId="28" w16cid:durableId="1779834056">
    <w:abstractNumId w:val="16"/>
  </w:num>
  <w:num w:numId="29" w16cid:durableId="1130588037">
    <w:abstractNumId w:val="10"/>
  </w:num>
  <w:num w:numId="30" w16cid:durableId="295330239">
    <w:abstractNumId w:val="8"/>
  </w:num>
  <w:num w:numId="31" w16cid:durableId="1194029885">
    <w:abstractNumId w:val="4"/>
  </w:num>
  <w:num w:numId="32" w16cid:durableId="343823734">
    <w:abstractNumId w:val="19"/>
  </w:num>
  <w:num w:numId="33" w16cid:durableId="1259558319">
    <w:abstractNumId w:val="33"/>
  </w:num>
  <w:num w:numId="34" w16cid:durableId="964047903">
    <w:abstractNumId w:val="9"/>
  </w:num>
  <w:num w:numId="35" w16cid:durableId="700939693">
    <w:abstractNumId w:val="22"/>
  </w:num>
  <w:num w:numId="36" w16cid:durableId="117336271">
    <w:abstractNumId w:val="31"/>
  </w:num>
  <w:num w:numId="37" w16cid:durableId="966669399">
    <w:abstractNumId w:val="14"/>
  </w:num>
  <w:num w:numId="38" w16cid:durableId="1417677842">
    <w:abstractNumId w:val="38"/>
  </w:num>
  <w:num w:numId="39" w16cid:durableId="886911964">
    <w:abstractNumId w:val="5"/>
  </w:num>
  <w:num w:numId="40" w16cid:durableId="890271216">
    <w:abstractNumId w:val="21"/>
  </w:num>
  <w:num w:numId="41" w16cid:durableId="2074810804">
    <w:abstractNumId w:val="2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282"/>
    <w:rsid w:val="00000380"/>
    <w:rsid w:val="00000C36"/>
    <w:rsid w:val="00000DA0"/>
    <w:rsid w:val="00001467"/>
    <w:rsid w:val="0000154D"/>
    <w:rsid w:val="0000169B"/>
    <w:rsid w:val="00001A1F"/>
    <w:rsid w:val="000020E6"/>
    <w:rsid w:val="00002495"/>
    <w:rsid w:val="000027F4"/>
    <w:rsid w:val="00002805"/>
    <w:rsid w:val="000029DB"/>
    <w:rsid w:val="00002AF3"/>
    <w:rsid w:val="00002EB6"/>
    <w:rsid w:val="00002F65"/>
    <w:rsid w:val="00002F87"/>
    <w:rsid w:val="00002FB9"/>
    <w:rsid w:val="00003069"/>
    <w:rsid w:val="000031AF"/>
    <w:rsid w:val="0000334C"/>
    <w:rsid w:val="00003392"/>
    <w:rsid w:val="000034A5"/>
    <w:rsid w:val="00003578"/>
    <w:rsid w:val="00003C18"/>
    <w:rsid w:val="00003C43"/>
    <w:rsid w:val="000043D3"/>
    <w:rsid w:val="0000461C"/>
    <w:rsid w:val="0000498C"/>
    <w:rsid w:val="000049B4"/>
    <w:rsid w:val="00004CA8"/>
    <w:rsid w:val="00004D92"/>
    <w:rsid w:val="00004E2E"/>
    <w:rsid w:val="00004E5C"/>
    <w:rsid w:val="00004F1E"/>
    <w:rsid w:val="00005002"/>
    <w:rsid w:val="00005083"/>
    <w:rsid w:val="000050C5"/>
    <w:rsid w:val="00005178"/>
    <w:rsid w:val="00005413"/>
    <w:rsid w:val="00005724"/>
    <w:rsid w:val="000058C4"/>
    <w:rsid w:val="00005A33"/>
    <w:rsid w:val="00005AFB"/>
    <w:rsid w:val="00005BA7"/>
    <w:rsid w:val="00005D74"/>
    <w:rsid w:val="00005F46"/>
    <w:rsid w:val="00006265"/>
    <w:rsid w:val="000066DB"/>
    <w:rsid w:val="000067B6"/>
    <w:rsid w:val="000068BC"/>
    <w:rsid w:val="00006B88"/>
    <w:rsid w:val="00006FD3"/>
    <w:rsid w:val="0000740C"/>
    <w:rsid w:val="00007758"/>
    <w:rsid w:val="00007E9E"/>
    <w:rsid w:val="00007EA2"/>
    <w:rsid w:val="00007F47"/>
    <w:rsid w:val="000101C1"/>
    <w:rsid w:val="000102EE"/>
    <w:rsid w:val="00010597"/>
    <w:rsid w:val="00010642"/>
    <w:rsid w:val="00010A85"/>
    <w:rsid w:val="00010B9A"/>
    <w:rsid w:val="00010C22"/>
    <w:rsid w:val="00010FB2"/>
    <w:rsid w:val="0001161F"/>
    <w:rsid w:val="00011B95"/>
    <w:rsid w:val="00011D2C"/>
    <w:rsid w:val="00011E27"/>
    <w:rsid w:val="0001203A"/>
    <w:rsid w:val="00012046"/>
    <w:rsid w:val="00012289"/>
    <w:rsid w:val="0001235F"/>
    <w:rsid w:val="0001239E"/>
    <w:rsid w:val="0001256C"/>
    <w:rsid w:val="000126A1"/>
    <w:rsid w:val="00012978"/>
    <w:rsid w:val="000134D2"/>
    <w:rsid w:val="000134D6"/>
    <w:rsid w:val="00013950"/>
    <w:rsid w:val="000139C4"/>
    <w:rsid w:val="000140F0"/>
    <w:rsid w:val="0001432B"/>
    <w:rsid w:val="00014432"/>
    <w:rsid w:val="0001452D"/>
    <w:rsid w:val="0001465F"/>
    <w:rsid w:val="00014730"/>
    <w:rsid w:val="000149FD"/>
    <w:rsid w:val="00014C05"/>
    <w:rsid w:val="00014E25"/>
    <w:rsid w:val="00014F95"/>
    <w:rsid w:val="0001550C"/>
    <w:rsid w:val="00015543"/>
    <w:rsid w:val="000155E7"/>
    <w:rsid w:val="00015640"/>
    <w:rsid w:val="00015CDF"/>
    <w:rsid w:val="00015F42"/>
    <w:rsid w:val="00015FFF"/>
    <w:rsid w:val="0001662A"/>
    <w:rsid w:val="00016715"/>
    <w:rsid w:val="00016CA7"/>
    <w:rsid w:val="00016D9E"/>
    <w:rsid w:val="00016F52"/>
    <w:rsid w:val="000201C5"/>
    <w:rsid w:val="000208F2"/>
    <w:rsid w:val="000209F8"/>
    <w:rsid w:val="00020C86"/>
    <w:rsid w:val="00020C97"/>
    <w:rsid w:val="00020D69"/>
    <w:rsid w:val="00020DA5"/>
    <w:rsid w:val="000212FF"/>
    <w:rsid w:val="00021324"/>
    <w:rsid w:val="0002195D"/>
    <w:rsid w:val="00021BD8"/>
    <w:rsid w:val="00021EFB"/>
    <w:rsid w:val="00022015"/>
    <w:rsid w:val="0002217D"/>
    <w:rsid w:val="000223F3"/>
    <w:rsid w:val="00022E12"/>
    <w:rsid w:val="000230F4"/>
    <w:rsid w:val="00023265"/>
    <w:rsid w:val="0002365D"/>
    <w:rsid w:val="00023D14"/>
    <w:rsid w:val="00023F6E"/>
    <w:rsid w:val="000240AA"/>
    <w:rsid w:val="0002413E"/>
    <w:rsid w:val="000242CF"/>
    <w:rsid w:val="000243CE"/>
    <w:rsid w:val="000243EF"/>
    <w:rsid w:val="00024454"/>
    <w:rsid w:val="00024A55"/>
    <w:rsid w:val="00024A7F"/>
    <w:rsid w:val="00025197"/>
    <w:rsid w:val="000252A8"/>
    <w:rsid w:val="00025316"/>
    <w:rsid w:val="00025B63"/>
    <w:rsid w:val="000261F0"/>
    <w:rsid w:val="0002628D"/>
    <w:rsid w:val="0002633E"/>
    <w:rsid w:val="00026359"/>
    <w:rsid w:val="00026F2C"/>
    <w:rsid w:val="000270F7"/>
    <w:rsid w:val="00027172"/>
    <w:rsid w:val="00027652"/>
    <w:rsid w:val="00027A2E"/>
    <w:rsid w:val="00027D06"/>
    <w:rsid w:val="00027D12"/>
    <w:rsid w:val="00030102"/>
    <w:rsid w:val="0003027B"/>
    <w:rsid w:val="000303B3"/>
    <w:rsid w:val="00030430"/>
    <w:rsid w:val="000309A3"/>
    <w:rsid w:val="000309A9"/>
    <w:rsid w:val="00030AE1"/>
    <w:rsid w:val="00030C66"/>
    <w:rsid w:val="00030DEE"/>
    <w:rsid w:val="00030E78"/>
    <w:rsid w:val="00031105"/>
    <w:rsid w:val="000311DF"/>
    <w:rsid w:val="0003155F"/>
    <w:rsid w:val="000318DD"/>
    <w:rsid w:val="000319BF"/>
    <w:rsid w:val="00031B21"/>
    <w:rsid w:val="00031CCA"/>
    <w:rsid w:val="00031D15"/>
    <w:rsid w:val="00031F20"/>
    <w:rsid w:val="000323ED"/>
    <w:rsid w:val="000324AF"/>
    <w:rsid w:val="00032623"/>
    <w:rsid w:val="00033312"/>
    <w:rsid w:val="00033725"/>
    <w:rsid w:val="0003376D"/>
    <w:rsid w:val="00033D20"/>
    <w:rsid w:val="000342F4"/>
    <w:rsid w:val="0003440C"/>
    <w:rsid w:val="0003441F"/>
    <w:rsid w:val="000346E7"/>
    <w:rsid w:val="00034E68"/>
    <w:rsid w:val="00034FC5"/>
    <w:rsid w:val="000350A8"/>
    <w:rsid w:val="000352FF"/>
    <w:rsid w:val="0003534A"/>
    <w:rsid w:val="000353C5"/>
    <w:rsid w:val="0003558C"/>
    <w:rsid w:val="00035679"/>
    <w:rsid w:val="00035915"/>
    <w:rsid w:val="000359BE"/>
    <w:rsid w:val="000359F9"/>
    <w:rsid w:val="00035CAF"/>
    <w:rsid w:val="00036292"/>
    <w:rsid w:val="000366F3"/>
    <w:rsid w:val="00036842"/>
    <w:rsid w:val="00036B2E"/>
    <w:rsid w:val="000374DA"/>
    <w:rsid w:val="000377D4"/>
    <w:rsid w:val="00037814"/>
    <w:rsid w:val="0003785C"/>
    <w:rsid w:val="000378E5"/>
    <w:rsid w:val="0003796E"/>
    <w:rsid w:val="00037BF2"/>
    <w:rsid w:val="00037DB0"/>
    <w:rsid w:val="00040A5F"/>
    <w:rsid w:val="00040AFB"/>
    <w:rsid w:val="00040D3D"/>
    <w:rsid w:val="00040E50"/>
    <w:rsid w:val="00040E80"/>
    <w:rsid w:val="00040EF1"/>
    <w:rsid w:val="000410B7"/>
    <w:rsid w:val="000412EB"/>
    <w:rsid w:val="000414BC"/>
    <w:rsid w:val="000418E0"/>
    <w:rsid w:val="00041D10"/>
    <w:rsid w:val="0004218D"/>
    <w:rsid w:val="000423C8"/>
    <w:rsid w:val="00042487"/>
    <w:rsid w:val="0004262D"/>
    <w:rsid w:val="0004264C"/>
    <w:rsid w:val="000429E8"/>
    <w:rsid w:val="00042AA9"/>
    <w:rsid w:val="00042DA5"/>
    <w:rsid w:val="00043B64"/>
    <w:rsid w:val="00043E41"/>
    <w:rsid w:val="00043F1E"/>
    <w:rsid w:val="00044211"/>
    <w:rsid w:val="00044372"/>
    <w:rsid w:val="00044865"/>
    <w:rsid w:val="0004488E"/>
    <w:rsid w:val="000448D2"/>
    <w:rsid w:val="00044C93"/>
    <w:rsid w:val="00044CEB"/>
    <w:rsid w:val="00044F9D"/>
    <w:rsid w:val="00045019"/>
    <w:rsid w:val="00045187"/>
    <w:rsid w:val="0004536E"/>
    <w:rsid w:val="000453FF"/>
    <w:rsid w:val="00045B4F"/>
    <w:rsid w:val="00045B88"/>
    <w:rsid w:val="00045C78"/>
    <w:rsid w:val="00045F63"/>
    <w:rsid w:val="00045F89"/>
    <w:rsid w:val="000462BE"/>
    <w:rsid w:val="00046694"/>
    <w:rsid w:val="00046716"/>
    <w:rsid w:val="00046B4F"/>
    <w:rsid w:val="00046DF5"/>
    <w:rsid w:val="0004700C"/>
    <w:rsid w:val="00047146"/>
    <w:rsid w:val="00047292"/>
    <w:rsid w:val="00047508"/>
    <w:rsid w:val="000476F9"/>
    <w:rsid w:val="000479EE"/>
    <w:rsid w:val="00047D9B"/>
    <w:rsid w:val="00047DF1"/>
    <w:rsid w:val="0005011A"/>
    <w:rsid w:val="00050275"/>
    <w:rsid w:val="000503FE"/>
    <w:rsid w:val="00050493"/>
    <w:rsid w:val="0005051C"/>
    <w:rsid w:val="000506B3"/>
    <w:rsid w:val="00051615"/>
    <w:rsid w:val="000518D5"/>
    <w:rsid w:val="00051BCF"/>
    <w:rsid w:val="00051EA4"/>
    <w:rsid w:val="00052256"/>
    <w:rsid w:val="00052279"/>
    <w:rsid w:val="0005246F"/>
    <w:rsid w:val="000524D8"/>
    <w:rsid w:val="00052547"/>
    <w:rsid w:val="000525F2"/>
    <w:rsid w:val="00052B16"/>
    <w:rsid w:val="00052C26"/>
    <w:rsid w:val="00052D05"/>
    <w:rsid w:val="00052D41"/>
    <w:rsid w:val="000531B6"/>
    <w:rsid w:val="000531D2"/>
    <w:rsid w:val="000538DC"/>
    <w:rsid w:val="00053A40"/>
    <w:rsid w:val="00053BE1"/>
    <w:rsid w:val="00053C49"/>
    <w:rsid w:val="00053EBF"/>
    <w:rsid w:val="0005458F"/>
    <w:rsid w:val="00054736"/>
    <w:rsid w:val="00054A74"/>
    <w:rsid w:val="00054D22"/>
    <w:rsid w:val="0005577B"/>
    <w:rsid w:val="000557B9"/>
    <w:rsid w:val="000558DE"/>
    <w:rsid w:val="00055AE6"/>
    <w:rsid w:val="00055D53"/>
    <w:rsid w:val="00055D5A"/>
    <w:rsid w:val="0005608E"/>
    <w:rsid w:val="0005641F"/>
    <w:rsid w:val="000566A5"/>
    <w:rsid w:val="00056798"/>
    <w:rsid w:val="00056943"/>
    <w:rsid w:val="00056A4C"/>
    <w:rsid w:val="00056B52"/>
    <w:rsid w:val="0005738B"/>
    <w:rsid w:val="000575F9"/>
    <w:rsid w:val="000576BD"/>
    <w:rsid w:val="000577E6"/>
    <w:rsid w:val="00057BE8"/>
    <w:rsid w:val="00057C7C"/>
    <w:rsid w:val="00057E2E"/>
    <w:rsid w:val="00057F8D"/>
    <w:rsid w:val="000601E4"/>
    <w:rsid w:val="0006059C"/>
    <w:rsid w:val="000605D6"/>
    <w:rsid w:val="000606F8"/>
    <w:rsid w:val="00060803"/>
    <w:rsid w:val="00060E69"/>
    <w:rsid w:val="00060F3A"/>
    <w:rsid w:val="00061124"/>
    <w:rsid w:val="000611CC"/>
    <w:rsid w:val="00061672"/>
    <w:rsid w:val="00061AC7"/>
    <w:rsid w:val="00061D5F"/>
    <w:rsid w:val="00062231"/>
    <w:rsid w:val="0006230D"/>
    <w:rsid w:val="000624C8"/>
    <w:rsid w:val="0006258A"/>
    <w:rsid w:val="0006265D"/>
    <w:rsid w:val="00062DFB"/>
    <w:rsid w:val="000632C2"/>
    <w:rsid w:val="00063702"/>
    <w:rsid w:val="0006376A"/>
    <w:rsid w:val="00063B36"/>
    <w:rsid w:val="00063C17"/>
    <w:rsid w:val="00063DC1"/>
    <w:rsid w:val="00063EE9"/>
    <w:rsid w:val="000641E7"/>
    <w:rsid w:val="000642BE"/>
    <w:rsid w:val="0006435C"/>
    <w:rsid w:val="000649D7"/>
    <w:rsid w:val="00064E81"/>
    <w:rsid w:val="000652A5"/>
    <w:rsid w:val="000653E4"/>
    <w:rsid w:val="0006546B"/>
    <w:rsid w:val="0006572E"/>
    <w:rsid w:val="00065896"/>
    <w:rsid w:val="00065A47"/>
    <w:rsid w:val="00065C17"/>
    <w:rsid w:val="00066275"/>
    <w:rsid w:val="000667FF"/>
    <w:rsid w:val="00066B8F"/>
    <w:rsid w:val="00066CA3"/>
    <w:rsid w:val="00067545"/>
    <w:rsid w:val="000676C1"/>
    <w:rsid w:val="00067A20"/>
    <w:rsid w:val="00067C5D"/>
    <w:rsid w:val="00067DE8"/>
    <w:rsid w:val="00070120"/>
    <w:rsid w:val="0007022A"/>
    <w:rsid w:val="00070365"/>
    <w:rsid w:val="0007090F"/>
    <w:rsid w:val="0007097C"/>
    <w:rsid w:val="00070FAD"/>
    <w:rsid w:val="00071012"/>
    <w:rsid w:val="000710D0"/>
    <w:rsid w:val="0007132E"/>
    <w:rsid w:val="00071349"/>
    <w:rsid w:val="000713F3"/>
    <w:rsid w:val="0007194F"/>
    <w:rsid w:val="00071D3C"/>
    <w:rsid w:val="00071EEE"/>
    <w:rsid w:val="00071F76"/>
    <w:rsid w:val="0007210A"/>
    <w:rsid w:val="000721EE"/>
    <w:rsid w:val="00072348"/>
    <w:rsid w:val="0007256C"/>
    <w:rsid w:val="00072988"/>
    <w:rsid w:val="00072A1E"/>
    <w:rsid w:val="00072ABA"/>
    <w:rsid w:val="00072BF8"/>
    <w:rsid w:val="0007300A"/>
    <w:rsid w:val="00073094"/>
    <w:rsid w:val="00073226"/>
    <w:rsid w:val="0007388A"/>
    <w:rsid w:val="00073B81"/>
    <w:rsid w:val="00073C85"/>
    <w:rsid w:val="00073E99"/>
    <w:rsid w:val="00074412"/>
    <w:rsid w:val="0007444B"/>
    <w:rsid w:val="00074813"/>
    <w:rsid w:val="000749D8"/>
    <w:rsid w:val="00074DF7"/>
    <w:rsid w:val="00075481"/>
    <w:rsid w:val="00075497"/>
    <w:rsid w:val="00075555"/>
    <w:rsid w:val="000755E4"/>
    <w:rsid w:val="000756FF"/>
    <w:rsid w:val="00075715"/>
    <w:rsid w:val="00075A1D"/>
    <w:rsid w:val="00075BA9"/>
    <w:rsid w:val="00075D7E"/>
    <w:rsid w:val="00075EED"/>
    <w:rsid w:val="00076316"/>
    <w:rsid w:val="0007688F"/>
    <w:rsid w:val="00076905"/>
    <w:rsid w:val="00076CD7"/>
    <w:rsid w:val="00076E1B"/>
    <w:rsid w:val="00076FBE"/>
    <w:rsid w:val="00077048"/>
    <w:rsid w:val="00077297"/>
    <w:rsid w:val="00077612"/>
    <w:rsid w:val="0007768A"/>
    <w:rsid w:val="00077A64"/>
    <w:rsid w:val="00077B7F"/>
    <w:rsid w:val="000800A4"/>
    <w:rsid w:val="00080112"/>
    <w:rsid w:val="000802DF"/>
    <w:rsid w:val="000803F8"/>
    <w:rsid w:val="00080640"/>
    <w:rsid w:val="0008076E"/>
    <w:rsid w:val="0008084C"/>
    <w:rsid w:val="00080868"/>
    <w:rsid w:val="00080CF9"/>
    <w:rsid w:val="0008142F"/>
    <w:rsid w:val="00081887"/>
    <w:rsid w:val="00081BF9"/>
    <w:rsid w:val="000821B6"/>
    <w:rsid w:val="000824CE"/>
    <w:rsid w:val="0008257A"/>
    <w:rsid w:val="00082A33"/>
    <w:rsid w:val="00082D47"/>
    <w:rsid w:val="00082D6F"/>
    <w:rsid w:val="00082FD5"/>
    <w:rsid w:val="00083510"/>
    <w:rsid w:val="000837E1"/>
    <w:rsid w:val="000837EF"/>
    <w:rsid w:val="000838F5"/>
    <w:rsid w:val="00083927"/>
    <w:rsid w:val="000839BC"/>
    <w:rsid w:val="00083FDC"/>
    <w:rsid w:val="000841BE"/>
    <w:rsid w:val="000845C1"/>
    <w:rsid w:val="000846A7"/>
    <w:rsid w:val="000848C5"/>
    <w:rsid w:val="00084EA1"/>
    <w:rsid w:val="0008529F"/>
    <w:rsid w:val="000852EF"/>
    <w:rsid w:val="000853BA"/>
    <w:rsid w:val="000855C3"/>
    <w:rsid w:val="00085976"/>
    <w:rsid w:val="00085C20"/>
    <w:rsid w:val="00085CF1"/>
    <w:rsid w:val="00085D3F"/>
    <w:rsid w:val="0008612A"/>
    <w:rsid w:val="000861CF"/>
    <w:rsid w:val="00086558"/>
    <w:rsid w:val="00086595"/>
    <w:rsid w:val="000866EA"/>
    <w:rsid w:val="0008688B"/>
    <w:rsid w:val="00086B8D"/>
    <w:rsid w:val="000871F0"/>
    <w:rsid w:val="000876C1"/>
    <w:rsid w:val="00087A2B"/>
    <w:rsid w:val="00087D07"/>
    <w:rsid w:val="00090212"/>
    <w:rsid w:val="00090B5B"/>
    <w:rsid w:val="00091196"/>
    <w:rsid w:val="0009120C"/>
    <w:rsid w:val="00091285"/>
    <w:rsid w:val="000914CA"/>
    <w:rsid w:val="00091675"/>
    <w:rsid w:val="00092166"/>
    <w:rsid w:val="00092543"/>
    <w:rsid w:val="00092861"/>
    <w:rsid w:val="000936F8"/>
    <w:rsid w:val="00093868"/>
    <w:rsid w:val="000938E6"/>
    <w:rsid w:val="0009399F"/>
    <w:rsid w:val="00093A32"/>
    <w:rsid w:val="00093D1E"/>
    <w:rsid w:val="00094828"/>
    <w:rsid w:val="000949C0"/>
    <w:rsid w:val="00094B69"/>
    <w:rsid w:val="00094CC2"/>
    <w:rsid w:val="00094F3D"/>
    <w:rsid w:val="000951A0"/>
    <w:rsid w:val="000958F2"/>
    <w:rsid w:val="00095D8E"/>
    <w:rsid w:val="0009613F"/>
    <w:rsid w:val="000969C2"/>
    <w:rsid w:val="00096CCA"/>
    <w:rsid w:val="0009731D"/>
    <w:rsid w:val="000973A7"/>
    <w:rsid w:val="0009769C"/>
    <w:rsid w:val="000979C0"/>
    <w:rsid w:val="00097A24"/>
    <w:rsid w:val="00097C4F"/>
    <w:rsid w:val="00097EFE"/>
    <w:rsid w:val="00097F46"/>
    <w:rsid w:val="00097F4F"/>
    <w:rsid w:val="000A004A"/>
    <w:rsid w:val="000A0238"/>
    <w:rsid w:val="000A078D"/>
    <w:rsid w:val="000A07D2"/>
    <w:rsid w:val="000A12A0"/>
    <w:rsid w:val="000A16BA"/>
    <w:rsid w:val="000A173B"/>
    <w:rsid w:val="000A2086"/>
    <w:rsid w:val="000A26B0"/>
    <w:rsid w:val="000A280A"/>
    <w:rsid w:val="000A2F77"/>
    <w:rsid w:val="000A313D"/>
    <w:rsid w:val="000A33AF"/>
    <w:rsid w:val="000A3486"/>
    <w:rsid w:val="000A3526"/>
    <w:rsid w:val="000A3780"/>
    <w:rsid w:val="000A3D24"/>
    <w:rsid w:val="000A3D2F"/>
    <w:rsid w:val="000A3FDE"/>
    <w:rsid w:val="000A44CE"/>
    <w:rsid w:val="000A4780"/>
    <w:rsid w:val="000A48D8"/>
    <w:rsid w:val="000A49E8"/>
    <w:rsid w:val="000A5280"/>
    <w:rsid w:val="000A553E"/>
    <w:rsid w:val="000A5697"/>
    <w:rsid w:val="000A5AF5"/>
    <w:rsid w:val="000A5B34"/>
    <w:rsid w:val="000A5E72"/>
    <w:rsid w:val="000A5F28"/>
    <w:rsid w:val="000A6009"/>
    <w:rsid w:val="000A6063"/>
    <w:rsid w:val="000A60E1"/>
    <w:rsid w:val="000A64F9"/>
    <w:rsid w:val="000A65F6"/>
    <w:rsid w:val="000A6645"/>
    <w:rsid w:val="000A6872"/>
    <w:rsid w:val="000A6993"/>
    <w:rsid w:val="000A6B64"/>
    <w:rsid w:val="000A6F19"/>
    <w:rsid w:val="000A70FF"/>
    <w:rsid w:val="000A74A2"/>
    <w:rsid w:val="000A7564"/>
    <w:rsid w:val="000A78C3"/>
    <w:rsid w:val="000A7AFE"/>
    <w:rsid w:val="000A7B1B"/>
    <w:rsid w:val="000A7C69"/>
    <w:rsid w:val="000B0350"/>
    <w:rsid w:val="000B057A"/>
    <w:rsid w:val="000B06CC"/>
    <w:rsid w:val="000B0A77"/>
    <w:rsid w:val="000B0B34"/>
    <w:rsid w:val="000B1244"/>
    <w:rsid w:val="000B14C3"/>
    <w:rsid w:val="000B16F3"/>
    <w:rsid w:val="000B1A7B"/>
    <w:rsid w:val="000B1E08"/>
    <w:rsid w:val="000B2194"/>
    <w:rsid w:val="000B25C4"/>
    <w:rsid w:val="000B2619"/>
    <w:rsid w:val="000B26FA"/>
    <w:rsid w:val="000B26FF"/>
    <w:rsid w:val="000B2D2A"/>
    <w:rsid w:val="000B393B"/>
    <w:rsid w:val="000B39C5"/>
    <w:rsid w:val="000B3B5A"/>
    <w:rsid w:val="000B4101"/>
    <w:rsid w:val="000B444A"/>
    <w:rsid w:val="000B4463"/>
    <w:rsid w:val="000B4723"/>
    <w:rsid w:val="000B4B09"/>
    <w:rsid w:val="000B4BC5"/>
    <w:rsid w:val="000B4F45"/>
    <w:rsid w:val="000B5453"/>
    <w:rsid w:val="000B55CE"/>
    <w:rsid w:val="000B56D5"/>
    <w:rsid w:val="000B576F"/>
    <w:rsid w:val="000B5B96"/>
    <w:rsid w:val="000B5F18"/>
    <w:rsid w:val="000B60C4"/>
    <w:rsid w:val="000B618E"/>
    <w:rsid w:val="000B6349"/>
    <w:rsid w:val="000B6576"/>
    <w:rsid w:val="000B65AC"/>
    <w:rsid w:val="000B6DBD"/>
    <w:rsid w:val="000B6DF9"/>
    <w:rsid w:val="000B6F4A"/>
    <w:rsid w:val="000B7143"/>
    <w:rsid w:val="000B7974"/>
    <w:rsid w:val="000B7C8C"/>
    <w:rsid w:val="000B7E31"/>
    <w:rsid w:val="000C0265"/>
    <w:rsid w:val="000C0819"/>
    <w:rsid w:val="000C0BDB"/>
    <w:rsid w:val="000C0D13"/>
    <w:rsid w:val="000C0E97"/>
    <w:rsid w:val="000C128A"/>
    <w:rsid w:val="000C1293"/>
    <w:rsid w:val="000C13B9"/>
    <w:rsid w:val="000C170C"/>
    <w:rsid w:val="000C1811"/>
    <w:rsid w:val="000C187E"/>
    <w:rsid w:val="000C189D"/>
    <w:rsid w:val="000C1A7B"/>
    <w:rsid w:val="000C1BF4"/>
    <w:rsid w:val="000C1F4C"/>
    <w:rsid w:val="000C2047"/>
    <w:rsid w:val="000C281A"/>
    <w:rsid w:val="000C2824"/>
    <w:rsid w:val="000C3C74"/>
    <w:rsid w:val="000C3D04"/>
    <w:rsid w:val="000C3F35"/>
    <w:rsid w:val="000C4364"/>
    <w:rsid w:val="000C4825"/>
    <w:rsid w:val="000C4987"/>
    <w:rsid w:val="000C4A2C"/>
    <w:rsid w:val="000C4B3A"/>
    <w:rsid w:val="000C4CD1"/>
    <w:rsid w:val="000C4E61"/>
    <w:rsid w:val="000C513E"/>
    <w:rsid w:val="000C53C1"/>
    <w:rsid w:val="000C5E63"/>
    <w:rsid w:val="000C65BE"/>
    <w:rsid w:val="000C6BB0"/>
    <w:rsid w:val="000C6D0F"/>
    <w:rsid w:val="000C6E87"/>
    <w:rsid w:val="000C6F32"/>
    <w:rsid w:val="000C7171"/>
    <w:rsid w:val="000C73CD"/>
    <w:rsid w:val="000C74B8"/>
    <w:rsid w:val="000C753C"/>
    <w:rsid w:val="000C7587"/>
    <w:rsid w:val="000C7A27"/>
    <w:rsid w:val="000C7A5B"/>
    <w:rsid w:val="000C7C26"/>
    <w:rsid w:val="000C7F7B"/>
    <w:rsid w:val="000D0007"/>
    <w:rsid w:val="000D02B8"/>
    <w:rsid w:val="000D0359"/>
    <w:rsid w:val="000D06FA"/>
    <w:rsid w:val="000D08A4"/>
    <w:rsid w:val="000D09A4"/>
    <w:rsid w:val="000D0B1D"/>
    <w:rsid w:val="000D0BA4"/>
    <w:rsid w:val="000D0D43"/>
    <w:rsid w:val="000D0DD1"/>
    <w:rsid w:val="000D1210"/>
    <w:rsid w:val="000D15B4"/>
    <w:rsid w:val="000D17B7"/>
    <w:rsid w:val="000D189B"/>
    <w:rsid w:val="000D1CAE"/>
    <w:rsid w:val="000D1E71"/>
    <w:rsid w:val="000D1EB4"/>
    <w:rsid w:val="000D1ED6"/>
    <w:rsid w:val="000D251D"/>
    <w:rsid w:val="000D2A97"/>
    <w:rsid w:val="000D2DE6"/>
    <w:rsid w:val="000D2FD4"/>
    <w:rsid w:val="000D3150"/>
    <w:rsid w:val="000D31E6"/>
    <w:rsid w:val="000D3C06"/>
    <w:rsid w:val="000D3FA8"/>
    <w:rsid w:val="000D44F2"/>
    <w:rsid w:val="000D4636"/>
    <w:rsid w:val="000D47C3"/>
    <w:rsid w:val="000D47D4"/>
    <w:rsid w:val="000D4AB8"/>
    <w:rsid w:val="000D4C08"/>
    <w:rsid w:val="000D4C14"/>
    <w:rsid w:val="000D53AB"/>
    <w:rsid w:val="000D54E3"/>
    <w:rsid w:val="000D587A"/>
    <w:rsid w:val="000D5B43"/>
    <w:rsid w:val="000D5D79"/>
    <w:rsid w:val="000D6711"/>
    <w:rsid w:val="000D6DBA"/>
    <w:rsid w:val="000D6E3E"/>
    <w:rsid w:val="000D6EE6"/>
    <w:rsid w:val="000D6EEE"/>
    <w:rsid w:val="000D6F8F"/>
    <w:rsid w:val="000D6FB8"/>
    <w:rsid w:val="000D70A3"/>
    <w:rsid w:val="000D750F"/>
    <w:rsid w:val="000D76DD"/>
    <w:rsid w:val="000D7890"/>
    <w:rsid w:val="000D796F"/>
    <w:rsid w:val="000D79DE"/>
    <w:rsid w:val="000D7B04"/>
    <w:rsid w:val="000D7D8A"/>
    <w:rsid w:val="000E073A"/>
    <w:rsid w:val="000E09FC"/>
    <w:rsid w:val="000E0A44"/>
    <w:rsid w:val="000E0FFC"/>
    <w:rsid w:val="000E10B0"/>
    <w:rsid w:val="000E1504"/>
    <w:rsid w:val="000E1660"/>
    <w:rsid w:val="000E18D6"/>
    <w:rsid w:val="000E199E"/>
    <w:rsid w:val="000E1C04"/>
    <w:rsid w:val="000E1C50"/>
    <w:rsid w:val="000E1FD4"/>
    <w:rsid w:val="000E20E1"/>
    <w:rsid w:val="000E2636"/>
    <w:rsid w:val="000E28B7"/>
    <w:rsid w:val="000E2BF0"/>
    <w:rsid w:val="000E2C5D"/>
    <w:rsid w:val="000E2C7B"/>
    <w:rsid w:val="000E30D5"/>
    <w:rsid w:val="000E323D"/>
    <w:rsid w:val="000E3275"/>
    <w:rsid w:val="000E351D"/>
    <w:rsid w:val="000E36A1"/>
    <w:rsid w:val="000E3E6F"/>
    <w:rsid w:val="000E4132"/>
    <w:rsid w:val="000E42CC"/>
    <w:rsid w:val="000E483F"/>
    <w:rsid w:val="000E5054"/>
    <w:rsid w:val="000E59DF"/>
    <w:rsid w:val="000E5AB7"/>
    <w:rsid w:val="000E6034"/>
    <w:rsid w:val="000E604F"/>
    <w:rsid w:val="000E65BB"/>
    <w:rsid w:val="000E6A9D"/>
    <w:rsid w:val="000E6B49"/>
    <w:rsid w:val="000E6B5A"/>
    <w:rsid w:val="000E6F5C"/>
    <w:rsid w:val="000E7877"/>
    <w:rsid w:val="000E7B76"/>
    <w:rsid w:val="000F0344"/>
    <w:rsid w:val="000F0BA5"/>
    <w:rsid w:val="000F0C20"/>
    <w:rsid w:val="000F17B1"/>
    <w:rsid w:val="000F1C85"/>
    <w:rsid w:val="000F2692"/>
    <w:rsid w:val="000F27E3"/>
    <w:rsid w:val="000F2A13"/>
    <w:rsid w:val="000F2CC5"/>
    <w:rsid w:val="000F2DE9"/>
    <w:rsid w:val="000F32E4"/>
    <w:rsid w:val="000F35DE"/>
    <w:rsid w:val="000F36B5"/>
    <w:rsid w:val="000F39D9"/>
    <w:rsid w:val="000F3B57"/>
    <w:rsid w:val="000F3C05"/>
    <w:rsid w:val="000F3E4F"/>
    <w:rsid w:val="000F3F04"/>
    <w:rsid w:val="000F4234"/>
    <w:rsid w:val="000F4824"/>
    <w:rsid w:val="000F4956"/>
    <w:rsid w:val="000F4960"/>
    <w:rsid w:val="000F4B1F"/>
    <w:rsid w:val="000F4B80"/>
    <w:rsid w:val="000F4E78"/>
    <w:rsid w:val="000F5B00"/>
    <w:rsid w:val="000F5BEB"/>
    <w:rsid w:val="000F5C57"/>
    <w:rsid w:val="000F5C70"/>
    <w:rsid w:val="000F5F92"/>
    <w:rsid w:val="000F6150"/>
    <w:rsid w:val="000F61C1"/>
    <w:rsid w:val="000F653A"/>
    <w:rsid w:val="000F66D5"/>
    <w:rsid w:val="000F6716"/>
    <w:rsid w:val="000F673E"/>
    <w:rsid w:val="000F67C3"/>
    <w:rsid w:val="000F6CE2"/>
    <w:rsid w:val="000F7058"/>
    <w:rsid w:val="000F749C"/>
    <w:rsid w:val="000F7718"/>
    <w:rsid w:val="000F7BBE"/>
    <w:rsid w:val="000F7BC6"/>
    <w:rsid w:val="00100023"/>
    <w:rsid w:val="00100026"/>
    <w:rsid w:val="00100128"/>
    <w:rsid w:val="00100429"/>
    <w:rsid w:val="001004EC"/>
    <w:rsid w:val="00100E76"/>
    <w:rsid w:val="001012AE"/>
    <w:rsid w:val="00101595"/>
    <w:rsid w:val="00101898"/>
    <w:rsid w:val="001018F9"/>
    <w:rsid w:val="001018FF"/>
    <w:rsid w:val="0010192A"/>
    <w:rsid w:val="001019B6"/>
    <w:rsid w:val="00101AE1"/>
    <w:rsid w:val="00101DF1"/>
    <w:rsid w:val="00101E76"/>
    <w:rsid w:val="0010290B"/>
    <w:rsid w:val="00102E57"/>
    <w:rsid w:val="00102F1A"/>
    <w:rsid w:val="00103088"/>
    <w:rsid w:val="001031BE"/>
    <w:rsid w:val="001031D2"/>
    <w:rsid w:val="001034BC"/>
    <w:rsid w:val="0010392A"/>
    <w:rsid w:val="0010397E"/>
    <w:rsid w:val="00103EF9"/>
    <w:rsid w:val="001041AE"/>
    <w:rsid w:val="00104387"/>
    <w:rsid w:val="0010473E"/>
    <w:rsid w:val="0010483F"/>
    <w:rsid w:val="0010497D"/>
    <w:rsid w:val="00104CE6"/>
    <w:rsid w:val="00104DC2"/>
    <w:rsid w:val="00104E19"/>
    <w:rsid w:val="001050EE"/>
    <w:rsid w:val="001053D4"/>
    <w:rsid w:val="001054B9"/>
    <w:rsid w:val="00105573"/>
    <w:rsid w:val="001058EE"/>
    <w:rsid w:val="001058F6"/>
    <w:rsid w:val="001059BD"/>
    <w:rsid w:val="001059DA"/>
    <w:rsid w:val="00105B12"/>
    <w:rsid w:val="00105C7F"/>
    <w:rsid w:val="00105EA0"/>
    <w:rsid w:val="00105EA1"/>
    <w:rsid w:val="0010608B"/>
    <w:rsid w:val="00106517"/>
    <w:rsid w:val="00106A64"/>
    <w:rsid w:val="00106B32"/>
    <w:rsid w:val="00106E21"/>
    <w:rsid w:val="00106EEC"/>
    <w:rsid w:val="001072DE"/>
    <w:rsid w:val="001076DC"/>
    <w:rsid w:val="001079D1"/>
    <w:rsid w:val="00107ED0"/>
    <w:rsid w:val="001103DD"/>
    <w:rsid w:val="00110542"/>
    <w:rsid w:val="00110654"/>
    <w:rsid w:val="00110B99"/>
    <w:rsid w:val="00110C54"/>
    <w:rsid w:val="00110DC3"/>
    <w:rsid w:val="0011107B"/>
    <w:rsid w:val="00111C97"/>
    <w:rsid w:val="00111E47"/>
    <w:rsid w:val="00111E98"/>
    <w:rsid w:val="001120DE"/>
    <w:rsid w:val="00112266"/>
    <w:rsid w:val="0011231A"/>
    <w:rsid w:val="001125B4"/>
    <w:rsid w:val="00112662"/>
    <w:rsid w:val="00112878"/>
    <w:rsid w:val="00112E18"/>
    <w:rsid w:val="00113142"/>
    <w:rsid w:val="0011337C"/>
    <w:rsid w:val="001133EC"/>
    <w:rsid w:val="00113401"/>
    <w:rsid w:val="00113475"/>
    <w:rsid w:val="00113985"/>
    <w:rsid w:val="00113C75"/>
    <w:rsid w:val="00113D38"/>
    <w:rsid w:val="0011422D"/>
    <w:rsid w:val="00114684"/>
    <w:rsid w:val="001146C4"/>
    <w:rsid w:val="0011486F"/>
    <w:rsid w:val="0011499D"/>
    <w:rsid w:val="00114A84"/>
    <w:rsid w:val="00114B2D"/>
    <w:rsid w:val="00114BCE"/>
    <w:rsid w:val="00114C6C"/>
    <w:rsid w:val="00114D5A"/>
    <w:rsid w:val="00114FFE"/>
    <w:rsid w:val="001152C1"/>
    <w:rsid w:val="00115C63"/>
    <w:rsid w:val="00115E72"/>
    <w:rsid w:val="00116654"/>
    <w:rsid w:val="00116767"/>
    <w:rsid w:val="00116D78"/>
    <w:rsid w:val="00116FA5"/>
    <w:rsid w:val="00117967"/>
    <w:rsid w:val="00117A8A"/>
    <w:rsid w:val="00117AE7"/>
    <w:rsid w:val="00117F02"/>
    <w:rsid w:val="00120867"/>
    <w:rsid w:val="001208D0"/>
    <w:rsid w:val="00120B58"/>
    <w:rsid w:val="00120E21"/>
    <w:rsid w:val="00120E7C"/>
    <w:rsid w:val="00120F15"/>
    <w:rsid w:val="00121346"/>
    <w:rsid w:val="001214A6"/>
    <w:rsid w:val="001214DD"/>
    <w:rsid w:val="00121B08"/>
    <w:rsid w:val="00121B65"/>
    <w:rsid w:val="001226D6"/>
    <w:rsid w:val="0012294F"/>
    <w:rsid w:val="00122B4F"/>
    <w:rsid w:val="00122ECE"/>
    <w:rsid w:val="001233D6"/>
    <w:rsid w:val="00123687"/>
    <w:rsid w:val="001237A1"/>
    <w:rsid w:val="001238BE"/>
    <w:rsid w:val="00123927"/>
    <w:rsid w:val="0012397B"/>
    <w:rsid w:val="001239F1"/>
    <w:rsid w:val="00123AE6"/>
    <w:rsid w:val="00123B0D"/>
    <w:rsid w:val="00123FE4"/>
    <w:rsid w:val="0012418C"/>
    <w:rsid w:val="00124A20"/>
    <w:rsid w:val="00124AE8"/>
    <w:rsid w:val="00124F91"/>
    <w:rsid w:val="0012578D"/>
    <w:rsid w:val="00125C35"/>
    <w:rsid w:val="00125C81"/>
    <w:rsid w:val="00125EEA"/>
    <w:rsid w:val="001262CA"/>
    <w:rsid w:val="0012661C"/>
    <w:rsid w:val="00126B33"/>
    <w:rsid w:val="00126BCE"/>
    <w:rsid w:val="00126C8D"/>
    <w:rsid w:val="00126D1A"/>
    <w:rsid w:val="00126F5D"/>
    <w:rsid w:val="00126F9E"/>
    <w:rsid w:val="00127332"/>
    <w:rsid w:val="001275CA"/>
    <w:rsid w:val="001279B2"/>
    <w:rsid w:val="00127BE0"/>
    <w:rsid w:val="00127C54"/>
    <w:rsid w:val="00130463"/>
    <w:rsid w:val="0013051A"/>
    <w:rsid w:val="00130536"/>
    <w:rsid w:val="00130A6F"/>
    <w:rsid w:val="00130F3A"/>
    <w:rsid w:val="001312A7"/>
    <w:rsid w:val="001315A4"/>
    <w:rsid w:val="00131A94"/>
    <w:rsid w:val="00131B13"/>
    <w:rsid w:val="00131B6F"/>
    <w:rsid w:val="00131F0F"/>
    <w:rsid w:val="00131FDD"/>
    <w:rsid w:val="00131FF9"/>
    <w:rsid w:val="001321B9"/>
    <w:rsid w:val="0013230A"/>
    <w:rsid w:val="001325A1"/>
    <w:rsid w:val="00132A56"/>
    <w:rsid w:val="00133141"/>
    <w:rsid w:val="00133253"/>
    <w:rsid w:val="00133774"/>
    <w:rsid w:val="00133895"/>
    <w:rsid w:val="00133A4A"/>
    <w:rsid w:val="00133C18"/>
    <w:rsid w:val="00133D56"/>
    <w:rsid w:val="00133F1E"/>
    <w:rsid w:val="0013431D"/>
    <w:rsid w:val="0013453B"/>
    <w:rsid w:val="001345C6"/>
    <w:rsid w:val="001346A1"/>
    <w:rsid w:val="001349ED"/>
    <w:rsid w:val="00134B36"/>
    <w:rsid w:val="00134DEA"/>
    <w:rsid w:val="0013502D"/>
    <w:rsid w:val="00135212"/>
    <w:rsid w:val="001352D4"/>
    <w:rsid w:val="0013537F"/>
    <w:rsid w:val="001354E7"/>
    <w:rsid w:val="00135833"/>
    <w:rsid w:val="001358B7"/>
    <w:rsid w:val="001359B8"/>
    <w:rsid w:val="00135ED2"/>
    <w:rsid w:val="0013615A"/>
    <w:rsid w:val="00136531"/>
    <w:rsid w:val="001368D9"/>
    <w:rsid w:val="00136A81"/>
    <w:rsid w:val="00136B67"/>
    <w:rsid w:val="0013737F"/>
    <w:rsid w:val="0013789E"/>
    <w:rsid w:val="00137B30"/>
    <w:rsid w:val="00137B70"/>
    <w:rsid w:val="00137BB2"/>
    <w:rsid w:val="00137E4F"/>
    <w:rsid w:val="00140433"/>
    <w:rsid w:val="0014048B"/>
    <w:rsid w:val="00140A27"/>
    <w:rsid w:val="00140ADD"/>
    <w:rsid w:val="00140E7B"/>
    <w:rsid w:val="00140EC9"/>
    <w:rsid w:val="00140FEA"/>
    <w:rsid w:val="0014116D"/>
    <w:rsid w:val="00141195"/>
    <w:rsid w:val="001411B0"/>
    <w:rsid w:val="001414F7"/>
    <w:rsid w:val="00141788"/>
    <w:rsid w:val="00141BA2"/>
    <w:rsid w:val="00141E19"/>
    <w:rsid w:val="00141F3F"/>
    <w:rsid w:val="00142161"/>
    <w:rsid w:val="0014223B"/>
    <w:rsid w:val="00142317"/>
    <w:rsid w:val="0014246F"/>
    <w:rsid w:val="001427A6"/>
    <w:rsid w:val="00142DAA"/>
    <w:rsid w:val="00142DFD"/>
    <w:rsid w:val="00143381"/>
    <w:rsid w:val="001438F4"/>
    <w:rsid w:val="00143E9D"/>
    <w:rsid w:val="001444DF"/>
    <w:rsid w:val="00144616"/>
    <w:rsid w:val="00144770"/>
    <w:rsid w:val="00144847"/>
    <w:rsid w:val="00144E3F"/>
    <w:rsid w:val="00144F99"/>
    <w:rsid w:val="0014518F"/>
    <w:rsid w:val="00145390"/>
    <w:rsid w:val="00145549"/>
    <w:rsid w:val="00145698"/>
    <w:rsid w:val="0014570B"/>
    <w:rsid w:val="00145778"/>
    <w:rsid w:val="00145989"/>
    <w:rsid w:val="00145BC0"/>
    <w:rsid w:val="00145BE9"/>
    <w:rsid w:val="00145C9E"/>
    <w:rsid w:val="00145D7B"/>
    <w:rsid w:val="00145DF2"/>
    <w:rsid w:val="00145E50"/>
    <w:rsid w:val="00146179"/>
    <w:rsid w:val="00146193"/>
    <w:rsid w:val="001462F2"/>
    <w:rsid w:val="00146796"/>
    <w:rsid w:val="0014685D"/>
    <w:rsid w:val="00146B0D"/>
    <w:rsid w:val="00147877"/>
    <w:rsid w:val="001479BD"/>
    <w:rsid w:val="00147C6F"/>
    <w:rsid w:val="00147D69"/>
    <w:rsid w:val="00147FF4"/>
    <w:rsid w:val="001504DF"/>
    <w:rsid w:val="001505E7"/>
    <w:rsid w:val="00150777"/>
    <w:rsid w:val="00150894"/>
    <w:rsid w:val="00150D1B"/>
    <w:rsid w:val="00150EAB"/>
    <w:rsid w:val="001512EB"/>
    <w:rsid w:val="00151338"/>
    <w:rsid w:val="00151E12"/>
    <w:rsid w:val="00152113"/>
    <w:rsid w:val="0015248A"/>
    <w:rsid w:val="00152953"/>
    <w:rsid w:val="00152B3E"/>
    <w:rsid w:val="00152D7B"/>
    <w:rsid w:val="0015334A"/>
    <w:rsid w:val="001534BC"/>
    <w:rsid w:val="001534C9"/>
    <w:rsid w:val="001535AF"/>
    <w:rsid w:val="00153724"/>
    <w:rsid w:val="0015378A"/>
    <w:rsid w:val="0015392D"/>
    <w:rsid w:val="0015394B"/>
    <w:rsid w:val="00153A85"/>
    <w:rsid w:val="00153D5D"/>
    <w:rsid w:val="00153DFA"/>
    <w:rsid w:val="00154099"/>
    <w:rsid w:val="0015447A"/>
    <w:rsid w:val="00154A9D"/>
    <w:rsid w:val="00154B79"/>
    <w:rsid w:val="001553F1"/>
    <w:rsid w:val="001557FD"/>
    <w:rsid w:val="0015598E"/>
    <w:rsid w:val="00155A5B"/>
    <w:rsid w:val="00155A88"/>
    <w:rsid w:val="00155FB2"/>
    <w:rsid w:val="00155FDF"/>
    <w:rsid w:val="001563FB"/>
    <w:rsid w:val="00156AD0"/>
    <w:rsid w:val="00156B63"/>
    <w:rsid w:val="00156CB0"/>
    <w:rsid w:val="00157006"/>
    <w:rsid w:val="0015703E"/>
    <w:rsid w:val="001573A6"/>
    <w:rsid w:val="001576C4"/>
    <w:rsid w:val="00157884"/>
    <w:rsid w:val="001578F0"/>
    <w:rsid w:val="00157AA3"/>
    <w:rsid w:val="00157FE4"/>
    <w:rsid w:val="001600FA"/>
    <w:rsid w:val="00160550"/>
    <w:rsid w:val="001605E8"/>
    <w:rsid w:val="00160A14"/>
    <w:rsid w:val="00160BBB"/>
    <w:rsid w:val="00160E8F"/>
    <w:rsid w:val="00160F9B"/>
    <w:rsid w:val="00161150"/>
    <w:rsid w:val="001612C5"/>
    <w:rsid w:val="001613DB"/>
    <w:rsid w:val="001617F2"/>
    <w:rsid w:val="001618A0"/>
    <w:rsid w:val="001618BC"/>
    <w:rsid w:val="00161DA1"/>
    <w:rsid w:val="00161EBE"/>
    <w:rsid w:val="00162065"/>
    <w:rsid w:val="00162080"/>
    <w:rsid w:val="00162118"/>
    <w:rsid w:val="00162311"/>
    <w:rsid w:val="0016233E"/>
    <w:rsid w:val="001623F5"/>
    <w:rsid w:val="00162598"/>
    <w:rsid w:val="00162935"/>
    <w:rsid w:val="00162B74"/>
    <w:rsid w:val="00162B90"/>
    <w:rsid w:val="00162BC3"/>
    <w:rsid w:val="00162C20"/>
    <w:rsid w:val="00163455"/>
    <w:rsid w:val="00163805"/>
    <w:rsid w:val="001638EF"/>
    <w:rsid w:val="00163981"/>
    <w:rsid w:val="00163B30"/>
    <w:rsid w:val="0016412C"/>
    <w:rsid w:val="001641BE"/>
    <w:rsid w:val="0016457C"/>
    <w:rsid w:val="00164640"/>
    <w:rsid w:val="00164751"/>
    <w:rsid w:val="001647F0"/>
    <w:rsid w:val="0016498F"/>
    <w:rsid w:val="00164DD6"/>
    <w:rsid w:val="00164F6B"/>
    <w:rsid w:val="00165091"/>
    <w:rsid w:val="001653B5"/>
    <w:rsid w:val="001654C9"/>
    <w:rsid w:val="001659C4"/>
    <w:rsid w:val="00165A84"/>
    <w:rsid w:val="00165AAD"/>
    <w:rsid w:val="00165AF3"/>
    <w:rsid w:val="001661C2"/>
    <w:rsid w:val="0016640C"/>
    <w:rsid w:val="0016657D"/>
    <w:rsid w:val="001669FF"/>
    <w:rsid w:val="00166B5F"/>
    <w:rsid w:val="001671AD"/>
    <w:rsid w:val="001672AC"/>
    <w:rsid w:val="0016763D"/>
    <w:rsid w:val="0016765E"/>
    <w:rsid w:val="00167688"/>
    <w:rsid w:val="0016768A"/>
    <w:rsid w:val="001677BE"/>
    <w:rsid w:val="001678D1"/>
    <w:rsid w:val="001678FF"/>
    <w:rsid w:val="00167B58"/>
    <w:rsid w:val="00167D1F"/>
    <w:rsid w:val="0017015F"/>
    <w:rsid w:val="00170245"/>
    <w:rsid w:val="00170679"/>
    <w:rsid w:val="001707D7"/>
    <w:rsid w:val="00170C80"/>
    <w:rsid w:val="00171184"/>
    <w:rsid w:val="0017167C"/>
    <w:rsid w:val="00171683"/>
    <w:rsid w:val="0017169C"/>
    <w:rsid w:val="001718E8"/>
    <w:rsid w:val="00171BD6"/>
    <w:rsid w:val="001721B3"/>
    <w:rsid w:val="0017239D"/>
    <w:rsid w:val="0017265D"/>
    <w:rsid w:val="001729C9"/>
    <w:rsid w:val="00172B6B"/>
    <w:rsid w:val="00172B7A"/>
    <w:rsid w:val="00172B9A"/>
    <w:rsid w:val="00172BF3"/>
    <w:rsid w:val="00172E99"/>
    <w:rsid w:val="00172F0E"/>
    <w:rsid w:val="00172F99"/>
    <w:rsid w:val="001730B0"/>
    <w:rsid w:val="001731D3"/>
    <w:rsid w:val="0017333D"/>
    <w:rsid w:val="00173B46"/>
    <w:rsid w:val="00173E09"/>
    <w:rsid w:val="00173ED3"/>
    <w:rsid w:val="00174233"/>
    <w:rsid w:val="001743C6"/>
    <w:rsid w:val="00174519"/>
    <w:rsid w:val="0017485A"/>
    <w:rsid w:val="0017490A"/>
    <w:rsid w:val="00174D38"/>
    <w:rsid w:val="00174D55"/>
    <w:rsid w:val="00175100"/>
    <w:rsid w:val="00175123"/>
    <w:rsid w:val="0017533D"/>
    <w:rsid w:val="0017539A"/>
    <w:rsid w:val="00175497"/>
    <w:rsid w:val="00175A01"/>
    <w:rsid w:val="00175A9C"/>
    <w:rsid w:val="00175AB5"/>
    <w:rsid w:val="00175D7F"/>
    <w:rsid w:val="00175EF3"/>
    <w:rsid w:val="0017629C"/>
    <w:rsid w:val="0017648E"/>
    <w:rsid w:val="00176C35"/>
    <w:rsid w:val="00176DFD"/>
    <w:rsid w:val="00176F81"/>
    <w:rsid w:val="0017754A"/>
    <w:rsid w:val="00177598"/>
    <w:rsid w:val="001776D3"/>
    <w:rsid w:val="00177AFE"/>
    <w:rsid w:val="00177D6D"/>
    <w:rsid w:val="00180401"/>
    <w:rsid w:val="001805CD"/>
    <w:rsid w:val="00180966"/>
    <w:rsid w:val="00180CC2"/>
    <w:rsid w:val="00180D1A"/>
    <w:rsid w:val="00180EAB"/>
    <w:rsid w:val="00181A8A"/>
    <w:rsid w:val="00181B2B"/>
    <w:rsid w:val="00181DE0"/>
    <w:rsid w:val="00181E4C"/>
    <w:rsid w:val="0018233D"/>
    <w:rsid w:val="001823EF"/>
    <w:rsid w:val="001829A8"/>
    <w:rsid w:val="00183614"/>
    <w:rsid w:val="00183657"/>
    <w:rsid w:val="0018374F"/>
    <w:rsid w:val="001838AB"/>
    <w:rsid w:val="00183B76"/>
    <w:rsid w:val="00183BCE"/>
    <w:rsid w:val="00183C32"/>
    <w:rsid w:val="001845CC"/>
    <w:rsid w:val="001845D5"/>
    <w:rsid w:val="001847E5"/>
    <w:rsid w:val="00184AEE"/>
    <w:rsid w:val="0018520E"/>
    <w:rsid w:val="00185327"/>
    <w:rsid w:val="001853E6"/>
    <w:rsid w:val="001858D9"/>
    <w:rsid w:val="00186628"/>
    <w:rsid w:val="00186725"/>
    <w:rsid w:val="0018683D"/>
    <w:rsid w:val="00186C7A"/>
    <w:rsid w:val="00186FF1"/>
    <w:rsid w:val="001870ED"/>
    <w:rsid w:val="00187487"/>
    <w:rsid w:val="00187915"/>
    <w:rsid w:val="00187B8A"/>
    <w:rsid w:val="00187F82"/>
    <w:rsid w:val="00190113"/>
    <w:rsid w:val="001908F5"/>
    <w:rsid w:val="00190932"/>
    <w:rsid w:val="00190A75"/>
    <w:rsid w:val="00190AE4"/>
    <w:rsid w:val="00190B02"/>
    <w:rsid w:val="00190CB5"/>
    <w:rsid w:val="0019108E"/>
    <w:rsid w:val="001910BE"/>
    <w:rsid w:val="001913CA"/>
    <w:rsid w:val="00191773"/>
    <w:rsid w:val="001925EF"/>
    <w:rsid w:val="00192722"/>
    <w:rsid w:val="00192AB9"/>
    <w:rsid w:val="00192BC1"/>
    <w:rsid w:val="00192D60"/>
    <w:rsid w:val="001932CA"/>
    <w:rsid w:val="0019330A"/>
    <w:rsid w:val="001934D0"/>
    <w:rsid w:val="00193520"/>
    <w:rsid w:val="00193967"/>
    <w:rsid w:val="001939F5"/>
    <w:rsid w:val="00193F4F"/>
    <w:rsid w:val="0019421D"/>
    <w:rsid w:val="001945DE"/>
    <w:rsid w:val="0019461E"/>
    <w:rsid w:val="00194628"/>
    <w:rsid w:val="00194756"/>
    <w:rsid w:val="00194907"/>
    <w:rsid w:val="00194C31"/>
    <w:rsid w:val="00194CAC"/>
    <w:rsid w:val="00195411"/>
    <w:rsid w:val="0019579B"/>
    <w:rsid w:val="001958B4"/>
    <w:rsid w:val="0019595A"/>
    <w:rsid w:val="00195E6C"/>
    <w:rsid w:val="00196640"/>
    <w:rsid w:val="0019665D"/>
    <w:rsid w:val="001966C7"/>
    <w:rsid w:val="001968DD"/>
    <w:rsid w:val="001968F9"/>
    <w:rsid w:val="00196D1E"/>
    <w:rsid w:val="00196F57"/>
    <w:rsid w:val="00197132"/>
    <w:rsid w:val="00197187"/>
    <w:rsid w:val="0019731B"/>
    <w:rsid w:val="001973A8"/>
    <w:rsid w:val="00197776"/>
    <w:rsid w:val="00197A12"/>
    <w:rsid w:val="00197A4C"/>
    <w:rsid w:val="00197CA1"/>
    <w:rsid w:val="00197F43"/>
    <w:rsid w:val="001A03A9"/>
    <w:rsid w:val="001A0436"/>
    <w:rsid w:val="001A1194"/>
    <w:rsid w:val="001A1225"/>
    <w:rsid w:val="001A1A12"/>
    <w:rsid w:val="001A1AA4"/>
    <w:rsid w:val="001A21C6"/>
    <w:rsid w:val="001A2988"/>
    <w:rsid w:val="001A2F4E"/>
    <w:rsid w:val="001A339A"/>
    <w:rsid w:val="001A3BEF"/>
    <w:rsid w:val="001A3DF2"/>
    <w:rsid w:val="001A4201"/>
    <w:rsid w:val="001A42E3"/>
    <w:rsid w:val="001A49A4"/>
    <w:rsid w:val="001A4C2F"/>
    <w:rsid w:val="001A4C6F"/>
    <w:rsid w:val="001A4EA4"/>
    <w:rsid w:val="001A4EB9"/>
    <w:rsid w:val="001A4EBB"/>
    <w:rsid w:val="001A51FF"/>
    <w:rsid w:val="001A521F"/>
    <w:rsid w:val="001A5484"/>
    <w:rsid w:val="001A5535"/>
    <w:rsid w:val="001A5A98"/>
    <w:rsid w:val="001A60FA"/>
    <w:rsid w:val="001A623B"/>
    <w:rsid w:val="001A6693"/>
    <w:rsid w:val="001A6B42"/>
    <w:rsid w:val="001A6B94"/>
    <w:rsid w:val="001A6BCB"/>
    <w:rsid w:val="001A73E9"/>
    <w:rsid w:val="001B0016"/>
    <w:rsid w:val="001B0644"/>
    <w:rsid w:val="001B0645"/>
    <w:rsid w:val="001B0A3A"/>
    <w:rsid w:val="001B0C32"/>
    <w:rsid w:val="001B0E58"/>
    <w:rsid w:val="001B12D6"/>
    <w:rsid w:val="001B149E"/>
    <w:rsid w:val="001B160A"/>
    <w:rsid w:val="001B16B7"/>
    <w:rsid w:val="001B1E97"/>
    <w:rsid w:val="001B2783"/>
    <w:rsid w:val="001B2992"/>
    <w:rsid w:val="001B2A20"/>
    <w:rsid w:val="001B2D04"/>
    <w:rsid w:val="001B2D93"/>
    <w:rsid w:val="001B2E78"/>
    <w:rsid w:val="001B2FB9"/>
    <w:rsid w:val="001B302A"/>
    <w:rsid w:val="001B3057"/>
    <w:rsid w:val="001B30E0"/>
    <w:rsid w:val="001B3335"/>
    <w:rsid w:val="001B34FC"/>
    <w:rsid w:val="001B36E0"/>
    <w:rsid w:val="001B37FB"/>
    <w:rsid w:val="001B3AB1"/>
    <w:rsid w:val="001B3FBD"/>
    <w:rsid w:val="001B40F4"/>
    <w:rsid w:val="001B4124"/>
    <w:rsid w:val="001B414B"/>
    <w:rsid w:val="001B4278"/>
    <w:rsid w:val="001B4389"/>
    <w:rsid w:val="001B4416"/>
    <w:rsid w:val="001B44F0"/>
    <w:rsid w:val="001B468B"/>
    <w:rsid w:val="001B4B22"/>
    <w:rsid w:val="001B505D"/>
    <w:rsid w:val="001B506D"/>
    <w:rsid w:val="001B50AE"/>
    <w:rsid w:val="001B50F7"/>
    <w:rsid w:val="001B54F3"/>
    <w:rsid w:val="001B5AFA"/>
    <w:rsid w:val="001B63F1"/>
    <w:rsid w:val="001B64C3"/>
    <w:rsid w:val="001B67B6"/>
    <w:rsid w:val="001B67D5"/>
    <w:rsid w:val="001B6B49"/>
    <w:rsid w:val="001B6B62"/>
    <w:rsid w:val="001B6D70"/>
    <w:rsid w:val="001B7052"/>
    <w:rsid w:val="001B743F"/>
    <w:rsid w:val="001B7457"/>
    <w:rsid w:val="001B74D8"/>
    <w:rsid w:val="001B750B"/>
    <w:rsid w:val="001B7765"/>
    <w:rsid w:val="001B7851"/>
    <w:rsid w:val="001C0112"/>
    <w:rsid w:val="001C0A1C"/>
    <w:rsid w:val="001C0E33"/>
    <w:rsid w:val="001C0FA1"/>
    <w:rsid w:val="001C11CE"/>
    <w:rsid w:val="001C13B5"/>
    <w:rsid w:val="001C14B4"/>
    <w:rsid w:val="001C2372"/>
    <w:rsid w:val="001C25DE"/>
    <w:rsid w:val="001C283D"/>
    <w:rsid w:val="001C2925"/>
    <w:rsid w:val="001C29C2"/>
    <w:rsid w:val="001C2A74"/>
    <w:rsid w:val="001C2B5A"/>
    <w:rsid w:val="001C2F7D"/>
    <w:rsid w:val="001C2FA9"/>
    <w:rsid w:val="001C3004"/>
    <w:rsid w:val="001C3043"/>
    <w:rsid w:val="001C30C2"/>
    <w:rsid w:val="001C3107"/>
    <w:rsid w:val="001C312B"/>
    <w:rsid w:val="001C323F"/>
    <w:rsid w:val="001C3371"/>
    <w:rsid w:val="001C3710"/>
    <w:rsid w:val="001C3772"/>
    <w:rsid w:val="001C4440"/>
    <w:rsid w:val="001C44AF"/>
    <w:rsid w:val="001C47C9"/>
    <w:rsid w:val="001C4854"/>
    <w:rsid w:val="001C48FA"/>
    <w:rsid w:val="001C4A5A"/>
    <w:rsid w:val="001C4D67"/>
    <w:rsid w:val="001C5022"/>
    <w:rsid w:val="001C5200"/>
    <w:rsid w:val="001C5A48"/>
    <w:rsid w:val="001C5AA8"/>
    <w:rsid w:val="001C5B34"/>
    <w:rsid w:val="001C5C62"/>
    <w:rsid w:val="001C5E66"/>
    <w:rsid w:val="001C5F19"/>
    <w:rsid w:val="001C6781"/>
    <w:rsid w:val="001C686D"/>
    <w:rsid w:val="001C68B1"/>
    <w:rsid w:val="001C6AC6"/>
    <w:rsid w:val="001C6E82"/>
    <w:rsid w:val="001C704D"/>
    <w:rsid w:val="001C7411"/>
    <w:rsid w:val="001C7515"/>
    <w:rsid w:val="001C7591"/>
    <w:rsid w:val="001C7774"/>
    <w:rsid w:val="001C7811"/>
    <w:rsid w:val="001C7A49"/>
    <w:rsid w:val="001C7C3A"/>
    <w:rsid w:val="001D015F"/>
    <w:rsid w:val="001D01D3"/>
    <w:rsid w:val="001D050B"/>
    <w:rsid w:val="001D09B5"/>
    <w:rsid w:val="001D0DD9"/>
    <w:rsid w:val="001D137E"/>
    <w:rsid w:val="001D14EB"/>
    <w:rsid w:val="001D192B"/>
    <w:rsid w:val="001D1AA9"/>
    <w:rsid w:val="001D1F49"/>
    <w:rsid w:val="001D208E"/>
    <w:rsid w:val="001D2654"/>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7F2"/>
    <w:rsid w:val="001D487A"/>
    <w:rsid w:val="001D4CAC"/>
    <w:rsid w:val="001D4DC2"/>
    <w:rsid w:val="001D4E3B"/>
    <w:rsid w:val="001D4E61"/>
    <w:rsid w:val="001D4E6E"/>
    <w:rsid w:val="001D4F5B"/>
    <w:rsid w:val="001D4FB5"/>
    <w:rsid w:val="001D5402"/>
    <w:rsid w:val="001D5449"/>
    <w:rsid w:val="001D5ABC"/>
    <w:rsid w:val="001D5F64"/>
    <w:rsid w:val="001D60DD"/>
    <w:rsid w:val="001D6405"/>
    <w:rsid w:val="001D690B"/>
    <w:rsid w:val="001D6958"/>
    <w:rsid w:val="001D6C12"/>
    <w:rsid w:val="001D6D3A"/>
    <w:rsid w:val="001D6E83"/>
    <w:rsid w:val="001D6F96"/>
    <w:rsid w:val="001D767B"/>
    <w:rsid w:val="001D7AFC"/>
    <w:rsid w:val="001D7C4A"/>
    <w:rsid w:val="001D7DD4"/>
    <w:rsid w:val="001D7E26"/>
    <w:rsid w:val="001D7E62"/>
    <w:rsid w:val="001E02E1"/>
    <w:rsid w:val="001E0440"/>
    <w:rsid w:val="001E0498"/>
    <w:rsid w:val="001E0607"/>
    <w:rsid w:val="001E066F"/>
    <w:rsid w:val="001E0684"/>
    <w:rsid w:val="001E0C7F"/>
    <w:rsid w:val="001E1069"/>
    <w:rsid w:val="001E11BA"/>
    <w:rsid w:val="001E11DE"/>
    <w:rsid w:val="001E1331"/>
    <w:rsid w:val="001E1821"/>
    <w:rsid w:val="001E186C"/>
    <w:rsid w:val="001E19D8"/>
    <w:rsid w:val="001E1A64"/>
    <w:rsid w:val="001E1B89"/>
    <w:rsid w:val="001E1C19"/>
    <w:rsid w:val="001E1D14"/>
    <w:rsid w:val="001E1D9A"/>
    <w:rsid w:val="001E215C"/>
    <w:rsid w:val="001E24AE"/>
    <w:rsid w:val="001E261A"/>
    <w:rsid w:val="001E27AE"/>
    <w:rsid w:val="001E2955"/>
    <w:rsid w:val="001E32C1"/>
    <w:rsid w:val="001E33BA"/>
    <w:rsid w:val="001E34B7"/>
    <w:rsid w:val="001E3763"/>
    <w:rsid w:val="001E3A31"/>
    <w:rsid w:val="001E3CBB"/>
    <w:rsid w:val="001E41A3"/>
    <w:rsid w:val="001E42D9"/>
    <w:rsid w:val="001E4474"/>
    <w:rsid w:val="001E4613"/>
    <w:rsid w:val="001E4622"/>
    <w:rsid w:val="001E4642"/>
    <w:rsid w:val="001E4911"/>
    <w:rsid w:val="001E59A3"/>
    <w:rsid w:val="001E5B41"/>
    <w:rsid w:val="001E5DF0"/>
    <w:rsid w:val="001E6042"/>
    <w:rsid w:val="001E6270"/>
    <w:rsid w:val="001E671A"/>
    <w:rsid w:val="001E671B"/>
    <w:rsid w:val="001E6949"/>
    <w:rsid w:val="001E6DB0"/>
    <w:rsid w:val="001E6DD6"/>
    <w:rsid w:val="001E6E36"/>
    <w:rsid w:val="001E728B"/>
    <w:rsid w:val="001E7584"/>
    <w:rsid w:val="001E763C"/>
    <w:rsid w:val="001E76E9"/>
    <w:rsid w:val="001E7899"/>
    <w:rsid w:val="001E7ED7"/>
    <w:rsid w:val="001F00AB"/>
    <w:rsid w:val="001F0681"/>
    <w:rsid w:val="001F07F0"/>
    <w:rsid w:val="001F081F"/>
    <w:rsid w:val="001F08F9"/>
    <w:rsid w:val="001F0919"/>
    <w:rsid w:val="001F0958"/>
    <w:rsid w:val="001F0CB9"/>
    <w:rsid w:val="001F0D47"/>
    <w:rsid w:val="001F0F95"/>
    <w:rsid w:val="001F0FEE"/>
    <w:rsid w:val="001F139A"/>
    <w:rsid w:val="001F1685"/>
    <w:rsid w:val="001F1740"/>
    <w:rsid w:val="001F20EC"/>
    <w:rsid w:val="001F23F4"/>
    <w:rsid w:val="001F26B9"/>
    <w:rsid w:val="001F28A8"/>
    <w:rsid w:val="001F294E"/>
    <w:rsid w:val="001F37E5"/>
    <w:rsid w:val="001F4721"/>
    <w:rsid w:val="001F4938"/>
    <w:rsid w:val="001F49DB"/>
    <w:rsid w:val="001F4C9C"/>
    <w:rsid w:val="001F4F27"/>
    <w:rsid w:val="001F5093"/>
    <w:rsid w:val="001F52BC"/>
    <w:rsid w:val="001F5676"/>
    <w:rsid w:val="001F5784"/>
    <w:rsid w:val="001F5920"/>
    <w:rsid w:val="001F598B"/>
    <w:rsid w:val="001F5DC8"/>
    <w:rsid w:val="001F627A"/>
    <w:rsid w:val="001F66F8"/>
    <w:rsid w:val="001F6AEA"/>
    <w:rsid w:val="001F6E3D"/>
    <w:rsid w:val="001F73DE"/>
    <w:rsid w:val="001F7518"/>
    <w:rsid w:val="001F793F"/>
    <w:rsid w:val="001F7FCE"/>
    <w:rsid w:val="002004B0"/>
    <w:rsid w:val="0020072B"/>
    <w:rsid w:val="002008F0"/>
    <w:rsid w:val="00200900"/>
    <w:rsid w:val="00201970"/>
    <w:rsid w:val="00201CAD"/>
    <w:rsid w:val="00201D57"/>
    <w:rsid w:val="00201EFD"/>
    <w:rsid w:val="00201FF9"/>
    <w:rsid w:val="00202554"/>
    <w:rsid w:val="00202758"/>
    <w:rsid w:val="00202ABF"/>
    <w:rsid w:val="00202C63"/>
    <w:rsid w:val="00203048"/>
    <w:rsid w:val="002033E2"/>
    <w:rsid w:val="0020342A"/>
    <w:rsid w:val="00203802"/>
    <w:rsid w:val="00203AD9"/>
    <w:rsid w:val="00203C67"/>
    <w:rsid w:val="00203D9D"/>
    <w:rsid w:val="002043A0"/>
    <w:rsid w:val="00204A62"/>
    <w:rsid w:val="00204A6A"/>
    <w:rsid w:val="00204CE1"/>
    <w:rsid w:val="00204CF6"/>
    <w:rsid w:val="002050E5"/>
    <w:rsid w:val="002051F0"/>
    <w:rsid w:val="0020566E"/>
    <w:rsid w:val="0020585F"/>
    <w:rsid w:val="00205ADE"/>
    <w:rsid w:val="00205F37"/>
    <w:rsid w:val="00206047"/>
    <w:rsid w:val="0020609A"/>
    <w:rsid w:val="00206113"/>
    <w:rsid w:val="00206386"/>
    <w:rsid w:val="0020638D"/>
    <w:rsid w:val="002066E7"/>
    <w:rsid w:val="00206EB8"/>
    <w:rsid w:val="00206F2F"/>
    <w:rsid w:val="00207055"/>
    <w:rsid w:val="002073B1"/>
    <w:rsid w:val="0020759B"/>
    <w:rsid w:val="00207843"/>
    <w:rsid w:val="00207DED"/>
    <w:rsid w:val="00210445"/>
    <w:rsid w:val="00210782"/>
    <w:rsid w:val="00210983"/>
    <w:rsid w:val="00210A57"/>
    <w:rsid w:val="002110DF"/>
    <w:rsid w:val="00211350"/>
    <w:rsid w:val="00211369"/>
    <w:rsid w:val="00211450"/>
    <w:rsid w:val="002115D5"/>
    <w:rsid w:val="002119F6"/>
    <w:rsid w:val="00211BD9"/>
    <w:rsid w:val="00211CC0"/>
    <w:rsid w:val="00211F38"/>
    <w:rsid w:val="002120A0"/>
    <w:rsid w:val="002121F1"/>
    <w:rsid w:val="002124F5"/>
    <w:rsid w:val="002125D5"/>
    <w:rsid w:val="00212751"/>
    <w:rsid w:val="00212A0D"/>
    <w:rsid w:val="00212E29"/>
    <w:rsid w:val="00212E66"/>
    <w:rsid w:val="00212E9B"/>
    <w:rsid w:val="00212FF5"/>
    <w:rsid w:val="00213C0E"/>
    <w:rsid w:val="00213E9B"/>
    <w:rsid w:val="00214118"/>
    <w:rsid w:val="002141AC"/>
    <w:rsid w:val="00214223"/>
    <w:rsid w:val="002143B8"/>
    <w:rsid w:val="002149EF"/>
    <w:rsid w:val="00214B16"/>
    <w:rsid w:val="0021509B"/>
    <w:rsid w:val="0021521D"/>
    <w:rsid w:val="0021538E"/>
    <w:rsid w:val="00215477"/>
    <w:rsid w:val="002154FE"/>
    <w:rsid w:val="00215541"/>
    <w:rsid w:val="002157ED"/>
    <w:rsid w:val="002159C2"/>
    <w:rsid w:val="00215A88"/>
    <w:rsid w:val="00215B3E"/>
    <w:rsid w:val="00215C44"/>
    <w:rsid w:val="00215C4D"/>
    <w:rsid w:val="002160AE"/>
    <w:rsid w:val="002160C1"/>
    <w:rsid w:val="00216442"/>
    <w:rsid w:val="002166FA"/>
    <w:rsid w:val="00216779"/>
    <w:rsid w:val="002168A5"/>
    <w:rsid w:val="00216AAE"/>
    <w:rsid w:val="00216BAD"/>
    <w:rsid w:val="00216CB3"/>
    <w:rsid w:val="00216E48"/>
    <w:rsid w:val="00216F1A"/>
    <w:rsid w:val="002171F2"/>
    <w:rsid w:val="00217371"/>
    <w:rsid w:val="002173D9"/>
    <w:rsid w:val="0021755E"/>
    <w:rsid w:val="00217848"/>
    <w:rsid w:val="002179EE"/>
    <w:rsid w:val="002200E1"/>
    <w:rsid w:val="00220448"/>
    <w:rsid w:val="00220480"/>
    <w:rsid w:val="002204E7"/>
    <w:rsid w:val="00220625"/>
    <w:rsid w:val="002207D6"/>
    <w:rsid w:val="00220DFA"/>
    <w:rsid w:val="00221025"/>
    <w:rsid w:val="00221546"/>
    <w:rsid w:val="00221699"/>
    <w:rsid w:val="00221843"/>
    <w:rsid w:val="00221AD7"/>
    <w:rsid w:val="00221F67"/>
    <w:rsid w:val="002223BD"/>
    <w:rsid w:val="0022246B"/>
    <w:rsid w:val="00222856"/>
    <w:rsid w:val="00222863"/>
    <w:rsid w:val="0022288F"/>
    <w:rsid w:val="00222BAB"/>
    <w:rsid w:val="00222BE7"/>
    <w:rsid w:val="00223093"/>
    <w:rsid w:val="00223136"/>
    <w:rsid w:val="0022324C"/>
    <w:rsid w:val="0022368D"/>
    <w:rsid w:val="002237D3"/>
    <w:rsid w:val="00223973"/>
    <w:rsid w:val="00223CDB"/>
    <w:rsid w:val="00223E23"/>
    <w:rsid w:val="00224240"/>
    <w:rsid w:val="0022438B"/>
    <w:rsid w:val="00224397"/>
    <w:rsid w:val="00224551"/>
    <w:rsid w:val="00224D4E"/>
    <w:rsid w:val="00224EF7"/>
    <w:rsid w:val="002257DE"/>
    <w:rsid w:val="00225970"/>
    <w:rsid w:val="00225C92"/>
    <w:rsid w:val="00225E3D"/>
    <w:rsid w:val="00225E53"/>
    <w:rsid w:val="00225F37"/>
    <w:rsid w:val="00226128"/>
    <w:rsid w:val="00226256"/>
    <w:rsid w:val="002264B9"/>
    <w:rsid w:val="0022681B"/>
    <w:rsid w:val="00226F08"/>
    <w:rsid w:val="0022731E"/>
    <w:rsid w:val="00227348"/>
    <w:rsid w:val="00227807"/>
    <w:rsid w:val="00230201"/>
    <w:rsid w:val="0023036B"/>
    <w:rsid w:val="00230612"/>
    <w:rsid w:val="0023063B"/>
    <w:rsid w:val="002309AA"/>
    <w:rsid w:val="002313A9"/>
    <w:rsid w:val="002316AC"/>
    <w:rsid w:val="00231BB3"/>
    <w:rsid w:val="00231CAD"/>
    <w:rsid w:val="00231EE8"/>
    <w:rsid w:val="0023205E"/>
    <w:rsid w:val="00232202"/>
    <w:rsid w:val="00232B70"/>
    <w:rsid w:val="00232E45"/>
    <w:rsid w:val="00232FAB"/>
    <w:rsid w:val="00233152"/>
    <w:rsid w:val="0023341D"/>
    <w:rsid w:val="00233A53"/>
    <w:rsid w:val="00233C13"/>
    <w:rsid w:val="00233E71"/>
    <w:rsid w:val="00233F0A"/>
    <w:rsid w:val="002340C4"/>
    <w:rsid w:val="00234179"/>
    <w:rsid w:val="002341C8"/>
    <w:rsid w:val="00234423"/>
    <w:rsid w:val="00234758"/>
    <w:rsid w:val="00234A36"/>
    <w:rsid w:val="00234A7E"/>
    <w:rsid w:val="00234AE0"/>
    <w:rsid w:val="00234CDE"/>
    <w:rsid w:val="00234F3E"/>
    <w:rsid w:val="002352B7"/>
    <w:rsid w:val="002353F3"/>
    <w:rsid w:val="002354E6"/>
    <w:rsid w:val="0023556A"/>
    <w:rsid w:val="002356E4"/>
    <w:rsid w:val="002357AB"/>
    <w:rsid w:val="002358C1"/>
    <w:rsid w:val="00235AB4"/>
    <w:rsid w:val="00235B22"/>
    <w:rsid w:val="00236320"/>
    <w:rsid w:val="00236999"/>
    <w:rsid w:val="002370A0"/>
    <w:rsid w:val="0023736D"/>
    <w:rsid w:val="002375A6"/>
    <w:rsid w:val="00237688"/>
    <w:rsid w:val="00237699"/>
    <w:rsid w:val="00237DCA"/>
    <w:rsid w:val="0024021B"/>
    <w:rsid w:val="002403DC"/>
    <w:rsid w:val="0024051C"/>
    <w:rsid w:val="00240A83"/>
    <w:rsid w:val="00240E9C"/>
    <w:rsid w:val="002413E1"/>
    <w:rsid w:val="00241412"/>
    <w:rsid w:val="00241901"/>
    <w:rsid w:val="00241A3D"/>
    <w:rsid w:val="00241BD2"/>
    <w:rsid w:val="00241D11"/>
    <w:rsid w:val="002421AD"/>
    <w:rsid w:val="00242425"/>
    <w:rsid w:val="002427A6"/>
    <w:rsid w:val="00242A3E"/>
    <w:rsid w:val="00242A54"/>
    <w:rsid w:val="00242A79"/>
    <w:rsid w:val="00242A8C"/>
    <w:rsid w:val="00242B49"/>
    <w:rsid w:val="00242E18"/>
    <w:rsid w:val="00242EA4"/>
    <w:rsid w:val="00242EFD"/>
    <w:rsid w:val="00243020"/>
    <w:rsid w:val="002431A0"/>
    <w:rsid w:val="00243238"/>
    <w:rsid w:val="0024349B"/>
    <w:rsid w:val="0024415C"/>
    <w:rsid w:val="0024415E"/>
    <w:rsid w:val="00244269"/>
    <w:rsid w:val="002443A2"/>
    <w:rsid w:val="00245266"/>
    <w:rsid w:val="0024531F"/>
    <w:rsid w:val="002454E8"/>
    <w:rsid w:val="0024570E"/>
    <w:rsid w:val="00245755"/>
    <w:rsid w:val="00245C95"/>
    <w:rsid w:val="0024659D"/>
    <w:rsid w:val="002467D3"/>
    <w:rsid w:val="002469BD"/>
    <w:rsid w:val="002469EE"/>
    <w:rsid w:val="00246AEB"/>
    <w:rsid w:val="00246F5D"/>
    <w:rsid w:val="0024720A"/>
    <w:rsid w:val="00247A17"/>
    <w:rsid w:val="00247A9F"/>
    <w:rsid w:val="00247D26"/>
    <w:rsid w:val="00250388"/>
    <w:rsid w:val="00250553"/>
    <w:rsid w:val="00250977"/>
    <w:rsid w:val="00250B15"/>
    <w:rsid w:val="00250B65"/>
    <w:rsid w:val="00251232"/>
    <w:rsid w:val="00251266"/>
    <w:rsid w:val="00251347"/>
    <w:rsid w:val="002517AE"/>
    <w:rsid w:val="002518CA"/>
    <w:rsid w:val="00252028"/>
    <w:rsid w:val="002520FA"/>
    <w:rsid w:val="002521E8"/>
    <w:rsid w:val="00252209"/>
    <w:rsid w:val="0025293B"/>
    <w:rsid w:val="0025295E"/>
    <w:rsid w:val="00252A6F"/>
    <w:rsid w:val="00252DD1"/>
    <w:rsid w:val="00252E26"/>
    <w:rsid w:val="002530FC"/>
    <w:rsid w:val="00253303"/>
    <w:rsid w:val="00253BB1"/>
    <w:rsid w:val="00253BDF"/>
    <w:rsid w:val="00253D0E"/>
    <w:rsid w:val="002541A9"/>
    <w:rsid w:val="00254770"/>
    <w:rsid w:val="00254B32"/>
    <w:rsid w:val="00254F23"/>
    <w:rsid w:val="00255414"/>
    <w:rsid w:val="0025553F"/>
    <w:rsid w:val="0025567F"/>
    <w:rsid w:val="00255720"/>
    <w:rsid w:val="00255A93"/>
    <w:rsid w:val="00255CE1"/>
    <w:rsid w:val="00255DAE"/>
    <w:rsid w:val="00255EC9"/>
    <w:rsid w:val="00256182"/>
    <w:rsid w:val="002561F3"/>
    <w:rsid w:val="00256463"/>
    <w:rsid w:val="00256756"/>
    <w:rsid w:val="0025688E"/>
    <w:rsid w:val="002568F9"/>
    <w:rsid w:val="00256CAA"/>
    <w:rsid w:val="00256DBE"/>
    <w:rsid w:val="00256F69"/>
    <w:rsid w:val="002570BD"/>
    <w:rsid w:val="002577C5"/>
    <w:rsid w:val="002579F4"/>
    <w:rsid w:val="00257B79"/>
    <w:rsid w:val="00257B9D"/>
    <w:rsid w:val="00257CE5"/>
    <w:rsid w:val="00257F65"/>
    <w:rsid w:val="00260072"/>
    <w:rsid w:val="002604CB"/>
    <w:rsid w:val="00260A3C"/>
    <w:rsid w:val="00260BC5"/>
    <w:rsid w:val="00260BCD"/>
    <w:rsid w:val="00260D37"/>
    <w:rsid w:val="00260F1E"/>
    <w:rsid w:val="00260F93"/>
    <w:rsid w:val="002610DD"/>
    <w:rsid w:val="00261142"/>
    <w:rsid w:val="002613A2"/>
    <w:rsid w:val="00261491"/>
    <w:rsid w:val="0026170E"/>
    <w:rsid w:val="002617A0"/>
    <w:rsid w:val="00261A93"/>
    <w:rsid w:val="00261F4B"/>
    <w:rsid w:val="002621DA"/>
    <w:rsid w:val="002623B1"/>
    <w:rsid w:val="00262588"/>
    <w:rsid w:val="002625C9"/>
    <w:rsid w:val="002627DD"/>
    <w:rsid w:val="002627E6"/>
    <w:rsid w:val="00262D75"/>
    <w:rsid w:val="00262DB5"/>
    <w:rsid w:val="00262DE6"/>
    <w:rsid w:val="00263096"/>
    <w:rsid w:val="00263166"/>
    <w:rsid w:val="0026344B"/>
    <w:rsid w:val="0026376A"/>
    <w:rsid w:val="00263931"/>
    <w:rsid w:val="00263A8D"/>
    <w:rsid w:val="00263C8B"/>
    <w:rsid w:val="00263CE6"/>
    <w:rsid w:val="00263DC1"/>
    <w:rsid w:val="00263E2E"/>
    <w:rsid w:val="00264021"/>
    <w:rsid w:val="0026408B"/>
    <w:rsid w:val="00264567"/>
    <w:rsid w:val="00264A50"/>
    <w:rsid w:val="00264B68"/>
    <w:rsid w:val="00264F6C"/>
    <w:rsid w:val="0026536E"/>
    <w:rsid w:val="0026557E"/>
    <w:rsid w:val="00265C4C"/>
    <w:rsid w:val="00265C8E"/>
    <w:rsid w:val="00265EA8"/>
    <w:rsid w:val="00265EB2"/>
    <w:rsid w:val="00266051"/>
    <w:rsid w:val="002661DC"/>
    <w:rsid w:val="002664BD"/>
    <w:rsid w:val="00266A83"/>
    <w:rsid w:val="00266DB0"/>
    <w:rsid w:val="00266F5C"/>
    <w:rsid w:val="00267031"/>
    <w:rsid w:val="0027008A"/>
    <w:rsid w:val="00270353"/>
    <w:rsid w:val="00270BC1"/>
    <w:rsid w:val="00271175"/>
    <w:rsid w:val="00271235"/>
    <w:rsid w:val="002719AE"/>
    <w:rsid w:val="00271A6A"/>
    <w:rsid w:val="00271AAA"/>
    <w:rsid w:val="00271E42"/>
    <w:rsid w:val="0027244F"/>
    <w:rsid w:val="002728D0"/>
    <w:rsid w:val="0027295B"/>
    <w:rsid w:val="002729F2"/>
    <w:rsid w:val="00272CC2"/>
    <w:rsid w:val="00272E54"/>
    <w:rsid w:val="00272EA9"/>
    <w:rsid w:val="002734C8"/>
    <w:rsid w:val="002734EA"/>
    <w:rsid w:val="00273524"/>
    <w:rsid w:val="002738AB"/>
    <w:rsid w:val="00273A5F"/>
    <w:rsid w:val="00273C53"/>
    <w:rsid w:val="0027448F"/>
    <w:rsid w:val="002744FA"/>
    <w:rsid w:val="0027450E"/>
    <w:rsid w:val="00274516"/>
    <w:rsid w:val="0027457C"/>
    <w:rsid w:val="0027488D"/>
    <w:rsid w:val="0027491E"/>
    <w:rsid w:val="00274932"/>
    <w:rsid w:val="00274E32"/>
    <w:rsid w:val="00274F01"/>
    <w:rsid w:val="0027510B"/>
    <w:rsid w:val="0027560E"/>
    <w:rsid w:val="00275695"/>
    <w:rsid w:val="0027573C"/>
    <w:rsid w:val="00275C0E"/>
    <w:rsid w:val="00275F94"/>
    <w:rsid w:val="00276224"/>
    <w:rsid w:val="00276400"/>
    <w:rsid w:val="0027649A"/>
    <w:rsid w:val="0027667B"/>
    <w:rsid w:val="00276A88"/>
    <w:rsid w:val="00276B47"/>
    <w:rsid w:val="00276E91"/>
    <w:rsid w:val="00276FC9"/>
    <w:rsid w:val="00277591"/>
    <w:rsid w:val="00277A12"/>
    <w:rsid w:val="00277F46"/>
    <w:rsid w:val="00280076"/>
    <w:rsid w:val="002807C5"/>
    <w:rsid w:val="00280CE4"/>
    <w:rsid w:val="00280D2A"/>
    <w:rsid w:val="00280ED1"/>
    <w:rsid w:val="002811B6"/>
    <w:rsid w:val="0028121A"/>
    <w:rsid w:val="00281A12"/>
    <w:rsid w:val="00281ACD"/>
    <w:rsid w:val="00281C9D"/>
    <w:rsid w:val="00281D1E"/>
    <w:rsid w:val="00281DA1"/>
    <w:rsid w:val="00281EDC"/>
    <w:rsid w:val="002823DD"/>
    <w:rsid w:val="0028277F"/>
    <w:rsid w:val="00282997"/>
    <w:rsid w:val="00282C5E"/>
    <w:rsid w:val="00282D3B"/>
    <w:rsid w:val="00282E8C"/>
    <w:rsid w:val="0028313C"/>
    <w:rsid w:val="002831EB"/>
    <w:rsid w:val="0028326F"/>
    <w:rsid w:val="002832C6"/>
    <w:rsid w:val="002837E0"/>
    <w:rsid w:val="00283B3B"/>
    <w:rsid w:val="00283CE2"/>
    <w:rsid w:val="00283EEC"/>
    <w:rsid w:val="00283EF4"/>
    <w:rsid w:val="00284098"/>
    <w:rsid w:val="002843A7"/>
    <w:rsid w:val="00284862"/>
    <w:rsid w:val="00284898"/>
    <w:rsid w:val="00284A92"/>
    <w:rsid w:val="00285114"/>
    <w:rsid w:val="00285453"/>
    <w:rsid w:val="00285645"/>
    <w:rsid w:val="00285736"/>
    <w:rsid w:val="002857C3"/>
    <w:rsid w:val="00285990"/>
    <w:rsid w:val="00285B1F"/>
    <w:rsid w:val="00285DBF"/>
    <w:rsid w:val="00285E92"/>
    <w:rsid w:val="00286038"/>
    <w:rsid w:val="00286524"/>
    <w:rsid w:val="002865C9"/>
    <w:rsid w:val="00286B53"/>
    <w:rsid w:val="00287152"/>
    <w:rsid w:val="00287553"/>
    <w:rsid w:val="00287B61"/>
    <w:rsid w:val="00287E12"/>
    <w:rsid w:val="00287F44"/>
    <w:rsid w:val="00290088"/>
    <w:rsid w:val="00290141"/>
    <w:rsid w:val="0029042C"/>
    <w:rsid w:val="00290436"/>
    <w:rsid w:val="00290481"/>
    <w:rsid w:val="002906D9"/>
    <w:rsid w:val="002906E2"/>
    <w:rsid w:val="00290705"/>
    <w:rsid w:val="0029104E"/>
    <w:rsid w:val="00291211"/>
    <w:rsid w:val="0029127F"/>
    <w:rsid w:val="00291DDC"/>
    <w:rsid w:val="00291E9B"/>
    <w:rsid w:val="002921F1"/>
    <w:rsid w:val="002926DB"/>
    <w:rsid w:val="00292E45"/>
    <w:rsid w:val="00292EE3"/>
    <w:rsid w:val="00293175"/>
    <w:rsid w:val="00293241"/>
    <w:rsid w:val="0029335D"/>
    <w:rsid w:val="0029349E"/>
    <w:rsid w:val="002936CC"/>
    <w:rsid w:val="00293D84"/>
    <w:rsid w:val="00293DE3"/>
    <w:rsid w:val="002940A4"/>
    <w:rsid w:val="00294815"/>
    <w:rsid w:val="00295632"/>
    <w:rsid w:val="00295650"/>
    <w:rsid w:val="0029596B"/>
    <w:rsid w:val="00295998"/>
    <w:rsid w:val="00295A4C"/>
    <w:rsid w:val="00295CAD"/>
    <w:rsid w:val="0029656D"/>
    <w:rsid w:val="002965D7"/>
    <w:rsid w:val="0029672D"/>
    <w:rsid w:val="0029692A"/>
    <w:rsid w:val="00296B7A"/>
    <w:rsid w:val="00296C46"/>
    <w:rsid w:val="00296E7B"/>
    <w:rsid w:val="002970AB"/>
    <w:rsid w:val="002971B1"/>
    <w:rsid w:val="002973B4"/>
    <w:rsid w:val="0029746D"/>
    <w:rsid w:val="002974A2"/>
    <w:rsid w:val="00297579"/>
    <w:rsid w:val="0029761F"/>
    <w:rsid w:val="00297AD2"/>
    <w:rsid w:val="00297B62"/>
    <w:rsid w:val="00297CA4"/>
    <w:rsid w:val="00297CE1"/>
    <w:rsid w:val="00297D9D"/>
    <w:rsid w:val="00297F2C"/>
    <w:rsid w:val="00297FBD"/>
    <w:rsid w:val="002A029C"/>
    <w:rsid w:val="002A03EC"/>
    <w:rsid w:val="002A0509"/>
    <w:rsid w:val="002A0B98"/>
    <w:rsid w:val="002A0F99"/>
    <w:rsid w:val="002A1012"/>
    <w:rsid w:val="002A18E8"/>
    <w:rsid w:val="002A1900"/>
    <w:rsid w:val="002A19A4"/>
    <w:rsid w:val="002A1F13"/>
    <w:rsid w:val="002A1FFC"/>
    <w:rsid w:val="002A2902"/>
    <w:rsid w:val="002A2B56"/>
    <w:rsid w:val="002A2B82"/>
    <w:rsid w:val="002A2EF6"/>
    <w:rsid w:val="002A331B"/>
    <w:rsid w:val="002A3368"/>
    <w:rsid w:val="002A35DA"/>
    <w:rsid w:val="002A3925"/>
    <w:rsid w:val="002A3B93"/>
    <w:rsid w:val="002A40CE"/>
    <w:rsid w:val="002A41CB"/>
    <w:rsid w:val="002A4237"/>
    <w:rsid w:val="002A4302"/>
    <w:rsid w:val="002A4590"/>
    <w:rsid w:val="002A50EA"/>
    <w:rsid w:val="002A515C"/>
    <w:rsid w:val="002A5251"/>
    <w:rsid w:val="002A5505"/>
    <w:rsid w:val="002A57F4"/>
    <w:rsid w:val="002A5AC8"/>
    <w:rsid w:val="002A5BC5"/>
    <w:rsid w:val="002A5BE7"/>
    <w:rsid w:val="002A5C4A"/>
    <w:rsid w:val="002A5D9A"/>
    <w:rsid w:val="002A60F7"/>
    <w:rsid w:val="002A6277"/>
    <w:rsid w:val="002A62B7"/>
    <w:rsid w:val="002A641F"/>
    <w:rsid w:val="002A657A"/>
    <w:rsid w:val="002A68C1"/>
    <w:rsid w:val="002A6BBD"/>
    <w:rsid w:val="002A6E14"/>
    <w:rsid w:val="002A6E4A"/>
    <w:rsid w:val="002A6F29"/>
    <w:rsid w:val="002A76A6"/>
    <w:rsid w:val="002A7B79"/>
    <w:rsid w:val="002A7D8A"/>
    <w:rsid w:val="002A7FFD"/>
    <w:rsid w:val="002B06B6"/>
    <w:rsid w:val="002B098C"/>
    <w:rsid w:val="002B0A59"/>
    <w:rsid w:val="002B0D55"/>
    <w:rsid w:val="002B0F01"/>
    <w:rsid w:val="002B19A9"/>
    <w:rsid w:val="002B1FE4"/>
    <w:rsid w:val="002B2178"/>
    <w:rsid w:val="002B265B"/>
    <w:rsid w:val="002B27F8"/>
    <w:rsid w:val="002B29D0"/>
    <w:rsid w:val="002B29E6"/>
    <w:rsid w:val="002B2AB8"/>
    <w:rsid w:val="002B2EED"/>
    <w:rsid w:val="002B32D6"/>
    <w:rsid w:val="002B34D1"/>
    <w:rsid w:val="002B3A79"/>
    <w:rsid w:val="002B3B4A"/>
    <w:rsid w:val="002B4A6A"/>
    <w:rsid w:val="002B514C"/>
    <w:rsid w:val="002B5AEE"/>
    <w:rsid w:val="002B5B13"/>
    <w:rsid w:val="002B5BF9"/>
    <w:rsid w:val="002B5F2D"/>
    <w:rsid w:val="002B698A"/>
    <w:rsid w:val="002B6A36"/>
    <w:rsid w:val="002B6A97"/>
    <w:rsid w:val="002B6C29"/>
    <w:rsid w:val="002B6CE5"/>
    <w:rsid w:val="002B6D24"/>
    <w:rsid w:val="002B702B"/>
    <w:rsid w:val="002B77EA"/>
    <w:rsid w:val="002B79DB"/>
    <w:rsid w:val="002B7A2C"/>
    <w:rsid w:val="002C0AA2"/>
    <w:rsid w:val="002C0AFF"/>
    <w:rsid w:val="002C0C84"/>
    <w:rsid w:val="002C0E6A"/>
    <w:rsid w:val="002C0F34"/>
    <w:rsid w:val="002C1413"/>
    <w:rsid w:val="002C1533"/>
    <w:rsid w:val="002C1928"/>
    <w:rsid w:val="002C1B48"/>
    <w:rsid w:val="002C1F4C"/>
    <w:rsid w:val="002C2185"/>
    <w:rsid w:val="002C235B"/>
    <w:rsid w:val="002C2380"/>
    <w:rsid w:val="002C26BC"/>
    <w:rsid w:val="002C2BAF"/>
    <w:rsid w:val="002C3231"/>
    <w:rsid w:val="002C32AC"/>
    <w:rsid w:val="002C365D"/>
    <w:rsid w:val="002C3A4C"/>
    <w:rsid w:val="002C3A74"/>
    <w:rsid w:val="002C3B11"/>
    <w:rsid w:val="002C3DAF"/>
    <w:rsid w:val="002C4888"/>
    <w:rsid w:val="002C49EA"/>
    <w:rsid w:val="002C4A78"/>
    <w:rsid w:val="002C4CEB"/>
    <w:rsid w:val="002C4D47"/>
    <w:rsid w:val="002C4DEB"/>
    <w:rsid w:val="002C5087"/>
    <w:rsid w:val="002C517A"/>
    <w:rsid w:val="002C51E7"/>
    <w:rsid w:val="002C5342"/>
    <w:rsid w:val="002C567A"/>
    <w:rsid w:val="002C5C6D"/>
    <w:rsid w:val="002C5C9A"/>
    <w:rsid w:val="002C5DB7"/>
    <w:rsid w:val="002C6347"/>
    <w:rsid w:val="002C6383"/>
    <w:rsid w:val="002C64B3"/>
    <w:rsid w:val="002C684B"/>
    <w:rsid w:val="002C69F3"/>
    <w:rsid w:val="002C70DA"/>
    <w:rsid w:val="002C755C"/>
    <w:rsid w:val="002C7607"/>
    <w:rsid w:val="002C7643"/>
    <w:rsid w:val="002C76DF"/>
    <w:rsid w:val="002C7782"/>
    <w:rsid w:val="002C7E2C"/>
    <w:rsid w:val="002D02E7"/>
    <w:rsid w:val="002D0644"/>
    <w:rsid w:val="002D0B1B"/>
    <w:rsid w:val="002D1433"/>
    <w:rsid w:val="002D1F14"/>
    <w:rsid w:val="002D21CA"/>
    <w:rsid w:val="002D21DB"/>
    <w:rsid w:val="002D2216"/>
    <w:rsid w:val="002D23F8"/>
    <w:rsid w:val="002D2B19"/>
    <w:rsid w:val="002D2B84"/>
    <w:rsid w:val="002D2D91"/>
    <w:rsid w:val="002D3065"/>
    <w:rsid w:val="002D3077"/>
    <w:rsid w:val="002D3278"/>
    <w:rsid w:val="002D365B"/>
    <w:rsid w:val="002D3AEE"/>
    <w:rsid w:val="002D3C8F"/>
    <w:rsid w:val="002D3E9E"/>
    <w:rsid w:val="002D4222"/>
    <w:rsid w:val="002D463C"/>
    <w:rsid w:val="002D4760"/>
    <w:rsid w:val="002D477E"/>
    <w:rsid w:val="002D499A"/>
    <w:rsid w:val="002D51FE"/>
    <w:rsid w:val="002D521C"/>
    <w:rsid w:val="002D5342"/>
    <w:rsid w:val="002D5442"/>
    <w:rsid w:val="002D5C3C"/>
    <w:rsid w:val="002D6018"/>
    <w:rsid w:val="002D63A1"/>
    <w:rsid w:val="002D646B"/>
    <w:rsid w:val="002D6917"/>
    <w:rsid w:val="002D6960"/>
    <w:rsid w:val="002D6C83"/>
    <w:rsid w:val="002D7146"/>
    <w:rsid w:val="002D71EF"/>
    <w:rsid w:val="002D73C9"/>
    <w:rsid w:val="002D7585"/>
    <w:rsid w:val="002D7675"/>
    <w:rsid w:val="002D76B0"/>
    <w:rsid w:val="002D7B58"/>
    <w:rsid w:val="002D7F58"/>
    <w:rsid w:val="002D7FD4"/>
    <w:rsid w:val="002D7FD8"/>
    <w:rsid w:val="002E01BE"/>
    <w:rsid w:val="002E042E"/>
    <w:rsid w:val="002E05B0"/>
    <w:rsid w:val="002E167A"/>
    <w:rsid w:val="002E1814"/>
    <w:rsid w:val="002E1898"/>
    <w:rsid w:val="002E1937"/>
    <w:rsid w:val="002E19FA"/>
    <w:rsid w:val="002E1BA6"/>
    <w:rsid w:val="002E1D94"/>
    <w:rsid w:val="002E21F4"/>
    <w:rsid w:val="002E2310"/>
    <w:rsid w:val="002E2587"/>
    <w:rsid w:val="002E2689"/>
    <w:rsid w:val="002E2755"/>
    <w:rsid w:val="002E2A41"/>
    <w:rsid w:val="002E2A5E"/>
    <w:rsid w:val="002E2C36"/>
    <w:rsid w:val="002E32EB"/>
    <w:rsid w:val="002E35D1"/>
    <w:rsid w:val="002E396A"/>
    <w:rsid w:val="002E4320"/>
    <w:rsid w:val="002E4464"/>
    <w:rsid w:val="002E45B9"/>
    <w:rsid w:val="002E4850"/>
    <w:rsid w:val="002E4D03"/>
    <w:rsid w:val="002E512B"/>
    <w:rsid w:val="002E5443"/>
    <w:rsid w:val="002E57FF"/>
    <w:rsid w:val="002E582D"/>
    <w:rsid w:val="002E58FA"/>
    <w:rsid w:val="002E5BB1"/>
    <w:rsid w:val="002E5C33"/>
    <w:rsid w:val="002E5D04"/>
    <w:rsid w:val="002E5D47"/>
    <w:rsid w:val="002E5D6F"/>
    <w:rsid w:val="002E64EA"/>
    <w:rsid w:val="002E696A"/>
    <w:rsid w:val="002E6C17"/>
    <w:rsid w:val="002E6DD6"/>
    <w:rsid w:val="002E713D"/>
    <w:rsid w:val="002E7A3C"/>
    <w:rsid w:val="002E7D53"/>
    <w:rsid w:val="002F02F5"/>
    <w:rsid w:val="002F085E"/>
    <w:rsid w:val="002F08E7"/>
    <w:rsid w:val="002F095E"/>
    <w:rsid w:val="002F0C0D"/>
    <w:rsid w:val="002F0D2D"/>
    <w:rsid w:val="002F1022"/>
    <w:rsid w:val="002F117B"/>
    <w:rsid w:val="002F121C"/>
    <w:rsid w:val="002F1377"/>
    <w:rsid w:val="002F13E2"/>
    <w:rsid w:val="002F16ED"/>
    <w:rsid w:val="002F1D36"/>
    <w:rsid w:val="002F1D54"/>
    <w:rsid w:val="002F1DDD"/>
    <w:rsid w:val="002F2504"/>
    <w:rsid w:val="002F279E"/>
    <w:rsid w:val="002F28B0"/>
    <w:rsid w:val="002F2936"/>
    <w:rsid w:val="002F2ADC"/>
    <w:rsid w:val="002F2B8B"/>
    <w:rsid w:val="002F2D41"/>
    <w:rsid w:val="002F2EF2"/>
    <w:rsid w:val="002F2F5F"/>
    <w:rsid w:val="002F3775"/>
    <w:rsid w:val="002F3826"/>
    <w:rsid w:val="002F3F68"/>
    <w:rsid w:val="002F42E8"/>
    <w:rsid w:val="002F4518"/>
    <w:rsid w:val="002F46F9"/>
    <w:rsid w:val="002F4872"/>
    <w:rsid w:val="002F4A0D"/>
    <w:rsid w:val="002F4DD0"/>
    <w:rsid w:val="002F53CA"/>
    <w:rsid w:val="002F5586"/>
    <w:rsid w:val="002F6050"/>
    <w:rsid w:val="002F6096"/>
    <w:rsid w:val="002F6256"/>
    <w:rsid w:val="002F62F3"/>
    <w:rsid w:val="002F6311"/>
    <w:rsid w:val="002F63EA"/>
    <w:rsid w:val="002F6464"/>
    <w:rsid w:val="002F650A"/>
    <w:rsid w:val="002F6529"/>
    <w:rsid w:val="002F6EC3"/>
    <w:rsid w:val="002F701F"/>
    <w:rsid w:val="002F75AB"/>
    <w:rsid w:val="002F77B1"/>
    <w:rsid w:val="002F7A2F"/>
    <w:rsid w:val="002F7AB4"/>
    <w:rsid w:val="002F7AD2"/>
    <w:rsid w:val="002F7BF2"/>
    <w:rsid w:val="002F7D00"/>
    <w:rsid w:val="003000A4"/>
    <w:rsid w:val="003000D8"/>
    <w:rsid w:val="00300259"/>
    <w:rsid w:val="0030035D"/>
    <w:rsid w:val="003008B4"/>
    <w:rsid w:val="00301137"/>
    <w:rsid w:val="0030118D"/>
    <w:rsid w:val="00301523"/>
    <w:rsid w:val="00301A66"/>
    <w:rsid w:val="00301AEC"/>
    <w:rsid w:val="00301C3F"/>
    <w:rsid w:val="00301C81"/>
    <w:rsid w:val="00301CA1"/>
    <w:rsid w:val="00302056"/>
    <w:rsid w:val="0030220F"/>
    <w:rsid w:val="00302587"/>
    <w:rsid w:val="003025CE"/>
    <w:rsid w:val="003028D1"/>
    <w:rsid w:val="003028F0"/>
    <w:rsid w:val="00302959"/>
    <w:rsid w:val="00302B5D"/>
    <w:rsid w:val="00302D86"/>
    <w:rsid w:val="00302FE7"/>
    <w:rsid w:val="00303308"/>
    <w:rsid w:val="003036D1"/>
    <w:rsid w:val="003038C8"/>
    <w:rsid w:val="0030394A"/>
    <w:rsid w:val="00304098"/>
    <w:rsid w:val="003040AD"/>
    <w:rsid w:val="0030428C"/>
    <w:rsid w:val="003043E2"/>
    <w:rsid w:val="003044C5"/>
    <w:rsid w:val="003045FD"/>
    <w:rsid w:val="00304893"/>
    <w:rsid w:val="003048BE"/>
    <w:rsid w:val="00304EB8"/>
    <w:rsid w:val="0030518D"/>
    <w:rsid w:val="003052ED"/>
    <w:rsid w:val="00305570"/>
    <w:rsid w:val="0030563E"/>
    <w:rsid w:val="00305964"/>
    <w:rsid w:val="003059D0"/>
    <w:rsid w:val="00305B95"/>
    <w:rsid w:val="00306159"/>
    <w:rsid w:val="003061A7"/>
    <w:rsid w:val="003061E5"/>
    <w:rsid w:val="003065E6"/>
    <w:rsid w:val="00306881"/>
    <w:rsid w:val="00306A14"/>
    <w:rsid w:val="003073DC"/>
    <w:rsid w:val="003073F1"/>
    <w:rsid w:val="00307851"/>
    <w:rsid w:val="00307870"/>
    <w:rsid w:val="003078D7"/>
    <w:rsid w:val="0030797F"/>
    <w:rsid w:val="00307AAF"/>
    <w:rsid w:val="0031007B"/>
    <w:rsid w:val="003101A5"/>
    <w:rsid w:val="00310315"/>
    <w:rsid w:val="003103BA"/>
    <w:rsid w:val="003108B0"/>
    <w:rsid w:val="00310BFE"/>
    <w:rsid w:val="00310D98"/>
    <w:rsid w:val="00310E16"/>
    <w:rsid w:val="00311089"/>
    <w:rsid w:val="003115D9"/>
    <w:rsid w:val="00311851"/>
    <w:rsid w:val="0031194F"/>
    <w:rsid w:val="00311B20"/>
    <w:rsid w:val="00311C89"/>
    <w:rsid w:val="00311E4C"/>
    <w:rsid w:val="0031231A"/>
    <w:rsid w:val="0031250B"/>
    <w:rsid w:val="0031273B"/>
    <w:rsid w:val="003129F8"/>
    <w:rsid w:val="00312B2A"/>
    <w:rsid w:val="00312C24"/>
    <w:rsid w:val="00312D06"/>
    <w:rsid w:val="00313070"/>
    <w:rsid w:val="003130ED"/>
    <w:rsid w:val="003132CD"/>
    <w:rsid w:val="003134B7"/>
    <w:rsid w:val="003138CD"/>
    <w:rsid w:val="003138E7"/>
    <w:rsid w:val="00313BF6"/>
    <w:rsid w:val="00313CF3"/>
    <w:rsid w:val="00313EFE"/>
    <w:rsid w:val="00313F95"/>
    <w:rsid w:val="00314260"/>
    <w:rsid w:val="00314648"/>
    <w:rsid w:val="00314658"/>
    <w:rsid w:val="00314703"/>
    <w:rsid w:val="00315250"/>
    <w:rsid w:val="003153AE"/>
    <w:rsid w:val="00315600"/>
    <w:rsid w:val="00315A4A"/>
    <w:rsid w:val="00315B26"/>
    <w:rsid w:val="00316210"/>
    <w:rsid w:val="00316296"/>
    <w:rsid w:val="003163EC"/>
    <w:rsid w:val="003163F4"/>
    <w:rsid w:val="0031661A"/>
    <w:rsid w:val="00316662"/>
    <w:rsid w:val="00316A0F"/>
    <w:rsid w:val="00316BD6"/>
    <w:rsid w:val="00317261"/>
    <w:rsid w:val="003172E7"/>
    <w:rsid w:val="00317733"/>
    <w:rsid w:val="00317AB7"/>
    <w:rsid w:val="00317C1E"/>
    <w:rsid w:val="00317DF1"/>
    <w:rsid w:val="00317F53"/>
    <w:rsid w:val="00320016"/>
    <w:rsid w:val="003204C2"/>
    <w:rsid w:val="003204EF"/>
    <w:rsid w:val="00320895"/>
    <w:rsid w:val="00320A2C"/>
    <w:rsid w:val="00320D4B"/>
    <w:rsid w:val="00320EB9"/>
    <w:rsid w:val="003211D2"/>
    <w:rsid w:val="00321278"/>
    <w:rsid w:val="0032179B"/>
    <w:rsid w:val="00321845"/>
    <w:rsid w:val="0032188E"/>
    <w:rsid w:val="00321CF7"/>
    <w:rsid w:val="00321EDA"/>
    <w:rsid w:val="00321F26"/>
    <w:rsid w:val="00322185"/>
    <w:rsid w:val="00322437"/>
    <w:rsid w:val="003227D4"/>
    <w:rsid w:val="003228BC"/>
    <w:rsid w:val="00322EC6"/>
    <w:rsid w:val="00322ECB"/>
    <w:rsid w:val="0032343F"/>
    <w:rsid w:val="003236C7"/>
    <w:rsid w:val="00323878"/>
    <w:rsid w:val="00323A71"/>
    <w:rsid w:val="00323D2C"/>
    <w:rsid w:val="003240E1"/>
    <w:rsid w:val="00324313"/>
    <w:rsid w:val="0032543B"/>
    <w:rsid w:val="003259DF"/>
    <w:rsid w:val="00325B05"/>
    <w:rsid w:val="003264C9"/>
    <w:rsid w:val="003268B4"/>
    <w:rsid w:val="00326A61"/>
    <w:rsid w:val="00326AAE"/>
    <w:rsid w:val="00326EFE"/>
    <w:rsid w:val="003271EA"/>
    <w:rsid w:val="00327452"/>
    <w:rsid w:val="00327762"/>
    <w:rsid w:val="003277F2"/>
    <w:rsid w:val="00327AF5"/>
    <w:rsid w:val="00330090"/>
    <w:rsid w:val="0033034A"/>
    <w:rsid w:val="0033036B"/>
    <w:rsid w:val="00330418"/>
    <w:rsid w:val="00330461"/>
    <w:rsid w:val="00330707"/>
    <w:rsid w:val="00330EBF"/>
    <w:rsid w:val="003310C7"/>
    <w:rsid w:val="003310D9"/>
    <w:rsid w:val="003310F7"/>
    <w:rsid w:val="00331964"/>
    <w:rsid w:val="00331AFF"/>
    <w:rsid w:val="00332202"/>
    <w:rsid w:val="003322B6"/>
    <w:rsid w:val="003322CA"/>
    <w:rsid w:val="003322E8"/>
    <w:rsid w:val="00332845"/>
    <w:rsid w:val="0033294C"/>
    <w:rsid w:val="003330F4"/>
    <w:rsid w:val="0033365A"/>
    <w:rsid w:val="00333C56"/>
    <w:rsid w:val="00333CF7"/>
    <w:rsid w:val="00333D67"/>
    <w:rsid w:val="00333D70"/>
    <w:rsid w:val="00333E47"/>
    <w:rsid w:val="00334008"/>
    <w:rsid w:val="0033482B"/>
    <w:rsid w:val="00334870"/>
    <w:rsid w:val="00334A52"/>
    <w:rsid w:val="00334AF0"/>
    <w:rsid w:val="00334C2E"/>
    <w:rsid w:val="00334D76"/>
    <w:rsid w:val="00334E15"/>
    <w:rsid w:val="00334F94"/>
    <w:rsid w:val="003352A1"/>
    <w:rsid w:val="003352F1"/>
    <w:rsid w:val="003353A5"/>
    <w:rsid w:val="00335722"/>
    <w:rsid w:val="00335C6E"/>
    <w:rsid w:val="00335CB9"/>
    <w:rsid w:val="003362CF"/>
    <w:rsid w:val="00336B99"/>
    <w:rsid w:val="00336BBD"/>
    <w:rsid w:val="00336F56"/>
    <w:rsid w:val="00337152"/>
    <w:rsid w:val="00337193"/>
    <w:rsid w:val="003371CF"/>
    <w:rsid w:val="00337215"/>
    <w:rsid w:val="00337282"/>
    <w:rsid w:val="00337417"/>
    <w:rsid w:val="00337495"/>
    <w:rsid w:val="00337565"/>
    <w:rsid w:val="00337972"/>
    <w:rsid w:val="00337C5F"/>
    <w:rsid w:val="00337CCB"/>
    <w:rsid w:val="00337D7E"/>
    <w:rsid w:val="00337F02"/>
    <w:rsid w:val="00337F83"/>
    <w:rsid w:val="00337F96"/>
    <w:rsid w:val="0034043B"/>
    <w:rsid w:val="003405C5"/>
    <w:rsid w:val="00340625"/>
    <w:rsid w:val="00340730"/>
    <w:rsid w:val="0034087C"/>
    <w:rsid w:val="00340BFF"/>
    <w:rsid w:val="00340DB1"/>
    <w:rsid w:val="00340E74"/>
    <w:rsid w:val="003411CF"/>
    <w:rsid w:val="003413FF"/>
    <w:rsid w:val="00341609"/>
    <w:rsid w:val="003417B7"/>
    <w:rsid w:val="003418A4"/>
    <w:rsid w:val="003418E1"/>
    <w:rsid w:val="003419D1"/>
    <w:rsid w:val="00341EA9"/>
    <w:rsid w:val="003426E8"/>
    <w:rsid w:val="00342976"/>
    <w:rsid w:val="00342A52"/>
    <w:rsid w:val="00342B20"/>
    <w:rsid w:val="00342D62"/>
    <w:rsid w:val="00342DDF"/>
    <w:rsid w:val="00342EA4"/>
    <w:rsid w:val="00342ED4"/>
    <w:rsid w:val="00343282"/>
    <w:rsid w:val="003434BB"/>
    <w:rsid w:val="00343514"/>
    <w:rsid w:val="0034357A"/>
    <w:rsid w:val="00343672"/>
    <w:rsid w:val="00343D0A"/>
    <w:rsid w:val="00343F08"/>
    <w:rsid w:val="0034410E"/>
    <w:rsid w:val="0034481A"/>
    <w:rsid w:val="0034484E"/>
    <w:rsid w:val="00344871"/>
    <w:rsid w:val="00344CD3"/>
    <w:rsid w:val="00344F87"/>
    <w:rsid w:val="00345300"/>
    <w:rsid w:val="003453D2"/>
    <w:rsid w:val="003453F1"/>
    <w:rsid w:val="00345680"/>
    <w:rsid w:val="003457C5"/>
    <w:rsid w:val="003458A3"/>
    <w:rsid w:val="00345A1C"/>
    <w:rsid w:val="00345B70"/>
    <w:rsid w:val="00345C2D"/>
    <w:rsid w:val="00345DE2"/>
    <w:rsid w:val="00346277"/>
    <w:rsid w:val="003463DA"/>
    <w:rsid w:val="00346428"/>
    <w:rsid w:val="00346475"/>
    <w:rsid w:val="0034651F"/>
    <w:rsid w:val="00346576"/>
    <w:rsid w:val="003466F0"/>
    <w:rsid w:val="00346A6C"/>
    <w:rsid w:val="00346CE8"/>
    <w:rsid w:val="00346F1E"/>
    <w:rsid w:val="00347201"/>
    <w:rsid w:val="003473F6"/>
    <w:rsid w:val="0034750B"/>
    <w:rsid w:val="00347B3A"/>
    <w:rsid w:val="00347EB1"/>
    <w:rsid w:val="00347F12"/>
    <w:rsid w:val="00347FA4"/>
    <w:rsid w:val="00347FF8"/>
    <w:rsid w:val="003502F0"/>
    <w:rsid w:val="0035042A"/>
    <w:rsid w:val="0035076A"/>
    <w:rsid w:val="003507E4"/>
    <w:rsid w:val="003509BE"/>
    <w:rsid w:val="003509EE"/>
    <w:rsid w:val="00350A59"/>
    <w:rsid w:val="00350C82"/>
    <w:rsid w:val="00350CC2"/>
    <w:rsid w:val="00350EE3"/>
    <w:rsid w:val="00350FB8"/>
    <w:rsid w:val="00351283"/>
    <w:rsid w:val="00351307"/>
    <w:rsid w:val="00351C08"/>
    <w:rsid w:val="00351D94"/>
    <w:rsid w:val="00351E9F"/>
    <w:rsid w:val="00352046"/>
    <w:rsid w:val="00352230"/>
    <w:rsid w:val="00352456"/>
    <w:rsid w:val="00352459"/>
    <w:rsid w:val="00352462"/>
    <w:rsid w:val="003527FD"/>
    <w:rsid w:val="00353575"/>
    <w:rsid w:val="003538B2"/>
    <w:rsid w:val="00353B5F"/>
    <w:rsid w:val="00353DE2"/>
    <w:rsid w:val="00353F94"/>
    <w:rsid w:val="00353FD6"/>
    <w:rsid w:val="0035494F"/>
    <w:rsid w:val="003549DE"/>
    <w:rsid w:val="00354B60"/>
    <w:rsid w:val="00354B8F"/>
    <w:rsid w:val="00354C77"/>
    <w:rsid w:val="00354DAA"/>
    <w:rsid w:val="00355056"/>
    <w:rsid w:val="00355B7E"/>
    <w:rsid w:val="00355BE8"/>
    <w:rsid w:val="00355C63"/>
    <w:rsid w:val="00355CBC"/>
    <w:rsid w:val="00355E7A"/>
    <w:rsid w:val="003562DA"/>
    <w:rsid w:val="0035682E"/>
    <w:rsid w:val="00356AEF"/>
    <w:rsid w:val="00356AFF"/>
    <w:rsid w:val="00356EC7"/>
    <w:rsid w:val="00356EDB"/>
    <w:rsid w:val="00356F14"/>
    <w:rsid w:val="00357184"/>
    <w:rsid w:val="003571FB"/>
    <w:rsid w:val="0035728E"/>
    <w:rsid w:val="003573A6"/>
    <w:rsid w:val="00357572"/>
    <w:rsid w:val="003575B6"/>
    <w:rsid w:val="003579F1"/>
    <w:rsid w:val="00357CDB"/>
    <w:rsid w:val="00357DF1"/>
    <w:rsid w:val="00357DF6"/>
    <w:rsid w:val="00357EE1"/>
    <w:rsid w:val="00360189"/>
    <w:rsid w:val="00360539"/>
    <w:rsid w:val="00360969"/>
    <w:rsid w:val="00360DA0"/>
    <w:rsid w:val="00360FA1"/>
    <w:rsid w:val="003610F7"/>
    <w:rsid w:val="00361731"/>
    <w:rsid w:val="00361810"/>
    <w:rsid w:val="0036200A"/>
    <w:rsid w:val="00362063"/>
    <w:rsid w:val="003620A7"/>
    <w:rsid w:val="00362681"/>
    <w:rsid w:val="00362A7E"/>
    <w:rsid w:val="00362B6D"/>
    <w:rsid w:val="00362EB2"/>
    <w:rsid w:val="0036314D"/>
    <w:rsid w:val="00363324"/>
    <w:rsid w:val="00363410"/>
    <w:rsid w:val="003634F6"/>
    <w:rsid w:val="00363823"/>
    <w:rsid w:val="0036414B"/>
    <w:rsid w:val="00364354"/>
    <w:rsid w:val="003644C7"/>
    <w:rsid w:val="00364A92"/>
    <w:rsid w:val="00364BB0"/>
    <w:rsid w:val="00364C6D"/>
    <w:rsid w:val="00364D83"/>
    <w:rsid w:val="00364F64"/>
    <w:rsid w:val="00365009"/>
    <w:rsid w:val="00365093"/>
    <w:rsid w:val="00365222"/>
    <w:rsid w:val="00365A47"/>
    <w:rsid w:val="00365DB6"/>
    <w:rsid w:val="003663C7"/>
    <w:rsid w:val="0036653B"/>
    <w:rsid w:val="0036670A"/>
    <w:rsid w:val="0036682C"/>
    <w:rsid w:val="00366A3E"/>
    <w:rsid w:val="0036708B"/>
    <w:rsid w:val="0036779E"/>
    <w:rsid w:val="00367C20"/>
    <w:rsid w:val="00367E11"/>
    <w:rsid w:val="003703D1"/>
    <w:rsid w:val="0037071D"/>
    <w:rsid w:val="00370A6A"/>
    <w:rsid w:val="00370D4F"/>
    <w:rsid w:val="00371086"/>
    <w:rsid w:val="00371A61"/>
    <w:rsid w:val="00371C85"/>
    <w:rsid w:val="00371D36"/>
    <w:rsid w:val="00371D46"/>
    <w:rsid w:val="00371FE3"/>
    <w:rsid w:val="0037236A"/>
    <w:rsid w:val="00372898"/>
    <w:rsid w:val="00372B64"/>
    <w:rsid w:val="00372BE7"/>
    <w:rsid w:val="00373047"/>
    <w:rsid w:val="00373157"/>
    <w:rsid w:val="00373DBA"/>
    <w:rsid w:val="00373EE6"/>
    <w:rsid w:val="00374199"/>
    <w:rsid w:val="003741E7"/>
    <w:rsid w:val="00374310"/>
    <w:rsid w:val="00374316"/>
    <w:rsid w:val="00374609"/>
    <w:rsid w:val="00374626"/>
    <w:rsid w:val="00374DFB"/>
    <w:rsid w:val="00374F01"/>
    <w:rsid w:val="00374F21"/>
    <w:rsid w:val="00375027"/>
    <w:rsid w:val="003750DC"/>
    <w:rsid w:val="00375405"/>
    <w:rsid w:val="0037551E"/>
    <w:rsid w:val="00375B57"/>
    <w:rsid w:val="00375FF7"/>
    <w:rsid w:val="00376049"/>
    <w:rsid w:val="003763F4"/>
    <w:rsid w:val="003764BB"/>
    <w:rsid w:val="003766CA"/>
    <w:rsid w:val="003767A1"/>
    <w:rsid w:val="00376BE1"/>
    <w:rsid w:val="0037712E"/>
    <w:rsid w:val="00377505"/>
    <w:rsid w:val="003777C9"/>
    <w:rsid w:val="00377CEB"/>
    <w:rsid w:val="00377DC9"/>
    <w:rsid w:val="00380296"/>
    <w:rsid w:val="00380905"/>
    <w:rsid w:val="00380A4D"/>
    <w:rsid w:val="00380AEE"/>
    <w:rsid w:val="00380C99"/>
    <w:rsid w:val="00380EC3"/>
    <w:rsid w:val="00381186"/>
    <w:rsid w:val="003814E1"/>
    <w:rsid w:val="0038169A"/>
    <w:rsid w:val="003818C7"/>
    <w:rsid w:val="00381A5D"/>
    <w:rsid w:val="00381B73"/>
    <w:rsid w:val="00381BD2"/>
    <w:rsid w:val="00381DD7"/>
    <w:rsid w:val="00381E5E"/>
    <w:rsid w:val="003820C9"/>
    <w:rsid w:val="0038222F"/>
    <w:rsid w:val="0038243C"/>
    <w:rsid w:val="003825EC"/>
    <w:rsid w:val="003826A5"/>
    <w:rsid w:val="0038288D"/>
    <w:rsid w:val="00382E31"/>
    <w:rsid w:val="00382F45"/>
    <w:rsid w:val="0038351F"/>
    <w:rsid w:val="00383F76"/>
    <w:rsid w:val="003843A9"/>
    <w:rsid w:val="003845E4"/>
    <w:rsid w:val="003846F9"/>
    <w:rsid w:val="00384840"/>
    <w:rsid w:val="00385143"/>
    <w:rsid w:val="0038569D"/>
    <w:rsid w:val="003858A3"/>
    <w:rsid w:val="00385C20"/>
    <w:rsid w:val="00385DD6"/>
    <w:rsid w:val="003865D3"/>
    <w:rsid w:val="00386EE7"/>
    <w:rsid w:val="00386FB2"/>
    <w:rsid w:val="00387041"/>
    <w:rsid w:val="00387592"/>
    <w:rsid w:val="003875AB"/>
    <w:rsid w:val="003879CF"/>
    <w:rsid w:val="00387D95"/>
    <w:rsid w:val="00387EB4"/>
    <w:rsid w:val="003901DE"/>
    <w:rsid w:val="003903DC"/>
    <w:rsid w:val="003905DE"/>
    <w:rsid w:val="003909B4"/>
    <w:rsid w:val="00390A35"/>
    <w:rsid w:val="00390B88"/>
    <w:rsid w:val="003913DF"/>
    <w:rsid w:val="00391652"/>
    <w:rsid w:val="0039197A"/>
    <w:rsid w:val="00391DFF"/>
    <w:rsid w:val="00391E24"/>
    <w:rsid w:val="00392270"/>
    <w:rsid w:val="0039243D"/>
    <w:rsid w:val="00392536"/>
    <w:rsid w:val="00392705"/>
    <w:rsid w:val="00392797"/>
    <w:rsid w:val="0039293C"/>
    <w:rsid w:val="00393845"/>
    <w:rsid w:val="00393BEA"/>
    <w:rsid w:val="00393C8D"/>
    <w:rsid w:val="00393E1B"/>
    <w:rsid w:val="003941C6"/>
    <w:rsid w:val="00394415"/>
    <w:rsid w:val="00394662"/>
    <w:rsid w:val="00394B84"/>
    <w:rsid w:val="00394D11"/>
    <w:rsid w:val="00394EAD"/>
    <w:rsid w:val="003959E8"/>
    <w:rsid w:val="00395D26"/>
    <w:rsid w:val="00395D67"/>
    <w:rsid w:val="00395E2B"/>
    <w:rsid w:val="00395FF4"/>
    <w:rsid w:val="0039623C"/>
    <w:rsid w:val="0039642E"/>
    <w:rsid w:val="0039646E"/>
    <w:rsid w:val="003964AB"/>
    <w:rsid w:val="003967BE"/>
    <w:rsid w:val="0039695B"/>
    <w:rsid w:val="00396E2F"/>
    <w:rsid w:val="003970DE"/>
    <w:rsid w:val="00397152"/>
    <w:rsid w:val="0039729F"/>
    <w:rsid w:val="003975FF"/>
    <w:rsid w:val="0039766E"/>
    <w:rsid w:val="0039771A"/>
    <w:rsid w:val="00397B72"/>
    <w:rsid w:val="00397F4C"/>
    <w:rsid w:val="003A04D6"/>
    <w:rsid w:val="003A09C1"/>
    <w:rsid w:val="003A09E4"/>
    <w:rsid w:val="003A0A5E"/>
    <w:rsid w:val="003A0D43"/>
    <w:rsid w:val="003A0DAB"/>
    <w:rsid w:val="003A0E9D"/>
    <w:rsid w:val="003A161E"/>
    <w:rsid w:val="003A1789"/>
    <w:rsid w:val="003A1BDB"/>
    <w:rsid w:val="003A1C62"/>
    <w:rsid w:val="003A2032"/>
    <w:rsid w:val="003A21CD"/>
    <w:rsid w:val="003A2553"/>
    <w:rsid w:val="003A2B61"/>
    <w:rsid w:val="003A345C"/>
    <w:rsid w:val="003A3510"/>
    <w:rsid w:val="003A36AD"/>
    <w:rsid w:val="003A3A30"/>
    <w:rsid w:val="003A3AE8"/>
    <w:rsid w:val="003A416C"/>
    <w:rsid w:val="003A41F9"/>
    <w:rsid w:val="003A4474"/>
    <w:rsid w:val="003A4C68"/>
    <w:rsid w:val="003A4D4A"/>
    <w:rsid w:val="003A4E0D"/>
    <w:rsid w:val="003A4E11"/>
    <w:rsid w:val="003A5082"/>
    <w:rsid w:val="003A512B"/>
    <w:rsid w:val="003A58BF"/>
    <w:rsid w:val="003A5B50"/>
    <w:rsid w:val="003A5B8A"/>
    <w:rsid w:val="003A6186"/>
    <w:rsid w:val="003A62C7"/>
    <w:rsid w:val="003A631E"/>
    <w:rsid w:val="003A676A"/>
    <w:rsid w:val="003A6890"/>
    <w:rsid w:val="003A6D0E"/>
    <w:rsid w:val="003A6E83"/>
    <w:rsid w:val="003A709C"/>
    <w:rsid w:val="003A768D"/>
    <w:rsid w:val="003A7A39"/>
    <w:rsid w:val="003A7A90"/>
    <w:rsid w:val="003A7EA6"/>
    <w:rsid w:val="003B0244"/>
    <w:rsid w:val="003B0BD2"/>
    <w:rsid w:val="003B0E22"/>
    <w:rsid w:val="003B1004"/>
    <w:rsid w:val="003B1723"/>
    <w:rsid w:val="003B177A"/>
    <w:rsid w:val="003B1C2C"/>
    <w:rsid w:val="003B1CEB"/>
    <w:rsid w:val="003B1E20"/>
    <w:rsid w:val="003B28CA"/>
    <w:rsid w:val="003B2FF2"/>
    <w:rsid w:val="003B300C"/>
    <w:rsid w:val="003B30E0"/>
    <w:rsid w:val="003B335B"/>
    <w:rsid w:val="003B3531"/>
    <w:rsid w:val="003B3563"/>
    <w:rsid w:val="003B38F8"/>
    <w:rsid w:val="003B3C6E"/>
    <w:rsid w:val="003B3D00"/>
    <w:rsid w:val="003B4101"/>
    <w:rsid w:val="003B42FD"/>
    <w:rsid w:val="003B4480"/>
    <w:rsid w:val="003B49D5"/>
    <w:rsid w:val="003B4A26"/>
    <w:rsid w:val="003B4A6F"/>
    <w:rsid w:val="003B4B3C"/>
    <w:rsid w:val="003B505E"/>
    <w:rsid w:val="003B51B1"/>
    <w:rsid w:val="003B51F4"/>
    <w:rsid w:val="003B5269"/>
    <w:rsid w:val="003B528B"/>
    <w:rsid w:val="003B546D"/>
    <w:rsid w:val="003B55ED"/>
    <w:rsid w:val="003B5609"/>
    <w:rsid w:val="003B5787"/>
    <w:rsid w:val="003B5B98"/>
    <w:rsid w:val="003B5BBE"/>
    <w:rsid w:val="003B5C57"/>
    <w:rsid w:val="003B5CB9"/>
    <w:rsid w:val="003B5EF7"/>
    <w:rsid w:val="003B5F36"/>
    <w:rsid w:val="003B61D1"/>
    <w:rsid w:val="003B6257"/>
    <w:rsid w:val="003B6604"/>
    <w:rsid w:val="003B66C5"/>
    <w:rsid w:val="003B6891"/>
    <w:rsid w:val="003B6CCF"/>
    <w:rsid w:val="003B72F7"/>
    <w:rsid w:val="003B733D"/>
    <w:rsid w:val="003B769F"/>
    <w:rsid w:val="003B7CA3"/>
    <w:rsid w:val="003B7CFE"/>
    <w:rsid w:val="003B7D8B"/>
    <w:rsid w:val="003B7E4A"/>
    <w:rsid w:val="003C0745"/>
    <w:rsid w:val="003C0776"/>
    <w:rsid w:val="003C0993"/>
    <w:rsid w:val="003C0AA7"/>
    <w:rsid w:val="003C0E80"/>
    <w:rsid w:val="003C162A"/>
    <w:rsid w:val="003C1B3D"/>
    <w:rsid w:val="003C1B7B"/>
    <w:rsid w:val="003C1B99"/>
    <w:rsid w:val="003C1ED1"/>
    <w:rsid w:val="003C225C"/>
    <w:rsid w:val="003C24AB"/>
    <w:rsid w:val="003C2546"/>
    <w:rsid w:val="003C2649"/>
    <w:rsid w:val="003C28F4"/>
    <w:rsid w:val="003C2913"/>
    <w:rsid w:val="003C3251"/>
    <w:rsid w:val="003C34A4"/>
    <w:rsid w:val="003C37E9"/>
    <w:rsid w:val="003C3C0A"/>
    <w:rsid w:val="003C40AE"/>
    <w:rsid w:val="003C436E"/>
    <w:rsid w:val="003C443B"/>
    <w:rsid w:val="003C445D"/>
    <w:rsid w:val="003C4962"/>
    <w:rsid w:val="003C4AC5"/>
    <w:rsid w:val="003C4CD6"/>
    <w:rsid w:val="003C5255"/>
    <w:rsid w:val="003C5262"/>
    <w:rsid w:val="003C583F"/>
    <w:rsid w:val="003C5DF3"/>
    <w:rsid w:val="003C6620"/>
    <w:rsid w:val="003C66A4"/>
    <w:rsid w:val="003C6887"/>
    <w:rsid w:val="003C6BAF"/>
    <w:rsid w:val="003C6E3F"/>
    <w:rsid w:val="003C7477"/>
    <w:rsid w:val="003C77BE"/>
    <w:rsid w:val="003C77E9"/>
    <w:rsid w:val="003C78D1"/>
    <w:rsid w:val="003C7903"/>
    <w:rsid w:val="003C7ABE"/>
    <w:rsid w:val="003C7B26"/>
    <w:rsid w:val="003C7C23"/>
    <w:rsid w:val="003C7D98"/>
    <w:rsid w:val="003D01BD"/>
    <w:rsid w:val="003D068E"/>
    <w:rsid w:val="003D078B"/>
    <w:rsid w:val="003D0930"/>
    <w:rsid w:val="003D0B7D"/>
    <w:rsid w:val="003D0BDB"/>
    <w:rsid w:val="003D1282"/>
    <w:rsid w:val="003D1309"/>
    <w:rsid w:val="003D15D0"/>
    <w:rsid w:val="003D160D"/>
    <w:rsid w:val="003D163C"/>
    <w:rsid w:val="003D178C"/>
    <w:rsid w:val="003D1851"/>
    <w:rsid w:val="003D1BA7"/>
    <w:rsid w:val="003D1FAF"/>
    <w:rsid w:val="003D2078"/>
    <w:rsid w:val="003D3166"/>
    <w:rsid w:val="003D3D56"/>
    <w:rsid w:val="003D3ED8"/>
    <w:rsid w:val="003D4014"/>
    <w:rsid w:val="003D41AE"/>
    <w:rsid w:val="003D41F8"/>
    <w:rsid w:val="003D4593"/>
    <w:rsid w:val="003D4647"/>
    <w:rsid w:val="003D4B1B"/>
    <w:rsid w:val="003D4C84"/>
    <w:rsid w:val="003D4D67"/>
    <w:rsid w:val="003D4FF3"/>
    <w:rsid w:val="003D5173"/>
    <w:rsid w:val="003D5203"/>
    <w:rsid w:val="003D545A"/>
    <w:rsid w:val="003D56A3"/>
    <w:rsid w:val="003D5B54"/>
    <w:rsid w:val="003D5D0C"/>
    <w:rsid w:val="003D5E68"/>
    <w:rsid w:val="003D5EF8"/>
    <w:rsid w:val="003D619C"/>
    <w:rsid w:val="003D6677"/>
    <w:rsid w:val="003D66F9"/>
    <w:rsid w:val="003D68E0"/>
    <w:rsid w:val="003D6AC1"/>
    <w:rsid w:val="003D6BC8"/>
    <w:rsid w:val="003D6BD6"/>
    <w:rsid w:val="003D6CAD"/>
    <w:rsid w:val="003D71A4"/>
    <w:rsid w:val="003D73F2"/>
    <w:rsid w:val="003D79D1"/>
    <w:rsid w:val="003D7A2C"/>
    <w:rsid w:val="003D7C34"/>
    <w:rsid w:val="003D7F01"/>
    <w:rsid w:val="003D7FF2"/>
    <w:rsid w:val="003E00B0"/>
    <w:rsid w:val="003E01A6"/>
    <w:rsid w:val="003E05AD"/>
    <w:rsid w:val="003E06D1"/>
    <w:rsid w:val="003E0782"/>
    <w:rsid w:val="003E0AFC"/>
    <w:rsid w:val="003E0DB0"/>
    <w:rsid w:val="003E0E51"/>
    <w:rsid w:val="003E1321"/>
    <w:rsid w:val="003E14DD"/>
    <w:rsid w:val="003E1526"/>
    <w:rsid w:val="003E162A"/>
    <w:rsid w:val="003E1CF0"/>
    <w:rsid w:val="003E1DA7"/>
    <w:rsid w:val="003E2004"/>
    <w:rsid w:val="003E2043"/>
    <w:rsid w:val="003E25EA"/>
    <w:rsid w:val="003E2785"/>
    <w:rsid w:val="003E2848"/>
    <w:rsid w:val="003E2A91"/>
    <w:rsid w:val="003E30BD"/>
    <w:rsid w:val="003E358A"/>
    <w:rsid w:val="003E371A"/>
    <w:rsid w:val="003E373A"/>
    <w:rsid w:val="003E3AA4"/>
    <w:rsid w:val="003E3AF6"/>
    <w:rsid w:val="003E3CC5"/>
    <w:rsid w:val="003E4220"/>
    <w:rsid w:val="003E44E4"/>
    <w:rsid w:val="003E45A3"/>
    <w:rsid w:val="003E45B9"/>
    <w:rsid w:val="003E4626"/>
    <w:rsid w:val="003E48B9"/>
    <w:rsid w:val="003E48BC"/>
    <w:rsid w:val="003E4A65"/>
    <w:rsid w:val="003E4B0B"/>
    <w:rsid w:val="003E4C5A"/>
    <w:rsid w:val="003E54B4"/>
    <w:rsid w:val="003E5926"/>
    <w:rsid w:val="003E6436"/>
    <w:rsid w:val="003E64DB"/>
    <w:rsid w:val="003E6676"/>
    <w:rsid w:val="003E670A"/>
    <w:rsid w:val="003E6A02"/>
    <w:rsid w:val="003E6EB3"/>
    <w:rsid w:val="003E712F"/>
    <w:rsid w:val="003E7F17"/>
    <w:rsid w:val="003E7F72"/>
    <w:rsid w:val="003E7FB5"/>
    <w:rsid w:val="003F02DF"/>
    <w:rsid w:val="003F04B1"/>
    <w:rsid w:val="003F04B2"/>
    <w:rsid w:val="003F08B5"/>
    <w:rsid w:val="003F0A02"/>
    <w:rsid w:val="003F0C88"/>
    <w:rsid w:val="003F0D43"/>
    <w:rsid w:val="003F0D86"/>
    <w:rsid w:val="003F0E0C"/>
    <w:rsid w:val="003F0FCB"/>
    <w:rsid w:val="003F1304"/>
    <w:rsid w:val="003F1717"/>
    <w:rsid w:val="003F1A42"/>
    <w:rsid w:val="003F1BDC"/>
    <w:rsid w:val="003F251F"/>
    <w:rsid w:val="003F2866"/>
    <w:rsid w:val="003F2D23"/>
    <w:rsid w:val="003F2E1A"/>
    <w:rsid w:val="003F30E4"/>
    <w:rsid w:val="003F31AB"/>
    <w:rsid w:val="003F383C"/>
    <w:rsid w:val="003F3B12"/>
    <w:rsid w:val="003F3BD9"/>
    <w:rsid w:val="003F4014"/>
    <w:rsid w:val="003F48DC"/>
    <w:rsid w:val="003F59BA"/>
    <w:rsid w:val="003F5BEE"/>
    <w:rsid w:val="003F5CEA"/>
    <w:rsid w:val="003F5FC0"/>
    <w:rsid w:val="003F5FDA"/>
    <w:rsid w:val="003F65AD"/>
    <w:rsid w:val="003F694E"/>
    <w:rsid w:val="003F6C70"/>
    <w:rsid w:val="003F6D1D"/>
    <w:rsid w:val="003F70F1"/>
    <w:rsid w:val="003F7255"/>
    <w:rsid w:val="003F7396"/>
    <w:rsid w:val="003F7548"/>
    <w:rsid w:val="003F7EF6"/>
    <w:rsid w:val="003F7F07"/>
    <w:rsid w:val="0040003B"/>
    <w:rsid w:val="0040018C"/>
    <w:rsid w:val="00400279"/>
    <w:rsid w:val="00400346"/>
    <w:rsid w:val="004006FC"/>
    <w:rsid w:val="00400A98"/>
    <w:rsid w:val="00400AEC"/>
    <w:rsid w:val="00401002"/>
    <w:rsid w:val="004012CD"/>
    <w:rsid w:val="004016EF"/>
    <w:rsid w:val="0040180E"/>
    <w:rsid w:val="00401B4F"/>
    <w:rsid w:val="00401B60"/>
    <w:rsid w:val="00401BC9"/>
    <w:rsid w:val="00401F52"/>
    <w:rsid w:val="00402672"/>
    <w:rsid w:val="004027AA"/>
    <w:rsid w:val="004027E8"/>
    <w:rsid w:val="004027F1"/>
    <w:rsid w:val="00402CC5"/>
    <w:rsid w:val="00402D6E"/>
    <w:rsid w:val="0040309F"/>
    <w:rsid w:val="004033FD"/>
    <w:rsid w:val="004039BF"/>
    <w:rsid w:val="00403CEE"/>
    <w:rsid w:val="00403F58"/>
    <w:rsid w:val="00404321"/>
    <w:rsid w:val="00404A9E"/>
    <w:rsid w:val="004052B4"/>
    <w:rsid w:val="004053D3"/>
    <w:rsid w:val="004054CA"/>
    <w:rsid w:val="004058A3"/>
    <w:rsid w:val="00405C38"/>
    <w:rsid w:val="00405D56"/>
    <w:rsid w:val="00405EC6"/>
    <w:rsid w:val="004071CC"/>
    <w:rsid w:val="004073D9"/>
    <w:rsid w:val="00407D8C"/>
    <w:rsid w:val="00407FC3"/>
    <w:rsid w:val="00410140"/>
    <w:rsid w:val="00410289"/>
    <w:rsid w:val="004102DE"/>
    <w:rsid w:val="004103DD"/>
    <w:rsid w:val="0041048B"/>
    <w:rsid w:val="00410492"/>
    <w:rsid w:val="00410878"/>
    <w:rsid w:val="00410AF2"/>
    <w:rsid w:val="00410F9C"/>
    <w:rsid w:val="00410F9F"/>
    <w:rsid w:val="0041195E"/>
    <w:rsid w:val="00411B40"/>
    <w:rsid w:val="00411F83"/>
    <w:rsid w:val="00412273"/>
    <w:rsid w:val="004122A8"/>
    <w:rsid w:val="00412597"/>
    <w:rsid w:val="0041270C"/>
    <w:rsid w:val="004129BF"/>
    <w:rsid w:val="00412BA4"/>
    <w:rsid w:val="00412E40"/>
    <w:rsid w:val="00412F33"/>
    <w:rsid w:val="00413126"/>
    <w:rsid w:val="00413677"/>
    <w:rsid w:val="004137E6"/>
    <w:rsid w:val="00413948"/>
    <w:rsid w:val="00413C58"/>
    <w:rsid w:val="00413E4D"/>
    <w:rsid w:val="00413EC6"/>
    <w:rsid w:val="004143AC"/>
    <w:rsid w:val="004143B5"/>
    <w:rsid w:val="004144C1"/>
    <w:rsid w:val="00414E9D"/>
    <w:rsid w:val="00414F18"/>
    <w:rsid w:val="00414FBD"/>
    <w:rsid w:val="00415056"/>
    <w:rsid w:val="004151C2"/>
    <w:rsid w:val="004153AB"/>
    <w:rsid w:val="0041551F"/>
    <w:rsid w:val="00415CAA"/>
    <w:rsid w:val="00415E2C"/>
    <w:rsid w:val="0041619C"/>
    <w:rsid w:val="00416679"/>
    <w:rsid w:val="00416934"/>
    <w:rsid w:val="00416C47"/>
    <w:rsid w:val="00416FE4"/>
    <w:rsid w:val="00417225"/>
    <w:rsid w:val="00417559"/>
    <w:rsid w:val="0041756E"/>
    <w:rsid w:val="0041788E"/>
    <w:rsid w:val="00417A04"/>
    <w:rsid w:val="00417DEE"/>
    <w:rsid w:val="004200D9"/>
    <w:rsid w:val="004204C5"/>
    <w:rsid w:val="004206A1"/>
    <w:rsid w:val="0042099C"/>
    <w:rsid w:val="00420AC5"/>
    <w:rsid w:val="00420C5D"/>
    <w:rsid w:val="00420DB8"/>
    <w:rsid w:val="00420F71"/>
    <w:rsid w:val="00421048"/>
    <w:rsid w:val="004217D7"/>
    <w:rsid w:val="004217DA"/>
    <w:rsid w:val="004218FC"/>
    <w:rsid w:val="00421AA1"/>
    <w:rsid w:val="00421AAC"/>
    <w:rsid w:val="004223C0"/>
    <w:rsid w:val="00422961"/>
    <w:rsid w:val="00422AB3"/>
    <w:rsid w:val="00422D10"/>
    <w:rsid w:val="00422DEC"/>
    <w:rsid w:val="00423120"/>
    <w:rsid w:val="00423567"/>
    <w:rsid w:val="00424130"/>
    <w:rsid w:val="004242B2"/>
    <w:rsid w:val="0042433F"/>
    <w:rsid w:val="0042446E"/>
    <w:rsid w:val="0042461A"/>
    <w:rsid w:val="004247F2"/>
    <w:rsid w:val="00424807"/>
    <w:rsid w:val="00424CF0"/>
    <w:rsid w:val="00424D22"/>
    <w:rsid w:val="004255C1"/>
    <w:rsid w:val="004257A8"/>
    <w:rsid w:val="00425CFF"/>
    <w:rsid w:val="00426144"/>
    <w:rsid w:val="00426302"/>
    <w:rsid w:val="00426370"/>
    <w:rsid w:val="00426829"/>
    <w:rsid w:val="00426ADD"/>
    <w:rsid w:val="00426B92"/>
    <w:rsid w:val="00426FBB"/>
    <w:rsid w:val="004271E8"/>
    <w:rsid w:val="00427245"/>
    <w:rsid w:val="00427738"/>
    <w:rsid w:val="00427A46"/>
    <w:rsid w:val="00427ABD"/>
    <w:rsid w:val="00427C1D"/>
    <w:rsid w:val="00427DA4"/>
    <w:rsid w:val="00427E36"/>
    <w:rsid w:val="00430059"/>
    <w:rsid w:val="0043048F"/>
    <w:rsid w:val="0043052C"/>
    <w:rsid w:val="0043087F"/>
    <w:rsid w:val="0043089D"/>
    <w:rsid w:val="0043095B"/>
    <w:rsid w:val="00430B47"/>
    <w:rsid w:val="00430BF3"/>
    <w:rsid w:val="00430DD7"/>
    <w:rsid w:val="00430FF1"/>
    <w:rsid w:val="004312F2"/>
    <w:rsid w:val="0043134E"/>
    <w:rsid w:val="0043151C"/>
    <w:rsid w:val="00431725"/>
    <w:rsid w:val="00431AA9"/>
    <w:rsid w:val="00431CA4"/>
    <w:rsid w:val="00431CE0"/>
    <w:rsid w:val="00431D55"/>
    <w:rsid w:val="00431E3D"/>
    <w:rsid w:val="00431FA2"/>
    <w:rsid w:val="00432414"/>
    <w:rsid w:val="00432415"/>
    <w:rsid w:val="00432504"/>
    <w:rsid w:val="004325B8"/>
    <w:rsid w:val="004325C4"/>
    <w:rsid w:val="00432851"/>
    <w:rsid w:val="00432C61"/>
    <w:rsid w:val="00432DC4"/>
    <w:rsid w:val="0043307A"/>
    <w:rsid w:val="0043346D"/>
    <w:rsid w:val="00433B22"/>
    <w:rsid w:val="00433E08"/>
    <w:rsid w:val="00433E5E"/>
    <w:rsid w:val="00433EDC"/>
    <w:rsid w:val="00433EF6"/>
    <w:rsid w:val="004340BC"/>
    <w:rsid w:val="00434922"/>
    <w:rsid w:val="00434D15"/>
    <w:rsid w:val="00435046"/>
    <w:rsid w:val="004351B2"/>
    <w:rsid w:val="004351B4"/>
    <w:rsid w:val="0043581C"/>
    <w:rsid w:val="0043588B"/>
    <w:rsid w:val="00435DC7"/>
    <w:rsid w:val="004365BC"/>
    <w:rsid w:val="0043706D"/>
    <w:rsid w:val="00437088"/>
    <w:rsid w:val="004371D6"/>
    <w:rsid w:val="004372E1"/>
    <w:rsid w:val="0043737A"/>
    <w:rsid w:val="004374C1"/>
    <w:rsid w:val="004375BA"/>
    <w:rsid w:val="0043785C"/>
    <w:rsid w:val="00437B75"/>
    <w:rsid w:val="00437C72"/>
    <w:rsid w:val="00437E67"/>
    <w:rsid w:val="00437F04"/>
    <w:rsid w:val="004400CB"/>
    <w:rsid w:val="004407E7"/>
    <w:rsid w:val="004412AE"/>
    <w:rsid w:val="00441648"/>
    <w:rsid w:val="004416FE"/>
    <w:rsid w:val="00441741"/>
    <w:rsid w:val="00441AE6"/>
    <w:rsid w:val="004427BD"/>
    <w:rsid w:val="004428C0"/>
    <w:rsid w:val="0044291B"/>
    <w:rsid w:val="00442C42"/>
    <w:rsid w:val="00442CF3"/>
    <w:rsid w:val="00442FDC"/>
    <w:rsid w:val="00443183"/>
    <w:rsid w:val="004435AB"/>
    <w:rsid w:val="0044366D"/>
    <w:rsid w:val="00443A9A"/>
    <w:rsid w:val="00443BEF"/>
    <w:rsid w:val="00443F2F"/>
    <w:rsid w:val="00443F6F"/>
    <w:rsid w:val="00443F7C"/>
    <w:rsid w:val="00443FAD"/>
    <w:rsid w:val="00443FF9"/>
    <w:rsid w:val="0044411B"/>
    <w:rsid w:val="00444330"/>
    <w:rsid w:val="00444420"/>
    <w:rsid w:val="0044480C"/>
    <w:rsid w:val="004448BD"/>
    <w:rsid w:val="004449AE"/>
    <w:rsid w:val="00444DCB"/>
    <w:rsid w:val="00444E3B"/>
    <w:rsid w:val="004450FF"/>
    <w:rsid w:val="0044551F"/>
    <w:rsid w:val="0044556E"/>
    <w:rsid w:val="004455DE"/>
    <w:rsid w:val="00445ACD"/>
    <w:rsid w:val="00445CF3"/>
    <w:rsid w:val="004461E8"/>
    <w:rsid w:val="004463D9"/>
    <w:rsid w:val="0044655F"/>
    <w:rsid w:val="0044657F"/>
    <w:rsid w:val="004467DF"/>
    <w:rsid w:val="004468E9"/>
    <w:rsid w:val="00446908"/>
    <w:rsid w:val="00446BA3"/>
    <w:rsid w:val="00446BE0"/>
    <w:rsid w:val="00447060"/>
    <w:rsid w:val="0044729B"/>
    <w:rsid w:val="00447331"/>
    <w:rsid w:val="00447345"/>
    <w:rsid w:val="004473D3"/>
    <w:rsid w:val="004478EF"/>
    <w:rsid w:val="00447997"/>
    <w:rsid w:val="00447A24"/>
    <w:rsid w:val="00447BEF"/>
    <w:rsid w:val="00447BF8"/>
    <w:rsid w:val="00447DFB"/>
    <w:rsid w:val="00447F6F"/>
    <w:rsid w:val="0045043C"/>
    <w:rsid w:val="00450AA3"/>
    <w:rsid w:val="00450B07"/>
    <w:rsid w:val="00450BFC"/>
    <w:rsid w:val="00450C02"/>
    <w:rsid w:val="00451154"/>
    <w:rsid w:val="0045128B"/>
    <w:rsid w:val="004512C7"/>
    <w:rsid w:val="0045151E"/>
    <w:rsid w:val="00451566"/>
    <w:rsid w:val="004519EE"/>
    <w:rsid w:val="00451B6E"/>
    <w:rsid w:val="00451CE0"/>
    <w:rsid w:val="00451EEC"/>
    <w:rsid w:val="00451FA5"/>
    <w:rsid w:val="00452211"/>
    <w:rsid w:val="00452245"/>
    <w:rsid w:val="00452362"/>
    <w:rsid w:val="004524B2"/>
    <w:rsid w:val="00452553"/>
    <w:rsid w:val="0045276F"/>
    <w:rsid w:val="00452A65"/>
    <w:rsid w:val="00452B4A"/>
    <w:rsid w:val="00452B57"/>
    <w:rsid w:val="00452C6F"/>
    <w:rsid w:val="00453F0A"/>
    <w:rsid w:val="00453FD3"/>
    <w:rsid w:val="004546E3"/>
    <w:rsid w:val="0045482B"/>
    <w:rsid w:val="004549C5"/>
    <w:rsid w:val="00455359"/>
    <w:rsid w:val="0045535E"/>
    <w:rsid w:val="004553A3"/>
    <w:rsid w:val="004553D7"/>
    <w:rsid w:val="00455670"/>
    <w:rsid w:val="00455739"/>
    <w:rsid w:val="004559A6"/>
    <w:rsid w:val="00455B1F"/>
    <w:rsid w:val="00455E0D"/>
    <w:rsid w:val="004562B9"/>
    <w:rsid w:val="004562DF"/>
    <w:rsid w:val="004563D1"/>
    <w:rsid w:val="004566D9"/>
    <w:rsid w:val="0045670D"/>
    <w:rsid w:val="00456C25"/>
    <w:rsid w:val="00456CCD"/>
    <w:rsid w:val="00456DE1"/>
    <w:rsid w:val="00457099"/>
    <w:rsid w:val="00457517"/>
    <w:rsid w:val="00457606"/>
    <w:rsid w:val="0045772B"/>
    <w:rsid w:val="004578F3"/>
    <w:rsid w:val="00457D84"/>
    <w:rsid w:val="00457FB0"/>
    <w:rsid w:val="0046057A"/>
    <w:rsid w:val="00460798"/>
    <w:rsid w:val="00460967"/>
    <w:rsid w:val="00460AA4"/>
    <w:rsid w:val="00460B70"/>
    <w:rsid w:val="00460C19"/>
    <w:rsid w:val="004611EE"/>
    <w:rsid w:val="004612B1"/>
    <w:rsid w:val="00461400"/>
    <w:rsid w:val="004616FE"/>
    <w:rsid w:val="00461DE1"/>
    <w:rsid w:val="00461E51"/>
    <w:rsid w:val="00461ECC"/>
    <w:rsid w:val="00462093"/>
    <w:rsid w:val="004623BC"/>
    <w:rsid w:val="00462D1A"/>
    <w:rsid w:val="00462D5D"/>
    <w:rsid w:val="004634B2"/>
    <w:rsid w:val="00463866"/>
    <w:rsid w:val="00463964"/>
    <w:rsid w:val="0046421B"/>
    <w:rsid w:val="004642D7"/>
    <w:rsid w:val="004642E3"/>
    <w:rsid w:val="004644C5"/>
    <w:rsid w:val="0046483D"/>
    <w:rsid w:val="00464846"/>
    <w:rsid w:val="00465083"/>
    <w:rsid w:val="004651F7"/>
    <w:rsid w:val="00465984"/>
    <w:rsid w:val="004664A0"/>
    <w:rsid w:val="0046650F"/>
    <w:rsid w:val="0046666B"/>
    <w:rsid w:val="004666CC"/>
    <w:rsid w:val="004667C6"/>
    <w:rsid w:val="00466962"/>
    <w:rsid w:val="00466BD5"/>
    <w:rsid w:val="00466E81"/>
    <w:rsid w:val="00466ECB"/>
    <w:rsid w:val="00466F1A"/>
    <w:rsid w:val="004670D2"/>
    <w:rsid w:val="004672C3"/>
    <w:rsid w:val="004672F9"/>
    <w:rsid w:val="0046742D"/>
    <w:rsid w:val="0046788D"/>
    <w:rsid w:val="00467A7F"/>
    <w:rsid w:val="00467B3A"/>
    <w:rsid w:val="00467C05"/>
    <w:rsid w:val="00467EAF"/>
    <w:rsid w:val="00467F1D"/>
    <w:rsid w:val="00467F5D"/>
    <w:rsid w:val="00467FD0"/>
    <w:rsid w:val="00470362"/>
    <w:rsid w:val="004708A5"/>
    <w:rsid w:val="00470A55"/>
    <w:rsid w:val="00470AE9"/>
    <w:rsid w:val="00470B2E"/>
    <w:rsid w:val="00470BF8"/>
    <w:rsid w:val="00470D2F"/>
    <w:rsid w:val="00471384"/>
    <w:rsid w:val="00471407"/>
    <w:rsid w:val="004714B5"/>
    <w:rsid w:val="00471861"/>
    <w:rsid w:val="00471953"/>
    <w:rsid w:val="00471CA5"/>
    <w:rsid w:val="00471CDF"/>
    <w:rsid w:val="0047211F"/>
    <w:rsid w:val="004721F1"/>
    <w:rsid w:val="00472413"/>
    <w:rsid w:val="0047262B"/>
    <w:rsid w:val="00472721"/>
    <w:rsid w:val="00472C7B"/>
    <w:rsid w:val="00472F5B"/>
    <w:rsid w:val="00473294"/>
    <w:rsid w:val="004732DF"/>
    <w:rsid w:val="004735CF"/>
    <w:rsid w:val="00473951"/>
    <w:rsid w:val="004739FA"/>
    <w:rsid w:val="00473A87"/>
    <w:rsid w:val="00473B9A"/>
    <w:rsid w:val="00473C0A"/>
    <w:rsid w:val="00473E3C"/>
    <w:rsid w:val="004740A6"/>
    <w:rsid w:val="00474400"/>
    <w:rsid w:val="004745AB"/>
    <w:rsid w:val="0047473B"/>
    <w:rsid w:val="004747A6"/>
    <w:rsid w:val="004747B4"/>
    <w:rsid w:val="00475014"/>
    <w:rsid w:val="0047510E"/>
    <w:rsid w:val="00475110"/>
    <w:rsid w:val="004754CD"/>
    <w:rsid w:val="00475C12"/>
    <w:rsid w:val="00475C4F"/>
    <w:rsid w:val="00475C69"/>
    <w:rsid w:val="00476124"/>
    <w:rsid w:val="00476865"/>
    <w:rsid w:val="004768D9"/>
    <w:rsid w:val="00476B6B"/>
    <w:rsid w:val="00476C04"/>
    <w:rsid w:val="00476D42"/>
    <w:rsid w:val="00476DC7"/>
    <w:rsid w:val="00476E03"/>
    <w:rsid w:val="00476EC1"/>
    <w:rsid w:val="00476FE4"/>
    <w:rsid w:val="004771D0"/>
    <w:rsid w:val="00477341"/>
    <w:rsid w:val="00477C3A"/>
    <w:rsid w:val="00477DDA"/>
    <w:rsid w:val="0048027B"/>
    <w:rsid w:val="0048039B"/>
    <w:rsid w:val="00480796"/>
    <w:rsid w:val="004809B2"/>
    <w:rsid w:val="00480B5A"/>
    <w:rsid w:val="00480C56"/>
    <w:rsid w:val="00480D08"/>
    <w:rsid w:val="00480E5B"/>
    <w:rsid w:val="0048115C"/>
    <w:rsid w:val="00481428"/>
    <w:rsid w:val="00481BDD"/>
    <w:rsid w:val="0048212C"/>
    <w:rsid w:val="00482567"/>
    <w:rsid w:val="0048260A"/>
    <w:rsid w:val="00482A33"/>
    <w:rsid w:val="00482AD1"/>
    <w:rsid w:val="00482F59"/>
    <w:rsid w:val="00482FA7"/>
    <w:rsid w:val="00482FAA"/>
    <w:rsid w:val="00482FAF"/>
    <w:rsid w:val="00483000"/>
    <w:rsid w:val="0048342E"/>
    <w:rsid w:val="004837A3"/>
    <w:rsid w:val="00483832"/>
    <w:rsid w:val="00483935"/>
    <w:rsid w:val="00483994"/>
    <w:rsid w:val="004846F8"/>
    <w:rsid w:val="00484A8F"/>
    <w:rsid w:val="00484B79"/>
    <w:rsid w:val="00484B85"/>
    <w:rsid w:val="00484C00"/>
    <w:rsid w:val="00484C1C"/>
    <w:rsid w:val="00485803"/>
    <w:rsid w:val="0048645B"/>
    <w:rsid w:val="004864C6"/>
    <w:rsid w:val="0048651C"/>
    <w:rsid w:val="00486688"/>
    <w:rsid w:val="004867E0"/>
    <w:rsid w:val="00486DE4"/>
    <w:rsid w:val="00486F87"/>
    <w:rsid w:val="0048707E"/>
    <w:rsid w:val="004870EF"/>
    <w:rsid w:val="004873EF"/>
    <w:rsid w:val="004878A8"/>
    <w:rsid w:val="00487AF3"/>
    <w:rsid w:val="00487E97"/>
    <w:rsid w:val="00490236"/>
    <w:rsid w:val="00490256"/>
    <w:rsid w:val="004903C6"/>
    <w:rsid w:val="004906EA"/>
    <w:rsid w:val="004908FA"/>
    <w:rsid w:val="00490A58"/>
    <w:rsid w:val="00490D6D"/>
    <w:rsid w:val="00490F3A"/>
    <w:rsid w:val="00491081"/>
    <w:rsid w:val="0049127A"/>
    <w:rsid w:val="004912B6"/>
    <w:rsid w:val="00491383"/>
    <w:rsid w:val="0049148C"/>
    <w:rsid w:val="00491A65"/>
    <w:rsid w:val="00491C1D"/>
    <w:rsid w:val="00491C55"/>
    <w:rsid w:val="00492095"/>
    <w:rsid w:val="0049317B"/>
    <w:rsid w:val="0049320B"/>
    <w:rsid w:val="00493264"/>
    <w:rsid w:val="004933FC"/>
    <w:rsid w:val="004934CB"/>
    <w:rsid w:val="00493568"/>
    <w:rsid w:val="00493859"/>
    <w:rsid w:val="004938CD"/>
    <w:rsid w:val="00493A7E"/>
    <w:rsid w:val="00493C0B"/>
    <w:rsid w:val="00493E91"/>
    <w:rsid w:val="00493FB8"/>
    <w:rsid w:val="004940B5"/>
    <w:rsid w:val="00494106"/>
    <w:rsid w:val="00494523"/>
    <w:rsid w:val="004946C2"/>
    <w:rsid w:val="004947E2"/>
    <w:rsid w:val="004952BE"/>
    <w:rsid w:val="004955C3"/>
    <w:rsid w:val="00495750"/>
    <w:rsid w:val="00495CB5"/>
    <w:rsid w:val="00495F68"/>
    <w:rsid w:val="00496535"/>
    <w:rsid w:val="004965AF"/>
    <w:rsid w:val="00496AD1"/>
    <w:rsid w:val="00496B47"/>
    <w:rsid w:val="00497337"/>
    <w:rsid w:val="00497365"/>
    <w:rsid w:val="004979EE"/>
    <w:rsid w:val="004A0258"/>
    <w:rsid w:val="004A03F1"/>
    <w:rsid w:val="004A06A7"/>
    <w:rsid w:val="004A0956"/>
    <w:rsid w:val="004A0A49"/>
    <w:rsid w:val="004A0AEE"/>
    <w:rsid w:val="004A0F03"/>
    <w:rsid w:val="004A11BA"/>
    <w:rsid w:val="004A131E"/>
    <w:rsid w:val="004A14B2"/>
    <w:rsid w:val="004A151D"/>
    <w:rsid w:val="004A2347"/>
    <w:rsid w:val="004A2360"/>
    <w:rsid w:val="004A245D"/>
    <w:rsid w:val="004A2572"/>
    <w:rsid w:val="004A27DA"/>
    <w:rsid w:val="004A280F"/>
    <w:rsid w:val="004A2C4F"/>
    <w:rsid w:val="004A2D02"/>
    <w:rsid w:val="004A2DF0"/>
    <w:rsid w:val="004A2F85"/>
    <w:rsid w:val="004A3024"/>
    <w:rsid w:val="004A3086"/>
    <w:rsid w:val="004A30E9"/>
    <w:rsid w:val="004A35DB"/>
    <w:rsid w:val="004A3750"/>
    <w:rsid w:val="004A38AD"/>
    <w:rsid w:val="004A3C13"/>
    <w:rsid w:val="004A3C18"/>
    <w:rsid w:val="004A3FD6"/>
    <w:rsid w:val="004A41FB"/>
    <w:rsid w:val="004A47D8"/>
    <w:rsid w:val="004A4CB1"/>
    <w:rsid w:val="004A4F3F"/>
    <w:rsid w:val="004A52FB"/>
    <w:rsid w:val="004A5354"/>
    <w:rsid w:val="004A6058"/>
    <w:rsid w:val="004A615C"/>
    <w:rsid w:val="004A624C"/>
    <w:rsid w:val="004A663A"/>
    <w:rsid w:val="004A69F1"/>
    <w:rsid w:val="004A6BFD"/>
    <w:rsid w:val="004A713E"/>
    <w:rsid w:val="004A75A9"/>
    <w:rsid w:val="004A7872"/>
    <w:rsid w:val="004B046F"/>
    <w:rsid w:val="004B0816"/>
    <w:rsid w:val="004B0994"/>
    <w:rsid w:val="004B0AA6"/>
    <w:rsid w:val="004B0C50"/>
    <w:rsid w:val="004B0CFE"/>
    <w:rsid w:val="004B1044"/>
    <w:rsid w:val="004B1148"/>
    <w:rsid w:val="004B1188"/>
    <w:rsid w:val="004B1423"/>
    <w:rsid w:val="004B16F6"/>
    <w:rsid w:val="004B1A5D"/>
    <w:rsid w:val="004B1B71"/>
    <w:rsid w:val="004B1CEA"/>
    <w:rsid w:val="004B2040"/>
    <w:rsid w:val="004B2064"/>
    <w:rsid w:val="004B2520"/>
    <w:rsid w:val="004B2792"/>
    <w:rsid w:val="004B2AB4"/>
    <w:rsid w:val="004B2B03"/>
    <w:rsid w:val="004B2D40"/>
    <w:rsid w:val="004B2D79"/>
    <w:rsid w:val="004B3212"/>
    <w:rsid w:val="004B32B3"/>
    <w:rsid w:val="004B352F"/>
    <w:rsid w:val="004B365B"/>
    <w:rsid w:val="004B36B9"/>
    <w:rsid w:val="004B38F9"/>
    <w:rsid w:val="004B3D1E"/>
    <w:rsid w:val="004B3D8C"/>
    <w:rsid w:val="004B3DB8"/>
    <w:rsid w:val="004B40AB"/>
    <w:rsid w:val="004B44AC"/>
    <w:rsid w:val="004B47D0"/>
    <w:rsid w:val="004B49ED"/>
    <w:rsid w:val="004B4DDB"/>
    <w:rsid w:val="004B4E7C"/>
    <w:rsid w:val="004B4E8E"/>
    <w:rsid w:val="004B4FB7"/>
    <w:rsid w:val="004B5026"/>
    <w:rsid w:val="004B52F1"/>
    <w:rsid w:val="004B57BD"/>
    <w:rsid w:val="004B5836"/>
    <w:rsid w:val="004B5F5C"/>
    <w:rsid w:val="004B5F7A"/>
    <w:rsid w:val="004B606D"/>
    <w:rsid w:val="004B6242"/>
    <w:rsid w:val="004B62D7"/>
    <w:rsid w:val="004B65AE"/>
    <w:rsid w:val="004B6A1B"/>
    <w:rsid w:val="004B6B9C"/>
    <w:rsid w:val="004B745A"/>
    <w:rsid w:val="004B797A"/>
    <w:rsid w:val="004B7E18"/>
    <w:rsid w:val="004C0090"/>
    <w:rsid w:val="004C00E5"/>
    <w:rsid w:val="004C014A"/>
    <w:rsid w:val="004C029E"/>
    <w:rsid w:val="004C04EC"/>
    <w:rsid w:val="004C0796"/>
    <w:rsid w:val="004C0B50"/>
    <w:rsid w:val="004C0B62"/>
    <w:rsid w:val="004C0E6D"/>
    <w:rsid w:val="004C13F9"/>
    <w:rsid w:val="004C141A"/>
    <w:rsid w:val="004C1470"/>
    <w:rsid w:val="004C1586"/>
    <w:rsid w:val="004C1917"/>
    <w:rsid w:val="004C23A4"/>
    <w:rsid w:val="004C23CB"/>
    <w:rsid w:val="004C2443"/>
    <w:rsid w:val="004C2C3A"/>
    <w:rsid w:val="004C2D41"/>
    <w:rsid w:val="004C2E61"/>
    <w:rsid w:val="004C350E"/>
    <w:rsid w:val="004C368E"/>
    <w:rsid w:val="004C3744"/>
    <w:rsid w:val="004C39E8"/>
    <w:rsid w:val="004C3D0E"/>
    <w:rsid w:val="004C3EDE"/>
    <w:rsid w:val="004C3F88"/>
    <w:rsid w:val="004C3FD1"/>
    <w:rsid w:val="004C42AD"/>
    <w:rsid w:val="004C4437"/>
    <w:rsid w:val="004C4855"/>
    <w:rsid w:val="004C486B"/>
    <w:rsid w:val="004C4C7B"/>
    <w:rsid w:val="004C5066"/>
    <w:rsid w:val="004C5888"/>
    <w:rsid w:val="004C5C93"/>
    <w:rsid w:val="004C5E1A"/>
    <w:rsid w:val="004C5FF5"/>
    <w:rsid w:val="004C60ED"/>
    <w:rsid w:val="004C624E"/>
    <w:rsid w:val="004C71E1"/>
    <w:rsid w:val="004C724C"/>
    <w:rsid w:val="004C73A3"/>
    <w:rsid w:val="004C73EB"/>
    <w:rsid w:val="004C7829"/>
    <w:rsid w:val="004C7B49"/>
    <w:rsid w:val="004C7BE1"/>
    <w:rsid w:val="004C7CFF"/>
    <w:rsid w:val="004C7F46"/>
    <w:rsid w:val="004D0316"/>
    <w:rsid w:val="004D06AF"/>
    <w:rsid w:val="004D090A"/>
    <w:rsid w:val="004D0D7A"/>
    <w:rsid w:val="004D0E70"/>
    <w:rsid w:val="004D1309"/>
    <w:rsid w:val="004D137E"/>
    <w:rsid w:val="004D14F0"/>
    <w:rsid w:val="004D17E3"/>
    <w:rsid w:val="004D18D3"/>
    <w:rsid w:val="004D1C5B"/>
    <w:rsid w:val="004D1DFD"/>
    <w:rsid w:val="004D1F55"/>
    <w:rsid w:val="004D2073"/>
    <w:rsid w:val="004D2329"/>
    <w:rsid w:val="004D264B"/>
    <w:rsid w:val="004D2675"/>
    <w:rsid w:val="004D288F"/>
    <w:rsid w:val="004D2C5A"/>
    <w:rsid w:val="004D2D90"/>
    <w:rsid w:val="004D2F57"/>
    <w:rsid w:val="004D333D"/>
    <w:rsid w:val="004D3AD0"/>
    <w:rsid w:val="004D4054"/>
    <w:rsid w:val="004D44DB"/>
    <w:rsid w:val="004D4500"/>
    <w:rsid w:val="004D4505"/>
    <w:rsid w:val="004D464A"/>
    <w:rsid w:val="004D536E"/>
    <w:rsid w:val="004D543E"/>
    <w:rsid w:val="004D54CB"/>
    <w:rsid w:val="004D5A26"/>
    <w:rsid w:val="004D5A6A"/>
    <w:rsid w:val="004D5D5C"/>
    <w:rsid w:val="004D5F21"/>
    <w:rsid w:val="004D61C6"/>
    <w:rsid w:val="004D68E4"/>
    <w:rsid w:val="004D69B7"/>
    <w:rsid w:val="004D6FC5"/>
    <w:rsid w:val="004D70E7"/>
    <w:rsid w:val="004D7250"/>
    <w:rsid w:val="004D76AF"/>
    <w:rsid w:val="004D7D1A"/>
    <w:rsid w:val="004D7DB8"/>
    <w:rsid w:val="004D7E97"/>
    <w:rsid w:val="004D7F4D"/>
    <w:rsid w:val="004E00BC"/>
    <w:rsid w:val="004E07BF"/>
    <w:rsid w:val="004E0872"/>
    <w:rsid w:val="004E0A96"/>
    <w:rsid w:val="004E1097"/>
    <w:rsid w:val="004E1099"/>
    <w:rsid w:val="004E119A"/>
    <w:rsid w:val="004E1467"/>
    <w:rsid w:val="004E1502"/>
    <w:rsid w:val="004E15E2"/>
    <w:rsid w:val="004E1699"/>
    <w:rsid w:val="004E176A"/>
    <w:rsid w:val="004E177E"/>
    <w:rsid w:val="004E1C57"/>
    <w:rsid w:val="004E1E1F"/>
    <w:rsid w:val="004E1E7E"/>
    <w:rsid w:val="004E1EFC"/>
    <w:rsid w:val="004E245E"/>
    <w:rsid w:val="004E25BE"/>
    <w:rsid w:val="004E25E7"/>
    <w:rsid w:val="004E2964"/>
    <w:rsid w:val="004E297A"/>
    <w:rsid w:val="004E2A3B"/>
    <w:rsid w:val="004E2D1E"/>
    <w:rsid w:val="004E2FC5"/>
    <w:rsid w:val="004E318A"/>
    <w:rsid w:val="004E3470"/>
    <w:rsid w:val="004E36B0"/>
    <w:rsid w:val="004E36BB"/>
    <w:rsid w:val="004E37AA"/>
    <w:rsid w:val="004E3933"/>
    <w:rsid w:val="004E3C74"/>
    <w:rsid w:val="004E3C7C"/>
    <w:rsid w:val="004E4163"/>
    <w:rsid w:val="004E4289"/>
    <w:rsid w:val="004E4422"/>
    <w:rsid w:val="004E4CAB"/>
    <w:rsid w:val="004E4F0D"/>
    <w:rsid w:val="004E4F79"/>
    <w:rsid w:val="004E50B7"/>
    <w:rsid w:val="004E5135"/>
    <w:rsid w:val="004E5247"/>
    <w:rsid w:val="004E55B4"/>
    <w:rsid w:val="004E5B85"/>
    <w:rsid w:val="004E5BD6"/>
    <w:rsid w:val="004E5DE9"/>
    <w:rsid w:val="004E5E41"/>
    <w:rsid w:val="004E5F1F"/>
    <w:rsid w:val="004E5FB0"/>
    <w:rsid w:val="004E61D9"/>
    <w:rsid w:val="004E627B"/>
    <w:rsid w:val="004E680A"/>
    <w:rsid w:val="004E6A01"/>
    <w:rsid w:val="004E6F89"/>
    <w:rsid w:val="004E6FC1"/>
    <w:rsid w:val="004E70D5"/>
    <w:rsid w:val="004E71C3"/>
    <w:rsid w:val="004E726C"/>
    <w:rsid w:val="004E72A4"/>
    <w:rsid w:val="004E753A"/>
    <w:rsid w:val="004E7583"/>
    <w:rsid w:val="004F02B9"/>
    <w:rsid w:val="004F0400"/>
    <w:rsid w:val="004F05FC"/>
    <w:rsid w:val="004F0AD6"/>
    <w:rsid w:val="004F0B0B"/>
    <w:rsid w:val="004F0CE9"/>
    <w:rsid w:val="004F0DEF"/>
    <w:rsid w:val="004F1722"/>
    <w:rsid w:val="004F1730"/>
    <w:rsid w:val="004F19E3"/>
    <w:rsid w:val="004F1DA5"/>
    <w:rsid w:val="004F1E86"/>
    <w:rsid w:val="004F2169"/>
    <w:rsid w:val="004F2384"/>
    <w:rsid w:val="004F252A"/>
    <w:rsid w:val="004F2A90"/>
    <w:rsid w:val="004F2AC0"/>
    <w:rsid w:val="004F2C6D"/>
    <w:rsid w:val="004F3076"/>
    <w:rsid w:val="004F3081"/>
    <w:rsid w:val="004F3305"/>
    <w:rsid w:val="004F388A"/>
    <w:rsid w:val="004F3AC7"/>
    <w:rsid w:val="004F3F9E"/>
    <w:rsid w:val="004F40B9"/>
    <w:rsid w:val="004F4242"/>
    <w:rsid w:val="004F49A5"/>
    <w:rsid w:val="004F4AA2"/>
    <w:rsid w:val="004F4B5B"/>
    <w:rsid w:val="004F4CC7"/>
    <w:rsid w:val="004F4DD2"/>
    <w:rsid w:val="004F51C4"/>
    <w:rsid w:val="004F527F"/>
    <w:rsid w:val="004F5299"/>
    <w:rsid w:val="004F5A67"/>
    <w:rsid w:val="004F5C0E"/>
    <w:rsid w:val="004F5D56"/>
    <w:rsid w:val="004F5DDB"/>
    <w:rsid w:val="004F5EE4"/>
    <w:rsid w:val="004F6148"/>
    <w:rsid w:val="004F6177"/>
    <w:rsid w:val="004F649F"/>
    <w:rsid w:val="004F658C"/>
    <w:rsid w:val="004F67DE"/>
    <w:rsid w:val="004F6A93"/>
    <w:rsid w:val="004F6B4D"/>
    <w:rsid w:val="004F6CE6"/>
    <w:rsid w:val="004F6E21"/>
    <w:rsid w:val="004F6E9F"/>
    <w:rsid w:val="004F7721"/>
    <w:rsid w:val="004F7835"/>
    <w:rsid w:val="004F792E"/>
    <w:rsid w:val="004F7A46"/>
    <w:rsid w:val="004F7B18"/>
    <w:rsid w:val="004F7B3A"/>
    <w:rsid w:val="004F7B6D"/>
    <w:rsid w:val="004F7C8E"/>
    <w:rsid w:val="00500182"/>
    <w:rsid w:val="00500AA3"/>
    <w:rsid w:val="00500C48"/>
    <w:rsid w:val="00500C6B"/>
    <w:rsid w:val="00500D11"/>
    <w:rsid w:val="00500E18"/>
    <w:rsid w:val="00500F1C"/>
    <w:rsid w:val="0050162A"/>
    <w:rsid w:val="00501954"/>
    <w:rsid w:val="00501BBD"/>
    <w:rsid w:val="005023FD"/>
    <w:rsid w:val="0050278E"/>
    <w:rsid w:val="00502B2E"/>
    <w:rsid w:val="00502E2A"/>
    <w:rsid w:val="005036AA"/>
    <w:rsid w:val="005036BC"/>
    <w:rsid w:val="005036F3"/>
    <w:rsid w:val="00503D94"/>
    <w:rsid w:val="00503F37"/>
    <w:rsid w:val="005040A2"/>
    <w:rsid w:val="00504143"/>
    <w:rsid w:val="0050435B"/>
    <w:rsid w:val="0050445F"/>
    <w:rsid w:val="005049CE"/>
    <w:rsid w:val="00504B37"/>
    <w:rsid w:val="00504BE7"/>
    <w:rsid w:val="0050509C"/>
    <w:rsid w:val="00505161"/>
    <w:rsid w:val="00505299"/>
    <w:rsid w:val="0050534F"/>
    <w:rsid w:val="00505582"/>
    <w:rsid w:val="00505613"/>
    <w:rsid w:val="0050565C"/>
    <w:rsid w:val="00505E16"/>
    <w:rsid w:val="005061A3"/>
    <w:rsid w:val="005064FC"/>
    <w:rsid w:val="00506675"/>
    <w:rsid w:val="00506F67"/>
    <w:rsid w:val="005076AE"/>
    <w:rsid w:val="00507833"/>
    <w:rsid w:val="00507CF7"/>
    <w:rsid w:val="00507FD8"/>
    <w:rsid w:val="00510028"/>
    <w:rsid w:val="0051085A"/>
    <w:rsid w:val="00510923"/>
    <w:rsid w:val="005109C1"/>
    <w:rsid w:val="00510ABC"/>
    <w:rsid w:val="00510F66"/>
    <w:rsid w:val="00511058"/>
    <w:rsid w:val="005110EA"/>
    <w:rsid w:val="0051116A"/>
    <w:rsid w:val="00511236"/>
    <w:rsid w:val="005114A7"/>
    <w:rsid w:val="005118F7"/>
    <w:rsid w:val="005119E0"/>
    <w:rsid w:val="00511A0F"/>
    <w:rsid w:val="00511AAF"/>
    <w:rsid w:val="00511B05"/>
    <w:rsid w:val="00511C27"/>
    <w:rsid w:val="00511F38"/>
    <w:rsid w:val="0051205A"/>
    <w:rsid w:val="005121EC"/>
    <w:rsid w:val="00512211"/>
    <w:rsid w:val="0051233A"/>
    <w:rsid w:val="005123A4"/>
    <w:rsid w:val="00512506"/>
    <w:rsid w:val="00512627"/>
    <w:rsid w:val="00512808"/>
    <w:rsid w:val="00513259"/>
    <w:rsid w:val="00513B48"/>
    <w:rsid w:val="00513EBE"/>
    <w:rsid w:val="00514066"/>
    <w:rsid w:val="0051498F"/>
    <w:rsid w:val="00514B4E"/>
    <w:rsid w:val="00514CF2"/>
    <w:rsid w:val="00515112"/>
    <w:rsid w:val="00515140"/>
    <w:rsid w:val="0051544B"/>
    <w:rsid w:val="005158A4"/>
    <w:rsid w:val="00515A43"/>
    <w:rsid w:val="005166C0"/>
    <w:rsid w:val="005169C0"/>
    <w:rsid w:val="00516E4C"/>
    <w:rsid w:val="0051700B"/>
    <w:rsid w:val="00517045"/>
    <w:rsid w:val="0051719B"/>
    <w:rsid w:val="00517800"/>
    <w:rsid w:val="00517AA6"/>
    <w:rsid w:val="00517CDB"/>
    <w:rsid w:val="00517DA2"/>
    <w:rsid w:val="00517E1C"/>
    <w:rsid w:val="005209E2"/>
    <w:rsid w:val="00520A06"/>
    <w:rsid w:val="00520AED"/>
    <w:rsid w:val="00520C55"/>
    <w:rsid w:val="00520DFA"/>
    <w:rsid w:val="005210B0"/>
    <w:rsid w:val="00521263"/>
    <w:rsid w:val="005212DF"/>
    <w:rsid w:val="0052149F"/>
    <w:rsid w:val="0052172F"/>
    <w:rsid w:val="00521BFB"/>
    <w:rsid w:val="00521C07"/>
    <w:rsid w:val="00521C7E"/>
    <w:rsid w:val="00521CE0"/>
    <w:rsid w:val="00521F79"/>
    <w:rsid w:val="00521FD6"/>
    <w:rsid w:val="005222E5"/>
    <w:rsid w:val="0052234B"/>
    <w:rsid w:val="00522635"/>
    <w:rsid w:val="0052279F"/>
    <w:rsid w:val="00522B40"/>
    <w:rsid w:val="00522BB2"/>
    <w:rsid w:val="00522BF4"/>
    <w:rsid w:val="00523094"/>
    <w:rsid w:val="0052336C"/>
    <w:rsid w:val="005234E0"/>
    <w:rsid w:val="00523884"/>
    <w:rsid w:val="005238E0"/>
    <w:rsid w:val="0052397D"/>
    <w:rsid w:val="00523BA0"/>
    <w:rsid w:val="00523FFE"/>
    <w:rsid w:val="00524001"/>
    <w:rsid w:val="00524077"/>
    <w:rsid w:val="0052432C"/>
    <w:rsid w:val="00524408"/>
    <w:rsid w:val="00524706"/>
    <w:rsid w:val="005247CB"/>
    <w:rsid w:val="005248F5"/>
    <w:rsid w:val="00524C45"/>
    <w:rsid w:val="00524C62"/>
    <w:rsid w:val="00525060"/>
    <w:rsid w:val="00525106"/>
    <w:rsid w:val="00525178"/>
    <w:rsid w:val="005252CC"/>
    <w:rsid w:val="005258AF"/>
    <w:rsid w:val="00525A33"/>
    <w:rsid w:val="00525C43"/>
    <w:rsid w:val="00525C8B"/>
    <w:rsid w:val="00526088"/>
    <w:rsid w:val="00526449"/>
    <w:rsid w:val="0052691C"/>
    <w:rsid w:val="00526A00"/>
    <w:rsid w:val="00526AB7"/>
    <w:rsid w:val="00526B0B"/>
    <w:rsid w:val="00526FC3"/>
    <w:rsid w:val="00526FCE"/>
    <w:rsid w:val="005270CA"/>
    <w:rsid w:val="005270D0"/>
    <w:rsid w:val="00527375"/>
    <w:rsid w:val="00527611"/>
    <w:rsid w:val="00527621"/>
    <w:rsid w:val="00527C8B"/>
    <w:rsid w:val="00527EA7"/>
    <w:rsid w:val="00527FFA"/>
    <w:rsid w:val="00530459"/>
    <w:rsid w:val="00530575"/>
    <w:rsid w:val="0053057A"/>
    <w:rsid w:val="00530594"/>
    <w:rsid w:val="005305D1"/>
    <w:rsid w:val="00530A25"/>
    <w:rsid w:val="00530CD6"/>
    <w:rsid w:val="00530DB3"/>
    <w:rsid w:val="00530F65"/>
    <w:rsid w:val="0053130D"/>
    <w:rsid w:val="0053142E"/>
    <w:rsid w:val="00531602"/>
    <w:rsid w:val="00531CBC"/>
    <w:rsid w:val="00531E81"/>
    <w:rsid w:val="00531F0F"/>
    <w:rsid w:val="0053222A"/>
    <w:rsid w:val="00532280"/>
    <w:rsid w:val="005324E8"/>
    <w:rsid w:val="00532727"/>
    <w:rsid w:val="005328CA"/>
    <w:rsid w:val="005329AD"/>
    <w:rsid w:val="005329E9"/>
    <w:rsid w:val="00532C67"/>
    <w:rsid w:val="00532F05"/>
    <w:rsid w:val="00532FAC"/>
    <w:rsid w:val="005330C5"/>
    <w:rsid w:val="00533140"/>
    <w:rsid w:val="00533216"/>
    <w:rsid w:val="0053365B"/>
    <w:rsid w:val="005336FD"/>
    <w:rsid w:val="005337A1"/>
    <w:rsid w:val="005338DA"/>
    <w:rsid w:val="00533B59"/>
    <w:rsid w:val="00533BA7"/>
    <w:rsid w:val="00533E81"/>
    <w:rsid w:val="00533EAD"/>
    <w:rsid w:val="005342EA"/>
    <w:rsid w:val="00534828"/>
    <w:rsid w:val="00534882"/>
    <w:rsid w:val="005348F7"/>
    <w:rsid w:val="005349BC"/>
    <w:rsid w:val="00534B40"/>
    <w:rsid w:val="0053503C"/>
    <w:rsid w:val="005350AB"/>
    <w:rsid w:val="00535156"/>
    <w:rsid w:val="00535438"/>
    <w:rsid w:val="00535851"/>
    <w:rsid w:val="005358F9"/>
    <w:rsid w:val="00535B36"/>
    <w:rsid w:val="00535BAB"/>
    <w:rsid w:val="005360D6"/>
    <w:rsid w:val="00536337"/>
    <w:rsid w:val="005364E7"/>
    <w:rsid w:val="00536595"/>
    <w:rsid w:val="005368A9"/>
    <w:rsid w:val="00536977"/>
    <w:rsid w:val="00536C51"/>
    <w:rsid w:val="00536F51"/>
    <w:rsid w:val="00537195"/>
    <w:rsid w:val="00537582"/>
    <w:rsid w:val="0053792F"/>
    <w:rsid w:val="00537AF4"/>
    <w:rsid w:val="00537F10"/>
    <w:rsid w:val="00537FC9"/>
    <w:rsid w:val="005403B7"/>
    <w:rsid w:val="005406BD"/>
    <w:rsid w:val="00540A32"/>
    <w:rsid w:val="00540AB9"/>
    <w:rsid w:val="00540C84"/>
    <w:rsid w:val="00541027"/>
    <w:rsid w:val="0054156D"/>
    <w:rsid w:val="00541A17"/>
    <w:rsid w:val="00541D39"/>
    <w:rsid w:val="00541E98"/>
    <w:rsid w:val="005426F4"/>
    <w:rsid w:val="00542726"/>
    <w:rsid w:val="005429BE"/>
    <w:rsid w:val="00542A58"/>
    <w:rsid w:val="00542AA4"/>
    <w:rsid w:val="00542E6A"/>
    <w:rsid w:val="005433AA"/>
    <w:rsid w:val="00543441"/>
    <w:rsid w:val="00543BDE"/>
    <w:rsid w:val="00543DC9"/>
    <w:rsid w:val="00544029"/>
    <w:rsid w:val="00544179"/>
    <w:rsid w:val="005446B3"/>
    <w:rsid w:val="00544A54"/>
    <w:rsid w:val="00544EA4"/>
    <w:rsid w:val="00544F5A"/>
    <w:rsid w:val="005450F4"/>
    <w:rsid w:val="005453B3"/>
    <w:rsid w:val="005456C7"/>
    <w:rsid w:val="0054571B"/>
    <w:rsid w:val="0054593C"/>
    <w:rsid w:val="00545B35"/>
    <w:rsid w:val="005464A1"/>
    <w:rsid w:val="0054667B"/>
    <w:rsid w:val="0054692A"/>
    <w:rsid w:val="005469B6"/>
    <w:rsid w:val="005469E0"/>
    <w:rsid w:val="00546BC9"/>
    <w:rsid w:val="00546CCD"/>
    <w:rsid w:val="00546CD8"/>
    <w:rsid w:val="00546E40"/>
    <w:rsid w:val="00547179"/>
    <w:rsid w:val="0054724C"/>
    <w:rsid w:val="005476D8"/>
    <w:rsid w:val="00547787"/>
    <w:rsid w:val="005479CE"/>
    <w:rsid w:val="00547BCF"/>
    <w:rsid w:val="00547FF9"/>
    <w:rsid w:val="0055041B"/>
    <w:rsid w:val="00550C00"/>
    <w:rsid w:val="00550D84"/>
    <w:rsid w:val="00550E02"/>
    <w:rsid w:val="00550E54"/>
    <w:rsid w:val="005510B8"/>
    <w:rsid w:val="005513E5"/>
    <w:rsid w:val="0055147F"/>
    <w:rsid w:val="00551527"/>
    <w:rsid w:val="00551531"/>
    <w:rsid w:val="005515D4"/>
    <w:rsid w:val="00551CAD"/>
    <w:rsid w:val="00551CFF"/>
    <w:rsid w:val="00551D52"/>
    <w:rsid w:val="00552739"/>
    <w:rsid w:val="00552876"/>
    <w:rsid w:val="005528D1"/>
    <w:rsid w:val="00552A8D"/>
    <w:rsid w:val="00552D93"/>
    <w:rsid w:val="00552E90"/>
    <w:rsid w:val="00552F07"/>
    <w:rsid w:val="00553303"/>
    <w:rsid w:val="0055331B"/>
    <w:rsid w:val="00553794"/>
    <w:rsid w:val="005537ED"/>
    <w:rsid w:val="00553A3E"/>
    <w:rsid w:val="00553D8F"/>
    <w:rsid w:val="00554217"/>
    <w:rsid w:val="00554630"/>
    <w:rsid w:val="005549C4"/>
    <w:rsid w:val="005549D8"/>
    <w:rsid w:val="00554B7E"/>
    <w:rsid w:val="00554B89"/>
    <w:rsid w:val="00554D3E"/>
    <w:rsid w:val="00554D66"/>
    <w:rsid w:val="00554DA0"/>
    <w:rsid w:val="0055504B"/>
    <w:rsid w:val="00555A28"/>
    <w:rsid w:val="00555A41"/>
    <w:rsid w:val="00555AE5"/>
    <w:rsid w:val="00555B9F"/>
    <w:rsid w:val="00555CCF"/>
    <w:rsid w:val="00555D15"/>
    <w:rsid w:val="00555DE6"/>
    <w:rsid w:val="00555EDF"/>
    <w:rsid w:val="005560AB"/>
    <w:rsid w:val="005560B1"/>
    <w:rsid w:val="005560EA"/>
    <w:rsid w:val="00556104"/>
    <w:rsid w:val="00556131"/>
    <w:rsid w:val="005565DE"/>
    <w:rsid w:val="00556E08"/>
    <w:rsid w:val="00557052"/>
    <w:rsid w:val="005570D2"/>
    <w:rsid w:val="00557564"/>
    <w:rsid w:val="0055757F"/>
    <w:rsid w:val="005576D2"/>
    <w:rsid w:val="005577BC"/>
    <w:rsid w:val="00557BD3"/>
    <w:rsid w:val="00557EA7"/>
    <w:rsid w:val="00557F28"/>
    <w:rsid w:val="005602C2"/>
    <w:rsid w:val="00560373"/>
    <w:rsid w:val="005607CC"/>
    <w:rsid w:val="0056085C"/>
    <w:rsid w:val="005608F6"/>
    <w:rsid w:val="00560A13"/>
    <w:rsid w:val="005611AB"/>
    <w:rsid w:val="00561758"/>
    <w:rsid w:val="00561992"/>
    <w:rsid w:val="00561F63"/>
    <w:rsid w:val="00561F6A"/>
    <w:rsid w:val="00562133"/>
    <w:rsid w:val="005621D9"/>
    <w:rsid w:val="00562342"/>
    <w:rsid w:val="00562D6D"/>
    <w:rsid w:val="00562DA3"/>
    <w:rsid w:val="00562EBF"/>
    <w:rsid w:val="00562F22"/>
    <w:rsid w:val="00562F43"/>
    <w:rsid w:val="00563102"/>
    <w:rsid w:val="00563427"/>
    <w:rsid w:val="0056366E"/>
    <w:rsid w:val="00563A1F"/>
    <w:rsid w:val="00563EBB"/>
    <w:rsid w:val="0056418B"/>
    <w:rsid w:val="00564222"/>
    <w:rsid w:val="0056432B"/>
    <w:rsid w:val="00564767"/>
    <w:rsid w:val="005652C2"/>
    <w:rsid w:val="0056545D"/>
    <w:rsid w:val="00565BB3"/>
    <w:rsid w:val="00566551"/>
    <w:rsid w:val="00566626"/>
    <w:rsid w:val="00566DBA"/>
    <w:rsid w:val="00566F23"/>
    <w:rsid w:val="00567066"/>
    <w:rsid w:val="00567267"/>
    <w:rsid w:val="005673E4"/>
    <w:rsid w:val="0056759C"/>
    <w:rsid w:val="00567654"/>
    <w:rsid w:val="00567747"/>
    <w:rsid w:val="00567BA3"/>
    <w:rsid w:val="00567D48"/>
    <w:rsid w:val="00567F16"/>
    <w:rsid w:val="0057005A"/>
    <w:rsid w:val="00570754"/>
    <w:rsid w:val="00570780"/>
    <w:rsid w:val="005715FF"/>
    <w:rsid w:val="005719CE"/>
    <w:rsid w:val="00571AA9"/>
    <w:rsid w:val="00571E03"/>
    <w:rsid w:val="00572058"/>
    <w:rsid w:val="00572156"/>
    <w:rsid w:val="005721A3"/>
    <w:rsid w:val="005722E1"/>
    <w:rsid w:val="0057254D"/>
    <w:rsid w:val="00572713"/>
    <w:rsid w:val="0057290A"/>
    <w:rsid w:val="00572917"/>
    <w:rsid w:val="00572A55"/>
    <w:rsid w:val="0057318B"/>
    <w:rsid w:val="0057318C"/>
    <w:rsid w:val="00573610"/>
    <w:rsid w:val="0057394A"/>
    <w:rsid w:val="00573A35"/>
    <w:rsid w:val="00573A74"/>
    <w:rsid w:val="00573C83"/>
    <w:rsid w:val="00573E57"/>
    <w:rsid w:val="00574015"/>
    <w:rsid w:val="00574539"/>
    <w:rsid w:val="00574906"/>
    <w:rsid w:val="00574B91"/>
    <w:rsid w:val="00574D8A"/>
    <w:rsid w:val="00575118"/>
    <w:rsid w:val="00575698"/>
    <w:rsid w:val="005756C5"/>
    <w:rsid w:val="0057571C"/>
    <w:rsid w:val="005757F7"/>
    <w:rsid w:val="00575891"/>
    <w:rsid w:val="00575D72"/>
    <w:rsid w:val="00576079"/>
    <w:rsid w:val="00576304"/>
    <w:rsid w:val="0057646B"/>
    <w:rsid w:val="0057649B"/>
    <w:rsid w:val="005766AA"/>
    <w:rsid w:val="00576983"/>
    <w:rsid w:val="00576B78"/>
    <w:rsid w:val="00576EE0"/>
    <w:rsid w:val="00576F75"/>
    <w:rsid w:val="005770D0"/>
    <w:rsid w:val="00577153"/>
    <w:rsid w:val="00577272"/>
    <w:rsid w:val="00577623"/>
    <w:rsid w:val="00577B01"/>
    <w:rsid w:val="00577EAA"/>
    <w:rsid w:val="00577F85"/>
    <w:rsid w:val="00577FE7"/>
    <w:rsid w:val="00580604"/>
    <w:rsid w:val="005808E1"/>
    <w:rsid w:val="00580931"/>
    <w:rsid w:val="00580C97"/>
    <w:rsid w:val="00580D86"/>
    <w:rsid w:val="00581133"/>
    <w:rsid w:val="005811FA"/>
    <w:rsid w:val="005812D5"/>
    <w:rsid w:val="005813FD"/>
    <w:rsid w:val="00581742"/>
    <w:rsid w:val="005818C5"/>
    <w:rsid w:val="00581CE0"/>
    <w:rsid w:val="0058211A"/>
    <w:rsid w:val="00582127"/>
    <w:rsid w:val="005821E0"/>
    <w:rsid w:val="005822AF"/>
    <w:rsid w:val="005823E1"/>
    <w:rsid w:val="00582424"/>
    <w:rsid w:val="00583202"/>
    <w:rsid w:val="00583467"/>
    <w:rsid w:val="005834DC"/>
    <w:rsid w:val="00583835"/>
    <w:rsid w:val="00583AF1"/>
    <w:rsid w:val="00583CA4"/>
    <w:rsid w:val="00584354"/>
    <w:rsid w:val="005846AC"/>
    <w:rsid w:val="00584A17"/>
    <w:rsid w:val="00584AC4"/>
    <w:rsid w:val="00584B6C"/>
    <w:rsid w:val="00584E07"/>
    <w:rsid w:val="00585127"/>
    <w:rsid w:val="00585438"/>
    <w:rsid w:val="0058569C"/>
    <w:rsid w:val="0058578A"/>
    <w:rsid w:val="0058584B"/>
    <w:rsid w:val="00585905"/>
    <w:rsid w:val="00585972"/>
    <w:rsid w:val="0058652D"/>
    <w:rsid w:val="005866B8"/>
    <w:rsid w:val="00586708"/>
    <w:rsid w:val="00586856"/>
    <w:rsid w:val="00586973"/>
    <w:rsid w:val="00586AEA"/>
    <w:rsid w:val="00586ECD"/>
    <w:rsid w:val="0058706E"/>
    <w:rsid w:val="00587252"/>
    <w:rsid w:val="0058782E"/>
    <w:rsid w:val="00587973"/>
    <w:rsid w:val="005879FD"/>
    <w:rsid w:val="00587ECB"/>
    <w:rsid w:val="00587EE8"/>
    <w:rsid w:val="0059003A"/>
    <w:rsid w:val="005902FA"/>
    <w:rsid w:val="00590510"/>
    <w:rsid w:val="00590827"/>
    <w:rsid w:val="00590B13"/>
    <w:rsid w:val="00590B53"/>
    <w:rsid w:val="00590C6F"/>
    <w:rsid w:val="00591066"/>
    <w:rsid w:val="00591069"/>
    <w:rsid w:val="00591619"/>
    <w:rsid w:val="005918BD"/>
    <w:rsid w:val="0059192B"/>
    <w:rsid w:val="005919AB"/>
    <w:rsid w:val="00591E8A"/>
    <w:rsid w:val="00591F16"/>
    <w:rsid w:val="00591F87"/>
    <w:rsid w:val="0059227D"/>
    <w:rsid w:val="00592296"/>
    <w:rsid w:val="00592C49"/>
    <w:rsid w:val="00592E23"/>
    <w:rsid w:val="0059336E"/>
    <w:rsid w:val="005937F2"/>
    <w:rsid w:val="00593A30"/>
    <w:rsid w:val="00593AF1"/>
    <w:rsid w:val="00593CD2"/>
    <w:rsid w:val="00593D01"/>
    <w:rsid w:val="00593E39"/>
    <w:rsid w:val="00593EDF"/>
    <w:rsid w:val="00594223"/>
    <w:rsid w:val="00594473"/>
    <w:rsid w:val="005948E6"/>
    <w:rsid w:val="005949EC"/>
    <w:rsid w:val="00594BF7"/>
    <w:rsid w:val="00594D23"/>
    <w:rsid w:val="00594E14"/>
    <w:rsid w:val="0059526B"/>
    <w:rsid w:val="005954DD"/>
    <w:rsid w:val="00595DB4"/>
    <w:rsid w:val="00596304"/>
    <w:rsid w:val="005964E9"/>
    <w:rsid w:val="00596545"/>
    <w:rsid w:val="0059656E"/>
    <w:rsid w:val="0059672F"/>
    <w:rsid w:val="00596A70"/>
    <w:rsid w:val="00596F77"/>
    <w:rsid w:val="005970AF"/>
    <w:rsid w:val="0059713D"/>
    <w:rsid w:val="00597369"/>
    <w:rsid w:val="00597390"/>
    <w:rsid w:val="00597D79"/>
    <w:rsid w:val="00597DEF"/>
    <w:rsid w:val="00597EAE"/>
    <w:rsid w:val="005A02F7"/>
    <w:rsid w:val="005A0495"/>
    <w:rsid w:val="005A05D5"/>
    <w:rsid w:val="005A0865"/>
    <w:rsid w:val="005A08AB"/>
    <w:rsid w:val="005A0B89"/>
    <w:rsid w:val="005A0B8B"/>
    <w:rsid w:val="005A0C5C"/>
    <w:rsid w:val="005A0E1F"/>
    <w:rsid w:val="005A0EF5"/>
    <w:rsid w:val="005A1067"/>
    <w:rsid w:val="005A122B"/>
    <w:rsid w:val="005A162E"/>
    <w:rsid w:val="005A195C"/>
    <w:rsid w:val="005A1C33"/>
    <w:rsid w:val="005A1E7D"/>
    <w:rsid w:val="005A2369"/>
    <w:rsid w:val="005A2386"/>
    <w:rsid w:val="005A23A1"/>
    <w:rsid w:val="005A23B4"/>
    <w:rsid w:val="005A2602"/>
    <w:rsid w:val="005A2BF2"/>
    <w:rsid w:val="005A2C61"/>
    <w:rsid w:val="005A3172"/>
    <w:rsid w:val="005A3985"/>
    <w:rsid w:val="005A3AE3"/>
    <w:rsid w:val="005A3ED6"/>
    <w:rsid w:val="005A4076"/>
    <w:rsid w:val="005A416D"/>
    <w:rsid w:val="005A42AA"/>
    <w:rsid w:val="005A47A2"/>
    <w:rsid w:val="005A4847"/>
    <w:rsid w:val="005A4BC8"/>
    <w:rsid w:val="005A4C9E"/>
    <w:rsid w:val="005A4FE8"/>
    <w:rsid w:val="005A5423"/>
    <w:rsid w:val="005A54AB"/>
    <w:rsid w:val="005A55B7"/>
    <w:rsid w:val="005A59B4"/>
    <w:rsid w:val="005A59C0"/>
    <w:rsid w:val="005A5AEB"/>
    <w:rsid w:val="005A5AFE"/>
    <w:rsid w:val="005A5EA6"/>
    <w:rsid w:val="005A6270"/>
    <w:rsid w:val="005A67F5"/>
    <w:rsid w:val="005A6ABE"/>
    <w:rsid w:val="005A6F2C"/>
    <w:rsid w:val="005A70A2"/>
    <w:rsid w:val="005A761D"/>
    <w:rsid w:val="005A768E"/>
    <w:rsid w:val="005A7D38"/>
    <w:rsid w:val="005A7E72"/>
    <w:rsid w:val="005A7FA3"/>
    <w:rsid w:val="005B0420"/>
    <w:rsid w:val="005B0671"/>
    <w:rsid w:val="005B09C5"/>
    <w:rsid w:val="005B0D1B"/>
    <w:rsid w:val="005B19A9"/>
    <w:rsid w:val="005B1B30"/>
    <w:rsid w:val="005B1C5D"/>
    <w:rsid w:val="005B1D1C"/>
    <w:rsid w:val="005B1D78"/>
    <w:rsid w:val="005B1E53"/>
    <w:rsid w:val="005B1F63"/>
    <w:rsid w:val="005B2BD5"/>
    <w:rsid w:val="005B2CB6"/>
    <w:rsid w:val="005B2D71"/>
    <w:rsid w:val="005B2F9D"/>
    <w:rsid w:val="005B322A"/>
    <w:rsid w:val="005B3836"/>
    <w:rsid w:val="005B396E"/>
    <w:rsid w:val="005B3B0D"/>
    <w:rsid w:val="005B3C5C"/>
    <w:rsid w:val="005B4163"/>
    <w:rsid w:val="005B44B4"/>
    <w:rsid w:val="005B4908"/>
    <w:rsid w:val="005B4EF1"/>
    <w:rsid w:val="005B52A1"/>
    <w:rsid w:val="005B5617"/>
    <w:rsid w:val="005B5968"/>
    <w:rsid w:val="005B59AC"/>
    <w:rsid w:val="005B5DD1"/>
    <w:rsid w:val="005B60EE"/>
    <w:rsid w:val="005B654E"/>
    <w:rsid w:val="005B68ED"/>
    <w:rsid w:val="005B6C9E"/>
    <w:rsid w:val="005B6F3E"/>
    <w:rsid w:val="005B752E"/>
    <w:rsid w:val="005B7583"/>
    <w:rsid w:val="005B79C8"/>
    <w:rsid w:val="005B7A8E"/>
    <w:rsid w:val="005B7B40"/>
    <w:rsid w:val="005B7DB4"/>
    <w:rsid w:val="005B7DDE"/>
    <w:rsid w:val="005B7F7A"/>
    <w:rsid w:val="005C0242"/>
    <w:rsid w:val="005C0251"/>
    <w:rsid w:val="005C026B"/>
    <w:rsid w:val="005C0476"/>
    <w:rsid w:val="005C05F4"/>
    <w:rsid w:val="005C074A"/>
    <w:rsid w:val="005C0853"/>
    <w:rsid w:val="005C0F69"/>
    <w:rsid w:val="005C125E"/>
    <w:rsid w:val="005C1403"/>
    <w:rsid w:val="005C15F1"/>
    <w:rsid w:val="005C168A"/>
    <w:rsid w:val="005C1808"/>
    <w:rsid w:val="005C1BF3"/>
    <w:rsid w:val="005C1C50"/>
    <w:rsid w:val="005C1F19"/>
    <w:rsid w:val="005C1F7C"/>
    <w:rsid w:val="005C2027"/>
    <w:rsid w:val="005C20C8"/>
    <w:rsid w:val="005C2202"/>
    <w:rsid w:val="005C2443"/>
    <w:rsid w:val="005C2484"/>
    <w:rsid w:val="005C249B"/>
    <w:rsid w:val="005C26A5"/>
    <w:rsid w:val="005C285E"/>
    <w:rsid w:val="005C2B27"/>
    <w:rsid w:val="005C2BC6"/>
    <w:rsid w:val="005C2F7C"/>
    <w:rsid w:val="005C305E"/>
    <w:rsid w:val="005C32E5"/>
    <w:rsid w:val="005C33C6"/>
    <w:rsid w:val="005C35C3"/>
    <w:rsid w:val="005C3852"/>
    <w:rsid w:val="005C39B5"/>
    <w:rsid w:val="005C39B7"/>
    <w:rsid w:val="005C3F04"/>
    <w:rsid w:val="005C4111"/>
    <w:rsid w:val="005C4338"/>
    <w:rsid w:val="005C45C4"/>
    <w:rsid w:val="005C49CE"/>
    <w:rsid w:val="005C4A20"/>
    <w:rsid w:val="005C4B66"/>
    <w:rsid w:val="005C4CB7"/>
    <w:rsid w:val="005C4D72"/>
    <w:rsid w:val="005C534E"/>
    <w:rsid w:val="005C53F0"/>
    <w:rsid w:val="005C54C3"/>
    <w:rsid w:val="005C581E"/>
    <w:rsid w:val="005C588D"/>
    <w:rsid w:val="005C5963"/>
    <w:rsid w:val="005C5E2D"/>
    <w:rsid w:val="005C5ECE"/>
    <w:rsid w:val="005C5F1D"/>
    <w:rsid w:val="005C638C"/>
    <w:rsid w:val="005C6521"/>
    <w:rsid w:val="005C6A1A"/>
    <w:rsid w:val="005C6BE2"/>
    <w:rsid w:val="005C7070"/>
    <w:rsid w:val="005C71F2"/>
    <w:rsid w:val="005C7284"/>
    <w:rsid w:val="005C75AA"/>
    <w:rsid w:val="005C77B4"/>
    <w:rsid w:val="005C7C31"/>
    <w:rsid w:val="005C7E35"/>
    <w:rsid w:val="005D000C"/>
    <w:rsid w:val="005D0397"/>
    <w:rsid w:val="005D0B14"/>
    <w:rsid w:val="005D0D94"/>
    <w:rsid w:val="005D140D"/>
    <w:rsid w:val="005D1BC1"/>
    <w:rsid w:val="005D1C60"/>
    <w:rsid w:val="005D2251"/>
    <w:rsid w:val="005D2595"/>
    <w:rsid w:val="005D2C9B"/>
    <w:rsid w:val="005D2F0E"/>
    <w:rsid w:val="005D31A1"/>
    <w:rsid w:val="005D3513"/>
    <w:rsid w:val="005D365C"/>
    <w:rsid w:val="005D444E"/>
    <w:rsid w:val="005D4EC7"/>
    <w:rsid w:val="005D51C4"/>
    <w:rsid w:val="005D52C4"/>
    <w:rsid w:val="005D54CE"/>
    <w:rsid w:val="005D581F"/>
    <w:rsid w:val="005D5F05"/>
    <w:rsid w:val="005D63D7"/>
    <w:rsid w:val="005D6676"/>
    <w:rsid w:val="005D67EB"/>
    <w:rsid w:val="005D6AC3"/>
    <w:rsid w:val="005D6F17"/>
    <w:rsid w:val="005D6FB8"/>
    <w:rsid w:val="005D71A0"/>
    <w:rsid w:val="005D7361"/>
    <w:rsid w:val="005D76BD"/>
    <w:rsid w:val="005D7847"/>
    <w:rsid w:val="005D7942"/>
    <w:rsid w:val="005D7EB3"/>
    <w:rsid w:val="005E0341"/>
    <w:rsid w:val="005E067C"/>
    <w:rsid w:val="005E0AAF"/>
    <w:rsid w:val="005E0E8F"/>
    <w:rsid w:val="005E177F"/>
    <w:rsid w:val="005E19D7"/>
    <w:rsid w:val="005E19F7"/>
    <w:rsid w:val="005E1D01"/>
    <w:rsid w:val="005E1D77"/>
    <w:rsid w:val="005E1D92"/>
    <w:rsid w:val="005E1E7C"/>
    <w:rsid w:val="005E209C"/>
    <w:rsid w:val="005E24BF"/>
    <w:rsid w:val="005E2B9C"/>
    <w:rsid w:val="005E2BF3"/>
    <w:rsid w:val="005E2CA8"/>
    <w:rsid w:val="005E338E"/>
    <w:rsid w:val="005E344D"/>
    <w:rsid w:val="005E377D"/>
    <w:rsid w:val="005E3C56"/>
    <w:rsid w:val="005E3CA3"/>
    <w:rsid w:val="005E3CE0"/>
    <w:rsid w:val="005E40E5"/>
    <w:rsid w:val="005E41E5"/>
    <w:rsid w:val="005E460A"/>
    <w:rsid w:val="005E4701"/>
    <w:rsid w:val="005E49C9"/>
    <w:rsid w:val="005E507B"/>
    <w:rsid w:val="005E55EE"/>
    <w:rsid w:val="005E5616"/>
    <w:rsid w:val="005E563C"/>
    <w:rsid w:val="005E5905"/>
    <w:rsid w:val="005E59E0"/>
    <w:rsid w:val="005E5EA2"/>
    <w:rsid w:val="005E5F14"/>
    <w:rsid w:val="005E6014"/>
    <w:rsid w:val="005E6828"/>
    <w:rsid w:val="005E68F9"/>
    <w:rsid w:val="005E6ACA"/>
    <w:rsid w:val="005E73F0"/>
    <w:rsid w:val="005E75AB"/>
    <w:rsid w:val="005E75B8"/>
    <w:rsid w:val="005E7791"/>
    <w:rsid w:val="005E7BEA"/>
    <w:rsid w:val="005E7D30"/>
    <w:rsid w:val="005F037C"/>
    <w:rsid w:val="005F0443"/>
    <w:rsid w:val="005F08B6"/>
    <w:rsid w:val="005F0E51"/>
    <w:rsid w:val="005F1036"/>
    <w:rsid w:val="005F10C4"/>
    <w:rsid w:val="005F181B"/>
    <w:rsid w:val="005F1B55"/>
    <w:rsid w:val="005F1D31"/>
    <w:rsid w:val="005F23E0"/>
    <w:rsid w:val="005F2756"/>
    <w:rsid w:val="005F2974"/>
    <w:rsid w:val="005F29BA"/>
    <w:rsid w:val="005F2BA6"/>
    <w:rsid w:val="005F2C3F"/>
    <w:rsid w:val="005F2D34"/>
    <w:rsid w:val="005F31AA"/>
    <w:rsid w:val="005F3279"/>
    <w:rsid w:val="005F347B"/>
    <w:rsid w:val="005F352B"/>
    <w:rsid w:val="005F38B8"/>
    <w:rsid w:val="005F3F7B"/>
    <w:rsid w:val="005F3F92"/>
    <w:rsid w:val="005F3F94"/>
    <w:rsid w:val="005F4204"/>
    <w:rsid w:val="005F4227"/>
    <w:rsid w:val="005F44E9"/>
    <w:rsid w:val="005F493D"/>
    <w:rsid w:val="005F4A11"/>
    <w:rsid w:val="005F4C83"/>
    <w:rsid w:val="005F4E71"/>
    <w:rsid w:val="005F518B"/>
    <w:rsid w:val="005F526F"/>
    <w:rsid w:val="005F5359"/>
    <w:rsid w:val="005F5C6D"/>
    <w:rsid w:val="005F6347"/>
    <w:rsid w:val="005F6697"/>
    <w:rsid w:val="005F67F0"/>
    <w:rsid w:val="005F6FD3"/>
    <w:rsid w:val="005F7374"/>
    <w:rsid w:val="005F74B6"/>
    <w:rsid w:val="005F765C"/>
    <w:rsid w:val="005F7A50"/>
    <w:rsid w:val="005F7CC1"/>
    <w:rsid w:val="005F7CD0"/>
    <w:rsid w:val="005F7D35"/>
    <w:rsid w:val="005F7F4D"/>
    <w:rsid w:val="00600019"/>
    <w:rsid w:val="00600072"/>
    <w:rsid w:val="00600374"/>
    <w:rsid w:val="00600444"/>
    <w:rsid w:val="00600EFF"/>
    <w:rsid w:val="00600F2E"/>
    <w:rsid w:val="00600F98"/>
    <w:rsid w:val="00601876"/>
    <w:rsid w:val="006018B6"/>
    <w:rsid w:val="00601963"/>
    <w:rsid w:val="00601B65"/>
    <w:rsid w:val="00601B8F"/>
    <w:rsid w:val="00601C49"/>
    <w:rsid w:val="006025F7"/>
    <w:rsid w:val="00602608"/>
    <w:rsid w:val="006027D2"/>
    <w:rsid w:val="0060297F"/>
    <w:rsid w:val="00602BAF"/>
    <w:rsid w:val="00602BC2"/>
    <w:rsid w:val="0060324C"/>
    <w:rsid w:val="006032A8"/>
    <w:rsid w:val="006034AE"/>
    <w:rsid w:val="006036D0"/>
    <w:rsid w:val="00603805"/>
    <w:rsid w:val="00603AE0"/>
    <w:rsid w:val="00603AEA"/>
    <w:rsid w:val="0060429E"/>
    <w:rsid w:val="006042EC"/>
    <w:rsid w:val="006042F6"/>
    <w:rsid w:val="00604619"/>
    <w:rsid w:val="00604B03"/>
    <w:rsid w:val="00604E9A"/>
    <w:rsid w:val="006050C2"/>
    <w:rsid w:val="006051B0"/>
    <w:rsid w:val="006054B5"/>
    <w:rsid w:val="006057F0"/>
    <w:rsid w:val="00605E33"/>
    <w:rsid w:val="00605F40"/>
    <w:rsid w:val="00605F63"/>
    <w:rsid w:val="006061AC"/>
    <w:rsid w:val="00606242"/>
    <w:rsid w:val="0060633F"/>
    <w:rsid w:val="0060638E"/>
    <w:rsid w:val="006065EF"/>
    <w:rsid w:val="006069A1"/>
    <w:rsid w:val="00606B4F"/>
    <w:rsid w:val="00606D87"/>
    <w:rsid w:val="00606E4D"/>
    <w:rsid w:val="006072C8"/>
    <w:rsid w:val="006076BC"/>
    <w:rsid w:val="00607B05"/>
    <w:rsid w:val="00607DF8"/>
    <w:rsid w:val="00607EC8"/>
    <w:rsid w:val="00607EF6"/>
    <w:rsid w:val="00607F9F"/>
    <w:rsid w:val="006101CB"/>
    <w:rsid w:val="006103EA"/>
    <w:rsid w:val="006104AB"/>
    <w:rsid w:val="00610788"/>
    <w:rsid w:val="006109A1"/>
    <w:rsid w:val="00610C58"/>
    <w:rsid w:val="0061102F"/>
    <w:rsid w:val="00611162"/>
    <w:rsid w:val="006114A7"/>
    <w:rsid w:val="0061192A"/>
    <w:rsid w:val="00611B03"/>
    <w:rsid w:val="00611B04"/>
    <w:rsid w:val="00611C3C"/>
    <w:rsid w:val="00611D5F"/>
    <w:rsid w:val="00611DDB"/>
    <w:rsid w:val="00611F38"/>
    <w:rsid w:val="0061248A"/>
    <w:rsid w:val="00612741"/>
    <w:rsid w:val="006128D2"/>
    <w:rsid w:val="00613077"/>
    <w:rsid w:val="006132DC"/>
    <w:rsid w:val="00613388"/>
    <w:rsid w:val="00613CCD"/>
    <w:rsid w:val="0061478A"/>
    <w:rsid w:val="00614C29"/>
    <w:rsid w:val="00614DAB"/>
    <w:rsid w:val="00614E45"/>
    <w:rsid w:val="00614F54"/>
    <w:rsid w:val="006158EF"/>
    <w:rsid w:val="00615943"/>
    <w:rsid w:val="00615B79"/>
    <w:rsid w:val="00615D12"/>
    <w:rsid w:val="006160A1"/>
    <w:rsid w:val="0061640B"/>
    <w:rsid w:val="0061653C"/>
    <w:rsid w:val="00616634"/>
    <w:rsid w:val="00616995"/>
    <w:rsid w:val="006169E5"/>
    <w:rsid w:val="00616CB4"/>
    <w:rsid w:val="00616D25"/>
    <w:rsid w:val="00616DE0"/>
    <w:rsid w:val="00616E19"/>
    <w:rsid w:val="00617304"/>
    <w:rsid w:val="00617858"/>
    <w:rsid w:val="00617A1F"/>
    <w:rsid w:val="00617D5C"/>
    <w:rsid w:val="00617E69"/>
    <w:rsid w:val="006209CB"/>
    <w:rsid w:val="006212C4"/>
    <w:rsid w:val="0062151F"/>
    <w:rsid w:val="00621630"/>
    <w:rsid w:val="00621820"/>
    <w:rsid w:val="006219A0"/>
    <w:rsid w:val="00621C7B"/>
    <w:rsid w:val="00621D79"/>
    <w:rsid w:val="00621F3D"/>
    <w:rsid w:val="00622089"/>
    <w:rsid w:val="006220C6"/>
    <w:rsid w:val="006222DD"/>
    <w:rsid w:val="0062259D"/>
    <w:rsid w:val="0062288A"/>
    <w:rsid w:val="00622A00"/>
    <w:rsid w:val="00622A64"/>
    <w:rsid w:val="00622C9E"/>
    <w:rsid w:val="00622D21"/>
    <w:rsid w:val="00622F32"/>
    <w:rsid w:val="00623046"/>
    <w:rsid w:val="00623199"/>
    <w:rsid w:val="006231A1"/>
    <w:rsid w:val="006231EE"/>
    <w:rsid w:val="00623692"/>
    <w:rsid w:val="0062390F"/>
    <w:rsid w:val="00623AF1"/>
    <w:rsid w:val="00623B56"/>
    <w:rsid w:val="00623BB9"/>
    <w:rsid w:val="00623BCE"/>
    <w:rsid w:val="00623DE6"/>
    <w:rsid w:val="00624262"/>
    <w:rsid w:val="006245FA"/>
    <w:rsid w:val="00624639"/>
    <w:rsid w:val="006247C8"/>
    <w:rsid w:val="00624A3C"/>
    <w:rsid w:val="00624A8B"/>
    <w:rsid w:val="00624DF3"/>
    <w:rsid w:val="00624EA4"/>
    <w:rsid w:val="00624F31"/>
    <w:rsid w:val="0062503A"/>
    <w:rsid w:val="00625270"/>
    <w:rsid w:val="00625348"/>
    <w:rsid w:val="00625355"/>
    <w:rsid w:val="006254B8"/>
    <w:rsid w:val="0062564F"/>
    <w:rsid w:val="0062592A"/>
    <w:rsid w:val="00626266"/>
    <w:rsid w:val="006262AB"/>
    <w:rsid w:val="00626351"/>
    <w:rsid w:val="006265E5"/>
    <w:rsid w:val="00626601"/>
    <w:rsid w:val="00626764"/>
    <w:rsid w:val="006267C2"/>
    <w:rsid w:val="006269E4"/>
    <w:rsid w:val="00626F58"/>
    <w:rsid w:val="0062742D"/>
    <w:rsid w:val="006279E3"/>
    <w:rsid w:val="00627A64"/>
    <w:rsid w:val="00627ABE"/>
    <w:rsid w:val="00627B40"/>
    <w:rsid w:val="006301C8"/>
    <w:rsid w:val="006301F1"/>
    <w:rsid w:val="006303C7"/>
    <w:rsid w:val="00630878"/>
    <w:rsid w:val="00631719"/>
    <w:rsid w:val="00631BE2"/>
    <w:rsid w:val="00631D44"/>
    <w:rsid w:val="00632014"/>
    <w:rsid w:val="006323D8"/>
    <w:rsid w:val="0063243C"/>
    <w:rsid w:val="00632454"/>
    <w:rsid w:val="006325ED"/>
    <w:rsid w:val="00632669"/>
    <w:rsid w:val="0063290B"/>
    <w:rsid w:val="006337D9"/>
    <w:rsid w:val="00633B28"/>
    <w:rsid w:val="00633BBA"/>
    <w:rsid w:val="00633DB1"/>
    <w:rsid w:val="00633E34"/>
    <w:rsid w:val="00633E71"/>
    <w:rsid w:val="00633F68"/>
    <w:rsid w:val="006340A7"/>
    <w:rsid w:val="006340DC"/>
    <w:rsid w:val="0063427D"/>
    <w:rsid w:val="00634297"/>
    <w:rsid w:val="00634851"/>
    <w:rsid w:val="006348C4"/>
    <w:rsid w:val="00634AE7"/>
    <w:rsid w:val="00634EB4"/>
    <w:rsid w:val="00634FC0"/>
    <w:rsid w:val="00634FE7"/>
    <w:rsid w:val="006352A1"/>
    <w:rsid w:val="00635522"/>
    <w:rsid w:val="00635681"/>
    <w:rsid w:val="00635757"/>
    <w:rsid w:val="006358FD"/>
    <w:rsid w:val="0063590E"/>
    <w:rsid w:val="00635A7D"/>
    <w:rsid w:val="00635A9E"/>
    <w:rsid w:val="00635AFF"/>
    <w:rsid w:val="00635C51"/>
    <w:rsid w:val="00635DF2"/>
    <w:rsid w:val="00635E09"/>
    <w:rsid w:val="00635FC7"/>
    <w:rsid w:val="00636011"/>
    <w:rsid w:val="006363C5"/>
    <w:rsid w:val="00636410"/>
    <w:rsid w:val="0063660D"/>
    <w:rsid w:val="006366CE"/>
    <w:rsid w:val="0063675C"/>
    <w:rsid w:val="00636CB4"/>
    <w:rsid w:val="00636D24"/>
    <w:rsid w:val="00636F0E"/>
    <w:rsid w:val="00637061"/>
    <w:rsid w:val="006371FC"/>
    <w:rsid w:val="00637406"/>
    <w:rsid w:val="00637938"/>
    <w:rsid w:val="00637AC7"/>
    <w:rsid w:val="00637C86"/>
    <w:rsid w:val="00637CEB"/>
    <w:rsid w:val="00640183"/>
    <w:rsid w:val="00640574"/>
    <w:rsid w:val="00640669"/>
    <w:rsid w:val="00640D3F"/>
    <w:rsid w:val="00640FB5"/>
    <w:rsid w:val="00641170"/>
    <w:rsid w:val="00641663"/>
    <w:rsid w:val="0064176F"/>
    <w:rsid w:val="00641AFD"/>
    <w:rsid w:val="00641E25"/>
    <w:rsid w:val="00641FB6"/>
    <w:rsid w:val="00642516"/>
    <w:rsid w:val="006425D8"/>
    <w:rsid w:val="00642BFF"/>
    <w:rsid w:val="00642C88"/>
    <w:rsid w:val="00642C90"/>
    <w:rsid w:val="006430B3"/>
    <w:rsid w:val="00643270"/>
    <w:rsid w:val="00643326"/>
    <w:rsid w:val="00643463"/>
    <w:rsid w:val="00643476"/>
    <w:rsid w:val="00643648"/>
    <w:rsid w:val="00643996"/>
    <w:rsid w:val="00643DAF"/>
    <w:rsid w:val="00644194"/>
    <w:rsid w:val="00644248"/>
    <w:rsid w:val="0064435F"/>
    <w:rsid w:val="00644738"/>
    <w:rsid w:val="00644B1D"/>
    <w:rsid w:val="00644D09"/>
    <w:rsid w:val="00644E3C"/>
    <w:rsid w:val="00644F73"/>
    <w:rsid w:val="00644FA3"/>
    <w:rsid w:val="0064503B"/>
    <w:rsid w:val="00645231"/>
    <w:rsid w:val="00645345"/>
    <w:rsid w:val="006458E7"/>
    <w:rsid w:val="00645A2C"/>
    <w:rsid w:val="00645A8E"/>
    <w:rsid w:val="00645B62"/>
    <w:rsid w:val="00645C70"/>
    <w:rsid w:val="00645ECC"/>
    <w:rsid w:val="00646116"/>
    <w:rsid w:val="0064629B"/>
    <w:rsid w:val="0064681A"/>
    <w:rsid w:val="00646A88"/>
    <w:rsid w:val="00646E70"/>
    <w:rsid w:val="00647220"/>
    <w:rsid w:val="00647225"/>
    <w:rsid w:val="00647267"/>
    <w:rsid w:val="006472E7"/>
    <w:rsid w:val="00647793"/>
    <w:rsid w:val="00647B80"/>
    <w:rsid w:val="00647DEA"/>
    <w:rsid w:val="0065016A"/>
    <w:rsid w:val="006503ED"/>
    <w:rsid w:val="0065045A"/>
    <w:rsid w:val="0065046D"/>
    <w:rsid w:val="006504BC"/>
    <w:rsid w:val="006508A4"/>
    <w:rsid w:val="00650E96"/>
    <w:rsid w:val="00650FE6"/>
    <w:rsid w:val="006510D5"/>
    <w:rsid w:val="00651329"/>
    <w:rsid w:val="006514F9"/>
    <w:rsid w:val="006515E8"/>
    <w:rsid w:val="006516FC"/>
    <w:rsid w:val="00651778"/>
    <w:rsid w:val="00651C92"/>
    <w:rsid w:val="00652079"/>
    <w:rsid w:val="00652286"/>
    <w:rsid w:val="00652935"/>
    <w:rsid w:val="00652DF8"/>
    <w:rsid w:val="006534CA"/>
    <w:rsid w:val="006538C3"/>
    <w:rsid w:val="00653AAA"/>
    <w:rsid w:val="00653CC7"/>
    <w:rsid w:val="006542F4"/>
    <w:rsid w:val="006547B5"/>
    <w:rsid w:val="00654B59"/>
    <w:rsid w:val="00655586"/>
    <w:rsid w:val="006556BC"/>
    <w:rsid w:val="006556F9"/>
    <w:rsid w:val="00655A9B"/>
    <w:rsid w:val="00655D1A"/>
    <w:rsid w:val="00655DB8"/>
    <w:rsid w:val="00655E28"/>
    <w:rsid w:val="00655E72"/>
    <w:rsid w:val="006561F6"/>
    <w:rsid w:val="006563E6"/>
    <w:rsid w:val="0065650B"/>
    <w:rsid w:val="0065653D"/>
    <w:rsid w:val="006568AF"/>
    <w:rsid w:val="00656E1B"/>
    <w:rsid w:val="0065727D"/>
    <w:rsid w:val="006573A8"/>
    <w:rsid w:val="0065787A"/>
    <w:rsid w:val="00657F13"/>
    <w:rsid w:val="00657FCE"/>
    <w:rsid w:val="006602D1"/>
    <w:rsid w:val="00660480"/>
    <w:rsid w:val="00660B97"/>
    <w:rsid w:val="00660F91"/>
    <w:rsid w:val="0066111E"/>
    <w:rsid w:val="0066142B"/>
    <w:rsid w:val="0066151B"/>
    <w:rsid w:val="006615BE"/>
    <w:rsid w:val="00661BF6"/>
    <w:rsid w:val="00661E0D"/>
    <w:rsid w:val="00661EC2"/>
    <w:rsid w:val="00661FCA"/>
    <w:rsid w:val="00661FF8"/>
    <w:rsid w:val="0066229A"/>
    <w:rsid w:val="00662428"/>
    <w:rsid w:val="00662488"/>
    <w:rsid w:val="006626E4"/>
    <w:rsid w:val="00662736"/>
    <w:rsid w:val="0066273F"/>
    <w:rsid w:val="00662848"/>
    <w:rsid w:val="0066299A"/>
    <w:rsid w:val="00662B12"/>
    <w:rsid w:val="00662BEE"/>
    <w:rsid w:val="00662E06"/>
    <w:rsid w:val="00662EE9"/>
    <w:rsid w:val="0066338E"/>
    <w:rsid w:val="00663489"/>
    <w:rsid w:val="0066351B"/>
    <w:rsid w:val="006638B1"/>
    <w:rsid w:val="006638D9"/>
    <w:rsid w:val="0066392D"/>
    <w:rsid w:val="00663DFF"/>
    <w:rsid w:val="00664593"/>
    <w:rsid w:val="006645CD"/>
    <w:rsid w:val="006645DF"/>
    <w:rsid w:val="00664964"/>
    <w:rsid w:val="00664C8B"/>
    <w:rsid w:val="00664D70"/>
    <w:rsid w:val="0066596D"/>
    <w:rsid w:val="00665C6C"/>
    <w:rsid w:val="00665D3B"/>
    <w:rsid w:val="00665F67"/>
    <w:rsid w:val="0066601B"/>
    <w:rsid w:val="00666172"/>
    <w:rsid w:val="006662D8"/>
    <w:rsid w:val="0066645F"/>
    <w:rsid w:val="00666487"/>
    <w:rsid w:val="006666B9"/>
    <w:rsid w:val="00666927"/>
    <w:rsid w:val="00666BA4"/>
    <w:rsid w:val="00666C88"/>
    <w:rsid w:val="00666E65"/>
    <w:rsid w:val="00666FA9"/>
    <w:rsid w:val="00667219"/>
    <w:rsid w:val="0066749A"/>
    <w:rsid w:val="006674A3"/>
    <w:rsid w:val="00667B55"/>
    <w:rsid w:val="00667D44"/>
    <w:rsid w:val="006703BD"/>
    <w:rsid w:val="006703D7"/>
    <w:rsid w:val="00670522"/>
    <w:rsid w:val="00670706"/>
    <w:rsid w:val="0067102A"/>
    <w:rsid w:val="006713E5"/>
    <w:rsid w:val="00671463"/>
    <w:rsid w:val="006717EC"/>
    <w:rsid w:val="006718E1"/>
    <w:rsid w:val="00671D7B"/>
    <w:rsid w:val="006720AE"/>
    <w:rsid w:val="0067262F"/>
    <w:rsid w:val="00672674"/>
    <w:rsid w:val="00672832"/>
    <w:rsid w:val="00672A1D"/>
    <w:rsid w:val="00672B52"/>
    <w:rsid w:val="00672DAC"/>
    <w:rsid w:val="00673782"/>
    <w:rsid w:val="00673A83"/>
    <w:rsid w:val="00673F90"/>
    <w:rsid w:val="006741BE"/>
    <w:rsid w:val="00674875"/>
    <w:rsid w:val="00674C47"/>
    <w:rsid w:val="00675153"/>
    <w:rsid w:val="00675178"/>
    <w:rsid w:val="006754AD"/>
    <w:rsid w:val="00675583"/>
    <w:rsid w:val="00675B0A"/>
    <w:rsid w:val="00675BE4"/>
    <w:rsid w:val="00675CD0"/>
    <w:rsid w:val="00675E3F"/>
    <w:rsid w:val="0067616C"/>
    <w:rsid w:val="00676399"/>
    <w:rsid w:val="006766F9"/>
    <w:rsid w:val="00676A64"/>
    <w:rsid w:val="00676C1E"/>
    <w:rsid w:val="00676CAD"/>
    <w:rsid w:val="00676FD3"/>
    <w:rsid w:val="00677086"/>
    <w:rsid w:val="006771F6"/>
    <w:rsid w:val="006771FC"/>
    <w:rsid w:val="00677489"/>
    <w:rsid w:val="00677757"/>
    <w:rsid w:val="006779A3"/>
    <w:rsid w:val="00677A18"/>
    <w:rsid w:val="0068011A"/>
    <w:rsid w:val="006802DE"/>
    <w:rsid w:val="00680628"/>
    <w:rsid w:val="006808EF"/>
    <w:rsid w:val="0068094D"/>
    <w:rsid w:val="00680990"/>
    <w:rsid w:val="00680A46"/>
    <w:rsid w:val="00680B8F"/>
    <w:rsid w:val="00680F35"/>
    <w:rsid w:val="00680FD7"/>
    <w:rsid w:val="00681600"/>
    <w:rsid w:val="006818FA"/>
    <w:rsid w:val="00681B4F"/>
    <w:rsid w:val="006823A0"/>
    <w:rsid w:val="00682942"/>
    <w:rsid w:val="00682CD2"/>
    <w:rsid w:val="00683183"/>
    <w:rsid w:val="0068369D"/>
    <w:rsid w:val="00683E41"/>
    <w:rsid w:val="006842EE"/>
    <w:rsid w:val="00684337"/>
    <w:rsid w:val="0068446B"/>
    <w:rsid w:val="006846AB"/>
    <w:rsid w:val="00684B70"/>
    <w:rsid w:val="00684B71"/>
    <w:rsid w:val="00684D00"/>
    <w:rsid w:val="00684D33"/>
    <w:rsid w:val="00684DBB"/>
    <w:rsid w:val="00684EAF"/>
    <w:rsid w:val="00684F86"/>
    <w:rsid w:val="0068546C"/>
    <w:rsid w:val="0068562E"/>
    <w:rsid w:val="0068576E"/>
    <w:rsid w:val="006858B0"/>
    <w:rsid w:val="00685C93"/>
    <w:rsid w:val="00685CF6"/>
    <w:rsid w:val="00685F2B"/>
    <w:rsid w:val="00685F91"/>
    <w:rsid w:val="0068614D"/>
    <w:rsid w:val="00686507"/>
    <w:rsid w:val="0068688F"/>
    <w:rsid w:val="00686A11"/>
    <w:rsid w:val="00686A4E"/>
    <w:rsid w:val="00686A8C"/>
    <w:rsid w:val="00686B4D"/>
    <w:rsid w:val="00686B80"/>
    <w:rsid w:val="00686BB9"/>
    <w:rsid w:val="00686BDD"/>
    <w:rsid w:val="00686BEF"/>
    <w:rsid w:val="00686D47"/>
    <w:rsid w:val="00686D6E"/>
    <w:rsid w:val="00686EBD"/>
    <w:rsid w:val="006870D0"/>
    <w:rsid w:val="0068738F"/>
    <w:rsid w:val="00687935"/>
    <w:rsid w:val="00687A18"/>
    <w:rsid w:val="00687A8A"/>
    <w:rsid w:val="00687C66"/>
    <w:rsid w:val="0069001D"/>
    <w:rsid w:val="006901CE"/>
    <w:rsid w:val="00690718"/>
    <w:rsid w:val="0069091E"/>
    <w:rsid w:val="00690DDF"/>
    <w:rsid w:val="00691005"/>
    <w:rsid w:val="006910E5"/>
    <w:rsid w:val="0069117E"/>
    <w:rsid w:val="00691473"/>
    <w:rsid w:val="00691503"/>
    <w:rsid w:val="00691ADC"/>
    <w:rsid w:val="00691EBB"/>
    <w:rsid w:val="006927BD"/>
    <w:rsid w:val="0069286E"/>
    <w:rsid w:val="00692953"/>
    <w:rsid w:val="00692DFA"/>
    <w:rsid w:val="00692FC9"/>
    <w:rsid w:val="006936A6"/>
    <w:rsid w:val="00693B2D"/>
    <w:rsid w:val="00693D1E"/>
    <w:rsid w:val="00693D82"/>
    <w:rsid w:val="0069448E"/>
    <w:rsid w:val="0069449B"/>
    <w:rsid w:val="006949BC"/>
    <w:rsid w:val="00694C7A"/>
    <w:rsid w:val="006950B5"/>
    <w:rsid w:val="00695697"/>
    <w:rsid w:val="006957AB"/>
    <w:rsid w:val="006958D5"/>
    <w:rsid w:val="0069594F"/>
    <w:rsid w:val="00695B25"/>
    <w:rsid w:val="00695D8D"/>
    <w:rsid w:val="00695E52"/>
    <w:rsid w:val="00695FA5"/>
    <w:rsid w:val="00696014"/>
    <w:rsid w:val="0069613D"/>
    <w:rsid w:val="0069619B"/>
    <w:rsid w:val="006968E7"/>
    <w:rsid w:val="006968EE"/>
    <w:rsid w:val="00696960"/>
    <w:rsid w:val="00696DD3"/>
    <w:rsid w:val="00696EAC"/>
    <w:rsid w:val="006972BB"/>
    <w:rsid w:val="006975D8"/>
    <w:rsid w:val="006976E0"/>
    <w:rsid w:val="00697720"/>
    <w:rsid w:val="006978BF"/>
    <w:rsid w:val="00697AD7"/>
    <w:rsid w:val="00697C4D"/>
    <w:rsid w:val="006A001F"/>
    <w:rsid w:val="006A021B"/>
    <w:rsid w:val="006A07A3"/>
    <w:rsid w:val="006A0920"/>
    <w:rsid w:val="006A0C04"/>
    <w:rsid w:val="006A0C78"/>
    <w:rsid w:val="006A0D9A"/>
    <w:rsid w:val="006A119B"/>
    <w:rsid w:val="006A11DC"/>
    <w:rsid w:val="006A123E"/>
    <w:rsid w:val="006A13A2"/>
    <w:rsid w:val="006A1589"/>
    <w:rsid w:val="006A18E5"/>
    <w:rsid w:val="006A1A93"/>
    <w:rsid w:val="006A1DC7"/>
    <w:rsid w:val="006A1F63"/>
    <w:rsid w:val="006A1FF9"/>
    <w:rsid w:val="006A203B"/>
    <w:rsid w:val="006A238A"/>
    <w:rsid w:val="006A2500"/>
    <w:rsid w:val="006A2681"/>
    <w:rsid w:val="006A2779"/>
    <w:rsid w:val="006A29DB"/>
    <w:rsid w:val="006A2CFF"/>
    <w:rsid w:val="006A2E04"/>
    <w:rsid w:val="006A3435"/>
    <w:rsid w:val="006A34C4"/>
    <w:rsid w:val="006A3604"/>
    <w:rsid w:val="006A3AFD"/>
    <w:rsid w:val="006A3B7B"/>
    <w:rsid w:val="006A3CAF"/>
    <w:rsid w:val="006A3D91"/>
    <w:rsid w:val="006A3F8D"/>
    <w:rsid w:val="006A42A3"/>
    <w:rsid w:val="006A435B"/>
    <w:rsid w:val="006A4A1E"/>
    <w:rsid w:val="006A4D6D"/>
    <w:rsid w:val="006A54D4"/>
    <w:rsid w:val="006A5596"/>
    <w:rsid w:val="006A56D2"/>
    <w:rsid w:val="006A575E"/>
    <w:rsid w:val="006A580C"/>
    <w:rsid w:val="006A59CE"/>
    <w:rsid w:val="006A5A3A"/>
    <w:rsid w:val="006A5F1E"/>
    <w:rsid w:val="006A68E4"/>
    <w:rsid w:val="006A6B11"/>
    <w:rsid w:val="006A6D59"/>
    <w:rsid w:val="006A721C"/>
    <w:rsid w:val="006A7578"/>
    <w:rsid w:val="006A7A50"/>
    <w:rsid w:val="006A7B6A"/>
    <w:rsid w:val="006A7CB4"/>
    <w:rsid w:val="006A7E84"/>
    <w:rsid w:val="006A7F13"/>
    <w:rsid w:val="006A7F81"/>
    <w:rsid w:val="006B0438"/>
    <w:rsid w:val="006B133B"/>
    <w:rsid w:val="006B162F"/>
    <w:rsid w:val="006B1726"/>
    <w:rsid w:val="006B183D"/>
    <w:rsid w:val="006B195C"/>
    <w:rsid w:val="006B19D4"/>
    <w:rsid w:val="006B1A89"/>
    <w:rsid w:val="006B1C57"/>
    <w:rsid w:val="006B2078"/>
    <w:rsid w:val="006B28ED"/>
    <w:rsid w:val="006B2B8B"/>
    <w:rsid w:val="006B2BBD"/>
    <w:rsid w:val="006B2C44"/>
    <w:rsid w:val="006B2D17"/>
    <w:rsid w:val="006B2FAC"/>
    <w:rsid w:val="006B3178"/>
    <w:rsid w:val="006B36F2"/>
    <w:rsid w:val="006B3C57"/>
    <w:rsid w:val="006B3E00"/>
    <w:rsid w:val="006B3FD8"/>
    <w:rsid w:val="006B40F9"/>
    <w:rsid w:val="006B4104"/>
    <w:rsid w:val="006B46F8"/>
    <w:rsid w:val="006B475D"/>
    <w:rsid w:val="006B4CC5"/>
    <w:rsid w:val="006B4FAA"/>
    <w:rsid w:val="006B5082"/>
    <w:rsid w:val="006B508A"/>
    <w:rsid w:val="006B5160"/>
    <w:rsid w:val="006B526E"/>
    <w:rsid w:val="006B52D2"/>
    <w:rsid w:val="006B56A3"/>
    <w:rsid w:val="006B5880"/>
    <w:rsid w:val="006B5C69"/>
    <w:rsid w:val="006B5F49"/>
    <w:rsid w:val="006B6054"/>
    <w:rsid w:val="006B69D8"/>
    <w:rsid w:val="006B6C39"/>
    <w:rsid w:val="006B6C51"/>
    <w:rsid w:val="006B6E7D"/>
    <w:rsid w:val="006B71A6"/>
    <w:rsid w:val="006B7215"/>
    <w:rsid w:val="006B7639"/>
    <w:rsid w:val="006B7675"/>
    <w:rsid w:val="006B7AF6"/>
    <w:rsid w:val="006B7EEF"/>
    <w:rsid w:val="006B7FFC"/>
    <w:rsid w:val="006C0074"/>
    <w:rsid w:val="006C016D"/>
    <w:rsid w:val="006C0B8E"/>
    <w:rsid w:val="006C0D30"/>
    <w:rsid w:val="006C0D6E"/>
    <w:rsid w:val="006C0E70"/>
    <w:rsid w:val="006C1540"/>
    <w:rsid w:val="006C15F9"/>
    <w:rsid w:val="006C17A6"/>
    <w:rsid w:val="006C1B50"/>
    <w:rsid w:val="006C1BCC"/>
    <w:rsid w:val="006C1C94"/>
    <w:rsid w:val="006C1E5C"/>
    <w:rsid w:val="006C1E8C"/>
    <w:rsid w:val="006C22DE"/>
    <w:rsid w:val="006C2904"/>
    <w:rsid w:val="006C328D"/>
    <w:rsid w:val="006C32B5"/>
    <w:rsid w:val="006C33AA"/>
    <w:rsid w:val="006C3446"/>
    <w:rsid w:val="006C3915"/>
    <w:rsid w:val="006C39A9"/>
    <w:rsid w:val="006C3BF7"/>
    <w:rsid w:val="006C3CBE"/>
    <w:rsid w:val="006C3DC1"/>
    <w:rsid w:val="006C3E66"/>
    <w:rsid w:val="006C4735"/>
    <w:rsid w:val="006C4A3C"/>
    <w:rsid w:val="006C4BD2"/>
    <w:rsid w:val="006C4C66"/>
    <w:rsid w:val="006C4D21"/>
    <w:rsid w:val="006C4E7B"/>
    <w:rsid w:val="006C4EC6"/>
    <w:rsid w:val="006C4FCE"/>
    <w:rsid w:val="006C5279"/>
    <w:rsid w:val="006C52E2"/>
    <w:rsid w:val="006C599D"/>
    <w:rsid w:val="006C5A73"/>
    <w:rsid w:val="006C5AFA"/>
    <w:rsid w:val="006C5D6B"/>
    <w:rsid w:val="006C5E60"/>
    <w:rsid w:val="006C5EDF"/>
    <w:rsid w:val="006C5F06"/>
    <w:rsid w:val="006C5F9B"/>
    <w:rsid w:val="006C60FC"/>
    <w:rsid w:val="006C668F"/>
    <w:rsid w:val="006C67FF"/>
    <w:rsid w:val="006C6C0C"/>
    <w:rsid w:val="006C6E42"/>
    <w:rsid w:val="006C70A3"/>
    <w:rsid w:val="006C7419"/>
    <w:rsid w:val="006C746F"/>
    <w:rsid w:val="006C7650"/>
    <w:rsid w:val="006C7F5F"/>
    <w:rsid w:val="006D01C6"/>
    <w:rsid w:val="006D053C"/>
    <w:rsid w:val="006D056F"/>
    <w:rsid w:val="006D07B0"/>
    <w:rsid w:val="006D0A1C"/>
    <w:rsid w:val="006D0DE8"/>
    <w:rsid w:val="006D0E07"/>
    <w:rsid w:val="006D1170"/>
    <w:rsid w:val="006D11B3"/>
    <w:rsid w:val="006D11BA"/>
    <w:rsid w:val="006D13C5"/>
    <w:rsid w:val="006D16DD"/>
    <w:rsid w:val="006D179C"/>
    <w:rsid w:val="006D1BCA"/>
    <w:rsid w:val="006D1D10"/>
    <w:rsid w:val="006D1E25"/>
    <w:rsid w:val="006D21A3"/>
    <w:rsid w:val="006D21EB"/>
    <w:rsid w:val="006D22DB"/>
    <w:rsid w:val="006D2614"/>
    <w:rsid w:val="006D26E9"/>
    <w:rsid w:val="006D2821"/>
    <w:rsid w:val="006D2982"/>
    <w:rsid w:val="006D2A55"/>
    <w:rsid w:val="006D2FF6"/>
    <w:rsid w:val="006D32D8"/>
    <w:rsid w:val="006D33E6"/>
    <w:rsid w:val="006D38C0"/>
    <w:rsid w:val="006D41C1"/>
    <w:rsid w:val="006D4D7E"/>
    <w:rsid w:val="006D4E0D"/>
    <w:rsid w:val="006D53D5"/>
    <w:rsid w:val="006D54CE"/>
    <w:rsid w:val="006D5664"/>
    <w:rsid w:val="006D5699"/>
    <w:rsid w:val="006D57F0"/>
    <w:rsid w:val="006D5A5C"/>
    <w:rsid w:val="006D5DEB"/>
    <w:rsid w:val="006D6067"/>
    <w:rsid w:val="006D62B5"/>
    <w:rsid w:val="006D64B1"/>
    <w:rsid w:val="006D683B"/>
    <w:rsid w:val="006D6D22"/>
    <w:rsid w:val="006D7244"/>
    <w:rsid w:val="006D74CF"/>
    <w:rsid w:val="006D7657"/>
    <w:rsid w:val="006D7E7E"/>
    <w:rsid w:val="006D7F4D"/>
    <w:rsid w:val="006E065B"/>
    <w:rsid w:val="006E07BD"/>
    <w:rsid w:val="006E07DE"/>
    <w:rsid w:val="006E09CB"/>
    <w:rsid w:val="006E09D0"/>
    <w:rsid w:val="006E0A9F"/>
    <w:rsid w:val="006E0F1C"/>
    <w:rsid w:val="006E1142"/>
    <w:rsid w:val="006E13C8"/>
    <w:rsid w:val="006E14E2"/>
    <w:rsid w:val="006E177F"/>
    <w:rsid w:val="006E1895"/>
    <w:rsid w:val="006E199F"/>
    <w:rsid w:val="006E1CFB"/>
    <w:rsid w:val="006E1DE4"/>
    <w:rsid w:val="006E23A5"/>
    <w:rsid w:val="006E2423"/>
    <w:rsid w:val="006E24E4"/>
    <w:rsid w:val="006E2548"/>
    <w:rsid w:val="006E2FE5"/>
    <w:rsid w:val="006E30F0"/>
    <w:rsid w:val="006E35E8"/>
    <w:rsid w:val="006E3638"/>
    <w:rsid w:val="006E36B6"/>
    <w:rsid w:val="006E3B7C"/>
    <w:rsid w:val="006E3B83"/>
    <w:rsid w:val="006E3C2E"/>
    <w:rsid w:val="006E3F6D"/>
    <w:rsid w:val="006E410C"/>
    <w:rsid w:val="006E43C7"/>
    <w:rsid w:val="006E4416"/>
    <w:rsid w:val="006E4C4E"/>
    <w:rsid w:val="006E51EC"/>
    <w:rsid w:val="006E527A"/>
    <w:rsid w:val="006E58AB"/>
    <w:rsid w:val="006E58BA"/>
    <w:rsid w:val="006E5D3B"/>
    <w:rsid w:val="006E5E4C"/>
    <w:rsid w:val="006E60A1"/>
    <w:rsid w:val="006E62D4"/>
    <w:rsid w:val="006E67B2"/>
    <w:rsid w:val="006E67DA"/>
    <w:rsid w:val="006E6CF6"/>
    <w:rsid w:val="006E72BF"/>
    <w:rsid w:val="006E7BA0"/>
    <w:rsid w:val="006E7D6B"/>
    <w:rsid w:val="006E7DD5"/>
    <w:rsid w:val="006E7E94"/>
    <w:rsid w:val="006E7FEE"/>
    <w:rsid w:val="006F01E9"/>
    <w:rsid w:val="006F03AA"/>
    <w:rsid w:val="006F0F5D"/>
    <w:rsid w:val="006F0FF2"/>
    <w:rsid w:val="006F1042"/>
    <w:rsid w:val="006F110D"/>
    <w:rsid w:val="006F1483"/>
    <w:rsid w:val="006F1952"/>
    <w:rsid w:val="006F19AF"/>
    <w:rsid w:val="006F1AFA"/>
    <w:rsid w:val="006F1BC7"/>
    <w:rsid w:val="006F2070"/>
    <w:rsid w:val="006F2160"/>
    <w:rsid w:val="006F267D"/>
    <w:rsid w:val="006F2B13"/>
    <w:rsid w:val="006F2F90"/>
    <w:rsid w:val="006F3063"/>
    <w:rsid w:val="006F3568"/>
    <w:rsid w:val="006F38E7"/>
    <w:rsid w:val="006F3C42"/>
    <w:rsid w:val="006F3D3F"/>
    <w:rsid w:val="006F3F5D"/>
    <w:rsid w:val="006F4509"/>
    <w:rsid w:val="006F46DB"/>
    <w:rsid w:val="006F4925"/>
    <w:rsid w:val="006F4B2F"/>
    <w:rsid w:val="006F4C3D"/>
    <w:rsid w:val="006F4FCC"/>
    <w:rsid w:val="006F4FDD"/>
    <w:rsid w:val="006F52B0"/>
    <w:rsid w:val="006F553E"/>
    <w:rsid w:val="006F562C"/>
    <w:rsid w:val="006F59A5"/>
    <w:rsid w:val="006F5E27"/>
    <w:rsid w:val="006F6186"/>
    <w:rsid w:val="006F62B1"/>
    <w:rsid w:val="006F67EB"/>
    <w:rsid w:val="006F6859"/>
    <w:rsid w:val="006F6A59"/>
    <w:rsid w:val="006F7070"/>
    <w:rsid w:val="006F73D3"/>
    <w:rsid w:val="006F7B6C"/>
    <w:rsid w:val="006F7B91"/>
    <w:rsid w:val="007002DC"/>
    <w:rsid w:val="00700681"/>
    <w:rsid w:val="00700E5E"/>
    <w:rsid w:val="00700F9B"/>
    <w:rsid w:val="0070146B"/>
    <w:rsid w:val="007016A0"/>
    <w:rsid w:val="0070175C"/>
    <w:rsid w:val="007018DB"/>
    <w:rsid w:val="00701969"/>
    <w:rsid w:val="007019AB"/>
    <w:rsid w:val="00701CD9"/>
    <w:rsid w:val="0070233B"/>
    <w:rsid w:val="00702AE8"/>
    <w:rsid w:val="00702B7B"/>
    <w:rsid w:val="007034D5"/>
    <w:rsid w:val="0070357D"/>
    <w:rsid w:val="00703B49"/>
    <w:rsid w:val="00704118"/>
    <w:rsid w:val="0070419D"/>
    <w:rsid w:val="00704340"/>
    <w:rsid w:val="0070439F"/>
    <w:rsid w:val="00704526"/>
    <w:rsid w:val="0070495A"/>
    <w:rsid w:val="007049F1"/>
    <w:rsid w:val="00704C37"/>
    <w:rsid w:val="00704F23"/>
    <w:rsid w:val="00704FB2"/>
    <w:rsid w:val="007050B4"/>
    <w:rsid w:val="0070530C"/>
    <w:rsid w:val="007053EB"/>
    <w:rsid w:val="007057E3"/>
    <w:rsid w:val="00705B47"/>
    <w:rsid w:val="00705BF8"/>
    <w:rsid w:val="00705EB2"/>
    <w:rsid w:val="00706450"/>
    <w:rsid w:val="007068FF"/>
    <w:rsid w:val="00706A8D"/>
    <w:rsid w:val="00706C0B"/>
    <w:rsid w:val="00706CD2"/>
    <w:rsid w:val="00706FC8"/>
    <w:rsid w:val="00707324"/>
    <w:rsid w:val="007075F2"/>
    <w:rsid w:val="0070760B"/>
    <w:rsid w:val="007076D0"/>
    <w:rsid w:val="00707BAC"/>
    <w:rsid w:val="00707DAC"/>
    <w:rsid w:val="00710117"/>
    <w:rsid w:val="0071016A"/>
    <w:rsid w:val="0071037B"/>
    <w:rsid w:val="00710685"/>
    <w:rsid w:val="00710931"/>
    <w:rsid w:val="00710B07"/>
    <w:rsid w:val="00710D02"/>
    <w:rsid w:val="007111C3"/>
    <w:rsid w:val="00711546"/>
    <w:rsid w:val="00711922"/>
    <w:rsid w:val="0071195C"/>
    <w:rsid w:val="00711D5F"/>
    <w:rsid w:val="0071202A"/>
    <w:rsid w:val="00712120"/>
    <w:rsid w:val="00712539"/>
    <w:rsid w:val="00712A02"/>
    <w:rsid w:val="00712A22"/>
    <w:rsid w:val="00712B62"/>
    <w:rsid w:val="00712EE5"/>
    <w:rsid w:val="00712F94"/>
    <w:rsid w:val="00712FB7"/>
    <w:rsid w:val="00713236"/>
    <w:rsid w:val="00713482"/>
    <w:rsid w:val="00713659"/>
    <w:rsid w:val="007139D3"/>
    <w:rsid w:val="007139DA"/>
    <w:rsid w:val="00713D14"/>
    <w:rsid w:val="00713D1B"/>
    <w:rsid w:val="00713D3C"/>
    <w:rsid w:val="00713D9F"/>
    <w:rsid w:val="00713F6A"/>
    <w:rsid w:val="00713FC7"/>
    <w:rsid w:val="0071445D"/>
    <w:rsid w:val="00714472"/>
    <w:rsid w:val="00714756"/>
    <w:rsid w:val="007148A2"/>
    <w:rsid w:val="00715428"/>
    <w:rsid w:val="00715C04"/>
    <w:rsid w:val="00715C37"/>
    <w:rsid w:val="00715E58"/>
    <w:rsid w:val="00715FE6"/>
    <w:rsid w:val="00716007"/>
    <w:rsid w:val="00716157"/>
    <w:rsid w:val="00716159"/>
    <w:rsid w:val="00716297"/>
    <w:rsid w:val="00716B5A"/>
    <w:rsid w:val="00717DE3"/>
    <w:rsid w:val="00717F08"/>
    <w:rsid w:val="00717FBB"/>
    <w:rsid w:val="00720171"/>
    <w:rsid w:val="00720217"/>
    <w:rsid w:val="007202B7"/>
    <w:rsid w:val="00720485"/>
    <w:rsid w:val="00720576"/>
    <w:rsid w:val="007205D5"/>
    <w:rsid w:val="007206FE"/>
    <w:rsid w:val="00720E33"/>
    <w:rsid w:val="00720FC2"/>
    <w:rsid w:val="00721423"/>
    <w:rsid w:val="007214EB"/>
    <w:rsid w:val="00721A18"/>
    <w:rsid w:val="00721B1A"/>
    <w:rsid w:val="00721C2D"/>
    <w:rsid w:val="007223B8"/>
    <w:rsid w:val="0072282F"/>
    <w:rsid w:val="00722C96"/>
    <w:rsid w:val="00722CAE"/>
    <w:rsid w:val="007230C8"/>
    <w:rsid w:val="00723112"/>
    <w:rsid w:val="0072315F"/>
    <w:rsid w:val="007231D8"/>
    <w:rsid w:val="007236F0"/>
    <w:rsid w:val="00723B28"/>
    <w:rsid w:val="00723D9A"/>
    <w:rsid w:val="00723DBD"/>
    <w:rsid w:val="00723EDE"/>
    <w:rsid w:val="0072405E"/>
    <w:rsid w:val="007240E2"/>
    <w:rsid w:val="007247D3"/>
    <w:rsid w:val="0072487E"/>
    <w:rsid w:val="00724AAE"/>
    <w:rsid w:val="007252E1"/>
    <w:rsid w:val="0072531F"/>
    <w:rsid w:val="00725382"/>
    <w:rsid w:val="00725A06"/>
    <w:rsid w:val="00725AC6"/>
    <w:rsid w:val="00725B2E"/>
    <w:rsid w:val="00725E0F"/>
    <w:rsid w:val="00726169"/>
    <w:rsid w:val="007263B6"/>
    <w:rsid w:val="0072649D"/>
    <w:rsid w:val="00726619"/>
    <w:rsid w:val="00726644"/>
    <w:rsid w:val="007266D3"/>
    <w:rsid w:val="0072746C"/>
    <w:rsid w:val="007274A8"/>
    <w:rsid w:val="0072774B"/>
    <w:rsid w:val="0072787D"/>
    <w:rsid w:val="007279E9"/>
    <w:rsid w:val="00727A11"/>
    <w:rsid w:val="00727A90"/>
    <w:rsid w:val="00727B69"/>
    <w:rsid w:val="00727BD9"/>
    <w:rsid w:val="00727DB8"/>
    <w:rsid w:val="00727F29"/>
    <w:rsid w:val="00730076"/>
    <w:rsid w:val="007307B8"/>
    <w:rsid w:val="0073097C"/>
    <w:rsid w:val="00730F38"/>
    <w:rsid w:val="0073103C"/>
    <w:rsid w:val="007314E5"/>
    <w:rsid w:val="0073156F"/>
    <w:rsid w:val="007315FF"/>
    <w:rsid w:val="00731608"/>
    <w:rsid w:val="0073196F"/>
    <w:rsid w:val="00731F1B"/>
    <w:rsid w:val="0073212A"/>
    <w:rsid w:val="007324B6"/>
    <w:rsid w:val="007325A3"/>
    <w:rsid w:val="007325EB"/>
    <w:rsid w:val="00732A5E"/>
    <w:rsid w:val="00732EC1"/>
    <w:rsid w:val="0073302B"/>
    <w:rsid w:val="0073316E"/>
    <w:rsid w:val="007331DF"/>
    <w:rsid w:val="00733988"/>
    <w:rsid w:val="00733CE9"/>
    <w:rsid w:val="00733E4D"/>
    <w:rsid w:val="007342B5"/>
    <w:rsid w:val="0073445C"/>
    <w:rsid w:val="00734516"/>
    <w:rsid w:val="0073469C"/>
    <w:rsid w:val="00734DAC"/>
    <w:rsid w:val="00734DD0"/>
    <w:rsid w:val="00735034"/>
    <w:rsid w:val="00735138"/>
    <w:rsid w:val="00735249"/>
    <w:rsid w:val="0073574D"/>
    <w:rsid w:val="007357D1"/>
    <w:rsid w:val="00735C47"/>
    <w:rsid w:val="00735CDC"/>
    <w:rsid w:val="00735F58"/>
    <w:rsid w:val="00735F5B"/>
    <w:rsid w:val="00735FE7"/>
    <w:rsid w:val="007361B2"/>
    <w:rsid w:val="007366CF"/>
    <w:rsid w:val="00736729"/>
    <w:rsid w:val="00736839"/>
    <w:rsid w:val="00736A5F"/>
    <w:rsid w:val="00736BD2"/>
    <w:rsid w:val="007372D4"/>
    <w:rsid w:val="007376A7"/>
    <w:rsid w:val="007376E3"/>
    <w:rsid w:val="00737CA3"/>
    <w:rsid w:val="00737DC9"/>
    <w:rsid w:val="007400D9"/>
    <w:rsid w:val="00740511"/>
    <w:rsid w:val="00740568"/>
    <w:rsid w:val="0074067C"/>
    <w:rsid w:val="00740759"/>
    <w:rsid w:val="007407A3"/>
    <w:rsid w:val="007407FB"/>
    <w:rsid w:val="00740951"/>
    <w:rsid w:val="00740CCC"/>
    <w:rsid w:val="00741429"/>
    <w:rsid w:val="007414D2"/>
    <w:rsid w:val="0074167F"/>
    <w:rsid w:val="00741ADD"/>
    <w:rsid w:val="00741AE9"/>
    <w:rsid w:val="00741C29"/>
    <w:rsid w:val="00742084"/>
    <w:rsid w:val="00742115"/>
    <w:rsid w:val="0074214B"/>
    <w:rsid w:val="0074245D"/>
    <w:rsid w:val="00742492"/>
    <w:rsid w:val="007424F1"/>
    <w:rsid w:val="00742D4E"/>
    <w:rsid w:val="00742E02"/>
    <w:rsid w:val="00742E24"/>
    <w:rsid w:val="00742EA2"/>
    <w:rsid w:val="00742F8E"/>
    <w:rsid w:val="00742FD0"/>
    <w:rsid w:val="007430F3"/>
    <w:rsid w:val="00743AFE"/>
    <w:rsid w:val="00743E29"/>
    <w:rsid w:val="00743FE5"/>
    <w:rsid w:val="0074419D"/>
    <w:rsid w:val="007441FA"/>
    <w:rsid w:val="0074443F"/>
    <w:rsid w:val="00744DE3"/>
    <w:rsid w:val="007450A1"/>
    <w:rsid w:val="00745D59"/>
    <w:rsid w:val="00745D84"/>
    <w:rsid w:val="00745EE6"/>
    <w:rsid w:val="00746010"/>
    <w:rsid w:val="0074620D"/>
    <w:rsid w:val="00746449"/>
    <w:rsid w:val="00746A7C"/>
    <w:rsid w:val="00746AC3"/>
    <w:rsid w:val="007470A0"/>
    <w:rsid w:val="007478A6"/>
    <w:rsid w:val="00747AEF"/>
    <w:rsid w:val="00747FE9"/>
    <w:rsid w:val="00750050"/>
    <w:rsid w:val="00750115"/>
    <w:rsid w:val="0075040A"/>
    <w:rsid w:val="00750787"/>
    <w:rsid w:val="007509D9"/>
    <w:rsid w:val="00750D86"/>
    <w:rsid w:val="007510F8"/>
    <w:rsid w:val="0075130C"/>
    <w:rsid w:val="0075232C"/>
    <w:rsid w:val="0075237C"/>
    <w:rsid w:val="0075265D"/>
    <w:rsid w:val="0075280D"/>
    <w:rsid w:val="0075297C"/>
    <w:rsid w:val="00752D9F"/>
    <w:rsid w:val="00752E0D"/>
    <w:rsid w:val="00752FD2"/>
    <w:rsid w:val="0075310F"/>
    <w:rsid w:val="00753291"/>
    <w:rsid w:val="00753308"/>
    <w:rsid w:val="00753699"/>
    <w:rsid w:val="007539A0"/>
    <w:rsid w:val="00753E3D"/>
    <w:rsid w:val="0075408C"/>
    <w:rsid w:val="007545C7"/>
    <w:rsid w:val="0075470F"/>
    <w:rsid w:val="0075487D"/>
    <w:rsid w:val="00754A15"/>
    <w:rsid w:val="00754A47"/>
    <w:rsid w:val="00754C57"/>
    <w:rsid w:val="00754CAF"/>
    <w:rsid w:val="0075537A"/>
    <w:rsid w:val="0075547E"/>
    <w:rsid w:val="007556B4"/>
    <w:rsid w:val="00755C9C"/>
    <w:rsid w:val="00756397"/>
    <w:rsid w:val="00756547"/>
    <w:rsid w:val="007567E6"/>
    <w:rsid w:val="00756902"/>
    <w:rsid w:val="00756C8E"/>
    <w:rsid w:val="00756D7E"/>
    <w:rsid w:val="00756E2B"/>
    <w:rsid w:val="00756E3D"/>
    <w:rsid w:val="00756E8E"/>
    <w:rsid w:val="00757035"/>
    <w:rsid w:val="00757235"/>
    <w:rsid w:val="00757548"/>
    <w:rsid w:val="00757551"/>
    <w:rsid w:val="007576E6"/>
    <w:rsid w:val="0075788E"/>
    <w:rsid w:val="007579A6"/>
    <w:rsid w:val="00757A2A"/>
    <w:rsid w:val="00757AC5"/>
    <w:rsid w:val="00757C60"/>
    <w:rsid w:val="00757DF2"/>
    <w:rsid w:val="007602ED"/>
    <w:rsid w:val="007602FE"/>
    <w:rsid w:val="00760583"/>
    <w:rsid w:val="00760590"/>
    <w:rsid w:val="007608D7"/>
    <w:rsid w:val="00760BB6"/>
    <w:rsid w:val="00760D79"/>
    <w:rsid w:val="00760F5C"/>
    <w:rsid w:val="00760F68"/>
    <w:rsid w:val="007610C6"/>
    <w:rsid w:val="00761215"/>
    <w:rsid w:val="00761294"/>
    <w:rsid w:val="007612C8"/>
    <w:rsid w:val="007612CA"/>
    <w:rsid w:val="00761307"/>
    <w:rsid w:val="00761566"/>
    <w:rsid w:val="00761A94"/>
    <w:rsid w:val="00761BC8"/>
    <w:rsid w:val="00761C5C"/>
    <w:rsid w:val="00761EF7"/>
    <w:rsid w:val="00761F13"/>
    <w:rsid w:val="00762149"/>
    <w:rsid w:val="0076214E"/>
    <w:rsid w:val="00762350"/>
    <w:rsid w:val="007623A5"/>
    <w:rsid w:val="0076255E"/>
    <w:rsid w:val="0076266F"/>
    <w:rsid w:val="007627A1"/>
    <w:rsid w:val="00762D3F"/>
    <w:rsid w:val="00762F7B"/>
    <w:rsid w:val="00763071"/>
    <w:rsid w:val="00763338"/>
    <w:rsid w:val="0076361E"/>
    <w:rsid w:val="0076382A"/>
    <w:rsid w:val="00763B34"/>
    <w:rsid w:val="00764150"/>
    <w:rsid w:val="007642DB"/>
    <w:rsid w:val="00764411"/>
    <w:rsid w:val="007644F2"/>
    <w:rsid w:val="00764681"/>
    <w:rsid w:val="0076469F"/>
    <w:rsid w:val="0076483E"/>
    <w:rsid w:val="00764A75"/>
    <w:rsid w:val="007650F7"/>
    <w:rsid w:val="007652FE"/>
    <w:rsid w:val="00765346"/>
    <w:rsid w:val="00765470"/>
    <w:rsid w:val="007655F8"/>
    <w:rsid w:val="007656CE"/>
    <w:rsid w:val="007658E1"/>
    <w:rsid w:val="00765BE8"/>
    <w:rsid w:val="00765C17"/>
    <w:rsid w:val="00765FD7"/>
    <w:rsid w:val="007668C8"/>
    <w:rsid w:val="00766950"/>
    <w:rsid w:val="00766BBC"/>
    <w:rsid w:val="00767E98"/>
    <w:rsid w:val="00770040"/>
    <w:rsid w:val="007702FD"/>
    <w:rsid w:val="00770611"/>
    <w:rsid w:val="00770835"/>
    <w:rsid w:val="00770AB9"/>
    <w:rsid w:val="00770E11"/>
    <w:rsid w:val="00770E27"/>
    <w:rsid w:val="007712D9"/>
    <w:rsid w:val="0077186A"/>
    <w:rsid w:val="00771905"/>
    <w:rsid w:val="007719D2"/>
    <w:rsid w:val="00771E67"/>
    <w:rsid w:val="00771F62"/>
    <w:rsid w:val="00772569"/>
    <w:rsid w:val="007726A4"/>
    <w:rsid w:val="0077271D"/>
    <w:rsid w:val="007727A7"/>
    <w:rsid w:val="00772834"/>
    <w:rsid w:val="0077296C"/>
    <w:rsid w:val="00772C16"/>
    <w:rsid w:val="00772ECA"/>
    <w:rsid w:val="00773101"/>
    <w:rsid w:val="00773260"/>
    <w:rsid w:val="00773874"/>
    <w:rsid w:val="00773AF2"/>
    <w:rsid w:val="00773B19"/>
    <w:rsid w:val="0077405A"/>
    <w:rsid w:val="0077416D"/>
    <w:rsid w:val="00774363"/>
    <w:rsid w:val="00774416"/>
    <w:rsid w:val="0077484F"/>
    <w:rsid w:val="00774D8C"/>
    <w:rsid w:val="00774FD5"/>
    <w:rsid w:val="0077536B"/>
    <w:rsid w:val="0077541C"/>
    <w:rsid w:val="0077559C"/>
    <w:rsid w:val="007757E0"/>
    <w:rsid w:val="007758A1"/>
    <w:rsid w:val="00775CD0"/>
    <w:rsid w:val="00775E1D"/>
    <w:rsid w:val="00775EC7"/>
    <w:rsid w:val="00776156"/>
    <w:rsid w:val="0077678D"/>
    <w:rsid w:val="007768B7"/>
    <w:rsid w:val="00776D3E"/>
    <w:rsid w:val="00776F77"/>
    <w:rsid w:val="007770E4"/>
    <w:rsid w:val="00777141"/>
    <w:rsid w:val="00777562"/>
    <w:rsid w:val="0077756A"/>
    <w:rsid w:val="007778D3"/>
    <w:rsid w:val="00777ECB"/>
    <w:rsid w:val="00777F22"/>
    <w:rsid w:val="00777F5D"/>
    <w:rsid w:val="00780314"/>
    <w:rsid w:val="007807A8"/>
    <w:rsid w:val="00780B68"/>
    <w:rsid w:val="00780B81"/>
    <w:rsid w:val="00780F5D"/>
    <w:rsid w:val="00781040"/>
    <w:rsid w:val="00781093"/>
    <w:rsid w:val="00781B2F"/>
    <w:rsid w:val="00781F97"/>
    <w:rsid w:val="007821FB"/>
    <w:rsid w:val="007822E6"/>
    <w:rsid w:val="007825FF"/>
    <w:rsid w:val="00782CD2"/>
    <w:rsid w:val="00782CD9"/>
    <w:rsid w:val="00782D81"/>
    <w:rsid w:val="00782E38"/>
    <w:rsid w:val="0078330D"/>
    <w:rsid w:val="00783358"/>
    <w:rsid w:val="0078339E"/>
    <w:rsid w:val="007834EF"/>
    <w:rsid w:val="0078364A"/>
    <w:rsid w:val="007837A3"/>
    <w:rsid w:val="00783A91"/>
    <w:rsid w:val="00783BD0"/>
    <w:rsid w:val="00783D45"/>
    <w:rsid w:val="0078421E"/>
    <w:rsid w:val="0078444E"/>
    <w:rsid w:val="007844B6"/>
    <w:rsid w:val="00784601"/>
    <w:rsid w:val="007846E6"/>
    <w:rsid w:val="007848B1"/>
    <w:rsid w:val="00784A39"/>
    <w:rsid w:val="00784A49"/>
    <w:rsid w:val="00784C2C"/>
    <w:rsid w:val="0078517E"/>
    <w:rsid w:val="00785ACC"/>
    <w:rsid w:val="007860FF"/>
    <w:rsid w:val="00786169"/>
    <w:rsid w:val="007862FC"/>
    <w:rsid w:val="00786CB8"/>
    <w:rsid w:val="00786E4A"/>
    <w:rsid w:val="00786F4F"/>
    <w:rsid w:val="007870E6"/>
    <w:rsid w:val="0078725D"/>
    <w:rsid w:val="0078737D"/>
    <w:rsid w:val="00787468"/>
    <w:rsid w:val="00787763"/>
    <w:rsid w:val="0078788B"/>
    <w:rsid w:val="0078792E"/>
    <w:rsid w:val="007879FD"/>
    <w:rsid w:val="00787E02"/>
    <w:rsid w:val="00787F0B"/>
    <w:rsid w:val="00790B7D"/>
    <w:rsid w:val="00790DFC"/>
    <w:rsid w:val="00790E20"/>
    <w:rsid w:val="00791060"/>
    <w:rsid w:val="00791149"/>
    <w:rsid w:val="0079124F"/>
    <w:rsid w:val="007912AD"/>
    <w:rsid w:val="00791371"/>
    <w:rsid w:val="007917A6"/>
    <w:rsid w:val="0079184D"/>
    <w:rsid w:val="00791912"/>
    <w:rsid w:val="00791957"/>
    <w:rsid w:val="00792057"/>
    <w:rsid w:val="0079225A"/>
    <w:rsid w:val="00792874"/>
    <w:rsid w:val="00792D02"/>
    <w:rsid w:val="00793012"/>
    <w:rsid w:val="007931DD"/>
    <w:rsid w:val="00793260"/>
    <w:rsid w:val="007932A3"/>
    <w:rsid w:val="00793426"/>
    <w:rsid w:val="00793472"/>
    <w:rsid w:val="007937E5"/>
    <w:rsid w:val="0079382B"/>
    <w:rsid w:val="007939F2"/>
    <w:rsid w:val="007948E6"/>
    <w:rsid w:val="00794984"/>
    <w:rsid w:val="007949FD"/>
    <w:rsid w:val="00794A1D"/>
    <w:rsid w:val="00795009"/>
    <w:rsid w:val="0079583F"/>
    <w:rsid w:val="00795EE4"/>
    <w:rsid w:val="007960E7"/>
    <w:rsid w:val="0079610B"/>
    <w:rsid w:val="00796262"/>
    <w:rsid w:val="00796353"/>
    <w:rsid w:val="00796E1E"/>
    <w:rsid w:val="0079702C"/>
    <w:rsid w:val="007971BE"/>
    <w:rsid w:val="007976BD"/>
    <w:rsid w:val="00797760"/>
    <w:rsid w:val="00797C5F"/>
    <w:rsid w:val="00797D12"/>
    <w:rsid w:val="00797E28"/>
    <w:rsid w:val="007A0111"/>
    <w:rsid w:val="007A02CF"/>
    <w:rsid w:val="007A0358"/>
    <w:rsid w:val="007A0D13"/>
    <w:rsid w:val="007A0EB3"/>
    <w:rsid w:val="007A0F27"/>
    <w:rsid w:val="007A193F"/>
    <w:rsid w:val="007A194D"/>
    <w:rsid w:val="007A19A6"/>
    <w:rsid w:val="007A1AC5"/>
    <w:rsid w:val="007A1E04"/>
    <w:rsid w:val="007A2144"/>
    <w:rsid w:val="007A2793"/>
    <w:rsid w:val="007A27F3"/>
    <w:rsid w:val="007A293E"/>
    <w:rsid w:val="007A29FF"/>
    <w:rsid w:val="007A2DD4"/>
    <w:rsid w:val="007A2ECE"/>
    <w:rsid w:val="007A32B8"/>
    <w:rsid w:val="007A3303"/>
    <w:rsid w:val="007A38D5"/>
    <w:rsid w:val="007A3995"/>
    <w:rsid w:val="007A3AC5"/>
    <w:rsid w:val="007A3ECA"/>
    <w:rsid w:val="007A42E7"/>
    <w:rsid w:val="007A4506"/>
    <w:rsid w:val="007A45C8"/>
    <w:rsid w:val="007A4BF3"/>
    <w:rsid w:val="007A4DE7"/>
    <w:rsid w:val="007A5084"/>
    <w:rsid w:val="007A56A8"/>
    <w:rsid w:val="007A57DB"/>
    <w:rsid w:val="007A5A5E"/>
    <w:rsid w:val="007A5B50"/>
    <w:rsid w:val="007A5DE1"/>
    <w:rsid w:val="007A5F9C"/>
    <w:rsid w:val="007A679B"/>
    <w:rsid w:val="007A684C"/>
    <w:rsid w:val="007A770B"/>
    <w:rsid w:val="007A7FFA"/>
    <w:rsid w:val="007B01FF"/>
    <w:rsid w:val="007B06A7"/>
    <w:rsid w:val="007B07C8"/>
    <w:rsid w:val="007B0A13"/>
    <w:rsid w:val="007B0B18"/>
    <w:rsid w:val="007B0B97"/>
    <w:rsid w:val="007B0C5A"/>
    <w:rsid w:val="007B1485"/>
    <w:rsid w:val="007B182E"/>
    <w:rsid w:val="007B1B8A"/>
    <w:rsid w:val="007B1C20"/>
    <w:rsid w:val="007B1F7F"/>
    <w:rsid w:val="007B1FB4"/>
    <w:rsid w:val="007B2182"/>
    <w:rsid w:val="007B2241"/>
    <w:rsid w:val="007B2273"/>
    <w:rsid w:val="007B2640"/>
    <w:rsid w:val="007B2806"/>
    <w:rsid w:val="007B3477"/>
    <w:rsid w:val="007B3524"/>
    <w:rsid w:val="007B3795"/>
    <w:rsid w:val="007B37D3"/>
    <w:rsid w:val="007B3C2E"/>
    <w:rsid w:val="007B3C9C"/>
    <w:rsid w:val="007B3D7C"/>
    <w:rsid w:val="007B40CC"/>
    <w:rsid w:val="007B415A"/>
    <w:rsid w:val="007B467D"/>
    <w:rsid w:val="007B494D"/>
    <w:rsid w:val="007B49C0"/>
    <w:rsid w:val="007B4B3E"/>
    <w:rsid w:val="007B4BC7"/>
    <w:rsid w:val="007B4F1B"/>
    <w:rsid w:val="007B5081"/>
    <w:rsid w:val="007B5437"/>
    <w:rsid w:val="007B576E"/>
    <w:rsid w:val="007B59C8"/>
    <w:rsid w:val="007B5ED0"/>
    <w:rsid w:val="007B60ED"/>
    <w:rsid w:val="007B62C2"/>
    <w:rsid w:val="007B6442"/>
    <w:rsid w:val="007B658D"/>
    <w:rsid w:val="007B68E0"/>
    <w:rsid w:val="007B712A"/>
    <w:rsid w:val="007B7196"/>
    <w:rsid w:val="007B71D5"/>
    <w:rsid w:val="007B76B6"/>
    <w:rsid w:val="007B7A53"/>
    <w:rsid w:val="007C09CC"/>
    <w:rsid w:val="007C0B73"/>
    <w:rsid w:val="007C0E98"/>
    <w:rsid w:val="007C10DD"/>
    <w:rsid w:val="007C18E3"/>
    <w:rsid w:val="007C19E0"/>
    <w:rsid w:val="007C1AA1"/>
    <w:rsid w:val="007C1B12"/>
    <w:rsid w:val="007C1D8C"/>
    <w:rsid w:val="007C1E3F"/>
    <w:rsid w:val="007C26BA"/>
    <w:rsid w:val="007C2706"/>
    <w:rsid w:val="007C2A2E"/>
    <w:rsid w:val="007C2BAE"/>
    <w:rsid w:val="007C2BF2"/>
    <w:rsid w:val="007C2DA7"/>
    <w:rsid w:val="007C2E53"/>
    <w:rsid w:val="007C2E97"/>
    <w:rsid w:val="007C2F3A"/>
    <w:rsid w:val="007C30DD"/>
    <w:rsid w:val="007C30EE"/>
    <w:rsid w:val="007C3BAA"/>
    <w:rsid w:val="007C3D02"/>
    <w:rsid w:val="007C3F38"/>
    <w:rsid w:val="007C4089"/>
    <w:rsid w:val="007C418D"/>
    <w:rsid w:val="007C4B50"/>
    <w:rsid w:val="007C4E61"/>
    <w:rsid w:val="007C502D"/>
    <w:rsid w:val="007C5836"/>
    <w:rsid w:val="007C63EA"/>
    <w:rsid w:val="007C6849"/>
    <w:rsid w:val="007C6A64"/>
    <w:rsid w:val="007C6B89"/>
    <w:rsid w:val="007C6C3A"/>
    <w:rsid w:val="007C6CDF"/>
    <w:rsid w:val="007C6ED9"/>
    <w:rsid w:val="007C6F97"/>
    <w:rsid w:val="007C6FE6"/>
    <w:rsid w:val="007C7229"/>
    <w:rsid w:val="007C7680"/>
    <w:rsid w:val="007C7787"/>
    <w:rsid w:val="007C7974"/>
    <w:rsid w:val="007C7BC0"/>
    <w:rsid w:val="007C7F6D"/>
    <w:rsid w:val="007C7FCA"/>
    <w:rsid w:val="007D0100"/>
    <w:rsid w:val="007D0117"/>
    <w:rsid w:val="007D012E"/>
    <w:rsid w:val="007D043D"/>
    <w:rsid w:val="007D060C"/>
    <w:rsid w:val="007D0633"/>
    <w:rsid w:val="007D069A"/>
    <w:rsid w:val="007D080E"/>
    <w:rsid w:val="007D0A52"/>
    <w:rsid w:val="007D0ABF"/>
    <w:rsid w:val="007D11F4"/>
    <w:rsid w:val="007D1480"/>
    <w:rsid w:val="007D17A0"/>
    <w:rsid w:val="007D18D5"/>
    <w:rsid w:val="007D1AB6"/>
    <w:rsid w:val="007D1D42"/>
    <w:rsid w:val="007D2332"/>
    <w:rsid w:val="007D2973"/>
    <w:rsid w:val="007D2A7A"/>
    <w:rsid w:val="007D2ACB"/>
    <w:rsid w:val="007D2DC8"/>
    <w:rsid w:val="007D2EA1"/>
    <w:rsid w:val="007D2EBD"/>
    <w:rsid w:val="007D3427"/>
    <w:rsid w:val="007D36B7"/>
    <w:rsid w:val="007D3848"/>
    <w:rsid w:val="007D3DD3"/>
    <w:rsid w:val="007D3F3B"/>
    <w:rsid w:val="007D4352"/>
    <w:rsid w:val="007D4A56"/>
    <w:rsid w:val="007D5206"/>
    <w:rsid w:val="007D524A"/>
    <w:rsid w:val="007D528D"/>
    <w:rsid w:val="007D54DC"/>
    <w:rsid w:val="007D583D"/>
    <w:rsid w:val="007D58AD"/>
    <w:rsid w:val="007D5B0E"/>
    <w:rsid w:val="007D5C3C"/>
    <w:rsid w:val="007D5D66"/>
    <w:rsid w:val="007D5EE0"/>
    <w:rsid w:val="007D609F"/>
    <w:rsid w:val="007D6119"/>
    <w:rsid w:val="007D6213"/>
    <w:rsid w:val="007D68C4"/>
    <w:rsid w:val="007D6D43"/>
    <w:rsid w:val="007D748D"/>
    <w:rsid w:val="007D7613"/>
    <w:rsid w:val="007D76DA"/>
    <w:rsid w:val="007D7C88"/>
    <w:rsid w:val="007D7DB2"/>
    <w:rsid w:val="007D7E66"/>
    <w:rsid w:val="007E0360"/>
    <w:rsid w:val="007E052A"/>
    <w:rsid w:val="007E0556"/>
    <w:rsid w:val="007E07DB"/>
    <w:rsid w:val="007E0999"/>
    <w:rsid w:val="007E0C6B"/>
    <w:rsid w:val="007E0D32"/>
    <w:rsid w:val="007E0DAC"/>
    <w:rsid w:val="007E0F9C"/>
    <w:rsid w:val="007E1259"/>
    <w:rsid w:val="007E1A59"/>
    <w:rsid w:val="007E1C93"/>
    <w:rsid w:val="007E218A"/>
    <w:rsid w:val="007E2446"/>
    <w:rsid w:val="007E2476"/>
    <w:rsid w:val="007E265C"/>
    <w:rsid w:val="007E26AC"/>
    <w:rsid w:val="007E28A9"/>
    <w:rsid w:val="007E2BE4"/>
    <w:rsid w:val="007E2D2E"/>
    <w:rsid w:val="007E2F09"/>
    <w:rsid w:val="007E37AD"/>
    <w:rsid w:val="007E383F"/>
    <w:rsid w:val="007E3A11"/>
    <w:rsid w:val="007E3E24"/>
    <w:rsid w:val="007E40E1"/>
    <w:rsid w:val="007E4824"/>
    <w:rsid w:val="007E4AAD"/>
    <w:rsid w:val="007E50C6"/>
    <w:rsid w:val="007E54D3"/>
    <w:rsid w:val="007E58E0"/>
    <w:rsid w:val="007E5939"/>
    <w:rsid w:val="007E5A46"/>
    <w:rsid w:val="007E5ADF"/>
    <w:rsid w:val="007E5B93"/>
    <w:rsid w:val="007E5CBA"/>
    <w:rsid w:val="007E5CC1"/>
    <w:rsid w:val="007E5FBA"/>
    <w:rsid w:val="007E63DC"/>
    <w:rsid w:val="007E64D9"/>
    <w:rsid w:val="007E6583"/>
    <w:rsid w:val="007E6A73"/>
    <w:rsid w:val="007E6A9B"/>
    <w:rsid w:val="007E6F70"/>
    <w:rsid w:val="007E6F7B"/>
    <w:rsid w:val="007E719F"/>
    <w:rsid w:val="007E74EF"/>
    <w:rsid w:val="007E78FC"/>
    <w:rsid w:val="007E7A05"/>
    <w:rsid w:val="007E7AF7"/>
    <w:rsid w:val="007E7BD3"/>
    <w:rsid w:val="007E7E49"/>
    <w:rsid w:val="007E7FF6"/>
    <w:rsid w:val="007F0559"/>
    <w:rsid w:val="007F0631"/>
    <w:rsid w:val="007F0669"/>
    <w:rsid w:val="007F1330"/>
    <w:rsid w:val="007F13D3"/>
    <w:rsid w:val="007F14B1"/>
    <w:rsid w:val="007F1885"/>
    <w:rsid w:val="007F1D5A"/>
    <w:rsid w:val="007F252F"/>
    <w:rsid w:val="007F2A16"/>
    <w:rsid w:val="007F2B81"/>
    <w:rsid w:val="007F2BCD"/>
    <w:rsid w:val="007F2F71"/>
    <w:rsid w:val="007F3327"/>
    <w:rsid w:val="007F348F"/>
    <w:rsid w:val="007F3538"/>
    <w:rsid w:val="007F41CB"/>
    <w:rsid w:val="007F48FE"/>
    <w:rsid w:val="007F49F6"/>
    <w:rsid w:val="007F4DB4"/>
    <w:rsid w:val="007F4E5F"/>
    <w:rsid w:val="007F4F97"/>
    <w:rsid w:val="007F541E"/>
    <w:rsid w:val="007F5C89"/>
    <w:rsid w:val="007F5CF7"/>
    <w:rsid w:val="007F5F50"/>
    <w:rsid w:val="007F6183"/>
    <w:rsid w:val="007F6495"/>
    <w:rsid w:val="007F6D14"/>
    <w:rsid w:val="007F6EEF"/>
    <w:rsid w:val="007F70CC"/>
    <w:rsid w:val="007F70CD"/>
    <w:rsid w:val="007F725E"/>
    <w:rsid w:val="007F7557"/>
    <w:rsid w:val="007F774F"/>
    <w:rsid w:val="007F779B"/>
    <w:rsid w:val="007F7999"/>
    <w:rsid w:val="007F7DBE"/>
    <w:rsid w:val="007F7ED6"/>
    <w:rsid w:val="007F7F53"/>
    <w:rsid w:val="007F7FBB"/>
    <w:rsid w:val="00800100"/>
    <w:rsid w:val="008001E7"/>
    <w:rsid w:val="008005EA"/>
    <w:rsid w:val="008008BD"/>
    <w:rsid w:val="00800953"/>
    <w:rsid w:val="00800B2A"/>
    <w:rsid w:val="00801015"/>
    <w:rsid w:val="0080105C"/>
    <w:rsid w:val="0080112D"/>
    <w:rsid w:val="00801244"/>
    <w:rsid w:val="00801288"/>
    <w:rsid w:val="008012EA"/>
    <w:rsid w:val="00801655"/>
    <w:rsid w:val="00801774"/>
    <w:rsid w:val="008018ED"/>
    <w:rsid w:val="0080192B"/>
    <w:rsid w:val="00801AC2"/>
    <w:rsid w:val="00801CE5"/>
    <w:rsid w:val="00801DBA"/>
    <w:rsid w:val="0080201B"/>
    <w:rsid w:val="0080245B"/>
    <w:rsid w:val="00802796"/>
    <w:rsid w:val="00802BEC"/>
    <w:rsid w:val="008033B1"/>
    <w:rsid w:val="00803617"/>
    <w:rsid w:val="00803D24"/>
    <w:rsid w:val="0080446A"/>
    <w:rsid w:val="008044B5"/>
    <w:rsid w:val="00804866"/>
    <w:rsid w:val="00804EEA"/>
    <w:rsid w:val="008051AF"/>
    <w:rsid w:val="00805496"/>
    <w:rsid w:val="0080570B"/>
    <w:rsid w:val="008057B3"/>
    <w:rsid w:val="0080592E"/>
    <w:rsid w:val="00805951"/>
    <w:rsid w:val="00805BAD"/>
    <w:rsid w:val="00805BE3"/>
    <w:rsid w:val="00805D8A"/>
    <w:rsid w:val="00806200"/>
    <w:rsid w:val="00806908"/>
    <w:rsid w:val="00806BFA"/>
    <w:rsid w:val="00806DE1"/>
    <w:rsid w:val="0080736A"/>
    <w:rsid w:val="008075FD"/>
    <w:rsid w:val="008076D0"/>
    <w:rsid w:val="00807910"/>
    <w:rsid w:val="00807974"/>
    <w:rsid w:val="00807A01"/>
    <w:rsid w:val="00807A98"/>
    <w:rsid w:val="00807C6C"/>
    <w:rsid w:val="0081015F"/>
    <w:rsid w:val="00810173"/>
    <w:rsid w:val="0081031A"/>
    <w:rsid w:val="008106BF"/>
    <w:rsid w:val="0081075F"/>
    <w:rsid w:val="00810997"/>
    <w:rsid w:val="008113D1"/>
    <w:rsid w:val="008114EF"/>
    <w:rsid w:val="00811AF0"/>
    <w:rsid w:val="00811B18"/>
    <w:rsid w:val="00811B19"/>
    <w:rsid w:val="00811B6E"/>
    <w:rsid w:val="00811E25"/>
    <w:rsid w:val="00812331"/>
    <w:rsid w:val="008123BD"/>
    <w:rsid w:val="008128A4"/>
    <w:rsid w:val="00812917"/>
    <w:rsid w:val="00812B31"/>
    <w:rsid w:val="00812D00"/>
    <w:rsid w:val="00812D27"/>
    <w:rsid w:val="00812F04"/>
    <w:rsid w:val="008130DA"/>
    <w:rsid w:val="0081318E"/>
    <w:rsid w:val="008131A1"/>
    <w:rsid w:val="008132C9"/>
    <w:rsid w:val="00813459"/>
    <w:rsid w:val="00813A32"/>
    <w:rsid w:val="00813BE6"/>
    <w:rsid w:val="00813CA9"/>
    <w:rsid w:val="00813CB7"/>
    <w:rsid w:val="00813F85"/>
    <w:rsid w:val="00813F87"/>
    <w:rsid w:val="00814020"/>
    <w:rsid w:val="008142F8"/>
    <w:rsid w:val="0081456F"/>
    <w:rsid w:val="0081462D"/>
    <w:rsid w:val="00814A25"/>
    <w:rsid w:val="00814B08"/>
    <w:rsid w:val="00814CBB"/>
    <w:rsid w:val="00814D0C"/>
    <w:rsid w:val="00814D32"/>
    <w:rsid w:val="00814D8B"/>
    <w:rsid w:val="00814EA5"/>
    <w:rsid w:val="008153DB"/>
    <w:rsid w:val="0081543F"/>
    <w:rsid w:val="00815505"/>
    <w:rsid w:val="0081590D"/>
    <w:rsid w:val="00815C77"/>
    <w:rsid w:val="00815E49"/>
    <w:rsid w:val="00815F59"/>
    <w:rsid w:val="0081628C"/>
    <w:rsid w:val="008165C0"/>
    <w:rsid w:val="00816B54"/>
    <w:rsid w:val="00816CF2"/>
    <w:rsid w:val="008171EA"/>
    <w:rsid w:val="00817475"/>
    <w:rsid w:val="0081748A"/>
    <w:rsid w:val="008177FE"/>
    <w:rsid w:val="00817B33"/>
    <w:rsid w:val="00817BD3"/>
    <w:rsid w:val="008202C1"/>
    <w:rsid w:val="0082044C"/>
    <w:rsid w:val="0082050B"/>
    <w:rsid w:val="00820D57"/>
    <w:rsid w:val="00820E17"/>
    <w:rsid w:val="0082112B"/>
    <w:rsid w:val="00821456"/>
    <w:rsid w:val="008215BA"/>
    <w:rsid w:val="00821D36"/>
    <w:rsid w:val="00821D51"/>
    <w:rsid w:val="008225F8"/>
    <w:rsid w:val="0082269E"/>
    <w:rsid w:val="00822786"/>
    <w:rsid w:val="008227F6"/>
    <w:rsid w:val="00822855"/>
    <w:rsid w:val="008229A5"/>
    <w:rsid w:val="00822CDB"/>
    <w:rsid w:val="00822DA6"/>
    <w:rsid w:val="00823091"/>
    <w:rsid w:val="008230A0"/>
    <w:rsid w:val="00823218"/>
    <w:rsid w:val="00823244"/>
    <w:rsid w:val="008233C5"/>
    <w:rsid w:val="0082358B"/>
    <w:rsid w:val="00823787"/>
    <w:rsid w:val="008238BE"/>
    <w:rsid w:val="008239A3"/>
    <w:rsid w:val="008239B8"/>
    <w:rsid w:val="00823D69"/>
    <w:rsid w:val="00824453"/>
    <w:rsid w:val="008245C4"/>
    <w:rsid w:val="00824CF0"/>
    <w:rsid w:val="00824EA9"/>
    <w:rsid w:val="00825192"/>
    <w:rsid w:val="0082586C"/>
    <w:rsid w:val="008258AF"/>
    <w:rsid w:val="00825A2E"/>
    <w:rsid w:val="0082625B"/>
    <w:rsid w:val="00826444"/>
    <w:rsid w:val="00827161"/>
    <w:rsid w:val="008276CC"/>
    <w:rsid w:val="00827A1C"/>
    <w:rsid w:val="00827AC5"/>
    <w:rsid w:val="00827BCD"/>
    <w:rsid w:val="00827C66"/>
    <w:rsid w:val="00827D87"/>
    <w:rsid w:val="0083019E"/>
    <w:rsid w:val="00830987"/>
    <w:rsid w:val="00830B2A"/>
    <w:rsid w:val="00830D39"/>
    <w:rsid w:val="00830D86"/>
    <w:rsid w:val="00830E06"/>
    <w:rsid w:val="00830F1B"/>
    <w:rsid w:val="00830FA8"/>
    <w:rsid w:val="00831250"/>
    <w:rsid w:val="008312B1"/>
    <w:rsid w:val="00831432"/>
    <w:rsid w:val="008315FA"/>
    <w:rsid w:val="008317C4"/>
    <w:rsid w:val="00831B03"/>
    <w:rsid w:val="00831D84"/>
    <w:rsid w:val="00831E30"/>
    <w:rsid w:val="00831EEA"/>
    <w:rsid w:val="00832278"/>
    <w:rsid w:val="00832477"/>
    <w:rsid w:val="008324BF"/>
    <w:rsid w:val="0083259A"/>
    <w:rsid w:val="0083267C"/>
    <w:rsid w:val="00832707"/>
    <w:rsid w:val="0083274D"/>
    <w:rsid w:val="00832751"/>
    <w:rsid w:val="00832823"/>
    <w:rsid w:val="00832F2D"/>
    <w:rsid w:val="008333C8"/>
    <w:rsid w:val="0083374E"/>
    <w:rsid w:val="008337C8"/>
    <w:rsid w:val="00833979"/>
    <w:rsid w:val="00833E87"/>
    <w:rsid w:val="00833F06"/>
    <w:rsid w:val="008340B3"/>
    <w:rsid w:val="00834147"/>
    <w:rsid w:val="008341C3"/>
    <w:rsid w:val="0083478D"/>
    <w:rsid w:val="00834E09"/>
    <w:rsid w:val="00834EC9"/>
    <w:rsid w:val="00835274"/>
    <w:rsid w:val="0083549A"/>
    <w:rsid w:val="008359DD"/>
    <w:rsid w:val="00835C34"/>
    <w:rsid w:val="00835CF9"/>
    <w:rsid w:val="00835F80"/>
    <w:rsid w:val="00835FA4"/>
    <w:rsid w:val="0083600E"/>
    <w:rsid w:val="0083611E"/>
    <w:rsid w:val="00836191"/>
    <w:rsid w:val="00836582"/>
    <w:rsid w:val="0083661E"/>
    <w:rsid w:val="00836A61"/>
    <w:rsid w:val="00836DD6"/>
    <w:rsid w:val="00836F1D"/>
    <w:rsid w:val="00836F5F"/>
    <w:rsid w:val="00836FCE"/>
    <w:rsid w:val="008372DE"/>
    <w:rsid w:val="008373C2"/>
    <w:rsid w:val="00837499"/>
    <w:rsid w:val="008375D9"/>
    <w:rsid w:val="0083787F"/>
    <w:rsid w:val="00837BF5"/>
    <w:rsid w:val="00837CCA"/>
    <w:rsid w:val="00837F32"/>
    <w:rsid w:val="00837FCB"/>
    <w:rsid w:val="00840399"/>
    <w:rsid w:val="00840592"/>
    <w:rsid w:val="00840784"/>
    <w:rsid w:val="008408E1"/>
    <w:rsid w:val="00840A2B"/>
    <w:rsid w:val="0084169A"/>
    <w:rsid w:val="008417C6"/>
    <w:rsid w:val="008419BA"/>
    <w:rsid w:val="00841E95"/>
    <w:rsid w:val="00841E98"/>
    <w:rsid w:val="00841ED7"/>
    <w:rsid w:val="00842099"/>
    <w:rsid w:val="0084240E"/>
    <w:rsid w:val="008426F1"/>
    <w:rsid w:val="00842A25"/>
    <w:rsid w:val="00842C85"/>
    <w:rsid w:val="0084318D"/>
    <w:rsid w:val="008433F6"/>
    <w:rsid w:val="0084340E"/>
    <w:rsid w:val="00843A6E"/>
    <w:rsid w:val="00843A9C"/>
    <w:rsid w:val="00843BA7"/>
    <w:rsid w:val="00843C79"/>
    <w:rsid w:val="008440D8"/>
    <w:rsid w:val="00844173"/>
    <w:rsid w:val="0084419C"/>
    <w:rsid w:val="00844354"/>
    <w:rsid w:val="008447A1"/>
    <w:rsid w:val="00844AC9"/>
    <w:rsid w:val="00844B93"/>
    <w:rsid w:val="00844C3B"/>
    <w:rsid w:val="008450E1"/>
    <w:rsid w:val="00845108"/>
    <w:rsid w:val="00845485"/>
    <w:rsid w:val="0084552A"/>
    <w:rsid w:val="00845558"/>
    <w:rsid w:val="0084555C"/>
    <w:rsid w:val="008455EE"/>
    <w:rsid w:val="0084578F"/>
    <w:rsid w:val="00846853"/>
    <w:rsid w:val="008470E6"/>
    <w:rsid w:val="00847415"/>
    <w:rsid w:val="00847466"/>
    <w:rsid w:val="00847821"/>
    <w:rsid w:val="0084782E"/>
    <w:rsid w:val="00847863"/>
    <w:rsid w:val="008479B9"/>
    <w:rsid w:val="008479DB"/>
    <w:rsid w:val="00847BCC"/>
    <w:rsid w:val="00850090"/>
    <w:rsid w:val="008500A7"/>
    <w:rsid w:val="008500C3"/>
    <w:rsid w:val="008501DA"/>
    <w:rsid w:val="008502ED"/>
    <w:rsid w:val="008507D8"/>
    <w:rsid w:val="00850BC1"/>
    <w:rsid w:val="0085107E"/>
    <w:rsid w:val="00851580"/>
    <w:rsid w:val="008517A4"/>
    <w:rsid w:val="00851903"/>
    <w:rsid w:val="00851B48"/>
    <w:rsid w:val="00851BC5"/>
    <w:rsid w:val="00851C47"/>
    <w:rsid w:val="00852E7F"/>
    <w:rsid w:val="008532DF"/>
    <w:rsid w:val="008533A5"/>
    <w:rsid w:val="00853999"/>
    <w:rsid w:val="00853AB5"/>
    <w:rsid w:val="00854167"/>
    <w:rsid w:val="008542C2"/>
    <w:rsid w:val="0085433D"/>
    <w:rsid w:val="00854408"/>
    <w:rsid w:val="0085450D"/>
    <w:rsid w:val="008546F3"/>
    <w:rsid w:val="00854D6B"/>
    <w:rsid w:val="00854F63"/>
    <w:rsid w:val="0085504A"/>
    <w:rsid w:val="0085511A"/>
    <w:rsid w:val="008564D2"/>
    <w:rsid w:val="008565CF"/>
    <w:rsid w:val="0085689C"/>
    <w:rsid w:val="00856CB4"/>
    <w:rsid w:val="0085708B"/>
    <w:rsid w:val="00857496"/>
    <w:rsid w:val="00857908"/>
    <w:rsid w:val="00857D7B"/>
    <w:rsid w:val="00857D8E"/>
    <w:rsid w:val="00860041"/>
    <w:rsid w:val="00860165"/>
    <w:rsid w:val="00860226"/>
    <w:rsid w:val="008607B4"/>
    <w:rsid w:val="0086094D"/>
    <w:rsid w:val="00860C75"/>
    <w:rsid w:val="00860C79"/>
    <w:rsid w:val="00860DA4"/>
    <w:rsid w:val="008616F6"/>
    <w:rsid w:val="00861989"/>
    <w:rsid w:val="008626E3"/>
    <w:rsid w:val="00862C59"/>
    <w:rsid w:val="00862C6E"/>
    <w:rsid w:val="00862CB2"/>
    <w:rsid w:val="00862DB3"/>
    <w:rsid w:val="00862F8C"/>
    <w:rsid w:val="008633AE"/>
    <w:rsid w:val="00863555"/>
    <w:rsid w:val="00863692"/>
    <w:rsid w:val="00863716"/>
    <w:rsid w:val="00863CEC"/>
    <w:rsid w:val="00863F0F"/>
    <w:rsid w:val="00863FB0"/>
    <w:rsid w:val="00863FB1"/>
    <w:rsid w:val="008648D0"/>
    <w:rsid w:val="0086490B"/>
    <w:rsid w:val="00864CA8"/>
    <w:rsid w:val="00865281"/>
    <w:rsid w:val="00865420"/>
    <w:rsid w:val="008654D0"/>
    <w:rsid w:val="008655EC"/>
    <w:rsid w:val="008658D9"/>
    <w:rsid w:val="00865BD1"/>
    <w:rsid w:val="00865E0A"/>
    <w:rsid w:val="00865F35"/>
    <w:rsid w:val="00866175"/>
    <w:rsid w:val="008663E9"/>
    <w:rsid w:val="00866893"/>
    <w:rsid w:val="00866AB4"/>
    <w:rsid w:val="00866B41"/>
    <w:rsid w:val="00866C38"/>
    <w:rsid w:val="00866DE3"/>
    <w:rsid w:val="00866FB9"/>
    <w:rsid w:val="00866FDE"/>
    <w:rsid w:val="008670B9"/>
    <w:rsid w:val="00867169"/>
    <w:rsid w:val="00867730"/>
    <w:rsid w:val="00867AE1"/>
    <w:rsid w:val="00867B09"/>
    <w:rsid w:val="00867F34"/>
    <w:rsid w:val="00870163"/>
    <w:rsid w:val="00870169"/>
    <w:rsid w:val="008701B1"/>
    <w:rsid w:val="00870B1F"/>
    <w:rsid w:val="00871076"/>
    <w:rsid w:val="0087152D"/>
    <w:rsid w:val="00871EBD"/>
    <w:rsid w:val="008721E5"/>
    <w:rsid w:val="0087222E"/>
    <w:rsid w:val="00872728"/>
    <w:rsid w:val="0087284F"/>
    <w:rsid w:val="00872BDE"/>
    <w:rsid w:val="00872C00"/>
    <w:rsid w:val="00872D93"/>
    <w:rsid w:val="008730FA"/>
    <w:rsid w:val="00873146"/>
    <w:rsid w:val="00873568"/>
    <w:rsid w:val="008736BC"/>
    <w:rsid w:val="00873889"/>
    <w:rsid w:val="00873C6E"/>
    <w:rsid w:val="00873EC9"/>
    <w:rsid w:val="00874A9A"/>
    <w:rsid w:val="00874BE0"/>
    <w:rsid w:val="00874C79"/>
    <w:rsid w:val="0087514D"/>
    <w:rsid w:val="00875556"/>
    <w:rsid w:val="0087617F"/>
    <w:rsid w:val="00876ABF"/>
    <w:rsid w:val="00876B38"/>
    <w:rsid w:val="00876BE2"/>
    <w:rsid w:val="00876CFA"/>
    <w:rsid w:val="00876D6B"/>
    <w:rsid w:val="00876ECD"/>
    <w:rsid w:val="00876F58"/>
    <w:rsid w:val="00876F95"/>
    <w:rsid w:val="00877317"/>
    <w:rsid w:val="0087775B"/>
    <w:rsid w:val="00877894"/>
    <w:rsid w:val="008778BE"/>
    <w:rsid w:val="00877984"/>
    <w:rsid w:val="008779C3"/>
    <w:rsid w:val="00877BF4"/>
    <w:rsid w:val="00877DCA"/>
    <w:rsid w:val="00880333"/>
    <w:rsid w:val="00880BD2"/>
    <w:rsid w:val="00880ED0"/>
    <w:rsid w:val="0088105C"/>
    <w:rsid w:val="008813D3"/>
    <w:rsid w:val="00881545"/>
    <w:rsid w:val="00881853"/>
    <w:rsid w:val="008821EB"/>
    <w:rsid w:val="008825B0"/>
    <w:rsid w:val="00882E69"/>
    <w:rsid w:val="00882E85"/>
    <w:rsid w:val="00882EBC"/>
    <w:rsid w:val="008831A1"/>
    <w:rsid w:val="00883409"/>
    <w:rsid w:val="00883823"/>
    <w:rsid w:val="00883B08"/>
    <w:rsid w:val="00884311"/>
    <w:rsid w:val="00884429"/>
    <w:rsid w:val="008844CD"/>
    <w:rsid w:val="00884A82"/>
    <w:rsid w:val="00884E25"/>
    <w:rsid w:val="00884EC2"/>
    <w:rsid w:val="00884FAB"/>
    <w:rsid w:val="00884FEC"/>
    <w:rsid w:val="0088503C"/>
    <w:rsid w:val="008851A7"/>
    <w:rsid w:val="00885690"/>
    <w:rsid w:val="00885768"/>
    <w:rsid w:val="008858B6"/>
    <w:rsid w:val="00885A39"/>
    <w:rsid w:val="00885C3F"/>
    <w:rsid w:val="00886153"/>
    <w:rsid w:val="00886236"/>
    <w:rsid w:val="008863E6"/>
    <w:rsid w:val="008863EF"/>
    <w:rsid w:val="008864A4"/>
    <w:rsid w:val="008867AB"/>
    <w:rsid w:val="00886B2A"/>
    <w:rsid w:val="00886CEC"/>
    <w:rsid w:val="00886EA7"/>
    <w:rsid w:val="0088708D"/>
    <w:rsid w:val="008870A2"/>
    <w:rsid w:val="008870DC"/>
    <w:rsid w:val="00887320"/>
    <w:rsid w:val="008873EF"/>
    <w:rsid w:val="008875FB"/>
    <w:rsid w:val="00887681"/>
    <w:rsid w:val="00887B09"/>
    <w:rsid w:val="00887BD8"/>
    <w:rsid w:val="00887D6E"/>
    <w:rsid w:val="00887E19"/>
    <w:rsid w:val="00887EF9"/>
    <w:rsid w:val="00890277"/>
    <w:rsid w:val="008906F1"/>
    <w:rsid w:val="008909DE"/>
    <w:rsid w:val="00890BB4"/>
    <w:rsid w:val="00890C39"/>
    <w:rsid w:val="00890CF2"/>
    <w:rsid w:val="00890F26"/>
    <w:rsid w:val="00890F2D"/>
    <w:rsid w:val="0089101B"/>
    <w:rsid w:val="008915D8"/>
    <w:rsid w:val="008915F8"/>
    <w:rsid w:val="00891862"/>
    <w:rsid w:val="00891BB8"/>
    <w:rsid w:val="00891DE9"/>
    <w:rsid w:val="00891E11"/>
    <w:rsid w:val="00891F02"/>
    <w:rsid w:val="0089236B"/>
    <w:rsid w:val="00892696"/>
    <w:rsid w:val="008927B6"/>
    <w:rsid w:val="00892A1E"/>
    <w:rsid w:val="00892BBA"/>
    <w:rsid w:val="0089304D"/>
    <w:rsid w:val="008930B6"/>
    <w:rsid w:val="00893392"/>
    <w:rsid w:val="00893DB6"/>
    <w:rsid w:val="00893E03"/>
    <w:rsid w:val="008940DE"/>
    <w:rsid w:val="008943AD"/>
    <w:rsid w:val="00894426"/>
    <w:rsid w:val="00894868"/>
    <w:rsid w:val="00894CC2"/>
    <w:rsid w:val="008951F1"/>
    <w:rsid w:val="008952F7"/>
    <w:rsid w:val="00895A4D"/>
    <w:rsid w:val="00895CD4"/>
    <w:rsid w:val="00895D24"/>
    <w:rsid w:val="008960CD"/>
    <w:rsid w:val="008962AB"/>
    <w:rsid w:val="008963E7"/>
    <w:rsid w:val="00896445"/>
    <w:rsid w:val="008969E0"/>
    <w:rsid w:val="00896C2E"/>
    <w:rsid w:val="00896CBC"/>
    <w:rsid w:val="0089701B"/>
    <w:rsid w:val="00897084"/>
    <w:rsid w:val="0089733A"/>
    <w:rsid w:val="0089776F"/>
    <w:rsid w:val="00897C13"/>
    <w:rsid w:val="00897D5A"/>
    <w:rsid w:val="008A0119"/>
    <w:rsid w:val="008A02E5"/>
    <w:rsid w:val="008A0683"/>
    <w:rsid w:val="008A0685"/>
    <w:rsid w:val="008A0F79"/>
    <w:rsid w:val="008A15B0"/>
    <w:rsid w:val="008A1890"/>
    <w:rsid w:val="008A1AD1"/>
    <w:rsid w:val="008A1B3E"/>
    <w:rsid w:val="008A1C2F"/>
    <w:rsid w:val="008A1F7B"/>
    <w:rsid w:val="008A20D6"/>
    <w:rsid w:val="008A2406"/>
    <w:rsid w:val="008A2495"/>
    <w:rsid w:val="008A2745"/>
    <w:rsid w:val="008A2AC9"/>
    <w:rsid w:val="008A2AD3"/>
    <w:rsid w:val="008A2F64"/>
    <w:rsid w:val="008A2FA6"/>
    <w:rsid w:val="008A3176"/>
    <w:rsid w:val="008A330F"/>
    <w:rsid w:val="008A3405"/>
    <w:rsid w:val="008A34F9"/>
    <w:rsid w:val="008A37A2"/>
    <w:rsid w:val="008A37B7"/>
    <w:rsid w:val="008A38A5"/>
    <w:rsid w:val="008A3980"/>
    <w:rsid w:val="008A42B4"/>
    <w:rsid w:val="008A4921"/>
    <w:rsid w:val="008A4A2F"/>
    <w:rsid w:val="008A4A62"/>
    <w:rsid w:val="008A4BA4"/>
    <w:rsid w:val="008A4C71"/>
    <w:rsid w:val="008A5461"/>
    <w:rsid w:val="008A5755"/>
    <w:rsid w:val="008A579A"/>
    <w:rsid w:val="008A57FC"/>
    <w:rsid w:val="008A58A9"/>
    <w:rsid w:val="008A5A57"/>
    <w:rsid w:val="008A5A75"/>
    <w:rsid w:val="008A5DEA"/>
    <w:rsid w:val="008A60CD"/>
    <w:rsid w:val="008A62EF"/>
    <w:rsid w:val="008A64B1"/>
    <w:rsid w:val="008A6597"/>
    <w:rsid w:val="008A6836"/>
    <w:rsid w:val="008A6A38"/>
    <w:rsid w:val="008A6A53"/>
    <w:rsid w:val="008A6A74"/>
    <w:rsid w:val="008A6B7E"/>
    <w:rsid w:val="008A7078"/>
    <w:rsid w:val="008A718E"/>
    <w:rsid w:val="008A75CA"/>
    <w:rsid w:val="008A7735"/>
    <w:rsid w:val="008A7963"/>
    <w:rsid w:val="008A79B2"/>
    <w:rsid w:val="008A7BC8"/>
    <w:rsid w:val="008B00F2"/>
    <w:rsid w:val="008B0252"/>
    <w:rsid w:val="008B04EB"/>
    <w:rsid w:val="008B06EE"/>
    <w:rsid w:val="008B083C"/>
    <w:rsid w:val="008B0A52"/>
    <w:rsid w:val="008B0EF5"/>
    <w:rsid w:val="008B1027"/>
    <w:rsid w:val="008B137D"/>
    <w:rsid w:val="008B1F6F"/>
    <w:rsid w:val="008B21B3"/>
    <w:rsid w:val="008B21D8"/>
    <w:rsid w:val="008B2354"/>
    <w:rsid w:val="008B2B62"/>
    <w:rsid w:val="008B2EC3"/>
    <w:rsid w:val="008B32A0"/>
    <w:rsid w:val="008B3422"/>
    <w:rsid w:val="008B36F0"/>
    <w:rsid w:val="008B3722"/>
    <w:rsid w:val="008B379B"/>
    <w:rsid w:val="008B38CF"/>
    <w:rsid w:val="008B39EC"/>
    <w:rsid w:val="008B3C47"/>
    <w:rsid w:val="008B3C5D"/>
    <w:rsid w:val="008B3CB2"/>
    <w:rsid w:val="008B3EFA"/>
    <w:rsid w:val="008B414E"/>
    <w:rsid w:val="008B462B"/>
    <w:rsid w:val="008B4691"/>
    <w:rsid w:val="008B46BE"/>
    <w:rsid w:val="008B4970"/>
    <w:rsid w:val="008B4A05"/>
    <w:rsid w:val="008B4A9A"/>
    <w:rsid w:val="008B51B5"/>
    <w:rsid w:val="008B56C3"/>
    <w:rsid w:val="008B573E"/>
    <w:rsid w:val="008B57BD"/>
    <w:rsid w:val="008B57DA"/>
    <w:rsid w:val="008B5A38"/>
    <w:rsid w:val="008B5F06"/>
    <w:rsid w:val="008B5F89"/>
    <w:rsid w:val="008B60A3"/>
    <w:rsid w:val="008B618D"/>
    <w:rsid w:val="008B6288"/>
    <w:rsid w:val="008B635D"/>
    <w:rsid w:val="008B6410"/>
    <w:rsid w:val="008B6434"/>
    <w:rsid w:val="008B677F"/>
    <w:rsid w:val="008B67ED"/>
    <w:rsid w:val="008B6A83"/>
    <w:rsid w:val="008B6D34"/>
    <w:rsid w:val="008B72B1"/>
    <w:rsid w:val="008B75EB"/>
    <w:rsid w:val="008B76E3"/>
    <w:rsid w:val="008B77DB"/>
    <w:rsid w:val="008B7AFB"/>
    <w:rsid w:val="008B7D92"/>
    <w:rsid w:val="008C0210"/>
    <w:rsid w:val="008C041D"/>
    <w:rsid w:val="008C0894"/>
    <w:rsid w:val="008C1197"/>
    <w:rsid w:val="008C13E0"/>
    <w:rsid w:val="008C18B1"/>
    <w:rsid w:val="008C1BC2"/>
    <w:rsid w:val="008C1E7B"/>
    <w:rsid w:val="008C2769"/>
    <w:rsid w:val="008C2778"/>
    <w:rsid w:val="008C2BF9"/>
    <w:rsid w:val="008C2E91"/>
    <w:rsid w:val="008C310E"/>
    <w:rsid w:val="008C32BE"/>
    <w:rsid w:val="008C3685"/>
    <w:rsid w:val="008C3D91"/>
    <w:rsid w:val="008C4051"/>
    <w:rsid w:val="008C4158"/>
    <w:rsid w:val="008C4439"/>
    <w:rsid w:val="008C45BD"/>
    <w:rsid w:val="008C4750"/>
    <w:rsid w:val="008C4866"/>
    <w:rsid w:val="008C4869"/>
    <w:rsid w:val="008C4872"/>
    <w:rsid w:val="008C4C23"/>
    <w:rsid w:val="008C4C96"/>
    <w:rsid w:val="008C4EBE"/>
    <w:rsid w:val="008C5246"/>
    <w:rsid w:val="008C643B"/>
    <w:rsid w:val="008C699A"/>
    <w:rsid w:val="008C6AB0"/>
    <w:rsid w:val="008C6DA2"/>
    <w:rsid w:val="008C6E19"/>
    <w:rsid w:val="008C7116"/>
    <w:rsid w:val="008C7328"/>
    <w:rsid w:val="008C749A"/>
    <w:rsid w:val="008C75A7"/>
    <w:rsid w:val="008C764C"/>
    <w:rsid w:val="008C7AE5"/>
    <w:rsid w:val="008C7D97"/>
    <w:rsid w:val="008C7E00"/>
    <w:rsid w:val="008C7EDB"/>
    <w:rsid w:val="008C7F74"/>
    <w:rsid w:val="008D00CA"/>
    <w:rsid w:val="008D015F"/>
    <w:rsid w:val="008D0587"/>
    <w:rsid w:val="008D07A0"/>
    <w:rsid w:val="008D0958"/>
    <w:rsid w:val="008D0A9D"/>
    <w:rsid w:val="008D0E2F"/>
    <w:rsid w:val="008D0F68"/>
    <w:rsid w:val="008D107D"/>
    <w:rsid w:val="008D130E"/>
    <w:rsid w:val="008D1417"/>
    <w:rsid w:val="008D145C"/>
    <w:rsid w:val="008D1907"/>
    <w:rsid w:val="008D19D9"/>
    <w:rsid w:val="008D1E2B"/>
    <w:rsid w:val="008D1FD7"/>
    <w:rsid w:val="008D2580"/>
    <w:rsid w:val="008D25C7"/>
    <w:rsid w:val="008D2653"/>
    <w:rsid w:val="008D27D4"/>
    <w:rsid w:val="008D27DE"/>
    <w:rsid w:val="008D29E3"/>
    <w:rsid w:val="008D2F5A"/>
    <w:rsid w:val="008D2F6B"/>
    <w:rsid w:val="008D32DA"/>
    <w:rsid w:val="008D3BB1"/>
    <w:rsid w:val="008D4A33"/>
    <w:rsid w:val="008D4AFA"/>
    <w:rsid w:val="008D4F7A"/>
    <w:rsid w:val="008D4F83"/>
    <w:rsid w:val="008D536A"/>
    <w:rsid w:val="008D54F0"/>
    <w:rsid w:val="008D5CE7"/>
    <w:rsid w:val="008D5D8D"/>
    <w:rsid w:val="008D5DBD"/>
    <w:rsid w:val="008D5EEA"/>
    <w:rsid w:val="008D6003"/>
    <w:rsid w:val="008D60C8"/>
    <w:rsid w:val="008D6152"/>
    <w:rsid w:val="008D61DE"/>
    <w:rsid w:val="008D64E1"/>
    <w:rsid w:val="008D6853"/>
    <w:rsid w:val="008D6BB0"/>
    <w:rsid w:val="008D723A"/>
    <w:rsid w:val="008D7B62"/>
    <w:rsid w:val="008D7C64"/>
    <w:rsid w:val="008E0341"/>
    <w:rsid w:val="008E0582"/>
    <w:rsid w:val="008E093D"/>
    <w:rsid w:val="008E0A58"/>
    <w:rsid w:val="008E0B06"/>
    <w:rsid w:val="008E14D7"/>
    <w:rsid w:val="008E18D8"/>
    <w:rsid w:val="008E1B62"/>
    <w:rsid w:val="008E23D6"/>
    <w:rsid w:val="008E2D73"/>
    <w:rsid w:val="008E2D80"/>
    <w:rsid w:val="008E2E96"/>
    <w:rsid w:val="008E2F8D"/>
    <w:rsid w:val="008E3195"/>
    <w:rsid w:val="008E330B"/>
    <w:rsid w:val="008E3CBA"/>
    <w:rsid w:val="008E4074"/>
    <w:rsid w:val="008E41D7"/>
    <w:rsid w:val="008E473A"/>
    <w:rsid w:val="008E4901"/>
    <w:rsid w:val="008E4B7D"/>
    <w:rsid w:val="008E5060"/>
    <w:rsid w:val="008E5344"/>
    <w:rsid w:val="008E5735"/>
    <w:rsid w:val="008E5738"/>
    <w:rsid w:val="008E5A71"/>
    <w:rsid w:val="008E5BAE"/>
    <w:rsid w:val="008E5E92"/>
    <w:rsid w:val="008E5F29"/>
    <w:rsid w:val="008E5FF7"/>
    <w:rsid w:val="008E60A2"/>
    <w:rsid w:val="008E62AD"/>
    <w:rsid w:val="008E65AF"/>
    <w:rsid w:val="008E65C9"/>
    <w:rsid w:val="008E6DDF"/>
    <w:rsid w:val="008E7081"/>
    <w:rsid w:val="008E71E3"/>
    <w:rsid w:val="008E7224"/>
    <w:rsid w:val="008E723E"/>
    <w:rsid w:val="008E725B"/>
    <w:rsid w:val="008E7517"/>
    <w:rsid w:val="008E75F0"/>
    <w:rsid w:val="008E768B"/>
    <w:rsid w:val="008E7709"/>
    <w:rsid w:val="008E7809"/>
    <w:rsid w:val="008E7C75"/>
    <w:rsid w:val="008F02C3"/>
    <w:rsid w:val="008F04F6"/>
    <w:rsid w:val="008F082D"/>
    <w:rsid w:val="008F0ABA"/>
    <w:rsid w:val="008F0C3F"/>
    <w:rsid w:val="008F0C76"/>
    <w:rsid w:val="008F0E8E"/>
    <w:rsid w:val="008F1070"/>
    <w:rsid w:val="008F115A"/>
    <w:rsid w:val="008F11EB"/>
    <w:rsid w:val="008F1ADC"/>
    <w:rsid w:val="008F1CFD"/>
    <w:rsid w:val="008F1FEF"/>
    <w:rsid w:val="008F2123"/>
    <w:rsid w:val="008F2152"/>
    <w:rsid w:val="008F21F3"/>
    <w:rsid w:val="008F2218"/>
    <w:rsid w:val="008F2233"/>
    <w:rsid w:val="008F2631"/>
    <w:rsid w:val="008F2940"/>
    <w:rsid w:val="008F2AAF"/>
    <w:rsid w:val="008F2FCB"/>
    <w:rsid w:val="008F30E1"/>
    <w:rsid w:val="008F32BF"/>
    <w:rsid w:val="008F33A7"/>
    <w:rsid w:val="008F3622"/>
    <w:rsid w:val="008F366C"/>
    <w:rsid w:val="008F3733"/>
    <w:rsid w:val="008F3C48"/>
    <w:rsid w:val="008F3DE1"/>
    <w:rsid w:val="008F3FC0"/>
    <w:rsid w:val="008F40CC"/>
    <w:rsid w:val="008F421F"/>
    <w:rsid w:val="008F4541"/>
    <w:rsid w:val="008F459D"/>
    <w:rsid w:val="008F470F"/>
    <w:rsid w:val="008F47F4"/>
    <w:rsid w:val="008F4B13"/>
    <w:rsid w:val="008F4CF6"/>
    <w:rsid w:val="008F4DCD"/>
    <w:rsid w:val="008F4F9C"/>
    <w:rsid w:val="008F5E29"/>
    <w:rsid w:val="008F604A"/>
    <w:rsid w:val="008F6391"/>
    <w:rsid w:val="008F66B2"/>
    <w:rsid w:val="008F670B"/>
    <w:rsid w:val="008F6B34"/>
    <w:rsid w:val="008F6DCE"/>
    <w:rsid w:val="008F6ED5"/>
    <w:rsid w:val="008F734D"/>
    <w:rsid w:val="008F73BF"/>
    <w:rsid w:val="008F7729"/>
    <w:rsid w:val="008F7BCD"/>
    <w:rsid w:val="008F7E57"/>
    <w:rsid w:val="008F7EBF"/>
    <w:rsid w:val="00900113"/>
    <w:rsid w:val="00900B6C"/>
    <w:rsid w:val="00901013"/>
    <w:rsid w:val="009013BE"/>
    <w:rsid w:val="0090153E"/>
    <w:rsid w:val="00901598"/>
    <w:rsid w:val="009019E7"/>
    <w:rsid w:val="00901BDC"/>
    <w:rsid w:val="00901CB6"/>
    <w:rsid w:val="00901CE7"/>
    <w:rsid w:val="00901D62"/>
    <w:rsid w:val="00901F23"/>
    <w:rsid w:val="00902B05"/>
    <w:rsid w:val="00902E49"/>
    <w:rsid w:val="00902F8A"/>
    <w:rsid w:val="009030C9"/>
    <w:rsid w:val="009034A4"/>
    <w:rsid w:val="0090359D"/>
    <w:rsid w:val="00903632"/>
    <w:rsid w:val="00903D65"/>
    <w:rsid w:val="00903E53"/>
    <w:rsid w:val="00903F6D"/>
    <w:rsid w:val="00903FB7"/>
    <w:rsid w:val="0090402D"/>
    <w:rsid w:val="009041C6"/>
    <w:rsid w:val="00904393"/>
    <w:rsid w:val="009046B6"/>
    <w:rsid w:val="009049C9"/>
    <w:rsid w:val="00904B46"/>
    <w:rsid w:val="00904D8B"/>
    <w:rsid w:val="00904E28"/>
    <w:rsid w:val="00904FEE"/>
    <w:rsid w:val="00905355"/>
    <w:rsid w:val="0090539B"/>
    <w:rsid w:val="00905693"/>
    <w:rsid w:val="009057A4"/>
    <w:rsid w:val="00905F0B"/>
    <w:rsid w:val="0090644C"/>
    <w:rsid w:val="0090673C"/>
    <w:rsid w:val="00906941"/>
    <w:rsid w:val="00906A33"/>
    <w:rsid w:val="00906F52"/>
    <w:rsid w:val="0090747B"/>
    <w:rsid w:val="009078CD"/>
    <w:rsid w:val="00907C52"/>
    <w:rsid w:val="00907F1F"/>
    <w:rsid w:val="009101CD"/>
    <w:rsid w:val="00910363"/>
    <w:rsid w:val="009107D2"/>
    <w:rsid w:val="00910E0D"/>
    <w:rsid w:val="00910E72"/>
    <w:rsid w:val="00910EF1"/>
    <w:rsid w:val="0091137C"/>
    <w:rsid w:val="00911923"/>
    <w:rsid w:val="0091193E"/>
    <w:rsid w:val="009119E8"/>
    <w:rsid w:val="00911B4B"/>
    <w:rsid w:val="00911EC2"/>
    <w:rsid w:val="00912272"/>
    <w:rsid w:val="0091252B"/>
    <w:rsid w:val="0091262D"/>
    <w:rsid w:val="00912711"/>
    <w:rsid w:val="00912838"/>
    <w:rsid w:val="00912991"/>
    <w:rsid w:val="009129AB"/>
    <w:rsid w:val="00913047"/>
    <w:rsid w:val="00913245"/>
    <w:rsid w:val="00913249"/>
    <w:rsid w:val="009132A9"/>
    <w:rsid w:val="009134E2"/>
    <w:rsid w:val="0091373F"/>
    <w:rsid w:val="00913872"/>
    <w:rsid w:val="00913E63"/>
    <w:rsid w:val="0091404E"/>
    <w:rsid w:val="0091432D"/>
    <w:rsid w:val="009148A1"/>
    <w:rsid w:val="00914932"/>
    <w:rsid w:val="009151D1"/>
    <w:rsid w:val="0091522A"/>
    <w:rsid w:val="009155ED"/>
    <w:rsid w:val="009158C9"/>
    <w:rsid w:val="00915F4B"/>
    <w:rsid w:val="00915FE5"/>
    <w:rsid w:val="009161D9"/>
    <w:rsid w:val="00916277"/>
    <w:rsid w:val="0091635F"/>
    <w:rsid w:val="009166F0"/>
    <w:rsid w:val="00916771"/>
    <w:rsid w:val="00916D76"/>
    <w:rsid w:val="00916F0A"/>
    <w:rsid w:val="00917288"/>
    <w:rsid w:val="009172B1"/>
    <w:rsid w:val="0091758D"/>
    <w:rsid w:val="009177A0"/>
    <w:rsid w:val="00917905"/>
    <w:rsid w:val="0092003A"/>
    <w:rsid w:val="009200B4"/>
    <w:rsid w:val="009204C1"/>
    <w:rsid w:val="00920AC7"/>
    <w:rsid w:val="00920D0C"/>
    <w:rsid w:val="00920D7B"/>
    <w:rsid w:val="00920DEF"/>
    <w:rsid w:val="00920F08"/>
    <w:rsid w:val="00920F94"/>
    <w:rsid w:val="00921088"/>
    <w:rsid w:val="00921109"/>
    <w:rsid w:val="00921283"/>
    <w:rsid w:val="00921375"/>
    <w:rsid w:val="009213E5"/>
    <w:rsid w:val="00921675"/>
    <w:rsid w:val="009216A4"/>
    <w:rsid w:val="0092181A"/>
    <w:rsid w:val="0092199B"/>
    <w:rsid w:val="00921B13"/>
    <w:rsid w:val="00921DC6"/>
    <w:rsid w:val="0092227D"/>
    <w:rsid w:val="00922332"/>
    <w:rsid w:val="00922555"/>
    <w:rsid w:val="009225E4"/>
    <w:rsid w:val="00922949"/>
    <w:rsid w:val="00922B38"/>
    <w:rsid w:val="00922D86"/>
    <w:rsid w:val="00922DAB"/>
    <w:rsid w:val="0092304B"/>
    <w:rsid w:val="009233B1"/>
    <w:rsid w:val="00923743"/>
    <w:rsid w:val="009237B5"/>
    <w:rsid w:val="00923A9D"/>
    <w:rsid w:val="00923AC0"/>
    <w:rsid w:val="00923FB1"/>
    <w:rsid w:val="009241BF"/>
    <w:rsid w:val="009248AE"/>
    <w:rsid w:val="00924937"/>
    <w:rsid w:val="00924D0E"/>
    <w:rsid w:val="009250F7"/>
    <w:rsid w:val="0092513F"/>
    <w:rsid w:val="009252DD"/>
    <w:rsid w:val="009255CC"/>
    <w:rsid w:val="00925702"/>
    <w:rsid w:val="009257EE"/>
    <w:rsid w:val="00925BE5"/>
    <w:rsid w:val="00925C00"/>
    <w:rsid w:val="00925FCC"/>
    <w:rsid w:val="009263A4"/>
    <w:rsid w:val="009264D2"/>
    <w:rsid w:val="0092652C"/>
    <w:rsid w:val="00926734"/>
    <w:rsid w:val="009267B0"/>
    <w:rsid w:val="0092686E"/>
    <w:rsid w:val="009268B1"/>
    <w:rsid w:val="0092692D"/>
    <w:rsid w:val="00926C6C"/>
    <w:rsid w:val="00926EBF"/>
    <w:rsid w:val="00926EF1"/>
    <w:rsid w:val="00926F3C"/>
    <w:rsid w:val="0092706B"/>
    <w:rsid w:val="00927072"/>
    <w:rsid w:val="00927233"/>
    <w:rsid w:val="009273C8"/>
    <w:rsid w:val="0092768C"/>
    <w:rsid w:val="009276B6"/>
    <w:rsid w:val="009278C6"/>
    <w:rsid w:val="00927A08"/>
    <w:rsid w:val="00927A73"/>
    <w:rsid w:val="00927E0A"/>
    <w:rsid w:val="0093003A"/>
    <w:rsid w:val="009303BE"/>
    <w:rsid w:val="00930B31"/>
    <w:rsid w:val="00930E82"/>
    <w:rsid w:val="009311A9"/>
    <w:rsid w:val="0093150C"/>
    <w:rsid w:val="0093150F"/>
    <w:rsid w:val="00931541"/>
    <w:rsid w:val="0093155E"/>
    <w:rsid w:val="009319D5"/>
    <w:rsid w:val="009319D9"/>
    <w:rsid w:val="00931A97"/>
    <w:rsid w:val="00931DB6"/>
    <w:rsid w:val="00931FF6"/>
    <w:rsid w:val="009322DA"/>
    <w:rsid w:val="009323A8"/>
    <w:rsid w:val="00932508"/>
    <w:rsid w:val="00932621"/>
    <w:rsid w:val="0093265A"/>
    <w:rsid w:val="00932A47"/>
    <w:rsid w:val="00932BBF"/>
    <w:rsid w:val="009331D5"/>
    <w:rsid w:val="009331F8"/>
    <w:rsid w:val="00933394"/>
    <w:rsid w:val="00933667"/>
    <w:rsid w:val="0093369D"/>
    <w:rsid w:val="00933713"/>
    <w:rsid w:val="0093394A"/>
    <w:rsid w:val="009339DF"/>
    <w:rsid w:val="00933A96"/>
    <w:rsid w:val="0093438B"/>
    <w:rsid w:val="009343F6"/>
    <w:rsid w:val="009349DC"/>
    <w:rsid w:val="00934EA3"/>
    <w:rsid w:val="00935033"/>
    <w:rsid w:val="0093549C"/>
    <w:rsid w:val="00935722"/>
    <w:rsid w:val="00935D7C"/>
    <w:rsid w:val="00935DA5"/>
    <w:rsid w:val="0093634C"/>
    <w:rsid w:val="00936480"/>
    <w:rsid w:val="00936859"/>
    <w:rsid w:val="00936883"/>
    <w:rsid w:val="0093690E"/>
    <w:rsid w:val="00936C55"/>
    <w:rsid w:val="00936D6D"/>
    <w:rsid w:val="00936F20"/>
    <w:rsid w:val="009371C7"/>
    <w:rsid w:val="0093750C"/>
    <w:rsid w:val="009375B8"/>
    <w:rsid w:val="0093768D"/>
    <w:rsid w:val="00937780"/>
    <w:rsid w:val="00937CC6"/>
    <w:rsid w:val="00937D6A"/>
    <w:rsid w:val="00940466"/>
    <w:rsid w:val="00940613"/>
    <w:rsid w:val="0094067D"/>
    <w:rsid w:val="009408F3"/>
    <w:rsid w:val="00940ADE"/>
    <w:rsid w:val="00940BE3"/>
    <w:rsid w:val="00940FC4"/>
    <w:rsid w:val="0094123A"/>
    <w:rsid w:val="00941926"/>
    <w:rsid w:val="009419AD"/>
    <w:rsid w:val="00942119"/>
    <w:rsid w:val="009422D0"/>
    <w:rsid w:val="00942440"/>
    <w:rsid w:val="009424D4"/>
    <w:rsid w:val="00942543"/>
    <w:rsid w:val="0094283C"/>
    <w:rsid w:val="00942B28"/>
    <w:rsid w:val="00942C50"/>
    <w:rsid w:val="00942DF0"/>
    <w:rsid w:val="009431C0"/>
    <w:rsid w:val="009438C6"/>
    <w:rsid w:val="00943F79"/>
    <w:rsid w:val="009443A7"/>
    <w:rsid w:val="00944517"/>
    <w:rsid w:val="009446BD"/>
    <w:rsid w:val="00944972"/>
    <w:rsid w:val="009449D5"/>
    <w:rsid w:val="00944D1C"/>
    <w:rsid w:val="00945007"/>
    <w:rsid w:val="00945072"/>
    <w:rsid w:val="009457FD"/>
    <w:rsid w:val="00945884"/>
    <w:rsid w:val="009458DA"/>
    <w:rsid w:val="009459AA"/>
    <w:rsid w:val="00945B21"/>
    <w:rsid w:val="00945D22"/>
    <w:rsid w:val="00945D8D"/>
    <w:rsid w:val="00945E54"/>
    <w:rsid w:val="00945FA6"/>
    <w:rsid w:val="009464C0"/>
    <w:rsid w:val="009465DF"/>
    <w:rsid w:val="0094666B"/>
    <w:rsid w:val="009466E1"/>
    <w:rsid w:val="00946C45"/>
    <w:rsid w:val="00946C85"/>
    <w:rsid w:val="00947199"/>
    <w:rsid w:val="009472DF"/>
    <w:rsid w:val="009475E9"/>
    <w:rsid w:val="00947784"/>
    <w:rsid w:val="0094782B"/>
    <w:rsid w:val="00947A3B"/>
    <w:rsid w:val="00947AE5"/>
    <w:rsid w:val="00947D08"/>
    <w:rsid w:val="00947DC9"/>
    <w:rsid w:val="00950953"/>
    <w:rsid w:val="00950973"/>
    <w:rsid w:val="009509D2"/>
    <w:rsid w:val="009509E4"/>
    <w:rsid w:val="00951431"/>
    <w:rsid w:val="00951508"/>
    <w:rsid w:val="00951883"/>
    <w:rsid w:val="00951A33"/>
    <w:rsid w:val="00951C38"/>
    <w:rsid w:val="00951D03"/>
    <w:rsid w:val="00951F95"/>
    <w:rsid w:val="009520F2"/>
    <w:rsid w:val="00952118"/>
    <w:rsid w:val="009521E6"/>
    <w:rsid w:val="00952342"/>
    <w:rsid w:val="00952384"/>
    <w:rsid w:val="00952514"/>
    <w:rsid w:val="00952A9A"/>
    <w:rsid w:val="00953339"/>
    <w:rsid w:val="00953670"/>
    <w:rsid w:val="009536DC"/>
    <w:rsid w:val="009537D5"/>
    <w:rsid w:val="009537EF"/>
    <w:rsid w:val="00953AB4"/>
    <w:rsid w:val="00953D27"/>
    <w:rsid w:val="00953D78"/>
    <w:rsid w:val="00953ED9"/>
    <w:rsid w:val="0095404B"/>
    <w:rsid w:val="0095419D"/>
    <w:rsid w:val="00954311"/>
    <w:rsid w:val="009547EC"/>
    <w:rsid w:val="00954A2F"/>
    <w:rsid w:val="00954D2D"/>
    <w:rsid w:val="0095500B"/>
    <w:rsid w:val="009551BF"/>
    <w:rsid w:val="00955387"/>
    <w:rsid w:val="0095578E"/>
    <w:rsid w:val="009558C6"/>
    <w:rsid w:val="00955F68"/>
    <w:rsid w:val="009561A6"/>
    <w:rsid w:val="00956A95"/>
    <w:rsid w:val="00956AF4"/>
    <w:rsid w:val="00956FEE"/>
    <w:rsid w:val="00957356"/>
    <w:rsid w:val="00957424"/>
    <w:rsid w:val="00957920"/>
    <w:rsid w:val="00957B69"/>
    <w:rsid w:val="00957EE6"/>
    <w:rsid w:val="00957EE9"/>
    <w:rsid w:val="00957F8E"/>
    <w:rsid w:val="00960443"/>
    <w:rsid w:val="0096099D"/>
    <w:rsid w:val="009612F9"/>
    <w:rsid w:val="009619C9"/>
    <w:rsid w:val="009619E2"/>
    <w:rsid w:val="00961A76"/>
    <w:rsid w:val="00961B48"/>
    <w:rsid w:val="00961BD9"/>
    <w:rsid w:val="00961F8C"/>
    <w:rsid w:val="00962033"/>
    <w:rsid w:val="00962935"/>
    <w:rsid w:val="00962C37"/>
    <w:rsid w:val="00962D40"/>
    <w:rsid w:val="00962D96"/>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421"/>
    <w:rsid w:val="00965524"/>
    <w:rsid w:val="009657E5"/>
    <w:rsid w:val="00965D6B"/>
    <w:rsid w:val="00965E24"/>
    <w:rsid w:val="00965ECB"/>
    <w:rsid w:val="00966168"/>
    <w:rsid w:val="009664E0"/>
    <w:rsid w:val="00966929"/>
    <w:rsid w:val="009670F4"/>
    <w:rsid w:val="0096726A"/>
    <w:rsid w:val="009672E0"/>
    <w:rsid w:val="0096767F"/>
    <w:rsid w:val="0096789F"/>
    <w:rsid w:val="00967964"/>
    <w:rsid w:val="00967A0D"/>
    <w:rsid w:val="00967EF6"/>
    <w:rsid w:val="009700CD"/>
    <w:rsid w:val="009701F0"/>
    <w:rsid w:val="0097047A"/>
    <w:rsid w:val="00970DE2"/>
    <w:rsid w:val="0097143D"/>
    <w:rsid w:val="00971704"/>
    <w:rsid w:val="009717E6"/>
    <w:rsid w:val="00971919"/>
    <w:rsid w:val="0097197C"/>
    <w:rsid w:val="00971B66"/>
    <w:rsid w:val="00971E09"/>
    <w:rsid w:val="00972147"/>
    <w:rsid w:val="0097215D"/>
    <w:rsid w:val="00972837"/>
    <w:rsid w:val="00972A38"/>
    <w:rsid w:val="00972F93"/>
    <w:rsid w:val="009730A7"/>
    <w:rsid w:val="009731A6"/>
    <w:rsid w:val="009732CA"/>
    <w:rsid w:val="00973786"/>
    <w:rsid w:val="0097387B"/>
    <w:rsid w:val="0097428E"/>
    <w:rsid w:val="00974482"/>
    <w:rsid w:val="009744D8"/>
    <w:rsid w:val="0097482F"/>
    <w:rsid w:val="009749D7"/>
    <w:rsid w:val="00974B56"/>
    <w:rsid w:val="009750BA"/>
    <w:rsid w:val="009752E1"/>
    <w:rsid w:val="0097573F"/>
    <w:rsid w:val="00975972"/>
    <w:rsid w:val="00975EE4"/>
    <w:rsid w:val="00976012"/>
    <w:rsid w:val="0097644E"/>
    <w:rsid w:val="00976711"/>
    <w:rsid w:val="00976B37"/>
    <w:rsid w:val="009773C1"/>
    <w:rsid w:val="009774A3"/>
    <w:rsid w:val="009777B5"/>
    <w:rsid w:val="009802DF"/>
    <w:rsid w:val="009802E8"/>
    <w:rsid w:val="009803BC"/>
    <w:rsid w:val="009807EE"/>
    <w:rsid w:val="009808DD"/>
    <w:rsid w:val="009809AA"/>
    <w:rsid w:val="00980A59"/>
    <w:rsid w:val="00980CE0"/>
    <w:rsid w:val="00980D79"/>
    <w:rsid w:val="00980D82"/>
    <w:rsid w:val="00980D9A"/>
    <w:rsid w:val="0098143C"/>
    <w:rsid w:val="00981448"/>
    <w:rsid w:val="00981463"/>
    <w:rsid w:val="00981464"/>
    <w:rsid w:val="0098173B"/>
    <w:rsid w:val="00981F1B"/>
    <w:rsid w:val="0098255C"/>
    <w:rsid w:val="00982B13"/>
    <w:rsid w:val="00982B70"/>
    <w:rsid w:val="00982C86"/>
    <w:rsid w:val="00983212"/>
    <w:rsid w:val="00983499"/>
    <w:rsid w:val="00983687"/>
    <w:rsid w:val="009838C5"/>
    <w:rsid w:val="009848E5"/>
    <w:rsid w:val="00984A19"/>
    <w:rsid w:val="00984A7B"/>
    <w:rsid w:val="00984AB0"/>
    <w:rsid w:val="00984D52"/>
    <w:rsid w:val="009851D5"/>
    <w:rsid w:val="00985285"/>
    <w:rsid w:val="009852DC"/>
    <w:rsid w:val="0098589F"/>
    <w:rsid w:val="0098590C"/>
    <w:rsid w:val="00985AC7"/>
    <w:rsid w:val="00985F2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E68"/>
    <w:rsid w:val="00990F63"/>
    <w:rsid w:val="00991121"/>
    <w:rsid w:val="009911D4"/>
    <w:rsid w:val="009911FA"/>
    <w:rsid w:val="00991233"/>
    <w:rsid w:val="00991551"/>
    <w:rsid w:val="00991683"/>
    <w:rsid w:val="009916B2"/>
    <w:rsid w:val="00991877"/>
    <w:rsid w:val="00991F23"/>
    <w:rsid w:val="00991F2C"/>
    <w:rsid w:val="00992133"/>
    <w:rsid w:val="009921D1"/>
    <w:rsid w:val="00992591"/>
    <w:rsid w:val="009927BC"/>
    <w:rsid w:val="00992E61"/>
    <w:rsid w:val="009930CB"/>
    <w:rsid w:val="0099361A"/>
    <w:rsid w:val="00993DAC"/>
    <w:rsid w:val="00993E07"/>
    <w:rsid w:val="00994603"/>
    <w:rsid w:val="009947EA"/>
    <w:rsid w:val="009951C0"/>
    <w:rsid w:val="00995434"/>
    <w:rsid w:val="0099544F"/>
    <w:rsid w:val="0099591C"/>
    <w:rsid w:val="00995D1A"/>
    <w:rsid w:val="009963B1"/>
    <w:rsid w:val="009964F9"/>
    <w:rsid w:val="00996533"/>
    <w:rsid w:val="00996585"/>
    <w:rsid w:val="0099671B"/>
    <w:rsid w:val="00996A3F"/>
    <w:rsid w:val="00996C42"/>
    <w:rsid w:val="00996CA1"/>
    <w:rsid w:val="00996F52"/>
    <w:rsid w:val="009970A8"/>
    <w:rsid w:val="0099712A"/>
    <w:rsid w:val="009975ED"/>
    <w:rsid w:val="009977EB"/>
    <w:rsid w:val="00997A35"/>
    <w:rsid w:val="00997DB4"/>
    <w:rsid w:val="009A01EB"/>
    <w:rsid w:val="009A06B2"/>
    <w:rsid w:val="009A0C19"/>
    <w:rsid w:val="009A0E44"/>
    <w:rsid w:val="009A0EDF"/>
    <w:rsid w:val="009A1237"/>
    <w:rsid w:val="009A12E3"/>
    <w:rsid w:val="009A17BC"/>
    <w:rsid w:val="009A20EA"/>
    <w:rsid w:val="009A224F"/>
    <w:rsid w:val="009A25A0"/>
    <w:rsid w:val="009A2F97"/>
    <w:rsid w:val="009A34A3"/>
    <w:rsid w:val="009A36D1"/>
    <w:rsid w:val="009A3751"/>
    <w:rsid w:val="009A3963"/>
    <w:rsid w:val="009A39DA"/>
    <w:rsid w:val="009A3B6A"/>
    <w:rsid w:val="009A3D6A"/>
    <w:rsid w:val="009A4142"/>
    <w:rsid w:val="009A4307"/>
    <w:rsid w:val="009A4A62"/>
    <w:rsid w:val="009A5029"/>
    <w:rsid w:val="009A50A3"/>
    <w:rsid w:val="009A557A"/>
    <w:rsid w:val="009A56DF"/>
    <w:rsid w:val="009A56E1"/>
    <w:rsid w:val="009A5780"/>
    <w:rsid w:val="009A5C8F"/>
    <w:rsid w:val="009A602C"/>
    <w:rsid w:val="009A6152"/>
    <w:rsid w:val="009A617C"/>
    <w:rsid w:val="009A6336"/>
    <w:rsid w:val="009A6843"/>
    <w:rsid w:val="009A6961"/>
    <w:rsid w:val="009A6A87"/>
    <w:rsid w:val="009A6AD8"/>
    <w:rsid w:val="009A6D4D"/>
    <w:rsid w:val="009A6DFF"/>
    <w:rsid w:val="009A7093"/>
    <w:rsid w:val="009A70D5"/>
    <w:rsid w:val="009A749C"/>
    <w:rsid w:val="009A74DA"/>
    <w:rsid w:val="009A783F"/>
    <w:rsid w:val="009A78B8"/>
    <w:rsid w:val="009A7D45"/>
    <w:rsid w:val="009A7D9A"/>
    <w:rsid w:val="009B00A8"/>
    <w:rsid w:val="009B016C"/>
    <w:rsid w:val="009B07A5"/>
    <w:rsid w:val="009B087E"/>
    <w:rsid w:val="009B08F0"/>
    <w:rsid w:val="009B0D27"/>
    <w:rsid w:val="009B0EF6"/>
    <w:rsid w:val="009B1186"/>
    <w:rsid w:val="009B1299"/>
    <w:rsid w:val="009B1313"/>
    <w:rsid w:val="009B13BC"/>
    <w:rsid w:val="009B1475"/>
    <w:rsid w:val="009B1598"/>
    <w:rsid w:val="009B17C7"/>
    <w:rsid w:val="009B1F62"/>
    <w:rsid w:val="009B1FED"/>
    <w:rsid w:val="009B20A0"/>
    <w:rsid w:val="009B21CC"/>
    <w:rsid w:val="009B249F"/>
    <w:rsid w:val="009B2AC0"/>
    <w:rsid w:val="009B2AE3"/>
    <w:rsid w:val="009B2CE5"/>
    <w:rsid w:val="009B2D2B"/>
    <w:rsid w:val="009B2FC1"/>
    <w:rsid w:val="009B3190"/>
    <w:rsid w:val="009B3505"/>
    <w:rsid w:val="009B3739"/>
    <w:rsid w:val="009B37D8"/>
    <w:rsid w:val="009B3A76"/>
    <w:rsid w:val="009B40EF"/>
    <w:rsid w:val="009B420E"/>
    <w:rsid w:val="009B47FF"/>
    <w:rsid w:val="009B4A7A"/>
    <w:rsid w:val="009B4DCD"/>
    <w:rsid w:val="009B50AC"/>
    <w:rsid w:val="009B528C"/>
    <w:rsid w:val="009B53D3"/>
    <w:rsid w:val="009B53D7"/>
    <w:rsid w:val="009B5AC4"/>
    <w:rsid w:val="009B5AEE"/>
    <w:rsid w:val="009B5B78"/>
    <w:rsid w:val="009B5E62"/>
    <w:rsid w:val="009B60FB"/>
    <w:rsid w:val="009B61B4"/>
    <w:rsid w:val="009B6303"/>
    <w:rsid w:val="009B63B6"/>
    <w:rsid w:val="009B654A"/>
    <w:rsid w:val="009B669D"/>
    <w:rsid w:val="009B66C7"/>
    <w:rsid w:val="009B6988"/>
    <w:rsid w:val="009B6B29"/>
    <w:rsid w:val="009B7131"/>
    <w:rsid w:val="009B7274"/>
    <w:rsid w:val="009B7283"/>
    <w:rsid w:val="009B7470"/>
    <w:rsid w:val="009B7580"/>
    <w:rsid w:val="009B7748"/>
    <w:rsid w:val="009B791E"/>
    <w:rsid w:val="009B79C8"/>
    <w:rsid w:val="009C039C"/>
    <w:rsid w:val="009C04D5"/>
    <w:rsid w:val="009C05A7"/>
    <w:rsid w:val="009C0745"/>
    <w:rsid w:val="009C0ADC"/>
    <w:rsid w:val="009C0D3A"/>
    <w:rsid w:val="009C13A5"/>
    <w:rsid w:val="009C13B7"/>
    <w:rsid w:val="009C167A"/>
    <w:rsid w:val="009C1785"/>
    <w:rsid w:val="009C17EE"/>
    <w:rsid w:val="009C1CAD"/>
    <w:rsid w:val="009C1EDF"/>
    <w:rsid w:val="009C233C"/>
    <w:rsid w:val="009C294B"/>
    <w:rsid w:val="009C2DA9"/>
    <w:rsid w:val="009C34E3"/>
    <w:rsid w:val="009C3574"/>
    <w:rsid w:val="009C3806"/>
    <w:rsid w:val="009C393A"/>
    <w:rsid w:val="009C3B05"/>
    <w:rsid w:val="009C3D44"/>
    <w:rsid w:val="009C3DE5"/>
    <w:rsid w:val="009C413A"/>
    <w:rsid w:val="009C43AC"/>
    <w:rsid w:val="009C43DE"/>
    <w:rsid w:val="009C44AE"/>
    <w:rsid w:val="009C459D"/>
    <w:rsid w:val="009C4606"/>
    <w:rsid w:val="009C4803"/>
    <w:rsid w:val="009C4976"/>
    <w:rsid w:val="009C4A44"/>
    <w:rsid w:val="009C4C2A"/>
    <w:rsid w:val="009C4DB4"/>
    <w:rsid w:val="009C4E51"/>
    <w:rsid w:val="009C51B3"/>
    <w:rsid w:val="009C51F7"/>
    <w:rsid w:val="009C526E"/>
    <w:rsid w:val="009C5566"/>
    <w:rsid w:val="009C5607"/>
    <w:rsid w:val="009C5B8B"/>
    <w:rsid w:val="009C5DDB"/>
    <w:rsid w:val="009C5F64"/>
    <w:rsid w:val="009C605C"/>
    <w:rsid w:val="009C65FB"/>
    <w:rsid w:val="009C6CA8"/>
    <w:rsid w:val="009C6D8E"/>
    <w:rsid w:val="009C6D92"/>
    <w:rsid w:val="009C7126"/>
    <w:rsid w:val="009C729A"/>
    <w:rsid w:val="009C7924"/>
    <w:rsid w:val="009C7C00"/>
    <w:rsid w:val="009C7EA6"/>
    <w:rsid w:val="009C7F15"/>
    <w:rsid w:val="009C7F82"/>
    <w:rsid w:val="009D009C"/>
    <w:rsid w:val="009D041C"/>
    <w:rsid w:val="009D044E"/>
    <w:rsid w:val="009D057D"/>
    <w:rsid w:val="009D0850"/>
    <w:rsid w:val="009D08BD"/>
    <w:rsid w:val="009D08FF"/>
    <w:rsid w:val="009D0C66"/>
    <w:rsid w:val="009D0CB2"/>
    <w:rsid w:val="009D0FFC"/>
    <w:rsid w:val="009D10FD"/>
    <w:rsid w:val="009D1463"/>
    <w:rsid w:val="009D14AA"/>
    <w:rsid w:val="009D193F"/>
    <w:rsid w:val="009D1CDC"/>
    <w:rsid w:val="009D2479"/>
    <w:rsid w:val="009D259A"/>
    <w:rsid w:val="009D2B62"/>
    <w:rsid w:val="009D2BD0"/>
    <w:rsid w:val="009D2DE7"/>
    <w:rsid w:val="009D2EA0"/>
    <w:rsid w:val="009D320E"/>
    <w:rsid w:val="009D32A8"/>
    <w:rsid w:val="009D3592"/>
    <w:rsid w:val="009D35D2"/>
    <w:rsid w:val="009D3720"/>
    <w:rsid w:val="009D38FE"/>
    <w:rsid w:val="009D3F67"/>
    <w:rsid w:val="009D3F98"/>
    <w:rsid w:val="009D40BF"/>
    <w:rsid w:val="009D43B5"/>
    <w:rsid w:val="009D4897"/>
    <w:rsid w:val="009D48F7"/>
    <w:rsid w:val="009D4CB2"/>
    <w:rsid w:val="009D5165"/>
    <w:rsid w:val="009D51F0"/>
    <w:rsid w:val="009D64C1"/>
    <w:rsid w:val="009D6771"/>
    <w:rsid w:val="009D6EB3"/>
    <w:rsid w:val="009D750F"/>
    <w:rsid w:val="009D7830"/>
    <w:rsid w:val="009D7C65"/>
    <w:rsid w:val="009D7CA7"/>
    <w:rsid w:val="009E01F2"/>
    <w:rsid w:val="009E034C"/>
    <w:rsid w:val="009E0909"/>
    <w:rsid w:val="009E0919"/>
    <w:rsid w:val="009E0DAC"/>
    <w:rsid w:val="009E0FED"/>
    <w:rsid w:val="009E1572"/>
    <w:rsid w:val="009E1E97"/>
    <w:rsid w:val="009E1F13"/>
    <w:rsid w:val="009E20B1"/>
    <w:rsid w:val="009E21AD"/>
    <w:rsid w:val="009E2254"/>
    <w:rsid w:val="009E22F8"/>
    <w:rsid w:val="009E285F"/>
    <w:rsid w:val="009E2A7A"/>
    <w:rsid w:val="009E2ABC"/>
    <w:rsid w:val="009E2E2D"/>
    <w:rsid w:val="009E349A"/>
    <w:rsid w:val="009E396D"/>
    <w:rsid w:val="009E402B"/>
    <w:rsid w:val="009E43A7"/>
    <w:rsid w:val="009E43BC"/>
    <w:rsid w:val="009E45DB"/>
    <w:rsid w:val="009E477F"/>
    <w:rsid w:val="009E4EFD"/>
    <w:rsid w:val="009E53D1"/>
    <w:rsid w:val="009E5496"/>
    <w:rsid w:val="009E56BB"/>
    <w:rsid w:val="009E5994"/>
    <w:rsid w:val="009E5A1B"/>
    <w:rsid w:val="009E5B08"/>
    <w:rsid w:val="009E61C1"/>
    <w:rsid w:val="009E6365"/>
    <w:rsid w:val="009E63BB"/>
    <w:rsid w:val="009E69D0"/>
    <w:rsid w:val="009E71F5"/>
    <w:rsid w:val="009E737C"/>
    <w:rsid w:val="009E749A"/>
    <w:rsid w:val="009E7563"/>
    <w:rsid w:val="009E7598"/>
    <w:rsid w:val="009E768F"/>
    <w:rsid w:val="009E7854"/>
    <w:rsid w:val="009E7873"/>
    <w:rsid w:val="009E7C3B"/>
    <w:rsid w:val="009E7F17"/>
    <w:rsid w:val="009F0119"/>
    <w:rsid w:val="009F01B8"/>
    <w:rsid w:val="009F029F"/>
    <w:rsid w:val="009F0328"/>
    <w:rsid w:val="009F099C"/>
    <w:rsid w:val="009F0CD9"/>
    <w:rsid w:val="009F0F6E"/>
    <w:rsid w:val="009F116B"/>
    <w:rsid w:val="009F173B"/>
    <w:rsid w:val="009F19B9"/>
    <w:rsid w:val="009F1AAC"/>
    <w:rsid w:val="009F1E11"/>
    <w:rsid w:val="009F2693"/>
    <w:rsid w:val="009F2948"/>
    <w:rsid w:val="009F29A4"/>
    <w:rsid w:val="009F2B73"/>
    <w:rsid w:val="009F302E"/>
    <w:rsid w:val="009F36E6"/>
    <w:rsid w:val="009F36F9"/>
    <w:rsid w:val="009F373C"/>
    <w:rsid w:val="009F3971"/>
    <w:rsid w:val="009F3D0F"/>
    <w:rsid w:val="009F40FB"/>
    <w:rsid w:val="009F42C0"/>
    <w:rsid w:val="009F4342"/>
    <w:rsid w:val="009F4745"/>
    <w:rsid w:val="009F493B"/>
    <w:rsid w:val="009F4C13"/>
    <w:rsid w:val="009F4C89"/>
    <w:rsid w:val="009F4F68"/>
    <w:rsid w:val="009F51A1"/>
    <w:rsid w:val="009F51FD"/>
    <w:rsid w:val="009F5338"/>
    <w:rsid w:val="009F566A"/>
    <w:rsid w:val="009F5AD2"/>
    <w:rsid w:val="009F5EB8"/>
    <w:rsid w:val="009F5EED"/>
    <w:rsid w:val="009F61E0"/>
    <w:rsid w:val="009F64A5"/>
    <w:rsid w:val="009F6911"/>
    <w:rsid w:val="009F7B55"/>
    <w:rsid w:val="009F7D3A"/>
    <w:rsid w:val="009F7DCD"/>
    <w:rsid w:val="009F7E49"/>
    <w:rsid w:val="00A00333"/>
    <w:rsid w:val="00A003E8"/>
    <w:rsid w:val="00A005EB"/>
    <w:rsid w:val="00A00811"/>
    <w:rsid w:val="00A008CD"/>
    <w:rsid w:val="00A00DA9"/>
    <w:rsid w:val="00A00DEC"/>
    <w:rsid w:val="00A00FD7"/>
    <w:rsid w:val="00A00FFD"/>
    <w:rsid w:val="00A01069"/>
    <w:rsid w:val="00A011DC"/>
    <w:rsid w:val="00A0132A"/>
    <w:rsid w:val="00A0183A"/>
    <w:rsid w:val="00A01B0F"/>
    <w:rsid w:val="00A01EB0"/>
    <w:rsid w:val="00A02326"/>
    <w:rsid w:val="00A028A0"/>
    <w:rsid w:val="00A028E2"/>
    <w:rsid w:val="00A02A83"/>
    <w:rsid w:val="00A02B14"/>
    <w:rsid w:val="00A02B17"/>
    <w:rsid w:val="00A02C8E"/>
    <w:rsid w:val="00A030DE"/>
    <w:rsid w:val="00A03268"/>
    <w:rsid w:val="00A03327"/>
    <w:rsid w:val="00A03544"/>
    <w:rsid w:val="00A03555"/>
    <w:rsid w:val="00A037CB"/>
    <w:rsid w:val="00A0397C"/>
    <w:rsid w:val="00A03F21"/>
    <w:rsid w:val="00A04078"/>
    <w:rsid w:val="00A04115"/>
    <w:rsid w:val="00A0433B"/>
    <w:rsid w:val="00A04381"/>
    <w:rsid w:val="00A04555"/>
    <w:rsid w:val="00A048CB"/>
    <w:rsid w:val="00A04A0D"/>
    <w:rsid w:val="00A04DB6"/>
    <w:rsid w:val="00A04E1F"/>
    <w:rsid w:val="00A05084"/>
    <w:rsid w:val="00A05433"/>
    <w:rsid w:val="00A059C2"/>
    <w:rsid w:val="00A05C98"/>
    <w:rsid w:val="00A05E56"/>
    <w:rsid w:val="00A060D8"/>
    <w:rsid w:val="00A0653B"/>
    <w:rsid w:val="00A0695A"/>
    <w:rsid w:val="00A06C14"/>
    <w:rsid w:val="00A0706F"/>
    <w:rsid w:val="00A0719A"/>
    <w:rsid w:val="00A07554"/>
    <w:rsid w:val="00A07C3B"/>
    <w:rsid w:val="00A10348"/>
    <w:rsid w:val="00A10922"/>
    <w:rsid w:val="00A10E3A"/>
    <w:rsid w:val="00A1154D"/>
    <w:rsid w:val="00A115F4"/>
    <w:rsid w:val="00A118C9"/>
    <w:rsid w:val="00A11ADF"/>
    <w:rsid w:val="00A11B3C"/>
    <w:rsid w:val="00A11DD2"/>
    <w:rsid w:val="00A11DDC"/>
    <w:rsid w:val="00A120FA"/>
    <w:rsid w:val="00A12325"/>
    <w:rsid w:val="00A12372"/>
    <w:rsid w:val="00A1269E"/>
    <w:rsid w:val="00A128F4"/>
    <w:rsid w:val="00A129B8"/>
    <w:rsid w:val="00A12A62"/>
    <w:rsid w:val="00A12B3C"/>
    <w:rsid w:val="00A12C51"/>
    <w:rsid w:val="00A12F29"/>
    <w:rsid w:val="00A132E9"/>
    <w:rsid w:val="00A133A9"/>
    <w:rsid w:val="00A136F4"/>
    <w:rsid w:val="00A140F4"/>
    <w:rsid w:val="00A14922"/>
    <w:rsid w:val="00A149B0"/>
    <w:rsid w:val="00A14AB4"/>
    <w:rsid w:val="00A14BA7"/>
    <w:rsid w:val="00A1591B"/>
    <w:rsid w:val="00A15B75"/>
    <w:rsid w:val="00A15D36"/>
    <w:rsid w:val="00A16476"/>
    <w:rsid w:val="00A1654C"/>
    <w:rsid w:val="00A1658D"/>
    <w:rsid w:val="00A16B21"/>
    <w:rsid w:val="00A16E40"/>
    <w:rsid w:val="00A16E63"/>
    <w:rsid w:val="00A16E8E"/>
    <w:rsid w:val="00A17157"/>
    <w:rsid w:val="00A17207"/>
    <w:rsid w:val="00A173E5"/>
    <w:rsid w:val="00A17AA6"/>
    <w:rsid w:val="00A17FCA"/>
    <w:rsid w:val="00A202B6"/>
    <w:rsid w:val="00A203E9"/>
    <w:rsid w:val="00A20A88"/>
    <w:rsid w:val="00A20B5F"/>
    <w:rsid w:val="00A20F86"/>
    <w:rsid w:val="00A211F7"/>
    <w:rsid w:val="00A215E5"/>
    <w:rsid w:val="00A21BFE"/>
    <w:rsid w:val="00A21FFC"/>
    <w:rsid w:val="00A22037"/>
    <w:rsid w:val="00A22405"/>
    <w:rsid w:val="00A22811"/>
    <w:rsid w:val="00A2295D"/>
    <w:rsid w:val="00A229AF"/>
    <w:rsid w:val="00A22B3C"/>
    <w:rsid w:val="00A231FB"/>
    <w:rsid w:val="00A23862"/>
    <w:rsid w:val="00A2388F"/>
    <w:rsid w:val="00A238BA"/>
    <w:rsid w:val="00A23CF3"/>
    <w:rsid w:val="00A24026"/>
    <w:rsid w:val="00A245B4"/>
    <w:rsid w:val="00A24701"/>
    <w:rsid w:val="00A2540D"/>
    <w:rsid w:val="00A255A2"/>
    <w:rsid w:val="00A255D2"/>
    <w:rsid w:val="00A25952"/>
    <w:rsid w:val="00A25C1D"/>
    <w:rsid w:val="00A26183"/>
    <w:rsid w:val="00A261E1"/>
    <w:rsid w:val="00A262D4"/>
    <w:rsid w:val="00A26410"/>
    <w:rsid w:val="00A2678D"/>
    <w:rsid w:val="00A26833"/>
    <w:rsid w:val="00A26864"/>
    <w:rsid w:val="00A26882"/>
    <w:rsid w:val="00A269C7"/>
    <w:rsid w:val="00A26A71"/>
    <w:rsid w:val="00A270AE"/>
    <w:rsid w:val="00A276C3"/>
    <w:rsid w:val="00A277C2"/>
    <w:rsid w:val="00A27E8C"/>
    <w:rsid w:val="00A27EA3"/>
    <w:rsid w:val="00A30158"/>
    <w:rsid w:val="00A302C9"/>
    <w:rsid w:val="00A30310"/>
    <w:rsid w:val="00A309A9"/>
    <w:rsid w:val="00A30BC4"/>
    <w:rsid w:val="00A30E9F"/>
    <w:rsid w:val="00A310F3"/>
    <w:rsid w:val="00A312EA"/>
    <w:rsid w:val="00A31375"/>
    <w:rsid w:val="00A319A3"/>
    <w:rsid w:val="00A31C8E"/>
    <w:rsid w:val="00A31CC5"/>
    <w:rsid w:val="00A31DF9"/>
    <w:rsid w:val="00A31E26"/>
    <w:rsid w:val="00A31EE2"/>
    <w:rsid w:val="00A31FE9"/>
    <w:rsid w:val="00A321F6"/>
    <w:rsid w:val="00A325A5"/>
    <w:rsid w:val="00A328A9"/>
    <w:rsid w:val="00A328B6"/>
    <w:rsid w:val="00A3294C"/>
    <w:rsid w:val="00A32DB7"/>
    <w:rsid w:val="00A33035"/>
    <w:rsid w:val="00A3320D"/>
    <w:rsid w:val="00A3379C"/>
    <w:rsid w:val="00A337B3"/>
    <w:rsid w:val="00A33974"/>
    <w:rsid w:val="00A33B59"/>
    <w:rsid w:val="00A33E58"/>
    <w:rsid w:val="00A34297"/>
    <w:rsid w:val="00A344F6"/>
    <w:rsid w:val="00A347C1"/>
    <w:rsid w:val="00A34CC9"/>
    <w:rsid w:val="00A34E61"/>
    <w:rsid w:val="00A34F1B"/>
    <w:rsid w:val="00A34F76"/>
    <w:rsid w:val="00A351CD"/>
    <w:rsid w:val="00A3521F"/>
    <w:rsid w:val="00A35412"/>
    <w:rsid w:val="00A3573B"/>
    <w:rsid w:val="00A35A54"/>
    <w:rsid w:val="00A35C79"/>
    <w:rsid w:val="00A36232"/>
    <w:rsid w:val="00A3647B"/>
    <w:rsid w:val="00A3677A"/>
    <w:rsid w:val="00A36856"/>
    <w:rsid w:val="00A36B55"/>
    <w:rsid w:val="00A3711D"/>
    <w:rsid w:val="00A37244"/>
    <w:rsid w:val="00A377AF"/>
    <w:rsid w:val="00A37905"/>
    <w:rsid w:val="00A37A09"/>
    <w:rsid w:val="00A37AD8"/>
    <w:rsid w:val="00A40194"/>
    <w:rsid w:val="00A402E9"/>
    <w:rsid w:val="00A40787"/>
    <w:rsid w:val="00A40967"/>
    <w:rsid w:val="00A40CA3"/>
    <w:rsid w:val="00A41D68"/>
    <w:rsid w:val="00A41ED6"/>
    <w:rsid w:val="00A4200D"/>
    <w:rsid w:val="00A42250"/>
    <w:rsid w:val="00A426CD"/>
    <w:rsid w:val="00A42C6F"/>
    <w:rsid w:val="00A4302D"/>
    <w:rsid w:val="00A433C7"/>
    <w:rsid w:val="00A436C0"/>
    <w:rsid w:val="00A4377B"/>
    <w:rsid w:val="00A43C3B"/>
    <w:rsid w:val="00A44161"/>
    <w:rsid w:val="00A44308"/>
    <w:rsid w:val="00A44316"/>
    <w:rsid w:val="00A446CF"/>
    <w:rsid w:val="00A44991"/>
    <w:rsid w:val="00A44BE4"/>
    <w:rsid w:val="00A44E74"/>
    <w:rsid w:val="00A44FFD"/>
    <w:rsid w:val="00A451A5"/>
    <w:rsid w:val="00A451DB"/>
    <w:rsid w:val="00A452D7"/>
    <w:rsid w:val="00A452F1"/>
    <w:rsid w:val="00A45533"/>
    <w:rsid w:val="00A455E5"/>
    <w:rsid w:val="00A457AF"/>
    <w:rsid w:val="00A45C37"/>
    <w:rsid w:val="00A45C40"/>
    <w:rsid w:val="00A45C78"/>
    <w:rsid w:val="00A463AE"/>
    <w:rsid w:val="00A466B8"/>
    <w:rsid w:val="00A46AC2"/>
    <w:rsid w:val="00A46B36"/>
    <w:rsid w:val="00A46E18"/>
    <w:rsid w:val="00A4717C"/>
    <w:rsid w:val="00A47481"/>
    <w:rsid w:val="00A47590"/>
    <w:rsid w:val="00A47820"/>
    <w:rsid w:val="00A50243"/>
    <w:rsid w:val="00A5077F"/>
    <w:rsid w:val="00A50987"/>
    <w:rsid w:val="00A509CE"/>
    <w:rsid w:val="00A50BFF"/>
    <w:rsid w:val="00A50DF4"/>
    <w:rsid w:val="00A50EF3"/>
    <w:rsid w:val="00A5127C"/>
    <w:rsid w:val="00A517E1"/>
    <w:rsid w:val="00A51957"/>
    <w:rsid w:val="00A51B4D"/>
    <w:rsid w:val="00A51BAE"/>
    <w:rsid w:val="00A51E55"/>
    <w:rsid w:val="00A51E86"/>
    <w:rsid w:val="00A51F45"/>
    <w:rsid w:val="00A52036"/>
    <w:rsid w:val="00A52265"/>
    <w:rsid w:val="00A52C62"/>
    <w:rsid w:val="00A52D2D"/>
    <w:rsid w:val="00A52D5E"/>
    <w:rsid w:val="00A5312D"/>
    <w:rsid w:val="00A53158"/>
    <w:rsid w:val="00A536D7"/>
    <w:rsid w:val="00A538A5"/>
    <w:rsid w:val="00A53B8C"/>
    <w:rsid w:val="00A5414D"/>
    <w:rsid w:val="00A5416C"/>
    <w:rsid w:val="00A5446B"/>
    <w:rsid w:val="00A546CF"/>
    <w:rsid w:val="00A54A19"/>
    <w:rsid w:val="00A54A70"/>
    <w:rsid w:val="00A54E2E"/>
    <w:rsid w:val="00A55160"/>
    <w:rsid w:val="00A551C9"/>
    <w:rsid w:val="00A555D0"/>
    <w:rsid w:val="00A557FC"/>
    <w:rsid w:val="00A55832"/>
    <w:rsid w:val="00A55C0B"/>
    <w:rsid w:val="00A55C15"/>
    <w:rsid w:val="00A55ED7"/>
    <w:rsid w:val="00A564D3"/>
    <w:rsid w:val="00A56866"/>
    <w:rsid w:val="00A5698E"/>
    <w:rsid w:val="00A56A5C"/>
    <w:rsid w:val="00A56AF4"/>
    <w:rsid w:val="00A5725D"/>
    <w:rsid w:val="00A5743F"/>
    <w:rsid w:val="00A575D3"/>
    <w:rsid w:val="00A575D7"/>
    <w:rsid w:val="00A57A8F"/>
    <w:rsid w:val="00A57BE8"/>
    <w:rsid w:val="00A57FD6"/>
    <w:rsid w:val="00A6005F"/>
    <w:rsid w:val="00A600C5"/>
    <w:rsid w:val="00A6018F"/>
    <w:rsid w:val="00A60204"/>
    <w:rsid w:val="00A6046B"/>
    <w:rsid w:val="00A6072F"/>
    <w:rsid w:val="00A6077E"/>
    <w:rsid w:val="00A608CB"/>
    <w:rsid w:val="00A609B2"/>
    <w:rsid w:val="00A60BEC"/>
    <w:rsid w:val="00A60D18"/>
    <w:rsid w:val="00A60F6D"/>
    <w:rsid w:val="00A6105F"/>
    <w:rsid w:val="00A612AE"/>
    <w:rsid w:val="00A61360"/>
    <w:rsid w:val="00A61373"/>
    <w:rsid w:val="00A613CB"/>
    <w:rsid w:val="00A61789"/>
    <w:rsid w:val="00A617B5"/>
    <w:rsid w:val="00A617D6"/>
    <w:rsid w:val="00A61878"/>
    <w:rsid w:val="00A618C4"/>
    <w:rsid w:val="00A61976"/>
    <w:rsid w:val="00A61BE6"/>
    <w:rsid w:val="00A62247"/>
    <w:rsid w:val="00A62249"/>
    <w:rsid w:val="00A62624"/>
    <w:rsid w:val="00A626B2"/>
    <w:rsid w:val="00A62ADF"/>
    <w:rsid w:val="00A62BBA"/>
    <w:rsid w:val="00A62C22"/>
    <w:rsid w:val="00A62D72"/>
    <w:rsid w:val="00A62E6D"/>
    <w:rsid w:val="00A63150"/>
    <w:rsid w:val="00A6318D"/>
    <w:rsid w:val="00A632EF"/>
    <w:rsid w:val="00A635B9"/>
    <w:rsid w:val="00A63671"/>
    <w:rsid w:val="00A637D1"/>
    <w:rsid w:val="00A63A81"/>
    <w:rsid w:val="00A63B2E"/>
    <w:rsid w:val="00A63B64"/>
    <w:rsid w:val="00A63E92"/>
    <w:rsid w:val="00A6443F"/>
    <w:rsid w:val="00A6449A"/>
    <w:rsid w:val="00A64738"/>
    <w:rsid w:val="00A64E23"/>
    <w:rsid w:val="00A652BF"/>
    <w:rsid w:val="00A656AA"/>
    <w:rsid w:val="00A65B29"/>
    <w:rsid w:val="00A66363"/>
    <w:rsid w:val="00A669C0"/>
    <w:rsid w:val="00A66C44"/>
    <w:rsid w:val="00A66DCB"/>
    <w:rsid w:val="00A67321"/>
    <w:rsid w:val="00A67712"/>
    <w:rsid w:val="00A702CA"/>
    <w:rsid w:val="00A705E4"/>
    <w:rsid w:val="00A70E5A"/>
    <w:rsid w:val="00A7140F"/>
    <w:rsid w:val="00A71E6F"/>
    <w:rsid w:val="00A72078"/>
    <w:rsid w:val="00A72183"/>
    <w:rsid w:val="00A72264"/>
    <w:rsid w:val="00A7242E"/>
    <w:rsid w:val="00A728C3"/>
    <w:rsid w:val="00A72913"/>
    <w:rsid w:val="00A7291B"/>
    <w:rsid w:val="00A72BD4"/>
    <w:rsid w:val="00A72F0E"/>
    <w:rsid w:val="00A72FEB"/>
    <w:rsid w:val="00A730FA"/>
    <w:rsid w:val="00A7320D"/>
    <w:rsid w:val="00A73577"/>
    <w:rsid w:val="00A73689"/>
    <w:rsid w:val="00A73884"/>
    <w:rsid w:val="00A73B24"/>
    <w:rsid w:val="00A73F0F"/>
    <w:rsid w:val="00A7402B"/>
    <w:rsid w:val="00A74633"/>
    <w:rsid w:val="00A74B89"/>
    <w:rsid w:val="00A74BF1"/>
    <w:rsid w:val="00A74BF9"/>
    <w:rsid w:val="00A74E6D"/>
    <w:rsid w:val="00A75095"/>
    <w:rsid w:val="00A75116"/>
    <w:rsid w:val="00A75232"/>
    <w:rsid w:val="00A752F0"/>
    <w:rsid w:val="00A752F1"/>
    <w:rsid w:val="00A754C8"/>
    <w:rsid w:val="00A75513"/>
    <w:rsid w:val="00A75554"/>
    <w:rsid w:val="00A757B2"/>
    <w:rsid w:val="00A75AFA"/>
    <w:rsid w:val="00A75BC7"/>
    <w:rsid w:val="00A75C53"/>
    <w:rsid w:val="00A760B2"/>
    <w:rsid w:val="00A762CA"/>
    <w:rsid w:val="00A7639B"/>
    <w:rsid w:val="00A76425"/>
    <w:rsid w:val="00A76BB6"/>
    <w:rsid w:val="00A76D1D"/>
    <w:rsid w:val="00A76E6D"/>
    <w:rsid w:val="00A7740C"/>
    <w:rsid w:val="00A775BB"/>
    <w:rsid w:val="00A77BC6"/>
    <w:rsid w:val="00A77D30"/>
    <w:rsid w:val="00A80004"/>
    <w:rsid w:val="00A80077"/>
    <w:rsid w:val="00A8035A"/>
    <w:rsid w:val="00A80582"/>
    <w:rsid w:val="00A80583"/>
    <w:rsid w:val="00A80C9C"/>
    <w:rsid w:val="00A80F49"/>
    <w:rsid w:val="00A814D1"/>
    <w:rsid w:val="00A8204D"/>
    <w:rsid w:val="00A8212A"/>
    <w:rsid w:val="00A8223B"/>
    <w:rsid w:val="00A8294E"/>
    <w:rsid w:val="00A82ADE"/>
    <w:rsid w:val="00A82B2E"/>
    <w:rsid w:val="00A82D2B"/>
    <w:rsid w:val="00A8316E"/>
    <w:rsid w:val="00A832E7"/>
    <w:rsid w:val="00A8355F"/>
    <w:rsid w:val="00A837EE"/>
    <w:rsid w:val="00A844C7"/>
    <w:rsid w:val="00A84618"/>
    <w:rsid w:val="00A84810"/>
    <w:rsid w:val="00A8487F"/>
    <w:rsid w:val="00A848FA"/>
    <w:rsid w:val="00A849D5"/>
    <w:rsid w:val="00A84ACF"/>
    <w:rsid w:val="00A84CEF"/>
    <w:rsid w:val="00A84E87"/>
    <w:rsid w:val="00A85133"/>
    <w:rsid w:val="00A85354"/>
    <w:rsid w:val="00A853A4"/>
    <w:rsid w:val="00A855E1"/>
    <w:rsid w:val="00A85868"/>
    <w:rsid w:val="00A8590A"/>
    <w:rsid w:val="00A85A0A"/>
    <w:rsid w:val="00A85A9E"/>
    <w:rsid w:val="00A85B42"/>
    <w:rsid w:val="00A85B5C"/>
    <w:rsid w:val="00A862DE"/>
    <w:rsid w:val="00A867D0"/>
    <w:rsid w:val="00A86C96"/>
    <w:rsid w:val="00A86C9D"/>
    <w:rsid w:val="00A86F28"/>
    <w:rsid w:val="00A8732F"/>
    <w:rsid w:val="00A87459"/>
    <w:rsid w:val="00A8745D"/>
    <w:rsid w:val="00A874A5"/>
    <w:rsid w:val="00A87C25"/>
    <w:rsid w:val="00A87D2E"/>
    <w:rsid w:val="00A9000E"/>
    <w:rsid w:val="00A90037"/>
    <w:rsid w:val="00A9011E"/>
    <w:rsid w:val="00A90672"/>
    <w:rsid w:val="00A90982"/>
    <w:rsid w:val="00A90BFE"/>
    <w:rsid w:val="00A90CFE"/>
    <w:rsid w:val="00A90E2C"/>
    <w:rsid w:val="00A90EEA"/>
    <w:rsid w:val="00A91913"/>
    <w:rsid w:val="00A91A0D"/>
    <w:rsid w:val="00A91BAF"/>
    <w:rsid w:val="00A91E01"/>
    <w:rsid w:val="00A9207B"/>
    <w:rsid w:val="00A922AD"/>
    <w:rsid w:val="00A92663"/>
    <w:rsid w:val="00A92B75"/>
    <w:rsid w:val="00A92CCA"/>
    <w:rsid w:val="00A92D68"/>
    <w:rsid w:val="00A92F4A"/>
    <w:rsid w:val="00A931BD"/>
    <w:rsid w:val="00A93577"/>
    <w:rsid w:val="00A93714"/>
    <w:rsid w:val="00A93969"/>
    <w:rsid w:val="00A939B4"/>
    <w:rsid w:val="00A93A16"/>
    <w:rsid w:val="00A93A22"/>
    <w:rsid w:val="00A93A71"/>
    <w:rsid w:val="00A93C88"/>
    <w:rsid w:val="00A93FAE"/>
    <w:rsid w:val="00A94163"/>
    <w:rsid w:val="00A942F9"/>
    <w:rsid w:val="00A94588"/>
    <w:rsid w:val="00A952D5"/>
    <w:rsid w:val="00A95332"/>
    <w:rsid w:val="00A95572"/>
    <w:rsid w:val="00A95659"/>
    <w:rsid w:val="00A959E0"/>
    <w:rsid w:val="00A95BDF"/>
    <w:rsid w:val="00A95DC9"/>
    <w:rsid w:val="00A96532"/>
    <w:rsid w:val="00A96CBF"/>
    <w:rsid w:val="00A96DAC"/>
    <w:rsid w:val="00A96EC5"/>
    <w:rsid w:val="00A972DC"/>
    <w:rsid w:val="00A97872"/>
    <w:rsid w:val="00A97DCE"/>
    <w:rsid w:val="00A97EC8"/>
    <w:rsid w:val="00A97F98"/>
    <w:rsid w:val="00AA0465"/>
    <w:rsid w:val="00AA048B"/>
    <w:rsid w:val="00AA05D7"/>
    <w:rsid w:val="00AA06F1"/>
    <w:rsid w:val="00AA07C5"/>
    <w:rsid w:val="00AA0832"/>
    <w:rsid w:val="00AA0B45"/>
    <w:rsid w:val="00AA0FC9"/>
    <w:rsid w:val="00AA0FFB"/>
    <w:rsid w:val="00AA167C"/>
    <w:rsid w:val="00AA18A1"/>
    <w:rsid w:val="00AA1912"/>
    <w:rsid w:val="00AA1B4A"/>
    <w:rsid w:val="00AA1C12"/>
    <w:rsid w:val="00AA1D48"/>
    <w:rsid w:val="00AA268F"/>
    <w:rsid w:val="00AA273D"/>
    <w:rsid w:val="00AA2EB9"/>
    <w:rsid w:val="00AA2EC5"/>
    <w:rsid w:val="00AA362B"/>
    <w:rsid w:val="00AA386C"/>
    <w:rsid w:val="00AA3B6E"/>
    <w:rsid w:val="00AA3C50"/>
    <w:rsid w:val="00AA3D85"/>
    <w:rsid w:val="00AA3F35"/>
    <w:rsid w:val="00AA3F81"/>
    <w:rsid w:val="00AA4319"/>
    <w:rsid w:val="00AA4878"/>
    <w:rsid w:val="00AA495D"/>
    <w:rsid w:val="00AA5230"/>
    <w:rsid w:val="00AA523A"/>
    <w:rsid w:val="00AA5241"/>
    <w:rsid w:val="00AA55D9"/>
    <w:rsid w:val="00AA5A26"/>
    <w:rsid w:val="00AA5B3D"/>
    <w:rsid w:val="00AA5E4E"/>
    <w:rsid w:val="00AA5E85"/>
    <w:rsid w:val="00AA5F5B"/>
    <w:rsid w:val="00AA60D6"/>
    <w:rsid w:val="00AA64E8"/>
    <w:rsid w:val="00AA67D3"/>
    <w:rsid w:val="00AA6A37"/>
    <w:rsid w:val="00AA6A89"/>
    <w:rsid w:val="00AA6AD2"/>
    <w:rsid w:val="00AA6EC3"/>
    <w:rsid w:val="00AA72C4"/>
    <w:rsid w:val="00AA7370"/>
    <w:rsid w:val="00AA7937"/>
    <w:rsid w:val="00AA794F"/>
    <w:rsid w:val="00AA7F88"/>
    <w:rsid w:val="00AB00C0"/>
    <w:rsid w:val="00AB01D5"/>
    <w:rsid w:val="00AB0236"/>
    <w:rsid w:val="00AB084F"/>
    <w:rsid w:val="00AB09F1"/>
    <w:rsid w:val="00AB0A6F"/>
    <w:rsid w:val="00AB0B7C"/>
    <w:rsid w:val="00AB131C"/>
    <w:rsid w:val="00AB1366"/>
    <w:rsid w:val="00AB17ED"/>
    <w:rsid w:val="00AB189A"/>
    <w:rsid w:val="00AB19A1"/>
    <w:rsid w:val="00AB1B28"/>
    <w:rsid w:val="00AB1C2E"/>
    <w:rsid w:val="00AB1DF2"/>
    <w:rsid w:val="00AB20AA"/>
    <w:rsid w:val="00AB2228"/>
    <w:rsid w:val="00AB22C5"/>
    <w:rsid w:val="00AB2832"/>
    <w:rsid w:val="00AB2EC3"/>
    <w:rsid w:val="00AB30FF"/>
    <w:rsid w:val="00AB3348"/>
    <w:rsid w:val="00AB3477"/>
    <w:rsid w:val="00AB38F8"/>
    <w:rsid w:val="00AB397C"/>
    <w:rsid w:val="00AB399A"/>
    <w:rsid w:val="00AB3B63"/>
    <w:rsid w:val="00AB400A"/>
    <w:rsid w:val="00AB41B7"/>
    <w:rsid w:val="00AB45D0"/>
    <w:rsid w:val="00AB477A"/>
    <w:rsid w:val="00AB4984"/>
    <w:rsid w:val="00AB4BF2"/>
    <w:rsid w:val="00AB4CA6"/>
    <w:rsid w:val="00AB4D09"/>
    <w:rsid w:val="00AB4FAE"/>
    <w:rsid w:val="00AB4FF8"/>
    <w:rsid w:val="00AB5377"/>
    <w:rsid w:val="00AB55D3"/>
    <w:rsid w:val="00AB58B5"/>
    <w:rsid w:val="00AB5B2F"/>
    <w:rsid w:val="00AB5B64"/>
    <w:rsid w:val="00AB5D83"/>
    <w:rsid w:val="00AB5E1A"/>
    <w:rsid w:val="00AB5E3B"/>
    <w:rsid w:val="00AB61AA"/>
    <w:rsid w:val="00AB6A8A"/>
    <w:rsid w:val="00AB6E04"/>
    <w:rsid w:val="00AB7158"/>
    <w:rsid w:val="00AB7694"/>
    <w:rsid w:val="00AB7D61"/>
    <w:rsid w:val="00AB7F28"/>
    <w:rsid w:val="00AC0013"/>
    <w:rsid w:val="00AC010C"/>
    <w:rsid w:val="00AC04D3"/>
    <w:rsid w:val="00AC04E1"/>
    <w:rsid w:val="00AC052A"/>
    <w:rsid w:val="00AC09CB"/>
    <w:rsid w:val="00AC09D6"/>
    <w:rsid w:val="00AC0A24"/>
    <w:rsid w:val="00AC0DC4"/>
    <w:rsid w:val="00AC13E0"/>
    <w:rsid w:val="00AC1AB2"/>
    <w:rsid w:val="00AC1D8B"/>
    <w:rsid w:val="00AC1FC0"/>
    <w:rsid w:val="00AC2022"/>
    <w:rsid w:val="00AC2322"/>
    <w:rsid w:val="00AC25FE"/>
    <w:rsid w:val="00AC27C4"/>
    <w:rsid w:val="00AC290B"/>
    <w:rsid w:val="00AC2920"/>
    <w:rsid w:val="00AC2FA6"/>
    <w:rsid w:val="00AC3B78"/>
    <w:rsid w:val="00AC3E27"/>
    <w:rsid w:val="00AC3EA7"/>
    <w:rsid w:val="00AC40B4"/>
    <w:rsid w:val="00AC4102"/>
    <w:rsid w:val="00AC4501"/>
    <w:rsid w:val="00AC46FC"/>
    <w:rsid w:val="00AC4A57"/>
    <w:rsid w:val="00AC4A7B"/>
    <w:rsid w:val="00AC4AC9"/>
    <w:rsid w:val="00AC4B43"/>
    <w:rsid w:val="00AC4F49"/>
    <w:rsid w:val="00AC5501"/>
    <w:rsid w:val="00AC5A0F"/>
    <w:rsid w:val="00AC5B0D"/>
    <w:rsid w:val="00AC5CD9"/>
    <w:rsid w:val="00AC5D3F"/>
    <w:rsid w:val="00AC5E5C"/>
    <w:rsid w:val="00AC5ED0"/>
    <w:rsid w:val="00AC6172"/>
    <w:rsid w:val="00AC61D9"/>
    <w:rsid w:val="00AC63EF"/>
    <w:rsid w:val="00AC6638"/>
    <w:rsid w:val="00AC6A8C"/>
    <w:rsid w:val="00AC7145"/>
    <w:rsid w:val="00AC74F3"/>
    <w:rsid w:val="00AC7521"/>
    <w:rsid w:val="00AC7A17"/>
    <w:rsid w:val="00AC7DDD"/>
    <w:rsid w:val="00AD0217"/>
    <w:rsid w:val="00AD026B"/>
    <w:rsid w:val="00AD036B"/>
    <w:rsid w:val="00AD04A4"/>
    <w:rsid w:val="00AD062E"/>
    <w:rsid w:val="00AD0988"/>
    <w:rsid w:val="00AD0B7A"/>
    <w:rsid w:val="00AD0BAD"/>
    <w:rsid w:val="00AD0E25"/>
    <w:rsid w:val="00AD134E"/>
    <w:rsid w:val="00AD1531"/>
    <w:rsid w:val="00AD181A"/>
    <w:rsid w:val="00AD1C11"/>
    <w:rsid w:val="00AD1C95"/>
    <w:rsid w:val="00AD1DE4"/>
    <w:rsid w:val="00AD2077"/>
    <w:rsid w:val="00AD258E"/>
    <w:rsid w:val="00AD291F"/>
    <w:rsid w:val="00AD2ACA"/>
    <w:rsid w:val="00AD2D5F"/>
    <w:rsid w:val="00AD32DB"/>
    <w:rsid w:val="00AD3320"/>
    <w:rsid w:val="00AD345B"/>
    <w:rsid w:val="00AD3753"/>
    <w:rsid w:val="00AD37E7"/>
    <w:rsid w:val="00AD38E6"/>
    <w:rsid w:val="00AD3C68"/>
    <w:rsid w:val="00AD3C6B"/>
    <w:rsid w:val="00AD3F0A"/>
    <w:rsid w:val="00AD409A"/>
    <w:rsid w:val="00AD41F0"/>
    <w:rsid w:val="00AD4447"/>
    <w:rsid w:val="00AD4627"/>
    <w:rsid w:val="00AD4707"/>
    <w:rsid w:val="00AD4938"/>
    <w:rsid w:val="00AD4FB2"/>
    <w:rsid w:val="00AD51E7"/>
    <w:rsid w:val="00AD5510"/>
    <w:rsid w:val="00AD5582"/>
    <w:rsid w:val="00AD577F"/>
    <w:rsid w:val="00AD5974"/>
    <w:rsid w:val="00AD60D5"/>
    <w:rsid w:val="00AD6101"/>
    <w:rsid w:val="00AD6118"/>
    <w:rsid w:val="00AD62D0"/>
    <w:rsid w:val="00AD63FC"/>
    <w:rsid w:val="00AD6503"/>
    <w:rsid w:val="00AD6C3A"/>
    <w:rsid w:val="00AD6C64"/>
    <w:rsid w:val="00AD6D75"/>
    <w:rsid w:val="00AD6DDA"/>
    <w:rsid w:val="00AD7624"/>
    <w:rsid w:val="00AD78B6"/>
    <w:rsid w:val="00AE037F"/>
    <w:rsid w:val="00AE0A9A"/>
    <w:rsid w:val="00AE0F4C"/>
    <w:rsid w:val="00AE180A"/>
    <w:rsid w:val="00AE1914"/>
    <w:rsid w:val="00AE1B94"/>
    <w:rsid w:val="00AE1DDF"/>
    <w:rsid w:val="00AE20CC"/>
    <w:rsid w:val="00AE21C9"/>
    <w:rsid w:val="00AE22F1"/>
    <w:rsid w:val="00AE2446"/>
    <w:rsid w:val="00AE2457"/>
    <w:rsid w:val="00AE24FB"/>
    <w:rsid w:val="00AE2829"/>
    <w:rsid w:val="00AE2F18"/>
    <w:rsid w:val="00AE3039"/>
    <w:rsid w:val="00AE30E2"/>
    <w:rsid w:val="00AE34A3"/>
    <w:rsid w:val="00AE366A"/>
    <w:rsid w:val="00AE3AA7"/>
    <w:rsid w:val="00AE3C9E"/>
    <w:rsid w:val="00AE4052"/>
    <w:rsid w:val="00AE413B"/>
    <w:rsid w:val="00AE483A"/>
    <w:rsid w:val="00AE4DC9"/>
    <w:rsid w:val="00AE5296"/>
    <w:rsid w:val="00AE52A4"/>
    <w:rsid w:val="00AE52F9"/>
    <w:rsid w:val="00AE55D5"/>
    <w:rsid w:val="00AE5D7F"/>
    <w:rsid w:val="00AE5F08"/>
    <w:rsid w:val="00AE5F15"/>
    <w:rsid w:val="00AE64C7"/>
    <w:rsid w:val="00AE6981"/>
    <w:rsid w:val="00AE6B51"/>
    <w:rsid w:val="00AE6E7A"/>
    <w:rsid w:val="00AE6F33"/>
    <w:rsid w:val="00AE76C3"/>
    <w:rsid w:val="00AE7708"/>
    <w:rsid w:val="00AE77E7"/>
    <w:rsid w:val="00AE7828"/>
    <w:rsid w:val="00AE7851"/>
    <w:rsid w:val="00AE7877"/>
    <w:rsid w:val="00AE78E8"/>
    <w:rsid w:val="00AE7928"/>
    <w:rsid w:val="00AE7A24"/>
    <w:rsid w:val="00AE7AC4"/>
    <w:rsid w:val="00AE7BCA"/>
    <w:rsid w:val="00AE7DD6"/>
    <w:rsid w:val="00AE7E7E"/>
    <w:rsid w:val="00AE7FCF"/>
    <w:rsid w:val="00AF010A"/>
    <w:rsid w:val="00AF050F"/>
    <w:rsid w:val="00AF091A"/>
    <w:rsid w:val="00AF0D11"/>
    <w:rsid w:val="00AF0D94"/>
    <w:rsid w:val="00AF1140"/>
    <w:rsid w:val="00AF1796"/>
    <w:rsid w:val="00AF1902"/>
    <w:rsid w:val="00AF19E6"/>
    <w:rsid w:val="00AF1E01"/>
    <w:rsid w:val="00AF1E12"/>
    <w:rsid w:val="00AF1F7B"/>
    <w:rsid w:val="00AF2A4C"/>
    <w:rsid w:val="00AF2A75"/>
    <w:rsid w:val="00AF2A99"/>
    <w:rsid w:val="00AF2B85"/>
    <w:rsid w:val="00AF2D2C"/>
    <w:rsid w:val="00AF2E08"/>
    <w:rsid w:val="00AF36A0"/>
    <w:rsid w:val="00AF3A2E"/>
    <w:rsid w:val="00AF3BA6"/>
    <w:rsid w:val="00AF3E3C"/>
    <w:rsid w:val="00AF40B1"/>
    <w:rsid w:val="00AF4458"/>
    <w:rsid w:val="00AF4AF4"/>
    <w:rsid w:val="00AF4B45"/>
    <w:rsid w:val="00AF5341"/>
    <w:rsid w:val="00AF555B"/>
    <w:rsid w:val="00AF56B5"/>
    <w:rsid w:val="00AF5881"/>
    <w:rsid w:val="00AF59BF"/>
    <w:rsid w:val="00AF5B4E"/>
    <w:rsid w:val="00AF5C5D"/>
    <w:rsid w:val="00AF5CFE"/>
    <w:rsid w:val="00AF61EA"/>
    <w:rsid w:val="00AF6538"/>
    <w:rsid w:val="00AF697F"/>
    <w:rsid w:val="00AF6C70"/>
    <w:rsid w:val="00AF6D38"/>
    <w:rsid w:val="00AF6E2D"/>
    <w:rsid w:val="00AF6E53"/>
    <w:rsid w:val="00AF6EE0"/>
    <w:rsid w:val="00AF714B"/>
    <w:rsid w:val="00AF7171"/>
    <w:rsid w:val="00AF7288"/>
    <w:rsid w:val="00AF73A4"/>
    <w:rsid w:val="00AF774D"/>
    <w:rsid w:val="00AF77B6"/>
    <w:rsid w:val="00AF7C04"/>
    <w:rsid w:val="00AF7D41"/>
    <w:rsid w:val="00AF7E27"/>
    <w:rsid w:val="00AF7EF7"/>
    <w:rsid w:val="00B00281"/>
    <w:rsid w:val="00B002B3"/>
    <w:rsid w:val="00B004E6"/>
    <w:rsid w:val="00B00780"/>
    <w:rsid w:val="00B00A8D"/>
    <w:rsid w:val="00B00D2F"/>
    <w:rsid w:val="00B012CB"/>
    <w:rsid w:val="00B014AE"/>
    <w:rsid w:val="00B01585"/>
    <w:rsid w:val="00B01EC3"/>
    <w:rsid w:val="00B025E2"/>
    <w:rsid w:val="00B02C2D"/>
    <w:rsid w:val="00B03106"/>
    <w:rsid w:val="00B036D5"/>
    <w:rsid w:val="00B0381A"/>
    <w:rsid w:val="00B0398C"/>
    <w:rsid w:val="00B03B2B"/>
    <w:rsid w:val="00B03FB8"/>
    <w:rsid w:val="00B0427C"/>
    <w:rsid w:val="00B0430F"/>
    <w:rsid w:val="00B044DE"/>
    <w:rsid w:val="00B0462F"/>
    <w:rsid w:val="00B048D1"/>
    <w:rsid w:val="00B04A92"/>
    <w:rsid w:val="00B04BD6"/>
    <w:rsid w:val="00B04DDB"/>
    <w:rsid w:val="00B0501B"/>
    <w:rsid w:val="00B055A9"/>
    <w:rsid w:val="00B0581D"/>
    <w:rsid w:val="00B0583F"/>
    <w:rsid w:val="00B058F6"/>
    <w:rsid w:val="00B05A53"/>
    <w:rsid w:val="00B05C5D"/>
    <w:rsid w:val="00B05EA8"/>
    <w:rsid w:val="00B061A8"/>
    <w:rsid w:val="00B06719"/>
    <w:rsid w:val="00B067BC"/>
    <w:rsid w:val="00B06A03"/>
    <w:rsid w:val="00B06BE5"/>
    <w:rsid w:val="00B06CAB"/>
    <w:rsid w:val="00B072E6"/>
    <w:rsid w:val="00B07CC2"/>
    <w:rsid w:val="00B07CC7"/>
    <w:rsid w:val="00B101F8"/>
    <w:rsid w:val="00B1044D"/>
    <w:rsid w:val="00B113DC"/>
    <w:rsid w:val="00B115D9"/>
    <w:rsid w:val="00B1177F"/>
    <w:rsid w:val="00B117D8"/>
    <w:rsid w:val="00B117DF"/>
    <w:rsid w:val="00B1197B"/>
    <w:rsid w:val="00B11FF6"/>
    <w:rsid w:val="00B121C2"/>
    <w:rsid w:val="00B123C6"/>
    <w:rsid w:val="00B123CA"/>
    <w:rsid w:val="00B1241C"/>
    <w:rsid w:val="00B125E1"/>
    <w:rsid w:val="00B12F6F"/>
    <w:rsid w:val="00B13342"/>
    <w:rsid w:val="00B134CB"/>
    <w:rsid w:val="00B134E7"/>
    <w:rsid w:val="00B13640"/>
    <w:rsid w:val="00B13658"/>
    <w:rsid w:val="00B1368E"/>
    <w:rsid w:val="00B13777"/>
    <w:rsid w:val="00B137AC"/>
    <w:rsid w:val="00B13927"/>
    <w:rsid w:val="00B13DF5"/>
    <w:rsid w:val="00B13F3F"/>
    <w:rsid w:val="00B1408E"/>
    <w:rsid w:val="00B146B5"/>
    <w:rsid w:val="00B1482A"/>
    <w:rsid w:val="00B1496B"/>
    <w:rsid w:val="00B14A71"/>
    <w:rsid w:val="00B14EC1"/>
    <w:rsid w:val="00B14ED0"/>
    <w:rsid w:val="00B156D6"/>
    <w:rsid w:val="00B159B9"/>
    <w:rsid w:val="00B15B41"/>
    <w:rsid w:val="00B15D81"/>
    <w:rsid w:val="00B16315"/>
    <w:rsid w:val="00B1633E"/>
    <w:rsid w:val="00B164CD"/>
    <w:rsid w:val="00B17670"/>
    <w:rsid w:val="00B176A0"/>
    <w:rsid w:val="00B176E4"/>
    <w:rsid w:val="00B17A50"/>
    <w:rsid w:val="00B17B39"/>
    <w:rsid w:val="00B17D93"/>
    <w:rsid w:val="00B17E1E"/>
    <w:rsid w:val="00B17F1B"/>
    <w:rsid w:val="00B2085F"/>
    <w:rsid w:val="00B20CF1"/>
    <w:rsid w:val="00B20CFA"/>
    <w:rsid w:val="00B20DB5"/>
    <w:rsid w:val="00B21802"/>
    <w:rsid w:val="00B21DFA"/>
    <w:rsid w:val="00B21F0A"/>
    <w:rsid w:val="00B222A5"/>
    <w:rsid w:val="00B2272B"/>
    <w:rsid w:val="00B22B1B"/>
    <w:rsid w:val="00B22BCB"/>
    <w:rsid w:val="00B22F57"/>
    <w:rsid w:val="00B230F3"/>
    <w:rsid w:val="00B231A5"/>
    <w:rsid w:val="00B232A3"/>
    <w:rsid w:val="00B23695"/>
    <w:rsid w:val="00B23881"/>
    <w:rsid w:val="00B23935"/>
    <w:rsid w:val="00B23A04"/>
    <w:rsid w:val="00B23B2A"/>
    <w:rsid w:val="00B23F9E"/>
    <w:rsid w:val="00B240FC"/>
    <w:rsid w:val="00B243FF"/>
    <w:rsid w:val="00B245F1"/>
    <w:rsid w:val="00B249DC"/>
    <w:rsid w:val="00B24EE5"/>
    <w:rsid w:val="00B2510E"/>
    <w:rsid w:val="00B2527C"/>
    <w:rsid w:val="00B253B5"/>
    <w:rsid w:val="00B255EC"/>
    <w:rsid w:val="00B258F9"/>
    <w:rsid w:val="00B25901"/>
    <w:rsid w:val="00B25C34"/>
    <w:rsid w:val="00B25E1C"/>
    <w:rsid w:val="00B25E55"/>
    <w:rsid w:val="00B26328"/>
    <w:rsid w:val="00B26356"/>
    <w:rsid w:val="00B263D0"/>
    <w:rsid w:val="00B26816"/>
    <w:rsid w:val="00B26A93"/>
    <w:rsid w:val="00B27107"/>
    <w:rsid w:val="00B273FC"/>
    <w:rsid w:val="00B2741F"/>
    <w:rsid w:val="00B27734"/>
    <w:rsid w:val="00B27B5C"/>
    <w:rsid w:val="00B27D7A"/>
    <w:rsid w:val="00B27DC6"/>
    <w:rsid w:val="00B308CB"/>
    <w:rsid w:val="00B30A35"/>
    <w:rsid w:val="00B30B88"/>
    <w:rsid w:val="00B30DE1"/>
    <w:rsid w:val="00B30F35"/>
    <w:rsid w:val="00B3127A"/>
    <w:rsid w:val="00B312EE"/>
    <w:rsid w:val="00B3169B"/>
    <w:rsid w:val="00B3189F"/>
    <w:rsid w:val="00B31969"/>
    <w:rsid w:val="00B31CD6"/>
    <w:rsid w:val="00B31DFB"/>
    <w:rsid w:val="00B320A1"/>
    <w:rsid w:val="00B321C2"/>
    <w:rsid w:val="00B32312"/>
    <w:rsid w:val="00B32885"/>
    <w:rsid w:val="00B32C10"/>
    <w:rsid w:val="00B33971"/>
    <w:rsid w:val="00B33994"/>
    <w:rsid w:val="00B33D87"/>
    <w:rsid w:val="00B34180"/>
    <w:rsid w:val="00B341C5"/>
    <w:rsid w:val="00B34271"/>
    <w:rsid w:val="00B3460D"/>
    <w:rsid w:val="00B34B18"/>
    <w:rsid w:val="00B34C81"/>
    <w:rsid w:val="00B34E4D"/>
    <w:rsid w:val="00B35038"/>
    <w:rsid w:val="00B350C8"/>
    <w:rsid w:val="00B35123"/>
    <w:rsid w:val="00B35227"/>
    <w:rsid w:val="00B354BB"/>
    <w:rsid w:val="00B35573"/>
    <w:rsid w:val="00B356A5"/>
    <w:rsid w:val="00B35EEA"/>
    <w:rsid w:val="00B360D5"/>
    <w:rsid w:val="00B360FE"/>
    <w:rsid w:val="00B361C0"/>
    <w:rsid w:val="00B363F2"/>
    <w:rsid w:val="00B3642E"/>
    <w:rsid w:val="00B365F2"/>
    <w:rsid w:val="00B367A5"/>
    <w:rsid w:val="00B36837"/>
    <w:rsid w:val="00B36898"/>
    <w:rsid w:val="00B3697A"/>
    <w:rsid w:val="00B369B7"/>
    <w:rsid w:val="00B36EBE"/>
    <w:rsid w:val="00B36ED8"/>
    <w:rsid w:val="00B371E7"/>
    <w:rsid w:val="00B37B2D"/>
    <w:rsid w:val="00B37DBD"/>
    <w:rsid w:val="00B40479"/>
    <w:rsid w:val="00B407AA"/>
    <w:rsid w:val="00B40B37"/>
    <w:rsid w:val="00B40B96"/>
    <w:rsid w:val="00B40F17"/>
    <w:rsid w:val="00B40F36"/>
    <w:rsid w:val="00B4101E"/>
    <w:rsid w:val="00B410EE"/>
    <w:rsid w:val="00B411EF"/>
    <w:rsid w:val="00B415EC"/>
    <w:rsid w:val="00B4173A"/>
    <w:rsid w:val="00B41ADE"/>
    <w:rsid w:val="00B41EA0"/>
    <w:rsid w:val="00B4200E"/>
    <w:rsid w:val="00B42226"/>
    <w:rsid w:val="00B42446"/>
    <w:rsid w:val="00B42492"/>
    <w:rsid w:val="00B43205"/>
    <w:rsid w:val="00B43C59"/>
    <w:rsid w:val="00B446FC"/>
    <w:rsid w:val="00B4471F"/>
    <w:rsid w:val="00B44733"/>
    <w:rsid w:val="00B449BF"/>
    <w:rsid w:val="00B44AE2"/>
    <w:rsid w:val="00B44B9E"/>
    <w:rsid w:val="00B44CA7"/>
    <w:rsid w:val="00B44CBC"/>
    <w:rsid w:val="00B44E06"/>
    <w:rsid w:val="00B45073"/>
    <w:rsid w:val="00B450AD"/>
    <w:rsid w:val="00B45658"/>
    <w:rsid w:val="00B456F5"/>
    <w:rsid w:val="00B45C0E"/>
    <w:rsid w:val="00B45C27"/>
    <w:rsid w:val="00B45D30"/>
    <w:rsid w:val="00B45E68"/>
    <w:rsid w:val="00B45E7B"/>
    <w:rsid w:val="00B45F74"/>
    <w:rsid w:val="00B460DF"/>
    <w:rsid w:val="00B46425"/>
    <w:rsid w:val="00B46822"/>
    <w:rsid w:val="00B4692A"/>
    <w:rsid w:val="00B46EBA"/>
    <w:rsid w:val="00B46F0F"/>
    <w:rsid w:val="00B46F9D"/>
    <w:rsid w:val="00B471FB"/>
    <w:rsid w:val="00B47210"/>
    <w:rsid w:val="00B472A9"/>
    <w:rsid w:val="00B4769D"/>
    <w:rsid w:val="00B476E4"/>
    <w:rsid w:val="00B47CA3"/>
    <w:rsid w:val="00B47CFA"/>
    <w:rsid w:val="00B47F3D"/>
    <w:rsid w:val="00B5026B"/>
    <w:rsid w:val="00B50432"/>
    <w:rsid w:val="00B5092E"/>
    <w:rsid w:val="00B50FF4"/>
    <w:rsid w:val="00B512DF"/>
    <w:rsid w:val="00B5166D"/>
    <w:rsid w:val="00B51960"/>
    <w:rsid w:val="00B51A54"/>
    <w:rsid w:val="00B523AE"/>
    <w:rsid w:val="00B524E5"/>
    <w:rsid w:val="00B52943"/>
    <w:rsid w:val="00B52B0F"/>
    <w:rsid w:val="00B52DCD"/>
    <w:rsid w:val="00B53335"/>
    <w:rsid w:val="00B534BC"/>
    <w:rsid w:val="00B53501"/>
    <w:rsid w:val="00B53524"/>
    <w:rsid w:val="00B53931"/>
    <w:rsid w:val="00B53D3B"/>
    <w:rsid w:val="00B53DE5"/>
    <w:rsid w:val="00B54250"/>
    <w:rsid w:val="00B54DA9"/>
    <w:rsid w:val="00B5502E"/>
    <w:rsid w:val="00B5528D"/>
    <w:rsid w:val="00B552D6"/>
    <w:rsid w:val="00B555EA"/>
    <w:rsid w:val="00B55695"/>
    <w:rsid w:val="00B55AE6"/>
    <w:rsid w:val="00B55B77"/>
    <w:rsid w:val="00B55C4D"/>
    <w:rsid w:val="00B55F0F"/>
    <w:rsid w:val="00B560AB"/>
    <w:rsid w:val="00B5658D"/>
    <w:rsid w:val="00B56F74"/>
    <w:rsid w:val="00B57237"/>
    <w:rsid w:val="00B57396"/>
    <w:rsid w:val="00B57677"/>
    <w:rsid w:val="00B57978"/>
    <w:rsid w:val="00B57BD0"/>
    <w:rsid w:val="00B57E4C"/>
    <w:rsid w:val="00B60546"/>
    <w:rsid w:val="00B60906"/>
    <w:rsid w:val="00B60930"/>
    <w:rsid w:val="00B60A43"/>
    <w:rsid w:val="00B60D25"/>
    <w:rsid w:val="00B6105F"/>
    <w:rsid w:val="00B61187"/>
    <w:rsid w:val="00B613DF"/>
    <w:rsid w:val="00B614C0"/>
    <w:rsid w:val="00B6168E"/>
    <w:rsid w:val="00B616D9"/>
    <w:rsid w:val="00B61760"/>
    <w:rsid w:val="00B61CFF"/>
    <w:rsid w:val="00B62522"/>
    <w:rsid w:val="00B6257F"/>
    <w:rsid w:val="00B62BEB"/>
    <w:rsid w:val="00B62DD6"/>
    <w:rsid w:val="00B63061"/>
    <w:rsid w:val="00B6308F"/>
    <w:rsid w:val="00B6327F"/>
    <w:rsid w:val="00B63491"/>
    <w:rsid w:val="00B634BC"/>
    <w:rsid w:val="00B637FC"/>
    <w:rsid w:val="00B6383D"/>
    <w:rsid w:val="00B63B0E"/>
    <w:rsid w:val="00B63B79"/>
    <w:rsid w:val="00B63DC2"/>
    <w:rsid w:val="00B63E6D"/>
    <w:rsid w:val="00B63F87"/>
    <w:rsid w:val="00B63FD2"/>
    <w:rsid w:val="00B64441"/>
    <w:rsid w:val="00B646E7"/>
    <w:rsid w:val="00B64862"/>
    <w:rsid w:val="00B649B4"/>
    <w:rsid w:val="00B64CCC"/>
    <w:rsid w:val="00B64D2B"/>
    <w:rsid w:val="00B64E84"/>
    <w:rsid w:val="00B64EC2"/>
    <w:rsid w:val="00B64F9D"/>
    <w:rsid w:val="00B651C7"/>
    <w:rsid w:val="00B6565C"/>
    <w:rsid w:val="00B65E71"/>
    <w:rsid w:val="00B66540"/>
    <w:rsid w:val="00B66588"/>
    <w:rsid w:val="00B66949"/>
    <w:rsid w:val="00B66C24"/>
    <w:rsid w:val="00B671AF"/>
    <w:rsid w:val="00B67403"/>
    <w:rsid w:val="00B675AE"/>
    <w:rsid w:val="00B676F2"/>
    <w:rsid w:val="00B678AC"/>
    <w:rsid w:val="00B6797A"/>
    <w:rsid w:val="00B67B78"/>
    <w:rsid w:val="00B67B84"/>
    <w:rsid w:val="00B67D27"/>
    <w:rsid w:val="00B67D71"/>
    <w:rsid w:val="00B67DFD"/>
    <w:rsid w:val="00B67F22"/>
    <w:rsid w:val="00B67FF5"/>
    <w:rsid w:val="00B700A9"/>
    <w:rsid w:val="00B70743"/>
    <w:rsid w:val="00B70EBF"/>
    <w:rsid w:val="00B70EEF"/>
    <w:rsid w:val="00B71638"/>
    <w:rsid w:val="00B718CA"/>
    <w:rsid w:val="00B718FE"/>
    <w:rsid w:val="00B7195C"/>
    <w:rsid w:val="00B71BE1"/>
    <w:rsid w:val="00B71C32"/>
    <w:rsid w:val="00B71D53"/>
    <w:rsid w:val="00B71E26"/>
    <w:rsid w:val="00B71F69"/>
    <w:rsid w:val="00B72121"/>
    <w:rsid w:val="00B72233"/>
    <w:rsid w:val="00B72691"/>
    <w:rsid w:val="00B727F0"/>
    <w:rsid w:val="00B72A3A"/>
    <w:rsid w:val="00B72B75"/>
    <w:rsid w:val="00B72FD6"/>
    <w:rsid w:val="00B72FF7"/>
    <w:rsid w:val="00B73073"/>
    <w:rsid w:val="00B73108"/>
    <w:rsid w:val="00B73764"/>
    <w:rsid w:val="00B738E9"/>
    <w:rsid w:val="00B73CB4"/>
    <w:rsid w:val="00B74093"/>
    <w:rsid w:val="00B740FD"/>
    <w:rsid w:val="00B742A2"/>
    <w:rsid w:val="00B743FA"/>
    <w:rsid w:val="00B7473B"/>
    <w:rsid w:val="00B74A10"/>
    <w:rsid w:val="00B74A3B"/>
    <w:rsid w:val="00B74A43"/>
    <w:rsid w:val="00B75071"/>
    <w:rsid w:val="00B750CC"/>
    <w:rsid w:val="00B75750"/>
    <w:rsid w:val="00B76288"/>
    <w:rsid w:val="00B76428"/>
    <w:rsid w:val="00B76CCF"/>
    <w:rsid w:val="00B76DEC"/>
    <w:rsid w:val="00B77234"/>
    <w:rsid w:val="00B775D9"/>
    <w:rsid w:val="00B775FE"/>
    <w:rsid w:val="00B77815"/>
    <w:rsid w:val="00B778D5"/>
    <w:rsid w:val="00B77F7B"/>
    <w:rsid w:val="00B801CC"/>
    <w:rsid w:val="00B806EC"/>
    <w:rsid w:val="00B808FC"/>
    <w:rsid w:val="00B8110E"/>
    <w:rsid w:val="00B8119B"/>
    <w:rsid w:val="00B81320"/>
    <w:rsid w:val="00B8186E"/>
    <w:rsid w:val="00B818EE"/>
    <w:rsid w:val="00B81990"/>
    <w:rsid w:val="00B81C35"/>
    <w:rsid w:val="00B81F20"/>
    <w:rsid w:val="00B820E1"/>
    <w:rsid w:val="00B826E8"/>
    <w:rsid w:val="00B826FF"/>
    <w:rsid w:val="00B82C8E"/>
    <w:rsid w:val="00B83117"/>
    <w:rsid w:val="00B8372F"/>
    <w:rsid w:val="00B83924"/>
    <w:rsid w:val="00B83C14"/>
    <w:rsid w:val="00B83D63"/>
    <w:rsid w:val="00B83F0B"/>
    <w:rsid w:val="00B845A3"/>
    <w:rsid w:val="00B845F4"/>
    <w:rsid w:val="00B84656"/>
    <w:rsid w:val="00B848E7"/>
    <w:rsid w:val="00B84A3A"/>
    <w:rsid w:val="00B84AF2"/>
    <w:rsid w:val="00B84B11"/>
    <w:rsid w:val="00B84BC8"/>
    <w:rsid w:val="00B84FDC"/>
    <w:rsid w:val="00B84FE9"/>
    <w:rsid w:val="00B85154"/>
    <w:rsid w:val="00B851A9"/>
    <w:rsid w:val="00B8524C"/>
    <w:rsid w:val="00B854E2"/>
    <w:rsid w:val="00B85598"/>
    <w:rsid w:val="00B85662"/>
    <w:rsid w:val="00B85807"/>
    <w:rsid w:val="00B858E2"/>
    <w:rsid w:val="00B8595F"/>
    <w:rsid w:val="00B85B12"/>
    <w:rsid w:val="00B85C9E"/>
    <w:rsid w:val="00B85DA5"/>
    <w:rsid w:val="00B86057"/>
    <w:rsid w:val="00B86776"/>
    <w:rsid w:val="00B86841"/>
    <w:rsid w:val="00B8685F"/>
    <w:rsid w:val="00B869E4"/>
    <w:rsid w:val="00B86D7A"/>
    <w:rsid w:val="00B86ECB"/>
    <w:rsid w:val="00B86F39"/>
    <w:rsid w:val="00B86F55"/>
    <w:rsid w:val="00B87140"/>
    <w:rsid w:val="00B87704"/>
    <w:rsid w:val="00B878A9"/>
    <w:rsid w:val="00B87A67"/>
    <w:rsid w:val="00B87B74"/>
    <w:rsid w:val="00B87D8E"/>
    <w:rsid w:val="00B87E30"/>
    <w:rsid w:val="00B87F37"/>
    <w:rsid w:val="00B901ED"/>
    <w:rsid w:val="00B9033E"/>
    <w:rsid w:val="00B905D4"/>
    <w:rsid w:val="00B906F3"/>
    <w:rsid w:val="00B90961"/>
    <w:rsid w:val="00B90A43"/>
    <w:rsid w:val="00B90F95"/>
    <w:rsid w:val="00B91230"/>
    <w:rsid w:val="00B912B4"/>
    <w:rsid w:val="00B91B18"/>
    <w:rsid w:val="00B91DBD"/>
    <w:rsid w:val="00B92535"/>
    <w:rsid w:val="00B92958"/>
    <w:rsid w:val="00B933A0"/>
    <w:rsid w:val="00B933FE"/>
    <w:rsid w:val="00B935AA"/>
    <w:rsid w:val="00B936D5"/>
    <w:rsid w:val="00B938E7"/>
    <w:rsid w:val="00B93959"/>
    <w:rsid w:val="00B93B49"/>
    <w:rsid w:val="00B93B6F"/>
    <w:rsid w:val="00B93BAC"/>
    <w:rsid w:val="00B93D81"/>
    <w:rsid w:val="00B9428B"/>
    <w:rsid w:val="00B94883"/>
    <w:rsid w:val="00B94B14"/>
    <w:rsid w:val="00B94BEF"/>
    <w:rsid w:val="00B94DE1"/>
    <w:rsid w:val="00B94F6C"/>
    <w:rsid w:val="00B9524C"/>
    <w:rsid w:val="00B9575B"/>
    <w:rsid w:val="00B958B6"/>
    <w:rsid w:val="00B959AD"/>
    <w:rsid w:val="00B95B0F"/>
    <w:rsid w:val="00B95CEE"/>
    <w:rsid w:val="00B95E00"/>
    <w:rsid w:val="00B968DD"/>
    <w:rsid w:val="00B969E0"/>
    <w:rsid w:val="00B96A49"/>
    <w:rsid w:val="00B96B85"/>
    <w:rsid w:val="00B96EF6"/>
    <w:rsid w:val="00B97219"/>
    <w:rsid w:val="00B97279"/>
    <w:rsid w:val="00B972B6"/>
    <w:rsid w:val="00B97380"/>
    <w:rsid w:val="00B974C6"/>
    <w:rsid w:val="00B976CA"/>
    <w:rsid w:val="00BA0070"/>
    <w:rsid w:val="00BA0376"/>
    <w:rsid w:val="00BA04B1"/>
    <w:rsid w:val="00BA069B"/>
    <w:rsid w:val="00BA06C5"/>
    <w:rsid w:val="00BA087C"/>
    <w:rsid w:val="00BA0C2D"/>
    <w:rsid w:val="00BA0F8B"/>
    <w:rsid w:val="00BA103E"/>
    <w:rsid w:val="00BA1556"/>
    <w:rsid w:val="00BA1D77"/>
    <w:rsid w:val="00BA1DA1"/>
    <w:rsid w:val="00BA2A0F"/>
    <w:rsid w:val="00BA40BA"/>
    <w:rsid w:val="00BA42A9"/>
    <w:rsid w:val="00BA431C"/>
    <w:rsid w:val="00BA43AA"/>
    <w:rsid w:val="00BA4773"/>
    <w:rsid w:val="00BA47F2"/>
    <w:rsid w:val="00BA4D3F"/>
    <w:rsid w:val="00BA52BF"/>
    <w:rsid w:val="00BA53F2"/>
    <w:rsid w:val="00BA541A"/>
    <w:rsid w:val="00BA5ADA"/>
    <w:rsid w:val="00BA5DD7"/>
    <w:rsid w:val="00BA5DFE"/>
    <w:rsid w:val="00BA625A"/>
    <w:rsid w:val="00BA6816"/>
    <w:rsid w:val="00BA6E87"/>
    <w:rsid w:val="00BA6EEF"/>
    <w:rsid w:val="00BA7373"/>
    <w:rsid w:val="00BA743D"/>
    <w:rsid w:val="00BA7472"/>
    <w:rsid w:val="00BA7658"/>
    <w:rsid w:val="00BB05CF"/>
    <w:rsid w:val="00BB0739"/>
    <w:rsid w:val="00BB0893"/>
    <w:rsid w:val="00BB099C"/>
    <w:rsid w:val="00BB0C57"/>
    <w:rsid w:val="00BB0E7F"/>
    <w:rsid w:val="00BB10BA"/>
    <w:rsid w:val="00BB11FB"/>
    <w:rsid w:val="00BB1212"/>
    <w:rsid w:val="00BB1874"/>
    <w:rsid w:val="00BB1A60"/>
    <w:rsid w:val="00BB1ABB"/>
    <w:rsid w:val="00BB1B4A"/>
    <w:rsid w:val="00BB1EFB"/>
    <w:rsid w:val="00BB1F0B"/>
    <w:rsid w:val="00BB1FB1"/>
    <w:rsid w:val="00BB20D5"/>
    <w:rsid w:val="00BB21B4"/>
    <w:rsid w:val="00BB242D"/>
    <w:rsid w:val="00BB2B16"/>
    <w:rsid w:val="00BB2E88"/>
    <w:rsid w:val="00BB2EB4"/>
    <w:rsid w:val="00BB3546"/>
    <w:rsid w:val="00BB371E"/>
    <w:rsid w:val="00BB3B99"/>
    <w:rsid w:val="00BB3E53"/>
    <w:rsid w:val="00BB4121"/>
    <w:rsid w:val="00BB41BF"/>
    <w:rsid w:val="00BB429D"/>
    <w:rsid w:val="00BB453E"/>
    <w:rsid w:val="00BB476B"/>
    <w:rsid w:val="00BB48B1"/>
    <w:rsid w:val="00BB4992"/>
    <w:rsid w:val="00BB4AF5"/>
    <w:rsid w:val="00BB4EAA"/>
    <w:rsid w:val="00BB4F5B"/>
    <w:rsid w:val="00BB4FB7"/>
    <w:rsid w:val="00BB54A0"/>
    <w:rsid w:val="00BB5689"/>
    <w:rsid w:val="00BB5BA5"/>
    <w:rsid w:val="00BB5DE7"/>
    <w:rsid w:val="00BB5F05"/>
    <w:rsid w:val="00BB60F5"/>
    <w:rsid w:val="00BB6193"/>
    <w:rsid w:val="00BB6646"/>
    <w:rsid w:val="00BB66DC"/>
    <w:rsid w:val="00BB7260"/>
    <w:rsid w:val="00BB7293"/>
    <w:rsid w:val="00BB74F6"/>
    <w:rsid w:val="00BB779D"/>
    <w:rsid w:val="00BC0001"/>
    <w:rsid w:val="00BC02EF"/>
    <w:rsid w:val="00BC0F61"/>
    <w:rsid w:val="00BC1308"/>
    <w:rsid w:val="00BC1A1B"/>
    <w:rsid w:val="00BC1A60"/>
    <w:rsid w:val="00BC1AB1"/>
    <w:rsid w:val="00BC1B4A"/>
    <w:rsid w:val="00BC1BDA"/>
    <w:rsid w:val="00BC1C2F"/>
    <w:rsid w:val="00BC1DBF"/>
    <w:rsid w:val="00BC1DFC"/>
    <w:rsid w:val="00BC2321"/>
    <w:rsid w:val="00BC2486"/>
    <w:rsid w:val="00BC24C7"/>
    <w:rsid w:val="00BC25E6"/>
    <w:rsid w:val="00BC29AB"/>
    <w:rsid w:val="00BC2A49"/>
    <w:rsid w:val="00BC2ADC"/>
    <w:rsid w:val="00BC2BC5"/>
    <w:rsid w:val="00BC2C44"/>
    <w:rsid w:val="00BC2FDB"/>
    <w:rsid w:val="00BC3215"/>
    <w:rsid w:val="00BC36A9"/>
    <w:rsid w:val="00BC3C00"/>
    <w:rsid w:val="00BC3DEE"/>
    <w:rsid w:val="00BC3DFA"/>
    <w:rsid w:val="00BC41C8"/>
    <w:rsid w:val="00BC41DF"/>
    <w:rsid w:val="00BC48B2"/>
    <w:rsid w:val="00BC48B9"/>
    <w:rsid w:val="00BC4B57"/>
    <w:rsid w:val="00BC4C47"/>
    <w:rsid w:val="00BC4D25"/>
    <w:rsid w:val="00BC4DF2"/>
    <w:rsid w:val="00BC51FB"/>
    <w:rsid w:val="00BC53A3"/>
    <w:rsid w:val="00BC549E"/>
    <w:rsid w:val="00BC5660"/>
    <w:rsid w:val="00BC5FDB"/>
    <w:rsid w:val="00BC6037"/>
    <w:rsid w:val="00BC6082"/>
    <w:rsid w:val="00BC6144"/>
    <w:rsid w:val="00BC62A1"/>
    <w:rsid w:val="00BC6641"/>
    <w:rsid w:val="00BC6ABC"/>
    <w:rsid w:val="00BC6B19"/>
    <w:rsid w:val="00BC6BDB"/>
    <w:rsid w:val="00BC6D52"/>
    <w:rsid w:val="00BC6FBB"/>
    <w:rsid w:val="00BC711D"/>
    <w:rsid w:val="00BC72C4"/>
    <w:rsid w:val="00BC761E"/>
    <w:rsid w:val="00BC766D"/>
    <w:rsid w:val="00BC7827"/>
    <w:rsid w:val="00BC784A"/>
    <w:rsid w:val="00BD012C"/>
    <w:rsid w:val="00BD01EE"/>
    <w:rsid w:val="00BD035E"/>
    <w:rsid w:val="00BD058F"/>
    <w:rsid w:val="00BD0627"/>
    <w:rsid w:val="00BD074F"/>
    <w:rsid w:val="00BD096D"/>
    <w:rsid w:val="00BD098E"/>
    <w:rsid w:val="00BD0AD9"/>
    <w:rsid w:val="00BD0D50"/>
    <w:rsid w:val="00BD0DBB"/>
    <w:rsid w:val="00BD1069"/>
    <w:rsid w:val="00BD11A1"/>
    <w:rsid w:val="00BD173A"/>
    <w:rsid w:val="00BD1C6B"/>
    <w:rsid w:val="00BD1C75"/>
    <w:rsid w:val="00BD1CC6"/>
    <w:rsid w:val="00BD1F84"/>
    <w:rsid w:val="00BD233F"/>
    <w:rsid w:val="00BD274C"/>
    <w:rsid w:val="00BD2815"/>
    <w:rsid w:val="00BD28EF"/>
    <w:rsid w:val="00BD2BC5"/>
    <w:rsid w:val="00BD2E44"/>
    <w:rsid w:val="00BD2EFD"/>
    <w:rsid w:val="00BD3027"/>
    <w:rsid w:val="00BD3194"/>
    <w:rsid w:val="00BD34A1"/>
    <w:rsid w:val="00BD34E7"/>
    <w:rsid w:val="00BD34FC"/>
    <w:rsid w:val="00BD3590"/>
    <w:rsid w:val="00BD3A87"/>
    <w:rsid w:val="00BD3B03"/>
    <w:rsid w:val="00BD3D2B"/>
    <w:rsid w:val="00BD3D36"/>
    <w:rsid w:val="00BD401B"/>
    <w:rsid w:val="00BD40EE"/>
    <w:rsid w:val="00BD41BE"/>
    <w:rsid w:val="00BD4635"/>
    <w:rsid w:val="00BD4C84"/>
    <w:rsid w:val="00BD4D05"/>
    <w:rsid w:val="00BD4F87"/>
    <w:rsid w:val="00BD52CF"/>
    <w:rsid w:val="00BD5314"/>
    <w:rsid w:val="00BD550D"/>
    <w:rsid w:val="00BD5744"/>
    <w:rsid w:val="00BD5B8C"/>
    <w:rsid w:val="00BD5E65"/>
    <w:rsid w:val="00BD5EB5"/>
    <w:rsid w:val="00BD6708"/>
    <w:rsid w:val="00BD69B4"/>
    <w:rsid w:val="00BD6F10"/>
    <w:rsid w:val="00BD6FCA"/>
    <w:rsid w:val="00BD7072"/>
    <w:rsid w:val="00BD7130"/>
    <w:rsid w:val="00BD72C0"/>
    <w:rsid w:val="00BD7396"/>
    <w:rsid w:val="00BD749B"/>
    <w:rsid w:val="00BD7B56"/>
    <w:rsid w:val="00BD7CA3"/>
    <w:rsid w:val="00BE007A"/>
    <w:rsid w:val="00BE014E"/>
    <w:rsid w:val="00BE01BB"/>
    <w:rsid w:val="00BE07F2"/>
    <w:rsid w:val="00BE0997"/>
    <w:rsid w:val="00BE09E2"/>
    <w:rsid w:val="00BE1071"/>
    <w:rsid w:val="00BE1726"/>
    <w:rsid w:val="00BE178C"/>
    <w:rsid w:val="00BE1816"/>
    <w:rsid w:val="00BE1850"/>
    <w:rsid w:val="00BE19ED"/>
    <w:rsid w:val="00BE1FE8"/>
    <w:rsid w:val="00BE21F4"/>
    <w:rsid w:val="00BE22D6"/>
    <w:rsid w:val="00BE298F"/>
    <w:rsid w:val="00BE2999"/>
    <w:rsid w:val="00BE2A54"/>
    <w:rsid w:val="00BE2B05"/>
    <w:rsid w:val="00BE2BB6"/>
    <w:rsid w:val="00BE2CF4"/>
    <w:rsid w:val="00BE2D4E"/>
    <w:rsid w:val="00BE2DCE"/>
    <w:rsid w:val="00BE2DD2"/>
    <w:rsid w:val="00BE2DD8"/>
    <w:rsid w:val="00BE2F34"/>
    <w:rsid w:val="00BE2F4D"/>
    <w:rsid w:val="00BE322E"/>
    <w:rsid w:val="00BE3571"/>
    <w:rsid w:val="00BE3616"/>
    <w:rsid w:val="00BE36F6"/>
    <w:rsid w:val="00BE3793"/>
    <w:rsid w:val="00BE3DFF"/>
    <w:rsid w:val="00BE435D"/>
    <w:rsid w:val="00BE4494"/>
    <w:rsid w:val="00BE44FC"/>
    <w:rsid w:val="00BE4A9C"/>
    <w:rsid w:val="00BE50DE"/>
    <w:rsid w:val="00BE5372"/>
    <w:rsid w:val="00BE576E"/>
    <w:rsid w:val="00BE59AF"/>
    <w:rsid w:val="00BE5E4F"/>
    <w:rsid w:val="00BE6563"/>
    <w:rsid w:val="00BE6582"/>
    <w:rsid w:val="00BE65D6"/>
    <w:rsid w:val="00BE6B05"/>
    <w:rsid w:val="00BE751F"/>
    <w:rsid w:val="00BE75CE"/>
    <w:rsid w:val="00BE7A19"/>
    <w:rsid w:val="00BE7AD2"/>
    <w:rsid w:val="00BE7B5A"/>
    <w:rsid w:val="00BE7BDD"/>
    <w:rsid w:val="00BE7EC7"/>
    <w:rsid w:val="00BF0B1A"/>
    <w:rsid w:val="00BF0E90"/>
    <w:rsid w:val="00BF0EFD"/>
    <w:rsid w:val="00BF1369"/>
    <w:rsid w:val="00BF1481"/>
    <w:rsid w:val="00BF15B3"/>
    <w:rsid w:val="00BF15BB"/>
    <w:rsid w:val="00BF1661"/>
    <w:rsid w:val="00BF17D5"/>
    <w:rsid w:val="00BF1A0B"/>
    <w:rsid w:val="00BF1BC5"/>
    <w:rsid w:val="00BF1D73"/>
    <w:rsid w:val="00BF2069"/>
    <w:rsid w:val="00BF21C6"/>
    <w:rsid w:val="00BF2844"/>
    <w:rsid w:val="00BF2C61"/>
    <w:rsid w:val="00BF2CE3"/>
    <w:rsid w:val="00BF2D02"/>
    <w:rsid w:val="00BF2EF7"/>
    <w:rsid w:val="00BF30F3"/>
    <w:rsid w:val="00BF3486"/>
    <w:rsid w:val="00BF3487"/>
    <w:rsid w:val="00BF34D2"/>
    <w:rsid w:val="00BF36D4"/>
    <w:rsid w:val="00BF36EA"/>
    <w:rsid w:val="00BF3702"/>
    <w:rsid w:val="00BF39F8"/>
    <w:rsid w:val="00BF3DDB"/>
    <w:rsid w:val="00BF3FFB"/>
    <w:rsid w:val="00BF4181"/>
    <w:rsid w:val="00BF45D1"/>
    <w:rsid w:val="00BF4672"/>
    <w:rsid w:val="00BF4991"/>
    <w:rsid w:val="00BF4EDA"/>
    <w:rsid w:val="00BF5220"/>
    <w:rsid w:val="00BF52DF"/>
    <w:rsid w:val="00BF5524"/>
    <w:rsid w:val="00BF57B6"/>
    <w:rsid w:val="00BF5A92"/>
    <w:rsid w:val="00BF5CD3"/>
    <w:rsid w:val="00BF5D38"/>
    <w:rsid w:val="00BF5DCE"/>
    <w:rsid w:val="00BF6120"/>
    <w:rsid w:val="00BF621A"/>
    <w:rsid w:val="00BF6340"/>
    <w:rsid w:val="00BF66EC"/>
    <w:rsid w:val="00BF6740"/>
    <w:rsid w:val="00BF6760"/>
    <w:rsid w:val="00BF6897"/>
    <w:rsid w:val="00BF6DC9"/>
    <w:rsid w:val="00BF6F20"/>
    <w:rsid w:val="00BF6F48"/>
    <w:rsid w:val="00BF7482"/>
    <w:rsid w:val="00BF7909"/>
    <w:rsid w:val="00BF7982"/>
    <w:rsid w:val="00BF7FDD"/>
    <w:rsid w:val="00C00171"/>
    <w:rsid w:val="00C00BD0"/>
    <w:rsid w:val="00C00E81"/>
    <w:rsid w:val="00C00FBF"/>
    <w:rsid w:val="00C0112A"/>
    <w:rsid w:val="00C01149"/>
    <w:rsid w:val="00C01327"/>
    <w:rsid w:val="00C01467"/>
    <w:rsid w:val="00C0154C"/>
    <w:rsid w:val="00C017FF"/>
    <w:rsid w:val="00C0183E"/>
    <w:rsid w:val="00C01A58"/>
    <w:rsid w:val="00C01C29"/>
    <w:rsid w:val="00C021CC"/>
    <w:rsid w:val="00C022C2"/>
    <w:rsid w:val="00C02366"/>
    <w:rsid w:val="00C024D6"/>
    <w:rsid w:val="00C025B0"/>
    <w:rsid w:val="00C025DF"/>
    <w:rsid w:val="00C02736"/>
    <w:rsid w:val="00C02B11"/>
    <w:rsid w:val="00C02CBF"/>
    <w:rsid w:val="00C02E16"/>
    <w:rsid w:val="00C031AE"/>
    <w:rsid w:val="00C038C0"/>
    <w:rsid w:val="00C03C6A"/>
    <w:rsid w:val="00C03DB5"/>
    <w:rsid w:val="00C03E1F"/>
    <w:rsid w:val="00C04468"/>
    <w:rsid w:val="00C0453D"/>
    <w:rsid w:val="00C045AA"/>
    <w:rsid w:val="00C04938"/>
    <w:rsid w:val="00C054BF"/>
    <w:rsid w:val="00C0569A"/>
    <w:rsid w:val="00C05E28"/>
    <w:rsid w:val="00C05EDC"/>
    <w:rsid w:val="00C05F77"/>
    <w:rsid w:val="00C05FEC"/>
    <w:rsid w:val="00C063B5"/>
    <w:rsid w:val="00C06423"/>
    <w:rsid w:val="00C06515"/>
    <w:rsid w:val="00C068A8"/>
    <w:rsid w:val="00C06AE4"/>
    <w:rsid w:val="00C0713C"/>
    <w:rsid w:val="00C072C1"/>
    <w:rsid w:val="00C072D6"/>
    <w:rsid w:val="00C073E4"/>
    <w:rsid w:val="00C07475"/>
    <w:rsid w:val="00C079A6"/>
    <w:rsid w:val="00C07B2D"/>
    <w:rsid w:val="00C07B88"/>
    <w:rsid w:val="00C07CBB"/>
    <w:rsid w:val="00C07D9E"/>
    <w:rsid w:val="00C07DB8"/>
    <w:rsid w:val="00C07ECB"/>
    <w:rsid w:val="00C07F6B"/>
    <w:rsid w:val="00C07FD2"/>
    <w:rsid w:val="00C10382"/>
    <w:rsid w:val="00C1083B"/>
    <w:rsid w:val="00C10867"/>
    <w:rsid w:val="00C11005"/>
    <w:rsid w:val="00C111AC"/>
    <w:rsid w:val="00C1121C"/>
    <w:rsid w:val="00C113A4"/>
    <w:rsid w:val="00C117CD"/>
    <w:rsid w:val="00C11826"/>
    <w:rsid w:val="00C11A35"/>
    <w:rsid w:val="00C11C35"/>
    <w:rsid w:val="00C11E6A"/>
    <w:rsid w:val="00C1231A"/>
    <w:rsid w:val="00C123DA"/>
    <w:rsid w:val="00C124C5"/>
    <w:rsid w:val="00C12737"/>
    <w:rsid w:val="00C12804"/>
    <w:rsid w:val="00C12BED"/>
    <w:rsid w:val="00C12C09"/>
    <w:rsid w:val="00C12C5E"/>
    <w:rsid w:val="00C12EB3"/>
    <w:rsid w:val="00C12F2B"/>
    <w:rsid w:val="00C1313F"/>
    <w:rsid w:val="00C13396"/>
    <w:rsid w:val="00C138E2"/>
    <w:rsid w:val="00C13BB4"/>
    <w:rsid w:val="00C13E62"/>
    <w:rsid w:val="00C13EF6"/>
    <w:rsid w:val="00C1451C"/>
    <w:rsid w:val="00C14619"/>
    <w:rsid w:val="00C14B1E"/>
    <w:rsid w:val="00C14B5E"/>
    <w:rsid w:val="00C14D03"/>
    <w:rsid w:val="00C1515A"/>
    <w:rsid w:val="00C154CB"/>
    <w:rsid w:val="00C159DC"/>
    <w:rsid w:val="00C15EBD"/>
    <w:rsid w:val="00C15EC8"/>
    <w:rsid w:val="00C15F99"/>
    <w:rsid w:val="00C16006"/>
    <w:rsid w:val="00C16133"/>
    <w:rsid w:val="00C16138"/>
    <w:rsid w:val="00C16199"/>
    <w:rsid w:val="00C165D3"/>
    <w:rsid w:val="00C166E6"/>
    <w:rsid w:val="00C16E94"/>
    <w:rsid w:val="00C17159"/>
    <w:rsid w:val="00C17265"/>
    <w:rsid w:val="00C172AF"/>
    <w:rsid w:val="00C172E0"/>
    <w:rsid w:val="00C17619"/>
    <w:rsid w:val="00C1766B"/>
    <w:rsid w:val="00C17908"/>
    <w:rsid w:val="00C17AEC"/>
    <w:rsid w:val="00C17CCA"/>
    <w:rsid w:val="00C17F12"/>
    <w:rsid w:val="00C20459"/>
    <w:rsid w:val="00C20855"/>
    <w:rsid w:val="00C20DC6"/>
    <w:rsid w:val="00C21364"/>
    <w:rsid w:val="00C214ED"/>
    <w:rsid w:val="00C2150F"/>
    <w:rsid w:val="00C21532"/>
    <w:rsid w:val="00C21556"/>
    <w:rsid w:val="00C219A0"/>
    <w:rsid w:val="00C219A3"/>
    <w:rsid w:val="00C21F9B"/>
    <w:rsid w:val="00C22486"/>
    <w:rsid w:val="00C22A28"/>
    <w:rsid w:val="00C22C49"/>
    <w:rsid w:val="00C22CED"/>
    <w:rsid w:val="00C22F8D"/>
    <w:rsid w:val="00C23401"/>
    <w:rsid w:val="00C2359B"/>
    <w:rsid w:val="00C2367B"/>
    <w:rsid w:val="00C23A67"/>
    <w:rsid w:val="00C23FD3"/>
    <w:rsid w:val="00C2481F"/>
    <w:rsid w:val="00C24830"/>
    <w:rsid w:val="00C24B74"/>
    <w:rsid w:val="00C24E4D"/>
    <w:rsid w:val="00C24F17"/>
    <w:rsid w:val="00C24F38"/>
    <w:rsid w:val="00C251D6"/>
    <w:rsid w:val="00C25BAC"/>
    <w:rsid w:val="00C2684E"/>
    <w:rsid w:val="00C2686D"/>
    <w:rsid w:val="00C26F20"/>
    <w:rsid w:val="00C270E8"/>
    <w:rsid w:val="00C2710C"/>
    <w:rsid w:val="00C2743C"/>
    <w:rsid w:val="00C27514"/>
    <w:rsid w:val="00C2756F"/>
    <w:rsid w:val="00C27659"/>
    <w:rsid w:val="00C279FE"/>
    <w:rsid w:val="00C27B75"/>
    <w:rsid w:val="00C27BEF"/>
    <w:rsid w:val="00C27C24"/>
    <w:rsid w:val="00C300D4"/>
    <w:rsid w:val="00C3071C"/>
    <w:rsid w:val="00C30930"/>
    <w:rsid w:val="00C30DA0"/>
    <w:rsid w:val="00C313C0"/>
    <w:rsid w:val="00C315B7"/>
    <w:rsid w:val="00C31967"/>
    <w:rsid w:val="00C31A52"/>
    <w:rsid w:val="00C31A60"/>
    <w:rsid w:val="00C323FE"/>
    <w:rsid w:val="00C32855"/>
    <w:rsid w:val="00C3296D"/>
    <w:rsid w:val="00C329C7"/>
    <w:rsid w:val="00C3317B"/>
    <w:rsid w:val="00C331F1"/>
    <w:rsid w:val="00C33491"/>
    <w:rsid w:val="00C33EDC"/>
    <w:rsid w:val="00C34095"/>
    <w:rsid w:val="00C34356"/>
    <w:rsid w:val="00C34669"/>
    <w:rsid w:val="00C34AC8"/>
    <w:rsid w:val="00C34BF1"/>
    <w:rsid w:val="00C34D2F"/>
    <w:rsid w:val="00C34ED4"/>
    <w:rsid w:val="00C35583"/>
    <w:rsid w:val="00C35672"/>
    <w:rsid w:val="00C3583A"/>
    <w:rsid w:val="00C35A30"/>
    <w:rsid w:val="00C35C7A"/>
    <w:rsid w:val="00C3668A"/>
    <w:rsid w:val="00C36A76"/>
    <w:rsid w:val="00C36AA4"/>
    <w:rsid w:val="00C36AFF"/>
    <w:rsid w:val="00C36EDD"/>
    <w:rsid w:val="00C37070"/>
    <w:rsid w:val="00C37200"/>
    <w:rsid w:val="00C37363"/>
    <w:rsid w:val="00C37797"/>
    <w:rsid w:val="00C37B8B"/>
    <w:rsid w:val="00C40060"/>
    <w:rsid w:val="00C401CC"/>
    <w:rsid w:val="00C40557"/>
    <w:rsid w:val="00C40A20"/>
    <w:rsid w:val="00C40B3E"/>
    <w:rsid w:val="00C40EE4"/>
    <w:rsid w:val="00C40F87"/>
    <w:rsid w:val="00C416A6"/>
    <w:rsid w:val="00C416DC"/>
    <w:rsid w:val="00C418A3"/>
    <w:rsid w:val="00C41C78"/>
    <w:rsid w:val="00C420FA"/>
    <w:rsid w:val="00C421BD"/>
    <w:rsid w:val="00C42217"/>
    <w:rsid w:val="00C42571"/>
    <w:rsid w:val="00C428D8"/>
    <w:rsid w:val="00C428F6"/>
    <w:rsid w:val="00C42C20"/>
    <w:rsid w:val="00C43260"/>
    <w:rsid w:val="00C4365A"/>
    <w:rsid w:val="00C436AC"/>
    <w:rsid w:val="00C43706"/>
    <w:rsid w:val="00C4389D"/>
    <w:rsid w:val="00C4424F"/>
    <w:rsid w:val="00C44A9F"/>
    <w:rsid w:val="00C44B74"/>
    <w:rsid w:val="00C450DD"/>
    <w:rsid w:val="00C454D0"/>
    <w:rsid w:val="00C4596C"/>
    <w:rsid w:val="00C45EE5"/>
    <w:rsid w:val="00C460DA"/>
    <w:rsid w:val="00C46181"/>
    <w:rsid w:val="00C466B8"/>
    <w:rsid w:val="00C469AD"/>
    <w:rsid w:val="00C47129"/>
    <w:rsid w:val="00C47320"/>
    <w:rsid w:val="00C4781C"/>
    <w:rsid w:val="00C4782E"/>
    <w:rsid w:val="00C47C9C"/>
    <w:rsid w:val="00C47D68"/>
    <w:rsid w:val="00C47EB7"/>
    <w:rsid w:val="00C47FB7"/>
    <w:rsid w:val="00C47FDB"/>
    <w:rsid w:val="00C501B0"/>
    <w:rsid w:val="00C50276"/>
    <w:rsid w:val="00C50362"/>
    <w:rsid w:val="00C504EF"/>
    <w:rsid w:val="00C50742"/>
    <w:rsid w:val="00C50852"/>
    <w:rsid w:val="00C50944"/>
    <w:rsid w:val="00C50BDB"/>
    <w:rsid w:val="00C50C5D"/>
    <w:rsid w:val="00C50D17"/>
    <w:rsid w:val="00C50E36"/>
    <w:rsid w:val="00C50FE0"/>
    <w:rsid w:val="00C511AF"/>
    <w:rsid w:val="00C51D2E"/>
    <w:rsid w:val="00C52960"/>
    <w:rsid w:val="00C52CF7"/>
    <w:rsid w:val="00C52D50"/>
    <w:rsid w:val="00C52F34"/>
    <w:rsid w:val="00C52F3B"/>
    <w:rsid w:val="00C53106"/>
    <w:rsid w:val="00C53255"/>
    <w:rsid w:val="00C533CF"/>
    <w:rsid w:val="00C537F5"/>
    <w:rsid w:val="00C53B09"/>
    <w:rsid w:val="00C53B8D"/>
    <w:rsid w:val="00C53CBE"/>
    <w:rsid w:val="00C53D79"/>
    <w:rsid w:val="00C53DC2"/>
    <w:rsid w:val="00C5422A"/>
    <w:rsid w:val="00C544DD"/>
    <w:rsid w:val="00C54541"/>
    <w:rsid w:val="00C54791"/>
    <w:rsid w:val="00C5484E"/>
    <w:rsid w:val="00C54E04"/>
    <w:rsid w:val="00C54E09"/>
    <w:rsid w:val="00C54FAB"/>
    <w:rsid w:val="00C55AA8"/>
    <w:rsid w:val="00C55D35"/>
    <w:rsid w:val="00C5628A"/>
    <w:rsid w:val="00C5662E"/>
    <w:rsid w:val="00C56A0C"/>
    <w:rsid w:val="00C56B23"/>
    <w:rsid w:val="00C56B3C"/>
    <w:rsid w:val="00C56C1C"/>
    <w:rsid w:val="00C56D1D"/>
    <w:rsid w:val="00C5722B"/>
    <w:rsid w:val="00C60105"/>
    <w:rsid w:val="00C602B6"/>
    <w:rsid w:val="00C6060A"/>
    <w:rsid w:val="00C60727"/>
    <w:rsid w:val="00C607D1"/>
    <w:rsid w:val="00C609B4"/>
    <w:rsid w:val="00C60BB3"/>
    <w:rsid w:val="00C60C7D"/>
    <w:rsid w:val="00C60DAC"/>
    <w:rsid w:val="00C60E36"/>
    <w:rsid w:val="00C613C2"/>
    <w:rsid w:val="00C6198C"/>
    <w:rsid w:val="00C61A1B"/>
    <w:rsid w:val="00C61AA4"/>
    <w:rsid w:val="00C61AEA"/>
    <w:rsid w:val="00C61CF9"/>
    <w:rsid w:val="00C6235F"/>
    <w:rsid w:val="00C623A7"/>
    <w:rsid w:val="00C623E3"/>
    <w:rsid w:val="00C62800"/>
    <w:rsid w:val="00C62A2D"/>
    <w:rsid w:val="00C62F27"/>
    <w:rsid w:val="00C63125"/>
    <w:rsid w:val="00C631D2"/>
    <w:rsid w:val="00C63230"/>
    <w:rsid w:val="00C63BB5"/>
    <w:rsid w:val="00C63DDA"/>
    <w:rsid w:val="00C63F01"/>
    <w:rsid w:val="00C641D6"/>
    <w:rsid w:val="00C642D7"/>
    <w:rsid w:val="00C64B0C"/>
    <w:rsid w:val="00C64B1F"/>
    <w:rsid w:val="00C64D84"/>
    <w:rsid w:val="00C65015"/>
    <w:rsid w:val="00C65290"/>
    <w:rsid w:val="00C65371"/>
    <w:rsid w:val="00C656E4"/>
    <w:rsid w:val="00C658CE"/>
    <w:rsid w:val="00C65F2C"/>
    <w:rsid w:val="00C6616A"/>
    <w:rsid w:val="00C662DE"/>
    <w:rsid w:val="00C664D5"/>
    <w:rsid w:val="00C6664F"/>
    <w:rsid w:val="00C66727"/>
    <w:rsid w:val="00C66846"/>
    <w:rsid w:val="00C668BE"/>
    <w:rsid w:val="00C6695E"/>
    <w:rsid w:val="00C66DD7"/>
    <w:rsid w:val="00C66EF3"/>
    <w:rsid w:val="00C673D9"/>
    <w:rsid w:val="00C679B7"/>
    <w:rsid w:val="00C67C99"/>
    <w:rsid w:val="00C67D36"/>
    <w:rsid w:val="00C700CB"/>
    <w:rsid w:val="00C701B5"/>
    <w:rsid w:val="00C7027A"/>
    <w:rsid w:val="00C7043E"/>
    <w:rsid w:val="00C70FC4"/>
    <w:rsid w:val="00C71580"/>
    <w:rsid w:val="00C7183E"/>
    <w:rsid w:val="00C71C4F"/>
    <w:rsid w:val="00C71CB4"/>
    <w:rsid w:val="00C71D1E"/>
    <w:rsid w:val="00C726BD"/>
    <w:rsid w:val="00C726FA"/>
    <w:rsid w:val="00C7279B"/>
    <w:rsid w:val="00C72B35"/>
    <w:rsid w:val="00C72D2B"/>
    <w:rsid w:val="00C7332F"/>
    <w:rsid w:val="00C733F0"/>
    <w:rsid w:val="00C73517"/>
    <w:rsid w:val="00C7396A"/>
    <w:rsid w:val="00C739DD"/>
    <w:rsid w:val="00C73CAF"/>
    <w:rsid w:val="00C74105"/>
    <w:rsid w:val="00C74295"/>
    <w:rsid w:val="00C746FE"/>
    <w:rsid w:val="00C7483C"/>
    <w:rsid w:val="00C74942"/>
    <w:rsid w:val="00C74B82"/>
    <w:rsid w:val="00C74DFB"/>
    <w:rsid w:val="00C74E66"/>
    <w:rsid w:val="00C74F47"/>
    <w:rsid w:val="00C74FC7"/>
    <w:rsid w:val="00C75288"/>
    <w:rsid w:val="00C75439"/>
    <w:rsid w:val="00C756C5"/>
    <w:rsid w:val="00C75819"/>
    <w:rsid w:val="00C7584C"/>
    <w:rsid w:val="00C7593F"/>
    <w:rsid w:val="00C7603B"/>
    <w:rsid w:val="00C762FB"/>
    <w:rsid w:val="00C763C3"/>
    <w:rsid w:val="00C7654D"/>
    <w:rsid w:val="00C76A1A"/>
    <w:rsid w:val="00C76DAA"/>
    <w:rsid w:val="00C778E6"/>
    <w:rsid w:val="00C779CA"/>
    <w:rsid w:val="00C77C16"/>
    <w:rsid w:val="00C8013D"/>
    <w:rsid w:val="00C8022D"/>
    <w:rsid w:val="00C808E4"/>
    <w:rsid w:val="00C80B22"/>
    <w:rsid w:val="00C80D35"/>
    <w:rsid w:val="00C80F4E"/>
    <w:rsid w:val="00C81035"/>
    <w:rsid w:val="00C8103B"/>
    <w:rsid w:val="00C81226"/>
    <w:rsid w:val="00C81236"/>
    <w:rsid w:val="00C8149A"/>
    <w:rsid w:val="00C8194C"/>
    <w:rsid w:val="00C824C9"/>
    <w:rsid w:val="00C8264C"/>
    <w:rsid w:val="00C828A9"/>
    <w:rsid w:val="00C829B6"/>
    <w:rsid w:val="00C82C4A"/>
    <w:rsid w:val="00C82FF6"/>
    <w:rsid w:val="00C83004"/>
    <w:rsid w:val="00C831EC"/>
    <w:rsid w:val="00C8338B"/>
    <w:rsid w:val="00C8372C"/>
    <w:rsid w:val="00C83760"/>
    <w:rsid w:val="00C83A54"/>
    <w:rsid w:val="00C83AC9"/>
    <w:rsid w:val="00C83BC8"/>
    <w:rsid w:val="00C83E07"/>
    <w:rsid w:val="00C8401C"/>
    <w:rsid w:val="00C84078"/>
    <w:rsid w:val="00C8431A"/>
    <w:rsid w:val="00C846B2"/>
    <w:rsid w:val="00C846BC"/>
    <w:rsid w:val="00C84926"/>
    <w:rsid w:val="00C8497F"/>
    <w:rsid w:val="00C84A4D"/>
    <w:rsid w:val="00C84BF9"/>
    <w:rsid w:val="00C84F7B"/>
    <w:rsid w:val="00C8558B"/>
    <w:rsid w:val="00C85862"/>
    <w:rsid w:val="00C85D3C"/>
    <w:rsid w:val="00C85D4A"/>
    <w:rsid w:val="00C85EE8"/>
    <w:rsid w:val="00C86012"/>
    <w:rsid w:val="00C861A2"/>
    <w:rsid w:val="00C86246"/>
    <w:rsid w:val="00C862F1"/>
    <w:rsid w:val="00C8648C"/>
    <w:rsid w:val="00C8669F"/>
    <w:rsid w:val="00C868A8"/>
    <w:rsid w:val="00C86CFD"/>
    <w:rsid w:val="00C86D7D"/>
    <w:rsid w:val="00C86D93"/>
    <w:rsid w:val="00C87119"/>
    <w:rsid w:val="00C8796D"/>
    <w:rsid w:val="00C879CC"/>
    <w:rsid w:val="00C87E5A"/>
    <w:rsid w:val="00C90275"/>
    <w:rsid w:val="00C902E1"/>
    <w:rsid w:val="00C906DC"/>
    <w:rsid w:val="00C909F7"/>
    <w:rsid w:val="00C91609"/>
    <w:rsid w:val="00C9166D"/>
    <w:rsid w:val="00C9166E"/>
    <w:rsid w:val="00C9170A"/>
    <w:rsid w:val="00C9180B"/>
    <w:rsid w:val="00C919E5"/>
    <w:rsid w:val="00C91A6B"/>
    <w:rsid w:val="00C91E8F"/>
    <w:rsid w:val="00C9202E"/>
    <w:rsid w:val="00C921BD"/>
    <w:rsid w:val="00C923ED"/>
    <w:rsid w:val="00C9245A"/>
    <w:rsid w:val="00C92753"/>
    <w:rsid w:val="00C92A22"/>
    <w:rsid w:val="00C92AC9"/>
    <w:rsid w:val="00C92CB9"/>
    <w:rsid w:val="00C92D4E"/>
    <w:rsid w:val="00C92EB4"/>
    <w:rsid w:val="00C92FDB"/>
    <w:rsid w:val="00C9334C"/>
    <w:rsid w:val="00C93438"/>
    <w:rsid w:val="00C9361A"/>
    <w:rsid w:val="00C93D64"/>
    <w:rsid w:val="00C93FE3"/>
    <w:rsid w:val="00C94368"/>
    <w:rsid w:val="00C943BE"/>
    <w:rsid w:val="00C945E2"/>
    <w:rsid w:val="00C94A52"/>
    <w:rsid w:val="00C94D60"/>
    <w:rsid w:val="00C94EFA"/>
    <w:rsid w:val="00C94F72"/>
    <w:rsid w:val="00C94FDF"/>
    <w:rsid w:val="00C9507E"/>
    <w:rsid w:val="00C9526A"/>
    <w:rsid w:val="00C95280"/>
    <w:rsid w:val="00C9540E"/>
    <w:rsid w:val="00C95439"/>
    <w:rsid w:val="00C9557A"/>
    <w:rsid w:val="00C95AAE"/>
    <w:rsid w:val="00C96186"/>
    <w:rsid w:val="00C9649F"/>
    <w:rsid w:val="00C9688F"/>
    <w:rsid w:val="00C969FC"/>
    <w:rsid w:val="00C96B25"/>
    <w:rsid w:val="00C96F72"/>
    <w:rsid w:val="00C970DC"/>
    <w:rsid w:val="00C9744D"/>
    <w:rsid w:val="00C975D4"/>
    <w:rsid w:val="00C9766A"/>
    <w:rsid w:val="00C9777A"/>
    <w:rsid w:val="00C97FE9"/>
    <w:rsid w:val="00CA021E"/>
    <w:rsid w:val="00CA0360"/>
    <w:rsid w:val="00CA08E5"/>
    <w:rsid w:val="00CA0B3C"/>
    <w:rsid w:val="00CA0C51"/>
    <w:rsid w:val="00CA1060"/>
    <w:rsid w:val="00CA10BB"/>
    <w:rsid w:val="00CA15CA"/>
    <w:rsid w:val="00CA1CA6"/>
    <w:rsid w:val="00CA1EEC"/>
    <w:rsid w:val="00CA21B7"/>
    <w:rsid w:val="00CA22CC"/>
    <w:rsid w:val="00CA242D"/>
    <w:rsid w:val="00CA2584"/>
    <w:rsid w:val="00CA28CB"/>
    <w:rsid w:val="00CA2A27"/>
    <w:rsid w:val="00CA30A8"/>
    <w:rsid w:val="00CA30E5"/>
    <w:rsid w:val="00CA319E"/>
    <w:rsid w:val="00CA32AE"/>
    <w:rsid w:val="00CA32B8"/>
    <w:rsid w:val="00CA3307"/>
    <w:rsid w:val="00CA41C4"/>
    <w:rsid w:val="00CA421A"/>
    <w:rsid w:val="00CA423F"/>
    <w:rsid w:val="00CA4338"/>
    <w:rsid w:val="00CA469D"/>
    <w:rsid w:val="00CA4BB4"/>
    <w:rsid w:val="00CA4C98"/>
    <w:rsid w:val="00CA4F75"/>
    <w:rsid w:val="00CA53F7"/>
    <w:rsid w:val="00CA57A2"/>
    <w:rsid w:val="00CA5937"/>
    <w:rsid w:val="00CA5FB8"/>
    <w:rsid w:val="00CA6030"/>
    <w:rsid w:val="00CA60A6"/>
    <w:rsid w:val="00CA630A"/>
    <w:rsid w:val="00CA658F"/>
    <w:rsid w:val="00CA66ED"/>
    <w:rsid w:val="00CA6791"/>
    <w:rsid w:val="00CA69F4"/>
    <w:rsid w:val="00CA6BB2"/>
    <w:rsid w:val="00CA6C06"/>
    <w:rsid w:val="00CA6CB9"/>
    <w:rsid w:val="00CA6FF6"/>
    <w:rsid w:val="00CA7030"/>
    <w:rsid w:val="00CA72F6"/>
    <w:rsid w:val="00CA7619"/>
    <w:rsid w:val="00CA7729"/>
    <w:rsid w:val="00CA794E"/>
    <w:rsid w:val="00CA7977"/>
    <w:rsid w:val="00CA7C78"/>
    <w:rsid w:val="00CA7EFE"/>
    <w:rsid w:val="00CB0315"/>
    <w:rsid w:val="00CB03D1"/>
    <w:rsid w:val="00CB08E0"/>
    <w:rsid w:val="00CB0CA5"/>
    <w:rsid w:val="00CB0E2D"/>
    <w:rsid w:val="00CB1219"/>
    <w:rsid w:val="00CB1676"/>
    <w:rsid w:val="00CB1C84"/>
    <w:rsid w:val="00CB2480"/>
    <w:rsid w:val="00CB2633"/>
    <w:rsid w:val="00CB2ECB"/>
    <w:rsid w:val="00CB2F55"/>
    <w:rsid w:val="00CB33D5"/>
    <w:rsid w:val="00CB36E9"/>
    <w:rsid w:val="00CB3B8D"/>
    <w:rsid w:val="00CB3E47"/>
    <w:rsid w:val="00CB4076"/>
    <w:rsid w:val="00CB410B"/>
    <w:rsid w:val="00CB4393"/>
    <w:rsid w:val="00CB45CE"/>
    <w:rsid w:val="00CB46A8"/>
    <w:rsid w:val="00CB4C36"/>
    <w:rsid w:val="00CB4C4D"/>
    <w:rsid w:val="00CB5097"/>
    <w:rsid w:val="00CB50A2"/>
    <w:rsid w:val="00CB522C"/>
    <w:rsid w:val="00CB54B3"/>
    <w:rsid w:val="00CB564B"/>
    <w:rsid w:val="00CB59E7"/>
    <w:rsid w:val="00CB5DF6"/>
    <w:rsid w:val="00CB6164"/>
    <w:rsid w:val="00CB6167"/>
    <w:rsid w:val="00CB6D05"/>
    <w:rsid w:val="00CB6E6F"/>
    <w:rsid w:val="00CB6F0F"/>
    <w:rsid w:val="00CB6FE5"/>
    <w:rsid w:val="00CB72B4"/>
    <w:rsid w:val="00CB755C"/>
    <w:rsid w:val="00CB7651"/>
    <w:rsid w:val="00CB76EA"/>
    <w:rsid w:val="00CB7798"/>
    <w:rsid w:val="00CB78A2"/>
    <w:rsid w:val="00CB798A"/>
    <w:rsid w:val="00CB7ADF"/>
    <w:rsid w:val="00CB7D57"/>
    <w:rsid w:val="00CB7F45"/>
    <w:rsid w:val="00CB7F7D"/>
    <w:rsid w:val="00CC00CF"/>
    <w:rsid w:val="00CC0116"/>
    <w:rsid w:val="00CC02C4"/>
    <w:rsid w:val="00CC0348"/>
    <w:rsid w:val="00CC1519"/>
    <w:rsid w:val="00CC1528"/>
    <w:rsid w:val="00CC1860"/>
    <w:rsid w:val="00CC1A5C"/>
    <w:rsid w:val="00CC1BC5"/>
    <w:rsid w:val="00CC1FA8"/>
    <w:rsid w:val="00CC203A"/>
    <w:rsid w:val="00CC2183"/>
    <w:rsid w:val="00CC2445"/>
    <w:rsid w:val="00CC248B"/>
    <w:rsid w:val="00CC24D4"/>
    <w:rsid w:val="00CC28F7"/>
    <w:rsid w:val="00CC2C5E"/>
    <w:rsid w:val="00CC3066"/>
    <w:rsid w:val="00CC34F2"/>
    <w:rsid w:val="00CC356C"/>
    <w:rsid w:val="00CC3990"/>
    <w:rsid w:val="00CC3C1E"/>
    <w:rsid w:val="00CC4055"/>
    <w:rsid w:val="00CC409F"/>
    <w:rsid w:val="00CC419C"/>
    <w:rsid w:val="00CC42BA"/>
    <w:rsid w:val="00CC4817"/>
    <w:rsid w:val="00CC4A86"/>
    <w:rsid w:val="00CC4AB9"/>
    <w:rsid w:val="00CC4C65"/>
    <w:rsid w:val="00CC55DB"/>
    <w:rsid w:val="00CC570B"/>
    <w:rsid w:val="00CC5809"/>
    <w:rsid w:val="00CC5ACA"/>
    <w:rsid w:val="00CC5EE9"/>
    <w:rsid w:val="00CC61F3"/>
    <w:rsid w:val="00CC69B7"/>
    <w:rsid w:val="00CC6C1E"/>
    <w:rsid w:val="00CC6CF6"/>
    <w:rsid w:val="00CC6E7A"/>
    <w:rsid w:val="00CC70E5"/>
    <w:rsid w:val="00CC730B"/>
    <w:rsid w:val="00CC737B"/>
    <w:rsid w:val="00CC7448"/>
    <w:rsid w:val="00CC752F"/>
    <w:rsid w:val="00CC7622"/>
    <w:rsid w:val="00CC763F"/>
    <w:rsid w:val="00CC7703"/>
    <w:rsid w:val="00CC78C1"/>
    <w:rsid w:val="00CC7FF4"/>
    <w:rsid w:val="00CD0225"/>
    <w:rsid w:val="00CD0C3F"/>
    <w:rsid w:val="00CD0ED3"/>
    <w:rsid w:val="00CD1575"/>
    <w:rsid w:val="00CD1695"/>
    <w:rsid w:val="00CD16DF"/>
    <w:rsid w:val="00CD1830"/>
    <w:rsid w:val="00CD18B9"/>
    <w:rsid w:val="00CD1996"/>
    <w:rsid w:val="00CD1AD0"/>
    <w:rsid w:val="00CD1BFF"/>
    <w:rsid w:val="00CD1D4F"/>
    <w:rsid w:val="00CD25D2"/>
    <w:rsid w:val="00CD289A"/>
    <w:rsid w:val="00CD2CA5"/>
    <w:rsid w:val="00CD2E69"/>
    <w:rsid w:val="00CD310E"/>
    <w:rsid w:val="00CD32E7"/>
    <w:rsid w:val="00CD3781"/>
    <w:rsid w:val="00CD378F"/>
    <w:rsid w:val="00CD37C6"/>
    <w:rsid w:val="00CD38E3"/>
    <w:rsid w:val="00CD3DB5"/>
    <w:rsid w:val="00CD440D"/>
    <w:rsid w:val="00CD4880"/>
    <w:rsid w:val="00CD49B2"/>
    <w:rsid w:val="00CD4B3C"/>
    <w:rsid w:val="00CD4D40"/>
    <w:rsid w:val="00CD50D4"/>
    <w:rsid w:val="00CD53D2"/>
    <w:rsid w:val="00CD53E2"/>
    <w:rsid w:val="00CD5F83"/>
    <w:rsid w:val="00CD5FC3"/>
    <w:rsid w:val="00CD5FC5"/>
    <w:rsid w:val="00CD5FCE"/>
    <w:rsid w:val="00CD5FFD"/>
    <w:rsid w:val="00CD63F7"/>
    <w:rsid w:val="00CD65C3"/>
    <w:rsid w:val="00CD661B"/>
    <w:rsid w:val="00CD67C6"/>
    <w:rsid w:val="00CD67F5"/>
    <w:rsid w:val="00CD6819"/>
    <w:rsid w:val="00CD68E3"/>
    <w:rsid w:val="00CD694A"/>
    <w:rsid w:val="00CD6FC2"/>
    <w:rsid w:val="00CD7026"/>
    <w:rsid w:val="00CD78AF"/>
    <w:rsid w:val="00CD7A9D"/>
    <w:rsid w:val="00CE0026"/>
    <w:rsid w:val="00CE019A"/>
    <w:rsid w:val="00CE08AC"/>
    <w:rsid w:val="00CE095D"/>
    <w:rsid w:val="00CE0A9E"/>
    <w:rsid w:val="00CE0BC6"/>
    <w:rsid w:val="00CE0D68"/>
    <w:rsid w:val="00CE119C"/>
    <w:rsid w:val="00CE1387"/>
    <w:rsid w:val="00CE1472"/>
    <w:rsid w:val="00CE1480"/>
    <w:rsid w:val="00CE17E9"/>
    <w:rsid w:val="00CE18F1"/>
    <w:rsid w:val="00CE1AFC"/>
    <w:rsid w:val="00CE1BDC"/>
    <w:rsid w:val="00CE1F37"/>
    <w:rsid w:val="00CE2046"/>
    <w:rsid w:val="00CE21DB"/>
    <w:rsid w:val="00CE220A"/>
    <w:rsid w:val="00CE221D"/>
    <w:rsid w:val="00CE24C7"/>
    <w:rsid w:val="00CE25B0"/>
    <w:rsid w:val="00CE2675"/>
    <w:rsid w:val="00CE292D"/>
    <w:rsid w:val="00CE2AD4"/>
    <w:rsid w:val="00CE2B89"/>
    <w:rsid w:val="00CE2C06"/>
    <w:rsid w:val="00CE2E1C"/>
    <w:rsid w:val="00CE33F6"/>
    <w:rsid w:val="00CE349C"/>
    <w:rsid w:val="00CE36D0"/>
    <w:rsid w:val="00CE3B7C"/>
    <w:rsid w:val="00CE3FDB"/>
    <w:rsid w:val="00CE4317"/>
    <w:rsid w:val="00CE4324"/>
    <w:rsid w:val="00CE48E5"/>
    <w:rsid w:val="00CE497E"/>
    <w:rsid w:val="00CE49D1"/>
    <w:rsid w:val="00CE4CE3"/>
    <w:rsid w:val="00CE5161"/>
    <w:rsid w:val="00CE52A1"/>
    <w:rsid w:val="00CE54E3"/>
    <w:rsid w:val="00CE58BF"/>
    <w:rsid w:val="00CE5B6D"/>
    <w:rsid w:val="00CE5E3C"/>
    <w:rsid w:val="00CE6006"/>
    <w:rsid w:val="00CE68CD"/>
    <w:rsid w:val="00CE6AAA"/>
    <w:rsid w:val="00CE6C18"/>
    <w:rsid w:val="00CE6FF0"/>
    <w:rsid w:val="00CE739A"/>
    <w:rsid w:val="00CE7B59"/>
    <w:rsid w:val="00CE7D59"/>
    <w:rsid w:val="00CE7D6C"/>
    <w:rsid w:val="00CE7E0F"/>
    <w:rsid w:val="00CE7E3E"/>
    <w:rsid w:val="00CE7F0E"/>
    <w:rsid w:val="00CF01BC"/>
    <w:rsid w:val="00CF0660"/>
    <w:rsid w:val="00CF0715"/>
    <w:rsid w:val="00CF0A7A"/>
    <w:rsid w:val="00CF0EE2"/>
    <w:rsid w:val="00CF0F1F"/>
    <w:rsid w:val="00CF1758"/>
    <w:rsid w:val="00CF1FAB"/>
    <w:rsid w:val="00CF2058"/>
    <w:rsid w:val="00CF232B"/>
    <w:rsid w:val="00CF2468"/>
    <w:rsid w:val="00CF2629"/>
    <w:rsid w:val="00CF2706"/>
    <w:rsid w:val="00CF27F2"/>
    <w:rsid w:val="00CF289D"/>
    <w:rsid w:val="00CF2C53"/>
    <w:rsid w:val="00CF2C65"/>
    <w:rsid w:val="00CF2DAF"/>
    <w:rsid w:val="00CF2EC7"/>
    <w:rsid w:val="00CF3209"/>
    <w:rsid w:val="00CF3621"/>
    <w:rsid w:val="00CF373F"/>
    <w:rsid w:val="00CF4086"/>
    <w:rsid w:val="00CF40D7"/>
    <w:rsid w:val="00CF4918"/>
    <w:rsid w:val="00CF49BB"/>
    <w:rsid w:val="00CF5082"/>
    <w:rsid w:val="00CF5278"/>
    <w:rsid w:val="00CF539B"/>
    <w:rsid w:val="00CF5460"/>
    <w:rsid w:val="00CF5AB7"/>
    <w:rsid w:val="00CF5B87"/>
    <w:rsid w:val="00CF5CA6"/>
    <w:rsid w:val="00CF5D88"/>
    <w:rsid w:val="00CF62BB"/>
    <w:rsid w:val="00CF66AF"/>
    <w:rsid w:val="00CF67DB"/>
    <w:rsid w:val="00CF6F7D"/>
    <w:rsid w:val="00CF70C0"/>
    <w:rsid w:val="00CF76FD"/>
    <w:rsid w:val="00CF77DE"/>
    <w:rsid w:val="00CF7D28"/>
    <w:rsid w:val="00D00549"/>
    <w:rsid w:val="00D006B4"/>
    <w:rsid w:val="00D01346"/>
    <w:rsid w:val="00D0147B"/>
    <w:rsid w:val="00D017F9"/>
    <w:rsid w:val="00D0197B"/>
    <w:rsid w:val="00D01D90"/>
    <w:rsid w:val="00D01F66"/>
    <w:rsid w:val="00D02825"/>
    <w:rsid w:val="00D029BF"/>
    <w:rsid w:val="00D02B6B"/>
    <w:rsid w:val="00D02EEF"/>
    <w:rsid w:val="00D02F28"/>
    <w:rsid w:val="00D0313D"/>
    <w:rsid w:val="00D032FC"/>
    <w:rsid w:val="00D03366"/>
    <w:rsid w:val="00D0366C"/>
    <w:rsid w:val="00D037AB"/>
    <w:rsid w:val="00D03890"/>
    <w:rsid w:val="00D039BD"/>
    <w:rsid w:val="00D03C14"/>
    <w:rsid w:val="00D03C8B"/>
    <w:rsid w:val="00D03F07"/>
    <w:rsid w:val="00D0411D"/>
    <w:rsid w:val="00D044A8"/>
    <w:rsid w:val="00D04C77"/>
    <w:rsid w:val="00D05441"/>
    <w:rsid w:val="00D0555A"/>
    <w:rsid w:val="00D0566F"/>
    <w:rsid w:val="00D057A2"/>
    <w:rsid w:val="00D05A40"/>
    <w:rsid w:val="00D05C68"/>
    <w:rsid w:val="00D06340"/>
    <w:rsid w:val="00D064EB"/>
    <w:rsid w:val="00D06886"/>
    <w:rsid w:val="00D06960"/>
    <w:rsid w:val="00D06979"/>
    <w:rsid w:val="00D06B3A"/>
    <w:rsid w:val="00D06DF8"/>
    <w:rsid w:val="00D06EE8"/>
    <w:rsid w:val="00D06F0E"/>
    <w:rsid w:val="00D0708C"/>
    <w:rsid w:val="00D0717F"/>
    <w:rsid w:val="00D07574"/>
    <w:rsid w:val="00D07866"/>
    <w:rsid w:val="00D078D0"/>
    <w:rsid w:val="00D07935"/>
    <w:rsid w:val="00D079AD"/>
    <w:rsid w:val="00D10E20"/>
    <w:rsid w:val="00D10EF7"/>
    <w:rsid w:val="00D1122B"/>
    <w:rsid w:val="00D1124D"/>
    <w:rsid w:val="00D115A7"/>
    <w:rsid w:val="00D11764"/>
    <w:rsid w:val="00D11ADF"/>
    <w:rsid w:val="00D1280B"/>
    <w:rsid w:val="00D1284F"/>
    <w:rsid w:val="00D12D89"/>
    <w:rsid w:val="00D13826"/>
    <w:rsid w:val="00D13CFE"/>
    <w:rsid w:val="00D13E21"/>
    <w:rsid w:val="00D141F8"/>
    <w:rsid w:val="00D1431C"/>
    <w:rsid w:val="00D146E3"/>
    <w:rsid w:val="00D14AAB"/>
    <w:rsid w:val="00D14CC8"/>
    <w:rsid w:val="00D15528"/>
    <w:rsid w:val="00D155ED"/>
    <w:rsid w:val="00D15691"/>
    <w:rsid w:val="00D156AB"/>
    <w:rsid w:val="00D158CF"/>
    <w:rsid w:val="00D15A57"/>
    <w:rsid w:val="00D15F11"/>
    <w:rsid w:val="00D15F55"/>
    <w:rsid w:val="00D15FC5"/>
    <w:rsid w:val="00D16189"/>
    <w:rsid w:val="00D164BC"/>
    <w:rsid w:val="00D164F7"/>
    <w:rsid w:val="00D16550"/>
    <w:rsid w:val="00D16553"/>
    <w:rsid w:val="00D1696F"/>
    <w:rsid w:val="00D16B24"/>
    <w:rsid w:val="00D16F44"/>
    <w:rsid w:val="00D1701E"/>
    <w:rsid w:val="00D17260"/>
    <w:rsid w:val="00D172A7"/>
    <w:rsid w:val="00D175C1"/>
    <w:rsid w:val="00D17A80"/>
    <w:rsid w:val="00D17BB5"/>
    <w:rsid w:val="00D17C76"/>
    <w:rsid w:val="00D17D9D"/>
    <w:rsid w:val="00D17E49"/>
    <w:rsid w:val="00D17EE7"/>
    <w:rsid w:val="00D17F34"/>
    <w:rsid w:val="00D2052D"/>
    <w:rsid w:val="00D209E2"/>
    <w:rsid w:val="00D20C45"/>
    <w:rsid w:val="00D20F85"/>
    <w:rsid w:val="00D2140C"/>
    <w:rsid w:val="00D21636"/>
    <w:rsid w:val="00D21A79"/>
    <w:rsid w:val="00D21B0E"/>
    <w:rsid w:val="00D21CF6"/>
    <w:rsid w:val="00D224DF"/>
    <w:rsid w:val="00D22820"/>
    <w:rsid w:val="00D22A7C"/>
    <w:rsid w:val="00D22D94"/>
    <w:rsid w:val="00D22F50"/>
    <w:rsid w:val="00D235EB"/>
    <w:rsid w:val="00D239CD"/>
    <w:rsid w:val="00D23C2E"/>
    <w:rsid w:val="00D23CB4"/>
    <w:rsid w:val="00D23E35"/>
    <w:rsid w:val="00D2427F"/>
    <w:rsid w:val="00D242A6"/>
    <w:rsid w:val="00D24331"/>
    <w:rsid w:val="00D24567"/>
    <w:rsid w:val="00D245F5"/>
    <w:rsid w:val="00D246C4"/>
    <w:rsid w:val="00D24767"/>
    <w:rsid w:val="00D248B0"/>
    <w:rsid w:val="00D259B4"/>
    <w:rsid w:val="00D25B51"/>
    <w:rsid w:val="00D25F00"/>
    <w:rsid w:val="00D25F52"/>
    <w:rsid w:val="00D25F94"/>
    <w:rsid w:val="00D260DD"/>
    <w:rsid w:val="00D26242"/>
    <w:rsid w:val="00D26284"/>
    <w:rsid w:val="00D26346"/>
    <w:rsid w:val="00D265F2"/>
    <w:rsid w:val="00D26659"/>
    <w:rsid w:val="00D26CEC"/>
    <w:rsid w:val="00D26FA1"/>
    <w:rsid w:val="00D277E4"/>
    <w:rsid w:val="00D279EB"/>
    <w:rsid w:val="00D27D95"/>
    <w:rsid w:val="00D27E65"/>
    <w:rsid w:val="00D3012A"/>
    <w:rsid w:val="00D3025A"/>
    <w:rsid w:val="00D30553"/>
    <w:rsid w:val="00D3091F"/>
    <w:rsid w:val="00D30CD4"/>
    <w:rsid w:val="00D30FE1"/>
    <w:rsid w:val="00D31097"/>
    <w:rsid w:val="00D311DE"/>
    <w:rsid w:val="00D31319"/>
    <w:rsid w:val="00D31372"/>
    <w:rsid w:val="00D31AEE"/>
    <w:rsid w:val="00D31E32"/>
    <w:rsid w:val="00D327E2"/>
    <w:rsid w:val="00D32800"/>
    <w:rsid w:val="00D3286F"/>
    <w:rsid w:val="00D329AF"/>
    <w:rsid w:val="00D32C34"/>
    <w:rsid w:val="00D33027"/>
    <w:rsid w:val="00D33238"/>
    <w:rsid w:val="00D33323"/>
    <w:rsid w:val="00D33848"/>
    <w:rsid w:val="00D338C5"/>
    <w:rsid w:val="00D33A1A"/>
    <w:rsid w:val="00D33D67"/>
    <w:rsid w:val="00D33E95"/>
    <w:rsid w:val="00D343EC"/>
    <w:rsid w:val="00D34564"/>
    <w:rsid w:val="00D34592"/>
    <w:rsid w:val="00D34675"/>
    <w:rsid w:val="00D34833"/>
    <w:rsid w:val="00D34868"/>
    <w:rsid w:val="00D34AC9"/>
    <w:rsid w:val="00D34D52"/>
    <w:rsid w:val="00D350D3"/>
    <w:rsid w:val="00D354CC"/>
    <w:rsid w:val="00D35855"/>
    <w:rsid w:val="00D35C17"/>
    <w:rsid w:val="00D35C2D"/>
    <w:rsid w:val="00D35E92"/>
    <w:rsid w:val="00D36B94"/>
    <w:rsid w:val="00D36C5C"/>
    <w:rsid w:val="00D36C75"/>
    <w:rsid w:val="00D36D2E"/>
    <w:rsid w:val="00D37249"/>
    <w:rsid w:val="00D37424"/>
    <w:rsid w:val="00D374DF"/>
    <w:rsid w:val="00D3783B"/>
    <w:rsid w:val="00D37E41"/>
    <w:rsid w:val="00D4012D"/>
    <w:rsid w:val="00D401DF"/>
    <w:rsid w:val="00D4038E"/>
    <w:rsid w:val="00D40668"/>
    <w:rsid w:val="00D40990"/>
    <w:rsid w:val="00D40B32"/>
    <w:rsid w:val="00D40BDB"/>
    <w:rsid w:val="00D40E26"/>
    <w:rsid w:val="00D41052"/>
    <w:rsid w:val="00D411E8"/>
    <w:rsid w:val="00D4150A"/>
    <w:rsid w:val="00D41E2A"/>
    <w:rsid w:val="00D41E4D"/>
    <w:rsid w:val="00D4200A"/>
    <w:rsid w:val="00D42B4C"/>
    <w:rsid w:val="00D43296"/>
    <w:rsid w:val="00D432B8"/>
    <w:rsid w:val="00D436A2"/>
    <w:rsid w:val="00D436C4"/>
    <w:rsid w:val="00D43725"/>
    <w:rsid w:val="00D43758"/>
    <w:rsid w:val="00D43DA2"/>
    <w:rsid w:val="00D43DCF"/>
    <w:rsid w:val="00D44100"/>
    <w:rsid w:val="00D44669"/>
    <w:rsid w:val="00D4480C"/>
    <w:rsid w:val="00D44C80"/>
    <w:rsid w:val="00D44DC4"/>
    <w:rsid w:val="00D451BC"/>
    <w:rsid w:val="00D45246"/>
    <w:rsid w:val="00D452A1"/>
    <w:rsid w:val="00D455BE"/>
    <w:rsid w:val="00D455CD"/>
    <w:rsid w:val="00D45ACD"/>
    <w:rsid w:val="00D46309"/>
    <w:rsid w:val="00D4672C"/>
    <w:rsid w:val="00D46A70"/>
    <w:rsid w:val="00D46BDF"/>
    <w:rsid w:val="00D46F69"/>
    <w:rsid w:val="00D46F96"/>
    <w:rsid w:val="00D476E4"/>
    <w:rsid w:val="00D478E5"/>
    <w:rsid w:val="00D479CE"/>
    <w:rsid w:val="00D47B32"/>
    <w:rsid w:val="00D47E79"/>
    <w:rsid w:val="00D5042D"/>
    <w:rsid w:val="00D50738"/>
    <w:rsid w:val="00D5074A"/>
    <w:rsid w:val="00D507B1"/>
    <w:rsid w:val="00D507D1"/>
    <w:rsid w:val="00D509B9"/>
    <w:rsid w:val="00D50A38"/>
    <w:rsid w:val="00D510C2"/>
    <w:rsid w:val="00D511F8"/>
    <w:rsid w:val="00D51380"/>
    <w:rsid w:val="00D515A5"/>
    <w:rsid w:val="00D51953"/>
    <w:rsid w:val="00D51B4D"/>
    <w:rsid w:val="00D51D3A"/>
    <w:rsid w:val="00D51E60"/>
    <w:rsid w:val="00D5215B"/>
    <w:rsid w:val="00D521CE"/>
    <w:rsid w:val="00D52750"/>
    <w:rsid w:val="00D52752"/>
    <w:rsid w:val="00D5292C"/>
    <w:rsid w:val="00D52977"/>
    <w:rsid w:val="00D52A7E"/>
    <w:rsid w:val="00D52CE0"/>
    <w:rsid w:val="00D53007"/>
    <w:rsid w:val="00D533BB"/>
    <w:rsid w:val="00D5356F"/>
    <w:rsid w:val="00D53619"/>
    <w:rsid w:val="00D5385D"/>
    <w:rsid w:val="00D5397C"/>
    <w:rsid w:val="00D53B31"/>
    <w:rsid w:val="00D53DCC"/>
    <w:rsid w:val="00D53E19"/>
    <w:rsid w:val="00D53EBE"/>
    <w:rsid w:val="00D54083"/>
    <w:rsid w:val="00D540E4"/>
    <w:rsid w:val="00D548D5"/>
    <w:rsid w:val="00D54C44"/>
    <w:rsid w:val="00D54ED3"/>
    <w:rsid w:val="00D551C3"/>
    <w:rsid w:val="00D55677"/>
    <w:rsid w:val="00D55AC8"/>
    <w:rsid w:val="00D55BE4"/>
    <w:rsid w:val="00D55DB3"/>
    <w:rsid w:val="00D55F09"/>
    <w:rsid w:val="00D56013"/>
    <w:rsid w:val="00D569A9"/>
    <w:rsid w:val="00D56B2E"/>
    <w:rsid w:val="00D56BB2"/>
    <w:rsid w:val="00D57006"/>
    <w:rsid w:val="00D57069"/>
    <w:rsid w:val="00D570D3"/>
    <w:rsid w:val="00D571F4"/>
    <w:rsid w:val="00D572A7"/>
    <w:rsid w:val="00D573A8"/>
    <w:rsid w:val="00D573F5"/>
    <w:rsid w:val="00D573FB"/>
    <w:rsid w:val="00D57667"/>
    <w:rsid w:val="00D57E2C"/>
    <w:rsid w:val="00D57EB3"/>
    <w:rsid w:val="00D6007B"/>
    <w:rsid w:val="00D602C2"/>
    <w:rsid w:val="00D60353"/>
    <w:rsid w:val="00D604B1"/>
    <w:rsid w:val="00D60505"/>
    <w:rsid w:val="00D607E1"/>
    <w:rsid w:val="00D60999"/>
    <w:rsid w:val="00D610A2"/>
    <w:rsid w:val="00D614E6"/>
    <w:rsid w:val="00D6159D"/>
    <w:rsid w:val="00D6190A"/>
    <w:rsid w:val="00D61B28"/>
    <w:rsid w:val="00D61EE3"/>
    <w:rsid w:val="00D62244"/>
    <w:rsid w:val="00D62539"/>
    <w:rsid w:val="00D62728"/>
    <w:rsid w:val="00D62780"/>
    <w:rsid w:val="00D627A1"/>
    <w:rsid w:val="00D6295D"/>
    <w:rsid w:val="00D6298A"/>
    <w:rsid w:val="00D62AB7"/>
    <w:rsid w:val="00D62BFF"/>
    <w:rsid w:val="00D62FBC"/>
    <w:rsid w:val="00D63115"/>
    <w:rsid w:val="00D63EC6"/>
    <w:rsid w:val="00D63F33"/>
    <w:rsid w:val="00D63FF0"/>
    <w:rsid w:val="00D6440C"/>
    <w:rsid w:val="00D644B6"/>
    <w:rsid w:val="00D6463F"/>
    <w:rsid w:val="00D649E5"/>
    <w:rsid w:val="00D64A1B"/>
    <w:rsid w:val="00D650FB"/>
    <w:rsid w:val="00D653F8"/>
    <w:rsid w:val="00D65516"/>
    <w:rsid w:val="00D655F7"/>
    <w:rsid w:val="00D657E1"/>
    <w:rsid w:val="00D657F3"/>
    <w:rsid w:val="00D65A6E"/>
    <w:rsid w:val="00D66146"/>
    <w:rsid w:val="00D664B0"/>
    <w:rsid w:val="00D6653A"/>
    <w:rsid w:val="00D669E7"/>
    <w:rsid w:val="00D66C25"/>
    <w:rsid w:val="00D66CCE"/>
    <w:rsid w:val="00D6717A"/>
    <w:rsid w:val="00D6723F"/>
    <w:rsid w:val="00D674A9"/>
    <w:rsid w:val="00D6769C"/>
    <w:rsid w:val="00D6782F"/>
    <w:rsid w:val="00D67A8B"/>
    <w:rsid w:val="00D67AE7"/>
    <w:rsid w:val="00D67E69"/>
    <w:rsid w:val="00D67FF3"/>
    <w:rsid w:val="00D70064"/>
    <w:rsid w:val="00D7067E"/>
    <w:rsid w:val="00D70731"/>
    <w:rsid w:val="00D70BAF"/>
    <w:rsid w:val="00D70C8F"/>
    <w:rsid w:val="00D70CE1"/>
    <w:rsid w:val="00D70DB5"/>
    <w:rsid w:val="00D70F4E"/>
    <w:rsid w:val="00D71051"/>
    <w:rsid w:val="00D710E3"/>
    <w:rsid w:val="00D71506"/>
    <w:rsid w:val="00D71EEA"/>
    <w:rsid w:val="00D7223B"/>
    <w:rsid w:val="00D722AF"/>
    <w:rsid w:val="00D7274F"/>
    <w:rsid w:val="00D72B14"/>
    <w:rsid w:val="00D72EBB"/>
    <w:rsid w:val="00D73117"/>
    <w:rsid w:val="00D73A67"/>
    <w:rsid w:val="00D73F82"/>
    <w:rsid w:val="00D74462"/>
    <w:rsid w:val="00D749AF"/>
    <w:rsid w:val="00D74ABA"/>
    <w:rsid w:val="00D74E2A"/>
    <w:rsid w:val="00D74FF0"/>
    <w:rsid w:val="00D7512E"/>
    <w:rsid w:val="00D751DA"/>
    <w:rsid w:val="00D7551A"/>
    <w:rsid w:val="00D7595E"/>
    <w:rsid w:val="00D759E0"/>
    <w:rsid w:val="00D75F56"/>
    <w:rsid w:val="00D75F69"/>
    <w:rsid w:val="00D762A5"/>
    <w:rsid w:val="00D76555"/>
    <w:rsid w:val="00D7686B"/>
    <w:rsid w:val="00D76AD8"/>
    <w:rsid w:val="00D76C69"/>
    <w:rsid w:val="00D76CED"/>
    <w:rsid w:val="00D76E39"/>
    <w:rsid w:val="00D76F3C"/>
    <w:rsid w:val="00D773E6"/>
    <w:rsid w:val="00D774C3"/>
    <w:rsid w:val="00D77863"/>
    <w:rsid w:val="00D778A5"/>
    <w:rsid w:val="00D778B8"/>
    <w:rsid w:val="00D77CD1"/>
    <w:rsid w:val="00D80A25"/>
    <w:rsid w:val="00D80CB2"/>
    <w:rsid w:val="00D80EF2"/>
    <w:rsid w:val="00D811B4"/>
    <w:rsid w:val="00D8127F"/>
    <w:rsid w:val="00D812EC"/>
    <w:rsid w:val="00D81662"/>
    <w:rsid w:val="00D818F7"/>
    <w:rsid w:val="00D82434"/>
    <w:rsid w:val="00D8279F"/>
    <w:rsid w:val="00D829C3"/>
    <w:rsid w:val="00D82F98"/>
    <w:rsid w:val="00D830CA"/>
    <w:rsid w:val="00D83204"/>
    <w:rsid w:val="00D8397A"/>
    <w:rsid w:val="00D84265"/>
    <w:rsid w:val="00D8447E"/>
    <w:rsid w:val="00D844DF"/>
    <w:rsid w:val="00D84655"/>
    <w:rsid w:val="00D84936"/>
    <w:rsid w:val="00D84A9B"/>
    <w:rsid w:val="00D84B68"/>
    <w:rsid w:val="00D84D97"/>
    <w:rsid w:val="00D84F72"/>
    <w:rsid w:val="00D85170"/>
    <w:rsid w:val="00D85249"/>
    <w:rsid w:val="00D853C9"/>
    <w:rsid w:val="00D8546D"/>
    <w:rsid w:val="00D85A53"/>
    <w:rsid w:val="00D85E1C"/>
    <w:rsid w:val="00D860F5"/>
    <w:rsid w:val="00D862D9"/>
    <w:rsid w:val="00D865BD"/>
    <w:rsid w:val="00D869A7"/>
    <w:rsid w:val="00D86A72"/>
    <w:rsid w:val="00D86C9A"/>
    <w:rsid w:val="00D8725E"/>
    <w:rsid w:val="00D8735D"/>
    <w:rsid w:val="00D8737D"/>
    <w:rsid w:val="00D877A0"/>
    <w:rsid w:val="00D877BF"/>
    <w:rsid w:val="00D87AA2"/>
    <w:rsid w:val="00D87B7F"/>
    <w:rsid w:val="00D87D12"/>
    <w:rsid w:val="00D9003D"/>
    <w:rsid w:val="00D9029A"/>
    <w:rsid w:val="00D90367"/>
    <w:rsid w:val="00D906BF"/>
    <w:rsid w:val="00D90809"/>
    <w:rsid w:val="00D9086A"/>
    <w:rsid w:val="00D9091D"/>
    <w:rsid w:val="00D90B80"/>
    <w:rsid w:val="00D90DEF"/>
    <w:rsid w:val="00D912B4"/>
    <w:rsid w:val="00D91684"/>
    <w:rsid w:val="00D91834"/>
    <w:rsid w:val="00D91894"/>
    <w:rsid w:val="00D91EF3"/>
    <w:rsid w:val="00D91F20"/>
    <w:rsid w:val="00D92449"/>
    <w:rsid w:val="00D92B20"/>
    <w:rsid w:val="00D92ED5"/>
    <w:rsid w:val="00D93014"/>
    <w:rsid w:val="00D932DB"/>
    <w:rsid w:val="00D934D5"/>
    <w:rsid w:val="00D935DB"/>
    <w:rsid w:val="00D9379C"/>
    <w:rsid w:val="00D93C3E"/>
    <w:rsid w:val="00D93CB8"/>
    <w:rsid w:val="00D941B9"/>
    <w:rsid w:val="00D94311"/>
    <w:rsid w:val="00D94A60"/>
    <w:rsid w:val="00D94BC9"/>
    <w:rsid w:val="00D94DF0"/>
    <w:rsid w:val="00D94FEA"/>
    <w:rsid w:val="00D95600"/>
    <w:rsid w:val="00D95778"/>
    <w:rsid w:val="00D95AC2"/>
    <w:rsid w:val="00D95B08"/>
    <w:rsid w:val="00D95BFD"/>
    <w:rsid w:val="00D95DE8"/>
    <w:rsid w:val="00D963FB"/>
    <w:rsid w:val="00D969D9"/>
    <w:rsid w:val="00D96EB1"/>
    <w:rsid w:val="00D978EE"/>
    <w:rsid w:val="00D97EF8"/>
    <w:rsid w:val="00DA0124"/>
    <w:rsid w:val="00DA02E3"/>
    <w:rsid w:val="00DA0502"/>
    <w:rsid w:val="00DA055A"/>
    <w:rsid w:val="00DA080B"/>
    <w:rsid w:val="00DA089F"/>
    <w:rsid w:val="00DA09AC"/>
    <w:rsid w:val="00DA0C29"/>
    <w:rsid w:val="00DA0E8A"/>
    <w:rsid w:val="00DA0F36"/>
    <w:rsid w:val="00DA1337"/>
    <w:rsid w:val="00DA135F"/>
    <w:rsid w:val="00DA142B"/>
    <w:rsid w:val="00DA15C1"/>
    <w:rsid w:val="00DA1BD7"/>
    <w:rsid w:val="00DA1D44"/>
    <w:rsid w:val="00DA1FEC"/>
    <w:rsid w:val="00DA2299"/>
    <w:rsid w:val="00DA23EF"/>
    <w:rsid w:val="00DA257E"/>
    <w:rsid w:val="00DA27FF"/>
    <w:rsid w:val="00DA2883"/>
    <w:rsid w:val="00DA28C0"/>
    <w:rsid w:val="00DA2D12"/>
    <w:rsid w:val="00DA2D22"/>
    <w:rsid w:val="00DA304E"/>
    <w:rsid w:val="00DA3082"/>
    <w:rsid w:val="00DA339A"/>
    <w:rsid w:val="00DA3916"/>
    <w:rsid w:val="00DA3C42"/>
    <w:rsid w:val="00DA3CA5"/>
    <w:rsid w:val="00DA3EE1"/>
    <w:rsid w:val="00DA4085"/>
    <w:rsid w:val="00DA44AC"/>
    <w:rsid w:val="00DA4649"/>
    <w:rsid w:val="00DA49B9"/>
    <w:rsid w:val="00DA4B38"/>
    <w:rsid w:val="00DA51B4"/>
    <w:rsid w:val="00DA52DA"/>
    <w:rsid w:val="00DA5434"/>
    <w:rsid w:val="00DA57EA"/>
    <w:rsid w:val="00DA5B36"/>
    <w:rsid w:val="00DA5CCC"/>
    <w:rsid w:val="00DA6245"/>
    <w:rsid w:val="00DA6260"/>
    <w:rsid w:val="00DA6336"/>
    <w:rsid w:val="00DA67EF"/>
    <w:rsid w:val="00DA6F87"/>
    <w:rsid w:val="00DA78E6"/>
    <w:rsid w:val="00DA7C81"/>
    <w:rsid w:val="00DB0083"/>
    <w:rsid w:val="00DB00E8"/>
    <w:rsid w:val="00DB04D5"/>
    <w:rsid w:val="00DB091F"/>
    <w:rsid w:val="00DB0B8B"/>
    <w:rsid w:val="00DB0CA0"/>
    <w:rsid w:val="00DB0D17"/>
    <w:rsid w:val="00DB0E73"/>
    <w:rsid w:val="00DB0ED0"/>
    <w:rsid w:val="00DB0F8A"/>
    <w:rsid w:val="00DB112C"/>
    <w:rsid w:val="00DB1262"/>
    <w:rsid w:val="00DB1413"/>
    <w:rsid w:val="00DB1627"/>
    <w:rsid w:val="00DB178C"/>
    <w:rsid w:val="00DB17E8"/>
    <w:rsid w:val="00DB1AC9"/>
    <w:rsid w:val="00DB1DAE"/>
    <w:rsid w:val="00DB1E6A"/>
    <w:rsid w:val="00DB1ED3"/>
    <w:rsid w:val="00DB205B"/>
    <w:rsid w:val="00DB22B9"/>
    <w:rsid w:val="00DB24B5"/>
    <w:rsid w:val="00DB2659"/>
    <w:rsid w:val="00DB269C"/>
    <w:rsid w:val="00DB2799"/>
    <w:rsid w:val="00DB28CE"/>
    <w:rsid w:val="00DB2DCE"/>
    <w:rsid w:val="00DB2E16"/>
    <w:rsid w:val="00DB300D"/>
    <w:rsid w:val="00DB3CBE"/>
    <w:rsid w:val="00DB3D44"/>
    <w:rsid w:val="00DB4321"/>
    <w:rsid w:val="00DB4CA0"/>
    <w:rsid w:val="00DB5228"/>
    <w:rsid w:val="00DB5720"/>
    <w:rsid w:val="00DB5862"/>
    <w:rsid w:val="00DB5BE5"/>
    <w:rsid w:val="00DB6167"/>
    <w:rsid w:val="00DB6229"/>
    <w:rsid w:val="00DB6425"/>
    <w:rsid w:val="00DB6566"/>
    <w:rsid w:val="00DB672E"/>
    <w:rsid w:val="00DB68C9"/>
    <w:rsid w:val="00DB6B28"/>
    <w:rsid w:val="00DB6E92"/>
    <w:rsid w:val="00DB6F65"/>
    <w:rsid w:val="00DB704B"/>
    <w:rsid w:val="00DB715A"/>
    <w:rsid w:val="00DB7834"/>
    <w:rsid w:val="00DB7878"/>
    <w:rsid w:val="00DB7BA4"/>
    <w:rsid w:val="00DB7C0F"/>
    <w:rsid w:val="00DB7D8D"/>
    <w:rsid w:val="00DB7DF3"/>
    <w:rsid w:val="00DC0270"/>
    <w:rsid w:val="00DC06E1"/>
    <w:rsid w:val="00DC06EF"/>
    <w:rsid w:val="00DC07A6"/>
    <w:rsid w:val="00DC0913"/>
    <w:rsid w:val="00DC0B7A"/>
    <w:rsid w:val="00DC0D81"/>
    <w:rsid w:val="00DC11B7"/>
    <w:rsid w:val="00DC12EE"/>
    <w:rsid w:val="00DC15D2"/>
    <w:rsid w:val="00DC1622"/>
    <w:rsid w:val="00DC165F"/>
    <w:rsid w:val="00DC223E"/>
    <w:rsid w:val="00DC264B"/>
    <w:rsid w:val="00DC2875"/>
    <w:rsid w:val="00DC2AAC"/>
    <w:rsid w:val="00DC2F21"/>
    <w:rsid w:val="00DC329D"/>
    <w:rsid w:val="00DC385C"/>
    <w:rsid w:val="00DC388C"/>
    <w:rsid w:val="00DC3A1B"/>
    <w:rsid w:val="00DC3ABA"/>
    <w:rsid w:val="00DC3D50"/>
    <w:rsid w:val="00DC3E0F"/>
    <w:rsid w:val="00DC4254"/>
    <w:rsid w:val="00DC42EC"/>
    <w:rsid w:val="00DC43BE"/>
    <w:rsid w:val="00DC445C"/>
    <w:rsid w:val="00DC453C"/>
    <w:rsid w:val="00DC46A8"/>
    <w:rsid w:val="00DC46BA"/>
    <w:rsid w:val="00DC4774"/>
    <w:rsid w:val="00DC48D8"/>
    <w:rsid w:val="00DC48DD"/>
    <w:rsid w:val="00DC49D6"/>
    <w:rsid w:val="00DC4A50"/>
    <w:rsid w:val="00DC50CD"/>
    <w:rsid w:val="00DC5123"/>
    <w:rsid w:val="00DC5169"/>
    <w:rsid w:val="00DC5545"/>
    <w:rsid w:val="00DC5BBF"/>
    <w:rsid w:val="00DC5BE6"/>
    <w:rsid w:val="00DC5D17"/>
    <w:rsid w:val="00DC5E2D"/>
    <w:rsid w:val="00DC5ECE"/>
    <w:rsid w:val="00DC6338"/>
    <w:rsid w:val="00DC679B"/>
    <w:rsid w:val="00DC684F"/>
    <w:rsid w:val="00DC69AA"/>
    <w:rsid w:val="00DC75D5"/>
    <w:rsid w:val="00DC7638"/>
    <w:rsid w:val="00DC78E2"/>
    <w:rsid w:val="00DC7C28"/>
    <w:rsid w:val="00DC7DB3"/>
    <w:rsid w:val="00DD01AB"/>
    <w:rsid w:val="00DD048D"/>
    <w:rsid w:val="00DD11F0"/>
    <w:rsid w:val="00DD159E"/>
    <w:rsid w:val="00DD19B9"/>
    <w:rsid w:val="00DD1C61"/>
    <w:rsid w:val="00DD1D00"/>
    <w:rsid w:val="00DD1D39"/>
    <w:rsid w:val="00DD1E4D"/>
    <w:rsid w:val="00DD2121"/>
    <w:rsid w:val="00DD22C3"/>
    <w:rsid w:val="00DD25F3"/>
    <w:rsid w:val="00DD262C"/>
    <w:rsid w:val="00DD2AA3"/>
    <w:rsid w:val="00DD2CD5"/>
    <w:rsid w:val="00DD3070"/>
    <w:rsid w:val="00DD30D8"/>
    <w:rsid w:val="00DD359C"/>
    <w:rsid w:val="00DD3619"/>
    <w:rsid w:val="00DD369B"/>
    <w:rsid w:val="00DD3C80"/>
    <w:rsid w:val="00DD3DE9"/>
    <w:rsid w:val="00DD3E6D"/>
    <w:rsid w:val="00DD41F0"/>
    <w:rsid w:val="00DD422F"/>
    <w:rsid w:val="00DD461C"/>
    <w:rsid w:val="00DD470C"/>
    <w:rsid w:val="00DD4848"/>
    <w:rsid w:val="00DD4856"/>
    <w:rsid w:val="00DD49C3"/>
    <w:rsid w:val="00DD4AB3"/>
    <w:rsid w:val="00DD4B27"/>
    <w:rsid w:val="00DD4C16"/>
    <w:rsid w:val="00DD4C8E"/>
    <w:rsid w:val="00DD4E62"/>
    <w:rsid w:val="00DD5247"/>
    <w:rsid w:val="00DD544C"/>
    <w:rsid w:val="00DD5576"/>
    <w:rsid w:val="00DD5672"/>
    <w:rsid w:val="00DD5731"/>
    <w:rsid w:val="00DD5B6A"/>
    <w:rsid w:val="00DD5D61"/>
    <w:rsid w:val="00DD5FAF"/>
    <w:rsid w:val="00DD60D6"/>
    <w:rsid w:val="00DD61BD"/>
    <w:rsid w:val="00DD65AA"/>
    <w:rsid w:val="00DD65D2"/>
    <w:rsid w:val="00DD66ED"/>
    <w:rsid w:val="00DD681A"/>
    <w:rsid w:val="00DD688B"/>
    <w:rsid w:val="00DD6B56"/>
    <w:rsid w:val="00DD6D1D"/>
    <w:rsid w:val="00DD6D23"/>
    <w:rsid w:val="00DD7065"/>
    <w:rsid w:val="00DD71AB"/>
    <w:rsid w:val="00DD739C"/>
    <w:rsid w:val="00DD77C7"/>
    <w:rsid w:val="00DD788D"/>
    <w:rsid w:val="00DD7912"/>
    <w:rsid w:val="00DD7A58"/>
    <w:rsid w:val="00DD7CEF"/>
    <w:rsid w:val="00DE0321"/>
    <w:rsid w:val="00DE03D3"/>
    <w:rsid w:val="00DE0775"/>
    <w:rsid w:val="00DE09DE"/>
    <w:rsid w:val="00DE0C4B"/>
    <w:rsid w:val="00DE0CB9"/>
    <w:rsid w:val="00DE0CD3"/>
    <w:rsid w:val="00DE0DF8"/>
    <w:rsid w:val="00DE146E"/>
    <w:rsid w:val="00DE199F"/>
    <w:rsid w:val="00DE1A8A"/>
    <w:rsid w:val="00DE1AE3"/>
    <w:rsid w:val="00DE1B9A"/>
    <w:rsid w:val="00DE1E58"/>
    <w:rsid w:val="00DE28E5"/>
    <w:rsid w:val="00DE2DF1"/>
    <w:rsid w:val="00DE2F70"/>
    <w:rsid w:val="00DE37CF"/>
    <w:rsid w:val="00DE3C54"/>
    <w:rsid w:val="00DE3FC9"/>
    <w:rsid w:val="00DE4035"/>
    <w:rsid w:val="00DE41BE"/>
    <w:rsid w:val="00DE47FE"/>
    <w:rsid w:val="00DE4B0D"/>
    <w:rsid w:val="00DE4B1F"/>
    <w:rsid w:val="00DE4F03"/>
    <w:rsid w:val="00DE4F92"/>
    <w:rsid w:val="00DE5099"/>
    <w:rsid w:val="00DE5292"/>
    <w:rsid w:val="00DE52DC"/>
    <w:rsid w:val="00DE53AF"/>
    <w:rsid w:val="00DE55EA"/>
    <w:rsid w:val="00DE57A6"/>
    <w:rsid w:val="00DE599A"/>
    <w:rsid w:val="00DE5C40"/>
    <w:rsid w:val="00DE5D0D"/>
    <w:rsid w:val="00DE5D7D"/>
    <w:rsid w:val="00DE5EB6"/>
    <w:rsid w:val="00DE646D"/>
    <w:rsid w:val="00DE66B6"/>
    <w:rsid w:val="00DE66E9"/>
    <w:rsid w:val="00DE6741"/>
    <w:rsid w:val="00DE6765"/>
    <w:rsid w:val="00DE678A"/>
    <w:rsid w:val="00DE696F"/>
    <w:rsid w:val="00DE6A14"/>
    <w:rsid w:val="00DE6A27"/>
    <w:rsid w:val="00DE6B8D"/>
    <w:rsid w:val="00DE6BF3"/>
    <w:rsid w:val="00DE6F22"/>
    <w:rsid w:val="00DE7256"/>
    <w:rsid w:val="00DE7B1F"/>
    <w:rsid w:val="00DE7C6E"/>
    <w:rsid w:val="00DE7D1C"/>
    <w:rsid w:val="00DE7E81"/>
    <w:rsid w:val="00DF001D"/>
    <w:rsid w:val="00DF008F"/>
    <w:rsid w:val="00DF00E8"/>
    <w:rsid w:val="00DF0748"/>
    <w:rsid w:val="00DF1338"/>
    <w:rsid w:val="00DF1684"/>
    <w:rsid w:val="00DF1771"/>
    <w:rsid w:val="00DF1CBF"/>
    <w:rsid w:val="00DF1DA3"/>
    <w:rsid w:val="00DF1FA0"/>
    <w:rsid w:val="00DF222C"/>
    <w:rsid w:val="00DF22E5"/>
    <w:rsid w:val="00DF24EE"/>
    <w:rsid w:val="00DF25D1"/>
    <w:rsid w:val="00DF260E"/>
    <w:rsid w:val="00DF2790"/>
    <w:rsid w:val="00DF2934"/>
    <w:rsid w:val="00DF2DA9"/>
    <w:rsid w:val="00DF30AF"/>
    <w:rsid w:val="00DF3B2D"/>
    <w:rsid w:val="00DF3E6F"/>
    <w:rsid w:val="00DF3F48"/>
    <w:rsid w:val="00DF40A5"/>
    <w:rsid w:val="00DF41C7"/>
    <w:rsid w:val="00DF42F4"/>
    <w:rsid w:val="00DF4464"/>
    <w:rsid w:val="00DF44A3"/>
    <w:rsid w:val="00DF459F"/>
    <w:rsid w:val="00DF47FC"/>
    <w:rsid w:val="00DF4E1D"/>
    <w:rsid w:val="00DF51C4"/>
    <w:rsid w:val="00DF5252"/>
    <w:rsid w:val="00DF5296"/>
    <w:rsid w:val="00DF5361"/>
    <w:rsid w:val="00DF57CA"/>
    <w:rsid w:val="00DF5C93"/>
    <w:rsid w:val="00DF5D4B"/>
    <w:rsid w:val="00DF60F8"/>
    <w:rsid w:val="00DF61C0"/>
    <w:rsid w:val="00DF65C6"/>
    <w:rsid w:val="00DF69D2"/>
    <w:rsid w:val="00DF69E9"/>
    <w:rsid w:val="00DF6D73"/>
    <w:rsid w:val="00DF72C9"/>
    <w:rsid w:val="00DF7374"/>
    <w:rsid w:val="00DF78D6"/>
    <w:rsid w:val="00DF7AE7"/>
    <w:rsid w:val="00DF7BCE"/>
    <w:rsid w:val="00DF7CE7"/>
    <w:rsid w:val="00DF7FC1"/>
    <w:rsid w:val="00E002B9"/>
    <w:rsid w:val="00E002EB"/>
    <w:rsid w:val="00E0067E"/>
    <w:rsid w:val="00E00A48"/>
    <w:rsid w:val="00E00D45"/>
    <w:rsid w:val="00E011D3"/>
    <w:rsid w:val="00E012AF"/>
    <w:rsid w:val="00E0172C"/>
    <w:rsid w:val="00E018E9"/>
    <w:rsid w:val="00E0193E"/>
    <w:rsid w:val="00E01D38"/>
    <w:rsid w:val="00E01E74"/>
    <w:rsid w:val="00E0202F"/>
    <w:rsid w:val="00E02197"/>
    <w:rsid w:val="00E0227D"/>
    <w:rsid w:val="00E02290"/>
    <w:rsid w:val="00E02307"/>
    <w:rsid w:val="00E0238A"/>
    <w:rsid w:val="00E02889"/>
    <w:rsid w:val="00E028E2"/>
    <w:rsid w:val="00E02901"/>
    <w:rsid w:val="00E03164"/>
    <w:rsid w:val="00E0319C"/>
    <w:rsid w:val="00E035AF"/>
    <w:rsid w:val="00E036D7"/>
    <w:rsid w:val="00E037C8"/>
    <w:rsid w:val="00E03BFB"/>
    <w:rsid w:val="00E04402"/>
    <w:rsid w:val="00E04ED2"/>
    <w:rsid w:val="00E04F5B"/>
    <w:rsid w:val="00E04FB3"/>
    <w:rsid w:val="00E0534F"/>
    <w:rsid w:val="00E05413"/>
    <w:rsid w:val="00E05504"/>
    <w:rsid w:val="00E0596A"/>
    <w:rsid w:val="00E0632B"/>
    <w:rsid w:val="00E06466"/>
    <w:rsid w:val="00E06631"/>
    <w:rsid w:val="00E0669E"/>
    <w:rsid w:val="00E06872"/>
    <w:rsid w:val="00E068E8"/>
    <w:rsid w:val="00E06CAE"/>
    <w:rsid w:val="00E06D40"/>
    <w:rsid w:val="00E06F6B"/>
    <w:rsid w:val="00E06FF8"/>
    <w:rsid w:val="00E071A7"/>
    <w:rsid w:val="00E07228"/>
    <w:rsid w:val="00E07350"/>
    <w:rsid w:val="00E07405"/>
    <w:rsid w:val="00E0763C"/>
    <w:rsid w:val="00E07905"/>
    <w:rsid w:val="00E0791C"/>
    <w:rsid w:val="00E07959"/>
    <w:rsid w:val="00E07E2D"/>
    <w:rsid w:val="00E07E98"/>
    <w:rsid w:val="00E07F85"/>
    <w:rsid w:val="00E07FE1"/>
    <w:rsid w:val="00E10064"/>
    <w:rsid w:val="00E10156"/>
    <w:rsid w:val="00E10436"/>
    <w:rsid w:val="00E104C1"/>
    <w:rsid w:val="00E1050A"/>
    <w:rsid w:val="00E1061D"/>
    <w:rsid w:val="00E10999"/>
    <w:rsid w:val="00E11310"/>
    <w:rsid w:val="00E113C9"/>
    <w:rsid w:val="00E11650"/>
    <w:rsid w:val="00E11676"/>
    <w:rsid w:val="00E11736"/>
    <w:rsid w:val="00E11AE5"/>
    <w:rsid w:val="00E11F88"/>
    <w:rsid w:val="00E120F6"/>
    <w:rsid w:val="00E123A3"/>
    <w:rsid w:val="00E1247E"/>
    <w:rsid w:val="00E1249A"/>
    <w:rsid w:val="00E12B1A"/>
    <w:rsid w:val="00E12C55"/>
    <w:rsid w:val="00E13C22"/>
    <w:rsid w:val="00E13C2E"/>
    <w:rsid w:val="00E146CD"/>
    <w:rsid w:val="00E14B6E"/>
    <w:rsid w:val="00E14DA9"/>
    <w:rsid w:val="00E14E3F"/>
    <w:rsid w:val="00E14E4E"/>
    <w:rsid w:val="00E1526D"/>
    <w:rsid w:val="00E15806"/>
    <w:rsid w:val="00E15A02"/>
    <w:rsid w:val="00E15F30"/>
    <w:rsid w:val="00E16656"/>
    <w:rsid w:val="00E168EC"/>
    <w:rsid w:val="00E16AE2"/>
    <w:rsid w:val="00E16D94"/>
    <w:rsid w:val="00E17009"/>
    <w:rsid w:val="00E17819"/>
    <w:rsid w:val="00E179A8"/>
    <w:rsid w:val="00E17AF0"/>
    <w:rsid w:val="00E17CE4"/>
    <w:rsid w:val="00E17D87"/>
    <w:rsid w:val="00E17DE2"/>
    <w:rsid w:val="00E17E72"/>
    <w:rsid w:val="00E201DD"/>
    <w:rsid w:val="00E20493"/>
    <w:rsid w:val="00E2086E"/>
    <w:rsid w:val="00E20921"/>
    <w:rsid w:val="00E209D6"/>
    <w:rsid w:val="00E20A96"/>
    <w:rsid w:val="00E20F77"/>
    <w:rsid w:val="00E211D9"/>
    <w:rsid w:val="00E21595"/>
    <w:rsid w:val="00E21ABB"/>
    <w:rsid w:val="00E21E19"/>
    <w:rsid w:val="00E21E94"/>
    <w:rsid w:val="00E220CD"/>
    <w:rsid w:val="00E221F3"/>
    <w:rsid w:val="00E2237B"/>
    <w:rsid w:val="00E225AA"/>
    <w:rsid w:val="00E227BE"/>
    <w:rsid w:val="00E22B13"/>
    <w:rsid w:val="00E23047"/>
    <w:rsid w:val="00E236B9"/>
    <w:rsid w:val="00E237ED"/>
    <w:rsid w:val="00E23969"/>
    <w:rsid w:val="00E23C0D"/>
    <w:rsid w:val="00E23DAC"/>
    <w:rsid w:val="00E23E93"/>
    <w:rsid w:val="00E241A9"/>
    <w:rsid w:val="00E2430F"/>
    <w:rsid w:val="00E24716"/>
    <w:rsid w:val="00E24E6B"/>
    <w:rsid w:val="00E24FC4"/>
    <w:rsid w:val="00E25390"/>
    <w:rsid w:val="00E25727"/>
    <w:rsid w:val="00E25820"/>
    <w:rsid w:val="00E262B8"/>
    <w:rsid w:val="00E2637B"/>
    <w:rsid w:val="00E2717C"/>
    <w:rsid w:val="00E27327"/>
    <w:rsid w:val="00E2732A"/>
    <w:rsid w:val="00E27366"/>
    <w:rsid w:val="00E2749F"/>
    <w:rsid w:val="00E27822"/>
    <w:rsid w:val="00E27D8A"/>
    <w:rsid w:val="00E3048C"/>
    <w:rsid w:val="00E3077A"/>
    <w:rsid w:val="00E30950"/>
    <w:rsid w:val="00E309BF"/>
    <w:rsid w:val="00E30DC1"/>
    <w:rsid w:val="00E30FEF"/>
    <w:rsid w:val="00E31035"/>
    <w:rsid w:val="00E31057"/>
    <w:rsid w:val="00E31246"/>
    <w:rsid w:val="00E31533"/>
    <w:rsid w:val="00E31FA5"/>
    <w:rsid w:val="00E3264E"/>
    <w:rsid w:val="00E32A3D"/>
    <w:rsid w:val="00E32AB7"/>
    <w:rsid w:val="00E32BF5"/>
    <w:rsid w:val="00E32EBB"/>
    <w:rsid w:val="00E3305C"/>
    <w:rsid w:val="00E331BF"/>
    <w:rsid w:val="00E3334F"/>
    <w:rsid w:val="00E33881"/>
    <w:rsid w:val="00E339BD"/>
    <w:rsid w:val="00E33A4C"/>
    <w:rsid w:val="00E34001"/>
    <w:rsid w:val="00E34687"/>
    <w:rsid w:val="00E3494F"/>
    <w:rsid w:val="00E34EAB"/>
    <w:rsid w:val="00E35118"/>
    <w:rsid w:val="00E35144"/>
    <w:rsid w:val="00E353AA"/>
    <w:rsid w:val="00E35576"/>
    <w:rsid w:val="00E35DC9"/>
    <w:rsid w:val="00E36139"/>
    <w:rsid w:val="00E36B1B"/>
    <w:rsid w:val="00E36E7A"/>
    <w:rsid w:val="00E36F12"/>
    <w:rsid w:val="00E3707A"/>
    <w:rsid w:val="00E37776"/>
    <w:rsid w:val="00E37A03"/>
    <w:rsid w:val="00E37A83"/>
    <w:rsid w:val="00E37CE8"/>
    <w:rsid w:val="00E37EA9"/>
    <w:rsid w:val="00E40148"/>
    <w:rsid w:val="00E4024A"/>
    <w:rsid w:val="00E406CB"/>
    <w:rsid w:val="00E40B1F"/>
    <w:rsid w:val="00E40BF9"/>
    <w:rsid w:val="00E41638"/>
    <w:rsid w:val="00E4175C"/>
    <w:rsid w:val="00E418A8"/>
    <w:rsid w:val="00E419A2"/>
    <w:rsid w:val="00E41EB9"/>
    <w:rsid w:val="00E423B4"/>
    <w:rsid w:val="00E42467"/>
    <w:rsid w:val="00E425EF"/>
    <w:rsid w:val="00E42AE4"/>
    <w:rsid w:val="00E42C3E"/>
    <w:rsid w:val="00E42E1E"/>
    <w:rsid w:val="00E43293"/>
    <w:rsid w:val="00E4332F"/>
    <w:rsid w:val="00E433BB"/>
    <w:rsid w:val="00E4358C"/>
    <w:rsid w:val="00E43A3A"/>
    <w:rsid w:val="00E43A4F"/>
    <w:rsid w:val="00E43BB5"/>
    <w:rsid w:val="00E43D46"/>
    <w:rsid w:val="00E44191"/>
    <w:rsid w:val="00E4427E"/>
    <w:rsid w:val="00E442F5"/>
    <w:rsid w:val="00E44D1F"/>
    <w:rsid w:val="00E44DF1"/>
    <w:rsid w:val="00E4537B"/>
    <w:rsid w:val="00E455F7"/>
    <w:rsid w:val="00E45B46"/>
    <w:rsid w:val="00E45B58"/>
    <w:rsid w:val="00E45B96"/>
    <w:rsid w:val="00E45DD7"/>
    <w:rsid w:val="00E4635A"/>
    <w:rsid w:val="00E463AD"/>
    <w:rsid w:val="00E46404"/>
    <w:rsid w:val="00E466FD"/>
    <w:rsid w:val="00E467AE"/>
    <w:rsid w:val="00E46C3C"/>
    <w:rsid w:val="00E46C53"/>
    <w:rsid w:val="00E46EB8"/>
    <w:rsid w:val="00E47083"/>
    <w:rsid w:val="00E47248"/>
    <w:rsid w:val="00E47633"/>
    <w:rsid w:val="00E4776D"/>
    <w:rsid w:val="00E47962"/>
    <w:rsid w:val="00E47A0D"/>
    <w:rsid w:val="00E47CB4"/>
    <w:rsid w:val="00E47CC1"/>
    <w:rsid w:val="00E5041D"/>
    <w:rsid w:val="00E507D5"/>
    <w:rsid w:val="00E50904"/>
    <w:rsid w:val="00E50BF0"/>
    <w:rsid w:val="00E50D84"/>
    <w:rsid w:val="00E50EF3"/>
    <w:rsid w:val="00E51099"/>
    <w:rsid w:val="00E51163"/>
    <w:rsid w:val="00E519A6"/>
    <w:rsid w:val="00E51AA6"/>
    <w:rsid w:val="00E51EED"/>
    <w:rsid w:val="00E51F9F"/>
    <w:rsid w:val="00E5213C"/>
    <w:rsid w:val="00E5215A"/>
    <w:rsid w:val="00E52481"/>
    <w:rsid w:val="00E52514"/>
    <w:rsid w:val="00E526A3"/>
    <w:rsid w:val="00E52936"/>
    <w:rsid w:val="00E5297B"/>
    <w:rsid w:val="00E52A10"/>
    <w:rsid w:val="00E52AAA"/>
    <w:rsid w:val="00E52B77"/>
    <w:rsid w:val="00E5302A"/>
    <w:rsid w:val="00E531F8"/>
    <w:rsid w:val="00E532F4"/>
    <w:rsid w:val="00E5348E"/>
    <w:rsid w:val="00E53E6D"/>
    <w:rsid w:val="00E53F72"/>
    <w:rsid w:val="00E540CF"/>
    <w:rsid w:val="00E544DB"/>
    <w:rsid w:val="00E544E7"/>
    <w:rsid w:val="00E5473D"/>
    <w:rsid w:val="00E54BF4"/>
    <w:rsid w:val="00E54BFF"/>
    <w:rsid w:val="00E55243"/>
    <w:rsid w:val="00E558E6"/>
    <w:rsid w:val="00E55968"/>
    <w:rsid w:val="00E55B6D"/>
    <w:rsid w:val="00E55C40"/>
    <w:rsid w:val="00E55E28"/>
    <w:rsid w:val="00E565C6"/>
    <w:rsid w:val="00E56B2B"/>
    <w:rsid w:val="00E56B62"/>
    <w:rsid w:val="00E56B7A"/>
    <w:rsid w:val="00E56C88"/>
    <w:rsid w:val="00E572BC"/>
    <w:rsid w:val="00E5740F"/>
    <w:rsid w:val="00E5747A"/>
    <w:rsid w:val="00E579F4"/>
    <w:rsid w:val="00E57B56"/>
    <w:rsid w:val="00E60360"/>
    <w:rsid w:val="00E60759"/>
    <w:rsid w:val="00E6082F"/>
    <w:rsid w:val="00E60976"/>
    <w:rsid w:val="00E60C3A"/>
    <w:rsid w:val="00E60C52"/>
    <w:rsid w:val="00E60D27"/>
    <w:rsid w:val="00E61296"/>
    <w:rsid w:val="00E612CB"/>
    <w:rsid w:val="00E61BD0"/>
    <w:rsid w:val="00E61E57"/>
    <w:rsid w:val="00E62002"/>
    <w:rsid w:val="00E626BB"/>
    <w:rsid w:val="00E62E0B"/>
    <w:rsid w:val="00E62E6E"/>
    <w:rsid w:val="00E62FBE"/>
    <w:rsid w:val="00E63073"/>
    <w:rsid w:val="00E63098"/>
    <w:rsid w:val="00E632A8"/>
    <w:rsid w:val="00E637F5"/>
    <w:rsid w:val="00E63C46"/>
    <w:rsid w:val="00E63C52"/>
    <w:rsid w:val="00E63CE1"/>
    <w:rsid w:val="00E63E45"/>
    <w:rsid w:val="00E6404D"/>
    <w:rsid w:val="00E6438B"/>
    <w:rsid w:val="00E64915"/>
    <w:rsid w:val="00E64A2C"/>
    <w:rsid w:val="00E64B7F"/>
    <w:rsid w:val="00E64C53"/>
    <w:rsid w:val="00E64DF8"/>
    <w:rsid w:val="00E64DF9"/>
    <w:rsid w:val="00E65042"/>
    <w:rsid w:val="00E65101"/>
    <w:rsid w:val="00E65336"/>
    <w:rsid w:val="00E6546B"/>
    <w:rsid w:val="00E656E9"/>
    <w:rsid w:val="00E65AE2"/>
    <w:rsid w:val="00E65BE6"/>
    <w:rsid w:val="00E65F62"/>
    <w:rsid w:val="00E661FE"/>
    <w:rsid w:val="00E66271"/>
    <w:rsid w:val="00E66FF4"/>
    <w:rsid w:val="00E670E9"/>
    <w:rsid w:val="00E675A1"/>
    <w:rsid w:val="00E67815"/>
    <w:rsid w:val="00E67956"/>
    <w:rsid w:val="00E67E0E"/>
    <w:rsid w:val="00E67ECA"/>
    <w:rsid w:val="00E703EB"/>
    <w:rsid w:val="00E7047E"/>
    <w:rsid w:val="00E7066C"/>
    <w:rsid w:val="00E70EF7"/>
    <w:rsid w:val="00E71AE4"/>
    <w:rsid w:val="00E71C12"/>
    <w:rsid w:val="00E71CAF"/>
    <w:rsid w:val="00E71CEA"/>
    <w:rsid w:val="00E71F79"/>
    <w:rsid w:val="00E7241E"/>
    <w:rsid w:val="00E72515"/>
    <w:rsid w:val="00E726FC"/>
    <w:rsid w:val="00E72B43"/>
    <w:rsid w:val="00E72DCB"/>
    <w:rsid w:val="00E72F19"/>
    <w:rsid w:val="00E73405"/>
    <w:rsid w:val="00E73598"/>
    <w:rsid w:val="00E735FB"/>
    <w:rsid w:val="00E73943"/>
    <w:rsid w:val="00E7395F"/>
    <w:rsid w:val="00E7399D"/>
    <w:rsid w:val="00E74244"/>
    <w:rsid w:val="00E742DE"/>
    <w:rsid w:val="00E74391"/>
    <w:rsid w:val="00E74411"/>
    <w:rsid w:val="00E7456C"/>
    <w:rsid w:val="00E74662"/>
    <w:rsid w:val="00E7475F"/>
    <w:rsid w:val="00E74886"/>
    <w:rsid w:val="00E748E4"/>
    <w:rsid w:val="00E7490F"/>
    <w:rsid w:val="00E74B07"/>
    <w:rsid w:val="00E74BF2"/>
    <w:rsid w:val="00E74C2C"/>
    <w:rsid w:val="00E74CAF"/>
    <w:rsid w:val="00E753E7"/>
    <w:rsid w:val="00E75561"/>
    <w:rsid w:val="00E75706"/>
    <w:rsid w:val="00E7577D"/>
    <w:rsid w:val="00E75BE5"/>
    <w:rsid w:val="00E75CB2"/>
    <w:rsid w:val="00E75D0F"/>
    <w:rsid w:val="00E75D56"/>
    <w:rsid w:val="00E76012"/>
    <w:rsid w:val="00E7606D"/>
    <w:rsid w:val="00E76391"/>
    <w:rsid w:val="00E76506"/>
    <w:rsid w:val="00E765B5"/>
    <w:rsid w:val="00E76A9E"/>
    <w:rsid w:val="00E76CE1"/>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380"/>
    <w:rsid w:val="00E8240C"/>
    <w:rsid w:val="00E824CD"/>
    <w:rsid w:val="00E826E3"/>
    <w:rsid w:val="00E82B90"/>
    <w:rsid w:val="00E82C06"/>
    <w:rsid w:val="00E82FF6"/>
    <w:rsid w:val="00E830C3"/>
    <w:rsid w:val="00E837B4"/>
    <w:rsid w:val="00E83A78"/>
    <w:rsid w:val="00E83BF0"/>
    <w:rsid w:val="00E83EDA"/>
    <w:rsid w:val="00E842DE"/>
    <w:rsid w:val="00E84913"/>
    <w:rsid w:val="00E849AE"/>
    <w:rsid w:val="00E84EC7"/>
    <w:rsid w:val="00E851C9"/>
    <w:rsid w:val="00E85234"/>
    <w:rsid w:val="00E85450"/>
    <w:rsid w:val="00E85501"/>
    <w:rsid w:val="00E855B6"/>
    <w:rsid w:val="00E856E8"/>
    <w:rsid w:val="00E8570A"/>
    <w:rsid w:val="00E8581A"/>
    <w:rsid w:val="00E85E48"/>
    <w:rsid w:val="00E8600C"/>
    <w:rsid w:val="00E8617D"/>
    <w:rsid w:val="00E86A63"/>
    <w:rsid w:val="00E86A67"/>
    <w:rsid w:val="00E86C3B"/>
    <w:rsid w:val="00E86CF9"/>
    <w:rsid w:val="00E87094"/>
    <w:rsid w:val="00E871A1"/>
    <w:rsid w:val="00E87657"/>
    <w:rsid w:val="00E87684"/>
    <w:rsid w:val="00E8790F"/>
    <w:rsid w:val="00E87EE4"/>
    <w:rsid w:val="00E9007C"/>
    <w:rsid w:val="00E9010E"/>
    <w:rsid w:val="00E90909"/>
    <w:rsid w:val="00E9096F"/>
    <w:rsid w:val="00E90A85"/>
    <w:rsid w:val="00E90D3A"/>
    <w:rsid w:val="00E90EAF"/>
    <w:rsid w:val="00E90FE2"/>
    <w:rsid w:val="00E910F2"/>
    <w:rsid w:val="00E9134D"/>
    <w:rsid w:val="00E9195E"/>
    <w:rsid w:val="00E919C7"/>
    <w:rsid w:val="00E91C87"/>
    <w:rsid w:val="00E92094"/>
    <w:rsid w:val="00E920B4"/>
    <w:rsid w:val="00E92550"/>
    <w:rsid w:val="00E92669"/>
    <w:rsid w:val="00E927E5"/>
    <w:rsid w:val="00E92993"/>
    <w:rsid w:val="00E9335A"/>
    <w:rsid w:val="00E93500"/>
    <w:rsid w:val="00E93890"/>
    <w:rsid w:val="00E93D34"/>
    <w:rsid w:val="00E93EA8"/>
    <w:rsid w:val="00E940B6"/>
    <w:rsid w:val="00E94193"/>
    <w:rsid w:val="00E9445A"/>
    <w:rsid w:val="00E9448F"/>
    <w:rsid w:val="00E9458A"/>
    <w:rsid w:val="00E947FD"/>
    <w:rsid w:val="00E94803"/>
    <w:rsid w:val="00E94DF2"/>
    <w:rsid w:val="00E9594C"/>
    <w:rsid w:val="00E95A17"/>
    <w:rsid w:val="00E95B3A"/>
    <w:rsid w:val="00E96217"/>
    <w:rsid w:val="00E96A59"/>
    <w:rsid w:val="00E9707C"/>
    <w:rsid w:val="00E975EF"/>
    <w:rsid w:val="00E9777B"/>
    <w:rsid w:val="00E97850"/>
    <w:rsid w:val="00E97A46"/>
    <w:rsid w:val="00E97AD9"/>
    <w:rsid w:val="00E97C6F"/>
    <w:rsid w:val="00EA0085"/>
    <w:rsid w:val="00EA00FE"/>
    <w:rsid w:val="00EA038F"/>
    <w:rsid w:val="00EA0B0D"/>
    <w:rsid w:val="00EA0C33"/>
    <w:rsid w:val="00EA10BA"/>
    <w:rsid w:val="00EA13A8"/>
    <w:rsid w:val="00EA14BE"/>
    <w:rsid w:val="00EA1586"/>
    <w:rsid w:val="00EA19BB"/>
    <w:rsid w:val="00EA1B5A"/>
    <w:rsid w:val="00EA1CFB"/>
    <w:rsid w:val="00EA1F72"/>
    <w:rsid w:val="00EA2148"/>
    <w:rsid w:val="00EA2157"/>
    <w:rsid w:val="00EA21F2"/>
    <w:rsid w:val="00EA248F"/>
    <w:rsid w:val="00EA275A"/>
    <w:rsid w:val="00EA27EC"/>
    <w:rsid w:val="00EA2A47"/>
    <w:rsid w:val="00EA2BD2"/>
    <w:rsid w:val="00EA2BFF"/>
    <w:rsid w:val="00EA3109"/>
    <w:rsid w:val="00EA326F"/>
    <w:rsid w:val="00EA343C"/>
    <w:rsid w:val="00EA37EB"/>
    <w:rsid w:val="00EA38F4"/>
    <w:rsid w:val="00EA3AA3"/>
    <w:rsid w:val="00EA4295"/>
    <w:rsid w:val="00EA42FE"/>
    <w:rsid w:val="00EA4346"/>
    <w:rsid w:val="00EA47A2"/>
    <w:rsid w:val="00EA4835"/>
    <w:rsid w:val="00EA49A8"/>
    <w:rsid w:val="00EA5449"/>
    <w:rsid w:val="00EA548B"/>
    <w:rsid w:val="00EA550E"/>
    <w:rsid w:val="00EA56DF"/>
    <w:rsid w:val="00EA5700"/>
    <w:rsid w:val="00EA5880"/>
    <w:rsid w:val="00EA5AEC"/>
    <w:rsid w:val="00EA5B13"/>
    <w:rsid w:val="00EA5DCC"/>
    <w:rsid w:val="00EA5FB8"/>
    <w:rsid w:val="00EA618E"/>
    <w:rsid w:val="00EA658E"/>
    <w:rsid w:val="00EA66B1"/>
    <w:rsid w:val="00EA6878"/>
    <w:rsid w:val="00EA6AB4"/>
    <w:rsid w:val="00EA6F57"/>
    <w:rsid w:val="00EA6FA8"/>
    <w:rsid w:val="00EA7041"/>
    <w:rsid w:val="00EA7108"/>
    <w:rsid w:val="00EA758C"/>
    <w:rsid w:val="00EA7DD0"/>
    <w:rsid w:val="00EA7EA7"/>
    <w:rsid w:val="00EB0698"/>
    <w:rsid w:val="00EB0980"/>
    <w:rsid w:val="00EB0A01"/>
    <w:rsid w:val="00EB0C44"/>
    <w:rsid w:val="00EB0D17"/>
    <w:rsid w:val="00EB0DC8"/>
    <w:rsid w:val="00EB1043"/>
    <w:rsid w:val="00EB164F"/>
    <w:rsid w:val="00EB1758"/>
    <w:rsid w:val="00EB1A10"/>
    <w:rsid w:val="00EB1A1B"/>
    <w:rsid w:val="00EB1A96"/>
    <w:rsid w:val="00EB1AD3"/>
    <w:rsid w:val="00EB1CCB"/>
    <w:rsid w:val="00EB1DA2"/>
    <w:rsid w:val="00EB1FCB"/>
    <w:rsid w:val="00EB2029"/>
    <w:rsid w:val="00EB2D19"/>
    <w:rsid w:val="00EB3149"/>
    <w:rsid w:val="00EB3255"/>
    <w:rsid w:val="00EB3613"/>
    <w:rsid w:val="00EB39C2"/>
    <w:rsid w:val="00EB44ED"/>
    <w:rsid w:val="00EB4592"/>
    <w:rsid w:val="00EB4933"/>
    <w:rsid w:val="00EB4CA3"/>
    <w:rsid w:val="00EB4F82"/>
    <w:rsid w:val="00EB505C"/>
    <w:rsid w:val="00EB53AC"/>
    <w:rsid w:val="00EB5545"/>
    <w:rsid w:val="00EB56A2"/>
    <w:rsid w:val="00EB5732"/>
    <w:rsid w:val="00EB5C7E"/>
    <w:rsid w:val="00EB640B"/>
    <w:rsid w:val="00EB6F8A"/>
    <w:rsid w:val="00EB6FE9"/>
    <w:rsid w:val="00EB7058"/>
    <w:rsid w:val="00EB721F"/>
    <w:rsid w:val="00EB722A"/>
    <w:rsid w:val="00EB73EE"/>
    <w:rsid w:val="00EB74F2"/>
    <w:rsid w:val="00EB7540"/>
    <w:rsid w:val="00EB78FA"/>
    <w:rsid w:val="00EB7E10"/>
    <w:rsid w:val="00EB7E22"/>
    <w:rsid w:val="00EC0080"/>
    <w:rsid w:val="00EC02A2"/>
    <w:rsid w:val="00EC07FD"/>
    <w:rsid w:val="00EC0857"/>
    <w:rsid w:val="00EC0928"/>
    <w:rsid w:val="00EC1305"/>
    <w:rsid w:val="00EC1EC7"/>
    <w:rsid w:val="00EC1F55"/>
    <w:rsid w:val="00EC21A9"/>
    <w:rsid w:val="00EC27C5"/>
    <w:rsid w:val="00EC2B67"/>
    <w:rsid w:val="00EC2D7A"/>
    <w:rsid w:val="00EC2DD6"/>
    <w:rsid w:val="00EC2EB3"/>
    <w:rsid w:val="00EC2F23"/>
    <w:rsid w:val="00EC2F83"/>
    <w:rsid w:val="00EC3213"/>
    <w:rsid w:val="00EC3268"/>
    <w:rsid w:val="00EC32DA"/>
    <w:rsid w:val="00EC330A"/>
    <w:rsid w:val="00EC3319"/>
    <w:rsid w:val="00EC338D"/>
    <w:rsid w:val="00EC341C"/>
    <w:rsid w:val="00EC3A5A"/>
    <w:rsid w:val="00EC3C77"/>
    <w:rsid w:val="00EC3D07"/>
    <w:rsid w:val="00EC3FD9"/>
    <w:rsid w:val="00EC4153"/>
    <w:rsid w:val="00EC4623"/>
    <w:rsid w:val="00EC4754"/>
    <w:rsid w:val="00EC4846"/>
    <w:rsid w:val="00EC48E8"/>
    <w:rsid w:val="00EC49AE"/>
    <w:rsid w:val="00EC4A25"/>
    <w:rsid w:val="00EC4CA3"/>
    <w:rsid w:val="00EC4CDD"/>
    <w:rsid w:val="00EC4F12"/>
    <w:rsid w:val="00EC4F56"/>
    <w:rsid w:val="00EC5375"/>
    <w:rsid w:val="00EC5380"/>
    <w:rsid w:val="00EC53EE"/>
    <w:rsid w:val="00EC54CE"/>
    <w:rsid w:val="00EC5854"/>
    <w:rsid w:val="00EC5BA1"/>
    <w:rsid w:val="00EC61BE"/>
    <w:rsid w:val="00EC6472"/>
    <w:rsid w:val="00EC6806"/>
    <w:rsid w:val="00EC6D0A"/>
    <w:rsid w:val="00EC6F78"/>
    <w:rsid w:val="00EC70E3"/>
    <w:rsid w:val="00EC7302"/>
    <w:rsid w:val="00EC7381"/>
    <w:rsid w:val="00EC73BF"/>
    <w:rsid w:val="00EC74FA"/>
    <w:rsid w:val="00EC7580"/>
    <w:rsid w:val="00EC7914"/>
    <w:rsid w:val="00EC7D05"/>
    <w:rsid w:val="00EC7E1E"/>
    <w:rsid w:val="00EC7FEF"/>
    <w:rsid w:val="00ED0032"/>
    <w:rsid w:val="00ED01E7"/>
    <w:rsid w:val="00ED022E"/>
    <w:rsid w:val="00ED0460"/>
    <w:rsid w:val="00ED07AB"/>
    <w:rsid w:val="00ED0903"/>
    <w:rsid w:val="00ED0CBD"/>
    <w:rsid w:val="00ED1403"/>
    <w:rsid w:val="00ED1579"/>
    <w:rsid w:val="00ED16E0"/>
    <w:rsid w:val="00ED1E5B"/>
    <w:rsid w:val="00ED1F06"/>
    <w:rsid w:val="00ED2183"/>
    <w:rsid w:val="00ED226A"/>
    <w:rsid w:val="00ED22BE"/>
    <w:rsid w:val="00ED2520"/>
    <w:rsid w:val="00ED3249"/>
    <w:rsid w:val="00ED3442"/>
    <w:rsid w:val="00ED349B"/>
    <w:rsid w:val="00ED3751"/>
    <w:rsid w:val="00ED37B7"/>
    <w:rsid w:val="00ED3909"/>
    <w:rsid w:val="00ED3969"/>
    <w:rsid w:val="00ED3CDF"/>
    <w:rsid w:val="00ED3D28"/>
    <w:rsid w:val="00ED4486"/>
    <w:rsid w:val="00ED4733"/>
    <w:rsid w:val="00ED4918"/>
    <w:rsid w:val="00ED4CE2"/>
    <w:rsid w:val="00ED4DFC"/>
    <w:rsid w:val="00ED5023"/>
    <w:rsid w:val="00ED51E1"/>
    <w:rsid w:val="00ED52F2"/>
    <w:rsid w:val="00ED556E"/>
    <w:rsid w:val="00ED597F"/>
    <w:rsid w:val="00ED5CF0"/>
    <w:rsid w:val="00ED5D06"/>
    <w:rsid w:val="00ED5D16"/>
    <w:rsid w:val="00ED625A"/>
    <w:rsid w:val="00ED6730"/>
    <w:rsid w:val="00ED680A"/>
    <w:rsid w:val="00ED6F8D"/>
    <w:rsid w:val="00ED7076"/>
    <w:rsid w:val="00ED74C2"/>
    <w:rsid w:val="00ED7640"/>
    <w:rsid w:val="00ED7AA1"/>
    <w:rsid w:val="00ED7D53"/>
    <w:rsid w:val="00ED7ED5"/>
    <w:rsid w:val="00EE00A0"/>
    <w:rsid w:val="00EE02C6"/>
    <w:rsid w:val="00EE06ED"/>
    <w:rsid w:val="00EE0749"/>
    <w:rsid w:val="00EE07FD"/>
    <w:rsid w:val="00EE08CB"/>
    <w:rsid w:val="00EE0A15"/>
    <w:rsid w:val="00EE0D89"/>
    <w:rsid w:val="00EE11E0"/>
    <w:rsid w:val="00EE160E"/>
    <w:rsid w:val="00EE161F"/>
    <w:rsid w:val="00EE1871"/>
    <w:rsid w:val="00EE192E"/>
    <w:rsid w:val="00EE1AD9"/>
    <w:rsid w:val="00EE1AF8"/>
    <w:rsid w:val="00EE20AE"/>
    <w:rsid w:val="00EE215C"/>
    <w:rsid w:val="00EE231A"/>
    <w:rsid w:val="00EE25E9"/>
    <w:rsid w:val="00EE2838"/>
    <w:rsid w:val="00EE295C"/>
    <w:rsid w:val="00EE2A3D"/>
    <w:rsid w:val="00EE2DA2"/>
    <w:rsid w:val="00EE3248"/>
    <w:rsid w:val="00EE34C4"/>
    <w:rsid w:val="00EE3AAB"/>
    <w:rsid w:val="00EE3DFC"/>
    <w:rsid w:val="00EE3E0D"/>
    <w:rsid w:val="00EE4219"/>
    <w:rsid w:val="00EE477E"/>
    <w:rsid w:val="00EE4F21"/>
    <w:rsid w:val="00EE50A5"/>
    <w:rsid w:val="00EE5520"/>
    <w:rsid w:val="00EE5817"/>
    <w:rsid w:val="00EE5ADE"/>
    <w:rsid w:val="00EE5DB1"/>
    <w:rsid w:val="00EE61DE"/>
    <w:rsid w:val="00EE6378"/>
    <w:rsid w:val="00EE6413"/>
    <w:rsid w:val="00EE65FD"/>
    <w:rsid w:val="00EE6737"/>
    <w:rsid w:val="00EE6AD0"/>
    <w:rsid w:val="00EE6D01"/>
    <w:rsid w:val="00EE738F"/>
    <w:rsid w:val="00EE78AE"/>
    <w:rsid w:val="00EE7F5F"/>
    <w:rsid w:val="00EF0328"/>
    <w:rsid w:val="00EF04AD"/>
    <w:rsid w:val="00EF04C2"/>
    <w:rsid w:val="00EF08E8"/>
    <w:rsid w:val="00EF09CA"/>
    <w:rsid w:val="00EF0A48"/>
    <w:rsid w:val="00EF0A8F"/>
    <w:rsid w:val="00EF10E0"/>
    <w:rsid w:val="00EF1213"/>
    <w:rsid w:val="00EF127D"/>
    <w:rsid w:val="00EF152B"/>
    <w:rsid w:val="00EF198D"/>
    <w:rsid w:val="00EF1A4E"/>
    <w:rsid w:val="00EF1D89"/>
    <w:rsid w:val="00EF1E47"/>
    <w:rsid w:val="00EF1FCF"/>
    <w:rsid w:val="00EF22C2"/>
    <w:rsid w:val="00EF2485"/>
    <w:rsid w:val="00EF24BD"/>
    <w:rsid w:val="00EF27AA"/>
    <w:rsid w:val="00EF27B6"/>
    <w:rsid w:val="00EF27B8"/>
    <w:rsid w:val="00EF296F"/>
    <w:rsid w:val="00EF2C87"/>
    <w:rsid w:val="00EF2F62"/>
    <w:rsid w:val="00EF3228"/>
    <w:rsid w:val="00EF34CA"/>
    <w:rsid w:val="00EF36E5"/>
    <w:rsid w:val="00EF39B8"/>
    <w:rsid w:val="00EF3E8F"/>
    <w:rsid w:val="00EF3ED1"/>
    <w:rsid w:val="00EF4519"/>
    <w:rsid w:val="00EF463B"/>
    <w:rsid w:val="00EF466E"/>
    <w:rsid w:val="00EF46B4"/>
    <w:rsid w:val="00EF46EF"/>
    <w:rsid w:val="00EF4970"/>
    <w:rsid w:val="00EF4C19"/>
    <w:rsid w:val="00EF4E1D"/>
    <w:rsid w:val="00EF4F7C"/>
    <w:rsid w:val="00EF50CD"/>
    <w:rsid w:val="00EF51BE"/>
    <w:rsid w:val="00EF5305"/>
    <w:rsid w:val="00EF55E2"/>
    <w:rsid w:val="00EF567C"/>
    <w:rsid w:val="00EF5728"/>
    <w:rsid w:val="00EF5967"/>
    <w:rsid w:val="00EF5B50"/>
    <w:rsid w:val="00EF5CE0"/>
    <w:rsid w:val="00EF5FB7"/>
    <w:rsid w:val="00EF62B8"/>
    <w:rsid w:val="00EF6386"/>
    <w:rsid w:val="00EF65FA"/>
    <w:rsid w:val="00EF698B"/>
    <w:rsid w:val="00EF77A3"/>
    <w:rsid w:val="00EF7BFB"/>
    <w:rsid w:val="00EF7D72"/>
    <w:rsid w:val="00EF7E4D"/>
    <w:rsid w:val="00EF7F15"/>
    <w:rsid w:val="00F000A5"/>
    <w:rsid w:val="00F00964"/>
    <w:rsid w:val="00F00AA3"/>
    <w:rsid w:val="00F00B20"/>
    <w:rsid w:val="00F02302"/>
    <w:rsid w:val="00F025F5"/>
    <w:rsid w:val="00F0268C"/>
    <w:rsid w:val="00F026F8"/>
    <w:rsid w:val="00F027BE"/>
    <w:rsid w:val="00F02D9F"/>
    <w:rsid w:val="00F02EA3"/>
    <w:rsid w:val="00F03309"/>
    <w:rsid w:val="00F033FE"/>
    <w:rsid w:val="00F03439"/>
    <w:rsid w:val="00F0349F"/>
    <w:rsid w:val="00F035A4"/>
    <w:rsid w:val="00F03773"/>
    <w:rsid w:val="00F03788"/>
    <w:rsid w:val="00F03CD9"/>
    <w:rsid w:val="00F04229"/>
    <w:rsid w:val="00F04416"/>
    <w:rsid w:val="00F04996"/>
    <w:rsid w:val="00F049ED"/>
    <w:rsid w:val="00F04A60"/>
    <w:rsid w:val="00F04BA7"/>
    <w:rsid w:val="00F04F92"/>
    <w:rsid w:val="00F04FB0"/>
    <w:rsid w:val="00F04FDC"/>
    <w:rsid w:val="00F05B17"/>
    <w:rsid w:val="00F05C2C"/>
    <w:rsid w:val="00F061A0"/>
    <w:rsid w:val="00F06901"/>
    <w:rsid w:val="00F06FCB"/>
    <w:rsid w:val="00F0709E"/>
    <w:rsid w:val="00F07405"/>
    <w:rsid w:val="00F0776D"/>
    <w:rsid w:val="00F07814"/>
    <w:rsid w:val="00F078E0"/>
    <w:rsid w:val="00F07AC9"/>
    <w:rsid w:val="00F10219"/>
    <w:rsid w:val="00F10491"/>
    <w:rsid w:val="00F105B4"/>
    <w:rsid w:val="00F10629"/>
    <w:rsid w:val="00F1079B"/>
    <w:rsid w:val="00F107BF"/>
    <w:rsid w:val="00F107EB"/>
    <w:rsid w:val="00F108AF"/>
    <w:rsid w:val="00F109D9"/>
    <w:rsid w:val="00F10FA9"/>
    <w:rsid w:val="00F110BA"/>
    <w:rsid w:val="00F110DD"/>
    <w:rsid w:val="00F114CF"/>
    <w:rsid w:val="00F1168E"/>
    <w:rsid w:val="00F11939"/>
    <w:rsid w:val="00F11DF6"/>
    <w:rsid w:val="00F124A0"/>
    <w:rsid w:val="00F12BE3"/>
    <w:rsid w:val="00F12C59"/>
    <w:rsid w:val="00F12C96"/>
    <w:rsid w:val="00F1306D"/>
    <w:rsid w:val="00F135CA"/>
    <w:rsid w:val="00F136A1"/>
    <w:rsid w:val="00F1380D"/>
    <w:rsid w:val="00F13985"/>
    <w:rsid w:val="00F13DDC"/>
    <w:rsid w:val="00F141C0"/>
    <w:rsid w:val="00F14823"/>
    <w:rsid w:val="00F14A69"/>
    <w:rsid w:val="00F14B3E"/>
    <w:rsid w:val="00F14EDB"/>
    <w:rsid w:val="00F1509D"/>
    <w:rsid w:val="00F154E7"/>
    <w:rsid w:val="00F15507"/>
    <w:rsid w:val="00F15625"/>
    <w:rsid w:val="00F1577D"/>
    <w:rsid w:val="00F15E67"/>
    <w:rsid w:val="00F163ED"/>
    <w:rsid w:val="00F16BB0"/>
    <w:rsid w:val="00F16E54"/>
    <w:rsid w:val="00F16F4E"/>
    <w:rsid w:val="00F17422"/>
    <w:rsid w:val="00F17474"/>
    <w:rsid w:val="00F17716"/>
    <w:rsid w:val="00F17988"/>
    <w:rsid w:val="00F1798C"/>
    <w:rsid w:val="00F17E30"/>
    <w:rsid w:val="00F2036C"/>
    <w:rsid w:val="00F203CE"/>
    <w:rsid w:val="00F203E8"/>
    <w:rsid w:val="00F20462"/>
    <w:rsid w:val="00F20534"/>
    <w:rsid w:val="00F208A4"/>
    <w:rsid w:val="00F2094E"/>
    <w:rsid w:val="00F20A25"/>
    <w:rsid w:val="00F20C42"/>
    <w:rsid w:val="00F20C64"/>
    <w:rsid w:val="00F20E8D"/>
    <w:rsid w:val="00F210A6"/>
    <w:rsid w:val="00F216B7"/>
    <w:rsid w:val="00F218EB"/>
    <w:rsid w:val="00F21CDD"/>
    <w:rsid w:val="00F21F9C"/>
    <w:rsid w:val="00F2206D"/>
    <w:rsid w:val="00F221F3"/>
    <w:rsid w:val="00F223F2"/>
    <w:rsid w:val="00F22738"/>
    <w:rsid w:val="00F229EA"/>
    <w:rsid w:val="00F22E34"/>
    <w:rsid w:val="00F22E38"/>
    <w:rsid w:val="00F231B3"/>
    <w:rsid w:val="00F233F1"/>
    <w:rsid w:val="00F2357F"/>
    <w:rsid w:val="00F236B7"/>
    <w:rsid w:val="00F239DB"/>
    <w:rsid w:val="00F24064"/>
    <w:rsid w:val="00F241CA"/>
    <w:rsid w:val="00F24396"/>
    <w:rsid w:val="00F24685"/>
    <w:rsid w:val="00F24A80"/>
    <w:rsid w:val="00F24D0A"/>
    <w:rsid w:val="00F24D4C"/>
    <w:rsid w:val="00F24FCC"/>
    <w:rsid w:val="00F252CA"/>
    <w:rsid w:val="00F25816"/>
    <w:rsid w:val="00F25A95"/>
    <w:rsid w:val="00F25BB4"/>
    <w:rsid w:val="00F25F98"/>
    <w:rsid w:val="00F2664B"/>
    <w:rsid w:val="00F2675F"/>
    <w:rsid w:val="00F267A3"/>
    <w:rsid w:val="00F26988"/>
    <w:rsid w:val="00F270DB"/>
    <w:rsid w:val="00F2732A"/>
    <w:rsid w:val="00F278CF"/>
    <w:rsid w:val="00F27BE1"/>
    <w:rsid w:val="00F27EF1"/>
    <w:rsid w:val="00F3020E"/>
    <w:rsid w:val="00F3097A"/>
    <w:rsid w:val="00F3097C"/>
    <w:rsid w:val="00F31084"/>
    <w:rsid w:val="00F31485"/>
    <w:rsid w:val="00F31A5C"/>
    <w:rsid w:val="00F31A95"/>
    <w:rsid w:val="00F31C88"/>
    <w:rsid w:val="00F31D31"/>
    <w:rsid w:val="00F31E9B"/>
    <w:rsid w:val="00F3209C"/>
    <w:rsid w:val="00F3210A"/>
    <w:rsid w:val="00F32186"/>
    <w:rsid w:val="00F3251B"/>
    <w:rsid w:val="00F325CF"/>
    <w:rsid w:val="00F3282D"/>
    <w:rsid w:val="00F329C5"/>
    <w:rsid w:val="00F32D31"/>
    <w:rsid w:val="00F33019"/>
    <w:rsid w:val="00F33101"/>
    <w:rsid w:val="00F333C9"/>
    <w:rsid w:val="00F33712"/>
    <w:rsid w:val="00F33972"/>
    <w:rsid w:val="00F33B7D"/>
    <w:rsid w:val="00F33D3A"/>
    <w:rsid w:val="00F33E6E"/>
    <w:rsid w:val="00F33F31"/>
    <w:rsid w:val="00F33F9C"/>
    <w:rsid w:val="00F340FA"/>
    <w:rsid w:val="00F341D7"/>
    <w:rsid w:val="00F343D3"/>
    <w:rsid w:val="00F3490E"/>
    <w:rsid w:val="00F349EE"/>
    <w:rsid w:val="00F34ACE"/>
    <w:rsid w:val="00F34C93"/>
    <w:rsid w:val="00F35C02"/>
    <w:rsid w:val="00F3619A"/>
    <w:rsid w:val="00F36510"/>
    <w:rsid w:val="00F3652C"/>
    <w:rsid w:val="00F365CC"/>
    <w:rsid w:val="00F366A9"/>
    <w:rsid w:val="00F36BC0"/>
    <w:rsid w:val="00F36C2A"/>
    <w:rsid w:val="00F36CB6"/>
    <w:rsid w:val="00F36E22"/>
    <w:rsid w:val="00F37100"/>
    <w:rsid w:val="00F375F4"/>
    <w:rsid w:val="00F37BA8"/>
    <w:rsid w:val="00F37EE6"/>
    <w:rsid w:val="00F37F58"/>
    <w:rsid w:val="00F40022"/>
    <w:rsid w:val="00F404B0"/>
    <w:rsid w:val="00F409D9"/>
    <w:rsid w:val="00F409DA"/>
    <w:rsid w:val="00F40E3A"/>
    <w:rsid w:val="00F41550"/>
    <w:rsid w:val="00F4176A"/>
    <w:rsid w:val="00F418B7"/>
    <w:rsid w:val="00F41B85"/>
    <w:rsid w:val="00F41BDC"/>
    <w:rsid w:val="00F41C0B"/>
    <w:rsid w:val="00F420A7"/>
    <w:rsid w:val="00F420E1"/>
    <w:rsid w:val="00F421CC"/>
    <w:rsid w:val="00F421E6"/>
    <w:rsid w:val="00F4220F"/>
    <w:rsid w:val="00F4242B"/>
    <w:rsid w:val="00F42533"/>
    <w:rsid w:val="00F429CB"/>
    <w:rsid w:val="00F42B55"/>
    <w:rsid w:val="00F42D5F"/>
    <w:rsid w:val="00F42F2F"/>
    <w:rsid w:val="00F42F9A"/>
    <w:rsid w:val="00F430A7"/>
    <w:rsid w:val="00F43250"/>
    <w:rsid w:val="00F432A5"/>
    <w:rsid w:val="00F43498"/>
    <w:rsid w:val="00F435DC"/>
    <w:rsid w:val="00F43B3C"/>
    <w:rsid w:val="00F43FFA"/>
    <w:rsid w:val="00F443C4"/>
    <w:rsid w:val="00F444ED"/>
    <w:rsid w:val="00F447E9"/>
    <w:rsid w:val="00F44907"/>
    <w:rsid w:val="00F44D1B"/>
    <w:rsid w:val="00F450EF"/>
    <w:rsid w:val="00F453B4"/>
    <w:rsid w:val="00F453C7"/>
    <w:rsid w:val="00F45BF5"/>
    <w:rsid w:val="00F45C40"/>
    <w:rsid w:val="00F45DE4"/>
    <w:rsid w:val="00F4604C"/>
    <w:rsid w:val="00F460F3"/>
    <w:rsid w:val="00F46487"/>
    <w:rsid w:val="00F464C5"/>
    <w:rsid w:val="00F46679"/>
    <w:rsid w:val="00F466E5"/>
    <w:rsid w:val="00F466F6"/>
    <w:rsid w:val="00F46777"/>
    <w:rsid w:val="00F46888"/>
    <w:rsid w:val="00F46CB6"/>
    <w:rsid w:val="00F46CC3"/>
    <w:rsid w:val="00F4706B"/>
    <w:rsid w:val="00F472AF"/>
    <w:rsid w:val="00F472FE"/>
    <w:rsid w:val="00F478AA"/>
    <w:rsid w:val="00F47BEF"/>
    <w:rsid w:val="00F47D51"/>
    <w:rsid w:val="00F507DC"/>
    <w:rsid w:val="00F50C9D"/>
    <w:rsid w:val="00F50CDD"/>
    <w:rsid w:val="00F50DD2"/>
    <w:rsid w:val="00F50F80"/>
    <w:rsid w:val="00F51783"/>
    <w:rsid w:val="00F51DAA"/>
    <w:rsid w:val="00F51E66"/>
    <w:rsid w:val="00F51FD5"/>
    <w:rsid w:val="00F52071"/>
    <w:rsid w:val="00F521F9"/>
    <w:rsid w:val="00F522AD"/>
    <w:rsid w:val="00F52744"/>
    <w:rsid w:val="00F5285E"/>
    <w:rsid w:val="00F53203"/>
    <w:rsid w:val="00F533EA"/>
    <w:rsid w:val="00F534D7"/>
    <w:rsid w:val="00F535F2"/>
    <w:rsid w:val="00F538F6"/>
    <w:rsid w:val="00F53A63"/>
    <w:rsid w:val="00F53C12"/>
    <w:rsid w:val="00F53CD6"/>
    <w:rsid w:val="00F53D4A"/>
    <w:rsid w:val="00F53FA5"/>
    <w:rsid w:val="00F5404A"/>
    <w:rsid w:val="00F54105"/>
    <w:rsid w:val="00F5428E"/>
    <w:rsid w:val="00F54302"/>
    <w:rsid w:val="00F5463F"/>
    <w:rsid w:val="00F55142"/>
    <w:rsid w:val="00F554FA"/>
    <w:rsid w:val="00F555A5"/>
    <w:rsid w:val="00F55CAF"/>
    <w:rsid w:val="00F55E2F"/>
    <w:rsid w:val="00F5615E"/>
    <w:rsid w:val="00F5633C"/>
    <w:rsid w:val="00F563AB"/>
    <w:rsid w:val="00F56D69"/>
    <w:rsid w:val="00F56DE1"/>
    <w:rsid w:val="00F57252"/>
    <w:rsid w:val="00F573F0"/>
    <w:rsid w:val="00F577E5"/>
    <w:rsid w:val="00F57B59"/>
    <w:rsid w:val="00F57F5F"/>
    <w:rsid w:val="00F602E1"/>
    <w:rsid w:val="00F60548"/>
    <w:rsid w:val="00F60600"/>
    <w:rsid w:val="00F60802"/>
    <w:rsid w:val="00F61039"/>
    <w:rsid w:val="00F61085"/>
    <w:rsid w:val="00F6145E"/>
    <w:rsid w:val="00F61A94"/>
    <w:rsid w:val="00F61AE0"/>
    <w:rsid w:val="00F61B9E"/>
    <w:rsid w:val="00F61EFB"/>
    <w:rsid w:val="00F61FB7"/>
    <w:rsid w:val="00F62251"/>
    <w:rsid w:val="00F6257A"/>
    <w:rsid w:val="00F627E8"/>
    <w:rsid w:val="00F62936"/>
    <w:rsid w:val="00F62A4E"/>
    <w:rsid w:val="00F62AD7"/>
    <w:rsid w:val="00F62EFC"/>
    <w:rsid w:val="00F62F6D"/>
    <w:rsid w:val="00F63349"/>
    <w:rsid w:val="00F63499"/>
    <w:rsid w:val="00F63706"/>
    <w:rsid w:val="00F639B1"/>
    <w:rsid w:val="00F63A98"/>
    <w:rsid w:val="00F64935"/>
    <w:rsid w:val="00F64C92"/>
    <w:rsid w:val="00F64DBE"/>
    <w:rsid w:val="00F65246"/>
    <w:rsid w:val="00F656F1"/>
    <w:rsid w:val="00F65E74"/>
    <w:rsid w:val="00F661D0"/>
    <w:rsid w:val="00F66450"/>
    <w:rsid w:val="00F6645A"/>
    <w:rsid w:val="00F6661A"/>
    <w:rsid w:val="00F66716"/>
    <w:rsid w:val="00F66B51"/>
    <w:rsid w:val="00F6710A"/>
    <w:rsid w:val="00F673CA"/>
    <w:rsid w:val="00F67815"/>
    <w:rsid w:val="00F6785A"/>
    <w:rsid w:val="00F67BF0"/>
    <w:rsid w:val="00F67C2D"/>
    <w:rsid w:val="00F70078"/>
    <w:rsid w:val="00F704CD"/>
    <w:rsid w:val="00F707A3"/>
    <w:rsid w:val="00F709F7"/>
    <w:rsid w:val="00F70B5F"/>
    <w:rsid w:val="00F70E12"/>
    <w:rsid w:val="00F70EFD"/>
    <w:rsid w:val="00F71033"/>
    <w:rsid w:val="00F710E8"/>
    <w:rsid w:val="00F7147B"/>
    <w:rsid w:val="00F71B69"/>
    <w:rsid w:val="00F724E4"/>
    <w:rsid w:val="00F72776"/>
    <w:rsid w:val="00F72793"/>
    <w:rsid w:val="00F728FF"/>
    <w:rsid w:val="00F72C7C"/>
    <w:rsid w:val="00F73319"/>
    <w:rsid w:val="00F73499"/>
    <w:rsid w:val="00F735C4"/>
    <w:rsid w:val="00F73711"/>
    <w:rsid w:val="00F73852"/>
    <w:rsid w:val="00F73856"/>
    <w:rsid w:val="00F7386C"/>
    <w:rsid w:val="00F73985"/>
    <w:rsid w:val="00F739D2"/>
    <w:rsid w:val="00F739E7"/>
    <w:rsid w:val="00F73D4A"/>
    <w:rsid w:val="00F73D7F"/>
    <w:rsid w:val="00F73F7D"/>
    <w:rsid w:val="00F74781"/>
    <w:rsid w:val="00F747D3"/>
    <w:rsid w:val="00F74A77"/>
    <w:rsid w:val="00F75088"/>
    <w:rsid w:val="00F7528A"/>
    <w:rsid w:val="00F752B9"/>
    <w:rsid w:val="00F75359"/>
    <w:rsid w:val="00F7538D"/>
    <w:rsid w:val="00F755C1"/>
    <w:rsid w:val="00F75855"/>
    <w:rsid w:val="00F75A43"/>
    <w:rsid w:val="00F75BFD"/>
    <w:rsid w:val="00F7606F"/>
    <w:rsid w:val="00F76469"/>
    <w:rsid w:val="00F76701"/>
    <w:rsid w:val="00F76A65"/>
    <w:rsid w:val="00F76F9B"/>
    <w:rsid w:val="00F76FD1"/>
    <w:rsid w:val="00F771A9"/>
    <w:rsid w:val="00F77491"/>
    <w:rsid w:val="00F774D6"/>
    <w:rsid w:val="00F774FD"/>
    <w:rsid w:val="00F77AE1"/>
    <w:rsid w:val="00F77D78"/>
    <w:rsid w:val="00F77D91"/>
    <w:rsid w:val="00F80054"/>
    <w:rsid w:val="00F803F3"/>
    <w:rsid w:val="00F80480"/>
    <w:rsid w:val="00F805EB"/>
    <w:rsid w:val="00F80A50"/>
    <w:rsid w:val="00F80E1C"/>
    <w:rsid w:val="00F80E3A"/>
    <w:rsid w:val="00F811C3"/>
    <w:rsid w:val="00F8132B"/>
    <w:rsid w:val="00F81342"/>
    <w:rsid w:val="00F81596"/>
    <w:rsid w:val="00F816BB"/>
    <w:rsid w:val="00F818E7"/>
    <w:rsid w:val="00F81A6B"/>
    <w:rsid w:val="00F81F13"/>
    <w:rsid w:val="00F82F0A"/>
    <w:rsid w:val="00F82F51"/>
    <w:rsid w:val="00F831D7"/>
    <w:rsid w:val="00F8366D"/>
    <w:rsid w:val="00F8370D"/>
    <w:rsid w:val="00F838C8"/>
    <w:rsid w:val="00F8395A"/>
    <w:rsid w:val="00F839D0"/>
    <w:rsid w:val="00F84246"/>
    <w:rsid w:val="00F844C7"/>
    <w:rsid w:val="00F8468A"/>
    <w:rsid w:val="00F84791"/>
    <w:rsid w:val="00F849E8"/>
    <w:rsid w:val="00F8507E"/>
    <w:rsid w:val="00F851F2"/>
    <w:rsid w:val="00F853C0"/>
    <w:rsid w:val="00F855CE"/>
    <w:rsid w:val="00F8562C"/>
    <w:rsid w:val="00F856A4"/>
    <w:rsid w:val="00F85733"/>
    <w:rsid w:val="00F85C6A"/>
    <w:rsid w:val="00F85ED5"/>
    <w:rsid w:val="00F86041"/>
    <w:rsid w:val="00F860D2"/>
    <w:rsid w:val="00F86A1D"/>
    <w:rsid w:val="00F86BD7"/>
    <w:rsid w:val="00F86D89"/>
    <w:rsid w:val="00F87222"/>
    <w:rsid w:val="00F8734D"/>
    <w:rsid w:val="00F87530"/>
    <w:rsid w:val="00F87D35"/>
    <w:rsid w:val="00F90109"/>
    <w:rsid w:val="00F90171"/>
    <w:rsid w:val="00F9050B"/>
    <w:rsid w:val="00F90937"/>
    <w:rsid w:val="00F9099F"/>
    <w:rsid w:val="00F90A96"/>
    <w:rsid w:val="00F90C02"/>
    <w:rsid w:val="00F90D1E"/>
    <w:rsid w:val="00F91A14"/>
    <w:rsid w:val="00F91A2D"/>
    <w:rsid w:val="00F91D07"/>
    <w:rsid w:val="00F91D24"/>
    <w:rsid w:val="00F91D3E"/>
    <w:rsid w:val="00F91D49"/>
    <w:rsid w:val="00F91EA9"/>
    <w:rsid w:val="00F91FF5"/>
    <w:rsid w:val="00F921D6"/>
    <w:rsid w:val="00F9244B"/>
    <w:rsid w:val="00F92EB4"/>
    <w:rsid w:val="00F93163"/>
    <w:rsid w:val="00F937C3"/>
    <w:rsid w:val="00F93893"/>
    <w:rsid w:val="00F9395C"/>
    <w:rsid w:val="00F93A0D"/>
    <w:rsid w:val="00F93B5A"/>
    <w:rsid w:val="00F93BBB"/>
    <w:rsid w:val="00F94B15"/>
    <w:rsid w:val="00F9510A"/>
    <w:rsid w:val="00F951EF"/>
    <w:rsid w:val="00F95579"/>
    <w:rsid w:val="00F957C3"/>
    <w:rsid w:val="00F95ABA"/>
    <w:rsid w:val="00F963EB"/>
    <w:rsid w:val="00F96795"/>
    <w:rsid w:val="00F96C4A"/>
    <w:rsid w:val="00F96FD5"/>
    <w:rsid w:val="00F9700A"/>
    <w:rsid w:val="00F972BD"/>
    <w:rsid w:val="00F97573"/>
    <w:rsid w:val="00F97799"/>
    <w:rsid w:val="00F979BD"/>
    <w:rsid w:val="00F97CD4"/>
    <w:rsid w:val="00FA02E0"/>
    <w:rsid w:val="00FA0594"/>
    <w:rsid w:val="00FA0A59"/>
    <w:rsid w:val="00FA0A7E"/>
    <w:rsid w:val="00FA0C72"/>
    <w:rsid w:val="00FA0D01"/>
    <w:rsid w:val="00FA107D"/>
    <w:rsid w:val="00FA182F"/>
    <w:rsid w:val="00FA1AC3"/>
    <w:rsid w:val="00FA1B79"/>
    <w:rsid w:val="00FA1D0A"/>
    <w:rsid w:val="00FA1E33"/>
    <w:rsid w:val="00FA1F0A"/>
    <w:rsid w:val="00FA2508"/>
    <w:rsid w:val="00FA2AFD"/>
    <w:rsid w:val="00FA2D4E"/>
    <w:rsid w:val="00FA2EC8"/>
    <w:rsid w:val="00FA31C0"/>
    <w:rsid w:val="00FA408F"/>
    <w:rsid w:val="00FA435B"/>
    <w:rsid w:val="00FA4682"/>
    <w:rsid w:val="00FA4AC8"/>
    <w:rsid w:val="00FA4C3C"/>
    <w:rsid w:val="00FA4C87"/>
    <w:rsid w:val="00FA4E9B"/>
    <w:rsid w:val="00FA50A1"/>
    <w:rsid w:val="00FA5599"/>
    <w:rsid w:val="00FA58E8"/>
    <w:rsid w:val="00FA5D3D"/>
    <w:rsid w:val="00FA6377"/>
    <w:rsid w:val="00FA6498"/>
    <w:rsid w:val="00FA65D3"/>
    <w:rsid w:val="00FA675E"/>
    <w:rsid w:val="00FA6AB6"/>
    <w:rsid w:val="00FA7203"/>
    <w:rsid w:val="00FA748B"/>
    <w:rsid w:val="00FA7519"/>
    <w:rsid w:val="00FA79C0"/>
    <w:rsid w:val="00FB0030"/>
    <w:rsid w:val="00FB01EF"/>
    <w:rsid w:val="00FB0529"/>
    <w:rsid w:val="00FB053A"/>
    <w:rsid w:val="00FB0A52"/>
    <w:rsid w:val="00FB0B6C"/>
    <w:rsid w:val="00FB0D12"/>
    <w:rsid w:val="00FB0D24"/>
    <w:rsid w:val="00FB0F45"/>
    <w:rsid w:val="00FB1235"/>
    <w:rsid w:val="00FB16EC"/>
    <w:rsid w:val="00FB1874"/>
    <w:rsid w:val="00FB19FF"/>
    <w:rsid w:val="00FB1C07"/>
    <w:rsid w:val="00FB1CB4"/>
    <w:rsid w:val="00FB2D9C"/>
    <w:rsid w:val="00FB2F71"/>
    <w:rsid w:val="00FB2F94"/>
    <w:rsid w:val="00FB31A8"/>
    <w:rsid w:val="00FB3811"/>
    <w:rsid w:val="00FB3995"/>
    <w:rsid w:val="00FB3A70"/>
    <w:rsid w:val="00FB3E9E"/>
    <w:rsid w:val="00FB3EA9"/>
    <w:rsid w:val="00FB410B"/>
    <w:rsid w:val="00FB4227"/>
    <w:rsid w:val="00FB4318"/>
    <w:rsid w:val="00FB436E"/>
    <w:rsid w:val="00FB4749"/>
    <w:rsid w:val="00FB4A75"/>
    <w:rsid w:val="00FB4B64"/>
    <w:rsid w:val="00FB5166"/>
    <w:rsid w:val="00FB521D"/>
    <w:rsid w:val="00FB540B"/>
    <w:rsid w:val="00FB5485"/>
    <w:rsid w:val="00FB5499"/>
    <w:rsid w:val="00FB54E0"/>
    <w:rsid w:val="00FB5933"/>
    <w:rsid w:val="00FB5A0D"/>
    <w:rsid w:val="00FB5B76"/>
    <w:rsid w:val="00FB5E92"/>
    <w:rsid w:val="00FB6147"/>
    <w:rsid w:val="00FB630C"/>
    <w:rsid w:val="00FB6357"/>
    <w:rsid w:val="00FB6421"/>
    <w:rsid w:val="00FB6A21"/>
    <w:rsid w:val="00FB6C97"/>
    <w:rsid w:val="00FB6CE4"/>
    <w:rsid w:val="00FB7358"/>
    <w:rsid w:val="00FB7655"/>
    <w:rsid w:val="00FB771C"/>
    <w:rsid w:val="00FB78C4"/>
    <w:rsid w:val="00FB7A9B"/>
    <w:rsid w:val="00FB7B67"/>
    <w:rsid w:val="00FB7C99"/>
    <w:rsid w:val="00FB7E18"/>
    <w:rsid w:val="00FC0044"/>
    <w:rsid w:val="00FC019A"/>
    <w:rsid w:val="00FC03CF"/>
    <w:rsid w:val="00FC0646"/>
    <w:rsid w:val="00FC07FC"/>
    <w:rsid w:val="00FC08F7"/>
    <w:rsid w:val="00FC09C0"/>
    <w:rsid w:val="00FC0A57"/>
    <w:rsid w:val="00FC0CF2"/>
    <w:rsid w:val="00FC0D2D"/>
    <w:rsid w:val="00FC0D53"/>
    <w:rsid w:val="00FC0FDA"/>
    <w:rsid w:val="00FC1123"/>
    <w:rsid w:val="00FC118F"/>
    <w:rsid w:val="00FC12B6"/>
    <w:rsid w:val="00FC13D6"/>
    <w:rsid w:val="00FC1421"/>
    <w:rsid w:val="00FC1431"/>
    <w:rsid w:val="00FC1640"/>
    <w:rsid w:val="00FC2389"/>
    <w:rsid w:val="00FC2517"/>
    <w:rsid w:val="00FC281C"/>
    <w:rsid w:val="00FC2DCC"/>
    <w:rsid w:val="00FC2EE4"/>
    <w:rsid w:val="00FC34B2"/>
    <w:rsid w:val="00FC3609"/>
    <w:rsid w:val="00FC376A"/>
    <w:rsid w:val="00FC386B"/>
    <w:rsid w:val="00FC3925"/>
    <w:rsid w:val="00FC3F42"/>
    <w:rsid w:val="00FC3F46"/>
    <w:rsid w:val="00FC461C"/>
    <w:rsid w:val="00FC4B23"/>
    <w:rsid w:val="00FC4E62"/>
    <w:rsid w:val="00FC4FF8"/>
    <w:rsid w:val="00FC51EB"/>
    <w:rsid w:val="00FC531A"/>
    <w:rsid w:val="00FC59AA"/>
    <w:rsid w:val="00FC5CD4"/>
    <w:rsid w:val="00FC6041"/>
    <w:rsid w:val="00FC6477"/>
    <w:rsid w:val="00FC6C65"/>
    <w:rsid w:val="00FC6EA3"/>
    <w:rsid w:val="00FC6FBE"/>
    <w:rsid w:val="00FC7093"/>
    <w:rsid w:val="00FC7109"/>
    <w:rsid w:val="00FC7285"/>
    <w:rsid w:val="00FC7CF3"/>
    <w:rsid w:val="00FC7DAB"/>
    <w:rsid w:val="00FC7EBF"/>
    <w:rsid w:val="00FD017C"/>
    <w:rsid w:val="00FD0868"/>
    <w:rsid w:val="00FD0A88"/>
    <w:rsid w:val="00FD0C90"/>
    <w:rsid w:val="00FD0D46"/>
    <w:rsid w:val="00FD0E7B"/>
    <w:rsid w:val="00FD0FCC"/>
    <w:rsid w:val="00FD1103"/>
    <w:rsid w:val="00FD1271"/>
    <w:rsid w:val="00FD12ED"/>
    <w:rsid w:val="00FD1972"/>
    <w:rsid w:val="00FD1C7C"/>
    <w:rsid w:val="00FD1D8A"/>
    <w:rsid w:val="00FD2227"/>
    <w:rsid w:val="00FD25B2"/>
    <w:rsid w:val="00FD2613"/>
    <w:rsid w:val="00FD2B37"/>
    <w:rsid w:val="00FD2D5A"/>
    <w:rsid w:val="00FD2E6A"/>
    <w:rsid w:val="00FD379E"/>
    <w:rsid w:val="00FD3879"/>
    <w:rsid w:val="00FD3A8A"/>
    <w:rsid w:val="00FD3D4F"/>
    <w:rsid w:val="00FD3FBC"/>
    <w:rsid w:val="00FD41D1"/>
    <w:rsid w:val="00FD47A3"/>
    <w:rsid w:val="00FD492A"/>
    <w:rsid w:val="00FD4A58"/>
    <w:rsid w:val="00FD4BBA"/>
    <w:rsid w:val="00FD4E22"/>
    <w:rsid w:val="00FD5284"/>
    <w:rsid w:val="00FD5539"/>
    <w:rsid w:val="00FD590B"/>
    <w:rsid w:val="00FD5D49"/>
    <w:rsid w:val="00FD5F21"/>
    <w:rsid w:val="00FD5F34"/>
    <w:rsid w:val="00FD5F85"/>
    <w:rsid w:val="00FD6175"/>
    <w:rsid w:val="00FD6C99"/>
    <w:rsid w:val="00FD6CAD"/>
    <w:rsid w:val="00FD6CCA"/>
    <w:rsid w:val="00FD6D17"/>
    <w:rsid w:val="00FD709D"/>
    <w:rsid w:val="00FD7155"/>
    <w:rsid w:val="00FD72F3"/>
    <w:rsid w:val="00FD72F5"/>
    <w:rsid w:val="00FD74C0"/>
    <w:rsid w:val="00FD7507"/>
    <w:rsid w:val="00FD780F"/>
    <w:rsid w:val="00FD7AE7"/>
    <w:rsid w:val="00FD7C07"/>
    <w:rsid w:val="00FD7CB2"/>
    <w:rsid w:val="00FD7FB3"/>
    <w:rsid w:val="00FD7FC7"/>
    <w:rsid w:val="00FE03B2"/>
    <w:rsid w:val="00FE0934"/>
    <w:rsid w:val="00FE0C36"/>
    <w:rsid w:val="00FE0F23"/>
    <w:rsid w:val="00FE0FE7"/>
    <w:rsid w:val="00FE1C9A"/>
    <w:rsid w:val="00FE22D3"/>
    <w:rsid w:val="00FE2347"/>
    <w:rsid w:val="00FE24C2"/>
    <w:rsid w:val="00FE264B"/>
    <w:rsid w:val="00FE269B"/>
    <w:rsid w:val="00FE324A"/>
    <w:rsid w:val="00FE3323"/>
    <w:rsid w:val="00FE36D0"/>
    <w:rsid w:val="00FE39DB"/>
    <w:rsid w:val="00FE3E54"/>
    <w:rsid w:val="00FE3F98"/>
    <w:rsid w:val="00FE4532"/>
    <w:rsid w:val="00FE45EC"/>
    <w:rsid w:val="00FE4C05"/>
    <w:rsid w:val="00FE4EC0"/>
    <w:rsid w:val="00FE59F5"/>
    <w:rsid w:val="00FE5AA0"/>
    <w:rsid w:val="00FE5F8B"/>
    <w:rsid w:val="00FE61FF"/>
    <w:rsid w:val="00FE63F1"/>
    <w:rsid w:val="00FE648D"/>
    <w:rsid w:val="00FE660F"/>
    <w:rsid w:val="00FE66BD"/>
    <w:rsid w:val="00FE67B7"/>
    <w:rsid w:val="00FE6C19"/>
    <w:rsid w:val="00FE70CB"/>
    <w:rsid w:val="00FE7214"/>
    <w:rsid w:val="00FE7295"/>
    <w:rsid w:val="00FE7614"/>
    <w:rsid w:val="00FE7DC9"/>
    <w:rsid w:val="00FF04B2"/>
    <w:rsid w:val="00FF0601"/>
    <w:rsid w:val="00FF0C9C"/>
    <w:rsid w:val="00FF0DA2"/>
    <w:rsid w:val="00FF1196"/>
    <w:rsid w:val="00FF1349"/>
    <w:rsid w:val="00FF1DE7"/>
    <w:rsid w:val="00FF220F"/>
    <w:rsid w:val="00FF235B"/>
    <w:rsid w:val="00FF2591"/>
    <w:rsid w:val="00FF2F3A"/>
    <w:rsid w:val="00FF32B1"/>
    <w:rsid w:val="00FF3C97"/>
    <w:rsid w:val="00FF3D01"/>
    <w:rsid w:val="00FF41A7"/>
    <w:rsid w:val="00FF46CE"/>
    <w:rsid w:val="00FF49DC"/>
    <w:rsid w:val="00FF4ABF"/>
    <w:rsid w:val="00FF4C80"/>
    <w:rsid w:val="00FF50BB"/>
    <w:rsid w:val="00FF5303"/>
    <w:rsid w:val="00FF5473"/>
    <w:rsid w:val="00FF57F3"/>
    <w:rsid w:val="00FF5C7D"/>
    <w:rsid w:val="00FF5D44"/>
    <w:rsid w:val="00FF6A32"/>
    <w:rsid w:val="00FF6AC0"/>
    <w:rsid w:val="00FF6B92"/>
    <w:rsid w:val="00FF6C1A"/>
    <w:rsid w:val="00FF6D4E"/>
    <w:rsid w:val="00FF6E52"/>
    <w:rsid w:val="00FF6E92"/>
    <w:rsid w:val="00FF6ECD"/>
    <w:rsid w:val="00FF7383"/>
    <w:rsid w:val="00FF779F"/>
    <w:rsid w:val="00FF78AE"/>
    <w:rsid w:val="00FF7A11"/>
    <w:rsid w:val="00FF7B18"/>
    <w:rsid w:val="00FF7E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E497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rsid w:val="00CE4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CE497E"/>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rsid w:val="00CE497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rsid w:val="00CE497E"/>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rsid w:val="00CE497E"/>
    <w:pPr>
      <w:ind w:left="1701" w:hanging="1701"/>
      <w:outlineLvl w:val="4"/>
    </w:pPr>
    <w:rPr>
      <w:sz w:val="22"/>
    </w:rPr>
  </w:style>
  <w:style w:type="paragraph" w:styleId="6">
    <w:name w:val="heading 6"/>
    <w:aliases w:val="T1,Header 6"/>
    <w:basedOn w:val="H6"/>
    <w:next w:val="a0"/>
    <w:link w:val="60"/>
    <w:qFormat/>
    <w:rsid w:val="00CE497E"/>
    <w:pPr>
      <w:outlineLvl w:val="5"/>
    </w:pPr>
  </w:style>
  <w:style w:type="paragraph" w:styleId="7">
    <w:name w:val="heading 7"/>
    <w:basedOn w:val="H6"/>
    <w:next w:val="a0"/>
    <w:link w:val="70"/>
    <w:qFormat/>
    <w:rsid w:val="00CE497E"/>
    <w:pPr>
      <w:outlineLvl w:val="6"/>
    </w:pPr>
  </w:style>
  <w:style w:type="paragraph" w:styleId="8">
    <w:name w:val="heading 8"/>
    <w:basedOn w:val="1"/>
    <w:next w:val="a0"/>
    <w:link w:val="80"/>
    <w:qFormat/>
    <w:rsid w:val="00CE497E"/>
    <w:pPr>
      <w:ind w:left="0" w:firstLine="0"/>
      <w:outlineLvl w:val="7"/>
    </w:pPr>
  </w:style>
  <w:style w:type="paragraph" w:styleId="9">
    <w:name w:val="heading 9"/>
    <w:basedOn w:val="8"/>
    <w:next w:val="a0"/>
    <w:link w:val="90"/>
    <w:qFormat/>
    <w:rsid w:val="00CE4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CE497E"/>
    <w:pPr>
      <w:ind w:left="1985" w:hanging="1985"/>
      <w:outlineLvl w:val="9"/>
    </w:pPr>
    <w:rPr>
      <w:sz w:val="20"/>
    </w:rPr>
  </w:style>
  <w:style w:type="paragraph" w:styleId="91">
    <w:name w:val="toc 9"/>
    <w:basedOn w:val="81"/>
    <w:rsid w:val="00CE497E"/>
    <w:pPr>
      <w:ind w:left="1418" w:hanging="1418"/>
    </w:pPr>
  </w:style>
  <w:style w:type="paragraph" w:styleId="81">
    <w:name w:val="toc 8"/>
    <w:basedOn w:val="11"/>
    <w:rsid w:val="00CE497E"/>
    <w:pPr>
      <w:spacing w:before="180"/>
      <w:ind w:left="2693" w:hanging="2693"/>
    </w:pPr>
    <w:rPr>
      <w:b/>
    </w:rPr>
  </w:style>
  <w:style w:type="paragraph" w:styleId="11">
    <w:name w:val="toc 1"/>
    <w:rsid w:val="00CE4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0"/>
    <w:next w:val="a0"/>
    <w:link w:val="EQChar"/>
    <w:rsid w:val="00CE497E"/>
    <w:pPr>
      <w:keepLines/>
      <w:tabs>
        <w:tab w:val="center" w:pos="4536"/>
        <w:tab w:val="right" w:pos="9072"/>
      </w:tabs>
    </w:pPr>
    <w:rPr>
      <w:noProof/>
    </w:rPr>
  </w:style>
  <w:style w:type="character" w:customStyle="1" w:styleId="ZGSM">
    <w:name w:val="ZGSM"/>
    <w:rsid w:val="00CE497E"/>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E497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CE4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rsid w:val="00CE497E"/>
    <w:pPr>
      <w:ind w:left="1701" w:hanging="1701"/>
    </w:pPr>
  </w:style>
  <w:style w:type="paragraph" w:styleId="42">
    <w:name w:val="toc 4"/>
    <w:basedOn w:val="32"/>
    <w:rsid w:val="00CE497E"/>
    <w:pPr>
      <w:ind w:left="1418" w:hanging="1418"/>
    </w:pPr>
  </w:style>
  <w:style w:type="paragraph" w:styleId="32">
    <w:name w:val="toc 3"/>
    <w:basedOn w:val="21"/>
    <w:rsid w:val="00CE497E"/>
    <w:pPr>
      <w:ind w:left="1134" w:hanging="1134"/>
    </w:pPr>
  </w:style>
  <w:style w:type="paragraph" w:styleId="21">
    <w:name w:val="toc 2"/>
    <w:basedOn w:val="11"/>
    <w:rsid w:val="00CE497E"/>
    <w:pPr>
      <w:keepNext w:val="0"/>
      <w:spacing w:before="0"/>
      <w:ind w:left="851" w:hanging="851"/>
    </w:pPr>
    <w:rPr>
      <w:sz w:val="20"/>
    </w:rPr>
  </w:style>
  <w:style w:type="paragraph" w:styleId="12">
    <w:name w:val="index 1"/>
    <w:basedOn w:val="a0"/>
    <w:semiHidden/>
    <w:rsid w:val="00CE497E"/>
    <w:pPr>
      <w:keepLines/>
      <w:spacing w:after="0"/>
    </w:pPr>
  </w:style>
  <w:style w:type="paragraph" w:styleId="22">
    <w:name w:val="index 2"/>
    <w:basedOn w:val="12"/>
    <w:semiHidden/>
    <w:rsid w:val="00CE497E"/>
    <w:pPr>
      <w:ind w:left="284"/>
    </w:pPr>
  </w:style>
  <w:style w:type="paragraph" w:customStyle="1" w:styleId="TT">
    <w:name w:val="TT"/>
    <w:basedOn w:val="1"/>
    <w:next w:val="a0"/>
    <w:rsid w:val="00CE497E"/>
    <w:pPr>
      <w:outlineLvl w:val="9"/>
    </w:pPr>
  </w:style>
  <w:style w:type="paragraph" w:styleId="a6">
    <w:name w:val="footer"/>
    <w:basedOn w:val="a4"/>
    <w:link w:val="a7"/>
    <w:rsid w:val="00CE497E"/>
    <w:pPr>
      <w:jc w:val="center"/>
    </w:pPr>
    <w:rPr>
      <w:i/>
    </w:rPr>
  </w:style>
  <w:style w:type="character" w:styleId="a8">
    <w:name w:val="footnote reference"/>
    <w:basedOn w:val="a1"/>
    <w:rsid w:val="00CE4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rsid w:val="00CE497E"/>
    <w:pPr>
      <w:keepLines/>
      <w:spacing w:after="0"/>
      <w:ind w:left="454" w:hanging="454"/>
    </w:pPr>
    <w:rPr>
      <w:sz w:val="16"/>
    </w:rPr>
  </w:style>
  <w:style w:type="paragraph" w:customStyle="1" w:styleId="NF">
    <w:name w:val="NF"/>
    <w:basedOn w:val="NO"/>
    <w:rsid w:val="00CE497E"/>
    <w:pPr>
      <w:keepNext/>
      <w:spacing w:after="0"/>
    </w:pPr>
    <w:rPr>
      <w:rFonts w:ascii="Arial" w:hAnsi="Arial"/>
      <w:sz w:val="18"/>
    </w:rPr>
  </w:style>
  <w:style w:type="paragraph" w:customStyle="1" w:styleId="NO">
    <w:name w:val="NO"/>
    <w:basedOn w:val="a0"/>
    <w:link w:val="NOChar"/>
    <w:rsid w:val="00CE497E"/>
    <w:pPr>
      <w:keepLines/>
      <w:ind w:left="1135" w:hanging="851"/>
    </w:pPr>
  </w:style>
  <w:style w:type="paragraph" w:customStyle="1" w:styleId="PL">
    <w:name w:val="PL"/>
    <w:link w:val="PLChar"/>
    <w:qFormat/>
    <w:rsid w:val="00CE4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E497E"/>
    <w:pPr>
      <w:jc w:val="right"/>
    </w:pPr>
  </w:style>
  <w:style w:type="paragraph" w:customStyle="1" w:styleId="TAL">
    <w:name w:val="TAL"/>
    <w:basedOn w:val="a0"/>
    <w:qFormat/>
    <w:rsid w:val="00CE497E"/>
    <w:pPr>
      <w:keepNext/>
      <w:keepLines/>
      <w:spacing w:after="0"/>
    </w:pPr>
    <w:rPr>
      <w:rFonts w:ascii="Arial" w:hAnsi="Arial"/>
      <w:sz w:val="18"/>
    </w:rPr>
  </w:style>
  <w:style w:type="paragraph" w:styleId="23">
    <w:name w:val="List Number 2"/>
    <w:basedOn w:val="ab"/>
    <w:rsid w:val="00CE497E"/>
    <w:pPr>
      <w:ind w:left="851"/>
    </w:pPr>
  </w:style>
  <w:style w:type="paragraph" w:styleId="ab">
    <w:name w:val="List Number"/>
    <w:basedOn w:val="ac"/>
    <w:rsid w:val="00CE497E"/>
  </w:style>
  <w:style w:type="paragraph" w:styleId="ac">
    <w:name w:val="List"/>
    <w:basedOn w:val="a0"/>
    <w:link w:val="ad"/>
    <w:rsid w:val="00CE497E"/>
    <w:pPr>
      <w:ind w:left="568" w:hanging="284"/>
    </w:pPr>
  </w:style>
  <w:style w:type="paragraph" w:customStyle="1" w:styleId="TAH">
    <w:name w:val="TAH"/>
    <w:basedOn w:val="TAC"/>
    <w:link w:val="TAHCar"/>
    <w:qFormat/>
    <w:rsid w:val="00CE497E"/>
    <w:rPr>
      <w:b/>
    </w:rPr>
  </w:style>
  <w:style w:type="paragraph" w:customStyle="1" w:styleId="TAC">
    <w:name w:val="TAC"/>
    <w:basedOn w:val="TAL"/>
    <w:qFormat/>
    <w:rsid w:val="00CE497E"/>
    <w:pPr>
      <w:jc w:val="center"/>
    </w:pPr>
  </w:style>
  <w:style w:type="paragraph" w:customStyle="1" w:styleId="LD">
    <w:name w:val="LD"/>
    <w:rsid w:val="00CE497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0"/>
    <w:link w:val="EXChar"/>
    <w:rsid w:val="00CE497E"/>
    <w:pPr>
      <w:keepLines/>
      <w:ind w:left="1702" w:hanging="1418"/>
    </w:pPr>
  </w:style>
  <w:style w:type="paragraph" w:customStyle="1" w:styleId="FP">
    <w:name w:val="FP"/>
    <w:basedOn w:val="a0"/>
    <w:rsid w:val="00CE497E"/>
    <w:pPr>
      <w:spacing w:after="0"/>
    </w:pPr>
  </w:style>
  <w:style w:type="paragraph" w:customStyle="1" w:styleId="NW">
    <w:name w:val="NW"/>
    <w:basedOn w:val="NO"/>
    <w:rsid w:val="00CE497E"/>
    <w:pPr>
      <w:spacing w:after="0"/>
    </w:pPr>
  </w:style>
  <w:style w:type="paragraph" w:customStyle="1" w:styleId="EW">
    <w:name w:val="EW"/>
    <w:basedOn w:val="EX"/>
    <w:rsid w:val="00CE497E"/>
    <w:pPr>
      <w:spacing w:after="0"/>
    </w:pPr>
  </w:style>
  <w:style w:type="paragraph" w:customStyle="1" w:styleId="B1">
    <w:name w:val="B1"/>
    <w:basedOn w:val="ac"/>
    <w:link w:val="B1Zchn"/>
    <w:qFormat/>
    <w:rsid w:val="00CE497E"/>
  </w:style>
  <w:style w:type="paragraph" w:styleId="61">
    <w:name w:val="toc 6"/>
    <w:basedOn w:val="51"/>
    <w:next w:val="a0"/>
    <w:rsid w:val="00CE497E"/>
    <w:pPr>
      <w:ind w:left="1985" w:hanging="1985"/>
    </w:pPr>
  </w:style>
  <w:style w:type="paragraph" w:styleId="71">
    <w:name w:val="toc 7"/>
    <w:basedOn w:val="61"/>
    <w:next w:val="a0"/>
    <w:rsid w:val="00CE497E"/>
    <w:pPr>
      <w:ind w:left="2268" w:hanging="2268"/>
    </w:pPr>
  </w:style>
  <w:style w:type="paragraph" w:styleId="24">
    <w:name w:val="List Bullet 2"/>
    <w:basedOn w:val="ae"/>
    <w:rsid w:val="00CE497E"/>
    <w:pPr>
      <w:ind w:left="851"/>
    </w:pPr>
  </w:style>
  <w:style w:type="paragraph" w:styleId="ae">
    <w:name w:val="List Bullet"/>
    <w:basedOn w:val="ac"/>
    <w:rsid w:val="00CE497E"/>
  </w:style>
  <w:style w:type="paragraph" w:customStyle="1" w:styleId="EditorsNote">
    <w:name w:val="Editor's Note"/>
    <w:aliases w:val="EN"/>
    <w:basedOn w:val="NO"/>
    <w:link w:val="EditorsNoteChar"/>
    <w:rsid w:val="00CE497E"/>
    <w:rPr>
      <w:color w:val="FF0000"/>
    </w:rPr>
  </w:style>
  <w:style w:type="paragraph" w:customStyle="1" w:styleId="TH">
    <w:name w:val="TH"/>
    <w:basedOn w:val="a0"/>
    <w:qFormat/>
    <w:rsid w:val="00CE497E"/>
    <w:pPr>
      <w:keepNext/>
      <w:keepLines/>
      <w:spacing w:before="60"/>
      <w:jc w:val="center"/>
    </w:pPr>
    <w:rPr>
      <w:rFonts w:ascii="Arial" w:hAnsi="Arial"/>
      <w:b/>
    </w:rPr>
  </w:style>
  <w:style w:type="paragraph" w:customStyle="1" w:styleId="ZA">
    <w:name w:val="ZA"/>
    <w:rsid w:val="00CE4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E4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E4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E4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E497E"/>
    <w:pPr>
      <w:ind w:left="851" w:hanging="851"/>
    </w:pPr>
  </w:style>
  <w:style w:type="paragraph" w:customStyle="1" w:styleId="ZH">
    <w:name w:val="ZH"/>
    <w:rsid w:val="00CE4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CE497E"/>
    <w:pPr>
      <w:keepNext w:val="0"/>
      <w:spacing w:before="0" w:after="240"/>
    </w:pPr>
  </w:style>
  <w:style w:type="paragraph" w:customStyle="1" w:styleId="ZG">
    <w:name w:val="ZG"/>
    <w:rsid w:val="00CE4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3">
    <w:name w:val="List Bullet 3"/>
    <w:basedOn w:val="24"/>
    <w:rsid w:val="00CE497E"/>
    <w:pPr>
      <w:ind w:left="1135"/>
    </w:pPr>
  </w:style>
  <w:style w:type="paragraph" w:styleId="25">
    <w:name w:val="List 2"/>
    <w:basedOn w:val="ac"/>
    <w:uiPriority w:val="99"/>
    <w:rsid w:val="00CE497E"/>
    <w:pPr>
      <w:ind w:left="851"/>
    </w:pPr>
  </w:style>
  <w:style w:type="paragraph" w:styleId="34">
    <w:name w:val="List 3"/>
    <w:basedOn w:val="25"/>
    <w:rsid w:val="00CE497E"/>
    <w:pPr>
      <w:ind w:left="1135"/>
    </w:pPr>
  </w:style>
  <w:style w:type="paragraph" w:styleId="43">
    <w:name w:val="List 4"/>
    <w:basedOn w:val="34"/>
    <w:rsid w:val="00CE497E"/>
    <w:pPr>
      <w:ind w:left="1418"/>
    </w:pPr>
  </w:style>
  <w:style w:type="paragraph" w:styleId="52">
    <w:name w:val="List 5"/>
    <w:basedOn w:val="43"/>
    <w:rsid w:val="00CE497E"/>
    <w:pPr>
      <w:ind w:left="1702"/>
    </w:pPr>
  </w:style>
  <w:style w:type="paragraph" w:styleId="44">
    <w:name w:val="List Bullet 4"/>
    <w:basedOn w:val="33"/>
    <w:rsid w:val="00CE497E"/>
    <w:pPr>
      <w:ind w:left="1418"/>
    </w:pPr>
  </w:style>
  <w:style w:type="paragraph" w:styleId="53">
    <w:name w:val="List Bullet 5"/>
    <w:basedOn w:val="44"/>
    <w:rsid w:val="00CE497E"/>
    <w:pPr>
      <w:ind w:left="1702"/>
    </w:pPr>
  </w:style>
  <w:style w:type="paragraph" w:customStyle="1" w:styleId="B2">
    <w:name w:val="B2"/>
    <w:basedOn w:val="25"/>
    <w:link w:val="B2Char1"/>
    <w:rsid w:val="00CE497E"/>
  </w:style>
  <w:style w:type="paragraph" w:customStyle="1" w:styleId="B3">
    <w:name w:val="B3"/>
    <w:basedOn w:val="34"/>
    <w:link w:val="B3Char2"/>
    <w:rsid w:val="00CE497E"/>
  </w:style>
  <w:style w:type="paragraph" w:customStyle="1" w:styleId="B4">
    <w:name w:val="B4"/>
    <w:basedOn w:val="43"/>
    <w:link w:val="B4Char"/>
    <w:rsid w:val="00CE497E"/>
  </w:style>
  <w:style w:type="paragraph" w:customStyle="1" w:styleId="B5">
    <w:name w:val="B5"/>
    <w:basedOn w:val="52"/>
    <w:link w:val="B5Char"/>
    <w:rsid w:val="00CE497E"/>
  </w:style>
  <w:style w:type="paragraph" w:customStyle="1" w:styleId="ZTD">
    <w:name w:val="ZTD"/>
    <w:basedOn w:val="ZB"/>
    <w:rsid w:val="00CE497E"/>
    <w:pPr>
      <w:framePr w:hRule="auto" w:wrap="notBeside" w:y="852"/>
    </w:pPr>
    <w:rPr>
      <w:i w:val="0"/>
      <w:sz w:val="40"/>
    </w:rPr>
  </w:style>
  <w:style w:type="paragraph" w:customStyle="1" w:styleId="ZV">
    <w:name w:val="ZV"/>
    <w:basedOn w:val="ZU"/>
    <w:rsid w:val="00CE497E"/>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
    <w:basedOn w:val="a0"/>
    <w:next w:val="a0"/>
    <w:link w:val="af1"/>
    <w:qFormat/>
    <w:pPr>
      <w:spacing w:before="120" w:after="120"/>
    </w:pPr>
    <w:rPr>
      <w:b/>
    </w:rPr>
  </w:style>
  <w:style w:type="character" w:styleId="af2">
    <w:name w:val="Hyperlink"/>
    <w:uiPriority w:val="99"/>
    <w:qFormat/>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link w:val="GuidanceChar"/>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aliases w:val="TableGrid"/>
    <w:basedOn w:val="a2"/>
    <w:qFormat/>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Times New Roman" w:hAnsi="Arial"/>
      <w:b/>
      <w:sz w:val="18"/>
      <w:lang w:val="en-GB" w:eastAsia="en-GB"/>
    </w:rPr>
  </w:style>
  <w:style w:type="character" w:customStyle="1" w:styleId="TANChar">
    <w:name w:val="TAN Char"/>
    <w:link w:val="TAN"/>
    <w:qFormat/>
    <w:rsid w:val="001913CA"/>
    <w:rPr>
      <w:rFonts w:ascii="Arial" w:eastAsia="Times New Roman" w:hAnsi="Arial"/>
      <w:sz w:val="18"/>
      <w:lang w:val="en-GB" w:eastAsia="en-GB"/>
    </w:rPr>
  </w:style>
  <w:style w:type="character" w:customStyle="1" w:styleId="B3Char2">
    <w:name w:val="B3 Char2"/>
    <w:link w:val="B3"/>
    <w:rsid w:val="000F27E3"/>
    <w:rPr>
      <w:rFonts w:eastAsia="Times New Roman"/>
      <w:lang w:val="en-GB" w:eastAsia="en-GB"/>
    </w:rPr>
  </w:style>
  <w:style w:type="character" w:customStyle="1" w:styleId="NOChar">
    <w:name w:val="NO Char"/>
    <w:link w:val="NO"/>
    <w:qFormat/>
    <w:rsid w:val="009F4F68"/>
    <w:rPr>
      <w:rFonts w:eastAsia="Times New Roman"/>
      <w:lang w:val="en-GB" w:eastAsia="en-GB"/>
    </w:rPr>
  </w:style>
  <w:style w:type="character" w:customStyle="1" w:styleId="ad">
    <w:name w:val="一覧 (文字)"/>
    <w:link w:val="ac"/>
    <w:rsid w:val="00EF5967"/>
    <w:rPr>
      <w:rFonts w:eastAsia="Times New Roman"/>
      <w:lang w:val="en-GB" w:eastAsia="en-GB"/>
    </w:rPr>
  </w:style>
  <w:style w:type="character" w:customStyle="1" w:styleId="H6Char">
    <w:name w:val="H6 Char"/>
    <w:link w:val="H6"/>
    <w:rsid w:val="00B73764"/>
    <w:rPr>
      <w:rFonts w:ascii="Arial" w:eastAsia="Times New Roman" w:hAnsi="Arial"/>
      <w:lang w:val="en-GB" w:eastAsia="en-GB"/>
    </w:rPr>
  </w:style>
  <w:style w:type="character" w:customStyle="1" w:styleId="TFChar">
    <w:name w:val="TF Char"/>
    <w:link w:val="TF"/>
    <w:rsid w:val="00B73764"/>
    <w:rPr>
      <w:rFonts w:ascii="Arial" w:eastAsia="Times New Roman" w:hAnsi="Arial"/>
      <w:b/>
      <w:lang w:val="en-GB" w:eastAsia="en-GB"/>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eastAsia="Times New Roman" w:hAnsi="Arial"/>
      <w:lang w:val="en-GB" w:eastAsia="en-GB"/>
    </w:rPr>
  </w:style>
  <w:style w:type="character" w:customStyle="1" w:styleId="PLChar">
    <w:name w:val="PL Char"/>
    <w:link w:val="PL"/>
    <w:qFormat/>
    <w:rsid w:val="00347F12"/>
    <w:rPr>
      <w:rFonts w:ascii="Courier New" w:eastAsia="Times New Roman" w:hAnsi="Courier New"/>
      <w:noProof/>
      <w:sz w:val="16"/>
      <w:lang w:val="en-GB" w:eastAsia="en-GB"/>
    </w:rPr>
  </w:style>
  <w:style w:type="character" w:customStyle="1" w:styleId="EditorsNoteChar">
    <w:name w:val="Editor's Note Char"/>
    <w:link w:val="EditorsNote"/>
    <w:rsid w:val="00347F12"/>
    <w:rPr>
      <w:rFonts w:eastAsia="Times New Roman"/>
      <w:color w:val="FF0000"/>
      <w:lang w:val="en-GB" w:eastAsia="en-GB"/>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rFonts w:eastAsia="Times New Roman"/>
      <w:sz w:val="16"/>
      <w:lang w:val="en-GB" w:eastAsia="en-GB"/>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eastAsia="Times New Roman" w:hAnsi="Arial"/>
      <w:sz w:val="24"/>
      <w:lang w:val="en-GB" w:eastAsia="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eastAsia="Times New Roman" w:hAnsi="Arial"/>
      <w:sz w:val="28"/>
      <w:lang w:val="en-GB" w:eastAsia="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eastAsia="Times New Roman" w:hAnsi="Arial"/>
      <w:sz w:val="32"/>
      <w:lang w:val="en-GB" w:eastAsia="en-GB"/>
    </w:rPr>
  </w:style>
  <w:style w:type="character" w:customStyle="1" w:styleId="EXChar">
    <w:name w:val="EX Char"/>
    <w:link w:val="EX"/>
    <w:rsid w:val="00347F12"/>
    <w:rPr>
      <w:rFonts w:eastAsia="Times New Roman"/>
      <w:lang w:val="en-GB" w:eastAsia="en-GB"/>
    </w:rPr>
  </w:style>
  <w:style w:type="character" w:customStyle="1" w:styleId="60">
    <w:name w:val="見出し 6 (文字)"/>
    <w:aliases w:val="T1 (文字),Header 6 (文字)"/>
    <w:link w:val="6"/>
    <w:rsid w:val="00347F12"/>
    <w:rPr>
      <w:rFonts w:ascii="Arial" w:eastAsia="Times New Roman" w:hAnsi="Arial"/>
      <w:lang w:val="en-GB" w:eastAsia="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eastAsia="Times New Roman" w:hAnsi="Arial"/>
      <w:sz w:val="22"/>
      <w:lang w:val="en-GB" w:eastAsia="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eastAsia="Times New Roman" w:hAnsi="Arial"/>
      <w:sz w:val="36"/>
      <w:lang w:val="en-GB" w:eastAsia="en-GB"/>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eastAsia="Times New Roman" w:hAnsi="Arial"/>
      <w:b/>
      <w:noProof/>
      <w:sz w:val="18"/>
      <w:lang w:val="en-GB" w:eastAsia="en-GB"/>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rPr>
  </w:style>
  <w:style w:type="paragraph" w:styleId="54">
    <w:name w:val="List Number 5"/>
    <w:basedOn w:val="a0"/>
    <w:rsid w:val="00347F12"/>
    <w:pPr>
      <w:tabs>
        <w:tab w:val="num" w:pos="851"/>
        <w:tab w:val="num" w:pos="1800"/>
      </w:tabs>
      <w:ind w:left="1800" w:hanging="851"/>
    </w:pPr>
  </w:style>
  <w:style w:type="paragraph" w:styleId="3">
    <w:name w:val="List Number 3"/>
    <w:basedOn w:val="a0"/>
    <w:rsid w:val="00347F12"/>
    <w:pPr>
      <w:numPr>
        <w:numId w:val="6"/>
      </w:numPr>
      <w:tabs>
        <w:tab w:val="num" w:pos="926"/>
      </w:tabs>
      <w:ind w:left="926"/>
    </w:pPr>
  </w:style>
  <w:style w:type="paragraph" w:styleId="4">
    <w:name w:val="List Number 4"/>
    <w:basedOn w:val="a0"/>
    <w:rsid w:val="00347F12"/>
    <w:pPr>
      <w:numPr>
        <w:numId w:val="5"/>
      </w:numPr>
      <w:tabs>
        <w:tab w:val="num" w:pos="1209"/>
      </w:tabs>
      <w:ind w:left="1209"/>
    </w:p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uiPriority w:val="10"/>
    <w:qFormat/>
    <w:rsid w:val="00347F12"/>
    <w:pPr>
      <w:spacing w:before="240" w:after="60"/>
      <w:outlineLvl w:val="0"/>
    </w:pPr>
    <w:rPr>
      <w:rFonts w:ascii="Courier New" w:hAnsi="Courier New"/>
      <w:lang w:val="nb-NO"/>
    </w:rPr>
  </w:style>
  <w:style w:type="character" w:customStyle="1" w:styleId="affd">
    <w:name w:val="表題 (文字)"/>
    <w:link w:val="affc"/>
    <w:uiPriority w:val="10"/>
    <w:qFormat/>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style>
  <w:style w:type="paragraph" w:customStyle="1" w:styleId="tabletext0">
    <w:name w:val="table text"/>
    <w:basedOn w:val="a0"/>
    <w:next w:val="a0"/>
    <w:rsid w:val="00347F12"/>
    <w:rPr>
      <w:i/>
    </w:rPr>
  </w:style>
  <w:style w:type="paragraph" w:customStyle="1" w:styleId="15">
    <w:name w:val="図表番号1"/>
    <w:basedOn w:val="a0"/>
    <w:next w:val="a0"/>
    <w:rsid w:val="00347F12"/>
    <w:pPr>
      <w:spacing w:before="120" w:after="120"/>
    </w:pPr>
    <w:rPr>
      <w:b/>
    </w:rPr>
  </w:style>
  <w:style w:type="paragraph" w:customStyle="1" w:styleId="HE">
    <w:name w:val="HE"/>
    <w:basedOn w:val="a0"/>
    <w:rsid w:val="00347F12"/>
    <w:pPr>
      <w:spacing w:after="0"/>
    </w:pPr>
    <w:rPr>
      <w:b/>
    </w:rPr>
  </w:style>
  <w:style w:type="paragraph" w:customStyle="1" w:styleId="HO">
    <w:name w:val="HO"/>
    <w:basedOn w:val="a0"/>
    <w:rsid w:val="00347F12"/>
    <w:pPr>
      <w:spacing w:after="0"/>
      <w:jc w:val="right"/>
    </w:pPr>
    <w:rPr>
      <w:b/>
    </w:rPr>
  </w:style>
  <w:style w:type="paragraph" w:customStyle="1" w:styleId="WP">
    <w:name w:val="WP"/>
    <w:basedOn w:val="a0"/>
    <w:rsid w:val="00347F12"/>
    <w:pPr>
      <w:spacing w:after="0"/>
      <w:jc w:val="both"/>
    </w:p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a0"/>
    <w:rsid w:val="00347F12"/>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style>
  <w:style w:type="paragraph" w:customStyle="1" w:styleId="Teststep">
    <w:name w:val="Test step"/>
    <w:basedOn w:val="a0"/>
    <w:rsid w:val="00347F12"/>
    <w:pPr>
      <w:tabs>
        <w:tab w:val="left" w:pos="720"/>
      </w:tabs>
      <w:spacing w:after="0"/>
      <w:ind w:left="720" w:hanging="720"/>
    </w:pPr>
  </w:style>
  <w:style w:type="paragraph" w:customStyle="1" w:styleId="TableTitle">
    <w:name w:val="TableTitle"/>
    <w:basedOn w:val="26"/>
    <w:next w:val="26"/>
    <w:rsid w:val="00347F12"/>
    <w:pPr>
      <w:keepNext/>
      <w:keepLines/>
      <w:spacing w:after="60"/>
      <w:ind w:left="210"/>
      <w:jc w:val="center"/>
    </w:pPr>
    <w:rPr>
      <w:b/>
      <w:i w:val="0"/>
    </w:rPr>
  </w:style>
  <w:style w:type="paragraph" w:customStyle="1" w:styleId="16">
    <w:name w:val="図表目次1"/>
    <w:basedOn w:val="a0"/>
    <w:next w:val="a0"/>
    <w:rsid w:val="00347F12"/>
    <w:pPr>
      <w:ind w:left="400" w:hanging="400"/>
      <w:jc w:val="center"/>
    </w:pPr>
    <w:rPr>
      <w:b/>
    </w:rPr>
  </w:style>
  <w:style w:type="paragraph" w:customStyle="1" w:styleId="table">
    <w:name w:val="table"/>
    <w:basedOn w:val="a0"/>
    <w:next w:val="a0"/>
    <w:rsid w:val="00347F12"/>
    <w:pPr>
      <w:spacing w:after="0"/>
      <w:jc w:val="center"/>
    </w:pPr>
  </w:style>
  <w:style w:type="paragraph" w:customStyle="1" w:styleId="t2">
    <w:name w:val="t2"/>
    <w:basedOn w:val="a0"/>
    <w:rsid w:val="00347F12"/>
    <w:pPr>
      <w:spacing w:after="0"/>
    </w:pPr>
  </w:style>
  <w:style w:type="paragraph" w:customStyle="1" w:styleId="CommentNokia">
    <w:name w:val="Comment Nokia"/>
    <w:basedOn w:val="a0"/>
    <w:rsid w:val="00347F12"/>
    <w:pPr>
      <w:tabs>
        <w:tab w:val="left" w:pos="360"/>
      </w:tabs>
      <w:ind w:left="360" w:hanging="360"/>
    </w:pPr>
    <w:rPr>
      <w:sz w:val="22"/>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eastAsia="Times New Roman" w:hAnsi="Arial"/>
      <w:sz w:val="36"/>
      <w:lang w:val="en-GB" w:eastAsia="en-GB"/>
    </w:rPr>
  </w:style>
  <w:style w:type="character" w:customStyle="1" w:styleId="90">
    <w:name w:val="見出し 9 (文字)"/>
    <w:link w:val="9"/>
    <w:rsid w:val="00347F12"/>
    <w:rPr>
      <w:rFonts w:ascii="Arial" w:eastAsia="Times New Roman" w:hAnsi="Arial"/>
      <w:sz w:val="36"/>
      <w:lang w:val="en-GB" w:eastAsia="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en-GB"/>
    </w:rPr>
  </w:style>
  <w:style w:type="character" w:customStyle="1" w:styleId="B5Char">
    <w:name w:val="B5 Char"/>
    <w:link w:val="B5"/>
    <w:rsid w:val="00347F12"/>
    <w:rPr>
      <w:rFonts w:eastAsia="Times New Roman"/>
      <w:lang w:val="en-GB" w:eastAsia="en-GB"/>
    </w:rPr>
  </w:style>
  <w:style w:type="character" w:customStyle="1" w:styleId="a7">
    <w:name w:val="フッター (文字)"/>
    <w:link w:val="a6"/>
    <w:uiPriority w:val="99"/>
    <w:rsid w:val="00347F12"/>
    <w:rPr>
      <w:rFonts w:ascii="Arial" w:eastAsia="Times New Roman" w:hAnsi="Arial"/>
      <w:b/>
      <w:i/>
      <w:noProof/>
      <w:sz w:val="18"/>
      <w:lang w:val="en-GB" w:eastAsia="en-GB"/>
    </w:rPr>
  </w:style>
  <w:style w:type="character" w:customStyle="1" w:styleId="aff4">
    <w:name w:val="コメント内容 (文字)"/>
    <w:link w:val="aff3"/>
    <w:uiPriority w:val="99"/>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列出段落,R4_bullets"/>
    <w:basedOn w:val="a0"/>
    <w:link w:val="afff4"/>
    <w:uiPriority w:val="34"/>
    <w:qFormat/>
    <w:rsid w:val="00A47481"/>
    <w:pPr>
      <w:ind w:leftChars="400" w:left="840"/>
    </w:pPr>
  </w:style>
  <w:style w:type="character" w:customStyle="1" w:styleId="B1Zchn">
    <w:name w:val="B1 Zchn"/>
    <w:link w:val="B1"/>
    <w:qFormat/>
    <w:rsid w:val="00ED4733"/>
    <w:rPr>
      <w:rFonts w:eastAsia="Times New Roman"/>
      <w:lang w:val="en-GB" w:eastAsia="en-GB"/>
    </w:rPr>
  </w:style>
  <w:style w:type="character" w:customStyle="1" w:styleId="EQChar">
    <w:name w:val="EQ Char"/>
    <w:link w:val="EQ"/>
    <w:qFormat/>
    <w:locked/>
    <w:rsid w:val="006A001F"/>
    <w:rPr>
      <w:rFonts w:eastAsia="Times New Roman"/>
      <w:noProof/>
      <w:lang w:val="en-GB" w:eastAsia="en-GB"/>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 w:type="paragraph" w:styleId="afff6">
    <w:name w:val="Revision"/>
    <w:hidden/>
    <w:uiPriority w:val="99"/>
    <w:unhideWhenUsed/>
    <w:rsid w:val="0007256C"/>
    <w:rPr>
      <w:rFonts w:eastAsia="Times New Roman"/>
    </w:rPr>
  </w:style>
  <w:style w:type="paragraph" w:customStyle="1" w:styleId="Source">
    <w:name w:val="Source"/>
    <w:basedOn w:val="a0"/>
    <w:qFormat/>
    <w:rsid w:val="00043E41"/>
    <w:pPr>
      <w:spacing w:after="60"/>
      <w:ind w:left="1985" w:hanging="1985"/>
    </w:pPr>
    <w:rPr>
      <w:rFonts w:ascii="Arial" w:eastAsiaTheme="minorEastAsia" w:hAnsi="Arial" w:cs="Arial"/>
      <w:b/>
      <w:lang w:eastAsia="en-US"/>
    </w:rPr>
  </w:style>
  <w:style w:type="paragraph" w:customStyle="1" w:styleId="Contact">
    <w:name w:val="Contact"/>
    <w:basedOn w:val="40"/>
    <w:qFormat/>
    <w:rsid w:val="00043E41"/>
    <w:pPr>
      <w:keepLines w:val="0"/>
      <w:tabs>
        <w:tab w:val="left" w:pos="2268"/>
        <w:tab w:val="left" w:pos="2694"/>
      </w:tabs>
      <w:overflowPunct/>
      <w:autoSpaceDE/>
      <w:autoSpaceDN/>
      <w:adjustRightInd/>
      <w:spacing w:before="0" w:after="0"/>
      <w:ind w:left="567" w:firstLine="0"/>
      <w:textAlignment w:val="auto"/>
    </w:pPr>
    <w:rPr>
      <w:rFonts w:eastAsiaTheme="minorEastAsia" w:cs="Arial"/>
      <w:b/>
      <w:sz w:val="20"/>
    </w:rPr>
  </w:style>
  <w:style w:type="character" w:customStyle="1" w:styleId="GuidanceChar">
    <w:name w:val="Guidance Char"/>
    <w:link w:val="Guidance"/>
    <w:rsid w:val="001D5449"/>
    <w:rPr>
      <w:rFonts w:eastAsia="Times New Roman"/>
      <w:i/>
      <w:color w:val="0000FF"/>
      <w:lang w:val="en-GB" w:eastAsia="en-GB"/>
    </w:rPr>
  </w:style>
  <w:style w:type="character" w:styleId="afff7">
    <w:name w:val="Emphasis"/>
    <w:qFormat/>
    <w:rsid w:val="001D5449"/>
    <w:rPr>
      <w:i/>
      <w:iCs/>
    </w:rPr>
  </w:style>
  <w:style w:type="paragraph" w:customStyle="1" w:styleId="210">
    <w:name w:val="中等深浅网格 21"/>
    <w:uiPriority w:val="1"/>
    <w:qFormat/>
    <w:rsid w:val="001D5449"/>
    <w:pPr>
      <w:overflowPunct w:val="0"/>
      <w:autoSpaceDE w:val="0"/>
      <w:autoSpaceDN w:val="0"/>
      <w:adjustRightInd w:val="0"/>
      <w:textAlignment w:val="baseline"/>
    </w:pPr>
    <w:rPr>
      <w:rFonts w:eastAsia="Malgun Gothic"/>
      <w:lang w:val="en-GB"/>
    </w:rPr>
  </w:style>
  <w:style w:type="paragraph" w:customStyle="1" w:styleId="3GPPNormalText">
    <w:name w:val="3GPP Normal Text"/>
    <w:basedOn w:val="af8"/>
    <w:link w:val="3GPPNormalTextChar"/>
    <w:qFormat/>
    <w:rsid w:val="001D5449"/>
    <w:pPr>
      <w:overflowPunct/>
      <w:autoSpaceDE/>
      <w:autoSpaceDN/>
      <w:adjustRightInd/>
      <w:spacing w:after="120"/>
      <w:ind w:left="1440" w:hanging="1440"/>
      <w:jc w:val="both"/>
      <w:textAlignment w:val="auto"/>
    </w:pPr>
    <w:rPr>
      <w:rFonts w:eastAsia="ＭＳ 明朝"/>
      <w:sz w:val="22"/>
      <w:szCs w:val="24"/>
      <w:lang w:val="x-none" w:eastAsia="x-none"/>
    </w:rPr>
  </w:style>
  <w:style w:type="character" w:customStyle="1" w:styleId="3GPPNormalTextChar">
    <w:name w:val="3GPP Normal Text Char"/>
    <w:link w:val="3GPPNormalText"/>
    <w:rsid w:val="001D5449"/>
    <w:rPr>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1D5449"/>
    <w:rPr>
      <w:rFonts w:eastAsia="Times New Roman"/>
      <w:b/>
      <w:lang w:val="en-GB" w:eastAsia="en-US"/>
    </w:rPr>
  </w:style>
  <w:style w:type="paragraph" w:styleId="afff8">
    <w:name w:val="No Spacing"/>
    <w:uiPriority w:val="1"/>
    <w:qFormat/>
    <w:rsid w:val="001D5449"/>
    <w:pPr>
      <w:overflowPunct w:val="0"/>
      <w:autoSpaceDE w:val="0"/>
      <w:autoSpaceDN w:val="0"/>
      <w:adjustRightInd w:val="0"/>
    </w:pPr>
    <w:rPr>
      <w:lang w:val="en-GB"/>
    </w:rPr>
  </w:style>
  <w:style w:type="character" w:styleId="afff9">
    <w:name w:val="Subtle Reference"/>
    <w:uiPriority w:val="31"/>
    <w:qFormat/>
    <w:rsid w:val="001D5449"/>
    <w:rPr>
      <w:smallCaps/>
      <w:color w:val="C0504D"/>
      <w:u w:val="single"/>
    </w:rPr>
  </w:style>
  <w:style w:type="paragraph" w:customStyle="1" w:styleId="afffa">
    <w:name w:val="样式 页眉"/>
    <w:basedOn w:val="a4"/>
    <w:link w:val="Char2"/>
    <w:rsid w:val="001D5449"/>
    <w:rPr>
      <w:rFonts w:eastAsia="Arial"/>
      <w:bCs/>
      <w:sz w:val="22"/>
      <w:lang w:eastAsia="en-US"/>
    </w:rPr>
  </w:style>
  <w:style w:type="character" w:customStyle="1" w:styleId="Char2">
    <w:name w:val="样式 页眉 Char"/>
    <w:link w:val="afffa"/>
    <w:rsid w:val="001D5449"/>
    <w:rPr>
      <w:rFonts w:ascii="Arial" w:eastAsia="Arial" w:hAnsi="Arial"/>
      <w:b/>
      <w:bCs/>
      <w:noProof/>
      <w:sz w:val="22"/>
      <w:lang w:val="en-GB" w:eastAsia="en-US"/>
    </w:rPr>
  </w:style>
  <w:style w:type="paragraph" w:customStyle="1" w:styleId="MediumGrid21">
    <w:name w:val="Medium Grid 21"/>
    <w:uiPriority w:val="1"/>
    <w:qFormat/>
    <w:rsid w:val="001D5449"/>
    <w:pPr>
      <w:overflowPunct w:val="0"/>
      <w:autoSpaceDE w:val="0"/>
      <w:autoSpaceDN w:val="0"/>
      <w:adjustRightInd w:val="0"/>
      <w:textAlignment w:val="baseline"/>
    </w:pPr>
    <w:rPr>
      <w:lang w:val="en-GB"/>
    </w:rPr>
  </w:style>
  <w:style w:type="character" w:customStyle="1" w:styleId="UnresolvedMention1">
    <w:name w:val="Unresolved Mention1"/>
    <w:uiPriority w:val="99"/>
    <w:semiHidden/>
    <w:unhideWhenUsed/>
    <w:rsid w:val="001D5449"/>
    <w:rPr>
      <w:color w:val="808080"/>
      <w:shd w:val="clear" w:color="auto" w:fill="E6E6E6"/>
    </w:rPr>
  </w:style>
  <w:style w:type="paragraph" w:customStyle="1" w:styleId="Proposal">
    <w:name w:val="Proposal"/>
    <w:basedOn w:val="afff3"/>
    <w:next w:val="a0"/>
    <w:link w:val="ProposalChar"/>
    <w:qFormat/>
    <w:rsid w:val="001D5449"/>
    <w:pPr>
      <w:numPr>
        <w:numId w:val="39"/>
      </w:numPr>
      <w:overflowPunct/>
      <w:autoSpaceDE/>
      <w:autoSpaceDN/>
      <w:adjustRightInd/>
      <w:ind w:leftChars="0"/>
      <w:textAlignment w:val="auto"/>
    </w:pPr>
    <w:rPr>
      <w:rFonts w:eastAsia="SimSun"/>
      <w:b/>
      <w:lang w:val="en-US" w:eastAsia="zh-CN"/>
    </w:rPr>
  </w:style>
  <w:style w:type="character" w:customStyle="1" w:styleId="ProposalChar">
    <w:name w:val="Proposal Char"/>
    <w:basedOn w:val="a1"/>
    <w:link w:val="Proposal"/>
    <w:qFormat/>
    <w:rsid w:val="001D5449"/>
    <w:rPr>
      <w:rFonts w:eastAsia="SimSun"/>
      <w:b/>
      <w:lang w:eastAsia="zh-CN"/>
    </w:rPr>
  </w:style>
  <w:style w:type="paragraph" w:customStyle="1" w:styleId="RAN4proposal">
    <w:name w:val="RAN4 proposal"/>
    <w:basedOn w:val="af0"/>
    <w:next w:val="a0"/>
    <w:link w:val="RAN4proposalChar"/>
    <w:qFormat/>
    <w:rsid w:val="001D5449"/>
    <w:pPr>
      <w:numPr>
        <w:numId w:val="40"/>
      </w:numPr>
      <w:overflowPunct/>
      <w:autoSpaceDE/>
      <w:autoSpaceDN/>
      <w:adjustRightInd/>
      <w:spacing w:before="0" w:after="200"/>
      <w:ind w:left="0" w:firstLine="0"/>
      <w:textAlignment w:val="auto"/>
    </w:pPr>
    <w:rPr>
      <w:rFonts w:eastAsiaTheme="minorEastAsia" w:cstheme="minorBidi"/>
      <w:iCs/>
      <w:szCs w:val="18"/>
      <w:lang w:eastAsia="en-US"/>
    </w:rPr>
  </w:style>
  <w:style w:type="character" w:customStyle="1" w:styleId="RAN4proposalChar">
    <w:name w:val="RAN4 proposal Char"/>
    <w:basedOn w:val="af1"/>
    <w:link w:val="RAN4proposal"/>
    <w:rsid w:val="001D5449"/>
    <w:rPr>
      <w:rFonts w:eastAsiaTheme="minorEastAsia" w:cstheme="minorBidi"/>
      <w:b/>
      <w:iCs/>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78143894">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8500838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172652082">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265504533">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887549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53252372">
      <w:bodyDiv w:val="1"/>
      <w:marLeft w:val="0"/>
      <w:marRight w:val="0"/>
      <w:marTop w:val="0"/>
      <w:marBottom w:val="0"/>
      <w:divBdr>
        <w:top w:val="none" w:sz="0" w:space="0" w:color="auto"/>
        <w:left w:val="none" w:sz="0" w:space="0" w:color="auto"/>
        <w:bottom w:val="none" w:sz="0" w:space="0" w:color="auto"/>
        <w:right w:val="none" w:sz="0" w:space="0" w:color="auto"/>
      </w:divBdr>
    </w:div>
    <w:div w:id="489519333">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20435861">
      <w:bodyDiv w:val="1"/>
      <w:marLeft w:val="0"/>
      <w:marRight w:val="0"/>
      <w:marTop w:val="0"/>
      <w:marBottom w:val="0"/>
      <w:divBdr>
        <w:top w:val="none" w:sz="0" w:space="0" w:color="auto"/>
        <w:left w:val="none" w:sz="0" w:space="0" w:color="auto"/>
        <w:bottom w:val="none" w:sz="0" w:space="0" w:color="auto"/>
        <w:right w:val="none" w:sz="0" w:space="0" w:color="auto"/>
      </w:divBdr>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18991998">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33365019">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1356481">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97378748">
      <w:bodyDiv w:val="1"/>
      <w:marLeft w:val="0"/>
      <w:marRight w:val="0"/>
      <w:marTop w:val="0"/>
      <w:marBottom w:val="0"/>
      <w:divBdr>
        <w:top w:val="none" w:sz="0" w:space="0" w:color="auto"/>
        <w:left w:val="none" w:sz="0" w:space="0" w:color="auto"/>
        <w:bottom w:val="none" w:sz="0" w:space="0" w:color="auto"/>
        <w:right w:val="none" w:sz="0" w:space="0" w:color="auto"/>
      </w:divBdr>
    </w:div>
    <w:div w:id="822619081">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59092974">
      <w:bodyDiv w:val="1"/>
      <w:marLeft w:val="0"/>
      <w:marRight w:val="0"/>
      <w:marTop w:val="0"/>
      <w:marBottom w:val="0"/>
      <w:divBdr>
        <w:top w:val="none" w:sz="0" w:space="0" w:color="auto"/>
        <w:left w:val="none" w:sz="0" w:space="0" w:color="auto"/>
        <w:bottom w:val="none" w:sz="0" w:space="0" w:color="auto"/>
        <w:right w:val="none" w:sz="0" w:space="0" w:color="auto"/>
      </w:divBdr>
    </w:div>
    <w:div w:id="1060061596">
      <w:bodyDiv w:val="1"/>
      <w:marLeft w:val="0"/>
      <w:marRight w:val="0"/>
      <w:marTop w:val="0"/>
      <w:marBottom w:val="0"/>
      <w:divBdr>
        <w:top w:val="none" w:sz="0" w:space="0" w:color="auto"/>
        <w:left w:val="none" w:sz="0" w:space="0" w:color="auto"/>
        <w:bottom w:val="none" w:sz="0" w:space="0" w:color="auto"/>
        <w:right w:val="none" w:sz="0" w:space="0" w:color="auto"/>
      </w:divBdr>
    </w:div>
    <w:div w:id="1063605768">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2809440">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14917576">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38263184">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8310574">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18958926">
      <w:bodyDiv w:val="1"/>
      <w:marLeft w:val="0"/>
      <w:marRight w:val="0"/>
      <w:marTop w:val="0"/>
      <w:marBottom w:val="0"/>
      <w:divBdr>
        <w:top w:val="none" w:sz="0" w:space="0" w:color="auto"/>
        <w:left w:val="none" w:sz="0" w:space="0" w:color="auto"/>
        <w:bottom w:val="none" w:sz="0" w:space="0" w:color="auto"/>
        <w:right w:val="none" w:sz="0" w:space="0" w:color="auto"/>
      </w:divBdr>
    </w:div>
    <w:div w:id="1538661074">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5884233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5545132">
      <w:bodyDiv w:val="1"/>
      <w:marLeft w:val="0"/>
      <w:marRight w:val="0"/>
      <w:marTop w:val="0"/>
      <w:marBottom w:val="0"/>
      <w:divBdr>
        <w:top w:val="none" w:sz="0" w:space="0" w:color="auto"/>
        <w:left w:val="none" w:sz="0" w:space="0" w:color="auto"/>
        <w:bottom w:val="none" w:sz="0" w:space="0" w:color="auto"/>
        <w:right w:val="none" w:sz="0" w:space="0" w:color="auto"/>
      </w:divBdr>
    </w:div>
    <w:div w:id="1677421157">
      <w:bodyDiv w:val="1"/>
      <w:marLeft w:val="0"/>
      <w:marRight w:val="0"/>
      <w:marTop w:val="0"/>
      <w:marBottom w:val="0"/>
      <w:divBdr>
        <w:top w:val="none" w:sz="0" w:space="0" w:color="auto"/>
        <w:left w:val="none" w:sz="0" w:space="0" w:color="auto"/>
        <w:bottom w:val="none" w:sz="0" w:space="0" w:color="auto"/>
        <w:right w:val="none" w:sz="0" w:space="0" w:color="auto"/>
      </w:divBdr>
    </w:div>
    <w:div w:id="167834193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782218694">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66307465">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2416227">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0904172">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26" Type="http://schemas.openxmlformats.org/officeDocument/2006/relationships/image" Target="media/image12.png"/><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commentsExtended" Target="commentsExtended.xml"/><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6.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image" Target="media/image14.png"/><Relationship Id="rId10" Type="http://schemas.openxmlformats.org/officeDocument/2006/relationships/endnotes" Target="end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f5031f-80a0-435c-bed6-90335f3aef0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0127B651848546B88604EEC3E27A3A" ma:contentTypeVersion="18" ma:contentTypeDescription="Create a new document." ma:contentTypeScope="" ma:versionID="dc36288c9568cccd3c89f57aec3d027e">
  <xsd:schema xmlns:xsd="http://www.w3.org/2001/XMLSchema" xmlns:xs="http://www.w3.org/2001/XMLSchema" xmlns:p="http://schemas.microsoft.com/office/2006/metadata/properties" xmlns:ns3="96f5031f-80a0-435c-bed6-90335f3aef03" xmlns:ns4="2818a53d-aba6-4ca1-acd9-77dcc5344a77" targetNamespace="http://schemas.microsoft.com/office/2006/metadata/properties" ma:root="true" ma:fieldsID="e5b31313825b1a126e5c351f2bc70e74" ns3:_="" ns4:_="">
    <xsd:import namespace="96f5031f-80a0-435c-bed6-90335f3aef03"/>
    <xsd:import namespace="2818a53d-aba6-4ca1-acd9-77dcc5344a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f5031f-80a0-435c-bed6-90335f3aef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18a53d-aba6-4ca1-acd9-77dcc5344a7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E0615-EA14-40DE-9BEB-E65EDB707E0F}">
  <ds:schemaRefs>
    <ds:schemaRef ds:uri="http://schemas.microsoft.com/office/2006/metadata/properties"/>
    <ds:schemaRef ds:uri="http://schemas.microsoft.com/office/infopath/2007/PartnerControls"/>
    <ds:schemaRef ds:uri="96f5031f-80a0-435c-bed6-90335f3aef03"/>
  </ds:schemaRefs>
</ds:datastoreItem>
</file>

<file path=customXml/itemProps2.xml><?xml version="1.0" encoding="utf-8"?>
<ds:datastoreItem xmlns:ds="http://schemas.openxmlformats.org/officeDocument/2006/customXml" ds:itemID="{94546FF0-F591-42C6-B7C4-63606F28A1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f5031f-80a0-435c-bed6-90335f3aef03"/>
    <ds:schemaRef ds:uri="2818a53d-aba6-4ca1-acd9-77dcc5344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3AFDD0-27C8-4008-96D0-FBEBD78E2BB0}">
  <ds:schemaRefs>
    <ds:schemaRef ds:uri="http://schemas.microsoft.com/sharepoint/v3/contenttype/forms"/>
  </ds:schemaRefs>
</ds:datastoreItem>
</file>

<file path=customXml/itemProps4.xml><?xml version="1.0" encoding="utf-8"?>
<ds:datastoreItem xmlns:ds="http://schemas.openxmlformats.org/officeDocument/2006/customXml" ds:itemID="{5DC9642C-C536-4669-A801-0504584271B2}">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22</Pages>
  <Words>5226</Words>
  <Characters>29793</Characters>
  <Application>Microsoft Office Word</Application>
  <DocSecurity>0</DocSecurity>
  <Lines>248</Lines>
  <Paragraphs>69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34950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4</cp:revision>
  <cp:lastPrinted>2007-04-23T23:59:00Z</cp:lastPrinted>
  <dcterms:created xsi:type="dcterms:W3CDTF">2025-02-05T04:33:00Z</dcterms:created>
  <dcterms:modified xsi:type="dcterms:W3CDTF">2025-02-05T04:36:00Z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0x010100E20127B651848546B88604EEC3E27A3A</vt:lpwstr>
  </property>
</Properties>
</file>