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0E296" w14:textId="293FFCAF" w:rsidR="009B37B2" w:rsidRPr="00FB5C9F" w:rsidRDefault="00825D14">
      <w:pPr>
        <w:spacing w:after="120"/>
        <w:ind w:left="1985" w:hanging="1985"/>
        <w:rPr>
          <w:rFonts w:ascii="Arial" w:eastAsiaTheme="minorEastAsia" w:hAnsi="Arial" w:cs="Arial"/>
          <w:b/>
          <w:sz w:val="24"/>
          <w:szCs w:val="24"/>
          <w:lang w:eastAsia="zh-CN"/>
        </w:rPr>
      </w:pPr>
      <w:r w:rsidRPr="00FB5C9F">
        <w:rPr>
          <w:rFonts w:ascii="Arial" w:eastAsiaTheme="minorEastAsia" w:hAnsi="Arial" w:cs="Arial"/>
          <w:b/>
          <w:sz w:val="24"/>
          <w:szCs w:val="24"/>
          <w:lang w:eastAsia="zh-CN"/>
        </w:rPr>
        <w:t>3GPP TSG-RAN WG4 Meeting #1</w:t>
      </w:r>
      <w:r w:rsidR="00D90C0C" w:rsidRPr="00FB5C9F">
        <w:rPr>
          <w:rFonts w:ascii="Arial" w:eastAsiaTheme="minorEastAsia" w:hAnsi="Arial" w:cs="Arial"/>
          <w:b/>
          <w:sz w:val="24"/>
          <w:szCs w:val="24"/>
          <w:lang w:eastAsia="zh-CN"/>
        </w:rPr>
        <w:t>1</w:t>
      </w:r>
      <w:r w:rsidR="00DE75FC" w:rsidRPr="00FB5C9F">
        <w:rPr>
          <w:rFonts w:ascii="Arial" w:eastAsiaTheme="minorEastAsia" w:hAnsi="Arial" w:cs="Arial"/>
          <w:b/>
          <w:sz w:val="24"/>
          <w:szCs w:val="24"/>
          <w:lang w:eastAsia="zh-CN"/>
        </w:rPr>
        <w:t>1</w:t>
      </w:r>
      <w:r w:rsidR="00DE75FC" w:rsidRPr="00FB5C9F">
        <w:rPr>
          <w:rFonts w:ascii="Arial" w:eastAsiaTheme="minorEastAsia" w:hAnsi="Arial" w:cs="Arial"/>
          <w:b/>
          <w:sz w:val="24"/>
          <w:szCs w:val="24"/>
          <w:lang w:eastAsia="zh-CN"/>
        </w:rPr>
        <w:tab/>
      </w:r>
      <w:r w:rsidR="00B4541C" w:rsidRPr="00FB5C9F">
        <w:rPr>
          <w:rFonts w:ascii="Arial" w:eastAsiaTheme="minorEastAsia" w:hAnsi="Arial" w:cs="Arial"/>
          <w:b/>
          <w:sz w:val="24"/>
          <w:szCs w:val="24"/>
          <w:lang w:eastAsia="zh-CN"/>
        </w:rPr>
        <w:tab/>
      </w:r>
      <w:r w:rsidR="00175376" w:rsidRPr="00FB5C9F">
        <w:rPr>
          <w:rFonts w:ascii="Arial" w:eastAsiaTheme="minorEastAsia" w:hAnsi="Arial" w:cs="Arial"/>
          <w:b/>
          <w:sz w:val="24"/>
          <w:szCs w:val="24"/>
          <w:lang w:eastAsia="zh-CN"/>
        </w:rPr>
        <w:tab/>
      </w:r>
      <w:r w:rsidR="009A36FA" w:rsidRPr="00FB5C9F">
        <w:rPr>
          <w:rFonts w:ascii="Arial" w:eastAsiaTheme="minorEastAsia" w:hAnsi="Arial" w:cs="Arial"/>
          <w:b/>
          <w:sz w:val="24"/>
          <w:szCs w:val="24"/>
          <w:lang w:eastAsia="zh-CN"/>
        </w:rPr>
        <w:tab/>
      </w:r>
      <w:r w:rsidR="00175376" w:rsidRPr="00FB5C9F">
        <w:rPr>
          <w:rFonts w:ascii="Arial" w:eastAsiaTheme="minorEastAsia" w:hAnsi="Arial" w:cs="Arial"/>
          <w:b/>
          <w:sz w:val="24"/>
          <w:szCs w:val="24"/>
          <w:lang w:eastAsia="zh-CN"/>
        </w:rPr>
        <w:tab/>
      </w:r>
      <w:r w:rsidR="004C2115" w:rsidRPr="00FB5C9F">
        <w:rPr>
          <w:rFonts w:ascii="Arial" w:eastAsiaTheme="minorEastAsia" w:hAnsi="Arial" w:cs="Arial"/>
          <w:b/>
          <w:sz w:val="24"/>
          <w:szCs w:val="24"/>
          <w:lang w:eastAsia="zh-CN"/>
        </w:rPr>
        <w:tab/>
      </w:r>
      <w:r w:rsidR="00175376" w:rsidRPr="00FB5C9F">
        <w:rPr>
          <w:rFonts w:ascii="Arial" w:eastAsiaTheme="minorEastAsia" w:hAnsi="Arial" w:cs="Arial"/>
          <w:b/>
          <w:sz w:val="24"/>
          <w:szCs w:val="24"/>
          <w:lang w:eastAsia="zh-CN"/>
        </w:rPr>
        <w:tab/>
      </w:r>
      <w:r w:rsidR="00175376" w:rsidRPr="00FB5C9F">
        <w:rPr>
          <w:rFonts w:ascii="Arial" w:eastAsiaTheme="minorEastAsia" w:hAnsi="Arial" w:cs="Arial"/>
          <w:b/>
          <w:sz w:val="24"/>
          <w:szCs w:val="24"/>
          <w:lang w:eastAsia="zh-CN"/>
        </w:rPr>
        <w:tab/>
      </w:r>
      <w:r w:rsidR="00175376" w:rsidRPr="00FB5C9F">
        <w:rPr>
          <w:rFonts w:ascii="Arial" w:eastAsiaTheme="minorEastAsia" w:hAnsi="Arial" w:cs="Arial"/>
          <w:b/>
          <w:sz w:val="24"/>
          <w:szCs w:val="24"/>
          <w:lang w:eastAsia="zh-CN"/>
        </w:rPr>
        <w:tab/>
      </w:r>
      <w:r w:rsidR="00175376" w:rsidRPr="00FB5C9F">
        <w:rPr>
          <w:rFonts w:ascii="Arial" w:eastAsiaTheme="minorEastAsia" w:hAnsi="Arial" w:cs="Arial"/>
          <w:b/>
          <w:sz w:val="24"/>
          <w:szCs w:val="24"/>
          <w:lang w:eastAsia="zh-CN"/>
        </w:rPr>
        <w:tab/>
      </w:r>
      <w:r w:rsidR="00175376" w:rsidRPr="00FB5C9F">
        <w:rPr>
          <w:rFonts w:ascii="Arial" w:eastAsiaTheme="minorEastAsia" w:hAnsi="Arial" w:cs="Arial"/>
          <w:b/>
          <w:sz w:val="24"/>
          <w:szCs w:val="24"/>
          <w:lang w:eastAsia="zh-CN"/>
        </w:rPr>
        <w:tab/>
      </w:r>
      <w:r w:rsidR="00175376" w:rsidRPr="00FB5C9F">
        <w:rPr>
          <w:rFonts w:ascii="Arial" w:eastAsiaTheme="minorEastAsia" w:hAnsi="Arial" w:cs="Arial"/>
          <w:b/>
          <w:sz w:val="24"/>
          <w:szCs w:val="24"/>
          <w:lang w:eastAsia="zh-CN"/>
        </w:rPr>
        <w:tab/>
      </w:r>
      <w:r w:rsidR="00175376" w:rsidRPr="00FB5C9F">
        <w:rPr>
          <w:rFonts w:ascii="Arial" w:eastAsiaTheme="minorEastAsia" w:hAnsi="Arial" w:cs="Arial"/>
          <w:b/>
          <w:sz w:val="24"/>
          <w:szCs w:val="24"/>
          <w:lang w:eastAsia="zh-CN"/>
        </w:rPr>
        <w:tab/>
      </w:r>
      <w:r w:rsidR="00175376" w:rsidRPr="00FB5C9F">
        <w:rPr>
          <w:rFonts w:ascii="Arial" w:eastAsiaTheme="minorEastAsia" w:hAnsi="Arial" w:cs="Arial"/>
          <w:b/>
          <w:sz w:val="24"/>
          <w:szCs w:val="24"/>
          <w:lang w:eastAsia="zh-CN"/>
        </w:rPr>
        <w:tab/>
      </w:r>
      <w:r w:rsidR="00175376" w:rsidRPr="00FB5C9F">
        <w:rPr>
          <w:rFonts w:ascii="Arial" w:eastAsiaTheme="minorEastAsia" w:hAnsi="Arial" w:cs="Arial"/>
          <w:b/>
          <w:sz w:val="24"/>
          <w:szCs w:val="24"/>
          <w:lang w:eastAsia="zh-CN"/>
        </w:rPr>
        <w:tab/>
      </w:r>
      <w:r w:rsidRPr="00FB5C9F">
        <w:rPr>
          <w:rFonts w:ascii="Arial" w:eastAsiaTheme="minorEastAsia" w:hAnsi="Arial" w:cs="Arial"/>
          <w:b/>
          <w:sz w:val="24"/>
          <w:szCs w:val="24"/>
          <w:lang w:eastAsia="zh-CN"/>
        </w:rPr>
        <w:t>R4-2</w:t>
      </w:r>
      <w:r w:rsidR="00D90C0C" w:rsidRPr="00FB5C9F">
        <w:rPr>
          <w:rFonts w:ascii="Arial" w:eastAsiaTheme="minorEastAsia" w:hAnsi="Arial" w:cs="Arial"/>
          <w:b/>
          <w:sz w:val="24"/>
          <w:szCs w:val="24"/>
          <w:lang w:eastAsia="zh-CN"/>
        </w:rPr>
        <w:t>4</w:t>
      </w:r>
      <w:r w:rsidR="001C5136">
        <w:rPr>
          <w:rFonts w:ascii="Arial" w:eastAsia="맑은 고딕" w:hAnsi="Arial" w:cs="Arial" w:hint="eastAsia"/>
          <w:b/>
          <w:sz w:val="24"/>
          <w:szCs w:val="24"/>
          <w:lang w:eastAsia="ko-KR"/>
        </w:rPr>
        <w:t>09463</w:t>
      </w:r>
    </w:p>
    <w:p w14:paraId="46C15741" w14:textId="08BAC9E2" w:rsidR="009B37B2" w:rsidRPr="00FB5C9F" w:rsidRDefault="00DE75FC">
      <w:pPr>
        <w:spacing w:after="120"/>
        <w:ind w:left="1985" w:hanging="1985"/>
        <w:rPr>
          <w:rFonts w:ascii="Arial" w:eastAsiaTheme="minorEastAsia" w:hAnsi="Arial" w:cs="Arial"/>
          <w:b/>
          <w:sz w:val="24"/>
          <w:szCs w:val="24"/>
          <w:lang w:eastAsia="zh-CN"/>
        </w:rPr>
      </w:pPr>
      <w:r w:rsidRPr="00FB5C9F">
        <w:rPr>
          <w:rFonts w:ascii="Arial" w:eastAsiaTheme="minorEastAsia" w:hAnsi="Arial" w:cs="Arial"/>
          <w:b/>
          <w:sz w:val="24"/>
          <w:szCs w:val="24"/>
          <w:lang w:eastAsia="zh-CN"/>
        </w:rPr>
        <w:t>Fukuoka</w:t>
      </w:r>
      <w:r w:rsidR="00860CEB" w:rsidRPr="00FB5C9F">
        <w:rPr>
          <w:rFonts w:ascii="Arial" w:eastAsiaTheme="minorEastAsia" w:hAnsi="Arial" w:cs="Arial"/>
          <w:b/>
          <w:sz w:val="24"/>
          <w:szCs w:val="24"/>
          <w:lang w:eastAsia="zh-CN"/>
        </w:rPr>
        <w:t xml:space="preserve">, </w:t>
      </w:r>
      <w:r w:rsidRPr="00FB5C9F">
        <w:rPr>
          <w:rFonts w:ascii="Arial" w:eastAsiaTheme="minorEastAsia" w:hAnsi="Arial" w:cs="Arial"/>
          <w:b/>
          <w:sz w:val="24"/>
          <w:szCs w:val="24"/>
          <w:lang w:eastAsia="zh-CN"/>
        </w:rPr>
        <w:t>Japan</w:t>
      </w:r>
      <w:r w:rsidR="00F7257A" w:rsidRPr="00FB5C9F">
        <w:rPr>
          <w:rFonts w:ascii="Arial" w:eastAsiaTheme="minorEastAsia" w:hAnsi="Arial" w:cs="Arial"/>
          <w:b/>
          <w:sz w:val="24"/>
          <w:szCs w:val="24"/>
          <w:lang w:eastAsia="zh-CN"/>
        </w:rPr>
        <w:t xml:space="preserve">, </w:t>
      </w:r>
      <w:r w:rsidRPr="00FB5C9F">
        <w:rPr>
          <w:rFonts w:ascii="Arial" w:eastAsiaTheme="minorEastAsia" w:hAnsi="Arial" w:cs="Arial"/>
          <w:b/>
          <w:sz w:val="24"/>
          <w:szCs w:val="24"/>
          <w:lang w:eastAsia="zh-CN"/>
        </w:rPr>
        <w:t>20</w:t>
      </w:r>
      <w:r w:rsidR="00860CEB" w:rsidRPr="00FB5C9F">
        <w:rPr>
          <w:rFonts w:ascii="Arial" w:eastAsiaTheme="minorEastAsia" w:hAnsi="Arial" w:cs="Arial"/>
          <w:b/>
          <w:sz w:val="24"/>
          <w:szCs w:val="24"/>
          <w:lang w:eastAsia="zh-CN"/>
        </w:rPr>
        <w:t xml:space="preserve"> </w:t>
      </w:r>
      <w:r w:rsidR="00175376" w:rsidRPr="00FB5C9F">
        <w:rPr>
          <w:rFonts w:ascii="Arial" w:hAnsi="Arial"/>
          <w:b/>
          <w:sz w:val="24"/>
          <w:szCs w:val="24"/>
          <w:lang w:eastAsia="zh-CN"/>
        </w:rPr>
        <w:t xml:space="preserve">– </w:t>
      </w:r>
      <w:r w:rsidRPr="00FB5C9F">
        <w:rPr>
          <w:rFonts w:ascii="Arial" w:hAnsi="Arial"/>
          <w:b/>
          <w:sz w:val="24"/>
          <w:szCs w:val="24"/>
          <w:lang w:eastAsia="zh-CN"/>
        </w:rPr>
        <w:t>24</w:t>
      </w:r>
      <w:r w:rsidR="001806DE" w:rsidRPr="00FB5C9F">
        <w:rPr>
          <w:rFonts w:ascii="Arial" w:hAnsi="Arial"/>
          <w:b/>
          <w:sz w:val="24"/>
          <w:szCs w:val="24"/>
          <w:lang w:eastAsia="zh-CN"/>
        </w:rPr>
        <w:t xml:space="preserve"> </w:t>
      </w:r>
      <w:r w:rsidRPr="00FB5C9F">
        <w:rPr>
          <w:rFonts w:ascii="Arial" w:hAnsi="Arial"/>
          <w:b/>
          <w:sz w:val="24"/>
          <w:szCs w:val="24"/>
          <w:lang w:eastAsia="zh-CN"/>
        </w:rPr>
        <w:t>May</w:t>
      </w:r>
      <w:r w:rsidR="004C2115" w:rsidRPr="00FB5C9F">
        <w:rPr>
          <w:rFonts w:ascii="Arial" w:hAnsi="Arial"/>
          <w:b/>
          <w:sz w:val="24"/>
          <w:szCs w:val="24"/>
          <w:lang w:eastAsia="zh-CN"/>
        </w:rPr>
        <w:t xml:space="preserve"> </w:t>
      </w:r>
      <w:r w:rsidR="00825D14" w:rsidRPr="00FB5C9F">
        <w:rPr>
          <w:rFonts w:ascii="Arial" w:hAnsi="Arial"/>
          <w:b/>
          <w:sz w:val="24"/>
          <w:szCs w:val="24"/>
          <w:lang w:eastAsia="zh-CN"/>
        </w:rPr>
        <w:t>202</w:t>
      </w:r>
      <w:r w:rsidR="00D90C0C" w:rsidRPr="00FB5C9F">
        <w:rPr>
          <w:rFonts w:ascii="Arial" w:hAnsi="Arial"/>
          <w:b/>
          <w:sz w:val="24"/>
          <w:szCs w:val="24"/>
          <w:lang w:eastAsia="zh-CN"/>
        </w:rPr>
        <w:t>4</w:t>
      </w:r>
    </w:p>
    <w:p w14:paraId="023D2C63" w14:textId="77777777" w:rsidR="009B37B2" w:rsidRPr="00FB5C9F" w:rsidRDefault="009B37B2">
      <w:pPr>
        <w:spacing w:after="120"/>
        <w:ind w:left="1985" w:hanging="1985"/>
        <w:rPr>
          <w:rFonts w:ascii="Arial" w:eastAsia="MS Mincho" w:hAnsi="Arial" w:cs="Arial"/>
          <w:b/>
          <w:sz w:val="22"/>
        </w:rPr>
      </w:pPr>
    </w:p>
    <w:p w14:paraId="7FDC8849" w14:textId="37F2ECBC" w:rsidR="009B37B2" w:rsidRPr="00FB5C9F"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FB5C9F">
        <w:rPr>
          <w:rFonts w:ascii="Arial" w:eastAsia="MS Mincho" w:hAnsi="Arial" w:cs="Arial"/>
          <w:b/>
          <w:sz w:val="22"/>
          <w:lang w:val="pt-BR"/>
        </w:rPr>
        <w:t>Agenda item:</w:t>
      </w:r>
      <w:r w:rsidRPr="00FB5C9F">
        <w:rPr>
          <w:rFonts w:ascii="Arial" w:eastAsia="MS Mincho" w:hAnsi="Arial" w:cs="Arial"/>
          <w:b/>
          <w:sz w:val="22"/>
          <w:lang w:val="pt-BR"/>
        </w:rPr>
        <w:tab/>
      </w:r>
      <w:r w:rsidRPr="00FB5C9F">
        <w:rPr>
          <w:rFonts w:ascii="Arial" w:eastAsia="MS Mincho" w:hAnsi="Arial" w:cs="Arial" w:hint="eastAsia"/>
          <w:b/>
          <w:sz w:val="22"/>
          <w:lang w:val="pt-BR" w:eastAsia="ja-JP"/>
        </w:rPr>
        <w:tab/>
      </w:r>
      <w:r w:rsidRPr="00FB5C9F">
        <w:rPr>
          <w:rFonts w:ascii="Arial" w:eastAsia="MS Mincho" w:hAnsi="Arial" w:cs="Arial" w:hint="eastAsia"/>
          <w:b/>
          <w:sz w:val="22"/>
          <w:lang w:val="pt-BR" w:eastAsia="ja-JP"/>
        </w:rPr>
        <w:tab/>
      </w:r>
      <w:r w:rsidR="00DE75FC" w:rsidRPr="00FB5C9F">
        <w:rPr>
          <w:rFonts w:ascii="Arial" w:eastAsiaTheme="minorEastAsia" w:hAnsi="Arial" w:cs="Arial"/>
          <w:sz w:val="22"/>
          <w:lang w:val="pt-BR" w:eastAsia="zh-CN"/>
        </w:rPr>
        <w:t>10</w:t>
      </w:r>
      <w:r w:rsidR="00356D72" w:rsidRPr="00FB5C9F">
        <w:rPr>
          <w:rFonts w:ascii="Arial" w:eastAsiaTheme="minorEastAsia" w:hAnsi="Arial" w:cs="Arial"/>
          <w:sz w:val="22"/>
          <w:lang w:eastAsia="zh-CN"/>
        </w:rPr>
        <w:t>.</w:t>
      </w:r>
      <w:r w:rsidR="00860CEB" w:rsidRPr="00FB5C9F">
        <w:rPr>
          <w:rFonts w:ascii="Arial" w:eastAsiaTheme="minorEastAsia" w:hAnsi="Arial" w:cs="Arial"/>
          <w:sz w:val="22"/>
          <w:lang w:eastAsia="zh-CN"/>
        </w:rPr>
        <w:t>3</w:t>
      </w:r>
      <w:r w:rsidR="008923C6" w:rsidRPr="00FB5C9F">
        <w:rPr>
          <w:rFonts w:ascii="Arial" w:eastAsiaTheme="minorEastAsia" w:hAnsi="Arial" w:cs="Arial"/>
          <w:sz w:val="22"/>
          <w:lang w:eastAsia="zh-CN"/>
        </w:rPr>
        <w:t>.</w:t>
      </w:r>
      <w:r w:rsidR="00BE0208" w:rsidRPr="00FB5C9F">
        <w:rPr>
          <w:rFonts w:ascii="Arial" w:eastAsiaTheme="minorEastAsia" w:hAnsi="Arial" w:cs="Arial"/>
          <w:sz w:val="22"/>
          <w:lang w:eastAsia="zh-CN"/>
        </w:rPr>
        <w:t>4.2</w:t>
      </w:r>
    </w:p>
    <w:p w14:paraId="4A654CCF" w14:textId="4CD83673" w:rsidR="009B37B2" w:rsidRPr="00FB5C9F" w:rsidRDefault="00825D14">
      <w:pPr>
        <w:spacing w:after="120"/>
        <w:ind w:left="1985" w:hanging="1985"/>
        <w:rPr>
          <w:rFonts w:ascii="Arial" w:hAnsi="Arial" w:cs="Arial"/>
          <w:sz w:val="22"/>
          <w:lang w:eastAsia="zh-CN"/>
        </w:rPr>
      </w:pPr>
      <w:r w:rsidRPr="00FB5C9F">
        <w:rPr>
          <w:rFonts w:ascii="Arial" w:eastAsia="MS Mincho" w:hAnsi="Arial" w:cs="Arial"/>
          <w:b/>
          <w:sz w:val="22"/>
        </w:rPr>
        <w:t>Source:</w:t>
      </w:r>
      <w:r w:rsidRPr="00FB5C9F">
        <w:rPr>
          <w:rFonts w:ascii="Arial" w:eastAsia="MS Mincho" w:hAnsi="Arial" w:cs="Arial"/>
          <w:b/>
          <w:sz w:val="22"/>
        </w:rPr>
        <w:tab/>
      </w:r>
      <w:r w:rsidR="007A30A6" w:rsidRPr="00FB5C9F">
        <w:rPr>
          <w:rFonts w:ascii="Arial" w:hAnsi="Arial" w:cs="Arial"/>
          <w:sz w:val="22"/>
          <w:lang w:eastAsia="zh-CN"/>
        </w:rPr>
        <w:t>Samsung</w:t>
      </w:r>
    </w:p>
    <w:p w14:paraId="2B408E85" w14:textId="480DD709" w:rsidR="009B37B2" w:rsidRPr="00FB5C9F" w:rsidRDefault="00825D14">
      <w:pPr>
        <w:spacing w:after="120"/>
        <w:ind w:left="1985" w:hanging="1985"/>
        <w:rPr>
          <w:rFonts w:ascii="Arial" w:eastAsiaTheme="minorEastAsia" w:hAnsi="Arial" w:cs="Arial"/>
          <w:sz w:val="22"/>
          <w:lang w:eastAsia="zh-CN"/>
        </w:rPr>
      </w:pPr>
      <w:r w:rsidRPr="00FB5C9F">
        <w:rPr>
          <w:rFonts w:ascii="Arial" w:eastAsia="MS Mincho" w:hAnsi="Arial" w:cs="Arial"/>
          <w:b/>
          <w:sz w:val="22"/>
        </w:rPr>
        <w:t>Title:</w:t>
      </w:r>
      <w:r w:rsidRPr="00FB5C9F">
        <w:rPr>
          <w:rFonts w:ascii="Arial" w:eastAsia="MS Mincho" w:hAnsi="Arial" w:cs="Arial"/>
          <w:b/>
          <w:sz w:val="22"/>
        </w:rPr>
        <w:tab/>
      </w:r>
      <w:r w:rsidR="003E1ECD" w:rsidRPr="00FB5C9F">
        <w:rPr>
          <w:rFonts w:ascii="Arial" w:hAnsi="Arial" w:cs="Arial"/>
          <w:sz w:val="22"/>
        </w:rPr>
        <w:t xml:space="preserve">Views on </w:t>
      </w:r>
      <w:r w:rsidR="00BE0208" w:rsidRPr="00FB5C9F">
        <w:rPr>
          <w:rFonts w:ascii="Arial" w:hAnsi="Arial" w:cs="Arial"/>
          <w:sz w:val="22"/>
        </w:rPr>
        <w:t>IMT parameters for 14800 to 15350 MHz frequency range</w:t>
      </w:r>
    </w:p>
    <w:p w14:paraId="66A85EAE" w14:textId="3D1662C9" w:rsidR="009B37B2" w:rsidRPr="00FB5C9F" w:rsidRDefault="00825D14">
      <w:pPr>
        <w:spacing w:after="120"/>
        <w:ind w:left="1985" w:hanging="1985"/>
        <w:rPr>
          <w:rFonts w:ascii="Arial" w:eastAsiaTheme="minorEastAsia" w:hAnsi="Arial" w:cs="Arial"/>
          <w:sz w:val="22"/>
          <w:lang w:eastAsia="zh-CN"/>
        </w:rPr>
      </w:pPr>
      <w:r w:rsidRPr="00FB5C9F">
        <w:rPr>
          <w:rFonts w:ascii="Arial" w:eastAsia="MS Mincho" w:hAnsi="Arial" w:cs="Arial"/>
          <w:b/>
          <w:sz w:val="22"/>
        </w:rPr>
        <w:t>Document for:</w:t>
      </w:r>
      <w:r w:rsidRPr="00FB5C9F">
        <w:rPr>
          <w:rFonts w:ascii="Arial" w:eastAsia="MS Mincho" w:hAnsi="Arial" w:cs="Arial"/>
          <w:b/>
          <w:sz w:val="22"/>
        </w:rPr>
        <w:tab/>
      </w:r>
      <w:r w:rsidR="00815B88" w:rsidRPr="00FB5C9F">
        <w:rPr>
          <w:rFonts w:ascii="Arial" w:eastAsiaTheme="minorEastAsia" w:hAnsi="Arial" w:cs="Arial"/>
          <w:sz w:val="22"/>
          <w:lang w:eastAsia="zh-CN"/>
        </w:rPr>
        <w:t>Approval</w:t>
      </w:r>
    </w:p>
    <w:p w14:paraId="6445154C" w14:textId="7A137588" w:rsidR="009B37B2" w:rsidRPr="00FB5C9F" w:rsidRDefault="002E456A" w:rsidP="0062292E">
      <w:pPr>
        <w:pStyle w:val="1"/>
        <w:rPr>
          <w:rFonts w:eastAsiaTheme="minorEastAsia"/>
          <w:lang w:eastAsia="zh-CN"/>
        </w:rPr>
      </w:pPr>
      <w:r w:rsidRPr="00FB5C9F">
        <w:rPr>
          <w:lang w:eastAsia="ja-JP"/>
        </w:rPr>
        <w:t xml:space="preserve">1 </w:t>
      </w:r>
      <w:r w:rsidR="00825D14" w:rsidRPr="00FB5C9F">
        <w:rPr>
          <w:rFonts w:hint="eastAsia"/>
          <w:lang w:eastAsia="ja-JP"/>
        </w:rPr>
        <w:t>Introduction</w:t>
      </w:r>
    </w:p>
    <w:p w14:paraId="736D0A8F" w14:textId="609BD570" w:rsidR="00102593" w:rsidRPr="00FB5C9F" w:rsidRDefault="00102593" w:rsidP="00CD1D26">
      <w:pPr>
        <w:jc w:val="left"/>
        <w:rPr>
          <w:rFonts w:eastAsiaTheme="minorEastAsia"/>
          <w:lang w:val="sv-SE" w:eastAsia="zh-CN"/>
        </w:rPr>
      </w:pPr>
      <w:r w:rsidRPr="00FB5C9F">
        <w:rPr>
          <w:rFonts w:eastAsia="맑은 고딕"/>
          <w:lang w:eastAsia="ko-KR"/>
        </w:rPr>
        <w:t xml:space="preserve">Based on </w:t>
      </w:r>
      <w:r w:rsidR="00DB385A" w:rsidRPr="00FB5C9F">
        <w:rPr>
          <w:rFonts w:eastAsia="맑은 고딕"/>
          <w:lang w:eastAsia="ko-KR"/>
        </w:rPr>
        <w:t>the</w:t>
      </w:r>
      <w:r w:rsidRPr="00FB5C9F">
        <w:rPr>
          <w:rFonts w:eastAsia="맑은 고딕"/>
          <w:lang w:eastAsia="ko-KR"/>
        </w:rPr>
        <w:t xml:space="preserve"> LS from ITU-R WP 5D</w:t>
      </w:r>
      <w:r w:rsidR="00EF6491" w:rsidRPr="00FB5C9F">
        <w:rPr>
          <w:rFonts w:eastAsia="맑은 고딕"/>
          <w:lang w:eastAsia="ko-KR"/>
        </w:rPr>
        <w:t xml:space="preserve"> [1], a</w:t>
      </w:r>
      <w:r w:rsidRPr="00FB5C9F">
        <w:rPr>
          <w:rFonts w:eastAsia="맑은 고딕"/>
          <w:lang w:eastAsia="ko-KR"/>
        </w:rPr>
        <w:t xml:space="preserve"> Study Item was approved in RAN#103 to task RAN4 to study the IMT parameters relevant for sharing and compatibility for the frequency ranges, and to send LS reply to ITU-R WP 5D directly (cc to RAN) [</w:t>
      </w:r>
      <w:r w:rsidR="00EF6491" w:rsidRPr="00FB5C9F">
        <w:rPr>
          <w:rFonts w:eastAsia="맑은 고딕"/>
          <w:lang w:eastAsia="ko-KR"/>
        </w:rPr>
        <w:t>2</w:t>
      </w:r>
      <w:r w:rsidRPr="00FB5C9F">
        <w:rPr>
          <w:rFonts w:eastAsia="맑은 고딕"/>
          <w:lang w:eastAsia="ko-KR"/>
        </w:rPr>
        <w:t>].</w:t>
      </w:r>
    </w:p>
    <w:p w14:paraId="5FCF06BD" w14:textId="776D06B8" w:rsidR="00860CEB" w:rsidRPr="00FB5C9F" w:rsidRDefault="00EF6491" w:rsidP="00CD1D26">
      <w:pPr>
        <w:jc w:val="left"/>
      </w:pPr>
      <w:r w:rsidRPr="00FB5C9F">
        <w:rPr>
          <w:rFonts w:eastAsia="맑은 고딕"/>
          <w:lang w:eastAsia="ko-KR"/>
        </w:rPr>
        <w:t xml:space="preserve">In </w:t>
      </w:r>
      <w:r w:rsidR="00D52D2E" w:rsidRPr="00FB5C9F">
        <w:rPr>
          <w:rFonts w:eastAsia="맑은 고딕"/>
          <w:lang w:eastAsia="ko-KR"/>
        </w:rPr>
        <w:t>RAN4#110</w:t>
      </w:r>
      <w:r w:rsidR="006B4E32" w:rsidRPr="00FB5C9F">
        <w:rPr>
          <w:rFonts w:eastAsia="맑은 고딕"/>
          <w:lang w:eastAsia="ko-KR"/>
        </w:rPr>
        <w:t xml:space="preserve">, RAN4 set </w:t>
      </w:r>
      <w:r w:rsidR="008234E3" w:rsidRPr="00FB5C9F">
        <w:rPr>
          <w:rFonts w:eastAsia="맑은 고딕"/>
          <w:lang w:eastAsia="ko-KR"/>
        </w:rPr>
        <w:t xml:space="preserve">up </w:t>
      </w:r>
      <w:r w:rsidR="008234E3" w:rsidRPr="00FB5C9F">
        <w:t xml:space="preserve">the following estimated completion dates for the work although those are challenging and may need </w:t>
      </w:r>
      <w:r w:rsidR="00D52D2E" w:rsidRPr="00FB5C9F">
        <w:t xml:space="preserve">more </w:t>
      </w:r>
      <w:r w:rsidR="008234E3" w:rsidRPr="00FB5C9F">
        <w:t>time to complete parameters at 14.8 – 15.35 GHz</w:t>
      </w:r>
      <w:r w:rsidRPr="00FB5C9F">
        <w:t xml:space="preserve"> [3</w:t>
      </w:r>
      <w:r w:rsidR="00D52D2E" w:rsidRPr="00FB5C9F">
        <w:t>]</w:t>
      </w:r>
      <w:r w:rsidR="008234E3" w:rsidRPr="00FB5C9F">
        <w:t>:</w:t>
      </w:r>
    </w:p>
    <w:p w14:paraId="7459D5E5" w14:textId="77777777" w:rsidR="008234E3" w:rsidRPr="00FB5C9F" w:rsidRDefault="008234E3" w:rsidP="008234E3">
      <w:pPr>
        <w:numPr>
          <w:ilvl w:val="0"/>
          <w:numId w:val="7"/>
        </w:numPr>
        <w:tabs>
          <w:tab w:val="left" w:pos="709"/>
          <w:tab w:val="left" w:pos="2694"/>
        </w:tabs>
        <w:overflowPunct w:val="0"/>
        <w:autoSpaceDE w:val="0"/>
        <w:autoSpaceDN w:val="0"/>
        <w:adjustRightInd w:val="0"/>
        <w:spacing w:line="240" w:lineRule="auto"/>
        <w:jc w:val="left"/>
        <w:textAlignment w:val="baseline"/>
      </w:pPr>
      <w:r w:rsidRPr="00FB5C9F">
        <w:rPr>
          <w:b/>
          <w:bCs/>
        </w:rPr>
        <w:t>4 400-4 800 MHz</w:t>
      </w:r>
      <w:r w:rsidRPr="00FB5C9F">
        <w:tab/>
        <w:t xml:space="preserve">Estimated date for completion: </w:t>
      </w:r>
      <w:r w:rsidRPr="00FB5C9F">
        <w:rPr>
          <w:b/>
          <w:bCs/>
        </w:rPr>
        <w:t>May 2024 (RAN WG4#111)</w:t>
      </w:r>
    </w:p>
    <w:p w14:paraId="356FA0C9" w14:textId="77777777" w:rsidR="008234E3" w:rsidRPr="00FB5C9F" w:rsidRDefault="008234E3" w:rsidP="008234E3">
      <w:pPr>
        <w:numPr>
          <w:ilvl w:val="0"/>
          <w:numId w:val="7"/>
        </w:numPr>
        <w:tabs>
          <w:tab w:val="left" w:pos="709"/>
          <w:tab w:val="left" w:pos="2694"/>
        </w:tabs>
        <w:overflowPunct w:val="0"/>
        <w:autoSpaceDE w:val="0"/>
        <w:autoSpaceDN w:val="0"/>
        <w:adjustRightInd w:val="0"/>
        <w:spacing w:line="240" w:lineRule="auto"/>
        <w:jc w:val="left"/>
        <w:textAlignment w:val="baseline"/>
      </w:pPr>
      <w:r w:rsidRPr="00FB5C9F">
        <w:rPr>
          <w:b/>
          <w:bCs/>
        </w:rPr>
        <w:t>7 125-8 400 MHz</w:t>
      </w:r>
      <w:r w:rsidRPr="00FB5C9F">
        <w:tab/>
        <w:t xml:space="preserve">Estimated date for completion: </w:t>
      </w:r>
      <w:r w:rsidRPr="00FB5C9F">
        <w:rPr>
          <w:b/>
          <w:bCs/>
        </w:rPr>
        <w:t>August 2024 (RAN WG4#112)</w:t>
      </w:r>
    </w:p>
    <w:p w14:paraId="16781CC2" w14:textId="77777777" w:rsidR="008234E3" w:rsidRPr="00FB5C9F" w:rsidRDefault="008234E3" w:rsidP="008234E3">
      <w:pPr>
        <w:numPr>
          <w:ilvl w:val="0"/>
          <w:numId w:val="7"/>
        </w:numPr>
        <w:tabs>
          <w:tab w:val="left" w:pos="709"/>
          <w:tab w:val="left" w:pos="2694"/>
        </w:tabs>
        <w:overflowPunct w:val="0"/>
        <w:autoSpaceDE w:val="0"/>
        <w:autoSpaceDN w:val="0"/>
        <w:adjustRightInd w:val="0"/>
        <w:spacing w:line="240" w:lineRule="auto"/>
        <w:jc w:val="left"/>
        <w:textAlignment w:val="baseline"/>
      </w:pPr>
      <w:r w:rsidRPr="00FB5C9F">
        <w:rPr>
          <w:b/>
          <w:bCs/>
        </w:rPr>
        <w:t>14.8-15.35 GHz</w:t>
      </w:r>
      <w:r w:rsidRPr="00FB5C9F">
        <w:tab/>
        <w:t xml:space="preserve">Estimated date for completion: </w:t>
      </w:r>
      <w:r w:rsidRPr="00FB5C9F">
        <w:rPr>
          <w:b/>
          <w:bCs/>
        </w:rPr>
        <w:t>November 2024 (RAN WG4#113)</w:t>
      </w:r>
    </w:p>
    <w:p w14:paraId="79D39310" w14:textId="00DB286B" w:rsidR="00F4501F" w:rsidRPr="00FB5C9F" w:rsidRDefault="00EF6491" w:rsidP="003A65DC">
      <w:pPr>
        <w:jc w:val="left"/>
        <w:rPr>
          <w:rFonts w:eastAsia="맑은 고딕"/>
          <w:lang w:eastAsia="ko-KR"/>
        </w:rPr>
      </w:pPr>
      <w:r w:rsidRPr="00FB5C9F">
        <w:rPr>
          <w:rFonts w:eastAsia="맑은 고딕" w:hint="eastAsia"/>
          <w:lang w:eastAsia="ko-KR"/>
        </w:rPr>
        <w:t>In RAN4#110-</w:t>
      </w:r>
      <w:r w:rsidR="006D41F5" w:rsidRPr="00FB5C9F">
        <w:rPr>
          <w:rFonts w:eastAsia="맑은 고딕"/>
          <w:lang w:eastAsia="ko-KR"/>
        </w:rPr>
        <w:t>b</w:t>
      </w:r>
      <w:r w:rsidRPr="00FB5C9F">
        <w:rPr>
          <w:rFonts w:eastAsia="맑은 고딕" w:hint="eastAsia"/>
          <w:lang w:eastAsia="ko-KR"/>
        </w:rPr>
        <w:t xml:space="preserve">is, </w:t>
      </w:r>
      <w:r w:rsidRPr="00FB5C9F">
        <w:rPr>
          <w:rFonts w:eastAsia="맑은 고딕"/>
          <w:lang w:eastAsia="ko-KR"/>
        </w:rPr>
        <w:t xml:space="preserve">the first SI discussion </w:t>
      </w:r>
      <w:r w:rsidR="00CD229F" w:rsidRPr="00FB5C9F">
        <w:rPr>
          <w:rFonts w:eastAsia="맑은 고딕"/>
          <w:lang w:eastAsia="ko-KR"/>
        </w:rPr>
        <w:t xml:space="preserve">was initiated </w:t>
      </w:r>
      <w:r w:rsidRPr="00FB5C9F">
        <w:rPr>
          <w:rFonts w:eastAsia="맑은 고딕"/>
          <w:lang w:eastAsia="ko-KR"/>
        </w:rPr>
        <w:t>focused on the 4GHz frequency range</w:t>
      </w:r>
      <w:r w:rsidR="003A65DC" w:rsidRPr="00FB5C9F">
        <w:rPr>
          <w:rFonts w:eastAsia="맑은 고딕"/>
          <w:lang w:eastAsia="ko-KR"/>
        </w:rPr>
        <w:t>. For</w:t>
      </w:r>
      <w:r w:rsidR="00DB385A" w:rsidRPr="00FB5C9F">
        <w:rPr>
          <w:rFonts w:eastAsia="맑은 고딕"/>
          <w:lang w:eastAsia="ko-KR"/>
        </w:rPr>
        <w:t xml:space="preserve"> the</w:t>
      </w:r>
      <w:r w:rsidR="003A65DC" w:rsidRPr="00FB5C9F">
        <w:rPr>
          <w:rFonts w:eastAsia="맑은 고딕"/>
          <w:lang w:eastAsia="ko-KR"/>
        </w:rPr>
        <w:t xml:space="preserve"> other two frequency ranges, some discussion points are summarized based on input contributions to encourage companies in subsequent meetings</w:t>
      </w:r>
      <w:r w:rsidR="00757E8C" w:rsidRPr="00FB5C9F">
        <w:rPr>
          <w:rFonts w:eastAsia="맑은 고딕"/>
          <w:lang w:eastAsia="ko-KR"/>
        </w:rPr>
        <w:t xml:space="preserve"> [4]</w:t>
      </w:r>
      <w:r w:rsidR="003A65DC" w:rsidRPr="00FB5C9F">
        <w:rPr>
          <w:rFonts w:eastAsia="맑은 고딕"/>
          <w:lang w:eastAsia="ko-KR"/>
        </w:rPr>
        <w:t xml:space="preserve">. In this </w:t>
      </w:r>
      <w:r w:rsidR="004672B5" w:rsidRPr="00FB5C9F">
        <w:rPr>
          <w:rFonts w:eastAsia="맑은 고딕"/>
          <w:lang w:eastAsia="ko-KR"/>
        </w:rPr>
        <w:t>contribution</w:t>
      </w:r>
      <w:r w:rsidR="003A65DC" w:rsidRPr="00FB5C9F">
        <w:rPr>
          <w:rFonts w:eastAsia="맑은 고딕"/>
          <w:lang w:eastAsia="ko-KR"/>
        </w:rPr>
        <w:t xml:space="preserve">, we would like to provide our initial views on the IMT parameters for 15 GHz, which is the range of </w:t>
      </w:r>
      <w:r w:rsidR="00DB385A" w:rsidRPr="00FB5C9F">
        <w:rPr>
          <w:rFonts w:eastAsia="맑은 고딕"/>
          <w:lang w:eastAsia="ko-KR"/>
        </w:rPr>
        <w:t>1</w:t>
      </w:r>
      <w:r w:rsidR="003A65DC" w:rsidRPr="00FB5C9F">
        <w:rPr>
          <w:rFonts w:eastAsia="맑은 고딕"/>
          <w:lang w:eastAsia="ko-KR"/>
        </w:rPr>
        <w:t>4.8-15.35 GHz</w:t>
      </w:r>
      <w:r w:rsidR="00F4501F" w:rsidRPr="00FB5C9F">
        <w:rPr>
          <w:rFonts w:eastAsia="맑은 고딕"/>
          <w:lang w:eastAsia="ko-KR"/>
        </w:rPr>
        <w:t>.</w:t>
      </w:r>
    </w:p>
    <w:p w14:paraId="7F59A391" w14:textId="6DE458E7" w:rsidR="009B37B2" w:rsidRPr="00FB5C9F" w:rsidRDefault="002E456A" w:rsidP="007A30A6">
      <w:pPr>
        <w:pStyle w:val="1"/>
        <w:rPr>
          <w:lang w:eastAsia="ja-JP"/>
        </w:rPr>
      </w:pPr>
      <w:r w:rsidRPr="00FB5C9F">
        <w:rPr>
          <w:lang w:val="en-GB" w:eastAsia="ja-JP"/>
        </w:rPr>
        <w:t xml:space="preserve">2 </w:t>
      </w:r>
      <w:r w:rsidR="0062292E" w:rsidRPr="00FB5C9F">
        <w:rPr>
          <w:lang w:val="en-GB" w:eastAsia="ja-JP"/>
        </w:rPr>
        <w:t>Discussion</w:t>
      </w:r>
    </w:p>
    <w:p w14:paraId="2562B376" w14:textId="481DD0D7" w:rsidR="003A65DC" w:rsidRPr="00FB5C9F" w:rsidRDefault="00757E8C" w:rsidP="00856927">
      <w:pPr>
        <w:jc w:val="left"/>
        <w:rPr>
          <w:rFonts w:eastAsia="맑은 고딕"/>
          <w:lang w:eastAsia="ko-KR"/>
        </w:rPr>
      </w:pPr>
      <w:r w:rsidRPr="00FB5C9F">
        <w:rPr>
          <w:rFonts w:eastAsia="맑은 고딕"/>
          <w:lang w:eastAsia="ko-KR"/>
        </w:rPr>
        <w:t>For the 15 GHz range, it was agreed to conduct coexistence stud</w:t>
      </w:r>
      <w:r w:rsidR="005546CE" w:rsidRPr="00FB5C9F">
        <w:rPr>
          <w:rFonts w:eastAsia="맑은 고딕"/>
          <w:lang w:eastAsia="ko-KR"/>
        </w:rPr>
        <w:t>ies</w:t>
      </w:r>
      <w:r w:rsidRPr="00FB5C9F">
        <w:rPr>
          <w:rFonts w:eastAsia="맑은 고딕"/>
          <w:lang w:eastAsia="ko-KR"/>
        </w:rPr>
        <w:t xml:space="preserve"> and </w:t>
      </w:r>
      <w:r w:rsidR="005546CE" w:rsidRPr="00FB5C9F">
        <w:rPr>
          <w:rFonts w:eastAsia="맑은 고딕"/>
          <w:lang w:eastAsia="ko-KR"/>
        </w:rPr>
        <w:t xml:space="preserve">leave them on </w:t>
      </w:r>
      <w:r w:rsidRPr="00FB5C9F">
        <w:rPr>
          <w:rFonts w:eastAsia="맑은 고딕"/>
          <w:lang w:eastAsia="ko-KR"/>
        </w:rPr>
        <w:t>the TR on top of radio and antenna parameters</w:t>
      </w:r>
      <w:r w:rsidR="005546CE" w:rsidRPr="00FB5C9F">
        <w:rPr>
          <w:rFonts w:eastAsia="맑은 고딕"/>
          <w:lang w:eastAsia="ko-KR"/>
        </w:rPr>
        <w:t xml:space="preserve"> at the frequency ranges</w:t>
      </w:r>
      <w:r w:rsidRPr="00FB5C9F">
        <w:rPr>
          <w:rFonts w:eastAsia="맑은 고딕"/>
          <w:lang w:eastAsia="ko-KR"/>
        </w:rPr>
        <w:t>.</w:t>
      </w:r>
      <w:r w:rsidR="00934E19" w:rsidRPr="00FB5C9F">
        <w:rPr>
          <w:rFonts w:eastAsia="맑은 고딕"/>
          <w:lang w:eastAsia="ko-KR"/>
        </w:rPr>
        <w:t xml:space="preserve"> During the first discussion in RAN4#110-bis, both coexistence study and parameters were discusse</w:t>
      </w:r>
      <w:r w:rsidR="005546CE" w:rsidRPr="00FB5C9F">
        <w:rPr>
          <w:rFonts w:eastAsia="맑은 고딕"/>
          <w:lang w:eastAsia="ko-KR"/>
        </w:rPr>
        <w:t>d</w:t>
      </w:r>
      <w:r w:rsidR="00934E19" w:rsidRPr="00FB5C9F">
        <w:rPr>
          <w:rFonts w:eastAsia="맑은 고딕"/>
          <w:lang w:eastAsia="ko-KR"/>
        </w:rPr>
        <w:t xml:space="preserve">, and UE </w:t>
      </w:r>
      <w:r w:rsidR="005546CE" w:rsidRPr="00FB5C9F">
        <w:rPr>
          <w:rFonts w:eastAsia="맑은 고딕"/>
          <w:lang w:eastAsia="ko-KR"/>
        </w:rPr>
        <w:t xml:space="preserve">antenna array options were captured </w:t>
      </w:r>
      <w:r w:rsidR="00934E19" w:rsidRPr="00FB5C9F">
        <w:rPr>
          <w:rFonts w:eastAsia="맑은 고딕"/>
          <w:lang w:eastAsia="ko-KR"/>
        </w:rPr>
        <w:t xml:space="preserve">in the </w:t>
      </w:r>
      <w:r w:rsidRPr="00FB5C9F">
        <w:rPr>
          <w:rFonts w:eastAsia="맑은 고딕"/>
          <w:lang w:eastAsia="ko-KR"/>
        </w:rPr>
        <w:t xml:space="preserve">WF </w:t>
      </w:r>
      <w:r w:rsidR="00934E19" w:rsidRPr="00FB5C9F">
        <w:rPr>
          <w:rFonts w:eastAsia="맑은 고딕"/>
          <w:lang w:eastAsia="ko-KR"/>
        </w:rPr>
        <w:t>as below [4]:</w:t>
      </w:r>
    </w:p>
    <w:tbl>
      <w:tblPr>
        <w:tblStyle w:val="af3"/>
        <w:tblW w:w="0" w:type="auto"/>
        <w:tblCellMar>
          <w:top w:w="113" w:type="dxa"/>
          <w:bottom w:w="113" w:type="dxa"/>
        </w:tblCellMar>
        <w:tblLook w:val="04A0" w:firstRow="1" w:lastRow="0" w:firstColumn="1" w:lastColumn="0" w:noHBand="0" w:noVBand="1"/>
      </w:tblPr>
      <w:tblGrid>
        <w:gridCol w:w="9631"/>
      </w:tblGrid>
      <w:tr w:rsidR="00934E19" w:rsidRPr="00FB5C9F" w14:paraId="56318CC8" w14:textId="77777777" w:rsidTr="00592650">
        <w:tc>
          <w:tcPr>
            <w:tcW w:w="9631" w:type="dxa"/>
          </w:tcPr>
          <w:p w14:paraId="5575B8BC" w14:textId="77777777" w:rsidR="00934E19" w:rsidRPr="00FB5C9F" w:rsidRDefault="00934E19" w:rsidP="00934E19">
            <w:pPr>
              <w:pStyle w:val="a9"/>
              <w:rPr>
                <w:u w:val="single"/>
              </w:rPr>
            </w:pPr>
            <w:r w:rsidRPr="00FB5C9F">
              <w:rPr>
                <w:u w:val="single"/>
              </w:rPr>
              <w:t>Issue 3-1 Common understanding on UE antenna array options</w:t>
            </w:r>
          </w:p>
          <w:p w14:paraId="203CE46F" w14:textId="77777777" w:rsidR="00934E19" w:rsidRPr="00FB5C9F" w:rsidRDefault="00934E19" w:rsidP="00934E19">
            <w:pPr>
              <w:pStyle w:val="a9"/>
              <w:numPr>
                <w:ilvl w:val="0"/>
                <w:numId w:val="25"/>
              </w:numPr>
            </w:pPr>
            <w:r w:rsidRPr="00FB5C9F">
              <w:t>Option 1: “UE beamforming” (FR2 like)</w:t>
            </w:r>
          </w:p>
          <w:p w14:paraId="2FD68C2C" w14:textId="77777777" w:rsidR="00934E19" w:rsidRPr="00FB5C9F" w:rsidRDefault="00934E19" w:rsidP="00934E19">
            <w:pPr>
              <w:pStyle w:val="a9"/>
              <w:numPr>
                <w:ilvl w:val="1"/>
                <w:numId w:val="25"/>
              </w:numPr>
            </w:pPr>
            <w:r w:rsidRPr="00FB5C9F">
              <w:t>Assumed to be FR2 like UE, with two panels similar to Rel-14 NR study 38.803</w:t>
            </w:r>
          </w:p>
          <w:p w14:paraId="54CC3B51" w14:textId="77777777" w:rsidR="00934E19" w:rsidRPr="00FB5C9F" w:rsidRDefault="00934E19" w:rsidP="00934E19">
            <w:pPr>
              <w:pStyle w:val="a9"/>
              <w:numPr>
                <w:ilvl w:val="1"/>
                <w:numId w:val="25"/>
              </w:numPr>
            </w:pPr>
            <w:r w:rsidRPr="00FB5C9F">
              <w:t>Analogue like beamforming</w:t>
            </w:r>
          </w:p>
          <w:p w14:paraId="3A0C6945" w14:textId="5F2F06A8" w:rsidR="00934E19" w:rsidRPr="00FB5C9F" w:rsidRDefault="00934E19" w:rsidP="00934E19">
            <w:pPr>
              <w:pStyle w:val="a9"/>
              <w:numPr>
                <w:ilvl w:val="1"/>
                <w:numId w:val="25"/>
              </w:numPr>
            </w:pPr>
            <w:r w:rsidRPr="00FB5C9F">
              <w:t xml:space="preserve">Option 1a: 2x2 antennas per panel </w:t>
            </w:r>
          </w:p>
          <w:p w14:paraId="092F438D" w14:textId="77777777" w:rsidR="00934E19" w:rsidRPr="00FB5C9F" w:rsidRDefault="00934E19" w:rsidP="00934E19">
            <w:pPr>
              <w:pStyle w:val="a9"/>
              <w:numPr>
                <w:ilvl w:val="0"/>
                <w:numId w:val="25"/>
              </w:numPr>
            </w:pPr>
            <w:r w:rsidRPr="00FB5C9F">
              <w:t>Option 2: FR1 like</w:t>
            </w:r>
          </w:p>
          <w:p w14:paraId="05666775" w14:textId="77777777" w:rsidR="00934E19" w:rsidRPr="00FB5C9F" w:rsidRDefault="00934E19" w:rsidP="00934E19">
            <w:pPr>
              <w:pStyle w:val="a9"/>
              <w:numPr>
                <w:ilvl w:val="1"/>
                <w:numId w:val="25"/>
              </w:numPr>
            </w:pPr>
            <w:r w:rsidRPr="00FB5C9F">
              <w:t>Assumed to be FR1 like UE with more than one TX/RX antenna</w:t>
            </w:r>
          </w:p>
          <w:p w14:paraId="449BABB3" w14:textId="77777777" w:rsidR="00934E19" w:rsidRPr="00FB5C9F" w:rsidRDefault="00934E19" w:rsidP="00934E19">
            <w:pPr>
              <w:pStyle w:val="a9"/>
              <w:numPr>
                <w:ilvl w:val="1"/>
                <w:numId w:val="25"/>
              </w:numPr>
            </w:pPr>
            <w:r w:rsidRPr="00FB5C9F">
              <w:t>Isotropic antennas</w:t>
            </w:r>
          </w:p>
          <w:p w14:paraId="2316D4B6" w14:textId="77777777" w:rsidR="00934E19" w:rsidRPr="00FB5C9F" w:rsidRDefault="00934E19" w:rsidP="00934E19">
            <w:pPr>
              <w:pStyle w:val="a9"/>
              <w:numPr>
                <w:ilvl w:val="1"/>
                <w:numId w:val="25"/>
              </w:numPr>
            </w:pPr>
            <w:r w:rsidRPr="00FB5C9F">
              <w:t>Option 2a: 2 TX</w:t>
            </w:r>
          </w:p>
          <w:p w14:paraId="3DEB060F" w14:textId="77777777" w:rsidR="00934E19" w:rsidRPr="00FB5C9F" w:rsidRDefault="00934E19" w:rsidP="00934E19">
            <w:pPr>
              <w:pStyle w:val="a9"/>
              <w:numPr>
                <w:ilvl w:val="1"/>
                <w:numId w:val="25"/>
              </w:numPr>
            </w:pPr>
            <w:r w:rsidRPr="00FB5C9F">
              <w:t>Option 2b: 4 TX</w:t>
            </w:r>
          </w:p>
          <w:p w14:paraId="7C545346" w14:textId="77777777" w:rsidR="00934E19" w:rsidRPr="00FB5C9F" w:rsidRDefault="00934E19" w:rsidP="00934E19">
            <w:pPr>
              <w:pStyle w:val="a9"/>
              <w:numPr>
                <w:ilvl w:val="1"/>
                <w:numId w:val="25"/>
              </w:numPr>
            </w:pPr>
            <w:r w:rsidRPr="00FB5C9F">
              <w:lastRenderedPageBreak/>
              <w:t>Option 2c: 4 RX</w:t>
            </w:r>
          </w:p>
          <w:p w14:paraId="4A0B9EDD" w14:textId="77777777" w:rsidR="00934E19" w:rsidRPr="00FB5C9F" w:rsidRDefault="00934E19" w:rsidP="00934E19">
            <w:pPr>
              <w:pStyle w:val="a9"/>
              <w:numPr>
                <w:ilvl w:val="1"/>
                <w:numId w:val="25"/>
              </w:numPr>
            </w:pPr>
            <w:r w:rsidRPr="00FB5C9F">
              <w:t>Option 2d: 6 RX</w:t>
            </w:r>
          </w:p>
          <w:p w14:paraId="60C73B0F" w14:textId="6760F653" w:rsidR="00934E19" w:rsidRPr="00FB5C9F" w:rsidRDefault="00934E19" w:rsidP="00934E19">
            <w:pPr>
              <w:pStyle w:val="a9"/>
              <w:numPr>
                <w:ilvl w:val="1"/>
                <w:numId w:val="25"/>
              </w:numPr>
              <w:rPr>
                <w:lang w:eastAsia="zh-CN"/>
              </w:rPr>
            </w:pPr>
            <w:r w:rsidRPr="00FB5C9F">
              <w:t>Option 2e: 8 RX</w:t>
            </w:r>
          </w:p>
        </w:tc>
      </w:tr>
    </w:tbl>
    <w:p w14:paraId="122B90BC" w14:textId="12F01BED" w:rsidR="00934E19" w:rsidRPr="00FB5C9F" w:rsidRDefault="00934E19" w:rsidP="00856927">
      <w:pPr>
        <w:jc w:val="left"/>
        <w:rPr>
          <w:rFonts w:eastAsia="맑은 고딕"/>
          <w:lang w:eastAsia="ko-KR"/>
        </w:rPr>
      </w:pPr>
    </w:p>
    <w:p w14:paraId="1F632DBD" w14:textId="15EB2B75" w:rsidR="004576B6" w:rsidRPr="00FB5C9F" w:rsidRDefault="00B07B4C" w:rsidP="00856927">
      <w:pPr>
        <w:jc w:val="left"/>
        <w:rPr>
          <w:rFonts w:eastAsia="맑은 고딕"/>
          <w:lang w:eastAsia="ko-KR"/>
        </w:rPr>
      </w:pPr>
      <w:r w:rsidRPr="00FB5C9F">
        <w:rPr>
          <w:rFonts w:eastAsia="맑은 고딕"/>
          <w:lang w:eastAsia="ko-KR"/>
        </w:rPr>
        <w:t xml:space="preserve">As shown in the WF [4], </w:t>
      </w:r>
      <w:r w:rsidR="00023B7A" w:rsidRPr="00FB5C9F">
        <w:rPr>
          <w:rFonts w:eastAsia="맑은 고딕"/>
          <w:lang w:eastAsia="ko-KR"/>
        </w:rPr>
        <w:t>Option 1</w:t>
      </w:r>
      <w:r w:rsidRPr="00FB5C9F">
        <w:rPr>
          <w:rFonts w:eastAsia="맑은 고딕"/>
          <w:lang w:eastAsia="ko-KR"/>
        </w:rPr>
        <w:t xml:space="preserve"> assumes </w:t>
      </w:r>
      <w:r w:rsidR="00023B7A" w:rsidRPr="00FB5C9F">
        <w:rPr>
          <w:rFonts w:eastAsia="맑은 고딕"/>
          <w:lang w:eastAsia="ko-KR"/>
        </w:rPr>
        <w:t>FR2 like UE beamforming antenna</w:t>
      </w:r>
      <w:r w:rsidR="00CB735D" w:rsidRPr="00FB5C9F">
        <w:rPr>
          <w:rFonts w:eastAsia="맑은 고딕"/>
          <w:lang w:eastAsia="ko-KR"/>
        </w:rPr>
        <w:t>s</w:t>
      </w:r>
      <w:r w:rsidR="00023B7A" w:rsidRPr="00FB5C9F">
        <w:rPr>
          <w:rFonts w:eastAsia="맑은 고딕"/>
          <w:lang w:eastAsia="ko-KR"/>
        </w:rPr>
        <w:t xml:space="preserve">, </w:t>
      </w:r>
      <w:r w:rsidRPr="00FB5C9F">
        <w:rPr>
          <w:rFonts w:eastAsia="맑은 고딕"/>
          <w:lang w:eastAsia="ko-KR"/>
        </w:rPr>
        <w:t xml:space="preserve">which can provide high directional gain on EIRP. However, based on the experience in FR2 and previous studies in the 7-24 GHz [5], </w:t>
      </w:r>
      <w:r w:rsidR="002520E3" w:rsidRPr="00FB5C9F">
        <w:rPr>
          <w:rFonts w:eastAsia="맑은 고딕"/>
          <w:lang w:eastAsia="ko-KR"/>
        </w:rPr>
        <w:t xml:space="preserve">the main consideration </w:t>
      </w:r>
      <w:r w:rsidR="00B72464" w:rsidRPr="00FB5C9F">
        <w:rPr>
          <w:rFonts w:eastAsia="맑은 고딕"/>
          <w:lang w:eastAsia="ko-KR"/>
        </w:rPr>
        <w:t>should</w:t>
      </w:r>
      <w:r w:rsidRPr="00FB5C9F">
        <w:rPr>
          <w:rFonts w:eastAsia="맑은 고딕"/>
          <w:lang w:eastAsia="ko-KR"/>
        </w:rPr>
        <w:t xml:space="preserve"> be </w:t>
      </w:r>
      <w:r w:rsidR="002520E3" w:rsidRPr="00FB5C9F">
        <w:rPr>
          <w:rFonts w:eastAsia="맑은 고딕"/>
          <w:lang w:eastAsia="ko-KR"/>
        </w:rPr>
        <w:t xml:space="preserve">whether such beamforming is beneficial </w:t>
      </w:r>
      <w:r w:rsidRPr="00FB5C9F">
        <w:rPr>
          <w:rFonts w:eastAsia="맑은 고딕"/>
          <w:lang w:eastAsia="ko-KR"/>
        </w:rPr>
        <w:t xml:space="preserve">even </w:t>
      </w:r>
      <w:r w:rsidR="002520E3" w:rsidRPr="00FB5C9F">
        <w:rPr>
          <w:rFonts w:eastAsia="맑은 고딕"/>
          <w:lang w:eastAsia="ko-KR"/>
        </w:rPr>
        <w:t xml:space="preserve">for the handheld UE form factor at </w:t>
      </w:r>
      <w:r w:rsidRPr="00FB5C9F">
        <w:rPr>
          <w:rFonts w:eastAsia="맑은 고딕"/>
          <w:lang w:eastAsia="ko-KR"/>
        </w:rPr>
        <w:t xml:space="preserve">the target range, i.e., </w:t>
      </w:r>
      <w:r w:rsidR="002520E3" w:rsidRPr="00FB5C9F">
        <w:rPr>
          <w:rFonts w:eastAsia="맑은 고딕"/>
          <w:lang w:eastAsia="ko-KR"/>
        </w:rPr>
        <w:t xml:space="preserve">15 GHz. </w:t>
      </w:r>
      <w:r w:rsidRPr="00FB5C9F">
        <w:rPr>
          <w:rFonts w:eastAsia="맑은 고딕"/>
          <w:lang w:eastAsia="ko-KR"/>
        </w:rPr>
        <w:t>For example, g</w:t>
      </w:r>
      <w:r w:rsidR="002520E3" w:rsidRPr="00FB5C9F">
        <w:rPr>
          <w:rFonts w:eastAsia="맑은 고딕"/>
          <w:lang w:eastAsia="ko-KR"/>
        </w:rPr>
        <w:t xml:space="preserve">iven that </w:t>
      </w:r>
      <w:r w:rsidR="00776227" w:rsidRPr="00FB5C9F">
        <w:rPr>
          <w:rFonts w:eastAsia="맑은 고딕"/>
          <w:lang w:eastAsia="ko-KR"/>
        </w:rPr>
        <w:t xml:space="preserve">1x4 </w:t>
      </w:r>
      <w:r w:rsidR="002520E3" w:rsidRPr="00FB5C9F">
        <w:rPr>
          <w:rFonts w:eastAsia="맑은 고딕"/>
          <w:lang w:eastAsia="ko-KR"/>
        </w:rPr>
        <w:t xml:space="preserve">phase array antennas </w:t>
      </w:r>
      <w:r w:rsidRPr="00FB5C9F">
        <w:rPr>
          <w:rFonts w:eastAsia="맑은 고딕"/>
          <w:lang w:eastAsia="ko-KR"/>
        </w:rPr>
        <w:t xml:space="preserve">have been </w:t>
      </w:r>
      <w:r w:rsidR="00776227" w:rsidRPr="00FB5C9F">
        <w:rPr>
          <w:rFonts w:eastAsia="맑은 고딕"/>
          <w:lang w:eastAsia="ko-KR"/>
        </w:rPr>
        <w:t xml:space="preserve">assumed for the FR2 requirements </w:t>
      </w:r>
      <w:r w:rsidRPr="00FB5C9F">
        <w:rPr>
          <w:rFonts w:eastAsia="맑은 고딕"/>
          <w:lang w:eastAsia="ko-KR"/>
        </w:rPr>
        <w:t>from</w:t>
      </w:r>
      <w:r w:rsidR="00776227" w:rsidRPr="00FB5C9F">
        <w:rPr>
          <w:rFonts w:eastAsia="맑은 고딕"/>
          <w:lang w:eastAsia="ko-KR"/>
        </w:rPr>
        <w:t xml:space="preserve"> Rel-15, and is widely </w:t>
      </w:r>
      <w:r w:rsidRPr="00FB5C9F">
        <w:rPr>
          <w:rFonts w:eastAsia="맑은 고딕"/>
          <w:lang w:eastAsia="ko-KR"/>
        </w:rPr>
        <w:t xml:space="preserve">adopted in FR2 handheld UEs </w:t>
      </w:r>
      <w:r w:rsidR="00776227" w:rsidRPr="00FB5C9F">
        <w:rPr>
          <w:rFonts w:eastAsia="맑은 고딕"/>
          <w:lang w:eastAsia="ko-KR"/>
        </w:rPr>
        <w:t xml:space="preserve">up to now, it </w:t>
      </w:r>
      <w:r w:rsidR="00B72464" w:rsidRPr="00FB5C9F">
        <w:rPr>
          <w:rFonts w:eastAsia="맑은 고딕"/>
          <w:lang w:eastAsia="ko-KR"/>
        </w:rPr>
        <w:t xml:space="preserve">could be </w:t>
      </w:r>
      <w:r w:rsidR="00776227" w:rsidRPr="00FB5C9F">
        <w:rPr>
          <w:rFonts w:eastAsia="맑은 고딕"/>
          <w:lang w:eastAsia="ko-KR"/>
        </w:rPr>
        <w:t xml:space="preserve">foreseen that </w:t>
      </w:r>
      <w:r w:rsidR="004576B6" w:rsidRPr="00FB5C9F">
        <w:rPr>
          <w:rFonts w:eastAsia="맑은 고딕"/>
          <w:lang w:eastAsia="ko-KR"/>
        </w:rPr>
        <w:t xml:space="preserve">smaller antenna arrays, e.g. 2×1, or individual antenna element could be used. </w:t>
      </w:r>
      <w:r w:rsidR="00B72464" w:rsidRPr="00FB5C9F">
        <w:rPr>
          <w:rFonts w:eastAsia="맑은 고딕"/>
          <w:lang w:eastAsia="ko-KR"/>
        </w:rPr>
        <w:t xml:space="preserve">Therefore, </w:t>
      </w:r>
      <w:r w:rsidR="004576B6" w:rsidRPr="00FB5C9F">
        <w:rPr>
          <w:rFonts w:eastAsia="맑은 고딕"/>
          <w:lang w:eastAsia="ko-KR"/>
        </w:rPr>
        <w:t xml:space="preserve">taking the complexity of beam management into account, the benefit from using a beam steering antenna system with such a small number of elements need to be </w:t>
      </w:r>
      <w:r w:rsidR="00A104AE" w:rsidRPr="00FB5C9F">
        <w:rPr>
          <w:rFonts w:eastAsia="맑은 고딕"/>
          <w:lang w:eastAsia="ko-KR"/>
        </w:rPr>
        <w:t>considered</w:t>
      </w:r>
      <w:r w:rsidR="004576B6" w:rsidRPr="00FB5C9F">
        <w:rPr>
          <w:rFonts w:eastAsia="맑은 고딕"/>
          <w:lang w:eastAsia="ko-KR"/>
        </w:rPr>
        <w:t>.</w:t>
      </w:r>
    </w:p>
    <w:p w14:paraId="755CA817" w14:textId="62232A60" w:rsidR="00B72464" w:rsidRPr="00FB5C9F" w:rsidRDefault="00B72464" w:rsidP="00856927">
      <w:pPr>
        <w:jc w:val="left"/>
        <w:rPr>
          <w:rFonts w:eastAsia="맑은 고딕"/>
          <w:b/>
          <w:lang w:eastAsia="ko-KR"/>
        </w:rPr>
      </w:pPr>
      <w:r w:rsidRPr="00FB5C9F">
        <w:rPr>
          <w:rFonts w:eastAsia="맑은 고딕"/>
          <w:b/>
          <w:bCs/>
          <w:lang w:eastAsia="ko-KR"/>
        </w:rPr>
        <w:t>Observation 1</w:t>
      </w:r>
      <w:r w:rsidRPr="00FB5C9F">
        <w:rPr>
          <w:rFonts w:eastAsia="맑은 고딕" w:hint="eastAsia"/>
          <w:b/>
          <w:bCs/>
          <w:lang w:eastAsia="ko-KR"/>
        </w:rPr>
        <w:t>:</w:t>
      </w:r>
      <w:r w:rsidRPr="00FB5C9F">
        <w:rPr>
          <w:rFonts w:eastAsia="맑은 고딕"/>
          <w:b/>
          <w:bCs/>
          <w:lang w:eastAsia="ko-KR"/>
        </w:rPr>
        <w:t xml:space="preserve"> </w:t>
      </w:r>
      <w:r w:rsidR="00E76F18" w:rsidRPr="00FB5C9F">
        <w:rPr>
          <w:rFonts w:eastAsia="맑은 고딕"/>
          <w:b/>
          <w:bCs/>
          <w:lang w:eastAsia="ko-KR"/>
        </w:rPr>
        <w:t>For Option 1, t</w:t>
      </w:r>
      <w:r w:rsidR="00E76F18" w:rsidRPr="00FB5C9F">
        <w:rPr>
          <w:rFonts w:eastAsia="맑은 고딕"/>
          <w:b/>
          <w:lang w:eastAsia="ko-KR"/>
        </w:rPr>
        <w:t>aking the complexity of beam management into account, the benefit from using a beam steering antenna system with such a small number of elements need to be considered.</w:t>
      </w:r>
    </w:p>
    <w:p w14:paraId="3B011CDD" w14:textId="53DB877D" w:rsidR="00AF41AF" w:rsidRPr="00FB5C9F" w:rsidRDefault="00A104AE" w:rsidP="00CE4C53">
      <w:pPr>
        <w:jc w:val="left"/>
        <w:rPr>
          <w:rFonts w:eastAsia="맑은 고딕"/>
          <w:lang w:eastAsia="ko-KR"/>
        </w:rPr>
      </w:pPr>
      <w:r w:rsidRPr="00FB5C9F">
        <w:rPr>
          <w:rFonts w:eastAsia="맑은 고딕"/>
          <w:lang w:eastAsia="ko-KR"/>
        </w:rPr>
        <w:t xml:space="preserve">Similar to the Rel-16 study in [5], we have </w:t>
      </w:r>
      <w:r w:rsidR="00E2003A" w:rsidRPr="00FB5C9F">
        <w:rPr>
          <w:rFonts w:eastAsia="맑은 고딕"/>
          <w:lang w:eastAsia="ko-KR"/>
        </w:rPr>
        <w:t>checked</w:t>
      </w:r>
      <w:r w:rsidRPr="00FB5C9F">
        <w:rPr>
          <w:rFonts w:eastAsia="맑은 고딕"/>
          <w:lang w:eastAsia="ko-KR"/>
        </w:rPr>
        <w:t xml:space="preserve"> </w:t>
      </w:r>
      <w:r w:rsidR="00E2003A" w:rsidRPr="00FB5C9F">
        <w:rPr>
          <w:rFonts w:eastAsia="맑은 고딕"/>
          <w:lang w:eastAsia="ko-KR"/>
        </w:rPr>
        <w:t xml:space="preserve">the </w:t>
      </w:r>
      <w:r w:rsidR="00B72464" w:rsidRPr="00FB5C9F">
        <w:rPr>
          <w:rFonts w:eastAsia="맑은 고딕"/>
          <w:lang w:eastAsia="ko-KR"/>
        </w:rPr>
        <w:t xml:space="preserve">potential </w:t>
      </w:r>
      <w:r w:rsidRPr="00FB5C9F">
        <w:rPr>
          <w:rFonts w:eastAsia="맑은 고딕"/>
          <w:lang w:eastAsia="ko-KR"/>
        </w:rPr>
        <w:t>UE antenna characteristics on the frequency range.</w:t>
      </w:r>
      <w:r w:rsidR="00E2003A" w:rsidRPr="00FB5C9F">
        <w:rPr>
          <w:rFonts w:eastAsia="맑은 고딕"/>
          <w:lang w:eastAsia="ko-KR"/>
        </w:rPr>
        <w:t xml:space="preserve"> </w:t>
      </w:r>
      <w:r w:rsidR="00CE4C53" w:rsidRPr="00FB5C9F">
        <w:rPr>
          <w:rFonts w:eastAsia="맑은 고딕"/>
          <w:lang w:eastAsia="ko-KR"/>
        </w:rPr>
        <w:t>In terms of the array antenna size, t</w:t>
      </w:r>
      <w:r w:rsidR="00896B7A" w:rsidRPr="00FB5C9F">
        <w:rPr>
          <w:rFonts w:eastAsia="맑은 고딕" w:hint="eastAsia"/>
          <w:lang w:eastAsia="ko-KR"/>
        </w:rPr>
        <w:t xml:space="preserve">he </w:t>
      </w:r>
      <w:r w:rsidR="00896B7A" w:rsidRPr="00FB5C9F">
        <w:rPr>
          <w:rFonts w:eastAsia="맑은 고딕"/>
          <w:lang w:eastAsia="ko-KR"/>
        </w:rPr>
        <w:t xml:space="preserve">typical </w:t>
      </w:r>
      <w:r w:rsidR="00896B7A" w:rsidRPr="00FB5C9F">
        <w:rPr>
          <w:rFonts w:eastAsia="맑은 고딕" w:hint="eastAsia"/>
          <w:lang w:eastAsia="ko-KR"/>
        </w:rPr>
        <w:t>spacing between element</w:t>
      </w:r>
      <w:r w:rsidR="00637DDD" w:rsidRPr="00FB5C9F">
        <w:rPr>
          <w:rFonts w:eastAsia="맑은 고딕"/>
          <w:lang w:eastAsia="ko-KR"/>
        </w:rPr>
        <w:t>s</w:t>
      </w:r>
      <w:r w:rsidR="00896B7A" w:rsidRPr="00FB5C9F">
        <w:rPr>
          <w:rFonts w:eastAsia="맑은 고딕" w:hint="eastAsia"/>
          <w:lang w:eastAsia="ko-KR"/>
        </w:rPr>
        <w:t xml:space="preserve"> of </w:t>
      </w:r>
      <w:r w:rsidR="00637DDD" w:rsidRPr="00FB5C9F">
        <w:rPr>
          <w:rFonts w:eastAsia="맑은 고딕"/>
          <w:lang w:eastAsia="ko-KR"/>
        </w:rPr>
        <w:t xml:space="preserve">the </w:t>
      </w:r>
      <w:r w:rsidR="00896B7A" w:rsidRPr="00FB5C9F">
        <w:rPr>
          <w:rFonts w:eastAsia="맑은 고딕" w:hint="eastAsia"/>
          <w:lang w:eastAsia="ko-KR"/>
        </w:rPr>
        <w:t xml:space="preserve">array </w:t>
      </w:r>
      <w:r w:rsidR="00896B7A" w:rsidRPr="00FB5C9F">
        <w:rPr>
          <w:rFonts w:eastAsia="맑은 고딕"/>
          <w:lang w:eastAsia="ko-KR"/>
        </w:rPr>
        <w:t xml:space="preserve">antenna </w:t>
      </w:r>
      <w:r w:rsidR="00E2003A" w:rsidRPr="00FB5C9F">
        <w:rPr>
          <w:rFonts w:eastAsia="맑은 고딕"/>
          <w:lang w:eastAsia="ko-KR"/>
        </w:rPr>
        <w:t xml:space="preserve">can be </w:t>
      </w:r>
      <w:r w:rsidR="00896B7A" w:rsidRPr="00FB5C9F">
        <w:rPr>
          <w:rFonts w:eastAsia="맑은 고딕"/>
          <w:lang w:eastAsia="ko-KR"/>
        </w:rPr>
        <w:t>half wavelength</w:t>
      </w:r>
      <w:r w:rsidR="00637DDD" w:rsidRPr="00FB5C9F">
        <w:rPr>
          <w:rFonts w:eastAsia="맑은 고딕"/>
          <w:lang w:eastAsia="ko-KR"/>
        </w:rPr>
        <w:t>, and f</w:t>
      </w:r>
      <w:r w:rsidR="00896B7A" w:rsidRPr="00FB5C9F">
        <w:rPr>
          <w:rFonts w:eastAsia="맑은 고딕"/>
          <w:lang w:eastAsia="ko-KR"/>
        </w:rPr>
        <w:t xml:space="preserve">urther decrease in spacing </w:t>
      </w:r>
      <w:r w:rsidR="00637DDD" w:rsidRPr="00FB5C9F">
        <w:rPr>
          <w:rFonts w:eastAsia="맑은 고딕"/>
          <w:lang w:eastAsia="ko-KR"/>
        </w:rPr>
        <w:t xml:space="preserve">will </w:t>
      </w:r>
      <w:r w:rsidR="00896B7A" w:rsidRPr="00FB5C9F">
        <w:rPr>
          <w:rFonts w:eastAsia="맑은 고딕"/>
          <w:lang w:eastAsia="ko-KR"/>
        </w:rPr>
        <w:t xml:space="preserve">cause </w:t>
      </w:r>
      <w:r w:rsidR="00637DDD" w:rsidRPr="00FB5C9F">
        <w:rPr>
          <w:rFonts w:eastAsia="맑은 고딕"/>
          <w:lang w:eastAsia="ko-KR"/>
        </w:rPr>
        <w:t xml:space="preserve">the negative impact on the </w:t>
      </w:r>
      <w:r w:rsidR="00896B7A" w:rsidRPr="00FB5C9F">
        <w:rPr>
          <w:rFonts w:eastAsia="맑은 고딕"/>
          <w:lang w:eastAsia="ko-KR"/>
        </w:rPr>
        <w:t>antenna gain and coupling problems</w:t>
      </w:r>
      <w:r w:rsidR="00131348" w:rsidRPr="00FB5C9F">
        <w:rPr>
          <w:rFonts w:eastAsia="맑은 고딕"/>
          <w:lang w:eastAsia="ko-KR"/>
        </w:rPr>
        <w:t xml:space="preserve"> among each element</w:t>
      </w:r>
      <w:r w:rsidR="00896B7A" w:rsidRPr="00FB5C9F">
        <w:rPr>
          <w:rFonts w:eastAsia="맑은 고딕"/>
          <w:lang w:eastAsia="ko-KR"/>
        </w:rPr>
        <w:t xml:space="preserve">. </w:t>
      </w:r>
      <w:r w:rsidR="00E2003A" w:rsidRPr="00FB5C9F">
        <w:rPr>
          <w:rFonts w:eastAsia="맑은 고딕"/>
          <w:lang w:eastAsia="ko-KR"/>
        </w:rPr>
        <w:t>Therefore, the t</w:t>
      </w:r>
      <w:r w:rsidR="00896B7A" w:rsidRPr="00FB5C9F">
        <w:rPr>
          <w:rFonts w:eastAsia="맑은 고딕"/>
          <w:lang w:eastAsia="ko-KR"/>
        </w:rPr>
        <w:t xml:space="preserve">otal size of array </w:t>
      </w:r>
      <w:r w:rsidR="00E2003A" w:rsidRPr="00FB5C9F">
        <w:rPr>
          <w:rFonts w:eastAsia="맑은 고딕"/>
          <w:lang w:eastAsia="ko-KR"/>
        </w:rPr>
        <w:t xml:space="preserve">can be </w:t>
      </w:r>
      <w:r w:rsidR="00896B7A" w:rsidRPr="00FB5C9F">
        <w:rPr>
          <w:rFonts w:eastAsia="맑은 고딕"/>
          <w:lang w:eastAsia="ko-KR"/>
        </w:rPr>
        <w:t>determined according to the arrangement of the antennas</w:t>
      </w:r>
      <w:r w:rsidR="00E2003A" w:rsidRPr="00FB5C9F">
        <w:rPr>
          <w:rFonts w:eastAsia="맑은 고딕"/>
          <w:lang w:eastAsia="ko-KR"/>
        </w:rPr>
        <w:t xml:space="preserve"> as </w:t>
      </w:r>
      <w:r w:rsidR="001621E8" w:rsidRPr="00FB5C9F">
        <w:rPr>
          <w:rFonts w:eastAsia="맑은 고딕"/>
          <w:lang w:eastAsia="ko-KR"/>
        </w:rPr>
        <w:t>shown in Figure 1</w:t>
      </w:r>
      <w:r w:rsidR="00896B7A" w:rsidRPr="00FB5C9F">
        <w:rPr>
          <w:rFonts w:eastAsia="맑은 고딕"/>
          <w:lang w:eastAsia="ko-KR"/>
        </w:rPr>
        <w:t xml:space="preserve">. </w:t>
      </w:r>
    </w:p>
    <w:p w14:paraId="02AC645A" w14:textId="00728680" w:rsidR="00896B7A" w:rsidRPr="00FB5C9F" w:rsidRDefault="001621E8" w:rsidP="00CE4C53">
      <w:pPr>
        <w:jc w:val="left"/>
        <w:rPr>
          <w:rFonts w:eastAsia="맑은 고딕"/>
          <w:lang w:eastAsia="ko-KR"/>
        </w:rPr>
      </w:pPr>
      <w:r w:rsidRPr="00FB5C9F">
        <w:rPr>
          <w:rFonts w:eastAsia="맑은 고딕"/>
          <w:lang w:eastAsia="ko-KR"/>
        </w:rPr>
        <w:t xml:space="preserve">Also, for the possible number of antenna modules/panels at 15 GHz, it should be noted that it is not </w:t>
      </w:r>
      <w:r w:rsidR="00AF41AF" w:rsidRPr="00FB5C9F">
        <w:rPr>
          <w:rFonts w:eastAsia="맑은 고딕"/>
          <w:lang w:eastAsia="ko-KR"/>
        </w:rPr>
        <w:t xml:space="preserve">even </w:t>
      </w:r>
      <w:r w:rsidRPr="00FB5C9F">
        <w:rPr>
          <w:rFonts w:eastAsia="맑은 고딕"/>
          <w:lang w:eastAsia="ko-KR"/>
        </w:rPr>
        <w:t xml:space="preserve">easy </w:t>
      </w:r>
      <w:r w:rsidR="00AF41AF" w:rsidRPr="00FB5C9F">
        <w:rPr>
          <w:rFonts w:eastAsia="맑은 고딕"/>
          <w:lang w:eastAsia="ko-KR"/>
        </w:rPr>
        <w:t xml:space="preserve">to mount </w:t>
      </w:r>
      <w:r w:rsidRPr="00FB5C9F">
        <w:rPr>
          <w:rFonts w:eastAsia="맑은 고딕"/>
          <w:lang w:eastAsia="ko-KR"/>
        </w:rPr>
        <w:t>single pa</w:t>
      </w:r>
      <w:r w:rsidR="00AF41AF" w:rsidRPr="00FB5C9F">
        <w:rPr>
          <w:rFonts w:eastAsia="맑은 고딕"/>
          <w:lang w:eastAsia="ko-KR"/>
        </w:rPr>
        <w:t xml:space="preserve">tch antennas on </w:t>
      </w:r>
      <w:r w:rsidR="00131348" w:rsidRPr="00FB5C9F">
        <w:rPr>
          <w:rFonts w:eastAsia="맑은 고딕"/>
          <w:lang w:eastAsia="ko-KR"/>
        </w:rPr>
        <w:t xml:space="preserve">four edges or the backside of the </w:t>
      </w:r>
      <w:r w:rsidR="00AF41AF" w:rsidRPr="00FB5C9F">
        <w:rPr>
          <w:rFonts w:eastAsia="맑은 고딕"/>
          <w:lang w:eastAsia="ko-KR"/>
        </w:rPr>
        <w:t xml:space="preserve">smartphone considering the larger array size and </w:t>
      </w:r>
      <w:r w:rsidR="00131348" w:rsidRPr="00FB5C9F">
        <w:rPr>
          <w:rFonts w:eastAsia="맑은 고딕"/>
          <w:lang w:eastAsia="ko-KR"/>
        </w:rPr>
        <w:t xml:space="preserve">the already-packed smartphone space as shown </w:t>
      </w:r>
      <w:r w:rsidR="00AF41AF" w:rsidRPr="00FB5C9F">
        <w:rPr>
          <w:rFonts w:eastAsia="맑은 고딕"/>
          <w:lang w:eastAsia="ko-KR"/>
        </w:rPr>
        <w:t>in Figure 2.</w:t>
      </w:r>
    </w:p>
    <w:p w14:paraId="515B63DE" w14:textId="786AFB20" w:rsidR="00896B7A" w:rsidRPr="00FB5C9F" w:rsidRDefault="00E829B9" w:rsidP="006E5631">
      <w:pPr>
        <w:spacing w:after="0"/>
        <w:jc w:val="center"/>
        <w:rPr>
          <w:rFonts w:eastAsia="맑은 고딕"/>
          <w:lang w:eastAsia="ko-KR"/>
        </w:rPr>
      </w:pPr>
      <w:r w:rsidRPr="00FB5C9F">
        <w:rPr>
          <w:rFonts w:eastAsia="맑은 고딕"/>
          <w:noProof/>
          <w:lang w:val="en-US" w:eastAsia="ko-KR"/>
        </w:rPr>
        <w:drawing>
          <wp:inline distT="0" distB="0" distL="0" distR="0" wp14:anchorId="709E409D" wp14:editId="5B6D98F5">
            <wp:extent cx="6122035" cy="2032000"/>
            <wp:effectExtent l="0" t="0" r="0" b="6350"/>
            <wp:docPr id="52"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pic:cNvPicPr>
                      <a:picLocks noChangeAspect="1"/>
                    </pic:cNvPicPr>
                  </pic:nvPicPr>
                  <pic:blipFill>
                    <a:blip r:embed="rId10"/>
                    <a:stretch>
                      <a:fillRect/>
                    </a:stretch>
                  </pic:blipFill>
                  <pic:spPr>
                    <a:xfrm>
                      <a:off x="0" y="0"/>
                      <a:ext cx="6122035" cy="2032000"/>
                    </a:xfrm>
                    <a:prstGeom prst="rect">
                      <a:avLst/>
                    </a:prstGeom>
                  </pic:spPr>
                </pic:pic>
              </a:graphicData>
            </a:graphic>
          </wp:inline>
        </w:drawing>
      </w:r>
    </w:p>
    <w:p w14:paraId="71018DF2" w14:textId="39DFFC19" w:rsidR="006E5631" w:rsidRPr="00FB5C9F" w:rsidRDefault="00E2003A" w:rsidP="00E2003A">
      <w:pPr>
        <w:jc w:val="center"/>
        <w:rPr>
          <w:rFonts w:eastAsia="맑은 고딕"/>
          <w:b/>
          <w:lang w:eastAsia="ko-KR"/>
        </w:rPr>
      </w:pPr>
      <w:r w:rsidRPr="00FB5C9F">
        <w:rPr>
          <w:rFonts w:eastAsia="맑은 고딕" w:hint="eastAsia"/>
          <w:b/>
          <w:lang w:eastAsia="ko-KR"/>
        </w:rPr>
        <w:t xml:space="preserve">Figure 1: </w:t>
      </w:r>
      <w:r w:rsidRPr="00FB5C9F">
        <w:rPr>
          <w:rFonts w:eastAsia="맑은 고딕"/>
          <w:b/>
          <w:lang w:eastAsia="ko-KR"/>
        </w:rPr>
        <w:t>Estimated antenna size at 15 GHz</w:t>
      </w:r>
    </w:p>
    <w:p w14:paraId="60D7213F" w14:textId="77777777" w:rsidR="006E5631" w:rsidRPr="00FB5C9F" w:rsidRDefault="006E5631" w:rsidP="00E2003A">
      <w:pPr>
        <w:jc w:val="center"/>
        <w:rPr>
          <w:rFonts w:eastAsia="맑은 고딕"/>
          <w:b/>
          <w:lang w:eastAsia="ko-KR"/>
        </w:rPr>
      </w:pPr>
    </w:p>
    <w:p w14:paraId="1185B6D5" w14:textId="2EFF3635" w:rsidR="00DC1D74" w:rsidRPr="00FB5C9F" w:rsidRDefault="00AF41AF" w:rsidP="006E5631">
      <w:pPr>
        <w:spacing w:after="0"/>
        <w:jc w:val="center"/>
        <w:rPr>
          <w:rFonts w:eastAsia="맑은 고딕"/>
          <w:lang w:eastAsia="ko-KR"/>
        </w:rPr>
      </w:pPr>
      <w:r w:rsidRPr="00FB5C9F">
        <w:rPr>
          <w:rFonts w:eastAsia="맑은 고딕"/>
          <w:noProof/>
          <w:lang w:val="en-US" w:eastAsia="ko-KR"/>
        </w:rPr>
        <w:drawing>
          <wp:inline distT="0" distB="0" distL="0" distR="0" wp14:anchorId="3CA2E506" wp14:editId="2821661F">
            <wp:extent cx="3677285" cy="17430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7285" cy="1743075"/>
                    </a:xfrm>
                    <a:prstGeom prst="rect">
                      <a:avLst/>
                    </a:prstGeom>
                    <a:noFill/>
                  </pic:spPr>
                </pic:pic>
              </a:graphicData>
            </a:graphic>
          </wp:inline>
        </w:drawing>
      </w:r>
    </w:p>
    <w:p w14:paraId="0FCF5158" w14:textId="66E87404" w:rsidR="00AF41AF" w:rsidRPr="00FB5C9F" w:rsidRDefault="00AF41AF" w:rsidP="00AF41AF">
      <w:pPr>
        <w:jc w:val="center"/>
        <w:rPr>
          <w:rFonts w:eastAsia="맑은 고딕"/>
          <w:b/>
          <w:lang w:eastAsia="ko-KR"/>
        </w:rPr>
      </w:pPr>
      <w:r w:rsidRPr="00FB5C9F">
        <w:rPr>
          <w:rFonts w:eastAsia="맑은 고딕" w:hint="eastAsia"/>
          <w:b/>
          <w:lang w:eastAsia="ko-KR"/>
        </w:rPr>
        <w:t xml:space="preserve">Figure 2: </w:t>
      </w:r>
      <w:r w:rsidRPr="00FB5C9F">
        <w:rPr>
          <w:rFonts w:eastAsia="맑은 고딕"/>
          <w:b/>
          <w:lang w:eastAsia="ko-KR"/>
        </w:rPr>
        <w:t xml:space="preserve">Main PCB size of </w:t>
      </w:r>
      <w:r w:rsidR="001C5136">
        <w:rPr>
          <w:rFonts w:eastAsia="맑은 고딕" w:hint="eastAsia"/>
          <w:b/>
          <w:lang w:eastAsia="ko-KR"/>
        </w:rPr>
        <w:t xml:space="preserve">a </w:t>
      </w:r>
      <w:r w:rsidRPr="00FB5C9F">
        <w:rPr>
          <w:rFonts w:eastAsia="맑은 고딕"/>
          <w:b/>
          <w:lang w:eastAsia="ko-KR"/>
        </w:rPr>
        <w:t>foldable smartphone</w:t>
      </w:r>
    </w:p>
    <w:p w14:paraId="6481E8D9" w14:textId="27E9B9BA" w:rsidR="00DC1D74" w:rsidRPr="00FB5C9F" w:rsidRDefault="00B72464" w:rsidP="00856927">
      <w:pPr>
        <w:jc w:val="left"/>
        <w:rPr>
          <w:rFonts w:eastAsia="맑은 고딕"/>
          <w:lang w:eastAsia="ko-KR"/>
        </w:rPr>
      </w:pPr>
      <w:r w:rsidRPr="00FB5C9F">
        <w:rPr>
          <w:rFonts w:eastAsia="맑은 고딕"/>
          <w:lang w:eastAsia="ko-KR"/>
        </w:rPr>
        <w:lastRenderedPageBreak/>
        <w:t>Therefore, in our understanding, it would not make sense to expect the similar uplink and downlink performance</w:t>
      </w:r>
      <w:r w:rsidR="0085261E" w:rsidRPr="00FB5C9F">
        <w:rPr>
          <w:rFonts w:eastAsia="맑은 고딕"/>
          <w:lang w:eastAsia="ko-KR"/>
        </w:rPr>
        <w:t>s</w:t>
      </w:r>
      <w:r w:rsidRPr="00FB5C9F">
        <w:rPr>
          <w:rFonts w:eastAsia="맑은 고딕"/>
          <w:lang w:eastAsia="ko-KR"/>
        </w:rPr>
        <w:t xml:space="preserve"> when compared with FR2</w:t>
      </w:r>
      <w:r w:rsidR="006A01A6" w:rsidRPr="00FB5C9F">
        <w:rPr>
          <w:rFonts w:eastAsia="맑은 고딕"/>
          <w:lang w:eastAsia="ko-KR"/>
        </w:rPr>
        <w:t>,</w:t>
      </w:r>
      <w:r w:rsidR="00DC1D74" w:rsidRPr="00FB5C9F">
        <w:rPr>
          <w:rFonts w:eastAsia="맑은 고딕"/>
          <w:lang w:eastAsia="ko-KR"/>
        </w:rPr>
        <w:t xml:space="preserve"> considering the estimated antenna array size and number of modules</w:t>
      </w:r>
      <w:r w:rsidRPr="00FB5C9F">
        <w:rPr>
          <w:rFonts w:eastAsia="맑은 고딕"/>
          <w:lang w:eastAsia="ko-KR"/>
        </w:rPr>
        <w:t>.</w:t>
      </w:r>
    </w:p>
    <w:p w14:paraId="029C04B7" w14:textId="4C86DCF3" w:rsidR="006A01A6" w:rsidRPr="00FB5C9F" w:rsidRDefault="006A01A6" w:rsidP="006A01A6">
      <w:pPr>
        <w:jc w:val="left"/>
        <w:rPr>
          <w:rFonts w:eastAsia="맑은 고딕"/>
          <w:lang w:eastAsia="ko-KR"/>
        </w:rPr>
      </w:pPr>
      <w:r w:rsidRPr="00FB5C9F">
        <w:rPr>
          <w:rFonts w:eastAsia="맑은 고딕"/>
          <w:b/>
          <w:bCs/>
          <w:lang w:eastAsia="ko-KR"/>
        </w:rPr>
        <w:t>Observation 2</w:t>
      </w:r>
      <w:r w:rsidRPr="00FB5C9F">
        <w:rPr>
          <w:rFonts w:eastAsia="맑은 고딕" w:hint="eastAsia"/>
          <w:b/>
          <w:bCs/>
          <w:lang w:eastAsia="ko-KR"/>
        </w:rPr>
        <w:t>:</w:t>
      </w:r>
      <w:r w:rsidRPr="00FB5C9F">
        <w:rPr>
          <w:rFonts w:eastAsia="맑은 고딕"/>
          <w:b/>
          <w:bCs/>
          <w:lang w:eastAsia="ko-KR"/>
        </w:rPr>
        <w:t xml:space="preserve"> </w:t>
      </w:r>
      <w:r w:rsidR="00E76F18" w:rsidRPr="00FB5C9F">
        <w:rPr>
          <w:rFonts w:eastAsia="맑은 고딕"/>
          <w:b/>
          <w:bCs/>
          <w:lang w:eastAsia="ko-KR"/>
        </w:rPr>
        <w:t>It would not make sense to expect the similar uplink and downlink performances when compared with FR2, considering the estimated antenna array size and number of modules.</w:t>
      </w:r>
    </w:p>
    <w:p w14:paraId="42C355B9" w14:textId="390F13DB" w:rsidR="00CC7DC5" w:rsidRPr="00FB5C9F" w:rsidRDefault="0085261E" w:rsidP="00D260CE">
      <w:pPr>
        <w:jc w:val="left"/>
        <w:rPr>
          <w:rFonts w:eastAsia="맑은 고딕"/>
          <w:lang w:eastAsia="ko-KR"/>
        </w:rPr>
      </w:pPr>
      <w:r w:rsidRPr="00FB5C9F">
        <w:rPr>
          <w:rFonts w:eastAsia="맑은 고딕"/>
          <w:lang w:eastAsia="ko-KR"/>
        </w:rPr>
        <w:t xml:space="preserve">Regarding </w:t>
      </w:r>
      <w:r w:rsidR="00CB735D" w:rsidRPr="00FB5C9F">
        <w:rPr>
          <w:rFonts w:eastAsia="맑은 고딕"/>
          <w:lang w:eastAsia="ko-KR"/>
        </w:rPr>
        <w:t xml:space="preserve">Option 2, FR1 like isotropic UE antennas, </w:t>
      </w:r>
      <w:r w:rsidRPr="00FB5C9F">
        <w:rPr>
          <w:rFonts w:eastAsia="맑은 고딕"/>
          <w:lang w:eastAsia="ko-KR"/>
        </w:rPr>
        <w:t xml:space="preserve">it was discussed </w:t>
      </w:r>
      <w:r w:rsidR="00883E8A" w:rsidRPr="00FB5C9F">
        <w:rPr>
          <w:rFonts w:eastAsia="맑은 고딕"/>
          <w:lang w:eastAsia="ko-KR"/>
        </w:rPr>
        <w:t xml:space="preserve">how many antennas should be considered for transmission and reception </w:t>
      </w:r>
      <w:r w:rsidRPr="00FB5C9F">
        <w:rPr>
          <w:rFonts w:eastAsia="맑은 고딕"/>
          <w:lang w:eastAsia="ko-KR"/>
        </w:rPr>
        <w:t xml:space="preserve">to achieve better </w:t>
      </w:r>
      <w:r w:rsidR="00883E8A" w:rsidRPr="00FB5C9F">
        <w:rPr>
          <w:rFonts w:eastAsia="맑은 고딕"/>
          <w:lang w:eastAsia="ko-KR"/>
        </w:rPr>
        <w:t>uplink and downlink performance</w:t>
      </w:r>
      <w:r w:rsidRPr="00FB5C9F">
        <w:rPr>
          <w:rFonts w:eastAsia="맑은 고딕"/>
          <w:lang w:eastAsia="ko-KR"/>
        </w:rPr>
        <w:t xml:space="preserve">s at </w:t>
      </w:r>
      <w:r w:rsidR="00D07B03" w:rsidRPr="00FB5C9F">
        <w:rPr>
          <w:rFonts w:eastAsia="맑은 고딕"/>
          <w:lang w:eastAsia="ko-KR"/>
        </w:rPr>
        <w:t>the higher frequency range than FR1</w:t>
      </w:r>
      <w:r w:rsidR="00883E8A" w:rsidRPr="00FB5C9F">
        <w:rPr>
          <w:rFonts w:eastAsia="맑은 고딕"/>
          <w:lang w:eastAsia="ko-KR"/>
        </w:rPr>
        <w:t xml:space="preserve">. </w:t>
      </w:r>
      <w:r w:rsidR="006F1F49" w:rsidRPr="00FB5C9F">
        <w:rPr>
          <w:rFonts w:eastAsia="맑은 고딕"/>
          <w:lang w:eastAsia="ko-KR"/>
        </w:rPr>
        <w:t xml:space="preserve">Theoretically in </w:t>
      </w:r>
      <w:r w:rsidR="00D07B03" w:rsidRPr="00FB5C9F">
        <w:rPr>
          <w:rFonts w:eastAsia="맑은 고딕"/>
          <w:lang w:eastAsia="ko-KR"/>
        </w:rPr>
        <w:t xml:space="preserve">the 15 GHz band, </w:t>
      </w:r>
      <w:r w:rsidR="00637DDD" w:rsidRPr="00FB5C9F">
        <w:rPr>
          <w:rFonts w:eastAsia="맑은 고딕"/>
          <w:lang w:eastAsia="ko-KR"/>
        </w:rPr>
        <w:t xml:space="preserve">the </w:t>
      </w:r>
      <w:r w:rsidR="008A319A" w:rsidRPr="00FB5C9F">
        <w:rPr>
          <w:rFonts w:eastAsia="맑은 고딕"/>
          <w:lang w:eastAsia="ko-KR"/>
        </w:rPr>
        <w:t xml:space="preserve">higher number of receive antennas than </w:t>
      </w:r>
      <w:r w:rsidR="00D07B03" w:rsidRPr="00FB5C9F">
        <w:rPr>
          <w:rFonts w:eastAsia="맑은 고딕"/>
          <w:lang w:eastAsia="ko-KR"/>
        </w:rPr>
        <w:t xml:space="preserve">used for </w:t>
      </w:r>
      <w:r w:rsidR="008A319A" w:rsidRPr="00FB5C9F">
        <w:rPr>
          <w:rFonts w:eastAsia="맑은 고딕"/>
          <w:lang w:eastAsia="ko-KR"/>
        </w:rPr>
        <w:t xml:space="preserve">FR1 above 2.5GHz, e.g., </w:t>
      </w:r>
      <w:r w:rsidR="001B317A" w:rsidRPr="00FB5C9F">
        <w:rPr>
          <w:rFonts w:eastAsia="맑은 고딕"/>
          <w:lang w:eastAsia="ko-KR"/>
        </w:rPr>
        <w:t>6Rx or 8Rx</w:t>
      </w:r>
      <w:r w:rsidR="008A319A" w:rsidRPr="00FB5C9F">
        <w:rPr>
          <w:rFonts w:eastAsia="맑은 고딕"/>
          <w:lang w:eastAsia="ko-KR"/>
        </w:rPr>
        <w:t>,</w:t>
      </w:r>
      <w:r w:rsidR="00801139" w:rsidRPr="00FB5C9F">
        <w:rPr>
          <w:rFonts w:eastAsia="맑은 고딕"/>
          <w:lang w:eastAsia="ko-KR"/>
        </w:rPr>
        <w:t xml:space="preserve"> could </w:t>
      </w:r>
      <w:r w:rsidR="001B317A" w:rsidRPr="00FB5C9F">
        <w:rPr>
          <w:rFonts w:eastAsia="맑은 고딕"/>
          <w:lang w:eastAsia="ko-KR"/>
        </w:rPr>
        <w:t xml:space="preserve">be </w:t>
      </w:r>
      <w:r w:rsidR="008A319A" w:rsidRPr="00FB5C9F">
        <w:rPr>
          <w:rFonts w:eastAsia="맑은 고딕"/>
          <w:lang w:eastAsia="ko-KR"/>
        </w:rPr>
        <w:t xml:space="preserve">implemented taking into account </w:t>
      </w:r>
      <w:r w:rsidR="002A619A" w:rsidRPr="00FB5C9F">
        <w:rPr>
          <w:rFonts w:eastAsia="맑은 고딕"/>
          <w:lang w:eastAsia="ko-KR"/>
        </w:rPr>
        <w:t xml:space="preserve">the </w:t>
      </w:r>
      <w:r w:rsidR="00D07B03" w:rsidRPr="00FB5C9F">
        <w:rPr>
          <w:rFonts w:eastAsia="맑은 고딕"/>
          <w:lang w:eastAsia="ko-KR"/>
        </w:rPr>
        <w:t>smaller</w:t>
      </w:r>
      <w:r w:rsidR="002A619A" w:rsidRPr="00FB5C9F">
        <w:rPr>
          <w:rFonts w:eastAsia="맑은 고딕"/>
          <w:lang w:eastAsia="ko-KR"/>
        </w:rPr>
        <w:t xml:space="preserve"> </w:t>
      </w:r>
      <w:r w:rsidR="00801139" w:rsidRPr="00FB5C9F">
        <w:rPr>
          <w:rFonts w:eastAsia="맑은 고딕"/>
          <w:lang w:eastAsia="ko-KR"/>
        </w:rPr>
        <w:t xml:space="preserve">antenna size, required </w:t>
      </w:r>
      <w:r w:rsidR="008A319A" w:rsidRPr="00FB5C9F">
        <w:rPr>
          <w:rFonts w:eastAsia="맑은 고딕"/>
          <w:lang w:eastAsia="ko-KR"/>
        </w:rPr>
        <w:t>diversity</w:t>
      </w:r>
      <w:r w:rsidR="00801139" w:rsidRPr="00FB5C9F">
        <w:rPr>
          <w:rFonts w:eastAsia="맑은 고딕"/>
          <w:lang w:eastAsia="ko-KR"/>
        </w:rPr>
        <w:t>/throughput</w:t>
      </w:r>
      <w:r w:rsidR="008A319A" w:rsidRPr="00FB5C9F">
        <w:rPr>
          <w:rFonts w:eastAsia="맑은 고딕"/>
          <w:lang w:eastAsia="ko-KR"/>
        </w:rPr>
        <w:t xml:space="preserve"> gain against </w:t>
      </w:r>
      <w:r w:rsidR="00CC7DC5" w:rsidRPr="00FB5C9F">
        <w:rPr>
          <w:rFonts w:eastAsia="맑은 고딕"/>
          <w:lang w:eastAsia="ko-KR"/>
        </w:rPr>
        <w:t xml:space="preserve">the </w:t>
      </w:r>
      <w:r w:rsidR="002A619A" w:rsidRPr="00FB5C9F">
        <w:rPr>
          <w:rFonts w:eastAsia="맑은 고딕"/>
          <w:lang w:eastAsia="ko-KR"/>
        </w:rPr>
        <w:t>path loss</w:t>
      </w:r>
      <w:r w:rsidR="00CC7DC5" w:rsidRPr="00FB5C9F">
        <w:rPr>
          <w:rFonts w:eastAsia="맑은 고딕"/>
          <w:lang w:eastAsia="ko-KR"/>
        </w:rPr>
        <w:t xml:space="preserve">. Also, according to the PA performance in [5] and studied recently, </w:t>
      </w:r>
      <w:r w:rsidR="00637DDD" w:rsidRPr="00FB5C9F">
        <w:rPr>
          <w:rFonts w:eastAsia="맑은 고딕"/>
          <w:lang w:eastAsia="ko-KR"/>
        </w:rPr>
        <w:t xml:space="preserve">it should be considered that </w:t>
      </w:r>
      <w:r w:rsidR="00CC7DC5" w:rsidRPr="00FB5C9F">
        <w:rPr>
          <w:rFonts w:eastAsia="맑은 고딕"/>
          <w:lang w:eastAsia="ko-KR"/>
        </w:rPr>
        <w:t xml:space="preserve">both Psat and PAE could have reduced much compared with PAs operating in FR1, e.g., </w:t>
      </w:r>
      <w:r w:rsidR="00F4461C" w:rsidRPr="00FB5C9F">
        <w:rPr>
          <w:rFonts w:eastAsia="맑은 고딕"/>
          <w:lang w:eastAsia="ko-KR"/>
        </w:rPr>
        <w:t>6 dB lower than PC3 with legacy waveform</w:t>
      </w:r>
      <w:r w:rsidR="00FD7353" w:rsidRPr="00FB5C9F">
        <w:rPr>
          <w:rFonts w:eastAsia="맑은 고딕"/>
          <w:lang w:eastAsia="ko-KR"/>
        </w:rPr>
        <w:t xml:space="preserve">, </w:t>
      </w:r>
      <w:r w:rsidR="00637DDD" w:rsidRPr="00FB5C9F">
        <w:rPr>
          <w:rFonts w:eastAsia="맑은 고딕"/>
          <w:lang w:eastAsia="ko-KR"/>
        </w:rPr>
        <w:t xml:space="preserve">even they would be </w:t>
      </w:r>
      <w:r w:rsidR="00FD7353" w:rsidRPr="00FB5C9F">
        <w:rPr>
          <w:rFonts w:eastAsia="맑은 고딕"/>
          <w:lang w:eastAsia="ko-KR"/>
        </w:rPr>
        <w:t>higher than</w:t>
      </w:r>
      <w:r w:rsidR="006F1F49" w:rsidRPr="00FB5C9F">
        <w:rPr>
          <w:rFonts w:eastAsia="맑은 고딕"/>
          <w:lang w:eastAsia="ko-KR"/>
        </w:rPr>
        <w:t xml:space="preserve"> those in FR2. </w:t>
      </w:r>
      <w:r w:rsidR="00F4461C" w:rsidRPr="00FB5C9F">
        <w:rPr>
          <w:rFonts w:eastAsia="맑은 고딕"/>
          <w:lang w:eastAsia="ko-KR"/>
        </w:rPr>
        <w:t xml:space="preserve">In that sense, </w:t>
      </w:r>
      <w:r w:rsidR="00FB5C9F" w:rsidRPr="00FB5C9F">
        <w:rPr>
          <w:rFonts w:eastAsia="맑은 고딕"/>
          <w:lang w:eastAsia="ko-KR"/>
        </w:rPr>
        <w:t xml:space="preserve">multiple </w:t>
      </w:r>
      <w:r w:rsidR="00F4461C" w:rsidRPr="00FB5C9F">
        <w:rPr>
          <w:rFonts w:eastAsia="맑은 고딕"/>
          <w:lang w:eastAsia="ko-KR"/>
        </w:rPr>
        <w:t xml:space="preserve">Tx operation </w:t>
      </w:r>
      <w:r w:rsidR="00637DDD" w:rsidRPr="00FB5C9F">
        <w:rPr>
          <w:rFonts w:eastAsia="맑은 고딕"/>
          <w:lang w:eastAsia="ko-KR"/>
        </w:rPr>
        <w:t xml:space="preserve">with FR1 like antennas </w:t>
      </w:r>
      <w:r w:rsidR="00F4461C" w:rsidRPr="00FB5C9F">
        <w:rPr>
          <w:rFonts w:eastAsia="맑은 고딕"/>
          <w:lang w:eastAsia="ko-KR"/>
        </w:rPr>
        <w:t>may be appropriate for 15 GHz uplink.</w:t>
      </w:r>
    </w:p>
    <w:p w14:paraId="0D530B0E" w14:textId="3907D5BD" w:rsidR="00E829B9" w:rsidRPr="00FB5C9F" w:rsidRDefault="002A619A" w:rsidP="001B317A">
      <w:pPr>
        <w:jc w:val="left"/>
        <w:rPr>
          <w:rFonts w:eastAsia="맑은 고딕"/>
          <w:lang w:eastAsia="ko-KR"/>
        </w:rPr>
      </w:pPr>
      <w:r w:rsidRPr="00FB5C9F">
        <w:rPr>
          <w:rFonts w:eastAsia="맑은 고딕"/>
          <w:lang w:eastAsia="ko-KR"/>
        </w:rPr>
        <w:t>However,</w:t>
      </w:r>
      <w:r w:rsidR="00801139" w:rsidRPr="00FB5C9F">
        <w:rPr>
          <w:rFonts w:eastAsia="맑은 고딕"/>
          <w:lang w:eastAsia="ko-KR"/>
        </w:rPr>
        <w:t xml:space="preserve"> it should be </w:t>
      </w:r>
      <w:r w:rsidR="00D07B03" w:rsidRPr="00FB5C9F">
        <w:rPr>
          <w:rFonts w:eastAsia="맑은 고딕"/>
          <w:lang w:eastAsia="ko-KR"/>
        </w:rPr>
        <w:t xml:space="preserve">also </w:t>
      </w:r>
      <w:r w:rsidR="00801139" w:rsidRPr="00FB5C9F">
        <w:rPr>
          <w:rFonts w:eastAsia="맑은 고딕"/>
          <w:lang w:eastAsia="ko-KR"/>
        </w:rPr>
        <w:t xml:space="preserve">noted that </w:t>
      </w:r>
      <w:r w:rsidR="00D536ED" w:rsidRPr="00FB5C9F">
        <w:rPr>
          <w:rFonts w:eastAsia="맑은 고딕"/>
          <w:lang w:eastAsia="ko-KR"/>
        </w:rPr>
        <w:t>increasing th</w:t>
      </w:r>
      <w:r w:rsidR="00801139" w:rsidRPr="00FB5C9F">
        <w:rPr>
          <w:rFonts w:eastAsia="맑은 고딕"/>
          <w:lang w:eastAsia="ko-KR"/>
        </w:rPr>
        <w:t xml:space="preserve">e number of antennas </w:t>
      </w:r>
      <w:r w:rsidR="00D07B03" w:rsidRPr="00FB5C9F">
        <w:rPr>
          <w:rFonts w:eastAsia="맑은 고딕"/>
          <w:lang w:eastAsia="ko-KR"/>
        </w:rPr>
        <w:t xml:space="preserve">is </w:t>
      </w:r>
      <w:r w:rsidR="00D536ED" w:rsidRPr="00FB5C9F">
        <w:rPr>
          <w:rFonts w:eastAsia="맑은 고딕"/>
          <w:lang w:eastAsia="ko-KR"/>
        </w:rPr>
        <w:t>not necessar</w:t>
      </w:r>
      <w:r w:rsidR="00D07B03" w:rsidRPr="00FB5C9F">
        <w:rPr>
          <w:rFonts w:eastAsia="맑은 고딕"/>
          <w:lang w:eastAsia="ko-KR"/>
        </w:rPr>
        <w:t>il</w:t>
      </w:r>
      <w:r w:rsidR="00D536ED" w:rsidRPr="00FB5C9F">
        <w:rPr>
          <w:rFonts w:eastAsia="맑은 고딕"/>
          <w:lang w:eastAsia="ko-KR"/>
        </w:rPr>
        <w:t xml:space="preserve">y </w:t>
      </w:r>
      <w:r w:rsidR="00D07B03" w:rsidRPr="00FB5C9F">
        <w:rPr>
          <w:rFonts w:eastAsia="맑은 고딕"/>
          <w:lang w:eastAsia="ko-KR"/>
        </w:rPr>
        <w:t>guarantee the</w:t>
      </w:r>
      <w:r w:rsidR="00D536ED" w:rsidRPr="00FB5C9F">
        <w:rPr>
          <w:rFonts w:eastAsia="맑은 고딕"/>
          <w:lang w:eastAsia="ko-KR"/>
        </w:rPr>
        <w:t xml:space="preserve"> better performance </w:t>
      </w:r>
      <w:r w:rsidR="00AA247E" w:rsidRPr="00FB5C9F">
        <w:rPr>
          <w:rFonts w:eastAsia="맑은 고딕"/>
          <w:lang w:eastAsia="ko-KR"/>
        </w:rPr>
        <w:t xml:space="preserve">given the </w:t>
      </w:r>
      <w:r w:rsidR="00D536ED" w:rsidRPr="00FB5C9F">
        <w:rPr>
          <w:rFonts w:eastAsia="맑은 고딕"/>
          <w:lang w:eastAsia="ko-KR"/>
        </w:rPr>
        <w:t>higher frequency ranges</w:t>
      </w:r>
      <w:r w:rsidR="00AA247E" w:rsidRPr="00FB5C9F">
        <w:rPr>
          <w:rFonts w:eastAsia="맑은 고딕"/>
          <w:lang w:eastAsia="ko-KR"/>
        </w:rPr>
        <w:t xml:space="preserve"> and the limited form factor</w:t>
      </w:r>
      <w:r w:rsidR="00D536ED" w:rsidRPr="00FB5C9F">
        <w:rPr>
          <w:rFonts w:eastAsia="맑은 고딕"/>
          <w:lang w:eastAsia="ko-KR"/>
        </w:rPr>
        <w:t>.</w:t>
      </w:r>
      <w:r w:rsidR="00D260CE" w:rsidRPr="00FB5C9F">
        <w:rPr>
          <w:rFonts w:eastAsia="맑은 고딕"/>
          <w:lang w:eastAsia="ko-KR"/>
        </w:rPr>
        <w:t xml:space="preserve"> For example, i</w:t>
      </w:r>
      <w:r w:rsidR="00E829B9" w:rsidRPr="00FB5C9F">
        <w:rPr>
          <w:rFonts w:eastAsia="맑은 고딕"/>
          <w:lang w:eastAsia="ko-KR"/>
        </w:rPr>
        <w:t xml:space="preserve">mplementing </w:t>
      </w:r>
      <w:r w:rsidR="006F1F49" w:rsidRPr="00FB5C9F">
        <w:rPr>
          <w:rFonts w:eastAsia="맑은 고딕"/>
          <w:lang w:eastAsia="ko-KR"/>
        </w:rPr>
        <w:t xml:space="preserve">additional </w:t>
      </w:r>
      <w:r w:rsidR="00E829B9" w:rsidRPr="00FB5C9F">
        <w:rPr>
          <w:rFonts w:eastAsia="맑은 고딕"/>
          <w:lang w:eastAsia="ko-KR"/>
        </w:rPr>
        <w:t xml:space="preserve">antennas </w:t>
      </w:r>
      <w:r w:rsidR="00455089" w:rsidRPr="00FB5C9F">
        <w:rPr>
          <w:rFonts w:eastAsia="맑은 고딕"/>
          <w:lang w:eastAsia="ko-KR"/>
        </w:rPr>
        <w:t xml:space="preserve">will </w:t>
      </w:r>
      <w:r w:rsidR="006F1F49" w:rsidRPr="00FB5C9F">
        <w:rPr>
          <w:rFonts w:eastAsia="맑은 고딕"/>
          <w:lang w:eastAsia="ko-KR"/>
        </w:rPr>
        <w:t>result in</w:t>
      </w:r>
      <w:r w:rsidR="00F4461C" w:rsidRPr="00FB5C9F">
        <w:rPr>
          <w:rFonts w:eastAsia="맑은 고딕"/>
          <w:lang w:eastAsia="ko-KR"/>
        </w:rPr>
        <w:t xml:space="preserve"> </w:t>
      </w:r>
      <w:r w:rsidR="00E829B9" w:rsidRPr="00FB5C9F">
        <w:rPr>
          <w:rFonts w:eastAsia="맑은 고딕"/>
          <w:lang w:eastAsia="ko-KR"/>
        </w:rPr>
        <w:t>the increased coupling</w:t>
      </w:r>
      <w:r w:rsidR="006F1F49" w:rsidRPr="00FB5C9F">
        <w:rPr>
          <w:rFonts w:eastAsia="맑은 고딕"/>
          <w:lang w:eastAsia="ko-KR"/>
        </w:rPr>
        <w:t xml:space="preserve"> among antenna</w:t>
      </w:r>
      <w:r w:rsidR="00FD7353" w:rsidRPr="00FB5C9F">
        <w:rPr>
          <w:rFonts w:eastAsia="맑은 고딕"/>
          <w:lang w:eastAsia="ko-KR"/>
        </w:rPr>
        <w:t>s</w:t>
      </w:r>
      <w:r w:rsidR="006F1F49" w:rsidRPr="00FB5C9F">
        <w:rPr>
          <w:rFonts w:eastAsia="맑은 고딕"/>
          <w:lang w:eastAsia="ko-KR"/>
        </w:rPr>
        <w:t>, leading to</w:t>
      </w:r>
      <w:r w:rsidR="00E829B9" w:rsidRPr="00FB5C9F">
        <w:rPr>
          <w:rFonts w:eastAsia="맑은 고딕"/>
          <w:lang w:eastAsia="ko-KR"/>
        </w:rPr>
        <w:t xml:space="preserve"> a </w:t>
      </w:r>
      <w:r w:rsidR="006F1F49" w:rsidRPr="00FB5C9F">
        <w:rPr>
          <w:rFonts w:eastAsia="맑은 고딕"/>
          <w:lang w:eastAsia="ko-KR"/>
        </w:rPr>
        <w:t xml:space="preserve">degradation </w:t>
      </w:r>
      <w:r w:rsidR="00E829B9" w:rsidRPr="00FB5C9F">
        <w:rPr>
          <w:rFonts w:eastAsia="맑은 고딕"/>
          <w:lang w:eastAsia="ko-KR"/>
        </w:rPr>
        <w:t xml:space="preserve">in MIMO performance. </w:t>
      </w:r>
      <w:r w:rsidR="00455089" w:rsidRPr="00FB5C9F">
        <w:rPr>
          <w:rFonts w:eastAsia="맑은 고딕"/>
          <w:lang w:eastAsia="ko-KR"/>
        </w:rPr>
        <w:t xml:space="preserve">Since </w:t>
      </w:r>
      <w:r w:rsidR="00A52442" w:rsidRPr="00FB5C9F">
        <w:rPr>
          <w:rFonts w:eastAsia="맑은 고딕"/>
          <w:lang w:eastAsia="ko-KR"/>
        </w:rPr>
        <w:t xml:space="preserve">the insertion loss per unit length is much higher in 15 GHz, </w:t>
      </w:r>
      <w:r w:rsidR="00455089" w:rsidRPr="00FB5C9F">
        <w:rPr>
          <w:rFonts w:eastAsia="맑은 고딕"/>
          <w:lang w:eastAsia="ko-KR"/>
        </w:rPr>
        <w:t xml:space="preserve">it </w:t>
      </w:r>
      <w:r w:rsidR="00A52442" w:rsidRPr="00FB5C9F">
        <w:rPr>
          <w:rFonts w:eastAsia="맑은 고딕"/>
          <w:lang w:eastAsia="ko-KR"/>
        </w:rPr>
        <w:t xml:space="preserve">would be not easy </w:t>
      </w:r>
      <w:r w:rsidR="00E829B9" w:rsidRPr="00FB5C9F">
        <w:rPr>
          <w:rFonts w:eastAsia="맑은 고딕"/>
          <w:lang w:eastAsia="ko-KR"/>
        </w:rPr>
        <w:t xml:space="preserve">to optimize all </w:t>
      </w:r>
      <w:r w:rsidR="00F4461C" w:rsidRPr="00FB5C9F">
        <w:rPr>
          <w:rFonts w:eastAsia="맑은 고딕"/>
          <w:lang w:eastAsia="ko-KR"/>
        </w:rPr>
        <w:t xml:space="preserve">the </w:t>
      </w:r>
      <w:r w:rsidR="00E829B9" w:rsidRPr="00FB5C9F">
        <w:rPr>
          <w:rFonts w:eastAsia="맑은 고딕"/>
          <w:lang w:eastAsia="ko-KR"/>
        </w:rPr>
        <w:t>antenna feeding lines</w:t>
      </w:r>
      <w:r w:rsidR="00A52442" w:rsidRPr="00FB5C9F">
        <w:rPr>
          <w:rFonts w:eastAsia="맑은 고딕"/>
          <w:lang w:eastAsia="ko-KR"/>
        </w:rPr>
        <w:t xml:space="preserve">, </w:t>
      </w:r>
      <w:r w:rsidR="00455089" w:rsidRPr="00FB5C9F">
        <w:rPr>
          <w:rFonts w:eastAsia="맑은 고딕"/>
          <w:lang w:eastAsia="ko-KR"/>
        </w:rPr>
        <w:t>e.g., up to 8Rx</w:t>
      </w:r>
      <w:r w:rsidR="00A52442" w:rsidRPr="00FB5C9F">
        <w:rPr>
          <w:rFonts w:eastAsia="맑은 고딕"/>
          <w:lang w:eastAsia="ko-KR"/>
        </w:rPr>
        <w:t>, to ensure the better performance</w:t>
      </w:r>
      <w:r w:rsidR="00E829B9" w:rsidRPr="00FB5C9F">
        <w:rPr>
          <w:rFonts w:eastAsia="맑은 고딕"/>
          <w:lang w:eastAsia="ko-KR"/>
        </w:rPr>
        <w:t>.</w:t>
      </w:r>
    </w:p>
    <w:p w14:paraId="758D8A57" w14:textId="3E6E9BE7" w:rsidR="00AA247E" w:rsidRPr="00FB5C9F" w:rsidRDefault="00E76F18" w:rsidP="00AA247E">
      <w:pPr>
        <w:jc w:val="left"/>
        <w:rPr>
          <w:rFonts w:eastAsia="맑은 고딕"/>
          <w:lang w:eastAsia="ko-KR"/>
        </w:rPr>
      </w:pPr>
      <w:r w:rsidRPr="00FB5C9F">
        <w:rPr>
          <w:rFonts w:eastAsia="맑은 고딕"/>
          <w:b/>
          <w:bCs/>
          <w:lang w:eastAsia="ko-KR"/>
        </w:rPr>
        <w:t>Observation 3</w:t>
      </w:r>
      <w:r w:rsidR="00AA247E" w:rsidRPr="00FB5C9F">
        <w:rPr>
          <w:rFonts w:eastAsia="맑은 고딕" w:hint="eastAsia"/>
          <w:b/>
          <w:bCs/>
          <w:lang w:eastAsia="ko-KR"/>
        </w:rPr>
        <w:t>:</w:t>
      </w:r>
      <w:r w:rsidR="00AA247E" w:rsidRPr="00FB5C9F">
        <w:rPr>
          <w:rFonts w:eastAsia="맑은 고딕"/>
          <w:b/>
          <w:bCs/>
          <w:lang w:eastAsia="ko-KR"/>
        </w:rPr>
        <w:t xml:space="preserve"> </w:t>
      </w:r>
      <w:r w:rsidRPr="00FB5C9F">
        <w:rPr>
          <w:rFonts w:eastAsia="맑은 고딕"/>
          <w:b/>
          <w:bCs/>
          <w:lang w:eastAsia="ko-KR"/>
        </w:rPr>
        <w:t>For Option 2, it should be also noted that increasing the number of antennas is not necessarily guarantee the better performance given the higher frequency ranges and the limited form factor.</w:t>
      </w:r>
    </w:p>
    <w:p w14:paraId="4CB0A6DF" w14:textId="45871605" w:rsidR="00BD7698" w:rsidRPr="00FB5C9F" w:rsidRDefault="00D536ED" w:rsidP="001B317A">
      <w:pPr>
        <w:jc w:val="left"/>
        <w:rPr>
          <w:rFonts w:eastAsia="맑은 고딕"/>
          <w:lang w:eastAsia="ko-KR"/>
        </w:rPr>
      </w:pPr>
      <w:r w:rsidRPr="00FB5C9F">
        <w:rPr>
          <w:rFonts w:eastAsia="맑은 고딕"/>
          <w:lang w:eastAsia="ko-KR"/>
        </w:rPr>
        <w:t xml:space="preserve">Therefore, RAN4 needs more discussions </w:t>
      </w:r>
      <w:r w:rsidR="00BD7698" w:rsidRPr="00FB5C9F">
        <w:rPr>
          <w:rFonts w:eastAsia="맑은 고딕"/>
          <w:lang w:eastAsia="ko-KR"/>
        </w:rPr>
        <w:t xml:space="preserve">to find out the optimal balance between </w:t>
      </w:r>
      <w:r w:rsidR="00AA247E" w:rsidRPr="00FB5C9F">
        <w:rPr>
          <w:rFonts w:eastAsia="맑은 고딕"/>
          <w:lang w:eastAsia="ko-KR"/>
        </w:rPr>
        <w:t>Option 1 and Option 2 with observations above for the better performance than legacy UEs in FR1 and FR2</w:t>
      </w:r>
      <w:r w:rsidR="00416E6A" w:rsidRPr="00FB5C9F">
        <w:rPr>
          <w:rFonts w:eastAsia="맑은 고딕"/>
          <w:lang w:eastAsia="ko-KR"/>
        </w:rPr>
        <w:t>.</w:t>
      </w:r>
      <w:r w:rsidR="00964C38" w:rsidRPr="00FB5C9F">
        <w:rPr>
          <w:rFonts w:eastAsia="맑은 고딕"/>
          <w:lang w:eastAsia="ko-KR"/>
        </w:rPr>
        <w:t xml:space="preserve"> In our view, </w:t>
      </w:r>
      <w:r w:rsidR="00416E6A" w:rsidRPr="00FB5C9F">
        <w:rPr>
          <w:rFonts w:eastAsia="맑은 고딕"/>
          <w:lang w:eastAsia="ko-KR"/>
        </w:rPr>
        <w:t>some link budget analysis</w:t>
      </w:r>
      <w:r w:rsidR="00B15021" w:rsidRPr="00FB5C9F">
        <w:rPr>
          <w:rFonts w:eastAsia="맑은 고딕"/>
          <w:lang w:eastAsia="ko-KR"/>
        </w:rPr>
        <w:t xml:space="preserve"> </w:t>
      </w:r>
      <w:r w:rsidR="00964C38" w:rsidRPr="00FB5C9F">
        <w:rPr>
          <w:rFonts w:eastAsia="맑은 고딕"/>
          <w:lang w:eastAsia="ko-KR"/>
        </w:rPr>
        <w:t xml:space="preserve">in the future </w:t>
      </w:r>
      <w:r w:rsidR="00416E6A" w:rsidRPr="00FB5C9F">
        <w:rPr>
          <w:rFonts w:eastAsia="맑은 고딕"/>
          <w:lang w:eastAsia="ko-KR"/>
        </w:rPr>
        <w:t xml:space="preserve">would help accelerating the </w:t>
      </w:r>
      <w:r w:rsidR="00B15021" w:rsidRPr="00FB5C9F">
        <w:rPr>
          <w:rFonts w:eastAsia="맑은 고딕"/>
          <w:lang w:eastAsia="ko-KR"/>
        </w:rPr>
        <w:t>discussion</w:t>
      </w:r>
      <w:r w:rsidR="00964C38" w:rsidRPr="00FB5C9F">
        <w:rPr>
          <w:rFonts w:eastAsia="맑은 고딕"/>
          <w:lang w:eastAsia="ko-KR"/>
        </w:rPr>
        <w:t xml:space="preserve"> for example</w:t>
      </w:r>
      <w:r w:rsidR="00B15021" w:rsidRPr="00FB5C9F">
        <w:rPr>
          <w:rFonts w:eastAsia="맑은 고딕"/>
          <w:lang w:eastAsia="ko-KR"/>
        </w:rPr>
        <w:t>.</w:t>
      </w:r>
    </w:p>
    <w:p w14:paraId="7A3FC2CC" w14:textId="2D36342B" w:rsidR="00D85A1E" w:rsidRPr="00FB5C9F" w:rsidRDefault="00E76F18" w:rsidP="00D85A1E">
      <w:pPr>
        <w:jc w:val="left"/>
        <w:rPr>
          <w:rFonts w:eastAsia="맑은 고딕"/>
          <w:b/>
          <w:bCs/>
          <w:lang w:eastAsia="ko-KR"/>
        </w:rPr>
      </w:pPr>
      <w:r w:rsidRPr="00FB5C9F">
        <w:rPr>
          <w:rFonts w:eastAsia="맑은 고딕"/>
          <w:b/>
          <w:bCs/>
          <w:lang w:eastAsia="ko-KR"/>
        </w:rPr>
        <w:t>Observation 4</w:t>
      </w:r>
      <w:r w:rsidR="00964C38" w:rsidRPr="00FB5C9F">
        <w:rPr>
          <w:rFonts w:eastAsia="맑은 고딕" w:hint="eastAsia"/>
          <w:b/>
          <w:bCs/>
          <w:lang w:eastAsia="ko-KR"/>
        </w:rPr>
        <w:t>:</w:t>
      </w:r>
      <w:r w:rsidR="00964C38" w:rsidRPr="00FB5C9F">
        <w:rPr>
          <w:rFonts w:eastAsia="맑은 고딕"/>
          <w:b/>
          <w:bCs/>
          <w:lang w:eastAsia="ko-KR"/>
        </w:rPr>
        <w:t xml:space="preserve"> </w:t>
      </w:r>
      <w:r w:rsidRPr="00FB5C9F">
        <w:rPr>
          <w:rFonts w:eastAsia="맑은 고딕"/>
          <w:b/>
          <w:bCs/>
          <w:lang w:eastAsia="ko-KR"/>
        </w:rPr>
        <w:t>RAN4 needs more discussions to find out the optimal balance between Option 1 and Option 2 for the better performance than legacy UEs in FR1 and FR2.</w:t>
      </w:r>
    </w:p>
    <w:p w14:paraId="2FE48129" w14:textId="48710B65" w:rsidR="004D4AD9" w:rsidRPr="00FB5C9F" w:rsidRDefault="00C9529C" w:rsidP="000F259D">
      <w:pPr>
        <w:pStyle w:val="1"/>
        <w:rPr>
          <w:lang w:eastAsia="ja-JP"/>
        </w:rPr>
      </w:pPr>
      <w:r w:rsidRPr="00FB5C9F">
        <w:rPr>
          <w:rFonts w:eastAsia="맑은 고딕"/>
          <w:lang w:eastAsia="ko-KR"/>
        </w:rPr>
        <w:t>3</w:t>
      </w:r>
      <w:r w:rsidRPr="00FB5C9F">
        <w:rPr>
          <w:rFonts w:eastAsia="맑은 고딕"/>
          <w:lang w:eastAsia="ko-KR"/>
        </w:rPr>
        <w:tab/>
      </w:r>
      <w:r w:rsidR="000F259D" w:rsidRPr="00FB5C9F">
        <w:rPr>
          <w:rFonts w:eastAsia="맑은 고딕" w:hint="eastAsia"/>
          <w:lang w:eastAsia="ko-KR"/>
        </w:rPr>
        <w:t>Conclusion</w:t>
      </w:r>
    </w:p>
    <w:p w14:paraId="45A021CE" w14:textId="519FBA3D" w:rsidR="00B24C0E" w:rsidRPr="00FB5C9F" w:rsidRDefault="00F06AE2" w:rsidP="00B24C0E">
      <w:pPr>
        <w:jc w:val="left"/>
        <w:rPr>
          <w:rFonts w:eastAsia="맑은 고딕"/>
          <w:lang w:val="en-US" w:eastAsia="ko-KR"/>
        </w:rPr>
      </w:pPr>
      <w:r w:rsidRPr="00FB5C9F">
        <w:rPr>
          <w:rFonts w:eastAsia="맑은 고딕"/>
          <w:lang w:val="en-US" w:eastAsia="ko-KR"/>
        </w:rPr>
        <w:t>T</w:t>
      </w:r>
      <w:r w:rsidR="002306CD" w:rsidRPr="00FB5C9F">
        <w:rPr>
          <w:rFonts w:eastAsia="맑은 고딕"/>
          <w:lang w:val="en-US" w:eastAsia="ko-KR"/>
        </w:rPr>
        <w:t xml:space="preserve">his contribution </w:t>
      </w:r>
      <w:r w:rsidR="00F5615F" w:rsidRPr="00FB5C9F">
        <w:rPr>
          <w:rFonts w:eastAsia="맑은 고딕"/>
          <w:lang w:val="en-US" w:eastAsia="ko-KR"/>
        </w:rPr>
        <w:t xml:space="preserve">provides following observations and proposals to be considered by this meeting. </w:t>
      </w:r>
    </w:p>
    <w:p w14:paraId="7E7C1C0A" w14:textId="77777777" w:rsidR="00FB5C9F" w:rsidRPr="00FB5C9F" w:rsidRDefault="00FB5C9F" w:rsidP="00FB5C9F">
      <w:pPr>
        <w:jc w:val="left"/>
        <w:rPr>
          <w:rFonts w:eastAsia="맑은 고딕"/>
          <w:b/>
          <w:lang w:eastAsia="ko-KR"/>
        </w:rPr>
      </w:pPr>
      <w:r w:rsidRPr="00FB5C9F">
        <w:rPr>
          <w:rFonts w:eastAsia="맑은 고딕"/>
          <w:b/>
          <w:bCs/>
          <w:lang w:eastAsia="ko-KR"/>
        </w:rPr>
        <w:t>Observation 1</w:t>
      </w:r>
      <w:r w:rsidRPr="00FB5C9F">
        <w:rPr>
          <w:rFonts w:eastAsia="맑은 고딕" w:hint="eastAsia"/>
          <w:b/>
          <w:bCs/>
          <w:lang w:eastAsia="ko-KR"/>
        </w:rPr>
        <w:t>:</w:t>
      </w:r>
      <w:r w:rsidRPr="00FB5C9F">
        <w:rPr>
          <w:rFonts w:eastAsia="맑은 고딕"/>
          <w:b/>
          <w:bCs/>
          <w:lang w:eastAsia="ko-KR"/>
        </w:rPr>
        <w:t xml:space="preserve"> For Option 1, t</w:t>
      </w:r>
      <w:r w:rsidRPr="00FB5C9F">
        <w:rPr>
          <w:rFonts w:eastAsia="맑은 고딕"/>
          <w:b/>
          <w:lang w:eastAsia="ko-KR"/>
        </w:rPr>
        <w:t>aking the complexity of beam management into account, the benefit from using a beam steering antenna system with such a small number of elements need to be considered.</w:t>
      </w:r>
    </w:p>
    <w:p w14:paraId="7A4C9F8B" w14:textId="77777777" w:rsidR="00FB5C9F" w:rsidRPr="00FB5C9F" w:rsidRDefault="00FB5C9F" w:rsidP="00FB5C9F">
      <w:pPr>
        <w:jc w:val="left"/>
        <w:rPr>
          <w:rFonts w:eastAsia="맑은 고딕"/>
          <w:lang w:eastAsia="ko-KR"/>
        </w:rPr>
      </w:pPr>
      <w:r w:rsidRPr="00FB5C9F">
        <w:rPr>
          <w:rFonts w:eastAsia="맑은 고딕"/>
          <w:b/>
          <w:bCs/>
          <w:lang w:eastAsia="ko-KR"/>
        </w:rPr>
        <w:t>Observation 2</w:t>
      </w:r>
      <w:r w:rsidRPr="00FB5C9F">
        <w:rPr>
          <w:rFonts w:eastAsia="맑은 고딕" w:hint="eastAsia"/>
          <w:b/>
          <w:bCs/>
          <w:lang w:eastAsia="ko-KR"/>
        </w:rPr>
        <w:t>:</w:t>
      </w:r>
      <w:r w:rsidRPr="00FB5C9F">
        <w:rPr>
          <w:rFonts w:eastAsia="맑은 고딕"/>
          <w:b/>
          <w:bCs/>
          <w:lang w:eastAsia="ko-KR"/>
        </w:rPr>
        <w:t xml:space="preserve"> It would not make sense to expect the similar uplink and downlink performances when compared with FR2, considering the estimated antenna array size and number of modules.</w:t>
      </w:r>
    </w:p>
    <w:p w14:paraId="689197B2" w14:textId="77777777" w:rsidR="00FB5C9F" w:rsidRPr="00FB5C9F" w:rsidRDefault="00FB5C9F" w:rsidP="00FB5C9F">
      <w:pPr>
        <w:jc w:val="left"/>
        <w:rPr>
          <w:rFonts w:eastAsia="맑은 고딕"/>
          <w:lang w:eastAsia="ko-KR"/>
        </w:rPr>
      </w:pPr>
      <w:r w:rsidRPr="00FB5C9F">
        <w:rPr>
          <w:rFonts w:eastAsia="맑은 고딕"/>
          <w:b/>
          <w:bCs/>
          <w:lang w:eastAsia="ko-KR"/>
        </w:rPr>
        <w:t>Observation 3</w:t>
      </w:r>
      <w:r w:rsidRPr="00FB5C9F">
        <w:rPr>
          <w:rFonts w:eastAsia="맑은 고딕" w:hint="eastAsia"/>
          <w:b/>
          <w:bCs/>
          <w:lang w:eastAsia="ko-KR"/>
        </w:rPr>
        <w:t>:</w:t>
      </w:r>
      <w:r w:rsidRPr="00FB5C9F">
        <w:rPr>
          <w:rFonts w:eastAsia="맑은 고딕"/>
          <w:b/>
          <w:bCs/>
          <w:lang w:eastAsia="ko-KR"/>
        </w:rPr>
        <w:t xml:space="preserve"> For Option 2, it should be also noted that increasing the number of antennas is not necessarily guarantee the better performance given the higher frequency ranges and the limited form factor.</w:t>
      </w:r>
    </w:p>
    <w:p w14:paraId="34757FC6" w14:textId="77777777" w:rsidR="00FB5C9F" w:rsidRPr="00FB5C9F" w:rsidRDefault="00FB5C9F" w:rsidP="00FB5C9F">
      <w:pPr>
        <w:jc w:val="left"/>
        <w:rPr>
          <w:rFonts w:eastAsia="맑은 고딕"/>
          <w:b/>
          <w:bCs/>
          <w:lang w:eastAsia="ko-KR"/>
        </w:rPr>
      </w:pPr>
      <w:r w:rsidRPr="00FB5C9F">
        <w:rPr>
          <w:rFonts w:eastAsia="맑은 고딕"/>
          <w:b/>
          <w:bCs/>
          <w:lang w:eastAsia="ko-KR"/>
        </w:rPr>
        <w:t>Observation 4</w:t>
      </w:r>
      <w:r w:rsidRPr="00FB5C9F">
        <w:rPr>
          <w:rFonts w:eastAsia="맑은 고딕" w:hint="eastAsia"/>
          <w:b/>
          <w:bCs/>
          <w:lang w:eastAsia="ko-KR"/>
        </w:rPr>
        <w:t>:</w:t>
      </w:r>
      <w:r w:rsidRPr="00FB5C9F">
        <w:rPr>
          <w:rFonts w:eastAsia="맑은 고딕"/>
          <w:b/>
          <w:bCs/>
          <w:lang w:eastAsia="ko-KR"/>
        </w:rPr>
        <w:t xml:space="preserve"> RAN4 needs more discussions to find out the optimal balance between Option 1 and Option 2 for the better performance than legacy UEs in FR1 and FR2.</w:t>
      </w:r>
    </w:p>
    <w:p w14:paraId="1586C041" w14:textId="5C7FB5E9" w:rsidR="009B37B2" w:rsidRPr="00FB5C9F" w:rsidRDefault="00825D14">
      <w:pPr>
        <w:pStyle w:val="1"/>
        <w:rPr>
          <w:lang w:val="en-US" w:eastAsia="ja-JP"/>
        </w:rPr>
      </w:pPr>
      <w:r w:rsidRPr="00FB5C9F">
        <w:rPr>
          <w:lang w:val="en-US" w:eastAsia="ja-JP"/>
        </w:rPr>
        <w:t>Re</w:t>
      </w:r>
      <w:r w:rsidR="000C758B" w:rsidRPr="00FB5C9F">
        <w:rPr>
          <w:lang w:val="en-US" w:eastAsia="ja-JP"/>
        </w:rPr>
        <w:t>ference</w:t>
      </w:r>
    </w:p>
    <w:p w14:paraId="13D5435B" w14:textId="6A5D6625" w:rsidR="00EB3B6A" w:rsidRPr="00FB5C9F" w:rsidRDefault="000F259D" w:rsidP="00856F49">
      <w:pPr>
        <w:pStyle w:val="20"/>
        <w:overflowPunct w:val="0"/>
        <w:autoSpaceDE w:val="0"/>
        <w:autoSpaceDN w:val="0"/>
        <w:adjustRightInd w:val="0"/>
        <w:spacing w:line="240" w:lineRule="auto"/>
        <w:ind w:leftChars="-10" w:left="264"/>
        <w:jc w:val="left"/>
        <w:textAlignment w:val="baseline"/>
        <w:rPr>
          <w:lang w:val="en-US" w:eastAsia="zh-CN"/>
        </w:rPr>
      </w:pPr>
      <w:r w:rsidRPr="00FB5C9F">
        <w:rPr>
          <w:lang w:val="en-US" w:eastAsia="zh-CN"/>
        </w:rPr>
        <w:t xml:space="preserve">[1] </w:t>
      </w:r>
      <w:r w:rsidR="0073179C" w:rsidRPr="00FB5C9F">
        <w:rPr>
          <w:lang w:val="en-US" w:eastAsia="zh-CN"/>
        </w:rPr>
        <w:t>R4-2</w:t>
      </w:r>
      <w:r w:rsidR="00856F49" w:rsidRPr="00FB5C9F">
        <w:rPr>
          <w:lang w:val="en-US" w:eastAsia="zh-CN"/>
        </w:rPr>
        <w:t>4</w:t>
      </w:r>
      <w:r w:rsidR="0073179C" w:rsidRPr="00FB5C9F">
        <w:rPr>
          <w:lang w:val="en-US" w:eastAsia="zh-CN"/>
        </w:rPr>
        <w:t>00333</w:t>
      </w:r>
      <w:r w:rsidR="0073179C" w:rsidRPr="00FB5C9F">
        <w:rPr>
          <w:lang w:val="en-US" w:eastAsia="zh-CN"/>
        </w:rPr>
        <w:tab/>
      </w:r>
      <w:r w:rsidR="00856F49" w:rsidRPr="00FB5C9F">
        <w:rPr>
          <w:lang w:val="en-US" w:eastAsia="zh-CN"/>
        </w:rPr>
        <w:t>Parameters of terrestrial component of IMT for sharing and compatibility studies in the frequency</w:t>
      </w:r>
      <w:r w:rsidR="00856F49" w:rsidRPr="00FB5C9F">
        <w:rPr>
          <w:lang w:val="en-US" w:eastAsia="zh-CN"/>
        </w:rPr>
        <w:br/>
        <w:t xml:space="preserve"> </w:t>
      </w:r>
      <w:r w:rsidR="00856F49" w:rsidRPr="00FB5C9F">
        <w:rPr>
          <w:lang w:val="en-US" w:eastAsia="zh-CN"/>
        </w:rPr>
        <w:tab/>
      </w:r>
      <w:r w:rsidR="00856F49" w:rsidRPr="00FB5C9F">
        <w:rPr>
          <w:lang w:val="en-US" w:eastAsia="zh-CN"/>
        </w:rPr>
        <w:tab/>
      </w:r>
      <w:r w:rsidR="00856F49" w:rsidRPr="00FB5C9F">
        <w:rPr>
          <w:lang w:val="en-US" w:eastAsia="zh-CN"/>
        </w:rPr>
        <w:tab/>
      </w:r>
      <w:r w:rsidR="00856F49" w:rsidRPr="00FB5C9F">
        <w:rPr>
          <w:lang w:val="en-US" w:eastAsia="zh-CN"/>
        </w:rPr>
        <w:tab/>
        <w:t>bands 4 400-4 800 MHz, 7 125-8 400 MHz and 14.8-15.35 GHz</w:t>
      </w:r>
    </w:p>
    <w:p w14:paraId="4D169BCC" w14:textId="19D3FAF3" w:rsidR="00856F49" w:rsidRPr="00FB5C9F" w:rsidRDefault="00856F49" w:rsidP="00856F49">
      <w:pPr>
        <w:pStyle w:val="20"/>
        <w:overflowPunct w:val="0"/>
        <w:autoSpaceDE w:val="0"/>
        <w:autoSpaceDN w:val="0"/>
        <w:adjustRightInd w:val="0"/>
        <w:spacing w:line="240" w:lineRule="auto"/>
        <w:ind w:leftChars="-10" w:left="264"/>
        <w:jc w:val="left"/>
        <w:textAlignment w:val="baseline"/>
        <w:rPr>
          <w:lang w:val="en-US" w:eastAsia="zh-CN"/>
        </w:rPr>
      </w:pPr>
      <w:r w:rsidRPr="00FB5C9F">
        <w:rPr>
          <w:lang w:val="en-US" w:eastAsia="zh-CN"/>
        </w:rPr>
        <w:t>[</w:t>
      </w:r>
      <w:r w:rsidR="00964C38" w:rsidRPr="00FB5C9F">
        <w:rPr>
          <w:lang w:val="en-US" w:eastAsia="zh-CN"/>
        </w:rPr>
        <w:t>2</w:t>
      </w:r>
      <w:r w:rsidRPr="00FB5C9F">
        <w:rPr>
          <w:lang w:val="en-US" w:eastAsia="zh-CN"/>
        </w:rPr>
        <w:t>]</w:t>
      </w:r>
      <w:r w:rsidRPr="00FB5C9F">
        <w:rPr>
          <w:lang w:val="en-US" w:eastAsia="zh-CN"/>
        </w:rPr>
        <w:tab/>
        <w:t>RP-240787</w:t>
      </w:r>
      <w:r w:rsidRPr="00FB5C9F">
        <w:rPr>
          <w:lang w:val="en-US" w:eastAsia="zh-CN"/>
        </w:rPr>
        <w:tab/>
        <w:t>New SI proposal: Study on IMT parameters for 4400 to 4800 MHz, 7125 to 8400 MHz and 14800 to</w:t>
      </w:r>
      <w:r w:rsidRPr="00FB5C9F">
        <w:rPr>
          <w:lang w:val="en-US" w:eastAsia="zh-CN"/>
        </w:rPr>
        <w:br/>
        <w:t xml:space="preserve"> </w:t>
      </w:r>
      <w:r w:rsidRPr="00FB5C9F">
        <w:rPr>
          <w:lang w:val="en-US" w:eastAsia="zh-CN"/>
        </w:rPr>
        <w:tab/>
      </w:r>
      <w:r w:rsidRPr="00FB5C9F">
        <w:rPr>
          <w:lang w:val="en-US" w:eastAsia="zh-CN"/>
        </w:rPr>
        <w:tab/>
      </w:r>
      <w:r w:rsidRPr="00FB5C9F">
        <w:rPr>
          <w:lang w:val="en-US" w:eastAsia="zh-CN"/>
        </w:rPr>
        <w:tab/>
      </w:r>
      <w:r w:rsidRPr="00FB5C9F">
        <w:rPr>
          <w:lang w:val="en-US" w:eastAsia="zh-CN"/>
        </w:rPr>
        <w:tab/>
        <w:t>15350 MHz</w:t>
      </w:r>
    </w:p>
    <w:p w14:paraId="6F95C426" w14:textId="2CB2F606" w:rsidR="00964C38" w:rsidRPr="00FB5C9F" w:rsidRDefault="00964C38" w:rsidP="00964C38">
      <w:pPr>
        <w:pStyle w:val="20"/>
        <w:overflowPunct w:val="0"/>
        <w:autoSpaceDE w:val="0"/>
        <w:autoSpaceDN w:val="0"/>
        <w:adjustRightInd w:val="0"/>
        <w:spacing w:line="240" w:lineRule="auto"/>
        <w:ind w:leftChars="-10" w:left="265" w:hanging="285"/>
        <w:jc w:val="left"/>
        <w:textAlignment w:val="baseline"/>
        <w:rPr>
          <w:lang w:val="en-US" w:eastAsia="zh-CN"/>
        </w:rPr>
      </w:pPr>
      <w:r w:rsidRPr="00FB5C9F">
        <w:rPr>
          <w:lang w:val="en-US" w:eastAsia="zh-CN"/>
        </w:rPr>
        <w:t>[3]</w:t>
      </w:r>
      <w:r w:rsidRPr="00FB5C9F">
        <w:rPr>
          <w:lang w:val="en-US" w:eastAsia="zh-CN"/>
        </w:rPr>
        <w:tab/>
        <w:t>R4-2403653</w:t>
      </w:r>
      <w:r w:rsidRPr="00FB5C9F">
        <w:rPr>
          <w:lang w:val="en-US" w:eastAsia="zh-CN"/>
        </w:rPr>
        <w:tab/>
        <w:t>LS on Parameters of terrestrial component of IMT for sharing and compatibility studies in the</w:t>
      </w:r>
      <w:r w:rsidRPr="00FB5C9F">
        <w:rPr>
          <w:lang w:val="en-US" w:eastAsia="zh-CN"/>
        </w:rPr>
        <w:br/>
        <w:t xml:space="preserve"> </w:t>
      </w:r>
      <w:r w:rsidRPr="00FB5C9F">
        <w:rPr>
          <w:lang w:val="en-US" w:eastAsia="zh-CN"/>
        </w:rPr>
        <w:tab/>
      </w:r>
      <w:r w:rsidRPr="00FB5C9F">
        <w:rPr>
          <w:lang w:val="en-US" w:eastAsia="zh-CN"/>
        </w:rPr>
        <w:tab/>
      </w:r>
      <w:r w:rsidRPr="00FB5C9F">
        <w:rPr>
          <w:lang w:val="en-US" w:eastAsia="zh-CN"/>
        </w:rPr>
        <w:tab/>
      </w:r>
      <w:r w:rsidRPr="00FB5C9F">
        <w:rPr>
          <w:lang w:val="en-US" w:eastAsia="zh-CN"/>
        </w:rPr>
        <w:tab/>
        <w:t>frequency bands 4 400-4 800 MHz, 7 125-8 400 MHz and 14.8-15.35 GHz</w:t>
      </w:r>
    </w:p>
    <w:p w14:paraId="377958C2" w14:textId="53220AB8" w:rsidR="00856F49" w:rsidRPr="00FB5C9F" w:rsidRDefault="00856F49" w:rsidP="00964C38">
      <w:pPr>
        <w:pStyle w:val="20"/>
        <w:overflowPunct w:val="0"/>
        <w:autoSpaceDE w:val="0"/>
        <w:autoSpaceDN w:val="0"/>
        <w:adjustRightInd w:val="0"/>
        <w:spacing w:line="240" w:lineRule="auto"/>
        <w:ind w:leftChars="-10" w:left="264"/>
        <w:jc w:val="left"/>
        <w:textAlignment w:val="baseline"/>
        <w:rPr>
          <w:lang w:val="en-US" w:eastAsia="zh-CN"/>
        </w:rPr>
      </w:pPr>
      <w:r w:rsidRPr="00FB5C9F">
        <w:rPr>
          <w:lang w:val="en-US" w:eastAsia="zh-CN"/>
        </w:rPr>
        <w:lastRenderedPageBreak/>
        <w:t>[4]</w:t>
      </w:r>
      <w:r w:rsidRPr="00FB5C9F">
        <w:rPr>
          <w:lang w:val="en-US" w:eastAsia="zh-CN"/>
        </w:rPr>
        <w:tab/>
        <w:t>R4-2</w:t>
      </w:r>
      <w:r w:rsidR="00964C38" w:rsidRPr="00FB5C9F">
        <w:rPr>
          <w:lang w:val="en-US" w:eastAsia="zh-CN"/>
        </w:rPr>
        <w:t>406615</w:t>
      </w:r>
      <w:r w:rsidRPr="00FB5C9F">
        <w:rPr>
          <w:lang w:val="en-US" w:eastAsia="zh-CN"/>
        </w:rPr>
        <w:tab/>
      </w:r>
      <w:r w:rsidR="00964C38" w:rsidRPr="00FB5C9F">
        <w:rPr>
          <w:lang w:val="en-US" w:eastAsia="zh-CN"/>
        </w:rPr>
        <w:t>WF on IMT parameters for other frequency ranges</w:t>
      </w:r>
    </w:p>
    <w:p w14:paraId="3ACCDBE7" w14:textId="1C7D1C98" w:rsidR="00856F49" w:rsidRPr="00FB5C9F" w:rsidRDefault="00856F49" w:rsidP="00856F49">
      <w:pPr>
        <w:pStyle w:val="20"/>
        <w:overflowPunct w:val="0"/>
        <w:autoSpaceDE w:val="0"/>
        <w:autoSpaceDN w:val="0"/>
        <w:adjustRightInd w:val="0"/>
        <w:spacing w:line="240" w:lineRule="auto"/>
        <w:ind w:leftChars="-10" w:left="264"/>
        <w:jc w:val="left"/>
        <w:textAlignment w:val="baseline"/>
        <w:rPr>
          <w:lang w:val="en-US" w:eastAsia="zh-CN"/>
        </w:rPr>
      </w:pPr>
      <w:r w:rsidRPr="00FB5C9F">
        <w:rPr>
          <w:lang w:val="en-US" w:eastAsia="zh-CN"/>
        </w:rPr>
        <w:t>[5]</w:t>
      </w:r>
      <w:r w:rsidRPr="00FB5C9F">
        <w:rPr>
          <w:lang w:val="en-US" w:eastAsia="zh-CN"/>
        </w:rPr>
        <w:tab/>
      </w:r>
      <w:r w:rsidR="00964C38" w:rsidRPr="00FB5C9F">
        <w:rPr>
          <w:lang w:eastAsia="zh-CN"/>
        </w:rPr>
        <w:t>3GPP TR 38.820 V16.1.0</w:t>
      </w:r>
    </w:p>
    <w:p w14:paraId="18F409DC" w14:textId="400C3B46" w:rsidR="00642941" w:rsidRPr="00FB5C9F" w:rsidRDefault="00642941" w:rsidP="00964C38">
      <w:pPr>
        <w:spacing w:after="160"/>
        <w:rPr>
          <w:rFonts w:ascii="Arial" w:eastAsia="DengXian" w:hAnsi="Arial"/>
          <w:sz w:val="40"/>
          <w:lang w:val="en-US"/>
        </w:rPr>
      </w:pPr>
    </w:p>
    <w:sectPr w:rsidR="00642941" w:rsidRPr="00FB5C9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8B885" w14:textId="77777777" w:rsidR="00A6739A" w:rsidRDefault="00A6739A" w:rsidP="00FC2656">
      <w:pPr>
        <w:spacing w:after="0" w:line="240" w:lineRule="auto"/>
      </w:pPr>
      <w:r>
        <w:separator/>
      </w:r>
    </w:p>
  </w:endnote>
  <w:endnote w:type="continuationSeparator" w:id="0">
    <w:p w14:paraId="33D836DC" w14:textId="77777777" w:rsidR="00A6739A" w:rsidRDefault="00A6739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84671" w14:textId="77777777" w:rsidR="00A6739A" w:rsidRDefault="00A6739A" w:rsidP="00FC2656">
      <w:pPr>
        <w:spacing w:after="0" w:line="240" w:lineRule="auto"/>
      </w:pPr>
      <w:r>
        <w:separator/>
      </w:r>
    </w:p>
  </w:footnote>
  <w:footnote w:type="continuationSeparator" w:id="0">
    <w:p w14:paraId="4216BCA4" w14:textId="77777777" w:rsidR="00A6739A" w:rsidRDefault="00A6739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394C84"/>
    <w:multiLevelType w:val="hybridMultilevel"/>
    <w:tmpl w:val="B74EA3C8"/>
    <w:lvl w:ilvl="0" w:tplc="A2A636AC">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19907127">
    <w:abstractNumId w:val="10"/>
  </w:num>
  <w:num w:numId="2" w16cid:durableId="4283045">
    <w:abstractNumId w:val="18"/>
  </w:num>
  <w:num w:numId="3" w16cid:durableId="1623918665">
    <w:abstractNumId w:val="17"/>
  </w:num>
  <w:num w:numId="4" w16cid:durableId="622425072">
    <w:abstractNumId w:val="5"/>
  </w:num>
  <w:num w:numId="5" w16cid:durableId="811944877">
    <w:abstractNumId w:val="16"/>
  </w:num>
  <w:num w:numId="6" w16cid:durableId="1112211892">
    <w:abstractNumId w:val="20"/>
  </w:num>
  <w:num w:numId="7" w16cid:durableId="2135126907">
    <w:abstractNumId w:val="9"/>
  </w:num>
  <w:num w:numId="8" w16cid:durableId="410007866">
    <w:abstractNumId w:val="12"/>
  </w:num>
  <w:num w:numId="9" w16cid:durableId="889460210">
    <w:abstractNumId w:val="7"/>
  </w:num>
  <w:num w:numId="10" w16cid:durableId="741099718">
    <w:abstractNumId w:val="8"/>
  </w:num>
  <w:num w:numId="11" w16cid:durableId="2047485357">
    <w:abstractNumId w:val="3"/>
  </w:num>
  <w:num w:numId="12" w16cid:durableId="13882569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8999438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41907055">
    <w:abstractNumId w:val="1"/>
  </w:num>
  <w:num w:numId="15" w16cid:durableId="772213356">
    <w:abstractNumId w:val="6"/>
  </w:num>
  <w:num w:numId="16" w16cid:durableId="323318085">
    <w:abstractNumId w:val="11"/>
  </w:num>
  <w:num w:numId="17" w16cid:durableId="97142573">
    <w:abstractNumId w:val="15"/>
  </w:num>
  <w:num w:numId="18" w16cid:durableId="293221904">
    <w:abstractNumId w:val="2"/>
  </w:num>
  <w:num w:numId="19" w16cid:durableId="2038971348">
    <w:abstractNumId w:val="22"/>
  </w:num>
  <w:num w:numId="20" w16cid:durableId="1358196613">
    <w:abstractNumId w:val="21"/>
  </w:num>
  <w:num w:numId="21" w16cid:durableId="204369079">
    <w:abstractNumId w:val="4"/>
  </w:num>
  <w:num w:numId="22" w16cid:durableId="630869653">
    <w:abstractNumId w:val="13"/>
  </w:num>
  <w:num w:numId="23" w16cid:durableId="1352680965">
    <w:abstractNumId w:val="19"/>
  </w:num>
  <w:num w:numId="24" w16cid:durableId="16472997">
    <w:abstractNumId w:val="14"/>
  </w:num>
  <w:num w:numId="25" w16cid:durableId="195128042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C85"/>
    <w:rsid w:val="00014BD4"/>
    <w:rsid w:val="0001661A"/>
    <w:rsid w:val="000168EA"/>
    <w:rsid w:val="00020C56"/>
    <w:rsid w:val="00023B7A"/>
    <w:rsid w:val="0002417E"/>
    <w:rsid w:val="00026ACC"/>
    <w:rsid w:val="00026D69"/>
    <w:rsid w:val="00027124"/>
    <w:rsid w:val="00030227"/>
    <w:rsid w:val="000304D4"/>
    <w:rsid w:val="00030B9D"/>
    <w:rsid w:val="0003171D"/>
    <w:rsid w:val="00031C1D"/>
    <w:rsid w:val="00031F64"/>
    <w:rsid w:val="00031FCE"/>
    <w:rsid w:val="000320D4"/>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44"/>
    <w:rsid w:val="000610B1"/>
    <w:rsid w:val="000618FB"/>
    <w:rsid w:val="0006266D"/>
    <w:rsid w:val="0006399B"/>
    <w:rsid w:val="00064299"/>
    <w:rsid w:val="00065506"/>
    <w:rsid w:val="000662CB"/>
    <w:rsid w:val="0007382E"/>
    <w:rsid w:val="00074700"/>
    <w:rsid w:val="00075522"/>
    <w:rsid w:val="00076096"/>
    <w:rsid w:val="000766E1"/>
    <w:rsid w:val="00077C7C"/>
    <w:rsid w:val="00077FF6"/>
    <w:rsid w:val="0008076D"/>
    <w:rsid w:val="00080D4B"/>
    <w:rsid w:val="00080D82"/>
    <w:rsid w:val="00081692"/>
    <w:rsid w:val="00081D57"/>
    <w:rsid w:val="00082C46"/>
    <w:rsid w:val="000843E4"/>
    <w:rsid w:val="0008567D"/>
    <w:rsid w:val="00085A0E"/>
    <w:rsid w:val="0008616A"/>
    <w:rsid w:val="00087548"/>
    <w:rsid w:val="00092E6B"/>
    <w:rsid w:val="000936C6"/>
    <w:rsid w:val="00093E7E"/>
    <w:rsid w:val="0009497C"/>
    <w:rsid w:val="00095AFC"/>
    <w:rsid w:val="000A1830"/>
    <w:rsid w:val="000A1CBF"/>
    <w:rsid w:val="000A2533"/>
    <w:rsid w:val="000A261D"/>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0C0"/>
    <w:rsid w:val="000B3771"/>
    <w:rsid w:val="000B462A"/>
    <w:rsid w:val="000B4AA0"/>
    <w:rsid w:val="000B514C"/>
    <w:rsid w:val="000B7353"/>
    <w:rsid w:val="000C10C5"/>
    <w:rsid w:val="000C2553"/>
    <w:rsid w:val="000C362A"/>
    <w:rsid w:val="000C38C3"/>
    <w:rsid w:val="000C5C42"/>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1188"/>
    <w:rsid w:val="000E15C9"/>
    <w:rsid w:val="000E2D93"/>
    <w:rsid w:val="000E343D"/>
    <w:rsid w:val="000E3A9E"/>
    <w:rsid w:val="000E486F"/>
    <w:rsid w:val="000E537B"/>
    <w:rsid w:val="000E57D0"/>
    <w:rsid w:val="000E67EE"/>
    <w:rsid w:val="000E696A"/>
    <w:rsid w:val="000E7641"/>
    <w:rsid w:val="000E7858"/>
    <w:rsid w:val="000F0685"/>
    <w:rsid w:val="000F1688"/>
    <w:rsid w:val="000F259D"/>
    <w:rsid w:val="000F3305"/>
    <w:rsid w:val="000F369D"/>
    <w:rsid w:val="000F39CA"/>
    <w:rsid w:val="000F5F3A"/>
    <w:rsid w:val="000F700C"/>
    <w:rsid w:val="000F7D22"/>
    <w:rsid w:val="0010045C"/>
    <w:rsid w:val="00100AB0"/>
    <w:rsid w:val="00102593"/>
    <w:rsid w:val="0010302B"/>
    <w:rsid w:val="00103628"/>
    <w:rsid w:val="00104F07"/>
    <w:rsid w:val="001058CD"/>
    <w:rsid w:val="00107210"/>
    <w:rsid w:val="00107927"/>
    <w:rsid w:val="00107A33"/>
    <w:rsid w:val="0011088B"/>
    <w:rsid w:val="00110E26"/>
    <w:rsid w:val="00110E90"/>
    <w:rsid w:val="00111321"/>
    <w:rsid w:val="00111544"/>
    <w:rsid w:val="00111F0D"/>
    <w:rsid w:val="00116965"/>
    <w:rsid w:val="00117BD6"/>
    <w:rsid w:val="001200CB"/>
    <w:rsid w:val="00120166"/>
    <w:rsid w:val="001206C2"/>
    <w:rsid w:val="00121978"/>
    <w:rsid w:val="001220EB"/>
    <w:rsid w:val="0012284F"/>
    <w:rsid w:val="00123209"/>
    <w:rsid w:val="00123422"/>
    <w:rsid w:val="00124B6A"/>
    <w:rsid w:val="0012606F"/>
    <w:rsid w:val="001264BE"/>
    <w:rsid w:val="0012680B"/>
    <w:rsid w:val="00126F72"/>
    <w:rsid w:val="00131348"/>
    <w:rsid w:val="0013241B"/>
    <w:rsid w:val="00136D4C"/>
    <w:rsid w:val="00136DDE"/>
    <w:rsid w:val="00137A55"/>
    <w:rsid w:val="00137F63"/>
    <w:rsid w:val="00140028"/>
    <w:rsid w:val="00140D2C"/>
    <w:rsid w:val="00142538"/>
    <w:rsid w:val="00142BB9"/>
    <w:rsid w:val="00144600"/>
    <w:rsid w:val="00144B4C"/>
    <w:rsid w:val="00144F96"/>
    <w:rsid w:val="00151EAC"/>
    <w:rsid w:val="00152CAC"/>
    <w:rsid w:val="00153528"/>
    <w:rsid w:val="00153F1B"/>
    <w:rsid w:val="00154870"/>
    <w:rsid w:val="00154E68"/>
    <w:rsid w:val="00155FB1"/>
    <w:rsid w:val="00156B72"/>
    <w:rsid w:val="001609D3"/>
    <w:rsid w:val="001621E8"/>
    <w:rsid w:val="00162548"/>
    <w:rsid w:val="00163F11"/>
    <w:rsid w:val="001644D2"/>
    <w:rsid w:val="00164FBD"/>
    <w:rsid w:val="0016561D"/>
    <w:rsid w:val="0016577C"/>
    <w:rsid w:val="00170BE0"/>
    <w:rsid w:val="00172183"/>
    <w:rsid w:val="001730CF"/>
    <w:rsid w:val="001734C4"/>
    <w:rsid w:val="001751AB"/>
    <w:rsid w:val="00175376"/>
    <w:rsid w:val="00175708"/>
    <w:rsid w:val="00175A3F"/>
    <w:rsid w:val="00176681"/>
    <w:rsid w:val="001806DE"/>
    <w:rsid w:val="00180B2B"/>
    <w:rsid w:val="00180E09"/>
    <w:rsid w:val="001817A3"/>
    <w:rsid w:val="001825AE"/>
    <w:rsid w:val="001829AA"/>
    <w:rsid w:val="001834D9"/>
    <w:rsid w:val="001839FC"/>
    <w:rsid w:val="00183D4C"/>
    <w:rsid w:val="00183F6D"/>
    <w:rsid w:val="001842EC"/>
    <w:rsid w:val="0018670E"/>
    <w:rsid w:val="001916C7"/>
    <w:rsid w:val="00191A74"/>
    <w:rsid w:val="0019219A"/>
    <w:rsid w:val="001924E5"/>
    <w:rsid w:val="00192DE9"/>
    <w:rsid w:val="0019315F"/>
    <w:rsid w:val="001940D1"/>
    <w:rsid w:val="00194CAC"/>
    <w:rsid w:val="00195077"/>
    <w:rsid w:val="001974C3"/>
    <w:rsid w:val="001A033F"/>
    <w:rsid w:val="001A08AA"/>
    <w:rsid w:val="001A4C2F"/>
    <w:rsid w:val="001A59CB"/>
    <w:rsid w:val="001A5E5E"/>
    <w:rsid w:val="001A6837"/>
    <w:rsid w:val="001B034E"/>
    <w:rsid w:val="001B317A"/>
    <w:rsid w:val="001B3DB8"/>
    <w:rsid w:val="001B48ED"/>
    <w:rsid w:val="001B4F78"/>
    <w:rsid w:val="001B6595"/>
    <w:rsid w:val="001B7991"/>
    <w:rsid w:val="001C0523"/>
    <w:rsid w:val="001C053A"/>
    <w:rsid w:val="001C1409"/>
    <w:rsid w:val="001C2AE6"/>
    <w:rsid w:val="001C4903"/>
    <w:rsid w:val="001C4A89"/>
    <w:rsid w:val="001C5136"/>
    <w:rsid w:val="001C528C"/>
    <w:rsid w:val="001C6066"/>
    <w:rsid w:val="001C6160"/>
    <w:rsid w:val="001C6177"/>
    <w:rsid w:val="001D0363"/>
    <w:rsid w:val="001D0F55"/>
    <w:rsid w:val="001D12B4"/>
    <w:rsid w:val="001D2C3D"/>
    <w:rsid w:val="001D6441"/>
    <w:rsid w:val="001D7D94"/>
    <w:rsid w:val="001E036A"/>
    <w:rsid w:val="001E0A28"/>
    <w:rsid w:val="001E4218"/>
    <w:rsid w:val="001E43C7"/>
    <w:rsid w:val="001E50A7"/>
    <w:rsid w:val="001E5B84"/>
    <w:rsid w:val="001E659F"/>
    <w:rsid w:val="001F0B20"/>
    <w:rsid w:val="001F28C3"/>
    <w:rsid w:val="001F2A64"/>
    <w:rsid w:val="001F394F"/>
    <w:rsid w:val="001F47D6"/>
    <w:rsid w:val="001F53BF"/>
    <w:rsid w:val="001F54E5"/>
    <w:rsid w:val="00200A62"/>
    <w:rsid w:val="002013CB"/>
    <w:rsid w:val="002019FF"/>
    <w:rsid w:val="002036D9"/>
    <w:rsid w:val="00203740"/>
    <w:rsid w:val="00204434"/>
    <w:rsid w:val="002062DB"/>
    <w:rsid w:val="002101C4"/>
    <w:rsid w:val="002103DC"/>
    <w:rsid w:val="00210E9F"/>
    <w:rsid w:val="00211C8C"/>
    <w:rsid w:val="002138EA"/>
    <w:rsid w:val="002139EA"/>
    <w:rsid w:val="00213E87"/>
    <w:rsid w:val="00213F84"/>
    <w:rsid w:val="0021494B"/>
    <w:rsid w:val="00214FBD"/>
    <w:rsid w:val="00215FF9"/>
    <w:rsid w:val="00220425"/>
    <w:rsid w:val="002206D9"/>
    <w:rsid w:val="00220EC2"/>
    <w:rsid w:val="00221E08"/>
    <w:rsid w:val="00222897"/>
    <w:rsid w:val="00222B0C"/>
    <w:rsid w:val="002232FA"/>
    <w:rsid w:val="00223F35"/>
    <w:rsid w:val="0022576F"/>
    <w:rsid w:val="002306AA"/>
    <w:rsid w:val="002306CD"/>
    <w:rsid w:val="00235394"/>
    <w:rsid w:val="00235577"/>
    <w:rsid w:val="00235947"/>
    <w:rsid w:val="002371B2"/>
    <w:rsid w:val="00237808"/>
    <w:rsid w:val="0024105B"/>
    <w:rsid w:val="002414A4"/>
    <w:rsid w:val="00243581"/>
    <w:rsid w:val="002435CA"/>
    <w:rsid w:val="0024442E"/>
    <w:rsid w:val="0024469F"/>
    <w:rsid w:val="00250B5B"/>
    <w:rsid w:val="002520E3"/>
    <w:rsid w:val="00252DB8"/>
    <w:rsid w:val="002537BC"/>
    <w:rsid w:val="00255C58"/>
    <w:rsid w:val="00260EC7"/>
    <w:rsid w:val="002611BD"/>
    <w:rsid w:val="00261277"/>
    <w:rsid w:val="00261539"/>
    <w:rsid w:val="0026179F"/>
    <w:rsid w:val="00264CD1"/>
    <w:rsid w:val="0026605F"/>
    <w:rsid w:val="002666AE"/>
    <w:rsid w:val="00267FF1"/>
    <w:rsid w:val="0027003B"/>
    <w:rsid w:val="00271A64"/>
    <w:rsid w:val="00272294"/>
    <w:rsid w:val="002733D7"/>
    <w:rsid w:val="00273DD4"/>
    <w:rsid w:val="00274E1A"/>
    <w:rsid w:val="00274E99"/>
    <w:rsid w:val="00275F70"/>
    <w:rsid w:val="002775B1"/>
    <w:rsid w:val="002775B9"/>
    <w:rsid w:val="00277AB8"/>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A0CED"/>
    <w:rsid w:val="002A1049"/>
    <w:rsid w:val="002A168E"/>
    <w:rsid w:val="002A332E"/>
    <w:rsid w:val="002A359C"/>
    <w:rsid w:val="002A3C69"/>
    <w:rsid w:val="002A491D"/>
    <w:rsid w:val="002A4CD0"/>
    <w:rsid w:val="002A619A"/>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5E27"/>
    <w:rsid w:val="002F158C"/>
    <w:rsid w:val="002F32E9"/>
    <w:rsid w:val="002F382A"/>
    <w:rsid w:val="002F4093"/>
    <w:rsid w:val="002F5636"/>
    <w:rsid w:val="002F6B1E"/>
    <w:rsid w:val="003022A5"/>
    <w:rsid w:val="00302BB0"/>
    <w:rsid w:val="00303EEB"/>
    <w:rsid w:val="00305917"/>
    <w:rsid w:val="003062EF"/>
    <w:rsid w:val="00307E51"/>
    <w:rsid w:val="00307F57"/>
    <w:rsid w:val="00311363"/>
    <w:rsid w:val="00311EE0"/>
    <w:rsid w:val="0031472F"/>
    <w:rsid w:val="00315867"/>
    <w:rsid w:val="0031589F"/>
    <w:rsid w:val="00316B4A"/>
    <w:rsid w:val="00316D51"/>
    <w:rsid w:val="00317D8E"/>
    <w:rsid w:val="00321150"/>
    <w:rsid w:val="00321E07"/>
    <w:rsid w:val="003251C6"/>
    <w:rsid w:val="00325580"/>
    <w:rsid w:val="003260D7"/>
    <w:rsid w:val="003261DD"/>
    <w:rsid w:val="003273FB"/>
    <w:rsid w:val="00330C6F"/>
    <w:rsid w:val="00331526"/>
    <w:rsid w:val="003328FE"/>
    <w:rsid w:val="003341A0"/>
    <w:rsid w:val="00334B83"/>
    <w:rsid w:val="00335AA2"/>
    <w:rsid w:val="0033642F"/>
    <w:rsid w:val="00336697"/>
    <w:rsid w:val="0033724A"/>
    <w:rsid w:val="00337656"/>
    <w:rsid w:val="00337831"/>
    <w:rsid w:val="003415DC"/>
    <w:rsid w:val="003418CB"/>
    <w:rsid w:val="00341A17"/>
    <w:rsid w:val="00344C0E"/>
    <w:rsid w:val="0034550D"/>
    <w:rsid w:val="00347A48"/>
    <w:rsid w:val="00347AA4"/>
    <w:rsid w:val="003523A5"/>
    <w:rsid w:val="00352BE5"/>
    <w:rsid w:val="00354C5F"/>
    <w:rsid w:val="00355575"/>
    <w:rsid w:val="00355873"/>
    <w:rsid w:val="0035660F"/>
    <w:rsid w:val="00356D72"/>
    <w:rsid w:val="00357AAE"/>
    <w:rsid w:val="00357FE7"/>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230C"/>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3B0"/>
    <w:rsid w:val="003A1E0F"/>
    <w:rsid w:val="003A2A19"/>
    <w:rsid w:val="003A2E40"/>
    <w:rsid w:val="003A33BF"/>
    <w:rsid w:val="003A3A68"/>
    <w:rsid w:val="003A59DA"/>
    <w:rsid w:val="003A65DC"/>
    <w:rsid w:val="003A776C"/>
    <w:rsid w:val="003B0158"/>
    <w:rsid w:val="003B1C3B"/>
    <w:rsid w:val="003B204F"/>
    <w:rsid w:val="003B40B6"/>
    <w:rsid w:val="003B56DB"/>
    <w:rsid w:val="003B57C6"/>
    <w:rsid w:val="003B597F"/>
    <w:rsid w:val="003B755E"/>
    <w:rsid w:val="003C0346"/>
    <w:rsid w:val="003C0ABE"/>
    <w:rsid w:val="003C1710"/>
    <w:rsid w:val="003C1A0F"/>
    <w:rsid w:val="003C1FA5"/>
    <w:rsid w:val="003C228E"/>
    <w:rsid w:val="003C51E7"/>
    <w:rsid w:val="003C6893"/>
    <w:rsid w:val="003C6DE2"/>
    <w:rsid w:val="003C7F13"/>
    <w:rsid w:val="003D13F6"/>
    <w:rsid w:val="003D1A9A"/>
    <w:rsid w:val="003D1EA7"/>
    <w:rsid w:val="003D1EFD"/>
    <w:rsid w:val="003D2079"/>
    <w:rsid w:val="003D28BF"/>
    <w:rsid w:val="003D3A65"/>
    <w:rsid w:val="003D4215"/>
    <w:rsid w:val="003D4259"/>
    <w:rsid w:val="003D42A5"/>
    <w:rsid w:val="003D4C47"/>
    <w:rsid w:val="003D61F8"/>
    <w:rsid w:val="003D7719"/>
    <w:rsid w:val="003E13A9"/>
    <w:rsid w:val="003E1935"/>
    <w:rsid w:val="003E1ECD"/>
    <w:rsid w:val="003E40EE"/>
    <w:rsid w:val="003E4D91"/>
    <w:rsid w:val="003E6BB6"/>
    <w:rsid w:val="003E778B"/>
    <w:rsid w:val="003E7AE1"/>
    <w:rsid w:val="003F04B3"/>
    <w:rsid w:val="003F1C1B"/>
    <w:rsid w:val="003F2EA7"/>
    <w:rsid w:val="003F2EB8"/>
    <w:rsid w:val="003F3A2F"/>
    <w:rsid w:val="003F3B19"/>
    <w:rsid w:val="003F4C2C"/>
    <w:rsid w:val="003F5919"/>
    <w:rsid w:val="003F5A2E"/>
    <w:rsid w:val="003F647B"/>
    <w:rsid w:val="004004FF"/>
    <w:rsid w:val="00401132"/>
    <w:rsid w:val="00401144"/>
    <w:rsid w:val="00402652"/>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6084"/>
    <w:rsid w:val="00416E6A"/>
    <w:rsid w:val="00420AFF"/>
    <w:rsid w:val="004236D7"/>
    <w:rsid w:val="00424F8C"/>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5089"/>
    <w:rsid w:val="00456A75"/>
    <w:rsid w:val="00456D24"/>
    <w:rsid w:val="004576B6"/>
    <w:rsid w:val="0046188F"/>
    <w:rsid w:val="00461E39"/>
    <w:rsid w:val="00462D3A"/>
    <w:rsid w:val="00463521"/>
    <w:rsid w:val="00463CC8"/>
    <w:rsid w:val="00464674"/>
    <w:rsid w:val="00464940"/>
    <w:rsid w:val="00464A34"/>
    <w:rsid w:val="004672B5"/>
    <w:rsid w:val="00470821"/>
    <w:rsid w:val="00470D5D"/>
    <w:rsid w:val="00470E28"/>
    <w:rsid w:val="00471125"/>
    <w:rsid w:val="00472E9B"/>
    <w:rsid w:val="0047437A"/>
    <w:rsid w:val="0047544B"/>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463"/>
    <w:rsid w:val="00491588"/>
    <w:rsid w:val="00491945"/>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2115"/>
    <w:rsid w:val="004C4989"/>
    <w:rsid w:val="004C54E5"/>
    <w:rsid w:val="004C721E"/>
    <w:rsid w:val="004C75A4"/>
    <w:rsid w:val="004C7DC8"/>
    <w:rsid w:val="004D1707"/>
    <w:rsid w:val="004D21B0"/>
    <w:rsid w:val="004D33B8"/>
    <w:rsid w:val="004D3870"/>
    <w:rsid w:val="004D4889"/>
    <w:rsid w:val="004D4AD9"/>
    <w:rsid w:val="004D5F73"/>
    <w:rsid w:val="004D737D"/>
    <w:rsid w:val="004D7910"/>
    <w:rsid w:val="004E1272"/>
    <w:rsid w:val="004E1CD8"/>
    <w:rsid w:val="004E2659"/>
    <w:rsid w:val="004E39EE"/>
    <w:rsid w:val="004E4229"/>
    <w:rsid w:val="004E475C"/>
    <w:rsid w:val="004E56E0"/>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34DC"/>
    <w:rsid w:val="00505BFA"/>
    <w:rsid w:val="005068B2"/>
    <w:rsid w:val="005071A0"/>
    <w:rsid w:val="005071B4"/>
    <w:rsid w:val="00507687"/>
    <w:rsid w:val="00510A1D"/>
    <w:rsid w:val="005117A9"/>
    <w:rsid w:val="00511B1B"/>
    <w:rsid w:val="00511F57"/>
    <w:rsid w:val="0051413E"/>
    <w:rsid w:val="00515ADE"/>
    <w:rsid w:val="00515CBE"/>
    <w:rsid w:val="00515E2B"/>
    <w:rsid w:val="00517983"/>
    <w:rsid w:val="00520FA1"/>
    <w:rsid w:val="00521E5B"/>
    <w:rsid w:val="0052219B"/>
    <w:rsid w:val="00522A7E"/>
    <w:rsid w:val="00522F20"/>
    <w:rsid w:val="00523FC6"/>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7AD"/>
    <w:rsid w:val="00541573"/>
    <w:rsid w:val="00543298"/>
    <w:rsid w:val="005433F1"/>
    <w:rsid w:val="0054348A"/>
    <w:rsid w:val="0054368B"/>
    <w:rsid w:val="00545393"/>
    <w:rsid w:val="00546120"/>
    <w:rsid w:val="005502E8"/>
    <w:rsid w:val="005515A3"/>
    <w:rsid w:val="00551D95"/>
    <w:rsid w:val="0055254C"/>
    <w:rsid w:val="00553A77"/>
    <w:rsid w:val="005546CE"/>
    <w:rsid w:val="00555321"/>
    <w:rsid w:val="00557354"/>
    <w:rsid w:val="00561202"/>
    <w:rsid w:val="0056171A"/>
    <w:rsid w:val="0056183D"/>
    <w:rsid w:val="00563AAC"/>
    <w:rsid w:val="00564542"/>
    <w:rsid w:val="00564F48"/>
    <w:rsid w:val="00570126"/>
    <w:rsid w:val="005701DF"/>
    <w:rsid w:val="00571777"/>
    <w:rsid w:val="00580107"/>
    <w:rsid w:val="00580FF5"/>
    <w:rsid w:val="0058151E"/>
    <w:rsid w:val="0058519C"/>
    <w:rsid w:val="005852B5"/>
    <w:rsid w:val="00586284"/>
    <w:rsid w:val="00586940"/>
    <w:rsid w:val="005900EE"/>
    <w:rsid w:val="00590166"/>
    <w:rsid w:val="00590413"/>
    <w:rsid w:val="005912F0"/>
    <w:rsid w:val="0059149A"/>
    <w:rsid w:val="005920C5"/>
    <w:rsid w:val="005956EE"/>
    <w:rsid w:val="005A0029"/>
    <w:rsid w:val="005A083E"/>
    <w:rsid w:val="005A1307"/>
    <w:rsid w:val="005A31A5"/>
    <w:rsid w:val="005A4B91"/>
    <w:rsid w:val="005A53DD"/>
    <w:rsid w:val="005B106D"/>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767"/>
    <w:rsid w:val="005D18BC"/>
    <w:rsid w:val="005D308E"/>
    <w:rsid w:val="005D337F"/>
    <w:rsid w:val="005D3A48"/>
    <w:rsid w:val="005D73D4"/>
    <w:rsid w:val="005D7AF8"/>
    <w:rsid w:val="005E17BF"/>
    <w:rsid w:val="005E1E9B"/>
    <w:rsid w:val="005E366A"/>
    <w:rsid w:val="005E4386"/>
    <w:rsid w:val="005E45A4"/>
    <w:rsid w:val="005E471D"/>
    <w:rsid w:val="005E4A0C"/>
    <w:rsid w:val="005E4DDC"/>
    <w:rsid w:val="005E5450"/>
    <w:rsid w:val="005E5CF0"/>
    <w:rsid w:val="005F055D"/>
    <w:rsid w:val="005F1719"/>
    <w:rsid w:val="005F2145"/>
    <w:rsid w:val="005F2A5B"/>
    <w:rsid w:val="005F2BF4"/>
    <w:rsid w:val="005F3457"/>
    <w:rsid w:val="005F5157"/>
    <w:rsid w:val="005F79AA"/>
    <w:rsid w:val="005F7F5D"/>
    <w:rsid w:val="00601197"/>
    <w:rsid w:val="006016E1"/>
    <w:rsid w:val="00602D27"/>
    <w:rsid w:val="00602E36"/>
    <w:rsid w:val="006123DA"/>
    <w:rsid w:val="00612C38"/>
    <w:rsid w:val="006140F8"/>
    <w:rsid w:val="006144A1"/>
    <w:rsid w:val="00615EBB"/>
    <w:rsid w:val="00616096"/>
    <w:rsid w:val="006160A2"/>
    <w:rsid w:val="00617509"/>
    <w:rsid w:val="006216AD"/>
    <w:rsid w:val="0062292E"/>
    <w:rsid w:val="006253B6"/>
    <w:rsid w:val="006269F2"/>
    <w:rsid w:val="00626EFE"/>
    <w:rsid w:val="006302AA"/>
    <w:rsid w:val="00630D75"/>
    <w:rsid w:val="006363BD"/>
    <w:rsid w:val="00636CDC"/>
    <w:rsid w:val="00637DDD"/>
    <w:rsid w:val="0064105D"/>
    <w:rsid w:val="006412DC"/>
    <w:rsid w:val="00642941"/>
    <w:rsid w:val="00642BC6"/>
    <w:rsid w:val="00644790"/>
    <w:rsid w:val="00644976"/>
    <w:rsid w:val="006455A3"/>
    <w:rsid w:val="00645BEB"/>
    <w:rsid w:val="00645F78"/>
    <w:rsid w:val="0064606C"/>
    <w:rsid w:val="006467A1"/>
    <w:rsid w:val="00646A73"/>
    <w:rsid w:val="006501AF"/>
    <w:rsid w:val="006507C5"/>
    <w:rsid w:val="00650DDE"/>
    <w:rsid w:val="006536FC"/>
    <w:rsid w:val="00654165"/>
    <w:rsid w:val="00654E77"/>
    <w:rsid w:val="0065505B"/>
    <w:rsid w:val="00657737"/>
    <w:rsid w:val="006670AC"/>
    <w:rsid w:val="00670A08"/>
    <w:rsid w:val="00670BC1"/>
    <w:rsid w:val="00671226"/>
    <w:rsid w:val="00671D2F"/>
    <w:rsid w:val="00672307"/>
    <w:rsid w:val="00672D10"/>
    <w:rsid w:val="00672FA2"/>
    <w:rsid w:val="00677F3B"/>
    <w:rsid w:val="006808C6"/>
    <w:rsid w:val="006819D2"/>
    <w:rsid w:val="00681E33"/>
    <w:rsid w:val="00682668"/>
    <w:rsid w:val="006865D6"/>
    <w:rsid w:val="00692A68"/>
    <w:rsid w:val="00695D85"/>
    <w:rsid w:val="00697A5C"/>
    <w:rsid w:val="00697D53"/>
    <w:rsid w:val="006A01A6"/>
    <w:rsid w:val="006A2F07"/>
    <w:rsid w:val="006A30A2"/>
    <w:rsid w:val="006A32BA"/>
    <w:rsid w:val="006A365E"/>
    <w:rsid w:val="006A543E"/>
    <w:rsid w:val="006A6D23"/>
    <w:rsid w:val="006A7B3E"/>
    <w:rsid w:val="006B163B"/>
    <w:rsid w:val="006B1BC2"/>
    <w:rsid w:val="006B25DE"/>
    <w:rsid w:val="006B2D2C"/>
    <w:rsid w:val="006B3CDB"/>
    <w:rsid w:val="006B4E32"/>
    <w:rsid w:val="006B605B"/>
    <w:rsid w:val="006B70A8"/>
    <w:rsid w:val="006B72C7"/>
    <w:rsid w:val="006B760B"/>
    <w:rsid w:val="006B7764"/>
    <w:rsid w:val="006C0524"/>
    <w:rsid w:val="006C1C3B"/>
    <w:rsid w:val="006C4E43"/>
    <w:rsid w:val="006C643E"/>
    <w:rsid w:val="006C71B7"/>
    <w:rsid w:val="006D0045"/>
    <w:rsid w:val="006D2932"/>
    <w:rsid w:val="006D3671"/>
    <w:rsid w:val="006D4176"/>
    <w:rsid w:val="006D41F5"/>
    <w:rsid w:val="006D6958"/>
    <w:rsid w:val="006E0A73"/>
    <w:rsid w:val="006E0FEE"/>
    <w:rsid w:val="006E1EF1"/>
    <w:rsid w:val="006E41B5"/>
    <w:rsid w:val="006E45EF"/>
    <w:rsid w:val="006E5631"/>
    <w:rsid w:val="006E6182"/>
    <w:rsid w:val="006E6C11"/>
    <w:rsid w:val="006F1F49"/>
    <w:rsid w:val="006F2A7A"/>
    <w:rsid w:val="006F4475"/>
    <w:rsid w:val="006F5360"/>
    <w:rsid w:val="006F6777"/>
    <w:rsid w:val="006F6A4B"/>
    <w:rsid w:val="006F7C0C"/>
    <w:rsid w:val="00700755"/>
    <w:rsid w:val="0070646B"/>
    <w:rsid w:val="007067B5"/>
    <w:rsid w:val="00706CCC"/>
    <w:rsid w:val="00707CBD"/>
    <w:rsid w:val="00710385"/>
    <w:rsid w:val="00711AFC"/>
    <w:rsid w:val="00711C89"/>
    <w:rsid w:val="007130A2"/>
    <w:rsid w:val="00714BA6"/>
    <w:rsid w:val="00715463"/>
    <w:rsid w:val="00715EFC"/>
    <w:rsid w:val="00716AC0"/>
    <w:rsid w:val="00717334"/>
    <w:rsid w:val="0072119E"/>
    <w:rsid w:val="007215C3"/>
    <w:rsid w:val="00722C86"/>
    <w:rsid w:val="007265C2"/>
    <w:rsid w:val="007274AA"/>
    <w:rsid w:val="00730655"/>
    <w:rsid w:val="0073179C"/>
    <w:rsid w:val="00731D77"/>
    <w:rsid w:val="00732360"/>
    <w:rsid w:val="007325A3"/>
    <w:rsid w:val="00732637"/>
    <w:rsid w:val="0073390A"/>
    <w:rsid w:val="00734E64"/>
    <w:rsid w:val="00734F1E"/>
    <w:rsid w:val="0073643C"/>
    <w:rsid w:val="00736B37"/>
    <w:rsid w:val="00740A35"/>
    <w:rsid w:val="00744195"/>
    <w:rsid w:val="00744517"/>
    <w:rsid w:val="00744834"/>
    <w:rsid w:val="00745996"/>
    <w:rsid w:val="00745AE7"/>
    <w:rsid w:val="00751EA1"/>
    <w:rsid w:val="007520B4"/>
    <w:rsid w:val="007549D3"/>
    <w:rsid w:val="00757083"/>
    <w:rsid w:val="00757E8C"/>
    <w:rsid w:val="00760284"/>
    <w:rsid w:val="007634D9"/>
    <w:rsid w:val="007637E0"/>
    <w:rsid w:val="00763EE1"/>
    <w:rsid w:val="007642F9"/>
    <w:rsid w:val="007655D5"/>
    <w:rsid w:val="0077136B"/>
    <w:rsid w:val="0077166F"/>
    <w:rsid w:val="00772CCA"/>
    <w:rsid w:val="007730D0"/>
    <w:rsid w:val="00773E4F"/>
    <w:rsid w:val="00775449"/>
    <w:rsid w:val="00776227"/>
    <w:rsid w:val="007763C1"/>
    <w:rsid w:val="00777E82"/>
    <w:rsid w:val="00781359"/>
    <w:rsid w:val="0078148C"/>
    <w:rsid w:val="0078493B"/>
    <w:rsid w:val="00785074"/>
    <w:rsid w:val="00785B4D"/>
    <w:rsid w:val="00786921"/>
    <w:rsid w:val="00790B1C"/>
    <w:rsid w:val="00790FD3"/>
    <w:rsid w:val="00792077"/>
    <w:rsid w:val="007920D9"/>
    <w:rsid w:val="007927FF"/>
    <w:rsid w:val="00792B0C"/>
    <w:rsid w:val="00792D70"/>
    <w:rsid w:val="0079701B"/>
    <w:rsid w:val="00797676"/>
    <w:rsid w:val="007A0938"/>
    <w:rsid w:val="007A1EAA"/>
    <w:rsid w:val="007A265C"/>
    <w:rsid w:val="007A30A6"/>
    <w:rsid w:val="007A3910"/>
    <w:rsid w:val="007A6B51"/>
    <w:rsid w:val="007A70DA"/>
    <w:rsid w:val="007A7407"/>
    <w:rsid w:val="007A79FD"/>
    <w:rsid w:val="007B06E5"/>
    <w:rsid w:val="007B0B9D"/>
    <w:rsid w:val="007B26E3"/>
    <w:rsid w:val="007B4AC8"/>
    <w:rsid w:val="007B5A43"/>
    <w:rsid w:val="007B709B"/>
    <w:rsid w:val="007B70C7"/>
    <w:rsid w:val="007C0B00"/>
    <w:rsid w:val="007C1343"/>
    <w:rsid w:val="007C143E"/>
    <w:rsid w:val="007C1942"/>
    <w:rsid w:val="007C5EF1"/>
    <w:rsid w:val="007C7BF5"/>
    <w:rsid w:val="007D126D"/>
    <w:rsid w:val="007D19B7"/>
    <w:rsid w:val="007D4374"/>
    <w:rsid w:val="007D5F7A"/>
    <w:rsid w:val="007D6B4B"/>
    <w:rsid w:val="007D744A"/>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DA4"/>
    <w:rsid w:val="008004B4"/>
    <w:rsid w:val="00801139"/>
    <w:rsid w:val="00803160"/>
    <w:rsid w:val="0080468C"/>
    <w:rsid w:val="00804871"/>
    <w:rsid w:val="00804BD6"/>
    <w:rsid w:val="00805BE8"/>
    <w:rsid w:val="00807407"/>
    <w:rsid w:val="00807A57"/>
    <w:rsid w:val="008121D8"/>
    <w:rsid w:val="008123C9"/>
    <w:rsid w:val="008128AB"/>
    <w:rsid w:val="00814723"/>
    <w:rsid w:val="00814C67"/>
    <w:rsid w:val="00815B88"/>
    <w:rsid w:val="00816078"/>
    <w:rsid w:val="00816361"/>
    <w:rsid w:val="008177E3"/>
    <w:rsid w:val="00821369"/>
    <w:rsid w:val="008217CF"/>
    <w:rsid w:val="008217D2"/>
    <w:rsid w:val="00822F47"/>
    <w:rsid w:val="008230A3"/>
    <w:rsid w:val="0082310E"/>
    <w:rsid w:val="008234E3"/>
    <w:rsid w:val="00823AA9"/>
    <w:rsid w:val="00824609"/>
    <w:rsid w:val="008246C8"/>
    <w:rsid w:val="00824788"/>
    <w:rsid w:val="00824EF4"/>
    <w:rsid w:val="008255B9"/>
    <w:rsid w:val="00825CD8"/>
    <w:rsid w:val="00825D14"/>
    <w:rsid w:val="00826383"/>
    <w:rsid w:val="00827324"/>
    <w:rsid w:val="00827C62"/>
    <w:rsid w:val="00831E51"/>
    <w:rsid w:val="00834E84"/>
    <w:rsid w:val="008355EA"/>
    <w:rsid w:val="00835CCD"/>
    <w:rsid w:val="00835D12"/>
    <w:rsid w:val="00837458"/>
    <w:rsid w:val="00837AAE"/>
    <w:rsid w:val="00840390"/>
    <w:rsid w:val="00841EA3"/>
    <w:rsid w:val="00842181"/>
    <w:rsid w:val="008429AD"/>
    <w:rsid w:val="008429DB"/>
    <w:rsid w:val="00842BC2"/>
    <w:rsid w:val="00845980"/>
    <w:rsid w:val="008466C1"/>
    <w:rsid w:val="00846AE1"/>
    <w:rsid w:val="00846C6F"/>
    <w:rsid w:val="00847695"/>
    <w:rsid w:val="008506ED"/>
    <w:rsid w:val="00850C75"/>
    <w:rsid w:val="00850E39"/>
    <w:rsid w:val="0085261E"/>
    <w:rsid w:val="008527A4"/>
    <w:rsid w:val="0085477A"/>
    <w:rsid w:val="00855107"/>
    <w:rsid w:val="00855173"/>
    <w:rsid w:val="008557D9"/>
    <w:rsid w:val="00855BF7"/>
    <w:rsid w:val="00856214"/>
    <w:rsid w:val="008562BF"/>
    <w:rsid w:val="00856927"/>
    <w:rsid w:val="00856F49"/>
    <w:rsid w:val="00860CEB"/>
    <w:rsid w:val="00862089"/>
    <w:rsid w:val="0086338C"/>
    <w:rsid w:val="00864454"/>
    <w:rsid w:val="00864DA4"/>
    <w:rsid w:val="00866D5B"/>
    <w:rsid w:val="00866FF5"/>
    <w:rsid w:val="00867146"/>
    <w:rsid w:val="00867938"/>
    <w:rsid w:val="00872B5D"/>
    <w:rsid w:val="0087332D"/>
    <w:rsid w:val="00873E1F"/>
    <w:rsid w:val="00874C16"/>
    <w:rsid w:val="00876C3F"/>
    <w:rsid w:val="00880DE5"/>
    <w:rsid w:val="00881934"/>
    <w:rsid w:val="00882762"/>
    <w:rsid w:val="00883E8A"/>
    <w:rsid w:val="00884611"/>
    <w:rsid w:val="008852E6"/>
    <w:rsid w:val="008859F0"/>
    <w:rsid w:val="00886ADC"/>
    <w:rsid w:val="00886D1F"/>
    <w:rsid w:val="00887FB3"/>
    <w:rsid w:val="0089145A"/>
    <w:rsid w:val="00891EE1"/>
    <w:rsid w:val="008923C6"/>
    <w:rsid w:val="00893987"/>
    <w:rsid w:val="0089572A"/>
    <w:rsid w:val="00895A7F"/>
    <w:rsid w:val="008961FC"/>
    <w:rsid w:val="008963EF"/>
    <w:rsid w:val="0089688E"/>
    <w:rsid w:val="00896B7A"/>
    <w:rsid w:val="00897A91"/>
    <w:rsid w:val="008A0622"/>
    <w:rsid w:val="008A1033"/>
    <w:rsid w:val="008A1FBE"/>
    <w:rsid w:val="008A319A"/>
    <w:rsid w:val="008A5729"/>
    <w:rsid w:val="008A677C"/>
    <w:rsid w:val="008A6A4C"/>
    <w:rsid w:val="008B0103"/>
    <w:rsid w:val="008B014C"/>
    <w:rsid w:val="008B1F6A"/>
    <w:rsid w:val="008B27A2"/>
    <w:rsid w:val="008B3194"/>
    <w:rsid w:val="008B490D"/>
    <w:rsid w:val="008B564C"/>
    <w:rsid w:val="008B5830"/>
    <w:rsid w:val="008B5AE7"/>
    <w:rsid w:val="008C34E4"/>
    <w:rsid w:val="008C4E25"/>
    <w:rsid w:val="008C51F4"/>
    <w:rsid w:val="008C52A9"/>
    <w:rsid w:val="008C60E9"/>
    <w:rsid w:val="008C6543"/>
    <w:rsid w:val="008C7F1C"/>
    <w:rsid w:val="008D1B7C"/>
    <w:rsid w:val="008D2CEF"/>
    <w:rsid w:val="008D4B8B"/>
    <w:rsid w:val="008D5427"/>
    <w:rsid w:val="008D54BD"/>
    <w:rsid w:val="008D6657"/>
    <w:rsid w:val="008E1F60"/>
    <w:rsid w:val="008E20E9"/>
    <w:rsid w:val="008E307E"/>
    <w:rsid w:val="008E307F"/>
    <w:rsid w:val="008E4EC0"/>
    <w:rsid w:val="008E5EBC"/>
    <w:rsid w:val="008E7481"/>
    <w:rsid w:val="008F4DD1"/>
    <w:rsid w:val="008F5D19"/>
    <w:rsid w:val="008F6056"/>
    <w:rsid w:val="009006A0"/>
    <w:rsid w:val="00902618"/>
    <w:rsid w:val="00902C07"/>
    <w:rsid w:val="0090374B"/>
    <w:rsid w:val="00903825"/>
    <w:rsid w:val="0090428E"/>
    <w:rsid w:val="00905625"/>
    <w:rsid w:val="00905804"/>
    <w:rsid w:val="00907001"/>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2017"/>
    <w:rsid w:val="00922500"/>
    <w:rsid w:val="009239CF"/>
    <w:rsid w:val="00924514"/>
    <w:rsid w:val="00924E2A"/>
    <w:rsid w:val="0092555A"/>
    <w:rsid w:val="00927316"/>
    <w:rsid w:val="0092748E"/>
    <w:rsid w:val="00931301"/>
    <w:rsid w:val="0093133D"/>
    <w:rsid w:val="0093276D"/>
    <w:rsid w:val="00933935"/>
    <w:rsid w:val="00933D12"/>
    <w:rsid w:val="00933F8C"/>
    <w:rsid w:val="00934B01"/>
    <w:rsid w:val="00934E19"/>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4A9C"/>
    <w:rsid w:val="0095506C"/>
    <w:rsid w:val="0095561F"/>
    <w:rsid w:val="00956AB6"/>
    <w:rsid w:val="0095778A"/>
    <w:rsid w:val="00961BB2"/>
    <w:rsid w:val="00962108"/>
    <w:rsid w:val="009638D6"/>
    <w:rsid w:val="00963966"/>
    <w:rsid w:val="00964C38"/>
    <w:rsid w:val="00965E08"/>
    <w:rsid w:val="0096615E"/>
    <w:rsid w:val="00970EE7"/>
    <w:rsid w:val="0097102B"/>
    <w:rsid w:val="0097408E"/>
    <w:rsid w:val="00974BB2"/>
    <w:rsid w:val="00974FA7"/>
    <w:rsid w:val="009756E5"/>
    <w:rsid w:val="00975EB4"/>
    <w:rsid w:val="0097752F"/>
    <w:rsid w:val="00977A8C"/>
    <w:rsid w:val="00981DB2"/>
    <w:rsid w:val="009823B7"/>
    <w:rsid w:val="0098271B"/>
    <w:rsid w:val="009828BE"/>
    <w:rsid w:val="0098338C"/>
    <w:rsid w:val="00983910"/>
    <w:rsid w:val="0098511D"/>
    <w:rsid w:val="009855B5"/>
    <w:rsid w:val="00987A3C"/>
    <w:rsid w:val="00990F91"/>
    <w:rsid w:val="009924CF"/>
    <w:rsid w:val="0099268F"/>
    <w:rsid w:val="009932AC"/>
    <w:rsid w:val="00994351"/>
    <w:rsid w:val="00995889"/>
    <w:rsid w:val="009958A7"/>
    <w:rsid w:val="0099628A"/>
    <w:rsid w:val="00996A8F"/>
    <w:rsid w:val="00996FC2"/>
    <w:rsid w:val="009A10B4"/>
    <w:rsid w:val="009A15F1"/>
    <w:rsid w:val="009A1DBF"/>
    <w:rsid w:val="009A2D9B"/>
    <w:rsid w:val="009A36FA"/>
    <w:rsid w:val="009A3AD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1703"/>
    <w:rsid w:val="009C2679"/>
    <w:rsid w:val="009C2FBE"/>
    <w:rsid w:val="009C3C80"/>
    <w:rsid w:val="009C407E"/>
    <w:rsid w:val="009C492F"/>
    <w:rsid w:val="009C6384"/>
    <w:rsid w:val="009D04B4"/>
    <w:rsid w:val="009D0788"/>
    <w:rsid w:val="009D2FF2"/>
    <w:rsid w:val="009D3226"/>
    <w:rsid w:val="009D3385"/>
    <w:rsid w:val="009D42A2"/>
    <w:rsid w:val="009D5303"/>
    <w:rsid w:val="009D6FFF"/>
    <w:rsid w:val="009D793C"/>
    <w:rsid w:val="009E0C22"/>
    <w:rsid w:val="009E16A9"/>
    <w:rsid w:val="009E35DA"/>
    <w:rsid w:val="009E375F"/>
    <w:rsid w:val="009E39D4"/>
    <w:rsid w:val="009E433B"/>
    <w:rsid w:val="009E5401"/>
    <w:rsid w:val="009F0D1A"/>
    <w:rsid w:val="009F23A9"/>
    <w:rsid w:val="009F2AFB"/>
    <w:rsid w:val="009F43B3"/>
    <w:rsid w:val="009F5886"/>
    <w:rsid w:val="00A00FB2"/>
    <w:rsid w:val="00A0583F"/>
    <w:rsid w:val="00A0758F"/>
    <w:rsid w:val="00A104AE"/>
    <w:rsid w:val="00A12AF2"/>
    <w:rsid w:val="00A13B0D"/>
    <w:rsid w:val="00A14E99"/>
    <w:rsid w:val="00A1570A"/>
    <w:rsid w:val="00A17AA1"/>
    <w:rsid w:val="00A2074D"/>
    <w:rsid w:val="00A211B4"/>
    <w:rsid w:val="00A21620"/>
    <w:rsid w:val="00A23B18"/>
    <w:rsid w:val="00A27488"/>
    <w:rsid w:val="00A324D5"/>
    <w:rsid w:val="00A3303E"/>
    <w:rsid w:val="00A330C2"/>
    <w:rsid w:val="00A33924"/>
    <w:rsid w:val="00A33DDF"/>
    <w:rsid w:val="00A34547"/>
    <w:rsid w:val="00A365BE"/>
    <w:rsid w:val="00A375D7"/>
    <w:rsid w:val="00A376B7"/>
    <w:rsid w:val="00A37CE1"/>
    <w:rsid w:val="00A40393"/>
    <w:rsid w:val="00A40646"/>
    <w:rsid w:val="00A41783"/>
    <w:rsid w:val="00A41BF5"/>
    <w:rsid w:val="00A42095"/>
    <w:rsid w:val="00A42E01"/>
    <w:rsid w:val="00A43CA6"/>
    <w:rsid w:val="00A44778"/>
    <w:rsid w:val="00A449B0"/>
    <w:rsid w:val="00A45261"/>
    <w:rsid w:val="00A4567A"/>
    <w:rsid w:val="00A469E7"/>
    <w:rsid w:val="00A46C9B"/>
    <w:rsid w:val="00A503E6"/>
    <w:rsid w:val="00A50F97"/>
    <w:rsid w:val="00A52442"/>
    <w:rsid w:val="00A5334F"/>
    <w:rsid w:val="00A540AE"/>
    <w:rsid w:val="00A54A9B"/>
    <w:rsid w:val="00A55398"/>
    <w:rsid w:val="00A555AF"/>
    <w:rsid w:val="00A56918"/>
    <w:rsid w:val="00A57807"/>
    <w:rsid w:val="00A604A4"/>
    <w:rsid w:val="00A6105F"/>
    <w:rsid w:val="00A61B7D"/>
    <w:rsid w:val="00A61F4F"/>
    <w:rsid w:val="00A62F53"/>
    <w:rsid w:val="00A64176"/>
    <w:rsid w:val="00A6605B"/>
    <w:rsid w:val="00A6627C"/>
    <w:rsid w:val="00A66ADC"/>
    <w:rsid w:val="00A6739A"/>
    <w:rsid w:val="00A7147D"/>
    <w:rsid w:val="00A71744"/>
    <w:rsid w:val="00A75B20"/>
    <w:rsid w:val="00A81B15"/>
    <w:rsid w:val="00A81EB2"/>
    <w:rsid w:val="00A8264B"/>
    <w:rsid w:val="00A83689"/>
    <w:rsid w:val="00A837FF"/>
    <w:rsid w:val="00A84052"/>
    <w:rsid w:val="00A849AA"/>
    <w:rsid w:val="00A84DC8"/>
    <w:rsid w:val="00A85DBC"/>
    <w:rsid w:val="00A86B11"/>
    <w:rsid w:val="00A87C61"/>
    <w:rsid w:val="00A87C96"/>
    <w:rsid w:val="00A87FEB"/>
    <w:rsid w:val="00A9144C"/>
    <w:rsid w:val="00A92770"/>
    <w:rsid w:val="00A92AB1"/>
    <w:rsid w:val="00A93F9F"/>
    <w:rsid w:val="00A9420E"/>
    <w:rsid w:val="00A949E4"/>
    <w:rsid w:val="00A95916"/>
    <w:rsid w:val="00A966B6"/>
    <w:rsid w:val="00A97648"/>
    <w:rsid w:val="00AA1CFD"/>
    <w:rsid w:val="00AA2239"/>
    <w:rsid w:val="00AA247E"/>
    <w:rsid w:val="00AA33D2"/>
    <w:rsid w:val="00AA3DDE"/>
    <w:rsid w:val="00AA47C7"/>
    <w:rsid w:val="00AB0C57"/>
    <w:rsid w:val="00AB1195"/>
    <w:rsid w:val="00AB4182"/>
    <w:rsid w:val="00AB5E72"/>
    <w:rsid w:val="00AB7CDA"/>
    <w:rsid w:val="00AC04D3"/>
    <w:rsid w:val="00AC27DB"/>
    <w:rsid w:val="00AC4A19"/>
    <w:rsid w:val="00AC5F6F"/>
    <w:rsid w:val="00AC62D4"/>
    <w:rsid w:val="00AC6D6B"/>
    <w:rsid w:val="00AC720D"/>
    <w:rsid w:val="00AD21B8"/>
    <w:rsid w:val="00AD25A1"/>
    <w:rsid w:val="00AD2DD2"/>
    <w:rsid w:val="00AD5E3F"/>
    <w:rsid w:val="00AD7736"/>
    <w:rsid w:val="00AD7F00"/>
    <w:rsid w:val="00AE10CE"/>
    <w:rsid w:val="00AE1F03"/>
    <w:rsid w:val="00AE3303"/>
    <w:rsid w:val="00AE43A8"/>
    <w:rsid w:val="00AE4654"/>
    <w:rsid w:val="00AE6A1E"/>
    <w:rsid w:val="00AE70D4"/>
    <w:rsid w:val="00AE7868"/>
    <w:rsid w:val="00AE7904"/>
    <w:rsid w:val="00AF0278"/>
    <w:rsid w:val="00AF0407"/>
    <w:rsid w:val="00AF049B"/>
    <w:rsid w:val="00AF1C3A"/>
    <w:rsid w:val="00AF41AF"/>
    <w:rsid w:val="00AF43D3"/>
    <w:rsid w:val="00AF4AC3"/>
    <w:rsid w:val="00AF4D8B"/>
    <w:rsid w:val="00AF734D"/>
    <w:rsid w:val="00AF7607"/>
    <w:rsid w:val="00AF777F"/>
    <w:rsid w:val="00B017BC"/>
    <w:rsid w:val="00B05B45"/>
    <w:rsid w:val="00B067CA"/>
    <w:rsid w:val="00B07B4C"/>
    <w:rsid w:val="00B07BF4"/>
    <w:rsid w:val="00B10DBB"/>
    <w:rsid w:val="00B115BA"/>
    <w:rsid w:val="00B12B26"/>
    <w:rsid w:val="00B12F38"/>
    <w:rsid w:val="00B13420"/>
    <w:rsid w:val="00B140BE"/>
    <w:rsid w:val="00B15021"/>
    <w:rsid w:val="00B15F9C"/>
    <w:rsid w:val="00B16398"/>
    <w:rsid w:val="00B163F8"/>
    <w:rsid w:val="00B20A2A"/>
    <w:rsid w:val="00B20EB3"/>
    <w:rsid w:val="00B23B40"/>
    <w:rsid w:val="00B2472D"/>
    <w:rsid w:val="00B24C0E"/>
    <w:rsid w:val="00B24CA0"/>
    <w:rsid w:val="00B2549F"/>
    <w:rsid w:val="00B26252"/>
    <w:rsid w:val="00B27158"/>
    <w:rsid w:val="00B30696"/>
    <w:rsid w:val="00B30EA3"/>
    <w:rsid w:val="00B31F6C"/>
    <w:rsid w:val="00B339F1"/>
    <w:rsid w:val="00B339F4"/>
    <w:rsid w:val="00B33E11"/>
    <w:rsid w:val="00B3550D"/>
    <w:rsid w:val="00B36151"/>
    <w:rsid w:val="00B36FC7"/>
    <w:rsid w:val="00B372FE"/>
    <w:rsid w:val="00B377C8"/>
    <w:rsid w:val="00B4108D"/>
    <w:rsid w:val="00B4161A"/>
    <w:rsid w:val="00B430EF"/>
    <w:rsid w:val="00B44516"/>
    <w:rsid w:val="00B4541C"/>
    <w:rsid w:val="00B460DF"/>
    <w:rsid w:val="00B46B81"/>
    <w:rsid w:val="00B4706A"/>
    <w:rsid w:val="00B5223E"/>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37C"/>
    <w:rsid w:val="00B67BB3"/>
    <w:rsid w:val="00B7214D"/>
    <w:rsid w:val="00B72464"/>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7725"/>
    <w:rsid w:val="00B91953"/>
    <w:rsid w:val="00B922B5"/>
    <w:rsid w:val="00B92E51"/>
    <w:rsid w:val="00B93F26"/>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C0AF8"/>
    <w:rsid w:val="00BC1734"/>
    <w:rsid w:val="00BC2EE2"/>
    <w:rsid w:val="00BC424A"/>
    <w:rsid w:val="00BC567D"/>
    <w:rsid w:val="00BC5982"/>
    <w:rsid w:val="00BC5D9C"/>
    <w:rsid w:val="00BC60BF"/>
    <w:rsid w:val="00BC7BDF"/>
    <w:rsid w:val="00BD238B"/>
    <w:rsid w:val="00BD28BF"/>
    <w:rsid w:val="00BD6404"/>
    <w:rsid w:val="00BD6E7F"/>
    <w:rsid w:val="00BD7698"/>
    <w:rsid w:val="00BD78FA"/>
    <w:rsid w:val="00BE0208"/>
    <w:rsid w:val="00BE0218"/>
    <w:rsid w:val="00BE2624"/>
    <w:rsid w:val="00BE33AE"/>
    <w:rsid w:val="00BE7B65"/>
    <w:rsid w:val="00BF046F"/>
    <w:rsid w:val="00BF0A2C"/>
    <w:rsid w:val="00BF1180"/>
    <w:rsid w:val="00BF5FE2"/>
    <w:rsid w:val="00BF65C8"/>
    <w:rsid w:val="00BF6A27"/>
    <w:rsid w:val="00BF7A24"/>
    <w:rsid w:val="00C00919"/>
    <w:rsid w:val="00C01B10"/>
    <w:rsid w:val="00C01C82"/>
    <w:rsid w:val="00C01D50"/>
    <w:rsid w:val="00C056DC"/>
    <w:rsid w:val="00C06299"/>
    <w:rsid w:val="00C072C4"/>
    <w:rsid w:val="00C07BA3"/>
    <w:rsid w:val="00C1329B"/>
    <w:rsid w:val="00C14031"/>
    <w:rsid w:val="00C14E19"/>
    <w:rsid w:val="00C1572F"/>
    <w:rsid w:val="00C15DF6"/>
    <w:rsid w:val="00C210FD"/>
    <w:rsid w:val="00C21E29"/>
    <w:rsid w:val="00C23A72"/>
    <w:rsid w:val="00C23C73"/>
    <w:rsid w:val="00C241C7"/>
    <w:rsid w:val="00C24C05"/>
    <w:rsid w:val="00C24D2F"/>
    <w:rsid w:val="00C25EE2"/>
    <w:rsid w:val="00C26222"/>
    <w:rsid w:val="00C31243"/>
    <w:rsid w:val="00C31283"/>
    <w:rsid w:val="00C33C48"/>
    <w:rsid w:val="00C340E5"/>
    <w:rsid w:val="00C3442B"/>
    <w:rsid w:val="00C34D37"/>
    <w:rsid w:val="00C353C5"/>
    <w:rsid w:val="00C35AA7"/>
    <w:rsid w:val="00C371D5"/>
    <w:rsid w:val="00C37C08"/>
    <w:rsid w:val="00C402FD"/>
    <w:rsid w:val="00C41918"/>
    <w:rsid w:val="00C41BA8"/>
    <w:rsid w:val="00C43BA1"/>
    <w:rsid w:val="00C43DAB"/>
    <w:rsid w:val="00C43E84"/>
    <w:rsid w:val="00C44F1C"/>
    <w:rsid w:val="00C44F9D"/>
    <w:rsid w:val="00C47441"/>
    <w:rsid w:val="00C47F08"/>
    <w:rsid w:val="00C5010A"/>
    <w:rsid w:val="00C514A6"/>
    <w:rsid w:val="00C51C9F"/>
    <w:rsid w:val="00C520AB"/>
    <w:rsid w:val="00C524F5"/>
    <w:rsid w:val="00C56145"/>
    <w:rsid w:val="00C5739F"/>
    <w:rsid w:val="00C57CF0"/>
    <w:rsid w:val="00C57DE6"/>
    <w:rsid w:val="00C60649"/>
    <w:rsid w:val="00C60DB4"/>
    <w:rsid w:val="00C621B8"/>
    <w:rsid w:val="00C63557"/>
    <w:rsid w:val="00C6398D"/>
    <w:rsid w:val="00C63F16"/>
    <w:rsid w:val="00C649BD"/>
    <w:rsid w:val="00C64D03"/>
    <w:rsid w:val="00C65891"/>
    <w:rsid w:val="00C66AC9"/>
    <w:rsid w:val="00C66BDA"/>
    <w:rsid w:val="00C66D69"/>
    <w:rsid w:val="00C724D3"/>
    <w:rsid w:val="00C739D9"/>
    <w:rsid w:val="00C74998"/>
    <w:rsid w:val="00C7716E"/>
    <w:rsid w:val="00C771EC"/>
    <w:rsid w:val="00C77258"/>
    <w:rsid w:val="00C77DD9"/>
    <w:rsid w:val="00C808BD"/>
    <w:rsid w:val="00C83BE6"/>
    <w:rsid w:val="00C83CC1"/>
    <w:rsid w:val="00C85354"/>
    <w:rsid w:val="00C85864"/>
    <w:rsid w:val="00C86273"/>
    <w:rsid w:val="00C86ABA"/>
    <w:rsid w:val="00C90B76"/>
    <w:rsid w:val="00C927FC"/>
    <w:rsid w:val="00C93AC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5F8"/>
    <w:rsid w:val="00CA4BE9"/>
    <w:rsid w:val="00CA58FF"/>
    <w:rsid w:val="00CA6543"/>
    <w:rsid w:val="00CB0305"/>
    <w:rsid w:val="00CB2DF5"/>
    <w:rsid w:val="00CB33C7"/>
    <w:rsid w:val="00CB35AD"/>
    <w:rsid w:val="00CB4E00"/>
    <w:rsid w:val="00CB6DA7"/>
    <w:rsid w:val="00CB731A"/>
    <w:rsid w:val="00CB735D"/>
    <w:rsid w:val="00CB7E4C"/>
    <w:rsid w:val="00CC0303"/>
    <w:rsid w:val="00CC25B4"/>
    <w:rsid w:val="00CC2606"/>
    <w:rsid w:val="00CC2B46"/>
    <w:rsid w:val="00CC3982"/>
    <w:rsid w:val="00CC495A"/>
    <w:rsid w:val="00CC528E"/>
    <w:rsid w:val="00CC5F88"/>
    <w:rsid w:val="00CC69C8"/>
    <w:rsid w:val="00CC73C0"/>
    <w:rsid w:val="00CC7795"/>
    <w:rsid w:val="00CC77A2"/>
    <w:rsid w:val="00CC7B4E"/>
    <w:rsid w:val="00CC7DC5"/>
    <w:rsid w:val="00CD096B"/>
    <w:rsid w:val="00CD0B96"/>
    <w:rsid w:val="00CD13D3"/>
    <w:rsid w:val="00CD1D26"/>
    <w:rsid w:val="00CD1E7C"/>
    <w:rsid w:val="00CD229F"/>
    <w:rsid w:val="00CD292F"/>
    <w:rsid w:val="00CD305E"/>
    <w:rsid w:val="00CD307E"/>
    <w:rsid w:val="00CD444A"/>
    <w:rsid w:val="00CD5FCE"/>
    <w:rsid w:val="00CD629F"/>
    <w:rsid w:val="00CD6A1B"/>
    <w:rsid w:val="00CE0A7F"/>
    <w:rsid w:val="00CE10CC"/>
    <w:rsid w:val="00CE1718"/>
    <w:rsid w:val="00CE1A86"/>
    <w:rsid w:val="00CE2A16"/>
    <w:rsid w:val="00CE4C53"/>
    <w:rsid w:val="00CE6695"/>
    <w:rsid w:val="00CE6928"/>
    <w:rsid w:val="00CF212D"/>
    <w:rsid w:val="00CF383C"/>
    <w:rsid w:val="00CF4156"/>
    <w:rsid w:val="00CF5550"/>
    <w:rsid w:val="00D0036C"/>
    <w:rsid w:val="00D03D00"/>
    <w:rsid w:val="00D05C30"/>
    <w:rsid w:val="00D064E2"/>
    <w:rsid w:val="00D07B03"/>
    <w:rsid w:val="00D10052"/>
    <w:rsid w:val="00D11359"/>
    <w:rsid w:val="00D11510"/>
    <w:rsid w:val="00D14C97"/>
    <w:rsid w:val="00D17DC1"/>
    <w:rsid w:val="00D2175D"/>
    <w:rsid w:val="00D223F1"/>
    <w:rsid w:val="00D22D21"/>
    <w:rsid w:val="00D260CE"/>
    <w:rsid w:val="00D27D4A"/>
    <w:rsid w:val="00D304BB"/>
    <w:rsid w:val="00D3188C"/>
    <w:rsid w:val="00D33834"/>
    <w:rsid w:val="00D33EAA"/>
    <w:rsid w:val="00D35F9B"/>
    <w:rsid w:val="00D36800"/>
    <w:rsid w:val="00D36B69"/>
    <w:rsid w:val="00D408DD"/>
    <w:rsid w:val="00D411DC"/>
    <w:rsid w:val="00D4283C"/>
    <w:rsid w:val="00D429E9"/>
    <w:rsid w:val="00D45CC0"/>
    <w:rsid w:val="00D45D72"/>
    <w:rsid w:val="00D46BB3"/>
    <w:rsid w:val="00D50E8E"/>
    <w:rsid w:val="00D520E4"/>
    <w:rsid w:val="00D52873"/>
    <w:rsid w:val="00D52D2E"/>
    <w:rsid w:val="00D531BD"/>
    <w:rsid w:val="00D536ED"/>
    <w:rsid w:val="00D53A38"/>
    <w:rsid w:val="00D56007"/>
    <w:rsid w:val="00D56E68"/>
    <w:rsid w:val="00D575DD"/>
    <w:rsid w:val="00D57C28"/>
    <w:rsid w:val="00D57DFA"/>
    <w:rsid w:val="00D607E8"/>
    <w:rsid w:val="00D60971"/>
    <w:rsid w:val="00D62488"/>
    <w:rsid w:val="00D63300"/>
    <w:rsid w:val="00D63A71"/>
    <w:rsid w:val="00D6417A"/>
    <w:rsid w:val="00D67FCF"/>
    <w:rsid w:val="00D701C1"/>
    <w:rsid w:val="00D709CE"/>
    <w:rsid w:val="00D7159C"/>
    <w:rsid w:val="00D7159F"/>
    <w:rsid w:val="00D71F73"/>
    <w:rsid w:val="00D72DA1"/>
    <w:rsid w:val="00D74DEA"/>
    <w:rsid w:val="00D75F9D"/>
    <w:rsid w:val="00D76C48"/>
    <w:rsid w:val="00D77006"/>
    <w:rsid w:val="00D80193"/>
    <w:rsid w:val="00D801DF"/>
    <w:rsid w:val="00D8053A"/>
    <w:rsid w:val="00D80786"/>
    <w:rsid w:val="00D80964"/>
    <w:rsid w:val="00D81B91"/>
    <w:rsid w:val="00D81CAB"/>
    <w:rsid w:val="00D843E2"/>
    <w:rsid w:val="00D8576F"/>
    <w:rsid w:val="00D85A1E"/>
    <w:rsid w:val="00D85BD1"/>
    <w:rsid w:val="00D8677F"/>
    <w:rsid w:val="00D8707B"/>
    <w:rsid w:val="00D873A0"/>
    <w:rsid w:val="00D905CE"/>
    <w:rsid w:val="00D90C0C"/>
    <w:rsid w:val="00D93043"/>
    <w:rsid w:val="00D94C54"/>
    <w:rsid w:val="00D9754C"/>
    <w:rsid w:val="00D97F0C"/>
    <w:rsid w:val="00DA030B"/>
    <w:rsid w:val="00DA0F7E"/>
    <w:rsid w:val="00DA12EF"/>
    <w:rsid w:val="00DA3A86"/>
    <w:rsid w:val="00DA5FE1"/>
    <w:rsid w:val="00DA7FEF"/>
    <w:rsid w:val="00DB054E"/>
    <w:rsid w:val="00DB1DD8"/>
    <w:rsid w:val="00DB2D5A"/>
    <w:rsid w:val="00DB385A"/>
    <w:rsid w:val="00DB3A14"/>
    <w:rsid w:val="00DB41A5"/>
    <w:rsid w:val="00DB4C92"/>
    <w:rsid w:val="00DB508B"/>
    <w:rsid w:val="00DB6E5F"/>
    <w:rsid w:val="00DB7412"/>
    <w:rsid w:val="00DC00DC"/>
    <w:rsid w:val="00DC11BC"/>
    <w:rsid w:val="00DC1D74"/>
    <w:rsid w:val="00DC2500"/>
    <w:rsid w:val="00DC4F72"/>
    <w:rsid w:val="00DC5B2D"/>
    <w:rsid w:val="00DC7075"/>
    <w:rsid w:val="00DC77DC"/>
    <w:rsid w:val="00DD0453"/>
    <w:rsid w:val="00DD0C2C"/>
    <w:rsid w:val="00DD0DCC"/>
    <w:rsid w:val="00DD19DE"/>
    <w:rsid w:val="00DD1B28"/>
    <w:rsid w:val="00DD20E5"/>
    <w:rsid w:val="00DD28BC"/>
    <w:rsid w:val="00DD2C0C"/>
    <w:rsid w:val="00DD3617"/>
    <w:rsid w:val="00DD3949"/>
    <w:rsid w:val="00DD66B6"/>
    <w:rsid w:val="00DE31F0"/>
    <w:rsid w:val="00DE3D1C"/>
    <w:rsid w:val="00DE584A"/>
    <w:rsid w:val="00DE75FC"/>
    <w:rsid w:val="00DF069A"/>
    <w:rsid w:val="00DF14A8"/>
    <w:rsid w:val="00DF3965"/>
    <w:rsid w:val="00DF4C55"/>
    <w:rsid w:val="00DF4EEC"/>
    <w:rsid w:val="00DF5026"/>
    <w:rsid w:val="00DF7937"/>
    <w:rsid w:val="00E00B7F"/>
    <w:rsid w:val="00E01BAA"/>
    <w:rsid w:val="00E01FD0"/>
    <w:rsid w:val="00E0227D"/>
    <w:rsid w:val="00E0237C"/>
    <w:rsid w:val="00E04A1D"/>
    <w:rsid w:val="00E04B84"/>
    <w:rsid w:val="00E05314"/>
    <w:rsid w:val="00E06466"/>
    <w:rsid w:val="00E06835"/>
    <w:rsid w:val="00E06888"/>
    <w:rsid w:val="00E06FDA"/>
    <w:rsid w:val="00E07819"/>
    <w:rsid w:val="00E106F0"/>
    <w:rsid w:val="00E10F31"/>
    <w:rsid w:val="00E11042"/>
    <w:rsid w:val="00E12C7F"/>
    <w:rsid w:val="00E160A5"/>
    <w:rsid w:val="00E16CDA"/>
    <w:rsid w:val="00E1713D"/>
    <w:rsid w:val="00E2003A"/>
    <w:rsid w:val="00E2003C"/>
    <w:rsid w:val="00E201A2"/>
    <w:rsid w:val="00E20232"/>
    <w:rsid w:val="00E20A43"/>
    <w:rsid w:val="00E220D6"/>
    <w:rsid w:val="00E22237"/>
    <w:rsid w:val="00E23898"/>
    <w:rsid w:val="00E23FC4"/>
    <w:rsid w:val="00E24A31"/>
    <w:rsid w:val="00E25854"/>
    <w:rsid w:val="00E25B8B"/>
    <w:rsid w:val="00E25D18"/>
    <w:rsid w:val="00E2614B"/>
    <w:rsid w:val="00E26893"/>
    <w:rsid w:val="00E30342"/>
    <w:rsid w:val="00E311C4"/>
    <w:rsid w:val="00E319F1"/>
    <w:rsid w:val="00E3350B"/>
    <w:rsid w:val="00E33CD2"/>
    <w:rsid w:val="00E355B0"/>
    <w:rsid w:val="00E4028D"/>
    <w:rsid w:val="00E40C5A"/>
    <w:rsid w:val="00E40E90"/>
    <w:rsid w:val="00E42108"/>
    <w:rsid w:val="00E421F9"/>
    <w:rsid w:val="00E42FCD"/>
    <w:rsid w:val="00E437AA"/>
    <w:rsid w:val="00E45C7E"/>
    <w:rsid w:val="00E47999"/>
    <w:rsid w:val="00E51298"/>
    <w:rsid w:val="00E530C4"/>
    <w:rsid w:val="00E531EB"/>
    <w:rsid w:val="00E54874"/>
    <w:rsid w:val="00E54B6F"/>
    <w:rsid w:val="00E5543C"/>
    <w:rsid w:val="00E55ACA"/>
    <w:rsid w:val="00E57084"/>
    <w:rsid w:val="00E5738C"/>
    <w:rsid w:val="00E57B74"/>
    <w:rsid w:val="00E60028"/>
    <w:rsid w:val="00E64299"/>
    <w:rsid w:val="00E65BC6"/>
    <w:rsid w:val="00E661FF"/>
    <w:rsid w:val="00E663E6"/>
    <w:rsid w:val="00E66D06"/>
    <w:rsid w:val="00E67894"/>
    <w:rsid w:val="00E71A3D"/>
    <w:rsid w:val="00E726EB"/>
    <w:rsid w:val="00E72CF1"/>
    <w:rsid w:val="00E755FC"/>
    <w:rsid w:val="00E759D7"/>
    <w:rsid w:val="00E76F18"/>
    <w:rsid w:val="00E76F8E"/>
    <w:rsid w:val="00E80B23"/>
    <w:rsid w:val="00E80B52"/>
    <w:rsid w:val="00E824C3"/>
    <w:rsid w:val="00E829B9"/>
    <w:rsid w:val="00E83BE7"/>
    <w:rsid w:val="00E840B3"/>
    <w:rsid w:val="00E84D10"/>
    <w:rsid w:val="00E8629F"/>
    <w:rsid w:val="00E8682A"/>
    <w:rsid w:val="00E8758C"/>
    <w:rsid w:val="00E907A5"/>
    <w:rsid w:val="00E91008"/>
    <w:rsid w:val="00E92758"/>
    <w:rsid w:val="00E9374E"/>
    <w:rsid w:val="00E941D9"/>
    <w:rsid w:val="00E94F54"/>
    <w:rsid w:val="00E968B9"/>
    <w:rsid w:val="00E97AD5"/>
    <w:rsid w:val="00EA1111"/>
    <w:rsid w:val="00EA1349"/>
    <w:rsid w:val="00EA32AB"/>
    <w:rsid w:val="00EA33FC"/>
    <w:rsid w:val="00EA3B4F"/>
    <w:rsid w:val="00EA3C24"/>
    <w:rsid w:val="00EA3CAD"/>
    <w:rsid w:val="00EA73DF"/>
    <w:rsid w:val="00EA7471"/>
    <w:rsid w:val="00EA791D"/>
    <w:rsid w:val="00EB107E"/>
    <w:rsid w:val="00EB2778"/>
    <w:rsid w:val="00EB3972"/>
    <w:rsid w:val="00EB3B6A"/>
    <w:rsid w:val="00EB4794"/>
    <w:rsid w:val="00EB47C4"/>
    <w:rsid w:val="00EB61AE"/>
    <w:rsid w:val="00EB63C1"/>
    <w:rsid w:val="00EB6872"/>
    <w:rsid w:val="00EB7B2E"/>
    <w:rsid w:val="00EC1D84"/>
    <w:rsid w:val="00EC31D9"/>
    <w:rsid w:val="00EC322D"/>
    <w:rsid w:val="00EC3F5D"/>
    <w:rsid w:val="00EC4C82"/>
    <w:rsid w:val="00EC5197"/>
    <w:rsid w:val="00EC635E"/>
    <w:rsid w:val="00EC7D5E"/>
    <w:rsid w:val="00ED0508"/>
    <w:rsid w:val="00ED2F00"/>
    <w:rsid w:val="00ED383A"/>
    <w:rsid w:val="00ED39F8"/>
    <w:rsid w:val="00ED3D43"/>
    <w:rsid w:val="00ED53E3"/>
    <w:rsid w:val="00EE1080"/>
    <w:rsid w:val="00EE4A42"/>
    <w:rsid w:val="00EF1EC5"/>
    <w:rsid w:val="00EF2689"/>
    <w:rsid w:val="00EF4C88"/>
    <w:rsid w:val="00EF5278"/>
    <w:rsid w:val="00EF55EB"/>
    <w:rsid w:val="00EF6491"/>
    <w:rsid w:val="00EF7A9D"/>
    <w:rsid w:val="00F00DCC"/>
    <w:rsid w:val="00F0156F"/>
    <w:rsid w:val="00F02894"/>
    <w:rsid w:val="00F05AC8"/>
    <w:rsid w:val="00F05FF3"/>
    <w:rsid w:val="00F06AE2"/>
    <w:rsid w:val="00F07167"/>
    <w:rsid w:val="00F072D8"/>
    <w:rsid w:val="00F07CE0"/>
    <w:rsid w:val="00F115F5"/>
    <w:rsid w:val="00F118B0"/>
    <w:rsid w:val="00F13D05"/>
    <w:rsid w:val="00F14693"/>
    <w:rsid w:val="00F1679D"/>
    <w:rsid w:val="00F1682C"/>
    <w:rsid w:val="00F16E6A"/>
    <w:rsid w:val="00F17AFA"/>
    <w:rsid w:val="00F20B91"/>
    <w:rsid w:val="00F21139"/>
    <w:rsid w:val="00F21334"/>
    <w:rsid w:val="00F24B8B"/>
    <w:rsid w:val="00F25AAB"/>
    <w:rsid w:val="00F3025D"/>
    <w:rsid w:val="00F30D2E"/>
    <w:rsid w:val="00F321CB"/>
    <w:rsid w:val="00F328CD"/>
    <w:rsid w:val="00F35516"/>
    <w:rsid w:val="00F35790"/>
    <w:rsid w:val="00F35FF1"/>
    <w:rsid w:val="00F36359"/>
    <w:rsid w:val="00F36903"/>
    <w:rsid w:val="00F4136D"/>
    <w:rsid w:val="00F4212E"/>
    <w:rsid w:val="00F42C20"/>
    <w:rsid w:val="00F43BB2"/>
    <w:rsid w:val="00F43E34"/>
    <w:rsid w:val="00F4461C"/>
    <w:rsid w:val="00F44B5F"/>
    <w:rsid w:val="00F4501F"/>
    <w:rsid w:val="00F4512A"/>
    <w:rsid w:val="00F470B2"/>
    <w:rsid w:val="00F51E34"/>
    <w:rsid w:val="00F5219F"/>
    <w:rsid w:val="00F53053"/>
    <w:rsid w:val="00F53FE2"/>
    <w:rsid w:val="00F5615F"/>
    <w:rsid w:val="00F575FF"/>
    <w:rsid w:val="00F618EF"/>
    <w:rsid w:val="00F61DDD"/>
    <w:rsid w:val="00F651F0"/>
    <w:rsid w:val="00F65582"/>
    <w:rsid w:val="00F66D91"/>
    <w:rsid w:val="00F66E75"/>
    <w:rsid w:val="00F67735"/>
    <w:rsid w:val="00F70F98"/>
    <w:rsid w:val="00F724BC"/>
    <w:rsid w:val="00F7257A"/>
    <w:rsid w:val="00F731BC"/>
    <w:rsid w:val="00F75708"/>
    <w:rsid w:val="00F77880"/>
    <w:rsid w:val="00F77EB0"/>
    <w:rsid w:val="00F810C6"/>
    <w:rsid w:val="00F82BF6"/>
    <w:rsid w:val="00F83A96"/>
    <w:rsid w:val="00F83EB4"/>
    <w:rsid w:val="00F84DAB"/>
    <w:rsid w:val="00F85E36"/>
    <w:rsid w:val="00F85FDA"/>
    <w:rsid w:val="00F874DC"/>
    <w:rsid w:val="00F87AFD"/>
    <w:rsid w:val="00F87CDD"/>
    <w:rsid w:val="00F91340"/>
    <w:rsid w:val="00F91C1B"/>
    <w:rsid w:val="00F933F0"/>
    <w:rsid w:val="00F93644"/>
    <w:rsid w:val="00F937A3"/>
    <w:rsid w:val="00F94715"/>
    <w:rsid w:val="00F9481E"/>
    <w:rsid w:val="00F96A3D"/>
    <w:rsid w:val="00F97FB7"/>
    <w:rsid w:val="00FA4718"/>
    <w:rsid w:val="00FA504E"/>
    <w:rsid w:val="00FA5848"/>
    <w:rsid w:val="00FA5FFD"/>
    <w:rsid w:val="00FA6899"/>
    <w:rsid w:val="00FA7F3D"/>
    <w:rsid w:val="00FB0509"/>
    <w:rsid w:val="00FB267D"/>
    <w:rsid w:val="00FB35DF"/>
    <w:rsid w:val="00FB38D8"/>
    <w:rsid w:val="00FB49C0"/>
    <w:rsid w:val="00FB5C9F"/>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701C"/>
    <w:rsid w:val="00FD7353"/>
    <w:rsid w:val="00FD7AA7"/>
    <w:rsid w:val="00FE005A"/>
    <w:rsid w:val="00FE070F"/>
    <w:rsid w:val="00FE170F"/>
    <w:rsid w:val="00FE2AB4"/>
    <w:rsid w:val="00FE5750"/>
    <w:rsid w:val="00FF1F26"/>
    <w:rsid w:val="00FF1FCB"/>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8" w:uiPriority="39"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2C7F"/>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uiPriority w:val="99"/>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uiPriority w:val="9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numbering" w:customStyle="1" w:styleId="15">
    <w:name w:val="목록 없음1"/>
    <w:next w:val="a2"/>
    <w:uiPriority w:val="99"/>
    <w:semiHidden/>
    <w:unhideWhenUsed/>
    <w:rsid w:val="00642941"/>
  </w:style>
  <w:style w:type="character" w:customStyle="1" w:styleId="16">
    <w:name w:val="확인되지 않은 멘션1"/>
    <w:basedOn w:val="a0"/>
    <w:uiPriority w:val="99"/>
    <w:semiHidden/>
    <w:unhideWhenUsed/>
    <w:rsid w:val="00642941"/>
    <w:rPr>
      <w:color w:val="605E5C"/>
      <w:shd w:val="clear" w:color="auto" w:fill="E1DFDD"/>
    </w:rPr>
  </w:style>
  <w:style w:type="paragraph" w:customStyle="1" w:styleId="Tabletext">
    <w:name w:val="Table_text"/>
    <w:basedOn w:val="a"/>
    <w:rsid w:val="0064294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eastAsia="DengXian"/>
    </w:rPr>
  </w:style>
  <w:style w:type="paragraph" w:customStyle="1" w:styleId="Tablehead">
    <w:name w:val="Table_head"/>
    <w:basedOn w:val="a"/>
    <w:link w:val="TableheadChar"/>
    <w:rsid w:val="00642941"/>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DengXian" w:hAnsi="Times New Roman Bold" w:cs="Times New Roman Bold"/>
      <w:b/>
    </w:rPr>
  </w:style>
  <w:style w:type="paragraph" w:customStyle="1" w:styleId="Tablelegend">
    <w:name w:val="Table_legend"/>
    <w:basedOn w:val="a"/>
    <w:rsid w:val="00642941"/>
    <w:pPr>
      <w:tabs>
        <w:tab w:val="left" w:pos="284"/>
        <w:tab w:val="left" w:pos="1134"/>
        <w:tab w:val="left" w:pos="1871"/>
        <w:tab w:val="left" w:pos="2268"/>
      </w:tabs>
      <w:overflowPunct w:val="0"/>
      <w:autoSpaceDE w:val="0"/>
      <w:autoSpaceDN w:val="0"/>
      <w:adjustRightInd w:val="0"/>
      <w:spacing w:before="40" w:after="40" w:line="240" w:lineRule="auto"/>
      <w:jc w:val="left"/>
      <w:textAlignment w:val="baseline"/>
    </w:pPr>
    <w:rPr>
      <w:rFonts w:eastAsia="DengXian"/>
      <w:sz w:val="18"/>
    </w:rPr>
  </w:style>
  <w:style w:type="paragraph" w:customStyle="1" w:styleId="TableNo">
    <w:name w:val="Table_No"/>
    <w:basedOn w:val="a"/>
    <w:next w:val="a"/>
    <w:link w:val="TableNoChar"/>
    <w:rsid w:val="006429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rPr>
  </w:style>
  <w:style w:type="paragraph" w:customStyle="1" w:styleId="AnnexNo">
    <w:name w:val="Annex_No"/>
    <w:basedOn w:val="a"/>
    <w:next w:val="a"/>
    <w:rsid w:val="00642941"/>
    <w:pPr>
      <w:keepNext/>
      <w:keepLines/>
      <w:tabs>
        <w:tab w:val="left" w:pos="1134"/>
        <w:tab w:val="left" w:pos="1871"/>
        <w:tab w:val="left" w:pos="2268"/>
      </w:tabs>
      <w:overflowPunct w:val="0"/>
      <w:autoSpaceDE w:val="0"/>
      <w:autoSpaceDN w:val="0"/>
      <w:adjustRightInd w:val="0"/>
      <w:spacing w:before="480" w:after="80" w:line="240" w:lineRule="auto"/>
      <w:jc w:val="center"/>
      <w:textAlignment w:val="baseline"/>
    </w:pPr>
    <w:rPr>
      <w:rFonts w:eastAsia="DengXian"/>
      <w:caps/>
      <w:sz w:val="28"/>
    </w:rPr>
  </w:style>
  <w:style w:type="paragraph" w:customStyle="1" w:styleId="Annextitle">
    <w:name w:val="Annex_title"/>
    <w:basedOn w:val="a"/>
    <w:next w:val="a"/>
    <w:rsid w:val="00642941"/>
    <w:pPr>
      <w:keepNext/>
      <w:keepLines/>
      <w:tabs>
        <w:tab w:val="left" w:pos="1134"/>
        <w:tab w:val="left" w:pos="1871"/>
        <w:tab w:val="left" w:pos="2268"/>
      </w:tabs>
      <w:overflowPunct w:val="0"/>
      <w:autoSpaceDE w:val="0"/>
      <w:autoSpaceDN w:val="0"/>
      <w:adjustRightInd w:val="0"/>
      <w:spacing w:before="240" w:after="280" w:line="240" w:lineRule="auto"/>
      <w:jc w:val="center"/>
      <w:textAlignment w:val="baseline"/>
    </w:pPr>
    <w:rPr>
      <w:rFonts w:ascii="Times New Roman Bold" w:eastAsia="DengXian" w:hAnsi="Times New Roman Bold"/>
      <w:b/>
      <w:sz w:val="28"/>
    </w:rPr>
  </w:style>
  <w:style w:type="paragraph" w:customStyle="1" w:styleId="Tablefin">
    <w:name w:val="Table_fin"/>
    <w:basedOn w:val="a"/>
    <w:rsid w:val="00642941"/>
    <w:pPr>
      <w:tabs>
        <w:tab w:val="left" w:pos="1134"/>
        <w:tab w:val="left" w:pos="1871"/>
        <w:tab w:val="left" w:pos="2268"/>
      </w:tabs>
      <w:suppressAutoHyphens/>
      <w:overflowPunct w:val="0"/>
      <w:autoSpaceDE w:val="0"/>
      <w:autoSpaceDN w:val="0"/>
      <w:spacing w:after="0" w:line="240" w:lineRule="auto"/>
      <w:jc w:val="left"/>
      <w:textAlignment w:val="baseline"/>
    </w:pPr>
    <w:rPr>
      <w:rFonts w:eastAsia="바탕"/>
      <w:lang w:val="en-US" w:eastAsia="zh-CN"/>
    </w:rPr>
  </w:style>
  <w:style w:type="paragraph" w:customStyle="1" w:styleId="Tabletitle">
    <w:name w:val="Table_title"/>
    <w:basedOn w:val="a"/>
    <w:next w:val="Tabletext"/>
    <w:link w:val="TabletitleChar"/>
    <w:rsid w:val="006429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rPr>
  </w:style>
  <w:style w:type="character" w:customStyle="1" w:styleId="TabletitleChar">
    <w:name w:val="Table_title Char"/>
    <w:link w:val="Tabletitle"/>
    <w:locked/>
    <w:rsid w:val="00642941"/>
    <w:rPr>
      <w:rFonts w:ascii="Times New Roman Bold" w:eastAsia="DengXian" w:hAnsi="Times New Roman Bold"/>
      <w:b/>
      <w:lang w:val="en-GB" w:eastAsia="en-US"/>
    </w:rPr>
  </w:style>
  <w:style w:type="character" w:customStyle="1" w:styleId="TableNoChar">
    <w:name w:val="Table_No Char"/>
    <w:link w:val="TableNo"/>
    <w:locked/>
    <w:rsid w:val="00642941"/>
    <w:rPr>
      <w:rFonts w:eastAsia="DengXian"/>
      <w:caps/>
      <w:lang w:val="en-GB" w:eastAsia="en-US"/>
    </w:rPr>
  </w:style>
  <w:style w:type="character" w:customStyle="1" w:styleId="TableheadChar">
    <w:name w:val="Table_head Char"/>
    <w:link w:val="Tablehead"/>
    <w:locked/>
    <w:rsid w:val="00642941"/>
    <w:rPr>
      <w:rFonts w:ascii="Times New Roman Bold" w:eastAsia="DengXian"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AA6690E-650C-4760-80C5-864B2DC1C6F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1152</Words>
  <Characters>6568</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2024-05-13T14:59:00Z</dcterms:created>
  <dcterms:modified xsi:type="dcterms:W3CDTF">2024-05-13T14:59:00Z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C:\Users\TAEKHOON\Documents\김택훈\Z_Regulation\9_표준단체\3GPP\RAN4\MEETINGS\202405-#111\기고작성\R4-24xxxxx_15GHz_r4.docx</vt:lpwstr>
  </property>
</Properties>
</file>