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F97F1" w14:textId="4F608E08"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#110bis</w:t>
      </w:r>
      <w:r>
        <w:rPr>
          <w:b/>
          <w:i/>
          <w:noProof/>
          <w:sz w:val="28"/>
        </w:rPr>
        <w:tab/>
      </w:r>
      <w:r w:rsidR="00355254" w:rsidRPr="00355254">
        <w:rPr>
          <w:b/>
          <w:i/>
          <w:noProof/>
          <w:sz w:val="28"/>
        </w:rPr>
        <w:t>R4-2406665</w:t>
      </w:r>
    </w:p>
    <w:bookmarkEnd w:id="0"/>
    <w:p w14:paraId="4A3A3D53" w14:textId="5B0460D8" w:rsidR="00D46E9F" w:rsidRDefault="00337CCC" w:rsidP="00D46E9F">
      <w:pPr>
        <w:pStyle w:val="CRCoverPage"/>
        <w:outlineLvl w:val="0"/>
        <w:rPr>
          <w:b/>
          <w:noProof/>
          <w:sz w:val="24"/>
        </w:rPr>
      </w:pPr>
      <w:r w:rsidRPr="00337CCC">
        <w:rPr>
          <w:b/>
          <w:noProof/>
          <w:sz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883E4"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FF0C14">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2781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FF0C14">
              <w:rPr>
                <w:b/>
                <w:noProof/>
                <w:sz w:val="28"/>
              </w:rPr>
              <w:t>4</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0F69B" w:rsidR="001E41F3" w:rsidRDefault="00FF0C14" w:rsidP="005259BB">
            <w:pPr>
              <w:pStyle w:val="CRCoverPage"/>
              <w:spacing w:after="0"/>
              <w:ind w:left="100"/>
              <w:rPr>
                <w:noProof/>
                <w:lang w:eastAsia="zh-CN"/>
              </w:rPr>
            </w:pPr>
            <w:r w:rsidRPr="00FF0C14">
              <w:t>Draft CR for TS 38.101-3 to correct the missing UL configuration for DC_3C_n1A-n75A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E64C8"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4026C1">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FBB486" w:rsidR="001E41F3" w:rsidRDefault="00A61EB2" w:rsidP="00B063CA">
            <w:pPr>
              <w:pStyle w:val="CRCoverPage"/>
              <w:spacing w:after="0"/>
              <w:ind w:left="100"/>
              <w:rPr>
                <w:noProof/>
              </w:rPr>
            </w:pPr>
            <w:r w:rsidRPr="00A61EB2">
              <w:rPr>
                <w:noProof/>
              </w:rPr>
              <w:t>DC_R18_xBLTE_2BNR_yDL2UL</w:t>
            </w:r>
            <w:r w:rsidR="000B628D" w:rsidRPr="000B628D">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4AC77"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03</w:t>
            </w:r>
            <w:r w:rsidR="00B063CA">
              <w:rPr>
                <w:noProof/>
              </w:rPr>
              <w:t>-</w:t>
            </w:r>
            <w:r w:rsidR="00A61EB2">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48B37" w:rsidR="001E41F3" w:rsidRDefault="00A61EB2" w:rsidP="00B063C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B0F86" w:rsidR="00B1146C" w:rsidRDefault="003A0990" w:rsidP="00A75905">
            <w:pPr>
              <w:pStyle w:val="CRCoverPage"/>
              <w:spacing w:after="0"/>
              <w:ind w:left="460"/>
              <w:rPr>
                <w:noProof/>
                <w:lang w:eastAsia="zh-CN"/>
              </w:rPr>
            </w:pPr>
            <w:r>
              <w:rPr>
                <w:noProof/>
                <w:lang w:eastAsia="zh-CN"/>
              </w:rPr>
              <w:t>The UL configuation</w:t>
            </w:r>
            <w:r w:rsidR="00B74536">
              <w:rPr>
                <w:noProof/>
                <w:lang w:eastAsia="zh-CN"/>
              </w:rPr>
              <w:t xml:space="preserve"> DC_3A_n1A is missing for </w:t>
            </w:r>
            <w:r w:rsidR="00B74536" w:rsidRPr="00B74536">
              <w:rPr>
                <w:noProof/>
                <w:lang w:eastAsia="zh-CN"/>
              </w:rPr>
              <w:t>DC_3C_n1A-n75A</w:t>
            </w:r>
            <w:r w:rsidR="0091081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2787B" w:rsidR="001E41F3" w:rsidRDefault="00894944" w:rsidP="003A0990">
            <w:pPr>
              <w:pStyle w:val="CRCoverPage"/>
              <w:spacing w:after="0"/>
              <w:ind w:left="460"/>
              <w:rPr>
                <w:noProof/>
                <w:lang w:eastAsia="zh-CN"/>
              </w:rPr>
            </w:pPr>
            <w:r>
              <w:rPr>
                <w:rFonts w:hint="eastAsia"/>
                <w:noProof/>
                <w:lang w:eastAsia="zh-CN"/>
              </w:rPr>
              <w:t>T</w:t>
            </w:r>
            <w:r>
              <w:rPr>
                <w:noProof/>
                <w:lang w:eastAsia="zh-CN"/>
              </w:rPr>
              <w:t xml:space="preserve">o </w:t>
            </w:r>
            <w:r w:rsidR="00355254">
              <w:rPr>
                <w:noProof/>
                <w:lang w:eastAsia="zh-CN"/>
              </w:rPr>
              <w:t xml:space="preserve">merge the cells and </w:t>
            </w:r>
            <w:bookmarkStart w:id="2" w:name="_GoBack"/>
            <w:bookmarkEnd w:id="2"/>
            <w:r>
              <w:rPr>
                <w:noProof/>
                <w:lang w:eastAsia="zh-CN"/>
              </w:rPr>
              <w:t xml:space="preserve">introduce the </w:t>
            </w:r>
            <w:r w:rsidR="00A75905">
              <w:rPr>
                <w:noProof/>
                <w:lang w:eastAsia="zh-CN"/>
              </w:rPr>
              <w:t xml:space="preserve">missing UL </w:t>
            </w:r>
            <w:r w:rsidR="00A75905" w:rsidRPr="00A75905">
              <w:rPr>
                <w:noProof/>
                <w:lang w:eastAsia="zh-CN"/>
              </w:rPr>
              <w:t>DC_3A_n1A</w:t>
            </w:r>
            <w:r w:rsidR="00A75905">
              <w:t xml:space="preserve"> </w:t>
            </w:r>
            <w:r w:rsidR="00A75905" w:rsidRPr="00A75905">
              <w:rPr>
                <w:noProof/>
                <w:lang w:eastAsia="zh-CN"/>
              </w:rPr>
              <w:t>for DC_3C_n1A-n75A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1961B" w:rsidR="001E41F3" w:rsidRDefault="00A75905" w:rsidP="005259BB">
            <w:pPr>
              <w:pStyle w:val="CRCoverPage"/>
              <w:spacing w:after="0"/>
              <w:ind w:left="100"/>
              <w:rPr>
                <w:noProof/>
                <w:lang w:eastAsia="zh-CN"/>
              </w:rPr>
            </w:pPr>
            <w:r w:rsidRPr="00A75905">
              <w:rPr>
                <w:noProof/>
                <w:lang w:eastAsia="zh-CN"/>
              </w:rPr>
              <w:tab/>
              <w:t>The UL configuation DC_3A_n1A is missing for DC_3C_n1A-n75A.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CEA91" w:rsidR="001E41F3" w:rsidRDefault="00D953E2">
            <w:pPr>
              <w:pStyle w:val="CRCoverPage"/>
              <w:spacing w:after="0"/>
              <w:ind w:left="100"/>
              <w:rPr>
                <w:noProof/>
                <w:lang w:eastAsia="zh-CN"/>
              </w:rPr>
            </w:pPr>
            <w:r w:rsidRPr="003C20FC">
              <w:rPr>
                <w:noProof/>
                <w:lang w:eastAsia="zh-CN"/>
              </w:rPr>
              <w:t>5.</w:t>
            </w:r>
            <w:r w:rsidR="000F12D5">
              <w:rPr>
                <w:noProof/>
                <w:lang w:eastAsia="zh-CN"/>
              </w:rPr>
              <w:t>5B</w:t>
            </w:r>
            <w:r w:rsidRPr="003C20FC">
              <w:rPr>
                <w:noProof/>
                <w:lang w:eastAsia="zh-CN"/>
              </w:rPr>
              <w:t>.</w:t>
            </w:r>
            <w:r w:rsidR="000F12D5">
              <w:rPr>
                <w:noProof/>
                <w:lang w:eastAsia="zh-CN"/>
              </w:rPr>
              <w:t>4.</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2"/>
          <w:color w:val="C00000"/>
          <w:lang w:eastAsia="zh-CN"/>
        </w:rPr>
        <w:lastRenderedPageBreak/>
        <w:t>&lt;&lt;Start of Change&gt;&gt;</w:t>
      </w:r>
    </w:p>
    <w:p w14:paraId="6FEFF6D9" w14:textId="77777777" w:rsidR="00D66B7B" w:rsidRPr="00EF5447" w:rsidRDefault="00D66B7B" w:rsidP="00D66B7B">
      <w:pPr>
        <w:pStyle w:val="40"/>
      </w:pPr>
      <w:r w:rsidRPr="00EF5447">
        <w:t>5.5B.4.2</w:t>
      </w:r>
      <w:r w:rsidRPr="00EF5447">
        <w:tab/>
        <w:t>Inter-band EN-DC configurations within FR1 (three bands)</w:t>
      </w:r>
    </w:p>
    <w:p w14:paraId="63DDD4B9" w14:textId="77777777" w:rsidR="00D66B7B" w:rsidRDefault="00D66B7B" w:rsidP="00D66B7B">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Change w:id="3">
          <w:tblGrid>
            <w:gridCol w:w="3671"/>
            <w:gridCol w:w="5964"/>
          </w:tblGrid>
        </w:tblGridChange>
      </w:tblGrid>
      <w:tr w:rsidR="00D66B7B" w:rsidRPr="00FA4F74" w14:paraId="0EBC7616" w14:textId="77777777" w:rsidTr="00FD425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ABFE09" w14:textId="77777777" w:rsidR="00D66B7B" w:rsidRPr="00877CC8" w:rsidRDefault="00D66B7B" w:rsidP="00FD425C">
            <w:pPr>
              <w:keepLines/>
              <w:spacing w:after="0"/>
              <w:jc w:val="center"/>
              <w:rPr>
                <w:rFonts w:ascii="Arial" w:hAnsi="Arial"/>
                <w:b/>
                <w:sz w:val="18"/>
                <w:lang w:eastAsia="fi-FI"/>
              </w:rPr>
            </w:pPr>
            <w:r w:rsidRPr="00877CC8">
              <w:rPr>
                <w:rFonts w:ascii="Arial" w:hAnsi="Arial"/>
                <w:b/>
                <w:sz w:val="18"/>
                <w:lang w:eastAsia="fi-FI"/>
              </w:rPr>
              <w:lastRenderedPageBreak/>
              <w:t>EN-DC</w:t>
            </w:r>
          </w:p>
          <w:p w14:paraId="5E3D6793" w14:textId="77777777" w:rsidR="00D66B7B" w:rsidRPr="00877CC8" w:rsidRDefault="00D66B7B" w:rsidP="00FD425C">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4BB571A" w14:textId="77777777" w:rsidR="00D66B7B" w:rsidRPr="00877CC8" w:rsidRDefault="00D66B7B" w:rsidP="00FD425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52098571" w14:textId="77777777" w:rsidR="00D66B7B" w:rsidRPr="00877CC8" w:rsidRDefault="00D66B7B" w:rsidP="00FD425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525129C6" w14:textId="77777777" w:rsidR="00D66B7B" w:rsidRPr="00877CC8" w:rsidRDefault="00D66B7B" w:rsidP="00FD425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D66B7B" w:rsidRPr="00877CC8" w14:paraId="131BC54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0AE5B5" w14:textId="77777777" w:rsidR="00D66B7B" w:rsidRPr="00877CC8" w:rsidRDefault="00D66B7B" w:rsidP="00FD425C">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01B480B" w14:textId="77777777" w:rsidR="00D66B7B" w:rsidRPr="008272B5" w:rsidRDefault="00D66B7B" w:rsidP="00FD425C">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1A78812" w14:textId="77777777" w:rsidR="00D66B7B" w:rsidRPr="00877CC8" w:rsidRDefault="00D66B7B" w:rsidP="00FD425C">
            <w:pPr>
              <w:keepNext/>
              <w:keepLines/>
              <w:spacing w:after="0"/>
              <w:jc w:val="center"/>
              <w:rPr>
                <w:rFonts w:ascii="Arial" w:hAnsi="Arial"/>
                <w:sz w:val="18"/>
                <w:lang w:eastAsia="fi-FI"/>
              </w:rPr>
            </w:pPr>
            <w:r w:rsidRPr="008272B5">
              <w:rPr>
                <w:rFonts w:ascii="Arial" w:hAnsi="Arial" w:cs="Arial"/>
                <w:sz w:val="18"/>
                <w:szCs w:val="18"/>
              </w:rPr>
              <w:t>DC_3A_n1A</w:t>
            </w:r>
          </w:p>
        </w:tc>
      </w:tr>
      <w:tr w:rsidR="00D66B7B" w:rsidRPr="00877CC8" w14:paraId="24212C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AF042"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8FE84F"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6BCFF61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D66B7B" w:rsidRPr="00877CC8" w14:paraId="02988DF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391B7"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4919ECA7"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DC_1A_n3A</w:t>
            </w:r>
          </w:p>
        </w:tc>
      </w:tr>
      <w:tr w:rsidR="00D66B7B" w:rsidRPr="00877CC8" w14:paraId="1AE299F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51F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DC_1A-3A_n5A</w:t>
            </w:r>
          </w:p>
          <w:p w14:paraId="48D52A28"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4BF29C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DC_1A_n5A</w:t>
            </w:r>
          </w:p>
          <w:p w14:paraId="24B3A58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DC_3A_n5A</w:t>
            </w:r>
          </w:p>
        </w:tc>
      </w:tr>
      <w:tr w:rsidR="00D66B7B" w:rsidRPr="00877CC8" w14:paraId="74A92E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8813B" w14:textId="77777777" w:rsidR="00D66B7B" w:rsidRPr="002A5FB7" w:rsidRDefault="00D66B7B" w:rsidP="00FD425C">
            <w:pPr>
              <w:keepNext/>
              <w:keepLines/>
              <w:spacing w:after="0"/>
              <w:jc w:val="center"/>
              <w:rPr>
                <w:rFonts w:ascii="Arial" w:hAnsi="Arial"/>
                <w:sz w:val="18"/>
              </w:rPr>
            </w:pPr>
            <w:r w:rsidRPr="002A5FB7">
              <w:rPr>
                <w:rFonts w:ascii="Arial" w:hAnsi="Arial"/>
                <w:sz w:val="18"/>
              </w:rPr>
              <w:t>DC_1A-3A_n7A</w:t>
            </w:r>
          </w:p>
          <w:p w14:paraId="4CC25D45" w14:textId="77777777" w:rsidR="00D66B7B" w:rsidRPr="002A5FB7" w:rsidRDefault="00D66B7B" w:rsidP="00FD425C">
            <w:pPr>
              <w:keepNext/>
              <w:keepLines/>
              <w:spacing w:after="0"/>
              <w:jc w:val="center"/>
              <w:rPr>
                <w:rFonts w:ascii="Arial" w:hAnsi="Arial"/>
                <w:sz w:val="18"/>
              </w:rPr>
            </w:pPr>
            <w:r w:rsidRPr="002A5FB7">
              <w:rPr>
                <w:rFonts w:ascii="Arial" w:hAnsi="Arial" w:cs="Arial"/>
                <w:sz w:val="18"/>
                <w:szCs w:val="18"/>
                <w:lang w:eastAsia="ja-JP"/>
              </w:rPr>
              <w:t>DC_1A-3A_n7B</w:t>
            </w:r>
          </w:p>
          <w:p w14:paraId="5780F9AF" w14:textId="77777777" w:rsidR="00D66B7B" w:rsidRPr="002A5FB7" w:rsidRDefault="00D66B7B" w:rsidP="00FD425C">
            <w:pPr>
              <w:keepNext/>
              <w:keepLines/>
              <w:spacing w:after="0"/>
              <w:jc w:val="center"/>
              <w:rPr>
                <w:rFonts w:ascii="Arial" w:hAnsi="Arial"/>
                <w:sz w:val="18"/>
              </w:rPr>
            </w:pPr>
            <w:r w:rsidRPr="002A5FB7">
              <w:rPr>
                <w:rFonts w:ascii="Arial" w:hAnsi="Arial"/>
                <w:sz w:val="18"/>
              </w:rPr>
              <w:t>DC_1A-3C_n7A</w:t>
            </w:r>
          </w:p>
          <w:p w14:paraId="09F78259" w14:textId="77777777" w:rsidR="00D66B7B" w:rsidRPr="00DB3CD3" w:rsidRDefault="00D66B7B" w:rsidP="00FD425C">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75046A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DC_1A_n7A</w:t>
            </w:r>
          </w:p>
          <w:p w14:paraId="5DB368F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DC_3A_n7A</w:t>
            </w:r>
          </w:p>
          <w:p w14:paraId="46CE553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DC_3C_n7A</w:t>
            </w:r>
          </w:p>
        </w:tc>
      </w:tr>
      <w:tr w:rsidR="00D66B7B" w:rsidRPr="00877CC8" w14:paraId="75C97E3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3EBB8" w14:textId="77777777" w:rsidR="00D66B7B" w:rsidRPr="00877CC8" w:rsidRDefault="00D66B7B" w:rsidP="00FD425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956AE2A"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DC_1A_n7A</w:t>
            </w:r>
          </w:p>
          <w:p w14:paraId="7D643D3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DC_3A_n7A</w:t>
            </w:r>
          </w:p>
          <w:p w14:paraId="098CB35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DC_3C_n7A</w:t>
            </w:r>
          </w:p>
        </w:tc>
      </w:tr>
      <w:tr w:rsidR="00D66B7B" w:rsidRPr="00877CC8" w14:paraId="7A58BC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B6A0E" w14:textId="77777777" w:rsidR="00D66B7B" w:rsidRPr="00877CC8" w:rsidRDefault="00D66B7B" w:rsidP="00FD425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1207AEB" w14:textId="77777777" w:rsidR="00D66B7B" w:rsidRPr="00877CC8" w:rsidRDefault="00D66B7B" w:rsidP="00FD425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6186F6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DC_1A_n7A</w:t>
            </w:r>
          </w:p>
          <w:p w14:paraId="42776B3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DC_3A_n7A</w:t>
            </w:r>
          </w:p>
        </w:tc>
      </w:tr>
      <w:tr w:rsidR="00D66B7B" w:rsidRPr="00877CC8" w14:paraId="3FD5659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26CB5" w14:textId="77777777" w:rsidR="00D66B7B" w:rsidRPr="005A0B1E" w:rsidRDefault="00D66B7B" w:rsidP="00FD425C">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44512901" w14:textId="77777777" w:rsidR="00D66B7B" w:rsidRPr="00877CC8" w:rsidRDefault="00D66B7B" w:rsidP="00FD425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89EEF9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DC_1A_n7A</w:t>
            </w:r>
          </w:p>
          <w:p w14:paraId="045B5B9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DC_3A_n7A</w:t>
            </w:r>
          </w:p>
        </w:tc>
      </w:tr>
      <w:tr w:rsidR="00D66B7B" w:rsidRPr="00877CC8" w14:paraId="6C7DB70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6C1AB" w14:textId="77777777" w:rsidR="00D66B7B" w:rsidRPr="00877CC8" w:rsidRDefault="00D66B7B" w:rsidP="00FD425C">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060B45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8F2FA6C"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A875FE" w14:paraId="6FD453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397C8" w14:textId="77777777" w:rsidR="00D66B7B" w:rsidRDefault="00D66B7B" w:rsidP="00FD425C">
            <w:pPr>
              <w:keepNext/>
              <w:keepLines/>
              <w:spacing w:after="0"/>
              <w:jc w:val="center"/>
              <w:rPr>
                <w:rFonts w:ascii="Arial" w:hAnsi="Arial" w:cs="Arial"/>
                <w:sz w:val="18"/>
                <w:szCs w:val="18"/>
              </w:rPr>
            </w:pPr>
            <w:r w:rsidRPr="00A875FE">
              <w:rPr>
                <w:rFonts w:ascii="Arial" w:hAnsi="Arial" w:cs="Arial"/>
                <w:sz w:val="18"/>
                <w:szCs w:val="18"/>
              </w:rPr>
              <w:t>DC_1A-3A_n26A</w:t>
            </w:r>
          </w:p>
          <w:p w14:paraId="0F42A076" w14:textId="77777777" w:rsidR="00D66B7B" w:rsidRPr="00A875FE" w:rsidRDefault="00D66B7B" w:rsidP="00FD425C">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0A128951" w14:textId="77777777" w:rsidR="00D66B7B" w:rsidRPr="00A875FE" w:rsidRDefault="00D66B7B" w:rsidP="00FD425C">
            <w:pPr>
              <w:pStyle w:val="TAC"/>
              <w:rPr>
                <w:rFonts w:cs="Arial"/>
                <w:szCs w:val="18"/>
                <w:lang w:eastAsia="zh-CN"/>
              </w:rPr>
            </w:pPr>
            <w:r w:rsidRPr="00A875FE">
              <w:rPr>
                <w:rFonts w:cs="Arial"/>
                <w:szCs w:val="18"/>
                <w:lang w:eastAsia="zh-CN"/>
              </w:rPr>
              <w:t>DC_1A_n26A</w:t>
            </w:r>
          </w:p>
          <w:p w14:paraId="042A8F9E" w14:textId="77777777" w:rsidR="00D66B7B" w:rsidRPr="00A875FE" w:rsidRDefault="00D66B7B" w:rsidP="00FD425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D66B7B" w:rsidRPr="00877CC8" w14:paraId="3AA150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FAA2D" w14:textId="77777777" w:rsidR="00D66B7B" w:rsidRPr="00877CC8" w:rsidRDefault="00D66B7B" w:rsidP="00FD425C">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B505DEE"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5306EA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DC_1A_n28A</w:t>
            </w:r>
          </w:p>
          <w:p w14:paraId="2E117B19" w14:textId="77777777" w:rsidR="00D66B7B" w:rsidRDefault="00D66B7B" w:rsidP="00FD425C">
            <w:pPr>
              <w:keepNext/>
              <w:keepLines/>
              <w:spacing w:after="0"/>
              <w:jc w:val="center"/>
              <w:rPr>
                <w:rFonts w:ascii="Arial" w:hAnsi="Arial"/>
                <w:sz w:val="18"/>
              </w:rPr>
            </w:pPr>
            <w:r w:rsidRPr="00877CC8">
              <w:rPr>
                <w:rFonts w:ascii="Arial" w:hAnsi="Arial"/>
                <w:sz w:val="18"/>
              </w:rPr>
              <w:t>DC_3A_n28A</w:t>
            </w:r>
          </w:p>
          <w:p w14:paraId="6FAC28AC" w14:textId="77777777" w:rsidR="00D66B7B" w:rsidRPr="00877CC8" w:rsidRDefault="00D66B7B" w:rsidP="00FD425C">
            <w:pPr>
              <w:keepNext/>
              <w:keepLines/>
              <w:spacing w:after="0"/>
              <w:jc w:val="center"/>
              <w:rPr>
                <w:rFonts w:ascii="Arial" w:hAnsi="Arial"/>
                <w:sz w:val="18"/>
              </w:rPr>
            </w:pPr>
            <w:r>
              <w:rPr>
                <w:rFonts w:ascii="Arial" w:hAnsi="Arial"/>
                <w:sz w:val="18"/>
              </w:rPr>
              <w:t>DC_3C_n28A</w:t>
            </w:r>
          </w:p>
        </w:tc>
      </w:tr>
      <w:tr w:rsidR="00D66B7B" w:rsidRPr="00877CC8" w14:paraId="73217DB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3C4D6"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14F33E88"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2B2936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DC_1A_n28A</w:t>
            </w:r>
          </w:p>
          <w:p w14:paraId="27CD2EB5" w14:textId="77777777" w:rsidR="00D66B7B" w:rsidRDefault="00D66B7B" w:rsidP="00FD425C">
            <w:pPr>
              <w:keepNext/>
              <w:keepLines/>
              <w:spacing w:after="0"/>
              <w:jc w:val="center"/>
              <w:rPr>
                <w:rFonts w:ascii="Arial" w:hAnsi="Arial"/>
                <w:sz w:val="18"/>
              </w:rPr>
            </w:pPr>
            <w:r w:rsidRPr="00877CC8">
              <w:rPr>
                <w:rFonts w:ascii="Arial" w:hAnsi="Arial"/>
                <w:sz w:val="18"/>
              </w:rPr>
              <w:t>DC_3A_n28A</w:t>
            </w:r>
          </w:p>
          <w:p w14:paraId="0585A542" w14:textId="77777777" w:rsidR="00D66B7B" w:rsidRPr="00877CC8" w:rsidRDefault="00D66B7B" w:rsidP="00FD425C">
            <w:pPr>
              <w:keepNext/>
              <w:keepLines/>
              <w:spacing w:after="0"/>
              <w:jc w:val="center"/>
              <w:rPr>
                <w:rFonts w:ascii="Arial" w:hAnsi="Arial"/>
                <w:sz w:val="18"/>
              </w:rPr>
            </w:pPr>
            <w:r>
              <w:rPr>
                <w:rFonts w:ascii="Arial" w:hAnsi="Arial"/>
                <w:sz w:val="18"/>
              </w:rPr>
              <w:t>DC_3C_n28A</w:t>
            </w:r>
          </w:p>
        </w:tc>
      </w:tr>
      <w:tr w:rsidR="00D66B7B" w:rsidRPr="00877CC8" w14:paraId="7F897DA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18E4E"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61D2DA9"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86D98BD"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DC_1A_n28A</w:t>
            </w:r>
          </w:p>
        </w:tc>
      </w:tr>
      <w:tr w:rsidR="00D66B7B" w:rsidRPr="00877CC8" w14:paraId="66965A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728B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1FD1F0C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DC_1A_n38A</w:t>
            </w:r>
          </w:p>
          <w:p w14:paraId="540F35F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DC_3A_n38A</w:t>
            </w:r>
          </w:p>
        </w:tc>
      </w:tr>
      <w:tr w:rsidR="00D66B7B" w:rsidRPr="00877CC8" w14:paraId="70D615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C707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0E3BB6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DC_1A_n3A</w:t>
            </w:r>
          </w:p>
          <w:p w14:paraId="0B9867E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DC_1A_n38A</w:t>
            </w:r>
          </w:p>
        </w:tc>
      </w:tr>
      <w:tr w:rsidR="00D66B7B" w:rsidRPr="00877CC8" w14:paraId="1F7CAF4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C20C2"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681A0FE"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160A2D68"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ja-JP"/>
              </w:rPr>
              <w:t>DC_3A_n40A</w:t>
            </w:r>
          </w:p>
        </w:tc>
      </w:tr>
      <w:tr w:rsidR="00D66B7B" w:rsidRPr="00877CC8" w14:paraId="0F391B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DB92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F94A5AB"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4A47A2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14EFB6C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4B441DD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D66B7B" w:rsidRPr="00877CC8" w14:paraId="3EDCFCF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3637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6AB0C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DC_1A_n3A</w:t>
            </w:r>
          </w:p>
          <w:p w14:paraId="4A0BB9A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DC_1A_n41A</w:t>
            </w:r>
          </w:p>
        </w:tc>
      </w:tr>
      <w:tr w:rsidR="00D66B7B" w:rsidRPr="00877CC8" w14:paraId="718AD4A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1D21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DC_1A-3A_n71A</w:t>
            </w:r>
          </w:p>
          <w:p w14:paraId="7845C34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7623FF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F3D664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D66B7B" w:rsidRPr="00877CC8" w14:paraId="1E5F43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C7FC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588FCEC9"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1FFCE3D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3BD7B6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73334F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284DEA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D66B7B" w:rsidRPr="00877CC8" w14:paraId="6A7850C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2347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A9426F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0A82BE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0EA9D42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43D9B3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D66B7B" w:rsidRPr="00877CC8" w14:paraId="548767C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03DF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16B5E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DC_1A_n77A</w:t>
            </w:r>
          </w:p>
          <w:p w14:paraId="484D321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D66B7B" w:rsidRPr="00877CC8" w14:paraId="65C49C4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646A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AF1D92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1B2373A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A1864A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4DAEB4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D80157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66B7B" w:rsidRPr="00877CC8" w14:paraId="03D6D71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BF0B0"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593D5FC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917A2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20881A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B63198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66B7B" w:rsidRPr="00B251C4" w14:paraId="15D5CF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643AD" w14:textId="77777777" w:rsidR="00D66B7B" w:rsidRPr="00B251C4" w:rsidRDefault="00D66B7B" w:rsidP="00FD425C">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5F3823"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2F96CF5"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D66B7B" w:rsidRPr="00877CC8" w14:paraId="527838A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4E79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73B654A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4D9F2E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848E50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F873E9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66B7B" w:rsidRPr="00877CC8" w14:paraId="221F42C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197A2"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48C31A90"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DC_1A_n78A</w:t>
            </w:r>
          </w:p>
          <w:p w14:paraId="7FDED1B0"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t>DC_3A_n78A</w:t>
            </w:r>
          </w:p>
        </w:tc>
      </w:tr>
      <w:tr w:rsidR="00D66B7B" w14:paraId="1B03FC5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281AD"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0C457D1A"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DC_1A_n78A</w:t>
            </w:r>
          </w:p>
          <w:p w14:paraId="60DD0B36"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DC_3A_n78A</w:t>
            </w:r>
          </w:p>
        </w:tc>
      </w:tr>
      <w:tr w:rsidR="00D66B7B" w:rsidRPr="00877CC8" w14:paraId="23508B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5959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2797E5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29F1262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D66B7B" w:rsidRPr="00877CC8" w14:paraId="5337970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383BD" w14:textId="77777777" w:rsidR="00D66B7B" w:rsidRPr="00877CC8" w:rsidRDefault="00D66B7B" w:rsidP="00FD425C">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BB1E8AA" w14:textId="77777777" w:rsidR="00D66B7B" w:rsidRPr="00877CC8" w:rsidRDefault="00D66B7B" w:rsidP="00FD425C">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D66B7B" w:rsidRPr="00877CC8" w14:paraId="73A1941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9B62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07BD71A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9BEB13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66B7B" w:rsidRPr="00877CC8" w14:paraId="6EA15FD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B6C5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938C0D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14AD38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66B7B" w:rsidRPr="00877CC8" w14:paraId="333A5A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7BD9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60F9BC"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B597DC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66B7B" w:rsidRPr="00877CC8" w14:paraId="43B21E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C8C9A" w14:textId="77777777" w:rsidR="00D66B7B" w:rsidRPr="00877CC8" w:rsidRDefault="00D66B7B" w:rsidP="00FD425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6AD240" w14:textId="77777777" w:rsidR="00D66B7B" w:rsidRPr="00E63A28" w:rsidRDefault="00D66B7B" w:rsidP="00FD425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6910C713" w14:textId="77777777" w:rsidR="00D66B7B" w:rsidRPr="00877CC8" w:rsidRDefault="00D66B7B" w:rsidP="00FD425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D66B7B" w:rsidRPr="00877CC8" w14:paraId="2BC9DE5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29B71"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51FB7E"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D29E883"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D66B7B" w:rsidRPr="00877CC8" w14:paraId="5CD67D4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3163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657B2F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A758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4DFC22F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D66B7B" w:rsidRPr="00EB7002" w14:paraId="1B21D01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FF570" w14:textId="77777777" w:rsidR="00D66B7B" w:rsidRPr="00EB7002" w:rsidRDefault="00D66B7B" w:rsidP="00FD425C">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4CC7A6D3" w14:textId="77777777" w:rsidR="00D66B7B" w:rsidRPr="00EB7002" w:rsidRDefault="00D66B7B" w:rsidP="00FD425C">
            <w:pPr>
              <w:pStyle w:val="TAC"/>
              <w:rPr>
                <w:rFonts w:cs="Arial"/>
                <w:szCs w:val="18"/>
                <w:lang w:eastAsia="zh-CN"/>
              </w:rPr>
            </w:pPr>
            <w:r w:rsidRPr="00EB7002">
              <w:rPr>
                <w:rFonts w:cs="Arial"/>
                <w:szCs w:val="18"/>
                <w:lang w:eastAsia="zh-CN"/>
              </w:rPr>
              <w:t>DC_1A_n105A</w:t>
            </w:r>
          </w:p>
          <w:p w14:paraId="2257BE07" w14:textId="77777777" w:rsidR="00D66B7B" w:rsidRPr="00EB7002" w:rsidRDefault="00D66B7B" w:rsidP="00FD425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D66B7B" w:rsidRPr="00EB7002" w14:paraId="10E6971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7AE28" w14:textId="77777777" w:rsidR="00D66B7B" w:rsidRPr="00C914E3" w:rsidRDefault="00D66B7B" w:rsidP="00FD425C">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2212527" w14:textId="77777777" w:rsidR="00D66B7B" w:rsidRDefault="00D66B7B" w:rsidP="00FD425C">
            <w:pPr>
              <w:keepNext/>
              <w:keepLines/>
              <w:spacing w:after="0"/>
              <w:jc w:val="center"/>
              <w:rPr>
                <w:rFonts w:ascii="Arial" w:hAnsi="Arial"/>
                <w:sz w:val="18"/>
              </w:rPr>
            </w:pPr>
            <w:r>
              <w:rPr>
                <w:rFonts w:ascii="Arial" w:hAnsi="Arial"/>
                <w:sz w:val="18"/>
              </w:rPr>
              <w:t>DC_1A_n28A</w:t>
            </w:r>
          </w:p>
          <w:p w14:paraId="6C9AFCF1" w14:textId="77777777" w:rsidR="00D66B7B" w:rsidRPr="00EB7002" w:rsidRDefault="00D66B7B" w:rsidP="00FD425C">
            <w:pPr>
              <w:pStyle w:val="TAC"/>
              <w:rPr>
                <w:rFonts w:cs="Arial"/>
                <w:szCs w:val="18"/>
                <w:lang w:eastAsia="zh-CN"/>
              </w:rPr>
            </w:pPr>
            <w:r>
              <w:t>DC_5A_n28A</w:t>
            </w:r>
          </w:p>
        </w:tc>
      </w:tr>
      <w:tr w:rsidR="00D66B7B" w:rsidRPr="00B251C4" w14:paraId="7FBE718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F6322" w14:textId="77777777" w:rsidR="00D66B7B" w:rsidRPr="00B251C4" w:rsidRDefault="00D66B7B" w:rsidP="00FD425C">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FCB1361" w14:textId="77777777" w:rsidR="00D66B7B" w:rsidRDefault="00D66B7B" w:rsidP="00FD425C">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7CB325CF" w14:textId="77777777" w:rsidR="00D66B7B" w:rsidRPr="00B251C4" w:rsidRDefault="00D66B7B" w:rsidP="00FD425C">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D66B7B" w:rsidRPr="00B251C4" w14:paraId="7ADEC51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647A5" w14:textId="77777777" w:rsidR="00D66B7B" w:rsidRPr="00C732A0" w:rsidRDefault="00D66B7B" w:rsidP="00FD425C">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9C76BAC" w14:textId="77777777" w:rsidR="00D66B7B" w:rsidRDefault="00D66B7B" w:rsidP="00FD425C">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127A5A16" w14:textId="77777777" w:rsidR="00D66B7B" w:rsidRPr="00C732A0" w:rsidRDefault="00D66B7B" w:rsidP="00FD425C">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D66B7B" w:rsidRPr="00877CC8" w14:paraId="7D26E4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C386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44BDB7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7D2E881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DC_5A_n77A</w:t>
            </w:r>
          </w:p>
        </w:tc>
      </w:tr>
      <w:tr w:rsidR="00D66B7B" w:rsidRPr="00877CC8" w14:paraId="1542A86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2DAA9" w14:textId="77777777" w:rsidR="00D66B7B" w:rsidRDefault="00D66B7B" w:rsidP="00FD425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665B656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B4D07D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35338A0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DC_5A_n77A</w:t>
            </w:r>
          </w:p>
        </w:tc>
      </w:tr>
      <w:tr w:rsidR="00D66B7B" w:rsidRPr="00877CC8" w14:paraId="1379E4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32EF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616C9DE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1A1C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D7E50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877CC8" w14:paraId="65AF6F8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2F3F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195D0F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7DD70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B251C4" w14:paraId="2A978E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6602B" w14:textId="77777777" w:rsidR="00D66B7B" w:rsidRPr="00B251C4" w:rsidRDefault="00D66B7B" w:rsidP="00FD425C">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AB40819"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7A75C95"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66B7B" w:rsidRPr="00877CC8" w14:paraId="48C6DD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4653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C1B2DD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9BB7D6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877CC8" w14:paraId="272E05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A546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8C3F910"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01369CE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66B7B" w:rsidRPr="00877CC8" w14:paraId="52C57C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F8FA8"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6F61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DC_1A_n5A</w:t>
            </w:r>
          </w:p>
          <w:p w14:paraId="7D9B8836"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D66B7B" w:rsidRPr="00B251C4" w14:paraId="1997AB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412ED" w14:textId="77777777" w:rsidR="00D66B7B" w:rsidRPr="00B251C4" w:rsidRDefault="00D66B7B" w:rsidP="00FD425C">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797156B" w14:textId="77777777" w:rsidR="00D66B7B" w:rsidRDefault="00D66B7B" w:rsidP="00FD425C">
            <w:pPr>
              <w:keepNext/>
              <w:keepLines/>
              <w:spacing w:after="0"/>
              <w:jc w:val="center"/>
              <w:rPr>
                <w:rFonts w:ascii="Arial" w:hAnsi="Arial" w:cs="Arial"/>
                <w:sz w:val="18"/>
                <w:szCs w:val="18"/>
                <w:vertAlign w:val="superscript"/>
              </w:rPr>
            </w:pPr>
            <w:r>
              <w:rPr>
                <w:rFonts w:ascii="Arial" w:hAnsi="Arial" w:cs="Arial"/>
                <w:sz w:val="18"/>
                <w:szCs w:val="18"/>
              </w:rPr>
              <w:t>DC_1A_n1A</w:t>
            </w:r>
          </w:p>
          <w:p w14:paraId="3A1D8582" w14:textId="77777777" w:rsidR="00D66B7B" w:rsidRPr="00B251C4" w:rsidRDefault="00D66B7B" w:rsidP="00FD425C">
            <w:pPr>
              <w:keepNext/>
              <w:keepLines/>
              <w:spacing w:after="0"/>
              <w:jc w:val="center"/>
              <w:rPr>
                <w:rFonts w:ascii="Arial" w:hAnsi="Arial"/>
                <w:sz w:val="18"/>
                <w:lang w:eastAsia="zh-CN"/>
              </w:rPr>
            </w:pPr>
            <w:r>
              <w:rPr>
                <w:rFonts w:ascii="Arial" w:hAnsi="Arial" w:cs="Arial"/>
                <w:sz w:val="18"/>
                <w:szCs w:val="18"/>
              </w:rPr>
              <w:t>DC_7A_n1A</w:t>
            </w:r>
          </w:p>
        </w:tc>
      </w:tr>
      <w:tr w:rsidR="00D66B7B" w:rsidRPr="00877CC8" w14:paraId="32C2A54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2422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DC_1A-7A_n3A</w:t>
            </w:r>
          </w:p>
          <w:p w14:paraId="6DD0830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33F412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DC_1A_n3A</w:t>
            </w:r>
          </w:p>
          <w:p w14:paraId="5CB2D25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DC_7A_n3A</w:t>
            </w:r>
          </w:p>
          <w:p w14:paraId="533BA8A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DC_7C_n3A</w:t>
            </w:r>
          </w:p>
        </w:tc>
      </w:tr>
      <w:tr w:rsidR="00D66B7B" w:rsidRPr="00877CC8" w14:paraId="18AB976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A6F2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DC_1A-7A_n5A</w:t>
            </w:r>
          </w:p>
          <w:p w14:paraId="72960786"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0AB84E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DC_1A_n5A</w:t>
            </w:r>
          </w:p>
          <w:p w14:paraId="4F16A16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DC_7A_n5A</w:t>
            </w:r>
          </w:p>
          <w:p w14:paraId="323AE68E"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D66B7B" w:rsidRPr="00877CC8" w14:paraId="6485543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B03C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22CFB8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DC_1A_n7A</w:t>
            </w:r>
          </w:p>
          <w:p w14:paraId="02BB3FA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66B7B" w:rsidRPr="00877CC8" w14:paraId="2FE1E74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D83F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DBBDF5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DC_1A_n7A</w:t>
            </w:r>
          </w:p>
          <w:p w14:paraId="6B72D85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66B7B" w:rsidRPr="00B251C4" w14:paraId="4A38E4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37E9F" w14:textId="77777777" w:rsidR="00D66B7B" w:rsidRPr="00B251C4" w:rsidRDefault="00D66B7B" w:rsidP="00FD425C">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1CD40B9" w14:textId="77777777" w:rsidR="00D66B7B" w:rsidRPr="00B251C4" w:rsidRDefault="00D66B7B" w:rsidP="00FD425C">
            <w:pPr>
              <w:keepNext/>
              <w:keepLines/>
              <w:spacing w:after="0"/>
              <w:jc w:val="center"/>
              <w:rPr>
                <w:rFonts w:ascii="Arial" w:hAnsi="Arial"/>
                <w:sz w:val="18"/>
                <w:lang w:eastAsia="fi-FI"/>
              </w:rPr>
            </w:pPr>
            <w:r w:rsidRPr="004455E9">
              <w:rPr>
                <w:rFonts w:ascii="Arial" w:hAnsi="Arial"/>
                <w:sz w:val="18"/>
                <w:lang w:eastAsia="ja-JP"/>
              </w:rPr>
              <w:t>DC_1A_n7A</w:t>
            </w:r>
          </w:p>
        </w:tc>
      </w:tr>
      <w:tr w:rsidR="00D66B7B" w:rsidRPr="00877CC8" w14:paraId="1EE59D1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0270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20613E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E3769E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B251C4" w14:paraId="7535E0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8C968" w14:textId="77777777" w:rsidR="00D66B7B" w:rsidRPr="00B251C4" w:rsidRDefault="00D66B7B" w:rsidP="00FD425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E38840" w14:textId="77777777" w:rsidR="00D66B7B" w:rsidRDefault="00D66B7B" w:rsidP="00FD425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1EEE78C" w14:textId="77777777" w:rsidR="00D66B7B" w:rsidRPr="00B251C4" w:rsidRDefault="00D66B7B" w:rsidP="00FD425C">
            <w:pPr>
              <w:keepNext/>
              <w:keepLines/>
              <w:spacing w:after="0"/>
              <w:jc w:val="center"/>
              <w:rPr>
                <w:rFonts w:ascii="Arial" w:hAnsi="Arial"/>
                <w:sz w:val="18"/>
                <w:lang w:eastAsia="fi-FI"/>
              </w:rPr>
            </w:pPr>
            <w:r>
              <w:rPr>
                <w:rFonts w:ascii="Arial" w:hAnsi="Arial" w:cs="Arial"/>
                <w:sz w:val="18"/>
                <w:szCs w:val="18"/>
              </w:rPr>
              <w:t>DC_7A_n20A</w:t>
            </w:r>
          </w:p>
        </w:tc>
      </w:tr>
      <w:tr w:rsidR="00D66B7B" w:rsidRPr="00A875FE" w14:paraId="2A34FE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1CFE8" w14:textId="77777777" w:rsidR="00D66B7B" w:rsidRPr="00A875FE" w:rsidRDefault="00D66B7B" w:rsidP="00FD425C">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7F1C821" w14:textId="77777777" w:rsidR="00D66B7B" w:rsidRPr="00A875FE" w:rsidRDefault="00D66B7B" w:rsidP="00FD425C">
            <w:pPr>
              <w:pStyle w:val="TAC"/>
              <w:rPr>
                <w:rFonts w:cs="Arial"/>
                <w:szCs w:val="18"/>
                <w:lang w:eastAsia="zh-CN"/>
              </w:rPr>
            </w:pPr>
            <w:r w:rsidRPr="00A875FE">
              <w:rPr>
                <w:rFonts w:cs="Arial"/>
                <w:szCs w:val="18"/>
                <w:lang w:eastAsia="zh-CN"/>
              </w:rPr>
              <w:t>DC_1A_n26A</w:t>
            </w:r>
          </w:p>
          <w:p w14:paraId="01977375" w14:textId="77777777" w:rsidR="00D66B7B" w:rsidRPr="00A875FE" w:rsidRDefault="00D66B7B" w:rsidP="00FD425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D66B7B" w:rsidRPr="00647B68" w14:paraId="08DB234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DF0E0" w14:textId="77777777" w:rsidR="00D66B7B" w:rsidRPr="00647B68" w:rsidRDefault="00D66B7B" w:rsidP="00FD425C">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7DE993B" w14:textId="77777777" w:rsidR="00D66B7B" w:rsidRPr="00647B68" w:rsidRDefault="00D66B7B" w:rsidP="00FD425C">
            <w:pPr>
              <w:pStyle w:val="TAC"/>
              <w:rPr>
                <w:rFonts w:cs="Arial"/>
                <w:szCs w:val="18"/>
                <w:lang w:eastAsia="zh-CN"/>
              </w:rPr>
            </w:pPr>
            <w:r w:rsidRPr="00647B68">
              <w:rPr>
                <w:rFonts w:cs="Arial"/>
                <w:szCs w:val="18"/>
                <w:lang w:eastAsia="zh-CN"/>
              </w:rPr>
              <w:t>DC_1A_n26A</w:t>
            </w:r>
          </w:p>
          <w:p w14:paraId="01A9321F" w14:textId="77777777" w:rsidR="00D66B7B" w:rsidRPr="00647B68" w:rsidRDefault="00D66B7B" w:rsidP="00FD425C">
            <w:pPr>
              <w:pStyle w:val="TAC"/>
              <w:rPr>
                <w:rFonts w:cs="Arial"/>
                <w:szCs w:val="18"/>
                <w:lang w:eastAsia="zh-CN"/>
              </w:rPr>
            </w:pPr>
            <w:r w:rsidRPr="00647B68">
              <w:rPr>
                <w:rFonts w:cs="Arial"/>
                <w:szCs w:val="18"/>
                <w:lang w:eastAsia="zh-CN"/>
              </w:rPr>
              <w:t>DC_7A_n26A</w:t>
            </w:r>
          </w:p>
          <w:p w14:paraId="52F47FE4" w14:textId="77777777" w:rsidR="00D66B7B" w:rsidRPr="00647B68" w:rsidRDefault="00D66B7B" w:rsidP="00FD425C">
            <w:pPr>
              <w:pStyle w:val="TAC"/>
              <w:rPr>
                <w:rFonts w:cs="Arial"/>
                <w:szCs w:val="18"/>
                <w:lang w:eastAsia="zh-CN"/>
              </w:rPr>
            </w:pPr>
            <w:r w:rsidRPr="00647B68">
              <w:rPr>
                <w:rFonts w:cs="Arial"/>
                <w:szCs w:val="18"/>
                <w:lang w:eastAsia="zh-CN"/>
              </w:rPr>
              <w:t>DC_7C_n26A</w:t>
            </w:r>
          </w:p>
        </w:tc>
      </w:tr>
      <w:tr w:rsidR="00D66B7B" w:rsidRPr="00877CC8" w14:paraId="60A18B8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40FE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D4255C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E2674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C9FCA8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92A8E4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rPr>
              <w:t>DC_7C_n28A</w:t>
            </w:r>
          </w:p>
        </w:tc>
      </w:tr>
      <w:tr w:rsidR="00D66B7B" w:rsidRPr="00877CC8" w14:paraId="353D925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2309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7BF622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424723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D66B7B" w:rsidRPr="00B251C4" w14:paraId="55235A0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4445D" w14:textId="77777777" w:rsidR="00D66B7B" w:rsidRPr="00B251C4" w:rsidRDefault="00D66B7B" w:rsidP="00FD425C">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85F6A12" w14:textId="77777777" w:rsidR="00D66B7B" w:rsidRPr="0091131C" w:rsidRDefault="00D66B7B" w:rsidP="00FD425C">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4F74F68D" w14:textId="77777777" w:rsidR="00D66B7B" w:rsidRPr="00B251C4" w:rsidRDefault="00D66B7B" w:rsidP="00FD425C">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D66B7B" w:rsidRPr="00877CC8" w14:paraId="5B30648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1EAC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3D9AB04"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DC_1A_n40A</w:t>
            </w:r>
          </w:p>
          <w:p w14:paraId="70828B8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DC_7A_n40A</w:t>
            </w:r>
          </w:p>
        </w:tc>
      </w:tr>
      <w:tr w:rsidR="00D66B7B" w:rsidRPr="00877CC8" w14:paraId="6FB2F2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E8E99" w14:textId="77777777" w:rsidR="00D66B7B" w:rsidRPr="00877CC8" w:rsidRDefault="00D66B7B" w:rsidP="00FD425C">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A017CD0" w14:textId="77777777" w:rsidR="00D66B7B" w:rsidRDefault="00D66B7B" w:rsidP="00FD425C">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61E33B8" w14:textId="77777777" w:rsidR="00D66B7B" w:rsidRPr="00877CC8" w:rsidRDefault="00D66B7B" w:rsidP="00FD425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D66B7B" w:rsidRPr="00877CC8" w14:paraId="44903FE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E938A" w14:textId="77777777" w:rsidR="00D66B7B" w:rsidRPr="00877CC8" w:rsidRDefault="00D66B7B" w:rsidP="00FD425C">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30EF15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3F4E93F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33A4A64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F74F3" w14:textId="77777777" w:rsidR="00D66B7B" w:rsidRDefault="00D66B7B" w:rsidP="00FD425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396682CB"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B46A9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206A936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635932A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B30C1"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CDA42D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6C430D1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01A5EC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8CC50" w14:textId="77777777" w:rsidR="00D66B7B" w:rsidRDefault="00D66B7B" w:rsidP="00FD425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36C31A3D"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D275B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25F9F7D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29E2A9F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6FAC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507E8286"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0622DC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27EE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4C82A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03CDC7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66B7B" w:rsidRPr="00877CC8" w14:paraId="766E2BB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FD97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4A66E84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E8AB4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0090D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DC0BF0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66B7B" w:rsidRPr="00B251C4" w14:paraId="7BAA75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0DF94"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DE1C95"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6FB8F05"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66B7B" w:rsidRPr="00877CC8" w14:paraId="26AF148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2030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C1BF70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7E13B5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66B7B" w:rsidRPr="00877CC8" w14:paraId="275EE8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2A222"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102C33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0754F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E54697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66B7B" w:rsidRPr="00877CC8" w14:paraId="24F8B4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2A54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8C077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0806C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66B7B" w:rsidRPr="00B251C4" w14:paraId="163FF4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07C4C" w14:textId="77777777" w:rsidR="00D66B7B" w:rsidRPr="00B251C4" w:rsidRDefault="00D66B7B" w:rsidP="00FD425C">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ED57E8"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452597D"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66B7B" w:rsidRPr="00877CC8" w14:paraId="77A79D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2FA22"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71C2A88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3C8AD31"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4A922C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66B7B" w:rsidRPr="00877CC8" w14:paraId="400CB0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62C6E"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8F3722C"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E6FBF5A"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66B7B" w:rsidRPr="00EB7002" w14:paraId="34F81AF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ABE17" w14:textId="77777777" w:rsidR="00D66B7B" w:rsidRPr="00EB7002" w:rsidRDefault="00D66B7B" w:rsidP="00FD425C">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7FBB51AB" w14:textId="77777777" w:rsidR="00D66B7B" w:rsidRPr="008A0D6F" w:rsidRDefault="00D66B7B" w:rsidP="00FD425C">
            <w:pPr>
              <w:pStyle w:val="TAC"/>
              <w:rPr>
                <w:rFonts w:cs="Arial"/>
                <w:szCs w:val="18"/>
                <w:lang w:eastAsia="zh-CN"/>
              </w:rPr>
            </w:pPr>
            <w:r w:rsidRPr="006D7270">
              <w:rPr>
                <w:rFonts w:cs="Arial"/>
                <w:szCs w:val="18"/>
                <w:lang w:eastAsia="zh-CN"/>
              </w:rPr>
              <w:t>DC_1A_n105A</w:t>
            </w:r>
          </w:p>
          <w:p w14:paraId="5038FABE" w14:textId="77777777" w:rsidR="00D66B7B" w:rsidRPr="00EB7002" w:rsidRDefault="00D66B7B" w:rsidP="00FD425C">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D66B7B" w:rsidRPr="00877CC8" w14:paraId="0CF0456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F950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5750DD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DC_1A_n3A</w:t>
            </w:r>
          </w:p>
          <w:p w14:paraId="46A0412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DC_8A_n3A</w:t>
            </w:r>
          </w:p>
        </w:tc>
      </w:tr>
      <w:tr w:rsidR="00D66B7B" w:rsidRPr="00B251C4" w14:paraId="2125CDF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3E1F3" w14:textId="77777777" w:rsidR="00D66B7B" w:rsidRPr="00B251C4" w:rsidRDefault="00D66B7B" w:rsidP="00FD425C">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42201D71" w14:textId="77777777" w:rsidR="00D66B7B" w:rsidRPr="001C3545" w:rsidRDefault="00D66B7B" w:rsidP="00FD425C">
            <w:pPr>
              <w:pStyle w:val="TAC"/>
            </w:pPr>
            <w:r w:rsidRPr="006B1ACD">
              <w:t>DC_8A_n7A</w:t>
            </w:r>
            <w:r w:rsidRPr="001C3545">
              <w:t xml:space="preserve"> </w:t>
            </w:r>
          </w:p>
          <w:p w14:paraId="65163CC2" w14:textId="77777777" w:rsidR="00D66B7B" w:rsidRPr="00B251C4" w:rsidRDefault="00D66B7B" w:rsidP="00FD425C">
            <w:pPr>
              <w:keepNext/>
              <w:keepLines/>
              <w:spacing w:after="0"/>
              <w:jc w:val="center"/>
              <w:rPr>
                <w:rFonts w:ascii="Arial" w:hAnsi="Arial"/>
                <w:sz w:val="18"/>
              </w:rPr>
            </w:pPr>
            <w:r w:rsidRPr="001C3545">
              <w:rPr>
                <w:rFonts w:ascii="Arial" w:hAnsi="Arial"/>
                <w:sz w:val="18"/>
              </w:rPr>
              <w:t>DC_1A_n7A</w:t>
            </w:r>
          </w:p>
        </w:tc>
      </w:tr>
      <w:tr w:rsidR="00D66B7B" w:rsidRPr="006B1ACD" w14:paraId="237B81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B87B9" w14:textId="77777777" w:rsidR="00D66B7B" w:rsidRPr="001C3545" w:rsidRDefault="00D66B7B" w:rsidP="00FD425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729BDF" w14:textId="77777777" w:rsidR="00D66B7B" w:rsidRDefault="00D66B7B" w:rsidP="00FD425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3D2A7C8" w14:textId="77777777" w:rsidR="00D66B7B" w:rsidRPr="006B1ACD" w:rsidRDefault="00D66B7B" w:rsidP="00FD425C">
            <w:pPr>
              <w:pStyle w:val="TAC"/>
            </w:pPr>
            <w:r>
              <w:rPr>
                <w:rFonts w:cs="Arial"/>
                <w:szCs w:val="18"/>
              </w:rPr>
              <w:t>DC_8A_n20A</w:t>
            </w:r>
          </w:p>
        </w:tc>
      </w:tr>
      <w:tr w:rsidR="00D66B7B" w:rsidRPr="00877CC8" w14:paraId="7E5072E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29BF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EC5C4C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DC_1A_n28A</w:t>
            </w:r>
          </w:p>
          <w:p w14:paraId="141B81D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DC_8A_n28A</w:t>
            </w:r>
          </w:p>
        </w:tc>
      </w:tr>
      <w:tr w:rsidR="00D66B7B" w:rsidRPr="00877CC8" w14:paraId="6C43B6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6419E" w14:textId="77777777" w:rsidR="00D66B7B" w:rsidRPr="00877CC8" w:rsidRDefault="00D66B7B" w:rsidP="00FD425C">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B2041E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DC_1A_n40A</w:t>
            </w:r>
          </w:p>
          <w:p w14:paraId="7F8D56B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DC_8A_n40A</w:t>
            </w:r>
          </w:p>
        </w:tc>
      </w:tr>
      <w:tr w:rsidR="00D66B7B" w:rsidRPr="00877CC8" w14:paraId="407A8C7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71320" w14:textId="77777777" w:rsidR="00D66B7B" w:rsidRPr="00877CC8" w:rsidRDefault="00D66B7B" w:rsidP="00FD425C">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665A5A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DC_1A_n8A</w:t>
            </w:r>
          </w:p>
          <w:p w14:paraId="5490578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DC_1A_n40A</w:t>
            </w:r>
          </w:p>
        </w:tc>
      </w:tr>
      <w:tr w:rsidR="00D66B7B" w:rsidRPr="00877CC8" w14:paraId="7F53E6B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A9FF2" w14:textId="77777777" w:rsidR="00D66B7B" w:rsidRPr="00877CC8" w:rsidRDefault="00D66B7B" w:rsidP="00FD425C">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D86D90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69410B1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D66B7B" w:rsidRPr="00877CC8" w14:paraId="62B5265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8025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40F364D"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76A2E84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D66B7B" w:rsidRPr="00877CC8" w14:paraId="060E93A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C7C8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5A92CF6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DC_1A_n8A</w:t>
            </w:r>
          </w:p>
          <w:p w14:paraId="4D2B029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tc>
      </w:tr>
      <w:tr w:rsidR="00D66B7B" w:rsidRPr="00B251C4" w14:paraId="2C0206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41841" w14:textId="77777777" w:rsidR="00D66B7B" w:rsidRPr="00B251C4" w:rsidRDefault="00D66B7B" w:rsidP="00FD425C">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7636F98" w14:textId="77777777" w:rsidR="00D66B7B" w:rsidRDefault="00D66B7B" w:rsidP="00FD425C">
            <w:pPr>
              <w:keepNext/>
              <w:keepLines/>
              <w:spacing w:after="0"/>
              <w:jc w:val="center"/>
              <w:rPr>
                <w:rFonts w:ascii="Arial" w:hAnsi="Arial"/>
                <w:sz w:val="18"/>
              </w:rPr>
            </w:pPr>
            <w:r>
              <w:rPr>
                <w:rFonts w:ascii="Arial" w:hAnsi="Arial"/>
                <w:sz w:val="18"/>
              </w:rPr>
              <w:t>DC_1A_n8A</w:t>
            </w:r>
          </w:p>
          <w:p w14:paraId="6CBD0F54" w14:textId="77777777" w:rsidR="00D66B7B" w:rsidRPr="00B251C4" w:rsidRDefault="00D66B7B" w:rsidP="00FD425C">
            <w:pPr>
              <w:keepNext/>
              <w:keepLines/>
              <w:spacing w:after="0"/>
              <w:jc w:val="center"/>
              <w:rPr>
                <w:rFonts w:ascii="Arial" w:hAnsi="Arial"/>
                <w:sz w:val="18"/>
              </w:rPr>
            </w:pPr>
            <w:r>
              <w:rPr>
                <w:rFonts w:ascii="Arial" w:hAnsi="Arial"/>
                <w:sz w:val="18"/>
              </w:rPr>
              <w:t>DC_1A_n77A</w:t>
            </w:r>
          </w:p>
        </w:tc>
      </w:tr>
      <w:tr w:rsidR="00D66B7B" w:rsidRPr="00877CC8" w14:paraId="74B6AD3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ED00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lastRenderedPageBreak/>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16E817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2768A60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DC_8A_n77A</w:t>
            </w:r>
          </w:p>
        </w:tc>
      </w:tr>
      <w:tr w:rsidR="00D66B7B" w:rsidRPr="00877CC8" w14:paraId="571BE8C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0F4AC"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E57398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0347087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D66B7B" w:rsidRPr="00877CC8" w14:paraId="5FC00A9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E4C0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3776D5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47A9FF9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D66B7B" w:rsidRPr="00877CC8" w14:paraId="4E324FC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42E6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5531E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DC_1A_n8A</w:t>
            </w:r>
          </w:p>
          <w:p w14:paraId="1268813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DC_1A_n78A</w:t>
            </w:r>
          </w:p>
        </w:tc>
      </w:tr>
      <w:tr w:rsidR="00D66B7B" w:rsidRPr="00877CC8" w14:paraId="329DDDF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B90F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164F70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296569F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D66B7B" w:rsidRPr="00877CC8" w14:paraId="1DF8EDF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985BA"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E6C1C7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DC_1A_n3A</w:t>
            </w:r>
          </w:p>
          <w:p w14:paraId="348CF0A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DC_11A_n3A</w:t>
            </w:r>
          </w:p>
        </w:tc>
      </w:tr>
      <w:tr w:rsidR="00D66B7B" w:rsidRPr="00877CC8" w14:paraId="5FEB41B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DF88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5C3CD5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DC_1A_n28A</w:t>
            </w:r>
          </w:p>
          <w:p w14:paraId="43A9B0A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DC_11A_n28A</w:t>
            </w:r>
          </w:p>
        </w:tc>
      </w:tr>
      <w:tr w:rsidR="00D66B7B" w:rsidRPr="00877CC8" w14:paraId="0984057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5397C" w14:textId="77777777" w:rsidR="00D66B7B" w:rsidRPr="00877CC8" w:rsidRDefault="00D66B7B" w:rsidP="00FD425C">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DBB3DBC" w14:textId="77777777" w:rsidR="00D66B7B" w:rsidRPr="00877CC8" w:rsidRDefault="00D66B7B" w:rsidP="00FD425C">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133C4086" w14:textId="77777777" w:rsidR="00D66B7B" w:rsidRPr="00877CC8" w:rsidRDefault="00D66B7B" w:rsidP="00FD425C">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D66B7B" w:rsidRPr="00877CC8" w14:paraId="6EC8C6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23CD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75983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4E5D5D1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DC_11A_n77A</w:t>
            </w:r>
          </w:p>
        </w:tc>
      </w:tr>
      <w:tr w:rsidR="00D66B7B" w:rsidRPr="00877CC8" w14:paraId="6E5A28A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3796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354EBE"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DC_1A_n77A</w:t>
            </w:r>
          </w:p>
          <w:p w14:paraId="4E1A9F3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DC_11A_n77A</w:t>
            </w:r>
          </w:p>
        </w:tc>
      </w:tr>
      <w:tr w:rsidR="00D66B7B" w:rsidRPr="00877CC8" w14:paraId="27BADEA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5EF8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51C5C3"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DC_1A_n77A</w:t>
            </w:r>
          </w:p>
          <w:p w14:paraId="091C8F8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DC_11A_n77A</w:t>
            </w:r>
          </w:p>
        </w:tc>
      </w:tr>
      <w:tr w:rsidR="00D66B7B" w:rsidRPr="00877CC8" w14:paraId="2FE2F76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D41E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6177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DC_1A_n78A</w:t>
            </w:r>
          </w:p>
          <w:p w14:paraId="3C4EA37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DC_11A_n78A</w:t>
            </w:r>
          </w:p>
        </w:tc>
      </w:tr>
      <w:tr w:rsidR="00D66B7B" w:rsidRPr="00877CC8" w14:paraId="0A8F637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A3A6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E06C2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DC_1A_n78A</w:t>
            </w:r>
          </w:p>
          <w:p w14:paraId="39A1ADA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DC_11A_n78A</w:t>
            </w:r>
          </w:p>
        </w:tc>
      </w:tr>
      <w:tr w:rsidR="00D66B7B" w:rsidRPr="00877CC8" w14:paraId="7B48443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8965D"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DD5377"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7D7C25E"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D66B7B" w:rsidRPr="00877CC8" w14:paraId="2F1C730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E21C4"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21214C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DC_1A_n3A</w:t>
            </w:r>
          </w:p>
          <w:p w14:paraId="0AB3CF18"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DC_18A_n3A</w:t>
            </w:r>
          </w:p>
        </w:tc>
      </w:tr>
      <w:tr w:rsidR="00D66B7B" w:rsidRPr="00877CC8" w14:paraId="3D24BC1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6DEC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84D6F2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DC_1A_n28A</w:t>
            </w:r>
          </w:p>
          <w:p w14:paraId="4DAE920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DC_18A_n28A</w:t>
            </w:r>
          </w:p>
        </w:tc>
      </w:tr>
      <w:tr w:rsidR="00D66B7B" w:rsidRPr="00877CC8" w14:paraId="42E8C52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04B8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46EEC2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DC_1A_n41A</w:t>
            </w:r>
          </w:p>
          <w:p w14:paraId="1E65CFF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DC_18A_n41A</w:t>
            </w:r>
          </w:p>
        </w:tc>
      </w:tr>
      <w:tr w:rsidR="00D66B7B" w:rsidRPr="00877CC8" w14:paraId="0FE2F3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E00B0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14360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E68A73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66B7B" w:rsidRPr="00877CC8" w14:paraId="6A44985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2CABC"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A784AB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3D62B3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66B7B" w:rsidRPr="00877CC8" w14:paraId="7185A6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947C9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CC84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1B5B2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66B7B" w:rsidRPr="00877CC8" w14:paraId="6D1A00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30E80"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63003F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14EEC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66B7B" w:rsidRPr="00877CC8" w14:paraId="2B6A32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8840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B0CD2C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5FF3A3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D66B7B" w:rsidRPr="00877CC8" w14:paraId="6A0CFDF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EE6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071629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FA8E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275E5C7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D66B7B" w:rsidRPr="00877CC8" w14:paraId="795B8F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7DF4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4BE360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102BBF6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D66B7B" w:rsidRPr="00877CC8" w14:paraId="59B876B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7C9A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0220416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789F5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085D7E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D66B7B" w:rsidRPr="00877CC8" w14:paraId="60A1D94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FDE9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9FB2DF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41EE77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D66B7B" w:rsidRPr="00877CC8" w14:paraId="68B908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9631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4FC461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19080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5455555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D66B7B" w:rsidRPr="00B251C4" w14:paraId="5FD7E7D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9EC67" w14:textId="77777777" w:rsidR="00D66B7B" w:rsidRPr="00B251C4" w:rsidRDefault="00D66B7B" w:rsidP="00FD425C">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96EDC0B" w14:textId="77777777" w:rsidR="00D66B7B" w:rsidRPr="00224186" w:rsidRDefault="00D66B7B" w:rsidP="00FD425C">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5CFC8DC7" w14:textId="77777777" w:rsidR="00D66B7B" w:rsidRPr="00B251C4" w:rsidRDefault="00D66B7B" w:rsidP="00FD425C">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D66B7B" w:rsidRPr="00877CC8" w14:paraId="2043E00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5965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DC_1A-20A_n3A</w:t>
            </w:r>
          </w:p>
          <w:p w14:paraId="1AC672A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A288CA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DC_1A_n3A</w:t>
            </w:r>
          </w:p>
          <w:p w14:paraId="10A8369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D66B7B" w:rsidRPr="00877CC8" w14:paraId="7488E78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55E5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E309FC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DC_1A_n7A</w:t>
            </w:r>
          </w:p>
          <w:p w14:paraId="5A6F226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D66B7B" w:rsidRPr="00877CC8" w14:paraId="7AC60E5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7BCE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687ACA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DF6A93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877CC8" w14:paraId="335360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254A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F16C4D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78B3A9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66B7B" w:rsidRPr="00877CC8" w14:paraId="73C00FC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3A6F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41496F3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DC_1A_n38A</w:t>
            </w:r>
          </w:p>
          <w:p w14:paraId="393CFCE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D66B7B" w:rsidRPr="00877CC8" w14:paraId="0EB11ED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A0C8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A304D2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1A0D638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66B7B" w:rsidRPr="00877CC8" w14:paraId="1EB017D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A1426" w14:textId="77777777" w:rsidR="00D66B7B"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03E3C60F"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1CF2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5E5746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66B7B" w14:paraId="305DAAC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0882C"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C4E8BD"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DC_1A_n78A</w:t>
            </w:r>
          </w:p>
          <w:p w14:paraId="78214B96"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DC_20A_n78A</w:t>
            </w:r>
          </w:p>
        </w:tc>
      </w:tr>
      <w:tr w:rsidR="00D66B7B" w:rsidRPr="00877CC8" w14:paraId="6AC81C9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DAD1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95736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7893B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66B7B" w:rsidRPr="00877CC8" w14:paraId="089C857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D946A"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336BF8"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DC_1A_n78A</w:t>
            </w:r>
          </w:p>
          <w:p w14:paraId="3FC1CB2E"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t>DC_20A_n78A</w:t>
            </w:r>
          </w:p>
        </w:tc>
      </w:tr>
      <w:tr w:rsidR="00D66B7B" w:rsidRPr="00877CC8" w14:paraId="0D5696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A0E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7BF11F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DC_1A_n28A</w:t>
            </w:r>
          </w:p>
          <w:p w14:paraId="38220CE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DC_21A_n28A</w:t>
            </w:r>
          </w:p>
        </w:tc>
      </w:tr>
      <w:tr w:rsidR="00D66B7B" w:rsidRPr="00877CC8" w14:paraId="14F9C51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3DA8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3942BB97"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50236E3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A471B9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D66B7B" w:rsidRPr="00877CC8" w14:paraId="62CC541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A285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9B9910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EFD9F1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66B7B" w:rsidRPr="00877CC8" w14:paraId="5226DF2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325E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00924BE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76210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9DEC48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66B7B" w:rsidRPr="00877CC8" w14:paraId="04D617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BA47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48F09BF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19CBB9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66B7B" w:rsidRPr="00877CC8" w14:paraId="59E0E95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CF6C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D743D8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69734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5B795C9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D66B7B" w:rsidRPr="00B251C4" w14:paraId="3A96E1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56197" w14:textId="77777777" w:rsidR="00D66B7B" w:rsidRPr="00B251C4" w:rsidRDefault="00D66B7B" w:rsidP="00FD425C">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605D984C" w14:textId="77777777" w:rsidR="00D66B7B" w:rsidRDefault="00D66B7B" w:rsidP="00FD425C">
            <w:pPr>
              <w:pStyle w:val="TAC"/>
              <w:rPr>
                <w:noProof/>
                <w:lang w:eastAsia="zh-CN"/>
              </w:rPr>
            </w:pPr>
            <w:r>
              <w:rPr>
                <w:noProof/>
                <w:lang w:eastAsia="zh-CN"/>
              </w:rPr>
              <w:t>DC_1A_n78A</w:t>
            </w:r>
          </w:p>
          <w:p w14:paraId="01A88F87" w14:textId="77777777" w:rsidR="00D66B7B" w:rsidRPr="00B251C4" w:rsidRDefault="00D66B7B" w:rsidP="00FD425C">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D66B7B" w:rsidRPr="00B251C4" w14:paraId="76D3612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39D1E" w14:textId="77777777" w:rsidR="00D66B7B" w:rsidRPr="00EC6C08" w:rsidRDefault="00D66B7B" w:rsidP="00FD425C">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7BF70E0" w14:textId="77777777" w:rsidR="00D66B7B" w:rsidRPr="00732E88" w:rsidRDefault="00D66B7B" w:rsidP="00FD425C">
            <w:pPr>
              <w:keepNext/>
              <w:keepLines/>
              <w:spacing w:after="0"/>
              <w:jc w:val="center"/>
              <w:rPr>
                <w:rFonts w:ascii="Arial" w:hAnsi="Arial"/>
                <w:sz w:val="18"/>
                <w:lang w:eastAsia="ja-JP"/>
              </w:rPr>
            </w:pPr>
            <w:r w:rsidRPr="00732E88">
              <w:rPr>
                <w:rFonts w:ascii="Arial" w:hAnsi="Arial"/>
                <w:sz w:val="18"/>
                <w:lang w:eastAsia="ja-JP"/>
              </w:rPr>
              <w:t>DC_1A_n78A</w:t>
            </w:r>
          </w:p>
          <w:p w14:paraId="765A0735" w14:textId="77777777" w:rsidR="00D66B7B" w:rsidRDefault="00D66B7B" w:rsidP="00FD425C">
            <w:pPr>
              <w:pStyle w:val="TAC"/>
              <w:rPr>
                <w:noProof/>
                <w:lang w:eastAsia="zh-CN"/>
              </w:rPr>
            </w:pPr>
            <w:r w:rsidRPr="00732E88">
              <w:rPr>
                <w:lang w:eastAsia="ja-JP"/>
              </w:rPr>
              <w:t>DC_26A_n78A</w:t>
            </w:r>
          </w:p>
        </w:tc>
      </w:tr>
      <w:tr w:rsidR="00D66B7B" w:rsidRPr="00877CC8" w14:paraId="2FC051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41554" w14:textId="77777777" w:rsidR="00D66B7B" w:rsidRPr="00877CC8" w:rsidRDefault="00D66B7B" w:rsidP="00FD425C">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1CF2F57C" w14:textId="77777777" w:rsidR="00D66B7B" w:rsidRPr="00877CC8" w:rsidRDefault="00D66B7B" w:rsidP="00FD425C">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D66B7B" w:rsidRPr="00877CC8" w14:paraId="5D62AEB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07D0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3981EF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DC_1A_n3A</w:t>
            </w:r>
          </w:p>
          <w:p w14:paraId="4DE821B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66B7B" w:rsidRPr="00877CC8" w14:paraId="650DF4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5511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B94921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DC_1A_n5A</w:t>
            </w:r>
          </w:p>
          <w:p w14:paraId="3DB5085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66B7B" w:rsidRPr="00877CC8" w14:paraId="622981E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E5FB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DC_1A-28A_n7A</w:t>
            </w:r>
          </w:p>
          <w:p w14:paraId="368B77E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F83B32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DC_1A_n7A</w:t>
            </w:r>
          </w:p>
          <w:p w14:paraId="1A7BED8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DC_28A_n7A</w:t>
            </w:r>
          </w:p>
          <w:p w14:paraId="1F5332A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DC_1A_n7B</w:t>
            </w:r>
          </w:p>
          <w:p w14:paraId="55CADA6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DC_28A_n7B</w:t>
            </w:r>
          </w:p>
        </w:tc>
      </w:tr>
      <w:tr w:rsidR="00D66B7B" w:rsidRPr="00877CC8" w14:paraId="69A528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A392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DC_1A-1A-28A_n7A</w:t>
            </w:r>
          </w:p>
          <w:p w14:paraId="1F1EDDF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E36161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DC_1A_n7A</w:t>
            </w:r>
          </w:p>
          <w:p w14:paraId="7BFA1D2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DC_28A_n7A</w:t>
            </w:r>
          </w:p>
          <w:p w14:paraId="453D9FB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DC_1A_n7B</w:t>
            </w:r>
          </w:p>
          <w:p w14:paraId="6824DFA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DC_28A_n7B</w:t>
            </w:r>
          </w:p>
        </w:tc>
      </w:tr>
      <w:tr w:rsidR="00D66B7B" w:rsidRPr="00B251C4" w14:paraId="64208B9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A6D0D" w14:textId="77777777" w:rsidR="00D66B7B" w:rsidRPr="00B251C4" w:rsidRDefault="00D66B7B" w:rsidP="00FD425C">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B064977" w14:textId="77777777" w:rsidR="00D66B7B" w:rsidRDefault="00D66B7B" w:rsidP="00FD425C">
            <w:pPr>
              <w:keepNext/>
              <w:keepLines/>
              <w:spacing w:after="0"/>
              <w:jc w:val="center"/>
              <w:rPr>
                <w:rFonts w:ascii="Arial" w:hAnsi="Arial" w:cs="Arial"/>
                <w:sz w:val="18"/>
                <w:szCs w:val="18"/>
              </w:rPr>
            </w:pPr>
            <w:r>
              <w:rPr>
                <w:rFonts w:ascii="Arial" w:hAnsi="Arial" w:cs="Arial"/>
                <w:sz w:val="18"/>
                <w:szCs w:val="18"/>
              </w:rPr>
              <w:t>DC_1A_n20A</w:t>
            </w:r>
          </w:p>
          <w:p w14:paraId="2B3D277C" w14:textId="77777777" w:rsidR="00D66B7B" w:rsidRPr="00B251C4" w:rsidRDefault="00D66B7B" w:rsidP="00FD425C">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D66B7B" w:rsidRPr="00616FDE" w14:paraId="00BB969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763D6" w14:textId="77777777" w:rsidR="00D66B7B" w:rsidRPr="00616FDE" w:rsidRDefault="00D66B7B" w:rsidP="00FD425C">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DDDF5FC" w14:textId="77777777" w:rsidR="00D66B7B" w:rsidRPr="00616FDE" w:rsidRDefault="00D66B7B" w:rsidP="00FD425C">
            <w:pPr>
              <w:pStyle w:val="TAC"/>
              <w:rPr>
                <w:rFonts w:cs="Arial"/>
                <w:szCs w:val="18"/>
                <w:lang w:eastAsia="zh-CN"/>
              </w:rPr>
            </w:pPr>
            <w:r w:rsidRPr="00616FDE">
              <w:rPr>
                <w:rFonts w:cs="Arial"/>
                <w:szCs w:val="18"/>
                <w:lang w:eastAsia="zh-CN"/>
              </w:rPr>
              <w:t>DC_1A_n38A</w:t>
            </w:r>
          </w:p>
          <w:p w14:paraId="4732BE4E" w14:textId="77777777" w:rsidR="00D66B7B" w:rsidRPr="00616FDE" w:rsidRDefault="00D66B7B" w:rsidP="00FD425C">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D66B7B" w:rsidRPr="00877CC8" w14:paraId="4057446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E14E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0C48BC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6F34316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D66B7B" w:rsidRPr="00877CC8" w14:paraId="333CF82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73E0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843E8B0"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204286E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D66B7B" w:rsidRPr="00877CC8" w14:paraId="09A803E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97DA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8278A4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DC_1A_n40A</w:t>
            </w:r>
          </w:p>
          <w:p w14:paraId="3FF0884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DC_28A_n40A</w:t>
            </w:r>
          </w:p>
        </w:tc>
      </w:tr>
      <w:tr w:rsidR="00D66B7B" w:rsidRPr="00877CC8" w14:paraId="29D52B2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96F3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1B2A8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DC_1A_n28A</w:t>
            </w:r>
          </w:p>
          <w:p w14:paraId="053A54D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DC_1A_n41A</w:t>
            </w:r>
          </w:p>
        </w:tc>
      </w:tr>
      <w:tr w:rsidR="00D66B7B" w:rsidRPr="00877CC8" w14:paraId="1729C86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60ED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1D583B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D66B7B" w:rsidRPr="00877CC8" w14:paraId="45E91BC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9427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4D77105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BBB0C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A7998D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D66B7B" w:rsidRPr="00877CC8" w14:paraId="670E3AA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BEA4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1B6793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55C06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C3CFF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66B7B" w:rsidRPr="00877CC8" w14:paraId="03D361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DFA0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F9DD00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43B06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66B7B" w:rsidRPr="00877CC8" w14:paraId="15D289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D2554" w14:textId="77777777" w:rsidR="00D66B7B" w:rsidRPr="00877CC8" w:rsidRDefault="00D66B7B" w:rsidP="00FD425C">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D9DF117" w14:textId="77777777" w:rsidR="00D66B7B" w:rsidRPr="00546D10" w:rsidRDefault="00D66B7B" w:rsidP="00FD425C">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1F36D693" w14:textId="77777777" w:rsidR="00D66B7B" w:rsidRPr="00877CC8" w:rsidRDefault="00D66B7B" w:rsidP="00FD425C">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D66B7B" w:rsidRPr="00877CC8" w14:paraId="76A49A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C84F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34B5927B"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4C14C9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D66B7B" w:rsidRPr="00877CC8" w14:paraId="4F01F13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A98B9"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51C85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27FE1B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D66B7B" w:rsidRPr="00877CC8" w14:paraId="651A970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04B8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AE9E35"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FF8567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66B7B" w:rsidRPr="00877CC8" w14:paraId="2D15214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FF7E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761A09"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6D178D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66B7B" w:rsidRPr="00877CC8" w14:paraId="1F174CB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A667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0A2A2D5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192B7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3A5EA3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66B7B" w:rsidRPr="00877CC8" w14:paraId="356F1CB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62726"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2778B885"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5D4B866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D66B7B" w:rsidRPr="00877CC8" w14:paraId="2960C0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C89E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032D6A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D66B7B" w:rsidRPr="00877CC8" w14:paraId="34F1479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2C93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EAE6F5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DC_1A_n8A</w:t>
            </w:r>
          </w:p>
        </w:tc>
      </w:tr>
      <w:tr w:rsidR="00D66B7B" w:rsidRPr="00877CC8" w14:paraId="2D56FF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3A17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4E65AAD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DC_1A_n28A</w:t>
            </w:r>
          </w:p>
        </w:tc>
      </w:tr>
      <w:tr w:rsidR="00D66B7B" w:rsidRPr="00877CC8" w14:paraId="277E03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CEB9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DC_1A-32A_n78A</w:t>
            </w:r>
          </w:p>
          <w:p w14:paraId="2237BA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EEE4FF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D66B7B" w:rsidRPr="00877CC8" w14:paraId="4E6611D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9957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59774B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D66B7B" w:rsidRPr="00877CC8" w14:paraId="4FA14E7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7FC5D" w14:textId="77777777" w:rsidR="00D66B7B" w:rsidRPr="00877CC8" w:rsidRDefault="00D66B7B" w:rsidP="00FD425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F2954A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D66B7B" w:rsidRPr="00877CC8" w14:paraId="771334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C86EB" w14:textId="77777777" w:rsidR="00D66B7B" w:rsidRPr="00877CC8" w:rsidRDefault="00D66B7B" w:rsidP="00FD425C">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4E0D51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DC_1A_n8A</w:t>
            </w:r>
          </w:p>
          <w:p w14:paraId="205BA69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DC_38A_n8A</w:t>
            </w:r>
          </w:p>
        </w:tc>
      </w:tr>
      <w:tr w:rsidR="00D66B7B" w:rsidRPr="00877CC8" w14:paraId="1A876E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70CC1" w14:textId="77777777" w:rsidR="00D66B7B" w:rsidRPr="00877CC8" w:rsidRDefault="00D66B7B" w:rsidP="00FD425C">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D411BD0"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DC_1A_n28A</w:t>
            </w:r>
          </w:p>
          <w:p w14:paraId="15D4A9E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DC_38A_n28A</w:t>
            </w:r>
          </w:p>
        </w:tc>
      </w:tr>
      <w:tr w:rsidR="00D66B7B" w:rsidRPr="00877CC8" w14:paraId="4EAE25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3D4B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02536A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DC_1A_n38A</w:t>
            </w:r>
          </w:p>
        </w:tc>
      </w:tr>
      <w:tr w:rsidR="00D66B7B" w:rsidRPr="00877CC8" w14:paraId="172949D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40C69"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CBCDEBB" w14:textId="77777777" w:rsidR="00D66B7B" w:rsidRDefault="00D66B7B" w:rsidP="00FD425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4B96375" w14:textId="77777777" w:rsidR="00D66B7B" w:rsidRPr="00877CC8" w:rsidRDefault="00D66B7B" w:rsidP="00FD425C">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D66B7B" w:rsidRPr="00877CC8" w14:paraId="309BE05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2516A" w14:textId="77777777" w:rsidR="00D66B7B" w:rsidRPr="00877CC8" w:rsidRDefault="00D66B7B" w:rsidP="00FD425C">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1FA0B9A" w14:textId="77777777" w:rsidR="00D66B7B" w:rsidRPr="00877CC8" w:rsidRDefault="00D66B7B" w:rsidP="00FD425C">
            <w:pPr>
              <w:keepNext/>
              <w:keepLines/>
              <w:spacing w:after="0"/>
              <w:jc w:val="center"/>
              <w:rPr>
                <w:rFonts w:ascii="Arial" w:hAnsi="Arial" w:cs="Arial"/>
                <w:sz w:val="18"/>
                <w:lang w:val="da-DK" w:eastAsia="zh-TW"/>
              </w:rPr>
            </w:pPr>
            <w:r w:rsidRPr="00877CC8">
              <w:rPr>
                <w:rFonts w:ascii="Arial" w:hAnsi="Arial"/>
                <w:sz w:val="18"/>
              </w:rPr>
              <w:t>DC_1A_n78A</w:t>
            </w:r>
          </w:p>
        </w:tc>
      </w:tr>
      <w:tr w:rsidR="00D66B7B" w:rsidRPr="00877CC8" w14:paraId="0C64E1D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A822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336031D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DC_1A_n78A</w:t>
            </w:r>
          </w:p>
        </w:tc>
      </w:tr>
      <w:tr w:rsidR="00D66B7B" w:rsidRPr="00877CC8" w14:paraId="5E227FA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9D68C" w14:textId="77777777" w:rsidR="00D66B7B" w:rsidRPr="00877CC8" w:rsidRDefault="00D66B7B" w:rsidP="00FD425C">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6E8649E" w14:textId="77777777" w:rsidR="00D66B7B" w:rsidRPr="00D67279" w:rsidRDefault="00D66B7B" w:rsidP="00FD425C">
            <w:pPr>
              <w:keepNext/>
              <w:keepLines/>
              <w:spacing w:after="0"/>
              <w:jc w:val="center"/>
              <w:rPr>
                <w:rFonts w:ascii="Arial" w:hAnsi="Arial"/>
                <w:sz w:val="18"/>
              </w:rPr>
            </w:pPr>
            <w:r w:rsidRPr="00D67279">
              <w:rPr>
                <w:rFonts w:ascii="Arial" w:hAnsi="Arial"/>
                <w:sz w:val="18"/>
              </w:rPr>
              <w:t>DC_1A_n40A</w:t>
            </w:r>
          </w:p>
          <w:p w14:paraId="7C68DE3B" w14:textId="77777777" w:rsidR="00D66B7B" w:rsidRPr="00877CC8" w:rsidRDefault="00D66B7B" w:rsidP="00FD425C">
            <w:pPr>
              <w:keepNext/>
              <w:keepLines/>
              <w:spacing w:after="0"/>
              <w:jc w:val="center"/>
              <w:rPr>
                <w:rFonts w:ascii="Arial" w:hAnsi="Arial"/>
                <w:sz w:val="18"/>
              </w:rPr>
            </w:pPr>
            <w:r w:rsidRPr="00D67279">
              <w:rPr>
                <w:rFonts w:ascii="Arial" w:hAnsi="Arial"/>
                <w:sz w:val="18"/>
              </w:rPr>
              <w:t>DC_1A_n77A</w:t>
            </w:r>
          </w:p>
        </w:tc>
      </w:tr>
      <w:tr w:rsidR="00D66B7B" w:rsidRPr="00D67279" w14:paraId="627E8CE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8448B" w14:textId="77777777" w:rsidR="00D66B7B" w:rsidRPr="00D67279" w:rsidRDefault="00D66B7B" w:rsidP="00FD425C">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42BA73A5" w14:textId="77777777" w:rsidR="00D66B7B" w:rsidRPr="00DB6CBE" w:rsidRDefault="00D66B7B" w:rsidP="00FD425C">
            <w:pPr>
              <w:keepNext/>
              <w:keepLines/>
              <w:spacing w:after="0"/>
              <w:jc w:val="center"/>
              <w:rPr>
                <w:rFonts w:ascii="Arial" w:hAnsi="Arial"/>
                <w:sz w:val="18"/>
              </w:rPr>
            </w:pPr>
            <w:r w:rsidRPr="00DB6CBE">
              <w:rPr>
                <w:rFonts w:ascii="Arial" w:hAnsi="Arial"/>
                <w:sz w:val="18"/>
              </w:rPr>
              <w:t>DC_1A_n40A</w:t>
            </w:r>
          </w:p>
          <w:p w14:paraId="05F35132" w14:textId="77777777" w:rsidR="00D66B7B" w:rsidRPr="00D67279" w:rsidRDefault="00D66B7B" w:rsidP="00FD425C">
            <w:pPr>
              <w:keepNext/>
              <w:keepLines/>
              <w:spacing w:after="0"/>
              <w:jc w:val="center"/>
              <w:rPr>
                <w:rFonts w:ascii="Arial" w:hAnsi="Arial"/>
                <w:sz w:val="18"/>
              </w:rPr>
            </w:pPr>
            <w:r w:rsidRPr="00DB6CBE">
              <w:rPr>
                <w:rFonts w:ascii="Arial" w:hAnsi="Arial"/>
                <w:sz w:val="18"/>
              </w:rPr>
              <w:t>DC_1A_n77A</w:t>
            </w:r>
          </w:p>
        </w:tc>
      </w:tr>
      <w:tr w:rsidR="00D66B7B" w:rsidRPr="00877CC8" w14:paraId="79E1520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F89E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DC_1A-40A_n78A</w:t>
            </w:r>
          </w:p>
          <w:p w14:paraId="1F8A278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21C34C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DC_1A_n78A</w:t>
            </w:r>
          </w:p>
          <w:p w14:paraId="5F206C2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DC_40A_n78A</w:t>
            </w:r>
          </w:p>
        </w:tc>
      </w:tr>
      <w:tr w:rsidR="00D66B7B" w:rsidRPr="00877CC8" w14:paraId="15FEA1A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3E1A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DC_1A-40A_n78(2A)</w:t>
            </w:r>
          </w:p>
          <w:p w14:paraId="19C4B61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A8A2B7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DC_1A_n78A</w:t>
            </w:r>
          </w:p>
          <w:p w14:paraId="11B2DE1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DC_40A_n78A</w:t>
            </w:r>
          </w:p>
        </w:tc>
      </w:tr>
      <w:tr w:rsidR="00D66B7B" w:rsidRPr="00877CC8" w14:paraId="3ED2D0B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C24DC" w14:textId="77777777" w:rsidR="00D66B7B" w:rsidRPr="0056438D"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6F6EF7AB" w14:textId="77777777" w:rsidR="00D66B7B" w:rsidRPr="00877CC8" w:rsidRDefault="00D66B7B" w:rsidP="00FD425C">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F203C9B"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2C1C5E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66B7B" w:rsidRPr="00877CC8" w14:paraId="2F78E6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ED2F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010A560"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9A5249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D66B7B" w:rsidRPr="00877CC8" w14:paraId="317FC8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015E5" w14:textId="77777777" w:rsidR="00D66B7B" w:rsidRPr="00877CC8" w:rsidRDefault="00D66B7B" w:rsidP="00FD425C">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5194DF70" w14:textId="77777777" w:rsidR="00D66B7B" w:rsidRPr="00DF270D" w:rsidRDefault="00D66B7B" w:rsidP="00FD425C">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74C9F15" w14:textId="77777777" w:rsidR="00D66B7B" w:rsidRPr="00877CC8" w:rsidRDefault="00D66B7B" w:rsidP="00FD425C">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D66B7B" w:rsidRPr="00877CC8" w14:paraId="558A532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89C4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129FFDCD"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D8692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F47DD0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2F75526"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D66B7B" w:rsidRPr="00877CC8" w14:paraId="74C77F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57396"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0450089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66BDE3"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98F5AF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BA0D99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D66B7B" w:rsidRPr="00877CC8" w14:paraId="6E37765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0581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DC_1A-(n)41AA</w:t>
            </w:r>
          </w:p>
          <w:p w14:paraId="6AC01CE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DC_1A-(n)41CA</w:t>
            </w:r>
          </w:p>
          <w:p w14:paraId="6722C79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C50436D"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66B7B" w:rsidRPr="00877CC8" w14:paraId="55F1A9B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3442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DC_1A-41A_n41A</w:t>
            </w:r>
          </w:p>
          <w:p w14:paraId="3E1ADC65"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785E01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66B7B" w:rsidRPr="00877CC8" w14:paraId="54C5C41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7CA0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DC_1A-41A_n77A</w:t>
            </w:r>
          </w:p>
          <w:p w14:paraId="4CDD9F5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D36CD0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DC_1A_n77A</w:t>
            </w:r>
          </w:p>
          <w:p w14:paraId="6A64927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DC_41A_n77A</w:t>
            </w:r>
          </w:p>
          <w:p w14:paraId="2F546C2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D66B7B" w:rsidRPr="00877CC8" w14:paraId="4143502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1BCB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7B0AD9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FFF504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DC_1A_n77A</w:t>
            </w:r>
          </w:p>
          <w:p w14:paraId="70B8250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DC_41A_n77A</w:t>
            </w:r>
          </w:p>
          <w:p w14:paraId="6372AC2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66B7B" w:rsidRPr="00877CC8" w14:paraId="2F6F4C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7996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775C49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DC_1A_n41A</w:t>
            </w:r>
          </w:p>
          <w:p w14:paraId="7C038E1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DC_1A_n77A</w:t>
            </w:r>
          </w:p>
        </w:tc>
      </w:tr>
      <w:tr w:rsidR="00D66B7B" w:rsidRPr="00877CC8" w14:paraId="4D9407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A3244"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CC74CB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DC_1A_n41A</w:t>
            </w:r>
          </w:p>
          <w:p w14:paraId="64D8006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DC_1A_n77A</w:t>
            </w:r>
          </w:p>
        </w:tc>
      </w:tr>
      <w:tr w:rsidR="00D66B7B" w:rsidRPr="00877CC8" w14:paraId="3231089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80BC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lastRenderedPageBreak/>
              <w:t>DC_1A-41A_n78A</w:t>
            </w:r>
          </w:p>
          <w:p w14:paraId="40E9DD5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6DE187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DC_1A_n78A</w:t>
            </w:r>
          </w:p>
          <w:p w14:paraId="715D8BB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DC_41A_n78A</w:t>
            </w:r>
          </w:p>
          <w:p w14:paraId="2CC58FF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D66B7B" w:rsidRPr="00877CC8" w14:paraId="274E9BE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461F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4CF7FB8"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763B61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D66B7B" w:rsidRPr="00877CC8" w14:paraId="0EEA910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FC231"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0897A0A"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51B99DE"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D66B7B" w:rsidRPr="00877CC8" w14:paraId="053BD86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A4F9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75B7D5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BE347C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DC_1A_n78A</w:t>
            </w:r>
          </w:p>
          <w:p w14:paraId="3945250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DC_41A_n78A</w:t>
            </w:r>
          </w:p>
          <w:p w14:paraId="2CA9B2C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66B7B" w:rsidRPr="00877CC8" w14:paraId="403AA14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9C10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199F330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75C60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D66B7B" w:rsidRPr="00877CC8" w14:paraId="00915F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A1D7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598E6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DC_1A_n3A</w:t>
            </w:r>
          </w:p>
          <w:p w14:paraId="68B8473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DC_42A_n3A</w:t>
            </w:r>
          </w:p>
        </w:tc>
      </w:tr>
      <w:tr w:rsidR="00D66B7B" w:rsidRPr="00877CC8" w14:paraId="152EC5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84D8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C37C7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DC_1A_n3A</w:t>
            </w:r>
          </w:p>
          <w:p w14:paraId="318B355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DC_42A_n3A</w:t>
            </w:r>
          </w:p>
          <w:p w14:paraId="448AA02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DC_42C_n3A</w:t>
            </w:r>
          </w:p>
        </w:tc>
      </w:tr>
      <w:tr w:rsidR="00D66B7B" w:rsidRPr="00877CC8" w14:paraId="6700E91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E3DD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84098"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DC_1A_n28A</w:t>
            </w:r>
          </w:p>
          <w:p w14:paraId="6052E3F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DC_42A_n28A</w:t>
            </w:r>
          </w:p>
        </w:tc>
      </w:tr>
      <w:tr w:rsidR="00D66B7B" w:rsidRPr="00877CC8" w14:paraId="0BBB78B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A766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9C90CD"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DC_1A_n28A</w:t>
            </w:r>
          </w:p>
          <w:p w14:paraId="306BE45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DC_42A_n28A</w:t>
            </w:r>
          </w:p>
          <w:p w14:paraId="3623853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DC_42C_n28A</w:t>
            </w:r>
          </w:p>
        </w:tc>
      </w:tr>
      <w:tr w:rsidR="00D66B7B" w:rsidRPr="00877CC8" w14:paraId="5FFBC54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39CA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56CF8F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3098478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CFD663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047AAE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873D54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6EC9E693"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29F7F3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DFB3A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D66B7B" w:rsidRPr="00877CC8" w14:paraId="6341263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B9300"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4D343E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E1247B"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DC_1A_n77A</w:t>
            </w:r>
          </w:p>
        </w:tc>
      </w:tr>
      <w:tr w:rsidR="00D66B7B" w:rsidRPr="00877CC8" w14:paraId="526A5E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3501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E053D5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A0F973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328D39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204989E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03BC15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F756526"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5B6394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BFFD6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D66B7B" w:rsidRPr="00877CC8" w14:paraId="44DC0DC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239B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15C58C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EC782F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6F83D6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DC_1A-42C_n79C</w:t>
            </w:r>
          </w:p>
          <w:p w14:paraId="7C58AC6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0DABB4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124FF800"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0E9E40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7DEAE9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66B7B" w:rsidRPr="00877CC8" w14:paraId="78F339D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A477D"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2A657455" w14:textId="77777777" w:rsidR="00D66B7B" w:rsidRPr="00877CC8" w:rsidRDefault="00D66B7B" w:rsidP="00FD425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12CA64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66B7B" w:rsidRPr="00B251C4" w14:paraId="06731B2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E1332" w14:textId="77777777" w:rsidR="00D66B7B" w:rsidRPr="00B251C4" w:rsidRDefault="00D66B7B" w:rsidP="00FD425C">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F3319D7" w14:textId="77777777" w:rsidR="00D66B7B" w:rsidRPr="00B251C4" w:rsidRDefault="00D66B7B" w:rsidP="00FD425C">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D66B7B" w:rsidRPr="00877CC8" w14:paraId="6A55B2B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697E5"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115DDA0D" w14:textId="77777777" w:rsidR="00D66B7B" w:rsidRPr="00877CC8" w:rsidRDefault="00D66B7B" w:rsidP="00FD425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882DE7E"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2F9E6356" w14:textId="77777777" w:rsidR="00D66B7B" w:rsidRPr="00877CC8" w:rsidRDefault="00D66B7B" w:rsidP="00FD425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D66B7B" w:rsidRPr="00B251C4" w14:paraId="799482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69DA0" w14:textId="77777777" w:rsidR="00D66B7B" w:rsidRPr="00B251C4" w:rsidRDefault="00D66B7B" w:rsidP="00FD425C">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1CCA0055" w14:textId="77777777" w:rsidR="00D66B7B" w:rsidRDefault="00D66B7B" w:rsidP="00FD425C">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C7B8470" w14:textId="77777777" w:rsidR="00D66B7B" w:rsidRPr="00B251C4" w:rsidRDefault="00D66B7B" w:rsidP="00FD425C">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D66B7B" w:rsidRPr="00877CC8" w14:paraId="445442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ECE05"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7427BCB"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C93FCC1"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D66B7B" w:rsidRPr="00877CC8" w14:paraId="7174E88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76ABA"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34658A1"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CC30A7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D66B7B" w:rsidRPr="00877CC8" w14:paraId="1FCA8E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A059F" w14:textId="77777777" w:rsidR="00D66B7B" w:rsidRPr="00877CC8" w:rsidRDefault="00D66B7B" w:rsidP="00FD425C">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486789B"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65CDB5F6" w14:textId="77777777" w:rsidR="00D66B7B" w:rsidRPr="00877CC8" w:rsidRDefault="00D66B7B" w:rsidP="00FD425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D66B7B" w:rsidRPr="00877CC8" w14:paraId="689A27A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0B421"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99B26B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DC_1A_n78A</w:t>
            </w:r>
          </w:p>
          <w:p w14:paraId="1027F97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DC_1A_n80A</w:t>
            </w:r>
          </w:p>
        </w:tc>
      </w:tr>
      <w:tr w:rsidR="00D66B7B" w:rsidRPr="00877CC8" w14:paraId="041A40F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0920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lastRenderedPageBreak/>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1E03C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E8309C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D66B7B" w:rsidRPr="00877CC8" w14:paraId="5783BC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B871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CB9859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447F4B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D66B7B" w:rsidRPr="00877CC8" w14:paraId="04ED41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A8C38" w14:textId="77777777" w:rsidR="00D66B7B" w:rsidRPr="00877CC8" w:rsidRDefault="00D66B7B" w:rsidP="00FD425C">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081229D9" w14:textId="77777777" w:rsidR="00D66B7B" w:rsidRPr="00470EA5" w:rsidRDefault="00D66B7B" w:rsidP="00FD425C">
            <w:pPr>
              <w:keepNext/>
              <w:keepLines/>
              <w:spacing w:after="0"/>
              <w:jc w:val="center"/>
              <w:rPr>
                <w:rFonts w:ascii="Arial" w:hAnsi="Arial"/>
                <w:sz w:val="18"/>
              </w:rPr>
            </w:pPr>
            <w:r w:rsidRPr="00470EA5">
              <w:rPr>
                <w:rFonts w:ascii="Arial" w:hAnsi="Arial"/>
                <w:sz w:val="18"/>
              </w:rPr>
              <w:t>DC_1A_n78A</w:t>
            </w:r>
          </w:p>
          <w:p w14:paraId="3BDC13B8" w14:textId="77777777" w:rsidR="00D66B7B" w:rsidRPr="00877CC8" w:rsidRDefault="00D66B7B" w:rsidP="00FD425C">
            <w:pPr>
              <w:keepNext/>
              <w:keepLines/>
              <w:spacing w:after="0"/>
              <w:jc w:val="center"/>
              <w:rPr>
                <w:rFonts w:ascii="Arial" w:hAnsi="Arial"/>
                <w:sz w:val="18"/>
              </w:rPr>
            </w:pPr>
            <w:r w:rsidRPr="00470EA5">
              <w:rPr>
                <w:rFonts w:ascii="Arial" w:hAnsi="Arial"/>
                <w:sz w:val="18"/>
              </w:rPr>
              <w:t>DC_1A_n105A</w:t>
            </w:r>
          </w:p>
        </w:tc>
      </w:tr>
      <w:tr w:rsidR="00D66B7B" w:rsidRPr="00877CC8" w14:paraId="77C755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6F0E6"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E546C3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D66B7B" w:rsidRPr="00877CC8" w14:paraId="76B93F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9A71E"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FCD0156"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66B7B" w:rsidRPr="00877CC8" w14:paraId="09CA2E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4C8EB"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75CAFA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D66B7B" w:rsidRPr="00877CC8" w14:paraId="72E08E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3E445"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508EFB3"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66B7B" w:rsidRPr="00877CC8" w14:paraId="7C86A38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9A00D"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10DCAB1"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25DC71"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D66B7B" w:rsidRPr="00877CC8" w14:paraId="4CE9F4C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B7E81"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970F169"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D66B7B" w:rsidRPr="00877CC8" w14:paraId="23672FC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F5F0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3CCDA3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DC_2A_n28A</w:t>
            </w:r>
          </w:p>
          <w:p w14:paraId="74DB7D6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DC_4A_n28A</w:t>
            </w:r>
          </w:p>
        </w:tc>
      </w:tr>
      <w:tr w:rsidR="00D66B7B" w:rsidRPr="00877CC8" w14:paraId="571E2C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0272D"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30BD34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7B5DE4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D66B7B" w:rsidRPr="00877CC8" w14:paraId="4CED792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CE722"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78BD93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B19195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D66B7B" w:rsidRPr="00EB1767" w14:paraId="275CA9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D3ACF" w14:textId="77777777" w:rsidR="00D66B7B" w:rsidRPr="00EB1767" w:rsidRDefault="00D66B7B" w:rsidP="00FD425C">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26D60426" w14:textId="77777777" w:rsidR="00D66B7B" w:rsidRPr="00C2144E" w:rsidRDefault="00D66B7B" w:rsidP="00FD425C">
            <w:pPr>
              <w:pStyle w:val="TAC"/>
              <w:rPr>
                <w:rFonts w:cs="Arial"/>
                <w:szCs w:val="18"/>
                <w:lang w:eastAsia="zh-CN"/>
              </w:rPr>
            </w:pPr>
            <w:r w:rsidRPr="00EB1767">
              <w:rPr>
                <w:rFonts w:cs="Arial"/>
                <w:szCs w:val="18"/>
                <w:lang w:eastAsia="zh-CN"/>
              </w:rPr>
              <w:t>DC_2A_n78A</w:t>
            </w:r>
          </w:p>
          <w:p w14:paraId="7B69DD53" w14:textId="77777777" w:rsidR="00D66B7B" w:rsidRPr="00EB1767" w:rsidRDefault="00D66B7B" w:rsidP="00FD425C">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D66B7B" w:rsidRPr="00877CC8" w14:paraId="166D199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CA48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96FA4F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DC_5A_n2A</w:t>
            </w:r>
          </w:p>
          <w:p w14:paraId="6B18186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D66B7B" w:rsidRPr="00877CC8" w14:paraId="4091A3F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C489D"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4FAB22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66B7B" w:rsidRPr="00877CC8" w14:paraId="74B85A4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B0E3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6E5B7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66B7B" w:rsidRPr="00877CC8" w14:paraId="07A418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CDC9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E56811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66B7B" w:rsidRPr="00877CC8" w14:paraId="46BBE53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037CA"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9791F8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66B7B" w:rsidRPr="00877CC8" w14:paraId="31D5A6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496D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52C851D"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DC_2A_n5A</w:t>
            </w:r>
          </w:p>
          <w:p w14:paraId="67FB616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66B7B" w:rsidRPr="00877CC8" w14:paraId="63FD902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332C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ECFE09F" w14:textId="77777777" w:rsidR="00D66B7B" w:rsidRPr="00877CC8" w:rsidRDefault="00D66B7B" w:rsidP="00FD425C">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17E915F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66B7B" w:rsidRPr="00877CC8" w14:paraId="2B83EA1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F408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FABE65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DC_2A_n7A</w:t>
            </w:r>
          </w:p>
          <w:p w14:paraId="40AF98C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DC_5A_n7A</w:t>
            </w:r>
          </w:p>
        </w:tc>
      </w:tr>
      <w:tr w:rsidR="00D66B7B" w14:paraId="7E44DE1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88D95"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091C786E"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DC_2A_n7A</w:t>
            </w:r>
          </w:p>
          <w:p w14:paraId="2444CBA2"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DC_5A_n7A</w:t>
            </w:r>
          </w:p>
        </w:tc>
      </w:tr>
      <w:tr w:rsidR="00D66B7B" w:rsidRPr="00877CC8" w14:paraId="01EB2DA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9FDB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1562C3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D66B7B" w:rsidRPr="00877CC8" w14:paraId="4BADB1B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3E458"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59BDB09"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272EDBA9"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t>DC_5A_n30A</w:t>
            </w:r>
          </w:p>
        </w:tc>
      </w:tr>
      <w:tr w:rsidR="00D66B7B" w:rsidRPr="00877CC8" w14:paraId="7571580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8AD93"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377BB4A"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3358EC63"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DC_5A_n30A</w:t>
            </w:r>
          </w:p>
        </w:tc>
      </w:tr>
      <w:tr w:rsidR="00D66B7B" w14:paraId="5BBBEE3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84AB1A7" w14:textId="77777777" w:rsidR="00D66B7B" w:rsidRDefault="00D66B7B" w:rsidP="00FD425C">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048E14A2" w14:textId="77777777" w:rsidR="00D66B7B" w:rsidRDefault="00D66B7B" w:rsidP="00FD425C">
            <w:pPr>
              <w:keepNext/>
              <w:keepLines/>
              <w:spacing w:after="0"/>
              <w:jc w:val="center"/>
              <w:rPr>
                <w:rFonts w:ascii="Arial" w:hAnsi="Arial"/>
                <w:sz w:val="18"/>
              </w:rPr>
            </w:pPr>
            <w:r w:rsidRPr="00266C1A">
              <w:rPr>
                <w:rFonts w:ascii="Arial" w:hAnsi="Arial"/>
                <w:sz w:val="18"/>
              </w:rPr>
              <w:t>DC_2A_n41A</w:t>
            </w:r>
          </w:p>
          <w:p w14:paraId="59BA50D5" w14:textId="77777777" w:rsidR="00D66B7B" w:rsidRDefault="00D66B7B" w:rsidP="00FD425C">
            <w:pPr>
              <w:keepNext/>
              <w:keepLines/>
              <w:spacing w:after="0"/>
              <w:jc w:val="center"/>
              <w:rPr>
                <w:rFonts w:ascii="Arial" w:hAnsi="Arial" w:cs="Arial"/>
                <w:sz w:val="18"/>
              </w:rPr>
            </w:pPr>
            <w:r w:rsidRPr="00266C1A">
              <w:rPr>
                <w:rFonts w:ascii="Arial" w:hAnsi="Arial"/>
                <w:sz w:val="18"/>
              </w:rPr>
              <w:t>DC_5A_n41A</w:t>
            </w:r>
          </w:p>
        </w:tc>
      </w:tr>
      <w:tr w:rsidR="00D66B7B" w:rsidRPr="00266C1A" w14:paraId="404FE6A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FABD2" w14:textId="77777777" w:rsidR="00D66B7B" w:rsidRPr="00266C1A" w:rsidRDefault="00D66B7B" w:rsidP="00FD425C">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55F7554"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0A24C96C" w14:textId="77777777" w:rsidR="00D66B7B" w:rsidRPr="00266C1A"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D66B7B" w:rsidRPr="00877CC8" w14:paraId="539B77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0C499"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9930E4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9988F51"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CBEED1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D66B7B" w:rsidRPr="00877CC8" w14:paraId="1F9C386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006D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DC_2A-5A_n66A</w:t>
            </w:r>
          </w:p>
          <w:p w14:paraId="2F23E46A"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EFE7CB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40359E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D66B7B" w:rsidRPr="00877CC8" w14:paraId="3ED281D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C803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113F8BA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DDE79E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DC_2A_n66A</w:t>
            </w:r>
          </w:p>
          <w:p w14:paraId="6AF7C87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DC_5A_n66A</w:t>
            </w:r>
          </w:p>
        </w:tc>
      </w:tr>
      <w:tr w:rsidR="00D66B7B" w:rsidRPr="00877CC8" w14:paraId="75AEA27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C758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AC5235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DC_2A_n71A</w:t>
            </w:r>
          </w:p>
          <w:p w14:paraId="37E8B68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DC_5A_n71A</w:t>
            </w:r>
          </w:p>
        </w:tc>
      </w:tr>
      <w:tr w:rsidR="00D66B7B" w:rsidRPr="00877CC8" w14:paraId="7B12B7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CB2FC"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18B471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32F32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8A7090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66B7B" w:rsidRPr="00877CC8" w14:paraId="23EC4BE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F0E0C"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A6AB41A" w14:textId="77777777" w:rsidR="00D66B7B" w:rsidRPr="00877CC8" w:rsidRDefault="00D66B7B" w:rsidP="00FD425C">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6A8C502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D66B7B" w:rsidRPr="00877CC8" w14:paraId="7F74ECC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7AA70" w14:textId="77777777" w:rsidR="00D66B7B" w:rsidRPr="005A0B1E" w:rsidRDefault="00D66B7B" w:rsidP="00FD425C">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7BC2714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D800AB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428774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66B7B" w:rsidRPr="00B251C4" w14:paraId="1BFE958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C9683" w14:textId="77777777" w:rsidR="00D66B7B" w:rsidRPr="00B251C4" w:rsidRDefault="00D66B7B" w:rsidP="00FD425C">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F17021F" w14:textId="77777777" w:rsidR="00D66B7B" w:rsidRDefault="00D66B7B" w:rsidP="00FD425C">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40B933A2" w14:textId="77777777" w:rsidR="00D66B7B" w:rsidRPr="00B251C4" w:rsidRDefault="00D66B7B" w:rsidP="00FD425C">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D66B7B" w:rsidRPr="00877CC8" w14:paraId="1347D5E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C6246" w14:textId="77777777" w:rsidR="00D66B7B" w:rsidRPr="00877CC8" w:rsidRDefault="00D66B7B" w:rsidP="00FD425C">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612CA4F" w14:textId="77777777" w:rsidR="00D66B7B" w:rsidRPr="00877CC8" w:rsidRDefault="00D66B7B" w:rsidP="00FD425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9E7F8F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D66B7B" w14:paraId="1A6757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5F082" w14:textId="77777777" w:rsidR="00D66B7B" w:rsidRDefault="00D66B7B" w:rsidP="00FD425C">
            <w:pPr>
              <w:keepNext/>
              <w:keepLines/>
              <w:spacing w:after="0" w:line="252" w:lineRule="auto"/>
              <w:jc w:val="center"/>
              <w:rPr>
                <w:rFonts w:ascii="Arial" w:hAnsi="Arial" w:cs="Arial"/>
                <w:sz w:val="18"/>
                <w:lang w:eastAsia="ja-JP"/>
              </w:rPr>
            </w:pPr>
            <w:r>
              <w:rPr>
                <w:rFonts w:ascii="Arial" w:hAnsi="Arial" w:cs="Arial"/>
                <w:sz w:val="18"/>
                <w:lang w:eastAsia="ja-JP"/>
              </w:rPr>
              <w:lastRenderedPageBreak/>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21489328" w14:textId="77777777" w:rsidR="00D66B7B" w:rsidRDefault="00D66B7B" w:rsidP="00FD425C">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78421688" w14:textId="77777777" w:rsidR="00D66B7B" w:rsidRDefault="00D66B7B" w:rsidP="00FD425C">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D66B7B" w:rsidRPr="00877CC8" w14:paraId="6C64442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B0321" w14:textId="77777777" w:rsidR="00D66B7B" w:rsidRPr="00877CC8" w:rsidRDefault="00D66B7B" w:rsidP="00FD425C">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AD3D1D2" w14:textId="77777777" w:rsidR="00D66B7B" w:rsidRPr="00877CC8" w:rsidRDefault="00D66B7B" w:rsidP="00FD425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B252E0B" w14:textId="77777777" w:rsidR="00D66B7B" w:rsidRPr="00877CC8" w:rsidRDefault="00D66B7B" w:rsidP="00FD425C">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D66B7B" w:rsidRPr="00877CC8" w14:paraId="1B862F6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72BB6" w14:textId="77777777" w:rsidR="00D66B7B" w:rsidRPr="00877CC8" w:rsidRDefault="00D66B7B" w:rsidP="00FD425C">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B74D118" w14:textId="77777777" w:rsidR="00D66B7B" w:rsidRPr="00877CC8" w:rsidRDefault="00D66B7B" w:rsidP="00FD425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D66B7B" w:rsidRPr="00877CC8" w14:paraId="7047638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475C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DC_2A-7A_n5A</w:t>
            </w:r>
          </w:p>
          <w:p w14:paraId="42B72F7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8A45F0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DC_2A_n5A</w:t>
            </w:r>
          </w:p>
          <w:p w14:paraId="24DDE92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DC_7A_n5A</w:t>
            </w:r>
          </w:p>
        </w:tc>
      </w:tr>
      <w:tr w:rsidR="00D66B7B" w:rsidRPr="00877CC8" w14:paraId="505A037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2E9E4"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993CFB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DC_2A_n5A</w:t>
            </w:r>
          </w:p>
          <w:p w14:paraId="7695152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DC_7A_n5A</w:t>
            </w:r>
          </w:p>
        </w:tc>
      </w:tr>
      <w:tr w:rsidR="00D66B7B" w:rsidRPr="00877CC8" w14:paraId="66FE0BE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3B4F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8830FB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66B7B" w14:paraId="4C3EDCC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B1CBBB9" w14:textId="77777777" w:rsidR="00D66B7B" w:rsidRDefault="00D66B7B" w:rsidP="00FD425C">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585A7143" w14:textId="77777777" w:rsidR="00D66B7B" w:rsidRDefault="00D66B7B" w:rsidP="00FD425C">
            <w:pPr>
              <w:keepNext/>
              <w:keepLines/>
              <w:spacing w:after="0"/>
              <w:jc w:val="center"/>
              <w:rPr>
                <w:rFonts w:ascii="Arial" w:hAnsi="Arial"/>
                <w:sz w:val="18"/>
              </w:rPr>
            </w:pPr>
            <w:r w:rsidRPr="000F2BA6">
              <w:rPr>
                <w:rFonts w:ascii="Arial" w:hAnsi="Arial" w:hint="eastAsia"/>
                <w:sz w:val="18"/>
              </w:rPr>
              <w:t>DC_2A_n12A</w:t>
            </w:r>
          </w:p>
          <w:p w14:paraId="20B7F501" w14:textId="77777777" w:rsidR="00D66B7B" w:rsidRDefault="00D66B7B" w:rsidP="00FD425C">
            <w:pPr>
              <w:keepNext/>
              <w:keepLines/>
              <w:spacing w:after="0"/>
              <w:jc w:val="center"/>
              <w:rPr>
                <w:rFonts w:ascii="Arial" w:hAnsi="Arial"/>
                <w:color w:val="000000"/>
                <w:sz w:val="18"/>
                <w:szCs w:val="18"/>
              </w:rPr>
            </w:pPr>
            <w:r w:rsidRPr="000F2BA6">
              <w:rPr>
                <w:rFonts w:ascii="Arial" w:hAnsi="Arial" w:hint="eastAsia"/>
                <w:sz w:val="18"/>
              </w:rPr>
              <w:t>DC_7A_n12A</w:t>
            </w:r>
          </w:p>
        </w:tc>
      </w:tr>
      <w:tr w:rsidR="00D66B7B" w:rsidRPr="000F2BA6" w14:paraId="446758D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8F86B" w14:textId="77777777" w:rsidR="00D66B7B" w:rsidRPr="000F2BA6" w:rsidRDefault="00D66B7B" w:rsidP="00FD425C">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474EDBD7" w14:textId="77777777" w:rsidR="00D66B7B" w:rsidRPr="009F4756" w:rsidRDefault="00D66B7B" w:rsidP="00FD425C">
            <w:pPr>
              <w:keepNext/>
              <w:keepLines/>
              <w:spacing w:after="0"/>
              <w:jc w:val="center"/>
              <w:rPr>
                <w:rFonts w:ascii="Arial" w:hAnsi="Arial"/>
                <w:sz w:val="18"/>
              </w:rPr>
            </w:pPr>
            <w:r w:rsidRPr="009F4756">
              <w:rPr>
                <w:rFonts w:ascii="Arial" w:hAnsi="Arial"/>
                <w:sz w:val="18"/>
              </w:rPr>
              <w:t>DC_2A_n12A</w:t>
            </w:r>
          </w:p>
          <w:p w14:paraId="37549F12" w14:textId="77777777" w:rsidR="00D66B7B" w:rsidRPr="000F2BA6" w:rsidRDefault="00D66B7B" w:rsidP="00FD425C">
            <w:pPr>
              <w:keepNext/>
              <w:keepLines/>
              <w:spacing w:after="0"/>
              <w:jc w:val="center"/>
              <w:rPr>
                <w:rFonts w:ascii="Arial" w:hAnsi="Arial"/>
                <w:sz w:val="18"/>
              </w:rPr>
            </w:pPr>
            <w:r w:rsidRPr="009F4756">
              <w:rPr>
                <w:rFonts w:ascii="Arial" w:hAnsi="Arial"/>
                <w:sz w:val="18"/>
              </w:rPr>
              <w:t>DC_7A_n12A</w:t>
            </w:r>
          </w:p>
        </w:tc>
      </w:tr>
      <w:tr w:rsidR="00D66B7B" w:rsidRPr="00877CC8" w14:paraId="468E9C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73D9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5939B4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AB80A0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1662463" w14:textId="77777777" w:rsidR="00D66B7B" w:rsidRPr="00877CC8" w:rsidRDefault="00D66B7B" w:rsidP="00FD425C">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D66B7B" w:rsidRPr="00877CC8" w14:paraId="0455B6B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70C0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DC_2A-7A_n28A</w:t>
            </w:r>
          </w:p>
          <w:p w14:paraId="71663107" w14:textId="77777777" w:rsidR="00D66B7B" w:rsidRDefault="00D66B7B" w:rsidP="00FD425C">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7873BF5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B8173A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DC_2A_n28A</w:t>
            </w:r>
          </w:p>
          <w:p w14:paraId="003ECD4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DC_7A_n28A</w:t>
            </w:r>
          </w:p>
        </w:tc>
      </w:tr>
      <w:tr w:rsidR="00D66B7B" w:rsidRPr="00877CC8" w14:paraId="7AC2A1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F84D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70A805B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78EFBD0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033B27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51B7D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DC_2A_n5A</w:t>
            </w:r>
          </w:p>
          <w:p w14:paraId="2C05EF8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D66B7B" w:rsidRPr="00877CC8" w14:paraId="52CD8D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8945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DC_2A-7A_n66A</w:t>
            </w:r>
          </w:p>
          <w:p w14:paraId="1F1FA63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C399428"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7F5912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D66B7B" w:rsidRPr="00877CC8" w14:paraId="763A48F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D6AD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7B9830B"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2E4FFE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tc>
      </w:tr>
      <w:tr w:rsidR="00D66B7B" w:rsidRPr="00877CC8" w14:paraId="57B5B1A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EE65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7A7FFD0"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30D7E5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tc>
      </w:tr>
      <w:tr w:rsidR="00D66B7B" w:rsidRPr="00877CC8" w14:paraId="4D98C1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CC41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17AB3BDD"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F2445D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tc>
      </w:tr>
      <w:tr w:rsidR="00D66B7B" w:rsidRPr="00877CC8" w14:paraId="142EE32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C7D8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9792533"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794D7F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tc>
      </w:tr>
      <w:tr w:rsidR="00D66B7B" w:rsidRPr="00877CC8" w14:paraId="35490C3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DD5C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48F992D"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33F4115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D66B7B" w:rsidRPr="00877CC8" w14:paraId="65228D9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6983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0EB121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val="fr-FR" w:eastAsia="zh-CN"/>
              </w:rPr>
              <w:t>DC_</w:t>
            </w:r>
            <w:r>
              <w:rPr>
                <w:rFonts w:ascii="Arial" w:hAnsi="Arial"/>
                <w:sz w:val="18"/>
                <w:lang w:val="fr-FR" w:eastAsia="zh-CN"/>
              </w:rPr>
              <w:t>2</w:t>
            </w:r>
            <w:r w:rsidRPr="00877CC8">
              <w:rPr>
                <w:rFonts w:ascii="Arial" w:hAnsi="Arial"/>
                <w:sz w:val="18"/>
                <w:lang w:val="fr-FR" w:eastAsia="zh-CN"/>
              </w:rPr>
              <w:t>A_n66A</w:t>
            </w:r>
          </w:p>
        </w:tc>
      </w:tr>
      <w:tr w:rsidR="00D66B7B" w:rsidRPr="00877CC8" w14:paraId="3F70A2B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FD13E"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32B387B"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C226B0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D66B7B" w:rsidRPr="00877CC8" w14:paraId="4FAE8C1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E452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74FD5BE"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CC79511"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D66B7B" w:rsidRPr="00877CC8" w14:paraId="3F3E133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1ED5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DC_2A-7A_n77A</w:t>
            </w:r>
          </w:p>
          <w:p w14:paraId="5A3AA394" w14:textId="77777777" w:rsidR="00D66B7B" w:rsidRPr="00877CC8" w:rsidRDefault="00D66B7B" w:rsidP="00FD425C">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6A24C8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DC_2A_n77A</w:t>
            </w:r>
          </w:p>
          <w:p w14:paraId="6B5F39EC"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DC_7A_n77A</w:t>
            </w:r>
          </w:p>
        </w:tc>
      </w:tr>
      <w:tr w:rsidR="00D66B7B" w14:paraId="2F70025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4D26B" w14:textId="77777777" w:rsidR="00D66B7B" w:rsidRDefault="00D66B7B" w:rsidP="00FD425C">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5BB922BE" w14:textId="77777777" w:rsidR="00D66B7B" w:rsidRDefault="00D66B7B" w:rsidP="00FD425C">
            <w:pPr>
              <w:keepNext/>
              <w:keepLines/>
              <w:spacing w:after="0"/>
              <w:jc w:val="center"/>
              <w:rPr>
                <w:rFonts w:ascii="Arial" w:hAnsi="Arial"/>
                <w:sz w:val="18"/>
              </w:rPr>
            </w:pPr>
            <w:r>
              <w:rPr>
                <w:rFonts w:ascii="Arial" w:hAnsi="Arial"/>
                <w:sz w:val="18"/>
              </w:rPr>
              <w:t>DC_2A_n77A</w:t>
            </w:r>
          </w:p>
          <w:p w14:paraId="6876C4FD" w14:textId="77777777" w:rsidR="00D66B7B" w:rsidRDefault="00D66B7B" w:rsidP="00FD425C">
            <w:pPr>
              <w:keepNext/>
              <w:keepLines/>
              <w:spacing w:after="0"/>
              <w:jc w:val="center"/>
              <w:rPr>
                <w:rFonts w:ascii="Arial" w:hAnsi="Arial"/>
                <w:sz w:val="18"/>
              </w:rPr>
            </w:pPr>
            <w:r>
              <w:rPr>
                <w:rFonts w:ascii="Arial" w:hAnsi="Arial"/>
                <w:sz w:val="18"/>
              </w:rPr>
              <w:t>DC_7A_n77A</w:t>
            </w:r>
          </w:p>
        </w:tc>
      </w:tr>
      <w:tr w:rsidR="00D66B7B" w:rsidRPr="00877CC8" w14:paraId="660831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5A02F"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3AF253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DC_2A_n77A</w:t>
            </w:r>
          </w:p>
          <w:p w14:paraId="41333F1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3E5D6CC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4FF5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DC_2A-7A_n77(2A)</w:t>
            </w:r>
          </w:p>
          <w:p w14:paraId="4ED4B02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077AD0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DC_2A_n77A</w:t>
            </w:r>
          </w:p>
          <w:p w14:paraId="1A36AB7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32F7A0E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2884D"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4D3B76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DC_2A_n77A</w:t>
            </w:r>
          </w:p>
          <w:p w14:paraId="0930DF6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13D1493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57F8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F598F2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9D54E05"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71EC58B" w14:textId="77777777" w:rsidR="00D66B7B" w:rsidRPr="00877CC8" w:rsidRDefault="00D66B7B" w:rsidP="00FD425C">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528D5A62"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D66B7B" w:rsidRPr="00877CC8" w14:paraId="002CC2D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317E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2EE9C17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8B0521D"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7F4B18D8" w14:textId="77777777" w:rsidR="00D66B7B" w:rsidRPr="00877CC8" w:rsidRDefault="00D66B7B" w:rsidP="00FD425C">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7F050F66"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D66B7B" w:rsidRPr="00877CC8" w14:paraId="6A96CE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BF65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7665CF2"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kern w:val="2"/>
                <w:sz w:val="18"/>
              </w:rPr>
              <w:t>DC_2A_n78A</w:t>
            </w:r>
          </w:p>
          <w:p w14:paraId="1D088303"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sz w:val="18"/>
              </w:rPr>
              <w:t>DC_7A_n78A</w:t>
            </w:r>
          </w:p>
        </w:tc>
      </w:tr>
      <w:tr w:rsidR="00D66B7B" w:rsidRPr="00877CC8" w14:paraId="31A7B31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9F840"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035822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DC_2A_n7A</w:t>
            </w:r>
          </w:p>
          <w:p w14:paraId="1FCDB50F"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sz w:val="18"/>
                <w:lang w:eastAsia="zh-CN"/>
              </w:rPr>
              <w:t>DC_2A_n78A</w:t>
            </w:r>
          </w:p>
        </w:tc>
      </w:tr>
      <w:tr w:rsidR="00D66B7B" w:rsidRPr="00877CC8" w14:paraId="0015741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ECC9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64B2554"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BE3E00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66B7B" w:rsidRPr="00877CC8" w14:paraId="2A86DE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23A4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205316BB"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E9BCFF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66B7B" w:rsidRPr="00877CC8" w14:paraId="7399968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0EBF7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7D39B29"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BF43B7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66B7B" w:rsidRPr="00877CC8" w14:paraId="1634A0C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0742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BE52EDF"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2440304"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D66B7B" w:rsidRPr="00877CC8" w14:paraId="203CA59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88A1E"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EA797F5"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E7D83F9"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D66B7B" w:rsidRPr="00877CC8" w14:paraId="3EBC6B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8C22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22C620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0BB8771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DC_8A_n2A</w:t>
            </w:r>
          </w:p>
        </w:tc>
      </w:tr>
      <w:tr w:rsidR="00D66B7B" w:rsidRPr="00877CC8" w14:paraId="13EA8F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A04F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74DEF85" w14:textId="77777777" w:rsidR="00D66B7B" w:rsidRPr="00877CC8" w:rsidRDefault="00D66B7B" w:rsidP="00FD425C">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D66B7B" w:rsidRPr="00877CC8" w14:paraId="55229FF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0540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E244EE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DC_2A_n5A</w:t>
            </w:r>
          </w:p>
          <w:p w14:paraId="31F312B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DC_12A_n5A</w:t>
            </w:r>
          </w:p>
        </w:tc>
      </w:tr>
      <w:tr w:rsidR="00D66B7B" w:rsidRPr="00877CC8" w14:paraId="5DFB932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EE51A" w14:textId="77777777" w:rsidR="00D66B7B" w:rsidRPr="00877CC8" w:rsidRDefault="00D66B7B" w:rsidP="00FD425C">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F87D649" w14:textId="77777777" w:rsidR="00D66B7B" w:rsidRPr="00877CC8" w:rsidRDefault="00D66B7B" w:rsidP="00FD425C">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9347F12" w14:textId="77777777" w:rsidR="00D66B7B" w:rsidRPr="00877CC8" w:rsidRDefault="00D66B7B" w:rsidP="00FD425C">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D66B7B" w:rsidRPr="00877CC8" w14:paraId="102159C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83EAB" w14:textId="77777777" w:rsidR="00D66B7B" w:rsidRPr="00877CC8" w:rsidRDefault="00D66B7B" w:rsidP="00FD425C">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998EC41" w14:textId="77777777" w:rsidR="00D66B7B" w:rsidRPr="00877CC8" w:rsidRDefault="00D66B7B" w:rsidP="00FD425C">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0AAC540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D66B7B" w14:paraId="3C387EB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E0613" w14:textId="77777777" w:rsidR="00D66B7B" w:rsidRDefault="00D66B7B" w:rsidP="00FD425C">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7FBBFE7C" w14:textId="77777777" w:rsidR="00D66B7B" w:rsidRDefault="00D66B7B" w:rsidP="00FD425C">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6A1ED75A" w14:textId="77777777" w:rsidR="00D66B7B" w:rsidRDefault="00D66B7B" w:rsidP="00FD425C">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D66B7B" w:rsidRPr="00877CC8" w14:paraId="5C4B2F7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24FAE"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97A332" w14:textId="77777777" w:rsidR="00D66B7B" w:rsidRPr="00877CC8" w:rsidRDefault="00D66B7B" w:rsidP="00FD425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05C9EF6"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rPr>
              <w:t>DC_12A_n7A</w:t>
            </w:r>
          </w:p>
        </w:tc>
      </w:tr>
      <w:tr w:rsidR="00D66B7B" w:rsidRPr="00877CC8" w14:paraId="3CD4C00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9AC5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00689C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DC_2A_n12A</w:t>
            </w:r>
          </w:p>
          <w:p w14:paraId="05E1A71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66B7B" w:rsidRPr="00877CC8" w14:paraId="24E4E1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6B03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F34181B"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3C8DBEF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rPr>
              <w:t>DC_12A_n30A</w:t>
            </w:r>
          </w:p>
        </w:tc>
      </w:tr>
      <w:tr w:rsidR="00D66B7B" w:rsidRPr="00877CC8" w14:paraId="12D5FCE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A8F38D"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946A13"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27B62C80"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DC_12A_n30A</w:t>
            </w:r>
          </w:p>
        </w:tc>
      </w:tr>
      <w:tr w:rsidR="00D66B7B" w:rsidRPr="00877CC8" w14:paraId="6AF991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4BC1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BC03D0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DC_2A_n41A</w:t>
            </w:r>
          </w:p>
          <w:p w14:paraId="48F1453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DC_12A_n41A</w:t>
            </w:r>
          </w:p>
        </w:tc>
      </w:tr>
      <w:tr w:rsidR="00D66B7B" w:rsidRPr="00877CC8" w14:paraId="003FF78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46DDAF"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B33F5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DC_2A_n41A</w:t>
            </w:r>
          </w:p>
          <w:p w14:paraId="0791D25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DC_12A_n41A</w:t>
            </w:r>
          </w:p>
        </w:tc>
      </w:tr>
      <w:tr w:rsidR="00D66B7B" w:rsidRPr="00877CC8" w14:paraId="2D16201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7C34C"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1DBF88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D9301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D66B7B" w:rsidRPr="00877CC8" w14:paraId="7623ABE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B093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21FD9FE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9EB623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D66B7B" w:rsidRPr="00877CC8" w14:paraId="4D77771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6812D"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0168778"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57E48D"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25E7ECE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66B7B" w:rsidRPr="00877CC8" w14:paraId="1BF2AB1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070CA" w14:textId="77777777" w:rsidR="00D66B7B" w:rsidRDefault="00D66B7B" w:rsidP="00FD425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2693E182"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3EEFE7"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38622D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D66B7B" w:rsidRPr="00877CC8" w14:paraId="6488559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A0178" w14:textId="77777777" w:rsidR="00D66B7B" w:rsidRPr="00877CC8" w:rsidRDefault="00D66B7B" w:rsidP="00FD425C">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7A374550" w14:textId="77777777" w:rsidR="00D66B7B" w:rsidRPr="00470EA5" w:rsidRDefault="00D66B7B" w:rsidP="00FD425C">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356AFD68" w14:textId="77777777" w:rsidR="00D66B7B" w:rsidRPr="00877CC8" w:rsidRDefault="00D66B7B" w:rsidP="00FD425C">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D66B7B" w:rsidRPr="00470EA5" w14:paraId="518AFAB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9A29B" w14:textId="77777777" w:rsidR="00D66B7B" w:rsidRPr="00470EA5" w:rsidRDefault="00D66B7B" w:rsidP="00FD425C">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6CEFF916" w14:textId="77777777" w:rsidR="00D66B7B" w:rsidRDefault="00D66B7B" w:rsidP="00FD425C">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4D33A698" w14:textId="77777777" w:rsidR="00D66B7B" w:rsidRPr="00470EA5" w:rsidRDefault="00D66B7B" w:rsidP="00FD425C">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D66B7B" w:rsidRPr="00470EA5" w14:paraId="7453C08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24FF2" w14:textId="77777777" w:rsidR="00D66B7B" w:rsidRPr="00470EA5" w:rsidRDefault="00D66B7B" w:rsidP="00FD425C">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4881D998" w14:textId="77777777" w:rsidR="00D66B7B" w:rsidRPr="00260D49" w:rsidRDefault="00D66B7B" w:rsidP="00FD425C">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38857E87" w14:textId="77777777" w:rsidR="00D66B7B" w:rsidRPr="00470EA5" w:rsidRDefault="00D66B7B" w:rsidP="00FD425C">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D66B7B" w:rsidRPr="00877CC8" w14:paraId="162E8A6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D0F4C"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C10A8F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D66B7B" w:rsidRPr="00877CC8" w14:paraId="439BA0D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FA11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554319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DC_2A_n78A</w:t>
            </w:r>
          </w:p>
          <w:p w14:paraId="49FE80A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DC_12A_n78A</w:t>
            </w:r>
          </w:p>
        </w:tc>
      </w:tr>
      <w:tr w:rsidR="00D66B7B" w:rsidRPr="00877CC8" w14:paraId="1F5DE5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5A408"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22978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DC_2A_n78A</w:t>
            </w:r>
          </w:p>
          <w:p w14:paraId="7A1C00F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DC_12A_n78A</w:t>
            </w:r>
          </w:p>
        </w:tc>
      </w:tr>
      <w:tr w:rsidR="00D66B7B" w:rsidRPr="00877CC8" w14:paraId="60057F3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34EE55"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A8330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DC_2A_n78A</w:t>
            </w:r>
          </w:p>
          <w:p w14:paraId="04B99E9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DC_12A_n78A</w:t>
            </w:r>
          </w:p>
        </w:tc>
      </w:tr>
      <w:tr w:rsidR="00D66B7B" w:rsidRPr="00877CC8" w14:paraId="15B8174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E2697"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44B3EE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66B7B" w:rsidRPr="00877CC8" w14:paraId="66FC10A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1DAF4"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F19AC8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66B7B" w:rsidRPr="00877CC8" w14:paraId="2186953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8BD0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3196D6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CN"/>
              </w:rPr>
              <w:t>DC_13A_n25A</w:t>
            </w:r>
          </w:p>
        </w:tc>
      </w:tr>
      <w:tr w:rsidR="00D66B7B" w:rsidRPr="00877CC8" w14:paraId="459B384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7D498"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443B51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4872672"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FDABD4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D66B7B" w:rsidRPr="00877CC8" w14:paraId="4106E62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B21E8"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1E0B5E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DC_2A_n66A</w:t>
            </w:r>
          </w:p>
          <w:p w14:paraId="24ADF7C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66B7B" w:rsidRPr="00877CC8" w14:paraId="3C5A83A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96A9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43B3B0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DC_2A_n66A</w:t>
            </w:r>
          </w:p>
          <w:p w14:paraId="0F549EB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DC_13A_n66A</w:t>
            </w:r>
          </w:p>
        </w:tc>
      </w:tr>
      <w:tr w:rsidR="00D66B7B" w:rsidRPr="00877CC8" w14:paraId="1578C81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9E3C6" w14:textId="77777777" w:rsidR="00D66B7B" w:rsidRPr="00877CC8" w:rsidRDefault="00D66B7B" w:rsidP="00FD425C">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DC_2A-13A_n77A</w:t>
            </w:r>
            <w:r w:rsidRPr="00877CC8">
              <w:rPr>
                <w:rFonts w:ascii="Arial" w:hAnsi="Arial"/>
                <w:sz w:val="18"/>
                <w:vertAlign w:val="superscript"/>
                <w:lang w:eastAsia="ja-JP"/>
              </w:rPr>
              <w:t>14</w:t>
            </w:r>
          </w:p>
          <w:p w14:paraId="1A242D0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8E0100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6D3B60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2FA401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877CC8" w14:paraId="1CFE3CD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19E48"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4420E4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52A25E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877CC8" w14:paraId="3B7EFB0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1812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D7404E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66ED5FB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DC_14A_n2A</w:t>
            </w:r>
          </w:p>
        </w:tc>
      </w:tr>
      <w:tr w:rsidR="00D66B7B" w:rsidRPr="00877CC8" w14:paraId="74AE1A2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110D1"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9ECA2A"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BBE757E"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66B7B" w:rsidRPr="00877CC8" w14:paraId="0AA0CBE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DE032"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FEC797"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13BB523"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66B7B" w:rsidRPr="00877CC8" w14:paraId="1794F07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BC5C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F9FEB45"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5511667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DC_14A_n30A</w:t>
            </w:r>
          </w:p>
        </w:tc>
      </w:tr>
      <w:tr w:rsidR="00D66B7B" w:rsidRPr="00877CC8" w14:paraId="5716078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DA147E"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510B01"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041FE80E"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DC_14A_n30A</w:t>
            </w:r>
          </w:p>
        </w:tc>
      </w:tr>
      <w:tr w:rsidR="00D66B7B" w:rsidRPr="00877CC8" w14:paraId="744EBD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B807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6ED08F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DC_2A_n66A</w:t>
            </w:r>
          </w:p>
          <w:p w14:paraId="3E7D9F2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DC_14A_n66A</w:t>
            </w:r>
          </w:p>
        </w:tc>
      </w:tr>
      <w:tr w:rsidR="00D66B7B" w:rsidRPr="00877CC8" w14:paraId="3C5BB2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7BCE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2D66BF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DC_2A_n66A</w:t>
            </w:r>
          </w:p>
          <w:p w14:paraId="16F7D2B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DC_14A_n66A</w:t>
            </w:r>
          </w:p>
        </w:tc>
      </w:tr>
      <w:tr w:rsidR="00D66B7B" w:rsidRPr="00877CC8" w14:paraId="4B33707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570C0"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B53319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A35942"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2A4112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66B7B" w:rsidRPr="00877CC8" w14:paraId="5BF20B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D8661" w14:textId="77777777" w:rsidR="00D66B7B" w:rsidRDefault="00D66B7B" w:rsidP="00FD425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7C8FD38" w14:textId="77777777" w:rsidR="00D66B7B" w:rsidRPr="00877CC8" w:rsidRDefault="00D66B7B" w:rsidP="00FD425C">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4A74035"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F571CA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D66B7B" w:rsidRPr="00877CC8" w14:paraId="2D2C31E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4A500"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A5AEC69"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D66B7B" w:rsidRPr="00877CC8" w14:paraId="65E90F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3B993" w14:textId="77777777" w:rsidR="00D66B7B" w:rsidRDefault="00D66B7B" w:rsidP="00FD425C">
            <w:pPr>
              <w:keepNext/>
              <w:keepLines/>
              <w:spacing w:after="0"/>
              <w:jc w:val="center"/>
              <w:rPr>
                <w:rFonts w:ascii="Arial" w:hAnsi="Arial"/>
                <w:sz w:val="18"/>
                <w:lang w:eastAsia="fi-FI"/>
              </w:rPr>
            </w:pPr>
            <w:r w:rsidRPr="00877CC8">
              <w:rPr>
                <w:rFonts w:ascii="Arial" w:hAnsi="Arial"/>
                <w:sz w:val="18"/>
                <w:lang w:eastAsia="fi-FI"/>
              </w:rPr>
              <w:t>DC_2A-28A_n7A</w:t>
            </w:r>
          </w:p>
          <w:p w14:paraId="3F72EE88" w14:textId="77777777" w:rsidR="00D66B7B" w:rsidRPr="00877CC8" w:rsidRDefault="00D66B7B" w:rsidP="00FD425C">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37359EBD" w14:textId="77777777" w:rsidR="00D66B7B" w:rsidRPr="00877CC8" w:rsidRDefault="00D66B7B" w:rsidP="00FD425C">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F178F8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D66B7B" w:rsidRPr="00877CC8" w14:paraId="38CA213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E87C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7AA8FF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0562C27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66B7B" w:rsidRPr="00877CC8" w14:paraId="6CC4EA2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A5091" w14:textId="77777777" w:rsidR="00D66B7B" w:rsidRPr="00877CC8" w:rsidRDefault="00D66B7B" w:rsidP="00FD425C">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2A1ACF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DC_2A_n78A</w:t>
            </w:r>
          </w:p>
          <w:p w14:paraId="7F75FF02" w14:textId="77777777" w:rsidR="00D66B7B" w:rsidRPr="00877CC8" w:rsidRDefault="00D66B7B" w:rsidP="00FD425C">
            <w:pPr>
              <w:keepNext/>
              <w:keepLines/>
              <w:spacing w:after="0"/>
              <w:jc w:val="center"/>
              <w:rPr>
                <w:rFonts w:ascii="Arial" w:hAnsi="Arial" w:cs="Arial"/>
                <w:sz w:val="18"/>
              </w:rPr>
            </w:pPr>
            <w:r w:rsidRPr="00877CC8">
              <w:rPr>
                <w:rFonts w:ascii="Arial" w:hAnsi="Arial"/>
                <w:sz w:val="18"/>
              </w:rPr>
              <w:t>DC_28A_n78A</w:t>
            </w:r>
          </w:p>
        </w:tc>
      </w:tr>
      <w:tr w:rsidR="00D66B7B" w:rsidRPr="00877CC8" w14:paraId="64E334E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7F93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1F018AF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DC_2A_n78A</w:t>
            </w:r>
          </w:p>
          <w:p w14:paraId="193D6F4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DC_28A_n78A</w:t>
            </w:r>
          </w:p>
        </w:tc>
      </w:tr>
      <w:tr w:rsidR="00D66B7B" w:rsidRPr="00877CC8" w14:paraId="4BFB0E2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0BB7B"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ED567C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rPr>
              <w:t>DC_2A_n30A</w:t>
            </w:r>
          </w:p>
        </w:tc>
      </w:tr>
      <w:tr w:rsidR="00D66B7B" w:rsidRPr="00877CC8" w14:paraId="1967A7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5A548A"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6A2DB1"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DC_2A_n30A</w:t>
            </w:r>
          </w:p>
        </w:tc>
      </w:tr>
      <w:tr w:rsidR="00D66B7B" w:rsidRPr="00877CC8" w14:paraId="0860283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ECB0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340649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DC_2A_n66A</w:t>
            </w:r>
          </w:p>
        </w:tc>
      </w:tr>
      <w:tr w:rsidR="00D66B7B" w:rsidRPr="00877CC8" w14:paraId="50048B5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459F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82B4BB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DC_2A_n66A</w:t>
            </w:r>
          </w:p>
        </w:tc>
      </w:tr>
      <w:tr w:rsidR="00D66B7B" w:rsidRPr="00877CC8" w14:paraId="5B2C722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1621D"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7FDDB8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DAF66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66B7B" w:rsidRPr="00877CC8" w14:paraId="0F5974F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4826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AACB99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DC_2A_n78A</w:t>
            </w:r>
          </w:p>
        </w:tc>
      </w:tr>
      <w:tr w:rsidR="00D66B7B" w:rsidRPr="00877CC8" w14:paraId="01F9375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99CD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E3203C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w:t>
            </w:r>
          </w:p>
          <w:p w14:paraId="7FC6A01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66B7B" w:rsidRPr="00877CC8" w14:paraId="3A4093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C4D6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8C18777"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376A91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DC_30A_n2A</w:t>
            </w:r>
          </w:p>
        </w:tc>
      </w:tr>
      <w:tr w:rsidR="00D66B7B" w:rsidRPr="00877CC8" w14:paraId="5A7A1BE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A09D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107CFE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w:t>
            </w:r>
          </w:p>
          <w:p w14:paraId="13C07CA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66B7B" w:rsidRPr="00877CC8" w14:paraId="5FF18F8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D70F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232A95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C9735A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D66B7B" w:rsidRPr="00877CC8" w14:paraId="11D6250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CC5D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7DE12E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D89282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66B7B" w:rsidRPr="00877CC8" w14:paraId="796CCA6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754AF"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458A0EE"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229EC1"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631393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66B7B" w:rsidRPr="00877CC8" w14:paraId="300C0E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E6A19" w14:textId="77777777" w:rsidR="00D66B7B" w:rsidRDefault="00D66B7B" w:rsidP="00FD425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1592B68" w14:textId="77777777" w:rsidR="00D66B7B" w:rsidRPr="00877CC8" w:rsidRDefault="00D66B7B" w:rsidP="00FD425C">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4E304F4"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441EC1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D66B7B" w:rsidRPr="00877CC8" w14:paraId="5FA7A9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4326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B2F1AC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DC_2A_n38A</w:t>
            </w:r>
          </w:p>
          <w:p w14:paraId="2923DB7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D66B7B" w:rsidRPr="00877CC8" w14:paraId="038A431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3914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B912A9"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A0D83E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66B7B" w:rsidRPr="00877CC8" w14:paraId="0BC5A0A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B5FE0"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2DA14E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DC_2A_n78A</w:t>
            </w:r>
          </w:p>
          <w:p w14:paraId="035FC2ED"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sz w:val="18"/>
              </w:rPr>
              <w:t>DC_38A_n78A</w:t>
            </w:r>
          </w:p>
        </w:tc>
      </w:tr>
      <w:tr w:rsidR="00D66B7B" w:rsidRPr="00877CC8" w14:paraId="55294B8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09A4C"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D1C2152"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0B36ECD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D66B7B" w:rsidRPr="00877CC8" w14:paraId="155A5D3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335D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DC_2A_n41A-n66A</w:t>
            </w:r>
          </w:p>
          <w:p w14:paraId="29752AA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EF1652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DC_2A_n41A</w:t>
            </w:r>
          </w:p>
          <w:p w14:paraId="5DC2CDB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66B7B" w:rsidRPr="00877CC8" w14:paraId="713740A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7C7C0" w14:textId="77777777" w:rsidR="00D66B7B" w:rsidRPr="00877CC8" w:rsidRDefault="00D66B7B" w:rsidP="00FD425C">
            <w:pPr>
              <w:keepNext/>
              <w:keepLines/>
              <w:spacing w:after="0"/>
              <w:jc w:val="center"/>
              <w:rPr>
                <w:rFonts w:ascii="Arial" w:hAnsi="Arial"/>
                <w:sz w:val="18"/>
                <w:lang w:eastAsia="ja-JP"/>
              </w:rPr>
            </w:pPr>
            <w:r w:rsidRPr="002578E2">
              <w:rPr>
                <w:rFonts w:ascii="Arial" w:hAnsi="Arial"/>
                <w:sz w:val="18"/>
                <w:lang w:eastAsia="ja-JP"/>
              </w:rPr>
              <w:lastRenderedPageBreak/>
              <w:t>DC_2A-2A_n41A-n66A</w:t>
            </w:r>
          </w:p>
        </w:tc>
        <w:tc>
          <w:tcPr>
            <w:tcW w:w="5964" w:type="dxa"/>
            <w:tcBorders>
              <w:top w:val="single" w:sz="4" w:space="0" w:color="auto"/>
              <w:left w:val="single" w:sz="4" w:space="0" w:color="auto"/>
              <w:bottom w:val="single" w:sz="4" w:space="0" w:color="auto"/>
              <w:right w:val="single" w:sz="4" w:space="0" w:color="auto"/>
            </w:tcBorders>
          </w:tcPr>
          <w:p w14:paraId="1376DB6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DC_2A_n41A</w:t>
            </w:r>
          </w:p>
          <w:p w14:paraId="51CAEEC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DC_2A_n66A</w:t>
            </w:r>
          </w:p>
        </w:tc>
      </w:tr>
      <w:tr w:rsidR="00D66B7B" w:rsidRPr="00877CC8" w14:paraId="3A528B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72F6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1A1CD2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DC_2A_n41A</w:t>
            </w:r>
          </w:p>
          <w:p w14:paraId="1747D8B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66B7B" w:rsidRPr="00877CC8" w14:paraId="1DDAB1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A9F80"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DC_2A_n41A-n71A</w:t>
            </w:r>
          </w:p>
          <w:p w14:paraId="1185A40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EF17E2C"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182469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D66B7B" w:rsidRPr="00877CC8" w14:paraId="3F0413E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5A500" w14:textId="77777777" w:rsidR="00D66B7B" w:rsidRPr="00877CC8" w:rsidRDefault="00D66B7B" w:rsidP="00FD425C">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9F7E2AB"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DC_2A_n41A</w:t>
            </w:r>
          </w:p>
          <w:p w14:paraId="25BF82A7"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DC_2A_n71A</w:t>
            </w:r>
          </w:p>
        </w:tc>
      </w:tr>
      <w:tr w:rsidR="00D66B7B" w:rsidRPr="00877CC8" w14:paraId="334E385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CCA48"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068F091"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4E1BE4C"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D66B7B" w:rsidRPr="00877CC8" w14:paraId="4C04F79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4F797"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372B3159" w14:textId="77777777" w:rsidR="00D66B7B" w:rsidRPr="00877CC8" w:rsidRDefault="00D66B7B" w:rsidP="00FD425C">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F1106D7"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1B4021FA" w14:textId="77777777" w:rsidR="00D66B7B" w:rsidRPr="00877CC8" w:rsidRDefault="00D66B7B" w:rsidP="00FD425C">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6642C52" w14:textId="77777777" w:rsidR="00D66B7B" w:rsidRPr="00877CC8" w:rsidRDefault="00D66B7B" w:rsidP="00FD425C">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D66B7B" w:rsidRPr="00877CC8" w14:paraId="73A998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C3A38"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5725DAC"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0F80558C"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495E88F7"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AB952E8" w14:textId="77777777" w:rsidR="00D66B7B" w:rsidRPr="00877CC8" w:rsidRDefault="00D66B7B" w:rsidP="00FD425C">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42AE6CB1" w14:textId="77777777" w:rsidR="00D66B7B" w:rsidRPr="00877CC8" w:rsidRDefault="00D66B7B" w:rsidP="00FD425C">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88C970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48B6B8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D66B7B" w:rsidRPr="00877CC8" w14:paraId="477E299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F1A8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11B90F0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03812CB3"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D9C7D43"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D66B7B" w:rsidRPr="00877CC8" w14:paraId="1B7D0C0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E4CD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5A5A1E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0E41DD3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FCF36F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D66B7B" w:rsidRPr="00877CC8" w14:paraId="7E82E37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3685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DC_2A-46A_n66A</w:t>
            </w:r>
          </w:p>
          <w:p w14:paraId="6007D9B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DC_2A-46C_n66A</w:t>
            </w:r>
          </w:p>
          <w:p w14:paraId="2837BC6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DC_2A-46D_n66A</w:t>
            </w:r>
          </w:p>
          <w:p w14:paraId="7D42EE5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BBD76C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66B7B" w:rsidRPr="00877CC8" w14:paraId="6FC9614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C71D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B89296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1805AFC8"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D3545F4"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D66B7B" w:rsidRPr="00877CC8" w14:paraId="75A0160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4DC9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EB089B8"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t>DC_2A_n77A</w:t>
            </w:r>
          </w:p>
        </w:tc>
      </w:tr>
      <w:tr w:rsidR="00D66B7B" w:rsidRPr="00877CC8" w14:paraId="2F5F311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7A27F8" w14:textId="77777777" w:rsidR="00D66B7B" w:rsidRPr="00877CC8" w:rsidRDefault="00D66B7B" w:rsidP="00FD425C">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C20B1"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DC_2A_n77A</w:t>
            </w:r>
          </w:p>
        </w:tc>
      </w:tr>
      <w:tr w:rsidR="00D66B7B" w:rsidRPr="00877CC8" w14:paraId="680411E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A424C"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2FE57BE"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278F0DC"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4BD03C8" w14:textId="77777777" w:rsidR="00D66B7B" w:rsidRPr="00877CC8" w:rsidRDefault="00D66B7B" w:rsidP="00FD425C">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2470405" w14:textId="77777777" w:rsidR="00D66B7B" w:rsidRPr="00877CC8" w:rsidRDefault="00D66B7B" w:rsidP="00FD425C">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39721107" w14:textId="77777777" w:rsidR="00D66B7B" w:rsidRPr="00877CC8" w:rsidRDefault="00D66B7B" w:rsidP="00FD425C">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D66B7B" w:rsidRPr="00877CC8" w14:paraId="78269C3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EEAD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45F4D90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DC_2A_n5A</w:t>
            </w:r>
          </w:p>
          <w:p w14:paraId="5D35E88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DC_48A_n5A</w:t>
            </w:r>
          </w:p>
        </w:tc>
      </w:tr>
      <w:tr w:rsidR="00D66B7B" w:rsidRPr="00877CC8" w14:paraId="33CF7C4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30E7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DC_2A-48C_n5A</w:t>
            </w:r>
          </w:p>
          <w:p w14:paraId="338FDA0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DC_2A-48D_n5A</w:t>
            </w:r>
          </w:p>
          <w:p w14:paraId="30AB374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3753DC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DC_2A_n5A</w:t>
            </w:r>
          </w:p>
        </w:tc>
      </w:tr>
      <w:tr w:rsidR="00D66B7B" w:rsidRPr="00877CC8" w14:paraId="3BDC39D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F246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0846C3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DC_2A_n48A</w:t>
            </w:r>
          </w:p>
          <w:p w14:paraId="333964C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66B7B" w:rsidRPr="00877CC8" w14:paraId="3805E2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3467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4D2416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DC_2A_n71A</w:t>
            </w:r>
          </w:p>
          <w:p w14:paraId="0123086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D66B7B" w:rsidRPr="00877CC8" w14:paraId="0CD6036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24A7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27EADF7"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0E4993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D66B7B" w:rsidRPr="00877CC8" w14:paraId="5205250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D8A85"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EC7CCB5"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D66B7B" w:rsidRPr="00877CC8" w14:paraId="084394F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A5F5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DC_2A-48A_n66A</w:t>
            </w:r>
          </w:p>
          <w:p w14:paraId="4DD7CE90"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B1C5B3A"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39E4B602"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62740F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AF4468D"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D66B7B" w:rsidRPr="00877CC8" w14:paraId="7CB8C99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6D0C7" w14:textId="77777777" w:rsidR="00D66B7B" w:rsidRPr="00877CC8" w:rsidRDefault="00D66B7B" w:rsidP="00FD425C">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741E3D"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877CC8" w14:paraId="166724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BD332"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81F783"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B0127F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66B7B" w:rsidRPr="00877CC8" w14:paraId="191FAFE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3AA59"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DAC49D"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EB5A24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66B7B" w:rsidRPr="00877CC8" w14:paraId="288CC31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BDB40" w14:textId="77777777" w:rsidR="00D66B7B" w:rsidRPr="00877CC8" w:rsidRDefault="00D66B7B" w:rsidP="00FD425C">
            <w:pPr>
              <w:pStyle w:val="TAC"/>
              <w:rPr>
                <w:lang w:eastAsia="ja-JP"/>
              </w:rPr>
            </w:pPr>
            <w:r w:rsidRPr="00877CC8">
              <w:rPr>
                <w:lang w:eastAsia="ja-JP"/>
              </w:rPr>
              <w:lastRenderedPageBreak/>
              <w:t>DC_2A-48C_n77A</w:t>
            </w:r>
            <w:r w:rsidRPr="00877CC8">
              <w:rPr>
                <w:vertAlign w:val="superscript"/>
                <w:lang w:eastAsia="ja-JP"/>
              </w:rPr>
              <w:t>14,</w:t>
            </w:r>
            <w:r w:rsidRPr="00877CC8">
              <w:rPr>
                <w:noProof/>
                <w:vertAlign w:val="superscript"/>
                <w:lang w:eastAsia="zh-CN"/>
              </w:rPr>
              <w:t>15,16</w:t>
            </w:r>
          </w:p>
          <w:p w14:paraId="2F071824" w14:textId="77777777" w:rsidR="00D66B7B" w:rsidRPr="00877CC8" w:rsidRDefault="00D66B7B" w:rsidP="00FD425C">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3E35FA84" w14:textId="77777777" w:rsidR="00D66B7B" w:rsidRPr="00877CC8" w:rsidRDefault="00D66B7B" w:rsidP="00FD425C">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37D860D6" w14:textId="77777777" w:rsidR="00D66B7B" w:rsidRPr="00877CC8" w:rsidRDefault="00D66B7B" w:rsidP="00FD425C">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0307C524" w14:textId="77777777" w:rsidR="00D66B7B" w:rsidRPr="00877CC8" w:rsidRDefault="00D66B7B" w:rsidP="00FD425C">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5C22AFEC" w14:textId="77777777" w:rsidR="00D66B7B" w:rsidRPr="00877CC8" w:rsidRDefault="00D66B7B" w:rsidP="00FD425C">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9C3D34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D66B7B" w:rsidRPr="00877CC8" w14:paraId="64850A8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494E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5715C6E"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8F39AC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DC_66A_n2A</w:t>
            </w:r>
          </w:p>
        </w:tc>
      </w:tr>
      <w:tr w:rsidR="00D66B7B" w:rsidRPr="00877CC8" w14:paraId="3D18B2D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18ECB"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3FFF2F6"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DC_66A_n2A</w:t>
            </w:r>
          </w:p>
        </w:tc>
      </w:tr>
      <w:tr w:rsidR="00D66B7B" w:rsidRPr="00877CC8" w14:paraId="6A400C9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0C1A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DC_2A-66A_n5A</w:t>
            </w:r>
          </w:p>
          <w:p w14:paraId="0763348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3E33D3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w:t>
            </w:r>
          </w:p>
          <w:p w14:paraId="3FB051D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DC_66A_n5A</w:t>
            </w:r>
          </w:p>
        </w:tc>
      </w:tr>
      <w:tr w:rsidR="00D66B7B" w:rsidRPr="00877CC8" w14:paraId="568B835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060F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903ADB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w:t>
            </w:r>
          </w:p>
          <w:p w14:paraId="1D2CB0E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DC_66A_n5A</w:t>
            </w:r>
          </w:p>
        </w:tc>
      </w:tr>
      <w:tr w:rsidR="00D66B7B" w:rsidRPr="00877CC8" w14:paraId="6F58A9D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A1F8F"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DD975F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w:t>
            </w:r>
          </w:p>
          <w:p w14:paraId="4A8F1D0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DC_66A_n5A</w:t>
            </w:r>
          </w:p>
        </w:tc>
      </w:tr>
      <w:tr w:rsidR="00D66B7B" w:rsidRPr="00877CC8" w14:paraId="6DCBDED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9A92D"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15C032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w:t>
            </w:r>
          </w:p>
          <w:p w14:paraId="51F2E1C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DC_66A_n5A</w:t>
            </w:r>
          </w:p>
        </w:tc>
      </w:tr>
      <w:tr w:rsidR="00D66B7B" w:rsidRPr="00877CC8" w14:paraId="1BF1CE4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FBDC2"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F8FA06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w:t>
            </w:r>
          </w:p>
          <w:p w14:paraId="240982F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DC_66A_n5A</w:t>
            </w:r>
          </w:p>
        </w:tc>
      </w:tr>
      <w:tr w:rsidR="00D66B7B" w:rsidRPr="00877CC8" w14:paraId="713E84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3CC3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93D4F7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DC_2A_n7A</w:t>
            </w:r>
          </w:p>
          <w:p w14:paraId="301D5B2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DC_66A_n7A</w:t>
            </w:r>
          </w:p>
        </w:tc>
      </w:tr>
      <w:tr w:rsidR="00D66B7B" w14:paraId="120AE11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B64AC"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B31DE71"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DC_2A_n7A</w:t>
            </w:r>
          </w:p>
          <w:p w14:paraId="432F8B96"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DC_66A_n7A</w:t>
            </w:r>
          </w:p>
        </w:tc>
      </w:tr>
      <w:tr w:rsidR="00D66B7B" w:rsidRPr="00877CC8" w14:paraId="06ECD5F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B1DC1"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661577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DC_2A_n7A</w:t>
            </w:r>
          </w:p>
          <w:p w14:paraId="2F66699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DC_66A_n7A</w:t>
            </w:r>
          </w:p>
        </w:tc>
      </w:tr>
      <w:tr w:rsidR="00D66B7B" w:rsidRPr="00877CC8" w14:paraId="2F7B8FA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A1D7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8A9D7F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DC_2A_n12A</w:t>
            </w:r>
          </w:p>
          <w:p w14:paraId="66CF083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DC_66A_n12A</w:t>
            </w:r>
          </w:p>
        </w:tc>
      </w:tr>
      <w:tr w:rsidR="00D66B7B" w:rsidRPr="00877CC8" w14:paraId="49DFD0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3F4A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40DA0D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DC_66A_n25A</w:t>
            </w:r>
          </w:p>
        </w:tc>
      </w:tr>
      <w:tr w:rsidR="00D66B7B" w:rsidRPr="00877CC8" w14:paraId="3489E3F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BEB9E"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7CACEC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DC_2A_n28A</w:t>
            </w:r>
          </w:p>
          <w:p w14:paraId="1A6BCC50"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DC_66A_n28A</w:t>
            </w:r>
          </w:p>
        </w:tc>
      </w:tr>
      <w:tr w:rsidR="00D66B7B" w:rsidRPr="00877CC8" w14:paraId="570723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C535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3157F00"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1AB619C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DC_66A_n30A</w:t>
            </w:r>
          </w:p>
        </w:tc>
      </w:tr>
      <w:tr w:rsidR="00D66B7B" w:rsidRPr="00877CC8" w14:paraId="5F78A5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FA5659"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CF7BF5"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57D347DC"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DC_66A_n30A</w:t>
            </w:r>
          </w:p>
        </w:tc>
      </w:tr>
      <w:tr w:rsidR="00D66B7B" w:rsidRPr="00877CC8" w14:paraId="4E5EA6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6A67C5"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1BC084"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3EB55A86"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DC_66A_n30A</w:t>
            </w:r>
          </w:p>
        </w:tc>
      </w:tr>
      <w:tr w:rsidR="00D66B7B" w:rsidRPr="00877CC8" w14:paraId="335338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814DE"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8558E6"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70B037A2"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DC_66A_n30A</w:t>
            </w:r>
          </w:p>
        </w:tc>
      </w:tr>
      <w:tr w:rsidR="00D66B7B" w:rsidRPr="00877CC8" w14:paraId="2ABC72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8B62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F913263"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zh-TW"/>
              </w:rPr>
              <w:t>DC_2A_n38A</w:t>
            </w:r>
          </w:p>
          <w:p w14:paraId="3046E49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TW"/>
              </w:rPr>
              <w:t>DC_66A_n38A</w:t>
            </w:r>
          </w:p>
        </w:tc>
      </w:tr>
      <w:tr w:rsidR="00D66B7B" w:rsidRPr="00877CC8" w14:paraId="2F115A9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15B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7B5F3B7"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zh-TW"/>
              </w:rPr>
              <w:t>DC_2A_n38A</w:t>
            </w:r>
          </w:p>
          <w:p w14:paraId="3A53773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TW"/>
              </w:rPr>
              <w:t>DC_66A_n38A</w:t>
            </w:r>
          </w:p>
        </w:tc>
      </w:tr>
      <w:tr w:rsidR="00D66B7B" w:rsidRPr="00877CC8" w14:paraId="2A62E88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E0683"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5DCA263"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zh-TW"/>
              </w:rPr>
              <w:t>DC_2A_n38A</w:t>
            </w:r>
          </w:p>
          <w:p w14:paraId="3C4E7EC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TW"/>
              </w:rPr>
              <w:t>DC_66A_n38A</w:t>
            </w:r>
          </w:p>
        </w:tc>
      </w:tr>
      <w:tr w:rsidR="00D66B7B" w:rsidRPr="00877CC8" w14:paraId="53E7C1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F07B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3756CED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DC_2A-66A_n41C</w:t>
            </w:r>
          </w:p>
          <w:p w14:paraId="184906A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490657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DC_2A_n41A</w:t>
            </w:r>
          </w:p>
          <w:p w14:paraId="729186A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D66B7B" w:rsidRPr="00877CC8" w14:paraId="37C006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B4AC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F70643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DC_2A_n41A</w:t>
            </w:r>
          </w:p>
          <w:p w14:paraId="25C2A85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DC_66A_n41A</w:t>
            </w:r>
          </w:p>
        </w:tc>
      </w:tr>
      <w:tr w:rsidR="00D66B7B" w:rsidRPr="00877CC8" w14:paraId="0EA6F33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D70EB" w14:textId="77777777" w:rsidR="00D66B7B" w:rsidRPr="00877CC8" w:rsidRDefault="00D66B7B" w:rsidP="00FD425C">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071BF3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DC_2A_n41A</w:t>
            </w:r>
          </w:p>
          <w:p w14:paraId="36C069C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DC_66A_n41A</w:t>
            </w:r>
          </w:p>
        </w:tc>
      </w:tr>
      <w:tr w:rsidR="00D66B7B" w:rsidRPr="00877CC8" w14:paraId="61C8825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DBC2E" w14:textId="77777777" w:rsidR="00D66B7B" w:rsidRPr="00877CC8" w:rsidRDefault="00D66B7B" w:rsidP="00FD425C">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0B90ED2" w14:textId="77777777" w:rsidR="00D66B7B" w:rsidRPr="00877CC8" w:rsidRDefault="00D66B7B" w:rsidP="00FD425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67A6D8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66B7B" w:rsidRPr="00877CC8" w14:paraId="055768D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D73E9" w14:textId="77777777" w:rsidR="00D66B7B" w:rsidRPr="00877CC8" w:rsidRDefault="00D66B7B" w:rsidP="00FD425C">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4949AD9" w14:textId="77777777" w:rsidR="00D66B7B" w:rsidRPr="00877CC8" w:rsidRDefault="00D66B7B" w:rsidP="00FD425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4052B3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66B7B" w:rsidRPr="00877CC8" w14:paraId="4D4BE7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D0EBE" w14:textId="77777777" w:rsidR="00D66B7B" w:rsidRPr="00877CC8" w:rsidRDefault="00D66B7B" w:rsidP="00FD425C">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E0B4951" w14:textId="77777777" w:rsidR="00D66B7B" w:rsidRPr="00877CC8" w:rsidRDefault="00D66B7B" w:rsidP="00FD425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2088E6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66B7B" w:rsidRPr="00877CC8" w14:paraId="4DDA948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A0A8D" w14:textId="77777777" w:rsidR="00D66B7B" w:rsidRPr="00877CC8" w:rsidRDefault="00D66B7B" w:rsidP="00FD425C">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A73A7C6" w14:textId="77777777" w:rsidR="00D66B7B" w:rsidRPr="00877CC8" w:rsidRDefault="00D66B7B" w:rsidP="00FD425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1F84E2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66B7B" w:rsidRPr="00877CC8" w14:paraId="1B6E3AB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16DB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159E6EE" w14:textId="77777777" w:rsidR="00D66B7B" w:rsidRPr="00877CC8" w:rsidRDefault="00D66B7B" w:rsidP="00FD425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0FD2B2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66B7B" w:rsidRPr="00877CC8" w14:paraId="130B373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F1807"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19D9C26D" w14:textId="77777777" w:rsidR="00D66B7B" w:rsidRDefault="00D66B7B" w:rsidP="00FD425C">
            <w:pPr>
              <w:keepNext/>
              <w:keepLines/>
              <w:spacing w:after="0"/>
              <w:jc w:val="center"/>
              <w:rPr>
                <w:rFonts w:ascii="Arial" w:hAnsi="Arial"/>
                <w:sz w:val="18"/>
              </w:rPr>
            </w:pPr>
            <w:r>
              <w:rPr>
                <w:rFonts w:ascii="Arial" w:hAnsi="Arial"/>
                <w:sz w:val="18"/>
              </w:rPr>
              <w:t>DC_2A_n66A</w:t>
            </w:r>
          </w:p>
          <w:p w14:paraId="52048911"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D66B7B" w:rsidRPr="00877CC8" w14:paraId="25AA2A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2950C" w14:textId="77777777" w:rsidR="00D66B7B" w:rsidRPr="00877CC8" w:rsidRDefault="00D66B7B" w:rsidP="00FD425C">
            <w:pPr>
              <w:keepNext/>
              <w:keepLines/>
              <w:spacing w:after="0"/>
              <w:jc w:val="center"/>
              <w:rPr>
                <w:rFonts w:ascii="Arial" w:hAnsi="Arial"/>
                <w:sz w:val="18"/>
                <w:szCs w:val="18"/>
                <w:lang w:eastAsia="zh-CN"/>
              </w:rPr>
            </w:pPr>
            <w:r>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6B2CB331" w14:textId="77777777" w:rsidR="00D66B7B" w:rsidRDefault="00D66B7B" w:rsidP="00FD425C">
            <w:pPr>
              <w:keepNext/>
              <w:keepLines/>
              <w:spacing w:after="0"/>
              <w:jc w:val="center"/>
              <w:rPr>
                <w:rFonts w:ascii="Arial" w:hAnsi="Arial"/>
                <w:sz w:val="18"/>
              </w:rPr>
            </w:pPr>
            <w:r>
              <w:rPr>
                <w:rFonts w:ascii="Arial" w:hAnsi="Arial"/>
                <w:sz w:val="18"/>
              </w:rPr>
              <w:t>DC_2A_n66A</w:t>
            </w:r>
          </w:p>
          <w:p w14:paraId="2CE343BB"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D66B7B" w:rsidRPr="00877CC8" w14:paraId="39A22A0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13155" w14:textId="77777777" w:rsidR="00D66B7B" w:rsidRPr="003C59BC" w:rsidRDefault="00D66B7B" w:rsidP="00FD425C">
            <w:pPr>
              <w:keepNext/>
              <w:keepLines/>
              <w:spacing w:after="0"/>
              <w:jc w:val="center"/>
              <w:rPr>
                <w:rFonts w:ascii="Arial" w:hAnsi="Arial"/>
                <w:sz w:val="18"/>
                <w:lang w:eastAsia="fi-FI"/>
              </w:rPr>
            </w:pPr>
            <w:r w:rsidRPr="0056438D">
              <w:rPr>
                <w:rFonts w:ascii="Arial" w:hAnsi="Arial"/>
                <w:sz w:val="18"/>
                <w:lang w:eastAsia="fi-FI"/>
              </w:rPr>
              <w:t>DC_2A-66A-66A_n66A</w:t>
            </w:r>
          </w:p>
          <w:p w14:paraId="706E3EB3" w14:textId="77777777" w:rsidR="00D66B7B" w:rsidRPr="0056438D" w:rsidRDefault="00D66B7B" w:rsidP="00FD425C">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0685B67" w14:textId="77777777" w:rsidR="00D66B7B" w:rsidRPr="00877CC8" w:rsidRDefault="00D66B7B" w:rsidP="00FD425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E875A5B"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66B7B" w:rsidRPr="00877CC8" w14:paraId="374F4B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327A3" w14:textId="77777777" w:rsidR="00D66B7B" w:rsidRPr="0056438D" w:rsidRDefault="00D66B7B" w:rsidP="00FD425C">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E844A91"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DC_2A_n66A</w:t>
            </w:r>
          </w:p>
          <w:p w14:paraId="442D78EA" w14:textId="77777777" w:rsidR="00D66B7B" w:rsidRDefault="00D66B7B" w:rsidP="00FD425C">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1F84737D"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D66B7B" w:rsidRPr="00877CC8" w14:paraId="2F79A9D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DB2AA" w14:textId="77777777" w:rsidR="00D66B7B" w:rsidRPr="0056438D" w:rsidRDefault="00D66B7B" w:rsidP="00FD425C">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5ABC1845"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DC_2A_n66A</w:t>
            </w:r>
          </w:p>
          <w:p w14:paraId="7CFBFA49" w14:textId="77777777" w:rsidR="00D66B7B" w:rsidRDefault="00D66B7B" w:rsidP="00FD425C">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69BDBFF3"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D66B7B" w:rsidRPr="00877CC8" w14:paraId="6A92367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476EA"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3402CD7E"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noProof/>
                <w:sz w:val="18"/>
              </w:rPr>
              <w:t>DC_2A_n66A</w:t>
            </w:r>
          </w:p>
        </w:tc>
      </w:tr>
      <w:tr w:rsidR="00D66B7B" w:rsidRPr="00877CC8" w14:paraId="34B1761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1197A"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A7B1C6A" w14:textId="77777777" w:rsidR="00D66B7B" w:rsidRPr="00877CC8" w:rsidRDefault="00D66B7B" w:rsidP="00FD425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FFDBFBD"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66B7B" w:rsidRPr="00877CC8" w14:paraId="7E32D45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C7F04" w14:textId="77777777" w:rsidR="00D66B7B" w:rsidRPr="00877CC8" w:rsidRDefault="00D66B7B" w:rsidP="00FD425C">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5717F70"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D66B7B" w:rsidRPr="00877CC8" w14:paraId="564FA09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9C41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4B5353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6C7977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DC_2A-66C_n71A</w:t>
            </w:r>
          </w:p>
          <w:p w14:paraId="520A55D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718C205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7C1F13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66B7B" w:rsidRPr="00877CC8" w14:paraId="62BB3F7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1E53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A52D5E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6E3F85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66B7B" w:rsidRPr="00877CC8" w14:paraId="4FE257D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F20A8" w14:textId="77777777" w:rsidR="00D66B7B" w:rsidRPr="00877CC8" w:rsidRDefault="00D66B7B" w:rsidP="00FD425C">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C14B81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1E7ACF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66B7B" w:rsidRPr="00877CC8" w14:paraId="6BEC278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FC498" w14:textId="77777777" w:rsidR="00D66B7B" w:rsidRPr="00877CC8" w:rsidRDefault="00D66B7B" w:rsidP="00FD425C">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435C2A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D7851E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66B7B" w:rsidRPr="00877CC8" w14:paraId="4D98347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60B03" w14:textId="77777777" w:rsidR="00D66B7B" w:rsidRPr="00877CC8" w:rsidRDefault="00D66B7B" w:rsidP="00FD425C">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BD1545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DC_2A_n66A</w:t>
            </w:r>
          </w:p>
          <w:p w14:paraId="189CACA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D66B7B" w:rsidRPr="00877CC8" w14:paraId="74AEE3C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2BDF5" w14:textId="77777777" w:rsidR="00D66B7B" w:rsidRPr="00877CC8" w:rsidRDefault="00D66B7B" w:rsidP="00FD425C">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6DE475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DC_2A_n66A</w:t>
            </w:r>
          </w:p>
          <w:p w14:paraId="58634DD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DC_2A_n71A</w:t>
            </w:r>
          </w:p>
        </w:tc>
      </w:tr>
      <w:tr w:rsidR="00D66B7B" w:rsidRPr="00877CC8" w14:paraId="7753740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58150" w14:textId="77777777" w:rsidR="00D66B7B" w:rsidRPr="00877CC8" w:rsidRDefault="00D66B7B" w:rsidP="00FD425C">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51EDE7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C492D3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E582A1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877CC8" w14:paraId="1E0251A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7B2F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1B9C05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E159BA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D66B7B" w:rsidRPr="00877CC8" w14:paraId="6109357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26B39" w14:textId="77777777" w:rsidR="00D66B7B" w:rsidRPr="005A0B1E" w:rsidRDefault="00D66B7B" w:rsidP="00FD425C">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29D84C77" w14:textId="77777777" w:rsidR="00D66B7B" w:rsidRPr="005A0B1E" w:rsidRDefault="00D66B7B" w:rsidP="00FD425C">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9FA342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EAF2AC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B251C4" w14:paraId="1BCF4DB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4E4E8" w14:textId="77777777" w:rsidR="00D66B7B" w:rsidRPr="00B251C4" w:rsidRDefault="00D66B7B" w:rsidP="00FD425C">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8DE677C"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734B34C" w14:textId="77777777" w:rsidR="00D66B7B" w:rsidRPr="00B251C4" w:rsidRDefault="00D66B7B" w:rsidP="00FD425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D66B7B" w:rsidRPr="00877CC8" w14:paraId="0B7E79A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63169" w14:textId="77777777" w:rsidR="00D66B7B" w:rsidRPr="005A0B1E" w:rsidRDefault="00D66B7B" w:rsidP="00FD425C">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6C027C9B" w14:textId="77777777" w:rsidR="00D66B7B" w:rsidRPr="005A0B1E" w:rsidRDefault="00D66B7B" w:rsidP="00FD425C">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673431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EE0A74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B251C4" w14:paraId="571A16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CF4BA" w14:textId="77777777" w:rsidR="00D66B7B" w:rsidRPr="00B251C4" w:rsidRDefault="00D66B7B" w:rsidP="00FD425C">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21531E1"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222741F5" w14:textId="77777777" w:rsidR="00D66B7B" w:rsidRPr="00B251C4" w:rsidRDefault="00D66B7B" w:rsidP="00FD425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D66B7B" w:rsidRPr="00877CC8" w14:paraId="6870C9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B10D9" w14:textId="77777777" w:rsidR="00D66B7B" w:rsidRPr="005A0B1E" w:rsidRDefault="00D66B7B" w:rsidP="00FD425C">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3AF20709" w14:textId="77777777" w:rsidR="00D66B7B" w:rsidRPr="005A0B1E" w:rsidRDefault="00D66B7B" w:rsidP="00FD425C">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04B29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9435DC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877CC8" w14:paraId="154AC72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692EC" w14:textId="77777777" w:rsidR="00D66B7B" w:rsidRPr="00877CC8" w:rsidRDefault="00D66B7B" w:rsidP="00FD425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36F38BC" w14:textId="77777777" w:rsidR="00D66B7B" w:rsidRPr="005A0B1E" w:rsidRDefault="00D66B7B" w:rsidP="00FD425C">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CE04556" w14:textId="77777777" w:rsidR="00D66B7B" w:rsidRPr="00877CC8" w:rsidRDefault="00D66B7B" w:rsidP="00FD425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32D0C13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90638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747B72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D66B7B" w:rsidRPr="00877CC8" w14:paraId="3FAD9D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64D5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0293368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4A01DE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DA7211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66B7B" w:rsidRPr="00877CC8" w14:paraId="4ACF5A2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423DE"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C909E9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31FECE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66B7B" w:rsidRPr="00877CC8" w14:paraId="2DF35F4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2E2B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DC_2A_n66A-n78A</w:t>
            </w:r>
          </w:p>
          <w:p w14:paraId="428037B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BE6018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1D6868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66B7B" w:rsidRPr="00877CC8" w14:paraId="4C0145C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BF5A5"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62BB1A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54A3C8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66B7B" w:rsidRPr="00877CC8" w14:paraId="25140B3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00192"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7A9230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B2312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66B7B" w:rsidRPr="00877CC8" w14:paraId="35B6043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02936"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A39AE5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1E33D5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66B7B" w:rsidRPr="00877CC8" w14:paraId="6EBC177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D378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5D9208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5C26C2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66B7B" w:rsidRPr="00877CC8" w14:paraId="557C11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C2CE2"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59B2A40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54C91A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66B7B" w:rsidRPr="00877CC8" w14:paraId="2E101EF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F9C5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530CD33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D66B7B" w:rsidRPr="00877CC8" w14:paraId="3C4CF4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04A09" w14:textId="77777777" w:rsidR="00D66B7B" w:rsidRPr="00877CC8" w:rsidRDefault="00D66B7B" w:rsidP="00FD425C">
            <w:pPr>
              <w:keepNext/>
              <w:keepLines/>
              <w:spacing w:after="0"/>
              <w:jc w:val="center"/>
              <w:rPr>
                <w:rFonts w:ascii="Arial" w:hAnsi="Arial"/>
                <w:sz w:val="18"/>
                <w:lang w:eastAsia="ja-JP"/>
              </w:rPr>
            </w:pPr>
            <w:r w:rsidRPr="007C3342">
              <w:rPr>
                <w:rFonts w:ascii="Arial" w:hAnsi="Arial"/>
                <w:sz w:val="18"/>
              </w:rPr>
              <w:lastRenderedPageBreak/>
              <w:t>DC_2A-71A_n7A</w:t>
            </w:r>
          </w:p>
        </w:tc>
        <w:tc>
          <w:tcPr>
            <w:tcW w:w="5964" w:type="dxa"/>
            <w:tcBorders>
              <w:top w:val="single" w:sz="4" w:space="0" w:color="auto"/>
              <w:left w:val="single" w:sz="4" w:space="0" w:color="auto"/>
              <w:bottom w:val="single" w:sz="4" w:space="0" w:color="auto"/>
              <w:right w:val="single" w:sz="4" w:space="0" w:color="auto"/>
            </w:tcBorders>
          </w:tcPr>
          <w:p w14:paraId="43A51B7A"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DC_2A_n7A</w:t>
            </w:r>
          </w:p>
          <w:p w14:paraId="301BF9DA" w14:textId="77777777" w:rsidR="00D66B7B" w:rsidRPr="00877CC8" w:rsidRDefault="00D66B7B" w:rsidP="00FD425C">
            <w:pPr>
              <w:keepNext/>
              <w:keepLines/>
              <w:spacing w:after="0"/>
              <w:jc w:val="center"/>
              <w:rPr>
                <w:rFonts w:ascii="Arial" w:hAnsi="Arial"/>
                <w:sz w:val="18"/>
                <w:lang w:eastAsia="ja-JP"/>
              </w:rPr>
            </w:pPr>
            <w:r w:rsidRPr="00805051">
              <w:rPr>
                <w:rFonts w:ascii="Arial" w:hAnsi="Arial"/>
                <w:sz w:val="18"/>
              </w:rPr>
              <w:t>DC_71A_n7A</w:t>
            </w:r>
          </w:p>
        </w:tc>
      </w:tr>
      <w:tr w:rsidR="00D66B7B" w14:paraId="0D88A51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F2661" w14:textId="77777777" w:rsidR="00D66B7B" w:rsidRDefault="00D66B7B" w:rsidP="00FD425C">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4A8050EC" w14:textId="77777777" w:rsidR="00D66B7B" w:rsidRDefault="00D66B7B" w:rsidP="00FD425C">
            <w:pPr>
              <w:keepNext/>
              <w:keepLines/>
              <w:spacing w:after="0"/>
              <w:jc w:val="center"/>
              <w:rPr>
                <w:rFonts w:ascii="Arial" w:hAnsi="Arial"/>
                <w:sz w:val="18"/>
              </w:rPr>
            </w:pPr>
            <w:r>
              <w:rPr>
                <w:rFonts w:ascii="Arial" w:hAnsi="Arial"/>
                <w:sz w:val="18"/>
              </w:rPr>
              <w:t>DC_2A_n7A</w:t>
            </w:r>
          </w:p>
          <w:p w14:paraId="37AD46FA" w14:textId="77777777" w:rsidR="00D66B7B" w:rsidRDefault="00D66B7B" w:rsidP="00FD425C">
            <w:pPr>
              <w:keepNext/>
              <w:keepLines/>
              <w:spacing w:after="0"/>
              <w:jc w:val="center"/>
              <w:rPr>
                <w:rFonts w:ascii="Arial" w:hAnsi="Arial"/>
                <w:sz w:val="18"/>
              </w:rPr>
            </w:pPr>
            <w:r>
              <w:rPr>
                <w:rFonts w:ascii="Arial" w:hAnsi="Arial"/>
                <w:sz w:val="18"/>
              </w:rPr>
              <w:t>DC_71A_n7A</w:t>
            </w:r>
          </w:p>
        </w:tc>
      </w:tr>
      <w:tr w:rsidR="00D66B7B" w:rsidRPr="00877CC8" w14:paraId="5F0F14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2F72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440F7D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DC_71A_n38A</w:t>
            </w:r>
          </w:p>
          <w:p w14:paraId="1B7127C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66B7B" w:rsidRPr="00877CC8" w14:paraId="1DEC2BA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F745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040021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DC_71A_n38A</w:t>
            </w:r>
          </w:p>
          <w:p w14:paraId="129CA17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66B7B" w:rsidRPr="00877CC8" w14:paraId="3864270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3671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2A65A1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DC_2A_n41A</w:t>
            </w:r>
          </w:p>
          <w:p w14:paraId="42D9CB9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DC_71A_n41A</w:t>
            </w:r>
          </w:p>
        </w:tc>
      </w:tr>
      <w:tr w:rsidR="00D66B7B" w:rsidRPr="00877CC8" w14:paraId="3EB39A4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3A8A8A"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E1BD2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DC_2A_n41A</w:t>
            </w:r>
          </w:p>
          <w:p w14:paraId="2C22661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DC_71A_n41A</w:t>
            </w:r>
          </w:p>
        </w:tc>
      </w:tr>
      <w:tr w:rsidR="00D66B7B" w:rsidRPr="00877CC8" w14:paraId="2C7A5C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1B34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CB6F0A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DC_2A_n66A</w:t>
            </w:r>
          </w:p>
          <w:p w14:paraId="613AEBF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66B7B" w:rsidRPr="00877CC8" w14:paraId="78962B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8A24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AE73B3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DC_2A_n66A</w:t>
            </w:r>
          </w:p>
          <w:p w14:paraId="23D68AC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66B7B" w:rsidRPr="00877CC8" w14:paraId="743CA8B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CF99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0AFF03A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DC_2A_n71A</w:t>
            </w:r>
          </w:p>
        </w:tc>
      </w:tr>
      <w:tr w:rsidR="00D66B7B" w:rsidRPr="00877CC8" w14:paraId="314ABB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1360B" w14:textId="77777777" w:rsidR="00D66B7B" w:rsidRPr="00877CC8" w:rsidRDefault="00D66B7B" w:rsidP="00FD425C">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3231B70"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04E0708E" w14:textId="77777777" w:rsidR="00D66B7B" w:rsidRPr="00877CC8" w:rsidRDefault="00D66B7B" w:rsidP="00FD425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D66B7B" w14:paraId="7814CD3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3FA4B" w14:textId="77777777" w:rsidR="00D66B7B" w:rsidRDefault="00D66B7B" w:rsidP="00FD425C">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02A5D89B" w14:textId="77777777" w:rsidR="00D66B7B" w:rsidRDefault="00D66B7B" w:rsidP="00FD425C">
            <w:pPr>
              <w:keepNext/>
              <w:keepLines/>
              <w:spacing w:after="0"/>
              <w:jc w:val="center"/>
              <w:rPr>
                <w:rFonts w:ascii="Arial" w:hAnsi="Arial"/>
                <w:sz w:val="18"/>
              </w:rPr>
            </w:pPr>
            <w:r>
              <w:rPr>
                <w:rFonts w:ascii="Arial" w:hAnsi="Arial"/>
                <w:sz w:val="18"/>
              </w:rPr>
              <w:t>DC_2A_n77A</w:t>
            </w:r>
          </w:p>
          <w:p w14:paraId="2F735F1E" w14:textId="77777777" w:rsidR="00D66B7B" w:rsidRDefault="00D66B7B" w:rsidP="00FD425C">
            <w:pPr>
              <w:keepNext/>
              <w:keepLines/>
              <w:spacing w:after="0"/>
              <w:jc w:val="center"/>
              <w:rPr>
                <w:rFonts w:ascii="Arial" w:hAnsi="Arial"/>
                <w:sz w:val="18"/>
              </w:rPr>
            </w:pPr>
            <w:r>
              <w:rPr>
                <w:rFonts w:ascii="Arial" w:hAnsi="Arial"/>
                <w:sz w:val="18"/>
              </w:rPr>
              <w:t>DC_71A_n77A</w:t>
            </w:r>
          </w:p>
        </w:tc>
      </w:tr>
      <w:tr w:rsidR="00D66B7B" w:rsidRPr="00877CC8" w14:paraId="78CC21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1236C" w14:textId="77777777" w:rsidR="00D66B7B" w:rsidRPr="00877CC8" w:rsidRDefault="00D66B7B" w:rsidP="00FD425C">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988D6DB"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31A74343" w14:textId="77777777" w:rsidR="00D66B7B" w:rsidRPr="00877CC8" w:rsidRDefault="00D66B7B" w:rsidP="00FD425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D66B7B" w:rsidRPr="00877CC8" w14:paraId="5CC069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0119D" w14:textId="77777777" w:rsidR="00D66B7B" w:rsidRPr="00877CC8" w:rsidRDefault="00D66B7B" w:rsidP="00FD425C">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1208363" w14:textId="77777777" w:rsidR="00D66B7B" w:rsidRPr="00D67279" w:rsidRDefault="00D66B7B" w:rsidP="00FD425C">
            <w:pPr>
              <w:pStyle w:val="TAC"/>
              <w:rPr>
                <w:lang w:val="x-none"/>
              </w:rPr>
            </w:pPr>
            <w:r w:rsidRPr="00D67279">
              <w:rPr>
                <w:lang w:val="x-none"/>
              </w:rPr>
              <w:t>DC_2A_n71A</w:t>
            </w:r>
          </w:p>
          <w:p w14:paraId="475D2E27" w14:textId="77777777" w:rsidR="00D66B7B" w:rsidRPr="00877CC8" w:rsidRDefault="00D66B7B" w:rsidP="00FD425C">
            <w:pPr>
              <w:keepNext/>
              <w:keepLines/>
              <w:spacing w:after="0"/>
              <w:jc w:val="center"/>
              <w:rPr>
                <w:rFonts w:ascii="Arial" w:hAnsi="Arial"/>
                <w:sz w:val="18"/>
                <w:lang w:eastAsia="fi-FI"/>
              </w:rPr>
            </w:pPr>
            <w:r w:rsidRPr="00D67279">
              <w:rPr>
                <w:rFonts w:ascii="Arial" w:hAnsi="Arial"/>
                <w:sz w:val="18"/>
                <w:lang w:val="x-none"/>
              </w:rPr>
              <w:t>DC_2A_n77A</w:t>
            </w:r>
          </w:p>
        </w:tc>
      </w:tr>
      <w:tr w:rsidR="00D66B7B" w:rsidRPr="00D67279" w14:paraId="514DCD7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B2496" w14:textId="77777777" w:rsidR="00D66B7B" w:rsidRPr="00D67279" w:rsidRDefault="00D66B7B" w:rsidP="00FD425C">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1077AE9" w14:textId="77777777" w:rsidR="00D66B7B" w:rsidRPr="00D67279" w:rsidRDefault="00D66B7B" w:rsidP="00FD425C">
            <w:pPr>
              <w:pStyle w:val="TAC"/>
              <w:rPr>
                <w:lang w:val="x-none"/>
              </w:rPr>
            </w:pPr>
            <w:r w:rsidRPr="00D67279">
              <w:rPr>
                <w:lang w:val="x-none"/>
              </w:rPr>
              <w:t>DC_2A_n71A</w:t>
            </w:r>
          </w:p>
          <w:p w14:paraId="7703367A" w14:textId="77777777" w:rsidR="00D66B7B" w:rsidRPr="00D67279" w:rsidRDefault="00D66B7B" w:rsidP="00FD425C">
            <w:pPr>
              <w:pStyle w:val="TAC"/>
              <w:rPr>
                <w:lang w:val="x-none"/>
              </w:rPr>
            </w:pPr>
            <w:r w:rsidRPr="00D67279">
              <w:rPr>
                <w:lang w:val="x-none"/>
              </w:rPr>
              <w:t>DC_2A_n77A</w:t>
            </w:r>
          </w:p>
        </w:tc>
      </w:tr>
      <w:tr w:rsidR="00D66B7B" w:rsidRPr="00877CC8" w14:paraId="1E1133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15F9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DC_2A-71A_n78A</w:t>
            </w:r>
          </w:p>
          <w:p w14:paraId="6B4E3279" w14:textId="77777777" w:rsidR="00D66B7B" w:rsidRPr="00877CC8" w:rsidRDefault="00D66B7B" w:rsidP="00FD425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1F3326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DC_71A_n78A</w:t>
            </w:r>
          </w:p>
          <w:p w14:paraId="59E0BF2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DC_2A_n78A</w:t>
            </w:r>
          </w:p>
        </w:tc>
      </w:tr>
      <w:tr w:rsidR="00D66B7B" w:rsidRPr="00B251C4" w14:paraId="5C47D60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3648B" w14:textId="77777777" w:rsidR="00D66B7B" w:rsidRPr="00B251C4" w:rsidRDefault="00D66B7B" w:rsidP="00FD425C">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5864E470"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DC_71A_n78A</w:t>
            </w:r>
          </w:p>
          <w:p w14:paraId="319C8284" w14:textId="77777777" w:rsidR="00D66B7B" w:rsidRPr="00B251C4" w:rsidRDefault="00D66B7B" w:rsidP="00FD425C">
            <w:pPr>
              <w:keepNext/>
              <w:keepLines/>
              <w:spacing w:after="0"/>
              <w:jc w:val="center"/>
              <w:rPr>
                <w:rFonts w:ascii="Arial" w:hAnsi="Arial"/>
                <w:sz w:val="18"/>
                <w:lang w:eastAsia="ja-JP"/>
              </w:rPr>
            </w:pPr>
            <w:r>
              <w:rPr>
                <w:rFonts w:ascii="Arial" w:hAnsi="Arial"/>
                <w:sz w:val="18"/>
                <w:lang w:eastAsia="ja-JP"/>
              </w:rPr>
              <w:t>DC_2A_n78A</w:t>
            </w:r>
          </w:p>
        </w:tc>
      </w:tr>
      <w:tr w:rsidR="00D66B7B" w:rsidRPr="00877CC8" w14:paraId="48ECA5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A766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FCC24A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DC_71A_n78A</w:t>
            </w:r>
          </w:p>
          <w:p w14:paraId="75A7FEF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D66B7B" w:rsidRPr="00877CC8" w14:paraId="49E9C9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3644B"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0AB62EC"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49FEAAC3"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66B7B" w:rsidRPr="00877CC8" w14:paraId="3EC67B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36865" w14:textId="77777777" w:rsidR="00D66B7B" w:rsidRPr="00877CC8" w:rsidRDefault="00D66B7B" w:rsidP="00FD425C">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158AEA7"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52310CD7"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66B7B" w:rsidRPr="00877CC8" w14:paraId="54298C6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FD70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669D1F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4A9763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66B7B" w:rsidRPr="00877CC8" w14:paraId="2EC778F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D070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E0300F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5449D04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DC_3A_n7A</w:t>
            </w:r>
          </w:p>
        </w:tc>
      </w:tr>
      <w:tr w:rsidR="00D66B7B" w:rsidRPr="00877CC8" w14:paraId="14C8CAA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8D21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72133F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4FD47D7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DC_3A_n7A</w:t>
            </w:r>
          </w:p>
          <w:p w14:paraId="25DE81D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DC_3C_n1A</w:t>
            </w:r>
          </w:p>
          <w:p w14:paraId="6429059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DC_3C_n7A</w:t>
            </w:r>
          </w:p>
        </w:tc>
      </w:tr>
      <w:tr w:rsidR="00D66B7B" w:rsidRPr="00877CC8" w14:paraId="09E2BBF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2224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0B9186B"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7EA7DA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D66B7B" w:rsidRPr="00877CC8" w14:paraId="5DE16F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51E632" w14:textId="77777777" w:rsidR="00D66B7B" w:rsidRPr="00877CC8" w:rsidRDefault="00D66B7B" w:rsidP="00FD425C">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F8E27C"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71156C1C"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D66B7B" w:rsidRPr="00877CC8" w14:paraId="7950A77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AC83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330B1E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E262B1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66B7B" w:rsidRPr="00877CC8" w14:paraId="3A06BBA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649D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BB987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6D41100" w14:textId="77777777" w:rsidR="00D66B7B" w:rsidRDefault="00D66B7B" w:rsidP="00FD425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09D00B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230826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D66B7B" w:rsidRPr="00877CC8" w14:paraId="6B58CE0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9B0A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EDBA51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D66B7B" w:rsidRPr="00877CC8" w14:paraId="0B3ABEB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3B8C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333AD89"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5095506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D66B7B" w:rsidRPr="00877CC8" w14:paraId="3F12BC6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31B8A"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D346BA7"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D66B7B" w:rsidRPr="00877CC8" w14:paraId="2015B0D4" w14:textId="77777777" w:rsidTr="001F7D25">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 w:author="Huawei" w:date="2024-04-15T10:05: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5" w:author="Huawei" w:date="2024-04-15T10:05:00Z">
            <w:trPr>
              <w:trHeight w:val="187"/>
              <w:jc w:val="center"/>
            </w:trPr>
          </w:trPrChange>
        </w:trPr>
        <w:tc>
          <w:tcPr>
            <w:tcW w:w="3671" w:type="dxa"/>
            <w:tcBorders>
              <w:top w:val="single" w:sz="4" w:space="0" w:color="auto"/>
              <w:left w:val="single" w:sz="4" w:space="0" w:color="auto"/>
              <w:bottom w:val="nil"/>
              <w:right w:val="single" w:sz="4" w:space="0" w:color="auto"/>
            </w:tcBorders>
            <w:noWrap/>
            <w:vAlign w:val="center"/>
            <w:tcPrChange w:id="6" w:author="Huawei" w:date="2024-04-15T10:05: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4CD3D533" w14:textId="77777777" w:rsidR="00D66B7B" w:rsidRPr="00877CC8" w:rsidRDefault="00D66B7B" w:rsidP="00FD425C">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nil"/>
              <w:right w:val="single" w:sz="4" w:space="0" w:color="auto"/>
            </w:tcBorders>
            <w:vAlign w:val="center"/>
            <w:tcPrChange w:id="7" w:author="Huawei" w:date="2024-04-15T10:05:00Z">
              <w:tcPr>
                <w:tcW w:w="5964" w:type="dxa"/>
                <w:tcBorders>
                  <w:top w:val="single" w:sz="4" w:space="0" w:color="auto"/>
                  <w:left w:val="single" w:sz="4" w:space="0" w:color="auto"/>
                  <w:bottom w:val="single" w:sz="4" w:space="0" w:color="auto"/>
                  <w:right w:val="single" w:sz="4" w:space="0" w:color="auto"/>
                </w:tcBorders>
                <w:vAlign w:val="center"/>
              </w:tcPr>
            </w:tcPrChange>
          </w:tcPr>
          <w:p w14:paraId="75A6EE6D" w14:textId="77777777" w:rsidR="00D66B7B" w:rsidRPr="00877CC8" w:rsidRDefault="00D66B7B" w:rsidP="00FD425C">
            <w:pPr>
              <w:keepNext/>
              <w:keepLines/>
              <w:spacing w:after="0"/>
              <w:jc w:val="center"/>
              <w:rPr>
                <w:rFonts w:ascii="Arial" w:hAnsi="Arial" w:cs="Arial"/>
                <w:sz w:val="18"/>
                <w:szCs w:val="18"/>
              </w:rPr>
            </w:pPr>
            <w:r w:rsidRPr="005902F6">
              <w:rPr>
                <w:rFonts w:ascii="Arial" w:hAnsi="Arial" w:cs="Arial"/>
                <w:sz w:val="18"/>
                <w:szCs w:val="18"/>
              </w:rPr>
              <w:t>DC_3A_n1A</w:t>
            </w:r>
          </w:p>
        </w:tc>
      </w:tr>
      <w:tr w:rsidR="00D66B7B" w:rsidRPr="00877CC8" w14:paraId="5EBEFFA6" w14:textId="77777777" w:rsidTr="001F7D25">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 w:author="Huawei" w:date="2024-04-15T10:05: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9" w:author="Huawei" w:date="2024-04-15T10:05:00Z">
            <w:trPr>
              <w:trHeight w:val="187"/>
              <w:jc w:val="center"/>
            </w:trPr>
          </w:trPrChange>
        </w:trPr>
        <w:tc>
          <w:tcPr>
            <w:tcW w:w="3671" w:type="dxa"/>
            <w:tcBorders>
              <w:top w:val="nil"/>
              <w:left w:val="single" w:sz="4" w:space="0" w:color="auto"/>
              <w:bottom w:val="single" w:sz="4" w:space="0" w:color="auto"/>
              <w:right w:val="single" w:sz="4" w:space="0" w:color="auto"/>
            </w:tcBorders>
            <w:noWrap/>
            <w:vAlign w:val="center"/>
            <w:tcPrChange w:id="10" w:author="Huawei" w:date="2024-04-15T10:05: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7B2D77C6" w14:textId="77777777" w:rsidR="00D66B7B" w:rsidRPr="00877CC8" w:rsidRDefault="00D66B7B" w:rsidP="00FD425C">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nil"/>
              <w:left w:val="single" w:sz="4" w:space="0" w:color="auto"/>
              <w:bottom w:val="single" w:sz="4" w:space="0" w:color="auto"/>
              <w:right w:val="single" w:sz="4" w:space="0" w:color="auto"/>
            </w:tcBorders>
            <w:vAlign w:val="center"/>
            <w:tcPrChange w:id="11" w:author="Huawei" w:date="2024-04-15T10:05:00Z">
              <w:tcPr>
                <w:tcW w:w="5964" w:type="dxa"/>
                <w:tcBorders>
                  <w:top w:val="single" w:sz="4" w:space="0" w:color="auto"/>
                  <w:left w:val="single" w:sz="4" w:space="0" w:color="auto"/>
                  <w:bottom w:val="single" w:sz="4" w:space="0" w:color="auto"/>
                  <w:right w:val="single" w:sz="4" w:space="0" w:color="auto"/>
                </w:tcBorders>
                <w:vAlign w:val="center"/>
              </w:tcPr>
            </w:tcPrChange>
          </w:tcPr>
          <w:p w14:paraId="1A58E111" w14:textId="6527FF35" w:rsidR="00D66B7B" w:rsidRPr="00877CC8" w:rsidRDefault="00D66B7B" w:rsidP="00FD425C">
            <w:pPr>
              <w:keepNext/>
              <w:keepLines/>
              <w:spacing w:after="0"/>
              <w:jc w:val="center"/>
              <w:rPr>
                <w:rFonts w:ascii="Arial" w:hAnsi="Arial" w:cs="Arial"/>
                <w:sz w:val="18"/>
                <w:szCs w:val="18"/>
              </w:rPr>
            </w:pPr>
            <w:r w:rsidRPr="005902F6">
              <w:rPr>
                <w:rFonts w:ascii="Arial" w:hAnsi="Arial" w:cs="Arial"/>
                <w:sz w:val="18"/>
                <w:szCs w:val="18"/>
              </w:rPr>
              <w:t>DC_3C_n1A</w:t>
            </w:r>
          </w:p>
        </w:tc>
      </w:tr>
      <w:tr w:rsidR="00D66B7B" w:rsidRPr="00877CC8" w14:paraId="6B696A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25F2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8E9C29F"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ADC2AF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D66B7B" w:rsidRPr="00877CC8" w14:paraId="6A43043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2F3F1"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2BC54AA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CEBECA"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87A3375"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314F4D0" w14:textId="77777777" w:rsidR="00D66B7B" w:rsidRPr="00877CC8" w:rsidRDefault="00D66B7B" w:rsidP="00FD425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560072D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D66B7B" w:rsidRPr="00877CC8" w14:paraId="42E828C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69059"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1EDC674C"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739499"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51857B8"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1EA1925" w14:textId="77777777" w:rsidR="00D66B7B" w:rsidRPr="00877CC8" w:rsidRDefault="00D66B7B" w:rsidP="00FD425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CD3581D"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D66B7B" w:rsidRPr="00877CC8" w14:paraId="19B9DC5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21943"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740028C"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DAE7B38"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D66B7B" w:rsidRPr="00877CC8" w14:paraId="418F91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632D9"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9686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3C617E5"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D66B7B" w:rsidRPr="00877CC8" w14:paraId="38C99E7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C3F91" w14:textId="77777777" w:rsidR="00D66B7B" w:rsidRPr="00877CC8" w:rsidRDefault="00D66B7B" w:rsidP="00FD425C">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FDF7F15" w14:textId="77777777" w:rsidR="00D66B7B" w:rsidRPr="00D67279" w:rsidRDefault="00D66B7B" w:rsidP="00FD425C">
            <w:pPr>
              <w:pStyle w:val="TAC"/>
              <w:rPr>
                <w:lang w:eastAsia="zh-CN"/>
              </w:rPr>
            </w:pPr>
            <w:r w:rsidRPr="00D67279">
              <w:rPr>
                <w:lang w:eastAsia="zh-CN"/>
              </w:rPr>
              <w:t>DC_(n)3AA</w:t>
            </w:r>
            <w:r w:rsidRPr="00D67279">
              <w:rPr>
                <w:vertAlign w:val="superscript"/>
                <w:lang w:eastAsia="zh-CN"/>
              </w:rPr>
              <w:t>2</w:t>
            </w:r>
          </w:p>
          <w:p w14:paraId="7C1B278F" w14:textId="77777777" w:rsidR="00D66B7B" w:rsidRPr="00877CC8" w:rsidRDefault="00D66B7B" w:rsidP="00FD425C">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D66B7B" w:rsidRPr="00D67279" w14:paraId="479FC38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155CF" w14:textId="77777777" w:rsidR="00D66B7B" w:rsidRPr="00D67279" w:rsidRDefault="00D66B7B" w:rsidP="00FD425C">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5ED5B579" w14:textId="77777777" w:rsidR="00D66B7B" w:rsidRPr="00D67279" w:rsidRDefault="00D66B7B" w:rsidP="00FD425C">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D66B7B" w:rsidRPr="00877CC8" w14:paraId="5CC37D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D6424" w14:textId="77777777" w:rsidR="00D66B7B" w:rsidRPr="00877CC8" w:rsidRDefault="00D66B7B" w:rsidP="00FD425C">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1D979F35" w14:textId="77777777" w:rsidR="00D66B7B" w:rsidRPr="00877CC8" w:rsidRDefault="00D66B7B" w:rsidP="00FD425C">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D66B7B" w:rsidRPr="00877CC8" w14:paraId="7AD069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F3C74" w14:textId="77777777" w:rsidR="00D66B7B" w:rsidRPr="00EE51C2" w:rsidRDefault="00D66B7B" w:rsidP="00FD425C">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0D7F1372" w14:textId="77777777" w:rsidR="00D66B7B" w:rsidRPr="00D67279" w:rsidRDefault="00D66B7B" w:rsidP="00FD425C">
            <w:pPr>
              <w:pStyle w:val="TAC"/>
              <w:rPr>
                <w:lang w:eastAsia="zh-CN"/>
              </w:rPr>
            </w:pPr>
            <w:r w:rsidRPr="00D67279">
              <w:rPr>
                <w:lang w:eastAsia="zh-CN"/>
              </w:rPr>
              <w:t>DC_(n)3AA</w:t>
            </w:r>
            <w:r w:rsidRPr="00D67279">
              <w:rPr>
                <w:vertAlign w:val="superscript"/>
                <w:lang w:eastAsia="zh-CN"/>
              </w:rPr>
              <w:t>2</w:t>
            </w:r>
          </w:p>
          <w:p w14:paraId="5F19C611" w14:textId="77777777" w:rsidR="00D66B7B" w:rsidRPr="005902F6" w:rsidRDefault="00D66B7B" w:rsidP="00FD425C">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D66B7B" w:rsidRPr="00D67279" w14:paraId="128D88E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16A87" w14:textId="77777777" w:rsidR="00D66B7B" w:rsidRPr="00D67279" w:rsidRDefault="00D66B7B" w:rsidP="00FD425C">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3C408726" w14:textId="77777777" w:rsidR="00D66B7B" w:rsidRPr="00D67279" w:rsidRDefault="00D66B7B" w:rsidP="00FD425C">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D66B7B" w:rsidRPr="00877CC8" w14:paraId="1FAEB9E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B0147"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8FCF36F"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5B13BFB7" w14:textId="77777777" w:rsidR="00D66B7B" w:rsidRPr="00877CC8" w:rsidRDefault="00D66B7B" w:rsidP="00FD425C">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66B7B" w:rsidRPr="00877CC8" w14:paraId="2855D7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DC3E2" w14:textId="77777777" w:rsidR="00D66B7B" w:rsidRPr="00877CC8" w:rsidRDefault="00D66B7B" w:rsidP="00FD425C">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49F07218" w14:textId="77777777" w:rsidR="00D66B7B" w:rsidRPr="00877CC8" w:rsidRDefault="00D66B7B" w:rsidP="00FD425C">
            <w:pPr>
              <w:keepNext/>
              <w:keepLines/>
              <w:spacing w:after="0"/>
              <w:jc w:val="center"/>
              <w:rPr>
                <w:rFonts w:ascii="Arial" w:hAnsi="Arial"/>
                <w:noProof/>
                <w:sz w:val="18"/>
                <w:lang w:eastAsia="ko-KR"/>
              </w:rPr>
            </w:pPr>
            <w:r w:rsidRPr="00D67279">
              <w:rPr>
                <w:rFonts w:ascii="Arial" w:hAnsi="Arial"/>
                <w:sz w:val="18"/>
                <w:lang w:eastAsia="zh-CN"/>
              </w:rPr>
              <w:t>DC_(n)3AA</w:t>
            </w:r>
            <w:r w:rsidRPr="004C6C86">
              <w:rPr>
                <w:rFonts w:ascii="Arial" w:eastAsia="PMingLiU" w:hAnsi="Arial"/>
                <w:sz w:val="18"/>
                <w:vertAlign w:val="superscript"/>
                <w:lang w:eastAsia="zh-TW"/>
              </w:rPr>
              <w:t>2</w:t>
            </w:r>
          </w:p>
        </w:tc>
      </w:tr>
      <w:tr w:rsidR="00D66B7B" w:rsidRPr="00D67279" w14:paraId="3DF8136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67532" w14:textId="77777777" w:rsidR="00D66B7B" w:rsidRPr="00D67279" w:rsidRDefault="00D66B7B" w:rsidP="00FD425C">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5E6AB03E" w14:textId="77777777" w:rsidR="00D66B7B" w:rsidRPr="00D67279" w:rsidRDefault="00D66B7B" w:rsidP="00FD425C">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D66B7B" w:rsidRPr="00877CC8" w14:paraId="1D3F90C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CB58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9CB97D"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0A84A1C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66B7B" w:rsidRPr="00877CC8" w14:paraId="10D6E1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A13C2B" w14:textId="77777777" w:rsidR="00D66B7B" w:rsidRPr="00877CC8" w:rsidRDefault="00D66B7B" w:rsidP="00FD425C">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068E015C" w14:textId="77777777" w:rsidR="00D66B7B" w:rsidRPr="00877CC8" w:rsidRDefault="00D66B7B" w:rsidP="00FD425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D66B7B" w:rsidRPr="00877CC8" w14:paraId="3C2DC22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D10C7" w14:textId="77777777" w:rsidR="00D66B7B" w:rsidRPr="00877CC8" w:rsidRDefault="00D66B7B" w:rsidP="00FD425C">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0A997518" w14:textId="77777777" w:rsidR="00D66B7B" w:rsidRPr="00877CC8" w:rsidRDefault="00D66B7B" w:rsidP="00FD425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D66B7B" w:rsidRPr="00877CC8" w14:paraId="502C47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F3BD9" w14:textId="77777777" w:rsidR="00D66B7B" w:rsidRPr="00976106" w:rsidRDefault="00D66B7B" w:rsidP="00FD425C">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627C535" w14:textId="77777777" w:rsidR="00D66B7B" w:rsidRPr="00771A23" w:rsidRDefault="00D66B7B" w:rsidP="00FD425C">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5EC53FC5" w14:textId="77777777" w:rsidR="00D66B7B" w:rsidRPr="00976106" w:rsidRDefault="00D66B7B" w:rsidP="00FD425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D66B7B" w:rsidRPr="00877CC8" w14:paraId="53050C9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7390C" w14:textId="77777777" w:rsidR="00D66B7B" w:rsidRPr="00976106" w:rsidRDefault="00D66B7B" w:rsidP="00FD425C">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09145B6D" w14:textId="77777777" w:rsidR="00D66B7B" w:rsidRDefault="00D66B7B" w:rsidP="00FD425C">
            <w:pPr>
              <w:keepNext/>
              <w:keepLines/>
              <w:spacing w:after="0"/>
              <w:jc w:val="center"/>
              <w:rPr>
                <w:rFonts w:ascii="Arial" w:hAnsi="Arial"/>
                <w:sz w:val="18"/>
              </w:rPr>
            </w:pPr>
            <w:r w:rsidRPr="00D67279">
              <w:rPr>
                <w:rFonts w:ascii="Arial" w:hAnsi="Arial"/>
                <w:sz w:val="18"/>
              </w:rPr>
              <w:t>DC_(n)3AA1</w:t>
            </w:r>
          </w:p>
          <w:p w14:paraId="6D0424CF" w14:textId="77777777" w:rsidR="00D66B7B" w:rsidRPr="00976106" w:rsidRDefault="00D66B7B" w:rsidP="00FD425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D66B7B" w:rsidRPr="00877CC8" w14:paraId="0FA6A0B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0CC3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66CE7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10A9FF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66B7B" w:rsidRPr="00877CC8" w14:paraId="18A8A51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F6C5D" w14:textId="77777777" w:rsidR="00D66B7B" w:rsidRPr="00877CC8" w:rsidRDefault="00D66B7B" w:rsidP="00FD425C">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7B9CE464" w14:textId="77777777" w:rsidR="00D66B7B" w:rsidRDefault="00D66B7B" w:rsidP="00FD425C">
            <w:pPr>
              <w:keepNext/>
              <w:keepLines/>
              <w:spacing w:after="0"/>
              <w:jc w:val="center"/>
              <w:rPr>
                <w:rFonts w:ascii="Arial" w:hAnsi="Arial"/>
                <w:sz w:val="18"/>
              </w:rPr>
            </w:pPr>
            <w:r>
              <w:rPr>
                <w:rFonts w:ascii="Arial" w:hAnsi="Arial"/>
                <w:sz w:val="18"/>
              </w:rPr>
              <w:t>DC_3A_n28A</w:t>
            </w:r>
          </w:p>
          <w:p w14:paraId="4CF2C627" w14:textId="77777777" w:rsidR="00D66B7B" w:rsidRPr="00877CC8" w:rsidRDefault="00D66B7B" w:rsidP="00FD425C">
            <w:pPr>
              <w:keepNext/>
              <w:keepLines/>
              <w:spacing w:after="0"/>
              <w:jc w:val="center"/>
              <w:rPr>
                <w:rFonts w:ascii="Arial" w:eastAsia="Malgun Gothic" w:hAnsi="Arial"/>
                <w:noProof/>
                <w:sz w:val="18"/>
                <w:lang w:eastAsia="ko-KR"/>
              </w:rPr>
            </w:pPr>
            <w:r>
              <w:rPr>
                <w:rFonts w:ascii="Arial" w:hAnsi="Arial"/>
                <w:sz w:val="18"/>
              </w:rPr>
              <w:t>DC_5A_n28A</w:t>
            </w:r>
          </w:p>
        </w:tc>
      </w:tr>
      <w:tr w:rsidR="00D66B7B" w:rsidRPr="004E2C7B" w14:paraId="0E58F36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2B59B" w14:textId="77777777" w:rsidR="00D66B7B" w:rsidRPr="004E2C7B" w:rsidRDefault="00D66B7B" w:rsidP="00FD425C">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668DC902" w14:textId="77777777" w:rsidR="00D66B7B" w:rsidRPr="004E2C7B" w:rsidRDefault="00D66B7B" w:rsidP="00FD425C">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6865396D" w14:textId="77777777" w:rsidR="00D66B7B" w:rsidRPr="004E2C7B" w:rsidRDefault="00D66B7B" w:rsidP="00FD425C">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D66B7B" w:rsidRPr="00877CC8" w14:paraId="0E781FF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F5480"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00D952F3" w14:textId="77777777" w:rsidR="00D66B7B" w:rsidRPr="00877CC8" w:rsidRDefault="00D66B7B" w:rsidP="00FD425C">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C4FDA58"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D66B7B" w:rsidRPr="00877CC8" w14:paraId="32768D8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E017C"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43BB23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6131116E"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66B7B" w:rsidRPr="00877CC8" w14:paraId="0296F86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FD1A8" w14:textId="77777777" w:rsidR="00D66B7B" w:rsidRDefault="00D66B7B" w:rsidP="00FD425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4BABF33"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45BE9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2DADE0D4"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66B7B" w:rsidRPr="00877CC8" w14:paraId="22F67C9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4B459"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947C33B"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119737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6E9B0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63F3C3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877CC8" w14:paraId="78102C8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6D943"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99DDD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DF8C2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B251C4" w14:paraId="4F4585B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8FCA8" w14:textId="77777777" w:rsidR="00D66B7B" w:rsidRPr="00B251C4" w:rsidRDefault="00D66B7B" w:rsidP="00FD425C">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5179B1"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1B67224"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66B7B" w:rsidRPr="00877CC8" w14:paraId="03C0006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70DD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A4A5AC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189593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DC_3A_n5A</w:t>
            </w:r>
          </w:p>
          <w:p w14:paraId="0D2F589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C6542C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D66B7B" w:rsidRPr="00877CC8" w14:paraId="424E1A8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B8C4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A1C0CF"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246E9B7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66B7B" w:rsidRPr="00877CC8" w14:paraId="168A026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BF2F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DC_3A-7A_n1A</w:t>
            </w:r>
          </w:p>
          <w:p w14:paraId="67851D1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78B8CA2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42FFDC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026A8F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062CA2A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DC_3C_n1A</w:t>
            </w:r>
          </w:p>
          <w:p w14:paraId="7968F73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DC_7A_n1A</w:t>
            </w:r>
          </w:p>
          <w:p w14:paraId="4AE0362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DC_7C_n1A</w:t>
            </w:r>
          </w:p>
        </w:tc>
      </w:tr>
      <w:tr w:rsidR="00D66B7B" w:rsidRPr="00877CC8" w14:paraId="0BC8DC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A346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C0851B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0633C99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DC_7A_n1A</w:t>
            </w:r>
          </w:p>
        </w:tc>
      </w:tr>
      <w:tr w:rsidR="00D66B7B" w:rsidRPr="00877CC8" w14:paraId="4548CF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EBBC9"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166D86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71898F3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DC_7A_n1A</w:t>
            </w:r>
          </w:p>
        </w:tc>
      </w:tr>
      <w:tr w:rsidR="00D66B7B" w:rsidRPr="00877CC8" w14:paraId="79281D1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F1934"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0B6AF2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6B6ABED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DC_7A_n1A</w:t>
            </w:r>
          </w:p>
        </w:tc>
      </w:tr>
      <w:tr w:rsidR="00D66B7B" w:rsidRPr="00877CC8" w14:paraId="386830D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1C7A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DC_3A-7A_n3A</w:t>
            </w:r>
          </w:p>
          <w:p w14:paraId="60858E6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EB5412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A92AFA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DC_7A_n3A</w:t>
            </w:r>
          </w:p>
        </w:tc>
      </w:tr>
      <w:tr w:rsidR="00D66B7B" w:rsidRPr="00877CC8" w14:paraId="7D72D3B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780C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DC_3A-7A_n5A</w:t>
            </w:r>
          </w:p>
          <w:p w14:paraId="56841AB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DC_3C-7A_n5A</w:t>
            </w:r>
          </w:p>
          <w:p w14:paraId="2503040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DC_3A-7C_n5A</w:t>
            </w:r>
          </w:p>
          <w:p w14:paraId="7FBE56E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419F93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DC_3A_n5A</w:t>
            </w:r>
          </w:p>
          <w:p w14:paraId="337AD6D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DC_7A_n5A</w:t>
            </w:r>
          </w:p>
          <w:p w14:paraId="0A91263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DC_7C_n5A</w:t>
            </w:r>
          </w:p>
        </w:tc>
      </w:tr>
      <w:tr w:rsidR="00D66B7B" w:rsidRPr="00877CC8" w14:paraId="1E7A449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1940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DC_3A-7A_n7A</w:t>
            </w:r>
          </w:p>
          <w:p w14:paraId="3E08F4B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8A0C2F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DC_3A_n7A</w:t>
            </w:r>
          </w:p>
          <w:p w14:paraId="4A65015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DC_3C_n7A</w:t>
            </w:r>
          </w:p>
          <w:p w14:paraId="1FF1E8B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66B7B" w:rsidRPr="00877CC8" w14:paraId="0BB3566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756C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5BA353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DC_3A_n7A</w:t>
            </w:r>
          </w:p>
          <w:p w14:paraId="6399508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66B7B" w:rsidRPr="00B251C4" w14:paraId="1BFE2F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06CE49" w14:textId="77777777" w:rsidR="00D66B7B" w:rsidRPr="004455E9" w:rsidRDefault="00D66B7B" w:rsidP="00FD425C">
            <w:pPr>
              <w:keepNext/>
              <w:keepLines/>
              <w:spacing w:after="0"/>
              <w:jc w:val="center"/>
              <w:rPr>
                <w:rFonts w:ascii="Arial" w:hAnsi="Arial"/>
                <w:sz w:val="18"/>
                <w:lang w:eastAsia="ja-JP"/>
              </w:rPr>
            </w:pPr>
            <w:r w:rsidRPr="004455E9">
              <w:rPr>
                <w:rFonts w:ascii="Arial" w:hAnsi="Arial"/>
                <w:sz w:val="18"/>
                <w:lang w:eastAsia="ja-JP"/>
              </w:rPr>
              <w:t>DC_3A-(n)7AA</w:t>
            </w:r>
          </w:p>
          <w:p w14:paraId="7224C60B" w14:textId="77777777" w:rsidR="00D66B7B" w:rsidRPr="00B251C4" w:rsidRDefault="00D66B7B" w:rsidP="00FD425C">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7CE9A32" w14:textId="77777777" w:rsidR="00D66B7B" w:rsidRPr="00B251C4" w:rsidRDefault="00D66B7B" w:rsidP="00FD425C">
            <w:pPr>
              <w:keepNext/>
              <w:keepLines/>
              <w:spacing w:after="0"/>
              <w:jc w:val="center"/>
              <w:rPr>
                <w:rFonts w:ascii="Arial" w:hAnsi="Arial"/>
                <w:sz w:val="18"/>
                <w:lang w:eastAsia="fi-FI"/>
              </w:rPr>
            </w:pPr>
            <w:r w:rsidRPr="004455E9">
              <w:rPr>
                <w:rFonts w:ascii="Arial" w:hAnsi="Arial"/>
                <w:sz w:val="18"/>
                <w:lang w:eastAsia="ja-JP"/>
              </w:rPr>
              <w:t>DC_3A_n7A</w:t>
            </w:r>
          </w:p>
        </w:tc>
      </w:tr>
      <w:tr w:rsidR="00D66B7B" w:rsidRPr="00877CC8" w14:paraId="20B067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1870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12672B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B0B6F1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877CC8" w14:paraId="48997C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20CB4"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A2E25D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76F6C4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877CC8" w14:paraId="753AC1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81668"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56071B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FF8575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877CC8" w14:paraId="32A59F2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5D2DB"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8170BE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72F74E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877CC8" w14:paraId="5FAC257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7B36D" w14:textId="77777777" w:rsidR="00D66B7B" w:rsidRPr="00AF5E44" w:rsidRDefault="00D66B7B" w:rsidP="00FD425C">
            <w:pPr>
              <w:keepNext/>
              <w:keepLines/>
              <w:spacing w:after="0"/>
              <w:jc w:val="center"/>
              <w:rPr>
                <w:rFonts w:ascii="Arial" w:hAnsi="Arial"/>
                <w:sz w:val="18"/>
                <w:lang w:eastAsia="ja-JP"/>
              </w:rPr>
            </w:pPr>
            <w:r w:rsidRPr="00AF5E44">
              <w:rPr>
                <w:rFonts w:ascii="Arial" w:hAnsi="Arial"/>
                <w:sz w:val="18"/>
                <w:lang w:eastAsia="ja-JP"/>
              </w:rPr>
              <w:t>DC_3A-7A_n26A</w:t>
            </w:r>
          </w:p>
          <w:p w14:paraId="6C0B13AB" w14:textId="77777777" w:rsidR="00D66B7B" w:rsidRPr="00AF5E44" w:rsidRDefault="00D66B7B" w:rsidP="00FD425C">
            <w:pPr>
              <w:keepNext/>
              <w:keepLines/>
              <w:spacing w:after="0"/>
              <w:jc w:val="center"/>
              <w:rPr>
                <w:rFonts w:ascii="Arial" w:hAnsi="Arial"/>
                <w:sz w:val="18"/>
                <w:lang w:eastAsia="ja-JP"/>
              </w:rPr>
            </w:pPr>
            <w:r w:rsidRPr="00AF5E44">
              <w:rPr>
                <w:rFonts w:ascii="Arial" w:hAnsi="Arial"/>
                <w:sz w:val="18"/>
                <w:lang w:eastAsia="ja-JP"/>
              </w:rPr>
              <w:t>DC_3A-7C_n26A</w:t>
            </w:r>
          </w:p>
          <w:p w14:paraId="7FFE745D" w14:textId="77777777" w:rsidR="00D66B7B" w:rsidRPr="00AF5E44" w:rsidRDefault="00D66B7B" w:rsidP="00FD425C">
            <w:pPr>
              <w:keepNext/>
              <w:keepLines/>
              <w:spacing w:after="0"/>
              <w:jc w:val="center"/>
              <w:rPr>
                <w:rFonts w:ascii="Arial" w:hAnsi="Arial"/>
                <w:sz w:val="18"/>
                <w:lang w:eastAsia="ja-JP"/>
              </w:rPr>
            </w:pPr>
            <w:r w:rsidRPr="00AF5E44">
              <w:rPr>
                <w:rFonts w:ascii="Arial" w:hAnsi="Arial"/>
                <w:sz w:val="18"/>
                <w:lang w:eastAsia="ja-JP"/>
              </w:rPr>
              <w:t>DC_3C-7A_n26A</w:t>
            </w:r>
          </w:p>
          <w:p w14:paraId="5FC30DB1" w14:textId="77777777" w:rsidR="00D66B7B" w:rsidRPr="00AF5E44" w:rsidRDefault="00D66B7B" w:rsidP="00FD425C">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58F12D85"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DC_3A_n26A</w:t>
            </w:r>
          </w:p>
          <w:p w14:paraId="376C2893"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DC_3C_n26A</w:t>
            </w:r>
          </w:p>
          <w:p w14:paraId="4B5D6066"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DC_7A_n26A</w:t>
            </w:r>
          </w:p>
          <w:p w14:paraId="58481074"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DC_7C_n26A</w:t>
            </w:r>
          </w:p>
        </w:tc>
      </w:tr>
      <w:tr w:rsidR="00D66B7B" w:rsidRPr="00877CC8" w14:paraId="0F31DEE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5C1E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58BE6C6"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DC_3A-7C_n28A</w:t>
            </w:r>
          </w:p>
          <w:p w14:paraId="23211472" w14:textId="77777777" w:rsidR="00D66B7B" w:rsidRPr="00877CC8" w:rsidRDefault="00D66B7B" w:rsidP="00FD425C">
            <w:pPr>
              <w:keepNext/>
              <w:keepLines/>
              <w:spacing w:after="0"/>
              <w:jc w:val="center"/>
              <w:rPr>
                <w:rFonts w:ascii="Arial" w:hAnsi="Arial"/>
                <w:noProof/>
                <w:sz w:val="18"/>
                <w:lang w:eastAsia="fr-FR"/>
              </w:rPr>
            </w:pPr>
            <w:r w:rsidRPr="00877CC8">
              <w:rPr>
                <w:rFonts w:ascii="Arial" w:hAnsi="Arial"/>
                <w:noProof/>
                <w:sz w:val="18"/>
              </w:rPr>
              <w:t>DC_3C-7A_n28A</w:t>
            </w:r>
          </w:p>
          <w:p w14:paraId="471A1D1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FDA3C9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252584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C1147D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DFE488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rPr>
              <w:t>DC_7C_n28A</w:t>
            </w:r>
          </w:p>
        </w:tc>
      </w:tr>
      <w:tr w:rsidR="00D66B7B" w:rsidRPr="00B251C4" w14:paraId="0EA0CCF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0242D" w14:textId="77777777" w:rsidR="00D66B7B" w:rsidRPr="00B251C4"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42B87BEF" w14:textId="77777777" w:rsidR="00D66B7B" w:rsidRPr="004C3886" w:rsidRDefault="00D66B7B" w:rsidP="00FD425C">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3A775265" w14:textId="77777777" w:rsidR="00D66B7B" w:rsidRPr="00B251C4" w:rsidRDefault="00D66B7B" w:rsidP="00FD425C">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D66B7B" w:rsidRPr="00877CC8" w14:paraId="507F757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455F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7C26840"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DC_3A_n40A</w:t>
            </w:r>
          </w:p>
          <w:p w14:paraId="58264DB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DC_7A_n40A</w:t>
            </w:r>
          </w:p>
        </w:tc>
      </w:tr>
      <w:tr w:rsidR="00D66B7B" w:rsidRPr="00877CC8" w14:paraId="752792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A1ADD" w14:textId="77777777" w:rsidR="00D66B7B" w:rsidRPr="00877CC8" w:rsidRDefault="00D66B7B" w:rsidP="00FD425C">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187578D0" w14:textId="77777777" w:rsidR="00D66B7B" w:rsidRDefault="00D66B7B" w:rsidP="00FD425C">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DA885F2" w14:textId="77777777" w:rsidR="00D66B7B" w:rsidRPr="00877CC8" w:rsidRDefault="00D66B7B" w:rsidP="00FD425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D66B7B" w:rsidRPr="00877CC8" w14:paraId="459A3DB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EB60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A971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A53380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66B7B" w:rsidRPr="00877CC8" w14:paraId="04FCC43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F4E8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48D34"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DC_3A_n77A</w:t>
            </w:r>
          </w:p>
          <w:p w14:paraId="5599B68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DC_7A_n77A</w:t>
            </w:r>
          </w:p>
        </w:tc>
      </w:tr>
      <w:tr w:rsidR="00D66B7B" w:rsidRPr="00877CC8" w14:paraId="62D5BF0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15EE1"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A1CE34"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DC_3A_n77A</w:t>
            </w:r>
          </w:p>
          <w:p w14:paraId="7D70937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5C784ED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D5890"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0B65ED"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DC_3A_n77A</w:t>
            </w:r>
          </w:p>
          <w:p w14:paraId="0452183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64B690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4C1C2" w14:textId="77777777" w:rsidR="00D66B7B" w:rsidRDefault="00D66B7B" w:rsidP="00FD425C">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3039DF6F" w14:textId="77777777" w:rsidR="00D66B7B" w:rsidRPr="00877CC8" w:rsidRDefault="00D66B7B" w:rsidP="00FD425C">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3D626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48F4719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13BBEF2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F398F" w14:textId="77777777" w:rsidR="00D66B7B" w:rsidRDefault="00D66B7B" w:rsidP="00FD425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70AFF84A"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D52AD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71D8582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3C60BAA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14F6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7E005C7"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84A513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61ADEC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FE282A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BAA67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690276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33435E0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3A7BD9D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D66B7B" w:rsidRPr="00877CC8" w14:paraId="26F797B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5D00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C6A158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CC7A67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224B0532" w14:textId="77777777" w:rsidR="00D66B7B"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313055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7BC09A9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D66B7B" w:rsidRPr="00877CC8" w14:paraId="3ECE709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3B0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E0A9BBE"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805A95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C3EE01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28095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FACB3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D538FF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9C6E86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66B7B" w:rsidRPr="00B251C4" w14:paraId="60AAEDB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1BF07"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CA1A2D"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B5B17C0"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66B7B" w:rsidRPr="00877CC8" w14:paraId="290CF18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DDAC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96EA33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47935A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66B7B" w:rsidRPr="00877CC8" w14:paraId="11BA608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9E2E3"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AA2166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43261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619400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66B7B" w:rsidRPr="00877CC8" w14:paraId="438BE9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5EAEB"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E204F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E5A8D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66B7B" w:rsidRPr="00B251C4" w14:paraId="28AE59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85C21" w14:textId="77777777" w:rsidR="00D66B7B" w:rsidRPr="00B251C4" w:rsidRDefault="00D66B7B" w:rsidP="00FD425C">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7357F9"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902BA34"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66B7B" w:rsidRPr="00877CC8" w14:paraId="2859BE3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959BA"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2E4181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37C732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66B7B" w:rsidRPr="00877CC8" w14:paraId="4D473D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2F5D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EFCD80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4F81F2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3DCF946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7DE61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DC_3A_n7A</w:t>
            </w:r>
          </w:p>
          <w:p w14:paraId="7BF1386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DC_3C_n7A</w:t>
            </w:r>
          </w:p>
          <w:p w14:paraId="700CBF4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DC_3A_n78A</w:t>
            </w:r>
          </w:p>
          <w:p w14:paraId="3412B8C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DC_3C_n78A</w:t>
            </w:r>
          </w:p>
        </w:tc>
      </w:tr>
      <w:tr w:rsidR="00D66B7B" w:rsidRPr="00877CC8" w14:paraId="344FFDC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B581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B3FECC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6BA0D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DC_3A_n7A</w:t>
            </w:r>
          </w:p>
          <w:p w14:paraId="5206B01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DC_3A_n7B</w:t>
            </w:r>
          </w:p>
          <w:p w14:paraId="659F88C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DC_3A_n78A</w:t>
            </w:r>
          </w:p>
        </w:tc>
      </w:tr>
      <w:tr w:rsidR="00D66B7B" w:rsidRPr="00877CC8" w14:paraId="2ABD23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6DAC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16C42CA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F2089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DC_3A_n7A</w:t>
            </w:r>
          </w:p>
          <w:p w14:paraId="263F6CD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DC_3A_n78A</w:t>
            </w:r>
          </w:p>
          <w:p w14:paraId="6A3FE0C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DC_3C_n7A</w:t>
            </w:r>
          </w:p>
          <w:p w14:paraId="2FA0111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DC_3C_n78A</w:t>
            </w:r>
          </w:p>
        </w:tc>
      </w:tr>
      <w:tr w:rsidR="00D66B7B" w:rsidRPr="00877CC8" w14:paraId="28EF73C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ADEC0"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D103A7F" w14:textId="77777777" w:rsidR="00D66B7B" w:rsidRDefault="00D66B7B" w:rsidP="00FD425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2A116AA"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66B7B" w:rsidRPr="00877CC8" w14:paraId="7EF66C2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8F15C"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4901103" w14:textId="77777777" w:rsidR="00D66B7B" w:rsidRDefault="00D66B7B" w:rsidP="00FD425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5E9A1F1"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66B7B" w:rsidRPr="00877CC8" w14:paraId="35C105C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FC03A"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19E436A" w14:textId="77777777" w:rsidR="00D66B7B" w:rsidRDefault="00D66B7B" w:rsidP="00FD425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F8D2B41"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66B7B" w:rsidRPr="00877CC8" w14:paraId="5417998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665E0"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57F1506" w14:textId="77777777" w:rsidR="00D66B7B" w:rsidRDefault="00D66B7B" w:rsidP="00FD425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47564811"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66B7B" w:rsidRPr="006D7270" w14:paraId="60F46AC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AAD36" w14:textId="77777777" w:rsidR="00D66B7B" w:rsidRPr="006D7270" w:rsidRDefault="00D66B7B" w:rsidP="00FD425C">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1F83B52E" w14:textId="77777777" w:rsidR="00D66B7B" w:rsidRPr="00B4356A" w:rsidRDefault="00D66B7B" w:rsidP="00FD425C">
            <w:pPr>
              <w:pStyle w:val="TAC"/>
              <w:rPr>
                <w:rFonts w:cs="Arial"/>
                <w:szCs w:val="18"/>
                <w:lang w:eastAsia="zh-CN"/>
              </w:rPr>
            </w:pPr>
            <w:r w:rsidRPr="008A0D6F">
              <w:rPr>
                <w:rFonts w:cs="Arial"/>
                <w:szCs w:val="18"/>
                <w:lang w:eastAsia="zh-CN"/>
              </w:rPr>
              <w:t>DC_3A_n105A</w:t>
            </w:r>
          </w:p>
          <w:p w14:paraId="1ACA60E8" w14:textId="77777777" w:rsidR="00D66B7B" w:rsidRPr="006D7270" w:rsidRDefault="00D66B7B" w:rsidP="00FD425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D66B7B" w:rsidRPr="00877CC8" w14:paraId="795DE16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19E4D" w14:textId="77777777" w:rsidR="00D66B7B" w:rsidRDefault="00D66B7B" w:rsidP="00FD425C">
            <w:pPr>
              <w:keepNext/>
              <w:keepLines/>
              <w:spacing w:after="0"/>
              <w:jc w:val="center"/>
              <w:rPr>
                <w:rFonts w:ascii="Arial" w:hAnsi="Arial"/>
                <w:sz w:val="18"/>
                <w:lang w:eastAsia="zh-CN"/>
              </w:rPr>
            </w:pPr>
            <w:r w:rsidRPr="00877CC8">
              <w:rPr>
                <w:rFonts w:ascii="Arial" w:hAnsi="Arial"/>
                <w:sz w:val="18"/>
                <w:lang w:eastAsia="zh-CN"/>
              </w:rPr>
              <w:lastRenderedPageBreak/>
              <w:t>DC_3A-8A_n1A</w:t>
            </w:r>
          </w:p>
          <w:p w14:paraId="0812BE6D" w14:textId="77777777" w:rsidR="00D66B7B" w:rsidRPr="00877CC8" w:rsidRDefault="00D66B7B" w:rsidP="00FD425C">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522015E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3F4B1C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4D560DD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DC_8A_n1A</w:t>
            </w:r>
          </w:p>
        </w:tc>
      </w:tr>
      <w:tr w:rsidR="00D66B7B" w:rsidRPr="00877CC8" w14:paraId="1AD792C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DD0C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3E5FA63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7678FEE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DC_8A_n1A</w:t>
            </w:r>
          </w:p>
        </w:tc>
      </w:tr>
      <w:tr w:rsidR="00D66B7B" w:rsidRPr="00877CC8" w14:paraId="47B8B27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59774" w14:textId="77777777" w:rsidR="00D66B7B" w:rsidRPr="00877CC8" w:rsidRDefault="00D66B7B" w:rsidP="00FD425C">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C3036D3" w14:textId="77777777" w:rsidR="00D66B7B" w:rsidRPr="00626F6B" w:rsidRDefault="00D66B7B" w:rsidP="00FD425C">
            <w:pPr>
              <w:pStyle w:val="TAC"/>
              <w:rPr>
                <w:rFonts w:cs="Arial"/>
                <w:szCs w:val="18"/>
              </w:rPr>
            </w:pPr>
            <w:r w:rsidRPr="00626F6B">
              <w:rPr>
                <w:rFonts w:cs="Arial"/>
                <w:szCs w:val="18"/>
              </w:rPr>
              <w:t>DC_3A_n7A</w:t>
            </w:r>
          </w:p>
          <w:p w14:paraId="70B415E4" w14:textId="77777777" w:rsidR="00D66B7B" w:rsidRPr="00877CC8" w:rsidRDefault="00D66B7B" w:rsidP="00FD425C">
            <w:pPr>
              <w:keepNext/>
              <w:keepLines/>
              <w:spacing w:after="0"/>
              <w:jc w:val="center"/>
              <w:rPr>
                <w:rFonts w:ascii="Arial" w:hAnsi="Arial"/>
                <w:sz w:val="18"/>
                <w:lang w:eastAsia="zh-CN"/>
              </w:rPr>
            </w:pPr>
            <w:r w:rsidRPr="00626F6B">
              <w:rPr>
                <w:rFonts w:ascii="Arial" w:hAnsi="Arial" w:cs="Arial"/>
                <w:sz w:val="18"/>
                <w:szCs w:val="18"/>
              </w:rPr>
              <w:t>DC_8A_n7A</w:t>
            </w:r>
          </w:p>
        </w:tc>
      </w:tr>
      <w:tr w:rsidR="00D66B7B" w:rsidRPr="00877CC8" w14:paraId="7FA3D8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3ECD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C15A2F"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1EAD766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D66B7B" w:rsidRPr="00877CC8" w14:paraId="6CD9802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1480D" w14:textId="77777777" w:rsidR="00D66B7B" w:rsidRPr="00877CC8" w:rsidRDefault="00D66B7B" w:rsidP="00FD425C">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0F6063E"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95A6B7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D66B7B" w:rsidRPr="00877CC8" w14:paraId="3080EEA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57243" w14:textId="77777777" w:rsidR="00D66B7B" w:rsidRPr="002A5FB7" w:rsidRDefault="00D66B7B" w:rsidP="00FD425C">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24CD7358" w14:textId="77777777" w:rsidR="00D66B7B" w:rsidRDefault="00D66B7B" w:rsidP="00FD425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78CECC4F" w14:textId="77777777" w:rsidR="00D66B7B" w:rsidRPr="00877CC8" w:rsidRDefault="00D66B7B" w:rsidP="00FD425C">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D66B7B" w:rsidRPr="00877CC8" w14:paraId="207E3AA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F811C" w14:textId="77777777" w:rsidR="00D66B7B" w:rsidRPr="002A5FB7" w:rsidRDefault="00D66B7B" w:rsidP="00FD425C">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4E18FB38" w14:textId="77777777" w:rsidR="00D66B7B" w:rsidRDefault="00D66B7B" w:rsidP="00FD425C">
            <w:pPr>
              <w:keepNext/>
              <w:keepLines/>
              <w:spacing w:after="0"/>
              <w:jc w:val="center"/>
              <w:rPr>
                <w:rFonts w:ascii="Arial" w:hAnsi="Arial"/>
                <w:sz w:val="18"/>
                <w:lang w:eastAsia="zh-CN"/>
              </w:rPr>
            </w:pPr>
            <w:r w:rsidRPr="00D67279">
              <w:rPr>
                <w:rFonts w:ascii="Arial" w:hAnsi="Arial"/>
                <w:sz w:val="18"/>
                <w:lang w:eastAsia="zh-CN"/>
              </w:rPr>
              <w:t>DC_3A_n41A</w:t>
            </w:r>
          </w:p>
          <w:p w14:paraId="2F6A6A56" w14:textId="77777777" w:rsidR="00D66B7B" w:rsidRPr="00877CC8" w:rsidRDefault="00D66B7B" w:rsidP="00FD425C">
            <w:pPr>
              <w:keepNext/>
              <w:keepLines/>
              <w:spacing w:after="0"/>
              <w:jc w:val="center"/>
              <w:rPr>
                <w:rFonts w:ascii="Arial" w:hAnsi="Arial" w:cs="Arial"/>
                <w:sz w:val="18"/>
                <w:lang w:eastAsia="ja-JP"/>
              </w:rPr>
            </w:pPr>
            <w:r w:rsidRPr="00D67279">
              <w:rPr>
                <w:rFonts w:ascii="Arial" w:hAnsi="Arial"/>
                <w:sz w:val="18"/>
                <w:lang w:eastAsia="zh-CN"/>
              </w:rPr>
              <w:t>DC_3A_n8A</w:t>
            </w:r>
          </w:p>
        </w:tc>
      </w:tr>
      <w:tr w:rsidR="00D66B7B" w:rsidRPr="00877CC8" w14:paraId="0F88F8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D41EF" w14:textId="77777777" w:rsidR="00D66B7B" w:rsidRDefault="00D66B7B" w:rsidP="00FD425C">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1CF72DD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1A5630C" w14:textId="77777777" w:rsidR="00D66B7B" w:rsidRDefault="00D66B7B" w:rsidP="00FD425C">
            <w:pPr>
              <w:keepNext/>
              <w:keepLines/>
              <w:spacing w:after="0"/>
              <w:jc w:val="center"/>
              <w:rPr>
                <w:rFonts w:ascii="Arial" w:hAnsi="Arial"/>
                <w:sz w:val="18"/>
              </w:rPr>
            </w:pPr>
            <w:r w:rsidRPr="00877CC8">
              <w:rPr>
                <w:rFonts w:ascii="Arial" w:hAnsi="Arial"/>
                <w:sz w:val="18"/>
              </w:rPr>
              <w:t>DC_3A_n28A</w:t>
            </w:r>
          </w:p>
          <w:p w14:paraId="50D59F12" w14:textId="77777777" w:rsidR="00D66B7B" w:rsidRPr="00877CC8" w:rsidRDefault="00D66B7B" w:rsidP="00FD425C">
            <w:pPr>
              <w:keepNext/>
              <w:keepLines/>
              <w:spacing w:after="0"/>
              <w:jc w:val="center"/>
              <w:rPr>
                <w:rFonts w:ascii="Arial" w:hAnsi="Arial"/>
                <w:sz w:val="18"/>
                <w:lang w:eastAsia="fr-FR"/>
              </w:rPr>
            </w:pPr>
            <w:r>
              <w:rPr>
                <w:rFonts w:ascii="Arial" w:hAnsi="Arial"/>
                <w:sz w:val="18"/>
              </w:rPr>
              <w:t>DC_3C_n28A</w:t>
            </w:r>
          </w:p>
          <w:p w14:paraId="2E445BF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DC_8A_n28A</w:t>
            </w:r>
          </w:p>
        </w:tc>
      </w:tr>
      <w:tr w:rsidR="00D66B7B" w:rsidRPr="00877CC8" w14:paraId="74EE961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5FAA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E8E328F" w14:textId="77777777" w:rsidR="00D66B7B" w:rsidRPr="00877CC8" w:rsidRDefault="00D66B7B" w:rsidP="00FD425C">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03679E1" w14:textId="77777777" w:rsidR="00D66B7B" w:rsidRPr="00877CC8" w:rsidRDefault="00D66B7B" w:rsidP="00FD425C">
            <w:pPr>
              <w:keepNext/>
              <w:keepLines/>
              <w:spacing w:after="0"/>
              <w:jc w:val="center"/>
              <w:rPr>
                <w:rFonts w:ascii="Arial" w:hAnsi="Arial"/>
                <w:sz w:val="18"/>
              </w:rPr>
            </w:pPr>
            <w:r w:rsidRPr="00877CC8">
              <w:rPr>
                <w:rFonts w:ascii="Arial" w:hAnsi="Arial" w:cs="Arial"/>
                <w:color w:val="000000"/>
                <w:sz w:val="18"/>
                <w:szCs w:val="18"/>
              </w:rPr>
              <w:t>DC_8A_n40A</w:t>
            </w:r>
          </w:p>
        </w:tc>
      </w:tr>
      <w:tr w:rsidR="00D66B7B" w:rsidRPr="00877CC8" w14:paraId="1F2B45B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0B2D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5D8DA4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B3A0A1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5CA2F6F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DC_3C_n77A</w:t>
            </w:r>
          </w:p>
          <w:p w14:paraId="72EA3CC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D66B7B" w:rsidRPr="00877CC8" w14:paraId="3756B83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F1F3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76FDDD6B"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4243A8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7CE6DD4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DC_3C_n77A</w:t>
            </w:r>
          </w:p>
          <w:p w14:paraId="3FC302F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D66B7B" w:rsidRPr="00877CC8" w14:paraId="64996C4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51B8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45EAB5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2EE00E8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DC_8A_n77A</w:t>
            </w:r>
          </w:p>
        </w:tc>
      </w:tr>
      <w:tr w:rsidR="00D66B7B" w:rsidRPr="00877CC8" w14:paraId="353D282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B3AC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16AC87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8999E4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858E45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66B7B" w:rsidRPr="00877CC8" w14:paraId="4CE63BB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99F95"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BABDAF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3AFB11C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D66B7B" w:rsidRPr="00877CC8" w14:paraId="5A6A630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E94D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3F07AA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B9F541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66B7B" w:rsidRPr="00B251C4" w14:paraId="4FC3834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6E26F" w14:textId="77777777" w:rsidR="00D66B7B" w:rsidRPr="00B251C4" w:rsidRDefault="00D66B7B" w:rsidP="00FD425C">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C0987B5" w14:textId="77777777" w:rsidR="00D66B7B" w:rsidRDefault="00D66B7B" w:rsidP="00FD425C">
            <w:pPr>
              <w:keepNext/>
              <w:keepLines/>
              <w:spacing w:after="0"/>
              <w:jc w:val="center"/>
              <w:rPr>
                <w:rFonts w:ascii="Arial" w:hAnsi="Arial"/>
                <w:sz w:val="18"/>
              </w:rPr>
            </w:pPr>
            <w:r>
              <w:rPr>
                <w:rFonts w:ascii="Arial" w:hAnsi="Arial"/>
                <w:sz w:val="18"/>
              </w:rPr>
              <w:t>DC_3A_n78A</w:t>
            </w:r>
          </w:p>
          <w:p w14:paraId="64A7D3E3" w14:textId="77777777" w:rsidR="00D66B7B" w:rsidRDefault="00D66B7B" w:rsidP="00FD425C">
            <w:pPr>
              <w:keepNext/>
              <w:keepLines/>
              <w:spacing w:after="0"/>
              <w:jc w:val="center"/>
              <w:rPr>
                <w:rFonts w:ascii="Arial" w:hAnsi="Arial"/>
                <w:sz w:val="18"/>
              </w:rPr>
            </w:pPr>
            <w:r>
              <w:rPr>
                <w:rFonts w:ascii="Arial" w:hAnsi="Arial"/>
                <w:sz w:val="18"/>
              </w:rPr>
              <w:t>DC_8A_n78A</w:t>
            </w:r>
          </w:p>
          <w:p w14:paraId="1578A0F5" w14:textId="77777777" w:rsidR="00D66B7B" w:rsidRPr="00B251C4" w:rsidRDefault="00D66B7B" w:rsidP="00FD425C">
            <w:pPr>
              <w:keepNext/>
              <w:keepLines/>
              <w:spacing w:after="0"/>
              <w:jc w:val="center"/>
              <w:rPr>
                <w:rFonts w:ascii="Arial" w:hAnsi="Arial"/>
                <w:noProof/>
                <w:sz w:val="18"/>
                <w:lang w:eastAsia="zh-CN"/>
              </w:rPr>
            </w:pPr>
            <w:r>
              <w:rPr>
                <w:rFonts w:ascii="Arial" w:hAnsi="Arial" w:hint="eastAsia"/>
                <w:sz w:val="18"/>
                <w:lang w:eastAsia="zh-TW"/>
              </w:rPr>
              <w:t>DC_8B_n78A</w:t>
            </w:r>
          </w:p>
        </w:tc>
      </w:tr>
      <w:tr w:rsidR="00D66B7B" w:rsidRPr="00B251C4" w14:paraId="035665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06EC6" w14:textId="77777777" w:rsidR="00D66B7B" w:rsidRPr="00B251C4" w:rsidRDefault="00D66B7B" w:rsidP="00FD425C">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1F660F2" w14:textId="77777777" w:rsidR="00D66B7B" w:rsidRDefault="00D66B7B" w:rsidP="00FD425C">
            <w:pPr>
              <w:keepNext/>
              <w:keepLines/>
              <w:spacing w:after="0"/>
              <w:jc w:val="center"/>
              <w:rPr>
                <w:rFonts w:ascii="Arial" w:hAnsi="Arial"/>
                <w:sz w:val="18"/>
              </w:rPr>
            </w:pPr>
            <w:r>
              <w:rPr>
                <w:rFonts w:ascii="Arial" w:hAnsi="Arial"/>
                <w:sz w:val="18"/>
              </w:rPr>
              <w:t>DC_3A_n78A</w:t>
            </w:r>
          </w:p>
          <w:p w14:paraId="53F1F489" w14:textId="77777777" w:rsidR="00D66B7B" w:rsidRDefault="00D66B7B" w:rsidP="00FD425C">
            <w:pPr>
              <w:keepNext/>
              <w:keepLines/>
              <w:spacing w:after="0"/>
              <w:jc w:val="center"/>
              <w:rPr>
                <w:rFonts w:ascii="Arial" w:hAnsi="Arial"/>
                <w:sz w:val="18"/>
              </w:rPr>
            </w:pPr>
            <w:r>
              <w:rPr>
                <w:rFonts w:ascii="Arial" w:hAnsi="Arial"/>
                <w:sz w:val="18"/>
              </w:rPr>
              <w:t>DC_8A_n78A</w:t>
            </w:r>
          </w:p>
          <w:p w14:paraId="043F16B2" w14:textId="77777777" w:rsidR="00D66B7B" w:rsidRPr="00B251C4" w:rsidRDefault="00D66B7B" w:rsidP="00FD425C">
            <w:pPr>
              <w:keepNext/>
              <w:keepLines/>
              <w:spacing w:after="0"/>
              <w:jc w:val="center"/>
              <w:rPr>
                <w:rFonts w:ascii="Arial" w:hAnsi="Arial"/>
                <w:sz w:val="18"/>
              </w:rPr>
            </w:pPr>
            <w:r>
              <w:rPr>
                <w:rFonts w:ascii="Arial" w:hAnsi="Arial" w:hint="eastAsia"/>
                <w:sz w:val="18"/>
                <w:lang w:eastAsia="zh-TW"/>
              </w:rPr>
              <w:t>DC_8B_n78A</w:t>
            </w:r>
          </w:p>
        </w:tc>
      </w:tr>
      <w:tr w:rsidR="00D66B7B" w:rsidRPr="00877CC8" w14:paraId="231077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E6F6E" w14:textId="77777777" w:rsidR="00D66B7B" w:rsidRPr="003C59BC" w:rsidRDefault="00D66B7B" w:rsidP="00FD425C">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755A5E2" w14:textId="77777777" w:rsidR="00D66B7B" w:rsidRPr="00877CC8" w:rsidRDefault="00D66B7B" w:rsidP="00FD425C">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9772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7AEE4D1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DC_8A_n79A</w:t>
            </w:r>
          </w:p>
        </w:tc>
      </w:tr>
      <w:tr w:rsidR="00D66B7B" w:rsidRPr="00877CC8" w14:paraId="3F8DD88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2897C" w14:textId="77777777" w:rsidR="00D66B7B" w:rsidRPr="00877CC8" w:rsidRDefault="00D66B7B" w:rsidP="00FD425C">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F14918" w14:textId="77777777" w:rsidR="00D66B7B" w:rsidRPr="00877CC8" w:rsidRDefault="00D66B7B" w:rsidP="00FD425C">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D66B7B" w:rsidRPr="00470EA5" w14:paraId="66CE15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8F02A" w14:textId="77777777" w:rsidR="00D66B7B" w:rsidRDefault="00D66B7B" w:rsidP="00FD425C">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E2406B" w14:textId="77777777" w:rsidR="00D66B7B" w:rsidRPr="00470EA5" w:rsidRDefault="00D66B7B" w:rsidP="00FD425C">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D66B7B" w:rsidRPr="00877CC8" w14:paraId="2B20F7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9A8AF"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68F51F"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F90A544"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ja-JP"/>
              </w:rPr>
              <w:t>DC_3A_n78A</w:t>
            </w:r>
          </w:p>
        </w:tc>
      </w:tr>
      <w:tr w:rsidR="00D66B7B" w:rsidRPr="00877CC8" w14:paraId="4CA41E0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25CEE"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7A3DA9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DC_3A_n28A</w:t>
            </w:r>
          </w:p>
          <w:p w14:paraId="0404F127"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DC_11A_n28A</w:t>
            </w:r>
          </w:p>
        </w:tc>
      </w:tr>
      <w:tr w:rsidR="00D66B7B" w:rsidRPr="00877CC8" w14:paraId="749362F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13A4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C67F8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02182D6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DC_11A_n77A</w:t>
            </w:r>
          </w:p>
        </w:tc>
      </w:tr>
      <w:tr w:rsidR="00D66B7B" w:rsidRPr="00877CC8" w14:paraId="293E83F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8C306"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36EA28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265F1893"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DC_11A_n77A</w:t>
            </w:r>
          </w:p>
        </w:tc>
      </w:tr>
      <w:tr w:rsidR="00D66B7B" w:rsidRPr="00877CC8" w14:paraId="38686F8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955E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4422B9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198FB03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DC_11A_n77A</w:t>
            </w:r>
          </w:p>
        </w:tc>
      </w:tr>
      <w:tr w:rsidR="00D66B7B" w:rsidRPr="00877CC8" w14:paraId="713485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B21FA"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9A33370" w14:textId="77777777" w:rsidR="00D66B7B" w:rsidRPr="00877CC8" w:rsidRDefault="00D66B7B" w:rsidP="00FD425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4F90B54"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D66B7B" w:rsidRPr="00877CC8" w14:paraId="66DA0B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F20F0" w14:textId="77777777" w:rsidR="00D66B7B" w:rsidRPr="00877CC8" w:rsidRDefault="00D66B7B" w:rsidP="00FD425C">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49F41A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DC_3A_n28A</w:t>
            </w:r>
          </w:p>
          <w:p w14:paraId="6CA73CF2"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DC_18A_n28A</w:t>
            </w:r>
          </w:p>
        </w:tc>
      </w:tr>
      <w:tr w:rsidR="00D66B7B" w:rsidRPr="00877CC8" w14:paraId="1FEFB0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6E8AA" w14:textId="77777777" w:rsidR="00D66B7B" w:rsidRPr="00877CC8" w:rsidRDefault="00D66B7B" w:rsidP="00FD425C">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C48951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DC_3A_n41A</w:t>
            </w:r>
          </w:p>
          <w:p w14:paraId="078BF98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DC_18A_n41A</w:t>
            </w:r>
          </w:p>
        </w:tc>
      </w:tr>
      <w:tr w:rsidR="00D66B7B" w:rsidRPr="00877CC8" w14:paraId="4267141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66BD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3731E66"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261F0FE" w14:textId="77777777" w:rsidR="00D66B7B" w:rsidRPr="00877CC8" w:rsidRDefault="00D66B7B" w:rsidP="00FD425C">
            <w:pPr>
              <w:keepNext/>
              <w:keepLines/>
              <w:spacing w:after="0"/>
              <w:jc w:val="center"/>
              <w:rPr>
                <w:rFonts w:ascii="Arial" w:hAnsi="Arial"/>
                <w:sz w:val="18"/>
              </w:rPr>
            </w:pPr>
            <w:r w:rsidRPr="00877CC8">
              <w:rPr>
                <w:rFonts w:ascii="Arial" w:eastAsia="MS Mincho" w:hAnsi="Arial"/>
                <w:sz w:val="18"/>
                <w:lang w:eastAsia="ja-JP"/>
              </w:rPr>
              <w:t>DC_18A_n77A</w:t>
            </w:r>
          </w:p>
        </w:tc>
      </w:tr>
      <w:tr w:rsidR="00D66B7B" w:rsidRPr="00877CC8" w14:paraId="49DEFDD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BA68F"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2DB15F64"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8A555F3"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66B7B" w:rsidRPr="00877CC8" w14:paraId="28F7D8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D8557"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3B118B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DC_3A_n78A</w:t>
            </w:r>
          </w:p>
          <w:p w14:paraId="5C0E3AE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DC_18A_n78A</w:t>
            </w:r>
          </w:p>
        </w:tc>
      </w:tr>
      <w:tr w:rsidR="00D66B7B" w:rsidRPr="00877CC8" w14:paraId="55FA0E3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666CE"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2E2B73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DC_3A_n78A</w:t>
            </w:r>
          </w:p>
          <w:p w14:paraId="7E9C872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DC_18A_n78A</w:t>
            </w:r>
          </w:p>
        </w:tc>
      </w:tr>
      <w:tr w:rsidR="00D66B7B" w:rsidRPr="00877CC8" w14:paraId="31E56F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0BB48"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81DAEC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DC_3A_n79A</w:t>
            </w:r>
          </w:p>
          <w:p w14:paraId="65C7827A"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DC_18A_n79A</w:t>
            </w:r>
          </w:p>
        </w:tc>
      </w:tr>
      <w:tr w:rsidR="00D66B7B" w:rsidRPr="00877CC8" w14:paraId="307F92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A619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FAEA82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DC_3A_n1A</w:t>
            </w:r>
          </w:p>
          <w:p w14:paraId="2A76F41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DC_19A_n1A</w:t>
            </w:r>
          </w:p>
        </w:tc>
      </w:tr>
      <w:tr w:rsidR="00D66B7B" w:rsidRPr="00877CC8" w14:paraId="274859E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B081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D12BFA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4EA32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AD638A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D66B7B" w:rsidRPr="00877CC8" w14:paraId="4E7DF56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EAB39"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EB602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0D5A09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D66B7B" w:rsidRPr="00877CC8" w14:paraId="7E942F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C4DB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17DD1B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29BA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A7AA83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D66B7B" w:rsidRPr="00877CC8" w14:paraId="134072A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131CE"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1106FC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E9DB54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D66B7B" w:rsidRPr="00877CC8" w14:paraId="572A4A0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A84C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944643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4717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7E42790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D66B7B" w:rsidRPr="00877CC8" w14:paraId="6384F5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7B14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DC_3A-20A_n1A</w:t>
            </w:r>
          </w:p>
          <w:p w14:paraId="0108175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E73D00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DC_3A_n1A</w:t>
            </w:r>
          </w:p>
          <w:p w14:paraId="2BFF6BB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DC_3C_n1A</w:t>
            </w:r>
          </w:p>
          <w:p w14:paraId="00D4170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D66B7B" w:rsidRPr="00B251C4" w14:paraId="5C094E6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B9815" w14:textId="77777777" w:rsidR="00D66B7B" w:rsidRPr="00B251C4" w:rsidRDefault="00D66B7B" w:rsidP="00FD425C">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7DC66313"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DC_3A_n1A</w:t>
            </w:r>
          </w:p>
          <w:p w14:paraId="3ED3BD13" w14:textId="77777777" w:rsidR="00D66B7B" w:rsidRPr="00B251C4" w:rsidRDefault="00D66B7B" w:rsidP="00FD425C">
            <w:pPr>
              <w:keepNext/>
              <w:keepLines/>
              <w:spacing w:after="0"/>
              <w:jc w:val="center"/>
              <w:rPr>
                <w:rFonts w:ascii="Arial" w:hAnsi="Arial"/>
                <w:sz w:val="18"/>
                <w:lang w:eastAsia="fi-FI"/>
              </w:rPr>
            </w:pPr>
            <w:r>
              <w:rPr>
                <w:rFonts w:ascii="Arial" w:hAnsi="Arial"/>
                <w:sz w:val="18"/>
                <w:lang w:eastAsia="fi-FI"/>
              </w:rPr>
              <w:t>DC_20A_n1A</w:t>
            </w:r>
          </w:p>
        </w:tc>
      </w:tr>
      <w:tr w:rsidR="00D66B7B" w14:paraId="12CEC71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1B0B7" w14:textId="77777777" w:rsidR="00D66B7B" w:rsidRDefault="00D66B7B" w:rsidP="00FD425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B53A83" w14:textId="77777777" w:rsidR="00D66B7B" w:rsidRPr="00457BD1" w:rsidRDefault="00D66B7B" w:rsidP="00FD425C">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2C92B24C" w14:textId="77777777" w:rsidR="00D66B7B" w:rsidRDefault="00D66B7B" w:rsidP="00FD425C">
            <w:pPr>
              <w:keepNext/>
              <w:keepLines/>
              <w:spacing w:after="0"/>
              <w:jc w:val="center"/>
              <w:rPr>
                <w:rFonts w:ascii="Arial" w:hAnsi="Arial"/>
                <w:sz w:val="18"/>
                <w:lang w:eastAsia="fi-FI"/>
              </w:rPr>
            </w:pPr>
            <w:r>
              <w:rPr>
                <w:rFonts w:ascii="Arial" w:hAnsi="Arial" w:cs="Arial"/>
                <w:sz w:val="18"/>
                <w:szCs w:val="18"/>
              </w:rPr>
              <w:t>DC_20A_n3A</w:t>
            </w:r>
          </w:p>
        </w:tc>
      </w:tr>
      <w:tr w:rsidR="00D66B7B" w:rsidRPr="00877CC8" w14:paraId="4DD2AF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8305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DC_3A-20A_n7A</w:t>
            </w:r>
          </w:p>
          <w:p w14:paraId="32227C6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00B414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DC_3A_n7A</w:t>
            </w:r>
          </w:p>
          <w:p w14:paraId="7AD3192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DC_3C_n7A</w:t>
            </w:r>
          </w:p>
          <w:p w14:paraId="0F79C6F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DC_20A_n7A</w:t>
            </w:r>
          </w:p>
        </w:tc>
      </w:tr>
      <w:tr w:rsidR="00D66B7B" w:rsidRPr="00877CC8" w14:paraId="42DB49A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B21D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E3D4D2F"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60C6BA0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D66B7B" w:rsidRPr="00877CC8" w14:paraId="28B359A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469F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B82500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145A710" w14:textId="77777777" w:rsidR="00D66B7B"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826EE53"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t>DC_3C_n28A</w:t>
            </w:r>
          </w:p>
          <w:p w14:paraId="1891B40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66B7B" w:rsidRPr="00877CC8" w14:paraId="62036A1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2A2C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5AC4B1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DCAA40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66B7B" w:rsidRPr="00877CC8" w14:paraId="20EAB80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B0F7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B5DFB4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DC_3C_n41A</w:t>
            </w:r>
          </w:p>
          <w:p w14:paraId="7F7E074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D66B7B" w:rsidRPr="00877CC8" w14:paraId="5AEFFB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331C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AB9401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DC_3A_n38A</w:t>
            </w:r>
          </w:p>
          <w:p w14:paraId="2FDD617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D66B7B" w:rsidRPr="00877CC8" w14:paraId="06F71E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D9ED4"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DC_3A_n20A-n67A</w:t>
            </w:r>
          </w:p>
          <w:p w14:paraId="10E3138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2717DE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szCs w:val="18"/>
              </w:rPr>
              <w:t>DC_3A_n20A</w:t>
            </w:r>
          </w:p>
        </w:tc>
      </w:tr>
      <w:tr w:rsidR="00D66B7B" w:rsidRPr="00877CC8" w14:paraId="206CDCB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5D3B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64A726AF" w14:textId="77777777" w:rsidR="00D66B7B" w:rsidRDefault="00D66B7B" w:rsidP="00FD425C">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7B83EB4D"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E6E01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A3064D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D988D2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66B7B" w:rsidRPr="00B251C4" w14:paraId="1C16F5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C9C32"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AE0EEB8"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DC_3A_n78A</w:t>
            </w:r>
          </w:p>
          <w:p w14:paraId="223310C4"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sz w:val="18"/>
                <w:lang w:eastAsia="zh-CN"/>
              </w:rPr>
              <w:t>DC_20A_n78A</w:t>
            </w:r>
          </w:p>
        </w:tc>
      </w:tr>
      <w:tr w:rsidR="00D66B7B" w:rsidRPr="00877CC8" w14:paraId="61CEBF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2DDC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62E18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71CCE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66B7B" w:rsidRPr="00877CC8" w14:paraId="2515F01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A802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362B2C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C7163F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D66B7B" w:rsidRPr="00877CC8" w14:paraId="4FD8546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8CD6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7DD4FA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DC_3A_n1A</w:t>
            </w:r>
          </w:p>
          <w:p w14:paraId="10455B9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DC_21A_n1A</w:t>
            </w:r>
          </w:p>
        </w:tc>
      </w:tr>
      <w:tr w:rsidR="00D66B7B" w:rsidRPr="00877CC8" w14:paraId="5076042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9C583" w14:textId="77777777" w:rsidR="00D66B7B" w:rsidRPr="00877CC8" w:rsidRDefault="00D66B7B" w:rsidP="00FD425C">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28AF5E1" w14:textId="77777777" w:rsidR="00D66B7B" w:rsidRDefault="00D66B7B" w:rsidP="00FD425C">
            <w:pPr>
              <w:pStyle w:val="TAC"/>
            </w:pPr>
            <w:r>
              <w:t>DC_3A_n28A</w:t>
            </w:r>
          </w:p>
          <w:p w14:paraId="7807708F" w14:textId="77777777" w:rsidR="00D66B7B" w:rsidRPr="00877CC8" w:rsidRDefault="00D66B7B" w:rsidP="00FD425C">
            <w:pPr>
              <w:keepNext/>
              <w:keepLines/>
              <w:spacing w:after="0"/>
              <w:jc w:val="center"/>
              <w:rPr>
                <w:rFonts w:ascii="Arial" w:hAnsi="Arial"/>
                <w:sz w:val="18"/>
              </w:rPr>
            </w:pPr>
            <w:r>
              <w:t>DC_21A_n28A</w:t>
            </w:r>
          </w:p>
        </w:tc>
      </w:tr>
      <w:tr w:rsidR="00D66B7B" w:rsidRPr="00877CC8" w14:paraId="5BC2B2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A1CB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F7C7C6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65BE940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5B40B09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D66B7B" w:rsidRPr="00877CC8" w14:paraId="5F174FB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49E59"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E7B9B7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708FE7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66B7B" w:rsidRPr="00877CC8" w14:paraId="192A4B7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AA8B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D07C1B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9F2A4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E2694E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66B7B" w:rsidRPr="00877CC8" w14:paraId="120125C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DD1E6"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F8A2AD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29A3C1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66B7B" w:rsidRPr="00877CC8" w14:paraId="4A792C6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3768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2B6B8B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9FE2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53F71F5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D66B7B" w:rsidRPr="00B251C4" w14:paraId="5B2E019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984A6" w14:textId="77777777" w:rsidR="00D66B7B" w:rsidRDefault="00D66B7B" w:rsidP="00FD425C">
            <w:pPr>
              <w:keepNext/>
              <w:keepLines/>
              <w:spacing w:after="0"/>
              <w:jc w:val="center"/>
              <w:rPr>
                <w:noProof/>
                <w:lang w:eastAsia="zh-CN"/>
              </w:rPr>
            </w:pPr>
            <w:r w:rsidRPr="009A27B3">
              <w:rPr>
                <w:noProof/>
                <w:lang w:eastAsia="zh-CN"/>
              </w:rPr>
              <w:t>DC_3A-26A_n78A</w:t>
            </w:r>
          </w:p>
          <w:p w14:paraId="7352993C" w14:textId="77777777" w:rsidR="00D66B7B" w:rsidRPr="00B251C4" w:rsidRDefault="00D66B7B" w:rsidP="00FD425C">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42CD9732" w14:textId="77777777" w:rsidR="00D66B7B" w:rsidRDefault="00D66B7B" w:rsidP="00FD425C">
            <w:pPr>
              <w:pStyle w:val="TAC"/>
              <w:rPr>
                <w:noProof/>
                <w:lang w:eastAsia="zh-CN"/>
              </w:rPr>
            </w:pPr>
            <w:r>
              <w:rPr>
                <w:noProof/>
                <w:lang w:eastAsia="zh-CN"/>
              </w:rPr>
              <w:t>DC_3A_n78A</w:t>
            </w:r>
          </w:p>
          <w:p w14:paraId="642E3181" w14:textId="77777777" w:rsidR="00D66B7B" w:rsidRPr="00B251C4" w:rsidRDefault="00D66B7B" w:rsidP="00FD425C">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D66B7B" w:rsidRPr="00B251C4" w14:paraId="2BACD06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10FD9" w14:textId="77777777" w:rsidR="00D66B7B" w:rsidRDefault="00D66B7B" w:rsidP="00FD425C">
            <w:pPr>
              <w:pStyle w:val="TAC"/>
              <w:rPr>
                <w:noProof/>
                <w:lang w:eastAsia="zh-CN"/>
              </w:rPr>
            </w:pPr>
            <w:r w:rsidRPr="00850835">
              <w:rPr>
                <w:noProof/>
                <w:lang w:eastAsia="zh-CN"/>
              </w:rPr>
              <w:t>DC_3A-26A_n78(2A)</w:t>
            </w:r>
          </w:p>
          <w:p w14:paraId="36C9BE91" w14:textId="77777777" w:rsidR="00D66B7B" w:rsidRPr="009A27B3" w:rsidRDefault="00D66B7B" w:rsidP="00FD425C">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4A08622" w14:textId="77777777" w:rsidR="00D66B7B" w:rsidRDefault="00D66B7B" w:rsidP="00FD425C">
            <w:pPr>
              <w:pStyle w:val="TAC"/>
              <w:rPr>
                <w:noProof/>
                <w:lang w:eastAsia="zh-CN"/>
              </w:rPr>
            </w:pPr>
            <w:r>
              <w:rPr>
                <w:noProof/>
                <w:lang w:eastAsia="zh-CN"/>
              </w:rPr>
              <w:t>DC_3A_n78A</w:t>
            </w:r>
          </w:p>
          <w:p w14:paraId="4D46AECD" w14:textId="77777777" w:rsidR="00D66B7B" w:rsidRDefault="00D66B7B" w:rsidP="00FD425C">
            <w:pPr>
              <w:pStyle w:val="TAC"/>
              <w:rPr>
                <w:noProof/>
                <w:lang w:eastAsia="zh-CN"/>
              </w:rPr>
            </w:pPr>
            <w:r>
              <w:rPr>
                <w:noProof/>
                <w:lang w:eastAsia="zh-CN"/>
              </w:rPr>
              <w:t>DC_26A_n78A</w:t>
            </w:r>
          </w:p>
        </w:tc>
      </w:tr>
      <w:tr w:rsidR="00D66B7B" w:rsidRPr="00877CC8" w14:paraId="6B2D7B0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3E8C5" w14:textId="77777777" w:rsidR="00D66B7B" w:rsidRPr="00877CC8" w:rsidRDefault="00D66B7B" w:rsidP="00FD425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39C58FE1" w14:textId="77777777" w:rsidR="00D66B7B" w:rsidRPr="00877CC8" w:rsidRDefault="00D66B7B" w:rsidP="00FD425C">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D66B7B" w:rsidRPr="00877CC8" w14:paraId="6736BE7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6E3DD" w14:textId="77777777" w:rsidR="00D66B7B" w:rsidRPr="00877CC8" w:rsidRDefault="00D66B7B" w:rsidP="00FD425C">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30F0610A" w14:textId="77777777" w:rsidR="00D66B7B" w:rsidRDefault="00D66B7B" w:rsidP="00FD425C">
            <w:pPr>
              <w:pStyle w:val="TAC"/>
            </w:pPr>
            <w:r>
              <w:t>DC_3A_n26A</w:t>
            </w:r>
          </w:p>
          <w:p w14:paraId="10C7889D" w14:textId="77777777" w:rsidR="00D66B7B" w:rsidRDefault="00D66B7B" w:rsidP="00FD425C">
            <w:pPr>
              <w:pStyle w:val="TAC"/>
            </w:pPr>
            <w:r>
              <w:t>DC_3C_n26A</w:t>
            </w:r>
          </w:p>
          <w:p w14:paraId="51D0A98E" w14:textId="77777777" w:rsidR="00D66B7B" w:rsidRDefault="00D66B7B" w:rsidP="00FD425C">
            <w:pPr>
              <w:pStyle w:val="TAC"/>
            </w:pPr>
            <w:r>
              <w:t>DC_3A_n78A</w:t>
            </w:r>
          </w:p>
          <w:p w14:paraId="4D05811B" w14:textId="77777777" w:rsidR="00D66B7B" w:rsidRPr="00877CC8" w:rsidRDefault="00D66B7B" w:rsidP="00FD425C">
            <w:pPr>
              <w:keepNext/>
              <w:keepLines/>
              <w:spacing w:after="0"/>
              <w:jc w:val="center"/>
              <w:rPr>
                <w:rFonts w:ascii="Arial" w:hAnsi="Arial"/>
                <w:sz w:val="18"/>
              </w:rPr>
            </w:pPr>
            <w:r w:rsidRPr="005902F6">
              <w:rPr>
                <w:rFonts w:ascii="Arial" w:hAnsi="Arial"/>
                <w:sz w:val="18"/>
              </w:rPr>
              <w:t>DC_3C_n78A</w:t>
            </w:r>
          </w:p>
        </w:tc>
      </w:tr>
      <w:tr w:rsidR="00D66B7B" w:rsidRPr="00877CC8" w14:paraId="3A06E1C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5333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DC_3A-28A_n1A</w:t>
            </w:r>
          </w:p>
          <w:p w14:paraId="25FAC55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0712D7D" w14:textId="77777777" w:rsidR="00D66B7B" w:rsidRDefault="00D66B7B" w:rsidP="00FD425C">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30EAE58F" w14:textId="77777777" w:rsidR="00D66B7B" w:rsidRPr="00130476" w:rsidRDefault="00D66B7B" w:rsidP="00FD425C">
            <w:pPr>
              <w:pStyle w:val="TAC"/>
            </w:pPr>
            <w:r w:rsidRPr="00130476">
              <w:t>D</w:t>
            </w:r>
            <w:r>
              <w:t>C_3C_n1</w:t>
            </w:r>
            <w:r w:rsidRPr="00130476">
              <w:t>A</w:t>
            </w:r>
          </w:p>
          <w:p w14:paraId="3E756DE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D66B7B" w:rsidRPr="00877CC8" w14:paraId="56313AB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18B5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D1AFA2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EFB351C" w14:textId="77777777" w:rsidR="00D66B7B" w:rsidRPr="00877CC8" w:rsidRDefault="00D66B7B" w:rsidP="00FD425C">
            <w:pPr>
              <w:keepNext/>
              <w:keepLines/>
              <w:spacing w:after="0"/>
              <w:jc w:val="center"/>
              <w:rPr>
                <w:rFonts w:ascii="Arial" w:hAnsi="Arial" w:cs="Arial"/>
                <w:color w:val="000000"/>
                <w:sz w:val="18"/>
                <w:szCs w:val="18"/>
              </w:rPr>
            </w:pPr>
            <w:r w:rsidRPr="00877CC8">
              <w:rPr>
                <w:rFonts w:ascii="Arial" w:hAnsi="Arial"/>
                <w:sz w:val="18"/>
              </w:rPr>
              <w:t>DC_28A_n3A</w:t>
            </w:r>
          </w:p>
        </w:tc>
      </w:tr>
      <w:tr w:rsidR="00D66B7B" w:rsidRPr="00877CC8" w14:paraId="7720AF9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6DD5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DC_3A-28A_n5A</w:t>
            </w:r>
          </w:p>
          <w:p w14:paraId="51854DE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20AA33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DC_3A_n5A</w:t>
            </w:r>
          </w:p>
          <w:p w14:paraId="6D231D1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66B7B" w:rsidRPr="00877CC8" w14:paraId="53948F8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DEEE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DC_3A-28A_n7A</w:t>
            </w:r>
          </w:p>
          <w:p w14:paraId="17C3F2A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DC_3C-28A_n7A</w:t>
            </w:r>
          </w:p>
          <w:p w14:paraId="5340FAD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DC_3A-28A_n7B</w:t>
            </w:r>
          </w:p>
          <w:p w14:paraId="7EE3BB7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19C526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DC_3A_n7A</w:t>
            </w:r>
          </w:p>
          <w:p w14:paraId="6512D31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DC_3C_n7A</w:t>
            </w:r>
          </w:p>
          <w:p w14:paraId="1E38519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DC_28A_n7A</w:t>
            </w:r>
          </w:p>
          <w:p w14:paraId="719E594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DC_3A_n7B</w:t>
            </w:r>
          </w:p>
          <w:p w14:paraId="62D2FF2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DC_28A_n7B</w:t>
            </w:r>
          </w:p>
        </w:tc>
      </w:tr>
      <w:tr w:rsidR="00D66B7B" w:rsidRPr="00877CC8" w14:paraId="259C3A6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4207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76F367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DC_3A_n40A</w:t>
            </w:r>
          </w:p>
          <w:p w14:paraId="5088A7D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DC_28A_n40A</w:t>
            </w:r>
          </w:p>
        </w:tc>
      </w:tr>
      <w:tr w:rsidR="00D66B7B" w:rsidRPr="00877CC8" w14:paraId="1526F3E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8491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DC_3A-3A-28A_n7A</w:t>
            </w:r>
          </w:p>
          <w:p w14:paraId="2298FDD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24F6FD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DC_3A_n7A</w:t>
            </w:r>
          </w:p>
          <w:p w14:paraId="1C821DD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DC_28A_n7A</w:t>
            </w:r>
          </w:p>
          <w:p w14:paraId="46BF845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DC_3A_n7B</w:t>
            </w:r>
          </w:p>
          <w:p w14:paraId="3C43EEA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DC_28A_n7B</w:t>
            </w:r>
          </w:p>
        </w:tc>
      </w:tr>
      <w:tr w:rsidR="00D66B7B" w:rsidRPr="00D75803" w14:paraId="67AD1B3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7B518" w14:textId="77777777" w:rsidR="00D66B7B" w:rsidRPr="00D75803" w:rsidRDefault="00D66B7B" w:rsidP="00FD425C">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F9B1AD5" w14:textId="77777777" w:rsidR="00D66B7B" w:rsidRPr="00D75803" w:rsidRDefault="00D66B7B" w:rsidP="00FD425C">
            <w:pPr>
              <w:pStyle w:val="TAC"/>
              <w:rPr>
                <w:rFonts w:cs="Arial"/>
                <w:szCs w:val="18"/>
                <w:lang w:eastAsia="zh-CN"/>
              </w:rPr>
            </w:pPr>
            <w:r w:rsidRPr="00D75803">
              <w:rPr>
                <w:rFonts w:cs="Arial"/>
                <w:szCs w:val="18"/>
                <w:lang w:eastAsia="zh-CN"/>
              </w:rPr>
              <w:t>DC_3A_n38A</w:t>
            </w:r>
          </w:p>
          <w:p w14:paraId="6C61314C" w14:textId="77777777" w:rsidR="00D66B7B" w:rsidRPr="00D75803" w:rsidRDefault="00D66B7B" w:rsidP="00FD425C">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D66B7B" w:rsidRPr="00877CC8" w14:paraId="03BC9E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A928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05D52F8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E8DDF4E" w14:textId="77777777" w:rsidR="00D66B7B" w:rsidRPr="00877CC8" w:rsidRDefault="00D66B7B" w:rsidP="00FD425C">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D66B7B" w:rsidRPr="00877CC8" w14:paraId="5ECFA4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D4BA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71C8362"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BE94382" w14:textId="77777777" w:rsidR="00D66B7B" w:rsidRPr="00877CC8" w:rsidRDefault="00D66B7B" w:rsidP="00FD425C">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D66B7B" w:rsidRPr="00877CC8" w14:paraId="0763213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DE74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FF2E9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DC_3A_n28A</w:t>
            </w:r>
          </w:p>
          <w:p w14:paraId="35AB4AD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DC_3A_n41A</w:t>
            </w:r>
          </w:p>
        </w:tc>
      </w:tr>
      <w:tr w:rsidR="00D66B7B" w:rsidRPr="00877CC8" w14:paraId="378431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DA57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C20E24" w14:textId="77777777" w:rsidR="00D66B7B" w:rsidRPr="00877CC8" w:rsidRDefault="00D66B7B" w:rsidP="00FD425C">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38A5463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D66B7B" w:rsidRPr="00877CC8" w14:paraId="152BD77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AE1ED" w14:textId="77777777" w:rsidR="00D66B7B" w:rsidRPr="00877CC8" w:rsidRDefault="00D66B7B" w:rsidP="00FD425C">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363A22BB" w14:textId="77777777" w:rsidR="00D66B7B" w:rsidRPr="00877CC8" w:rsidRDefault="00D66B7B" w:rsidP="00FD425C">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F532D68" w14:textId="77777777" w:rsidR="00D66B7B" w:rsidRPr="00F83DCA" w:rsidRDefault="00D66B7B" w:rsidP="00FD425C">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6501E7F0" w14:textId="77777777" w:rsidR="00D66B7B" w:rsidRPr="00750805" w:rsidRDefault="00D66B7B" w:rsidP="00FD425C">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D66B7B" w:rsidRPr="00877CC8" w14:paraId="2AE3D35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53AE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53E0BD5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D09F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28038A7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D66B7B" w:rsidRPr="00877CC8" w14:paraId="6F89850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EAD5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BC66B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34BDC70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DC_28A_n77A</w:t>
            </w:r>
          </w:p>
        </w:tc>
      </w:tr>
      <w:tr w:rsidR="00D66B7B" w:rsidRPr="00877CC8" w14:paraId="312BC14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03DF3"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F154AF3"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EE9248B"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D66B7B" w:rsidRPr="00877CC8" w14:paraId="0935A99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2F0B9"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F9D5ED"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290D485"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zh-CN"/>
              </w:rPr>
              <w:t>DC_3A_n77A</w:t>
            </w:r>
          </w:p>
        </w:tc>
      </w:tr>
      <w:tr w:rsidR="00D66B7B" w:rsidRPr="00877CC8" w14:paraId="5F1C76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8C7D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DD6C7A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3B7273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467597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E116A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352FFE3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0D39025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66B7B" w:rsidRPr="00877CC8" w14:paraId="2362F6F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C98A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8491DFB"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fi-FI"/>
              </w:rPr>
              <w:t>DC_3A_n78A</w:t>
            </w:r>
          </w:p>
          <w:p w14:paraId="480FDB7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66B7B" w:rsidRPr="00877CC8" w14:paraId="5B54D8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924F1" w14:textId="77777777" w:rsidR="00D66B7B" w:rsidRPr="00877CC8" w:rsidRDefault="00D66B7B" w:rsidP="00FD425C">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1FB08C4"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fi-FI"/>
              </w:rPr>
              <w:t>DC_3A_n78A</w:t>
            </w:r>
          </w:p>
          <w:p w14:paraId="568C318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66B7B" w:rsidRPr="00877CC8" w14:paraId="59B54F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79D74"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660656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B1FCADC" w14:textId="77777777" w:rsidR="00D66B7B"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DB61F9B" w14:textId="77777777" w:rsidR="00D66B7B" w:rsidRPr="00877CC8" w:rsidRDefault="00D66B7B" w:rsidP="00FD425C">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2EE7544D"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B99E36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D66B7B" w:rsidRPr="00877CC8" w14:paraId="2A68D85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5B7B7"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DC_3A_n28A-n78(2A)</w:t>
            </w:r>
            <w:r w:rsidRPr="00877CC8">
              <w:rPr>
                <w:rFonts w:ascii="Arial" w:hAnsi="Arial"/>
                <w:noProof/>
                <w:sz w:val="18"/>
                <w:vertAlign w:val="superscript"/>
                <w:lang w:eastAsia="zh-CN"/>
              </w:rPr>
              <w:t>5</w:t>
            </w:r>
          </w:p>
          <w:p w14:paraId="0B25A693"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7406A1" w14:textId="77777777" w:rsidR="00D66B7B"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42F354B" w14:textId="77777777" w:rsidR="00D66B7B" w:rsidRDefault="00D66B7B" w:rsidP="00FD425C">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221C39D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FE2C9E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D66B7B" w:rsidRPr="00877CC8" w14:paraId="01B54C5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F921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08D5319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DC132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6D843F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66B7B" w:rsidRPr="00877CC8" w14:paraId="4251CC0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EF3C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1C213F"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6F343E9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D66B7B" w:rsidRPr="00877CC8" w14:paraId="55F396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CB94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DC_3A-32A_n1A</w:t>
            </w:r>
          </w:p>
          <w:p w14:paraId="1E2BB97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E78108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F1F119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D66B7B" w:rsidRPr="00B251C4" w14:paraId="38FA58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40D0B" w14:textId="77777777" w:rsidR="00D66B7B" w:rsidRPr="00B251C4" w:rsidRDefault="00D66B7B" w:rsidP="00FD425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D54D11" w14:textId="77777777" w:rsidR="00D66B7B" w:rsidRPr="00B251C4" w:rsidRDefault="00D66B7B" w:rsidP="00FD425C">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D66B7B" w:rsidRPr="00877CC8" w14:paraId="2F90CB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4B93E" w14:textId="77777777" w:rsidR="00D66B7B" w:rsidRPr="00877CC8" w:rsidRDefault="00D66B7B" w:rsidP="00FD425C">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56E3886B" w14:textId="77777777" w:rsidR="00D66B7B" w:rsidRPr="00877CC8" w:rsidRDefault="00D66B7B" w:rsidP="00FD425C">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1F54550" w14:textId="77777777" w:rsidR="00D66B7B" w:rsidRDefault="00D66B7B" w:rsidP="00FD425C">
            <w:pPr>
              <w:keepNext/>
              <w:keepLines/>
              <w:spacing w:after="0"/>
              <w:jc w:val="center"/>
              <w:rPr>
                <w:rFonts w:ascii="Arial" w:hAnsi="Arial"/>
                <w:sz w:val="18"/>
              </w:rPr>
            </w:pPr>
            <w:r w:rsidRPr="00877CC8">
              <w:rPr>
                <w:rFonts w:ascii="Arial" w:hAnsi="Arial"/>
                <w:sz w:val="18"/>
              </w:rPr>
              <w:t>DC_3A_n28A</w:t>
            </w:r>
          </w:p>
          <w:p w14:paraId="69710319"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DC_3C_n28A</w:t>
            </w:r>
          </w:p>
        </w:tc>
      </w:tr>
      <w:tr w:rsidR="00D66B7B" w:rsidRPr="00877CC8" w14:paraId="2FA72FC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7124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DC_3A-32A_n78A</w:t>
            </w:r>
          </w:p>
          <w:p w14:paraId="1BB5C88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DC_3C-32A_n78A</w:t>
            </w:r>
          </w:p>
          <w:p w14:paraId="27D996A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174D7A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A815BA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66B7B" w:rsidRPr="00877CC8" w14:paraId="77C17BC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FB729"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08274A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D66B7B" w:rsidRPr="00877CC8" w14:paraId="08AC16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5CCEB" w14:textId="77777777" w:rsidR="00D66B7B" w:rsidRPr="00877CC8" w:rsidRDefault="00D66B7B" w:rsidP="00FD425C">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5D832E8F" w14:textId="77777777" w:rsidR="00D66B7B" w:rsidRPr="00877CC8" w:rsidRDefault="00D66B7B" w:rsidP="00FD425C">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C9DFFF7" w14:textId="77777777" w:rsidR="00D66B7B" w:rsidRDefault="00D66B7B" w:rsidP="00FD425C">
            <w:pPr>
              <w:keepNext/>
              <w:keepLines/>
              <w:spacing w:after="0"/>
              <w:jc w:val="center"/>
              <w:rPr>
                <w:rFonts w:ascii="Arial" w:hAnsi="Arial"/>
                <w:sz w:val="18"/>
              </w:rPr>
            </w:pPr>
            <w:r w:rsidRPr="00877CC8">
              <w:rPr>
                <w:rFonts w:ascii="Arial" w:hAnsi="Arial"/>
                <w:sz w:val="18"/>
              </w:rPr>
              <w:t>DC_3A_n28A</w:t>
            </w:r>
          </w:p>
          <w:p w14:paraId="24715C4E" w14:textId="77777777" w:rsidR="00D66B7B" w:rsidRPr="00877CC8" w:rsidRDefault="00D66B7B" w:rsidP="00FD425C">
            <w:pPr>
              <w:keepNext/>
              <w:keepLines/>
              <w:spacing w:after="0"/>
              <w:jc w:val="center"/>
              <w:rPr>
                <w:rFonts w:ascii="Arial" w:hAnsi="Arial"/>
                <w:sz w:val="18"/>
              </w:rPr>
            </w:pPr>
            <w:r>
              <w:rPr>
                <w:rFonts w:ascii="Arial" w:hAnsi="Arial"/>
                <w:sz w:val="18"/>
              </w:rPr>
              <w:t>DC_3C_n28A</w:t>
            </w:r>
          </w:p>
          <w:p w14:paraId="2BEEF14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DC_38A_n28A</w:t>
            </w:r>
          </w:p>
        </w:tc>
      </w:tr>
      <w:tr w:rsidR="00D66B7B" w:rsidRPr="00877CC8" w14:paraId="63FDEBB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52C50" w14:textId="77777777" w:rsidR="00D66B7B" w:rsidRPr="00877CC8" w:rsidRDefault="00D66B7B" w:rsidP="00FD425C">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0EE1D54D" w14:textId="77777777" w:rsidR="00D66B7B" w:rsidRPr="00592F9E" w:rsidRDefault="00D66B7B" w:rsidP="00FD425C">
            <w:pPr>
              <w:keepNext/>
              <w:keepLines/>
              <w:spacing w:after="0"/>
              <w:jc w:val="center"/>
              <w:rPr>
                <w:rFonts w:ascii="Arial" w:hAnsi="Arial"/>
                <w:sz w:val="18"/>
              </w:rPr>
            </w:pPr>
            <w:r w:rsidRPr="00592F9E">
              <w:rPr>
                <w:rFonts w:ascii="Arial" w:hAnsi="Arial"/>
                <w:sz w:val="18"/>
              </w:rPr>
              <w:t>DC_3A_n38A</w:t>
            </w:r>
          </w:p>
          <w:p w14:paraId="08C0B574" w14:textId="77777777" w:rsidR="00D66B7B" w:rsidRPr="00877CC8" w:rsidRDefault="00D66B7B" w:rsidP="00FD425C">
            <w:pPr>
              <w:keepNext/>
              <w:keepLines/>
              <w:spacing w:after="0"/>
              <w:jc w:val="center"/>
              <w:rPr>
                <w:rFonts w:ascii="Arial" w:hAnsi="Arial"/>
                <w:sz w:val="18"/>
              </w:rPr>
            </w:pPr>
            <w:r w:rsidRPr="00592F9E">
              <w:rPr>
                <w:rFonts w:ascii="Arial" w:hAnsi="Arial"/>
                <w:sz w:val="18"/>
              </w:rPr>
              <w:t>DC_3A_n40A</w:t>
            </w:r>
          </w:p>
        </w:tc>
      </w:tr>
      <w:tr w:rsidR="00D66B7B" w:rsidRPr="00877CC8" w14:paraId="081835D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9D89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F075A18"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DC_3A_n78A</w:t>
            </w:r>
          </w:p>
        </w:tc>
      </w:tr>
      <w:tr w:rsidR="00D66B7B" w:rsidRPr="00877CC8" w14:paraId="077BDD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755E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70720A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DC_3A_n78A</w:t>
            </w:r>
          </w:p>
        </w:tc>
      </w:tr>
      <w:tr w:rsidR="00D66B7B" w:rsidRPr="00877CC8" w14:paraId="5701D7A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AA717"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048DF85" w14:textId="77777777" w:rsidR="00D66B7B" w:rsidRDefault="00D66B7B" w:rsidP="00FD425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26B3B3B4" w14:textId="77777777" w:rsidR="00D66B7B" w:rsidRPr="00877CC8" w:rsidRDefault="00D66B7B" w:rsidP="00FD425C">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D66B7B" w:rsidRPr="00877CC8" w14:paraId="3B83130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C1F80" w14:textId="77777777" w:rsidR="00D66B7B" w:rsidRDefault="00D66B7B" w:rsidP="00FD425C">
            <w:pPr>
              <w:keepNext/>
              <w:keepLines/>
              <w:spacing w:after="0"/>
              <w:jc w:val="center"/>
              <w:rPr>
                <w:rFonts w:ascii="Arial" w:hAnsi="Arial"/>
                <w:sz w:val="18"/>
              </w:rPr>
            </w:pPr>
            <w:r w:rsidRPr="00877CC8">
              <w:rPr>
                <w:rFonts w:ascii="Arial" w:hAnsi="Arial"/>
                <w:sz w:val="18"/>
              </w:rPr>
              <w:t>DC_3C-38A_n78A</w:t>
            </w:r>
          </w:p>
          <w:p w14:paraId="581163E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E32EFE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DC_3A_n78A</w:t>
            </w:r>
          </w:p>
          <w:p w14:paraId="732B7B3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DC_3C_n78A</w:t>
            </w:r>
          </w:p>
          <w:p w14:paraId="6621D8B2" w14:textId="77777777" w:rsidR="00D66B7B" w:rsidRPr="00877CC8" w:rsidRDefault="00D66B7B" w:rsidP="00FD425C">
            <w:pPr>
              <w:keepNext/>
              <w:keepLines/>
              <w:spacing w:after="0"/>
              <w:jc w:val="center"/>
              <w:rPr>
                <w:rFonts w:ascii="Arial" w:eastAsiaTheme="minorHAnsi" w:hAnsi="Arial"/>
                <w:sz w:val="18"/>
                <w:szCs w:val="18"/>
              </w:rPr>
            </w:pPr>
            <w:r w:rsidRPr="00877CC8">
              <w:rPr>
                <w:rFonts w:ascii="Arial" w:hAnsi="Arial"/>
                <w:sz w:val="18"/>
              </w:rPr>
              <w:t>DC_38A_n78A</w:t>
            </w:r>
          </w:p>
        </w:tc>
      </w:tr>
      <w:tr w:rsidR="00D66B7B" w:rsidRPr="00877CC8" w14:paraId="62A9EAC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E091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DC_3A-40A_n1A</w:t>
            </w:r>
          </w:p>
          <w:p w14:paraId="342FF33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E91D3AE" w14:textId="77777777" w:rsidR="00D66B7B" w:rsidRPr="00877CC8" w:rsidRDefault="00D66B7B" w:rsidP="00FD425C">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2B72801F" w14:textId="77777777" w:rsidR="00D66B7B" w:rsidRPr="00877CC8" w:rsidRDefault="00D66B7B" w:rsidP="00FD425C">
            <w:pPr>
              <w:keepNext/>
              <w:keepLines/>
              <w:spacing w:after="0"/>
              <w:jc w:val="center"/>
              <w:rPr>
                <w:rFonts w:ascii="Arial" w:eastAsiaTheme="minorHAnsi" w:hAnsi="Arial"/>
                <w:sz w:val="18"/>
                <w:szCs w:val="18"/>
              </w:rPr>
            </w:pPr>
            <w:r w:rsidRPr="00877CC8">
              <w:rPr>
                <w:rFonts w:ascii="Arial" w:hAnsi="Arial"/>
                <w:sz w:val="18"/>
              </w:rPr>
              <w:t>DC_40A_n1A</w:t>
            </w:r>
          </w:p>
        </w:tc>
      </w:tr>
      <w:tr w:rsidR="00D66B7B" w:rsidRPr="00877CC8" w14:paraId="657F646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15D2B" w14:textId="77777777" w:rsidR="00D66B7B"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687FF1EB" w14:textId="77777777" w:rsidR="00D66B7B" w:rsidRPr="00877CC8" w:rsidRDefault="00D66B7B" w:rsidP="00FD425C">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0F70A029"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6EBD0BED" w14:textId="77777777" w:rsidR="00D66B7B" w:rsidRPr="00877CC8" w:rsidRDefault="00D66B7B" w:rsidP="00FD425C">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D66B7B" w14:paraId="4638393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CA800" w14:textId="77777777" w:rsidR="00D66B7B" w:rsidRDefault="00D66B7B" w:rsidP="00FD425C">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2905F240" w14:textId="77777777" w:rsidR="00D66B7B" w:rsidRDefault="00D66B7B" w:rsidP="00FD425C">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642B4A74" w14:textId="77777777" w:rsidR="00D66B7B" w:rsidRDefault="00D66B7B" w:rsidP="00FD425C">
            <w:pPr>
              <w:keepNext/>
              <w:keepLines/>
              <w:spacing w:after="0"/>
              <w:jc w:val="center"/>
              <w:rPr>
                <w:rFonts w:ascii="Arial" w:hAnsi="Arial" w:cs="Arial"/>
                <w:sz w:val="18"/>
              </w:rPr>
            </w:pPr>
            <w:r w:rsidRPr="00112277">
              <w:rPr>
                <w:rFonts w:ascii="Arial" w:hAnsi="Arial" w:cs="Arial"/>
                <w:sz w:val="18"/>
              </w:rPr>
              <w:t>DC_3A_n77A</w:t>
            </w:r>
          </w:p>
          <w:p w14:paraId="6BD42FBC" w14:textId="77777777" w:rsidR="00D66B7B" w:rsidRDefault="00D66B7B" w:rsidP="00FD425C">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D66B7B" w:rsidRPr="00877CC8" w14:paraId="1C580B2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76E1B" w14:textId="77777777" w:rsidR="00D66B7B" w:rsidRPr="00877CC8" w:rsidRDefault="00D66B7B" w:rsidP="00FD425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3048096E" w14:textId="77777777" w:rsidR="00D66B7B" w:rsidRPr="00D67279" w:rsidRDefault="00D66B7B" w:rsidP="00FD425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569E921B" w14:textId="77777777" w:rsidR="00D66B7B" w:rsidRPr="00877CC8" w:rsidRDefault="00D66B7B" w:rsidP="00FD425C">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D66B7B" w:rsidRPr="00D67279" w14:paraId="7DDF7FA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07583" w14:textId="77777777" w:rsidR="00D66B7B" w:rsidRPr="00D67279" w:rsidRDefault="00D66B7B" w:rsidP="00FD425C">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4991216" w14:textId="77777777" w:rsidR="00D66B7B" w:rsidRPr="00DB6CBE" w:rsidRDefault="00D66B7B" w:rsidP="00FD425C">
            <w:pPr>
              <w:keepNext/>
              <w:keepLines/>
              <w:spacing w:after="0"/>
              <w:jc w:val="center"/>
              <w:rPr>
                <w:rFonts w:ascii="Arial" w:eastAsia="Malgun Gothic" w:hAnsi="Arial"/>
                <w:sz w:val="18"/>
              </w:rPr>
            </w:pPr>
            <w:r w:rsidRPr="00DB6CBE">
              <w:rPr>
                <w:rFonts w:ascii="Arial" w:eastAsia="Malgun Gothic" w:hAnsi="Arial"/>
                <w:sz w:val="18"/>
              </w:rPr>
              <w:t>DC_3A_n40A</w:t>
            </w:r>
          </w:p>
          <w:p w14:paraId="1F579443" w14:textId="77777777" w:rsidR="00D66B7B" w:rsidRPr="00D67279" w:rsidRDefault="00D66B7B" w:rsidP="00FD425C">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D66B7B" w:rsidRPr="00877CC8" w14:paraId="28D3D3B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0A45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DC_3A-40A_n78A</w:t>
            </w:r>
          </w:p>
          <w:p w14:paraId="1F1DC83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496D6A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DC_3A_n78A</w:t>
            </w:r>
          </w:p>
          <w:p w14:paraId="39B67C85"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D66B7B" w:rsidRPr="00877CC8" w14:paraId="620F2C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D94F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DC_3A-40A_n78(2A)</w:t>
            </w:r>
          </w:p>
          <w:p w14:paraId="43F92CF0" w14:textId="77777777" w:rsidR="00D66B7B" w:rsidRPr="00877CC8" w:rsidRDefault="00D66B7B" w:rsidP="00FD425C">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93DBF2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DC_3A_n78A</w:t>
            </w:r>
          </w:p>
          <w:p w14:paraId="60DB8F2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DC_40A_n78A</w:t>
            </w:r>
          </w:p>
        </w:tc>
      </w:tr>
      <w:tr w:rsidR="00D66B7B" w:rsidRPr="00877CC8" w14:paraId="2F0004F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EBF39" w14:textId="77777777" w:rsidR="00D66B7B" w:rsidRPr="00FD0015"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4B6ADF26" w14:textId="77777777" w:rsidR="00D66B7B" w:rsidRPr="00877CC8" w:rsidRDefault="00D66B7B" w:rsidP="00FD425C">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5DFF8EF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01BA119" w14:textId="77777777" w:rsidR="00D66B7B" w:rsidRPr="00877CC8" w:rsidRDefault="00D66B7B" w:rsidP="00FD425C">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D66B7B" w:rsidRPr="00877CC8" w14:paraId="58AA7FA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C2DA3" w14:textId="77777777" w:rsidR="00D66B7B"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69FF83E1" w14:textId="77777777" w:rsidR="00D66B7B" w:rsidRPr="00877CC8" w:rsidRDefault="00D66B7B" w:rsidP="00FD425C">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0A733B63" w14:textId="77777777" w:rsidR="00D66B7B" w:rsidRPr="00877CC8" w:rsidRDefault="00D66B7B" w:rsidP="00FD425C">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01BA06FB"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D66B7B" w:rsidRPr="00877CC8" w14:paraId="32B7A1E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F4964" w14:textId="77777777" w:rsidR="00D66B7B" w:rsidRPr="00877CC8" w:rsidRDefault="00D66B7B" w:rsidP="00FD425C">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39DF3C26" w14:textId="77777777" w:rsidR="00D66B7B" w:rsidRPr="00DF270D" w:rsidRDefault="00D66B7B" w:rsidP="00FD425C">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441347D5" w14:textId="77777777" w:rsidR="00D66B7B" w:rsidRPr="00877CC8" w:rsidRDefault="00D66B7B" w:rsidP="00FD425C">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D66B7B" w:rsidRPr="00BD28B9" w14:paraId="627E1F7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AE77F"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081FBF0B" w14:textId="77777777" w:rsidR="00D66B7B" w:rsidRPr="00BD28B9" w:rsidRDefault="00D66B7B" w:rsidP="00FD425C">
            <w:pPr>
              <w:pStyle w:val="TAC"/>
              <w:rPr>
                <w:rFonts w:cs="Arial"/>
                <w:bCs/>
                <w:szCs w:val="18"/>
                <w:lang w:val="en-US" w:eastAsia="zh-CN"/>
              </w:rPr>
            </w:pPr>
            <w:r w:rsidRPr="00BD28B9">
              <w:rPr>
                <w:rFonts w:cs="Arial"/>
                <w:bCs/>
                <w:szCs w:val="18"/>
                <w:lang w:val="en-US" w:eastAsia="zh-CN"/>
              </w:rPr>
              <w:t>DC_3A_n1A</w:t>
            </w:r>
          </w:p>
          <w:p w14:paraId="44F0BC8C"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D66B7B" w:rsidRPr="00BD28B9" w14:paraId="5269804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B46C5"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926C22A" w14:textId="77777777" w:rsidR="00D66B7B" w:rsidRPr="00BD28B9" w:rsidRDefault="00D66B7B" w:rsidP="00FD425C">
            <w:pPr>
              <w:pStyle w:val="TAC"/>
              <w:rPr>
                <w:rFonts w:cs="Arial"/>
                <w:bCs/>
                <w:szCs w:val="18"/>
                <w:lang w:val="en-US" w:eastAsia="zh-CN"/>
              </w:rPr>
            </w:pPr>
            <w:r w:rsidRPr="00BD28B9">
              <w:rPr>
                <w:rFonts w:cs="Arial"/>
                <w:bCs/>
                <w:szCs w:val="18"/>
                <w:lang w:val="en-US" w:eastAsia="zh-CN"/>
              </w:rPr>
              <w:t>DC_3A_n1A</w:t>
            </w:r>
          </w:p>
          <w:p w14:paraId="6EF3B3D9" w14:textId="77777777" w:rsidR="00D66B7B" w:rsidRPr="00BD28B9" w:rsidRDefault="00D66B7B" w:rsidP="00FD425C">
            <w:pPr>
              <w:pStyle w:val="TAC"/>
              <w:rPr>
                <w:rFonts w:cs="Arial"/>
                <w:bCs/>
                <w:szCs w:val="18"/>
                <w:lang w:val="en-US" w:eastAsia="zh-CN"/>
              </w:rPr>
            </w:pPr>
            <w:r w:rsidRPr="00BD28B9">
              <w:rPr>
                <w:rFonts w:cs="Arial"/>
                <w:bCs/>
                <w:szCs w:val="18"/>
                <w:lang w:val="en-US" w:eastAsia="zh-CN"/>
              </w:rPr>
              <w:t>DC_41A_n1A</w:t>
            </w:r>
          </w:p>
          <w:p w14:paraId="16478FEF"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66B7B" w:rsidRPr="00BD28B9" w14:paraId="3AF3A3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B8720"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C2BB437" w14:textId="77777777" w:rsidR="00D66B7B" w:rsidRPr="00BD28B9" w:rsidRDefault="00D66B7B" w:rsidP="00FD425C">
            <w:pPr>
              <w:pStyle w:val="TAC"/>
              <w:rPr>
                <w:rFonts w:cs="Arial"/>
                <w:bCs/>
                <w:szCs w:val="18"/>
                <w:lang w:val="en-US" w:eastAsia="zh-CN"/>
              </w:rPr>
            </w:pPr>
            <w:r w:rsidRPr="00BD28B9">
              <w:rPr>
                <w:rFonts w:cs="Arial"/>
                <w:bCs/>
                <w:szCs w:val="18"/>
                <w:lang w:val="en-US" w:eastAsia="zh-CN"/>
              </w:rPr>
              <w:t>DC_3A_n1A</w:t>
            </w:r>
          </w:p>
          <w:p w14:paraId="53AD506F"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D66B7B" w:rsidRPr="00BD28B9" w14:paraId="188A265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15010"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71C9514C" w14:textId="77777777" w:rsidR="00D66B7B" w:rsidRPr="00BD28B9" w:rsidRDefault="00D66B7B" w:rsidP="00FD425C">
            <w:pPr>
              <w:pStyle w:val="TAC"/>
              <w:rPr>
                <w:rFonts w:cs="Arial"/>
                <w:bCs/>
                <w:szCs w:val="18"/>
                <w:lang w:val="en-US" w:eastAsia="zh-CN"/>
              </w:rPr>
            </w:pPr>
            <w:r w:rsidRPr="00BD28B9">
              <w:rPr>
                <w:rFonts w:cs="Arial"/>
                <w:bCs/>
                <w:szCs w:val="18"/>
                <w:lang w:val="en-US" w:eastAsia="zh-CN"/>
              </w:rPr>
              <w:t>DC_3A_n1A</w:t>
            </w:r>
          </w:p>
          <w:p w14:paraId="5340C87E" w14:textId="77777777" w:rsidR="00D66B7B" w:rsidRPr="00BD28B9" w:rsidRDefault="00D66B7B" w:rsidP="00FD425C">
            <w:pPr>
              <w:pStyle w:val="TAC"/>
              <w:rPr>
                <w:rFonts w:cs="Arial"/>
                <w:bCs/>
                <w:szCs w:val="18"/>
                <w:lang w:val="en-US" w:eastAsia="zh-CN"/>
              </w:rPr>
            </w:pPr>
            <w:r w:rsidRPr="00BD28B9">
              <w:rPr>
                <w:rFonts w:cs="Arial"/>
                <w:bCs/>
                <w:szCs w:val="18"/>
                <w:lang w:val="en-US" w:eastAsia="zh-CN"/>
              </w:rPr>
              <w:t>DC_41A_n1A</w:t>
            </w:r>
          </w:p>
          <w:p w14:paraId="77587B96"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66B7B" w:rsidRPr="00877CC8" w14:paraId="42D2797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D094F"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E8AD64B"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F4BD6BC" w14:textId="77777777" w:rsidR="00D66B7B" w:rsidRPr="00877CC8" w:rsidRDefault="00D66B7B" w:rsidP="00FD425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B79BBD1"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82732BD" w14:textId="77777777" w:rsidR="00D66B7B" w:rsidRPr="00877CC8" w:rsidRDefault="00D66B7B" w:rsidP="00FD425C">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D66B7B" w:rsidRPr="00877CC8" w14:paraId="76434E8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BA1C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CA225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DC_3A_n28A</w:t>
            </w:r>
          </w:p>
          <w:p w14:paraId="47933ACB"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D66B7B" w:rsidRPr="00877CC8" w14:paraId="36F0E37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816D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lastRenderedPageBreak/>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002F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DC_3A_n28A</w:t>
            </w:r>
          </w:p>
          <w:p w14:paraId="6B7E18D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F8CC866"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D66B7B" w:rsidRPr="00877CC8" w14:paraId="5EF3B05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35A72" w14:textId="77777777" w:rsidR="00D66B7B" w:rsidRPr="00877CC8" w:rsidRDefault="00D66B7B" w:rsidP="00FD425C">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62C197C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DC_3A-41C_n41A</w:t>
            </w:r>
          </w:p>
          <w:p w14:paraId="37E9DC9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1C007B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D66B7B" w:rsidRPr="00877CC8" w14:paraId="7E0B6F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01B45" w14:textId="77777777" w:rsidR="00D66B7B" w:rsidRPr="00877CC8" w:rsidRDefault="00D66B7B" w:rsidP="00FD425C">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75E30BF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DC_3A-(n)41CA</w:t>
            </w:r>
          </w:p>
          <w:p w14:paraId="224F042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C5E5A8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AC2CBA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DC_(n)41AA</w:t>
            </w:r>
          </w:p>
        </w:tc>
      </w:tr>
      <w:tr w:rsidR="00D66B7B" w:rsidRPr="00877CC8" w14:paraId="390F58C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DA2E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DC_3A-41A_n77A</w:t>
            </w:r>
          </w:p>
          <w:p w14:paraId="6120362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BC9C6F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DC_3A_n77A</w:t>
            </w:r>
          </w:p>
          <w:p w14:paraId="76E2BAE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DC_41A_n77A</w:t>
            </w:r>
          </w:p>
          <w:p w14:paraId="732A4E6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DC_41C_n77A</w:t>
            </w:r>
          </w:p>
        </w:tc>
      </w:tr>
      <w:tr w:rsidR="00D66B7B" w:rsidRPr="00877CC8" w14:paraId="2A08F71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DB88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B2C5AD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FA607D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DC_3A_n77A</w:t>
            </w:r>
          </w:p>
          <w:p w14:paraId="6F87376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DC_41A_n77A</w:t>
            </w:r>
          </w:p>
          <w:p w14:paraId="3165D0D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66B7B" w:rsidRPr="00877CC8" w14:paraId="644318B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CB973"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5E63472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1AE270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11BC1F6"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10ECB75D"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D66B7B" w:rsidRPr="00B251C4" w14:paraId="0B1331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80B94"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DC_3A-3A-41A_n78A</w:t>
            </w:r>
          </w:p>
          <w:p w14:paraId="1E812A93"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5C4AFBFA"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DC_3A_n78A</w:t>
            </w:r>
          </w:p>
          <w:p w14:paraId="43B196F6" w14:textId="77777777" w:rsidR="00D66B7B" w:rsidRDefault="00D66B7B" w:rsidP="00FD425C">
            <w:pPr>
              <w:keepNext/>
              <w:keepLines/>
              <w:spacing w:after="0"/>
              <w:jc w:val="center"/>
              <w:rPr>
                <w:rFonts w:ascii="Arial" w:hAnsi="Arial"/>
                <w:noProof/>
                <w:sz w:val="18"/>
                <w:lang w:eastAsia="ja-JP"/>
              </w:rPr>
            </w:pPr>
            <w:r>
              <w:rPr>
                <w:rFonts w:ascii="Arial" w:hAnsi="Arial"/>
                <w:noProof/>
                <w:sz w:val="18"/>
                <w:lang w:eastAsia="zh-CN"/>
              </w:rPr>
              <w:t>DC_41A_n78A</w:t>
            </w:r>
          </w:p>
          <w:p w14:paraId="0EF93FD9"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D66B7B" w:rsidRPr="00877CC8" w14:paraId="04E9FF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130F5" w14:textId="77777777" w:rsidR="00D66B7B" w:rsidRPr="00877CC8" w:rsidRDefault="00D66B7B" w:rsidP="00FD425C">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DA02A6D"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4888885" w14:textId="77777777" w:rsidR="00D66B7B" w:rsidRPr="00877CC8" w:rsidRDefault="00D66B7B" w:rsidP="00FD425C">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D66B7B" w:rsidRPr="00877CC8" w14:paraId="6EC4903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F9402"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ADDDB22"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C2C68FE"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D66B7B" w:rsidRPr="00877CC8" w14:paraId="2F6F7D0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E8EA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613D83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25A824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543F45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7B02A48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66B7B" w:rsidRPr="00877CC8" w14:paraId="668FD91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B69C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2DB6C08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04D9D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DC_3A_n1A</w:t>
            </w:r>
          </w:p>
          <w:p w14:paraId="70256B3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DC_42A_n1A</w:t>
            </w:r>
          </w:p>
        </w:tc>
      </w:tr>
      <w:tr w:rsidR="00D66B7B" w:rsidRPr="00877CC8" w14:paraId="08534CB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8A17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A76F6F"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DC_3A_n28A</w:t>
            </w:r>
          </w:p>
          <w:p w14:paraId="256AABF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DC_42A_n28A</w:t>
            </w:r>
          </w:p>
        </w:tc>
      </w:tr>
      <w:tr w:rsidR="00D66B7B" w:rsidRPr="00877CC8" w14:paraId="18D96E8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2CE3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9ED81F"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DC_3A_n28A</w:t>
            </w:r>
          </w:p>
          <w:p w14:paraId="64D5EEB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DC_42A_n28A</w:t>
            </w:r>
          </w:p>
          <w:p w14:paraId="7E33809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DC_42C_n28A</w:t>
            </w:r>
          </w:p>
        </w:tc>
      </w:tr>
      <w:tr w:rsidR="00D66B7B" w:rsidRPr="00877CC8" w14:paraId="0D83BF8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24879"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353277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1DF472"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203788B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D66B7B" w:rsidRPr="00877CC8" w14:paraId="2AB070A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74DA0"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A49B3B7"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38803CFC"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D66B7B" w:rsidRPr="00877CC8" w14:paraId="1D92C86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EA017"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0B081FF"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DC_3A_n41A</w:t>
            </w:r>
          </w:p>
          <w:p w14:paraId="3E780634"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DC_3A_n77A</w:t>
            </w:r>
          </w:p>
        </w:tc>
      </w:tr>
      <w:tr w:rsidR="00D66B7B" w:rsidRPr="00877CC8" w14:paraId="70100B5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E7374" w14:textId="77777777" w:rsidR="00D66B7B" w:rsidRDefault="00D66B7B" w:rsidP="00FD425C">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623FFBC9" w14:textId="77777777" w:rsidR="00D66B7B" w:rsidRPr="005902F6" w:rsidRDefault="00D66B7B" w:rsidP="00FD425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4BAB3545" w14:textId="77777777" w:rsidR="00D66B7B" w:rsidRPr="005902F6" w:rsidRDefault="00D66B7B" w:rsidP="00FD425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02277D73" w14:textId="77777777" w:rsidR="00D66B7B" w:rsidRPr="00877CC8" w:rsidRDefault="00D66B7B" w:rsidP="00FD425C">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044F0A"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058F733"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DC_3A_n79A</w:t>
            </w:r>
          </w:p>
        </w:tc>
      </w:tr>
      <w:tr w:rsidR="00D66B7B" w:rsidRPr="00877CC8" w14:paraId="03F15D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0AC3B"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32C133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CE9551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DC_3A_n41A</w:t>
            </w:r>
          </w:p>
          <w:p w14:paraId="1E72D509"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DC_3C_n41A</w:t>
            </w:r>
          </w:p>
          <w:p w14:paraId="3663873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23475E1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D66B7B" w:rsidRPr="00877CC8" w14:paraId="0FD26DF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31D4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5A6CA1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AA3AF0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47E246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647C90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AF704C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17E2E56"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0C48B5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23146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D66B7B" w:rsidRPr="00877CC8" w14:paraId="68AF87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064B6"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53B4496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70992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DC_3A_n77A</w:t>
            </w:r>
          </w:p>
        </w:tc>
      </w:tr>
      <w:tr w:rsidR="00D66B7B" w:rsidRPr="00877CC8" w14:paraId="0473F2F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7F43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D90B32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4334C7F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AE8137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143E9F2F"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16D8C5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2ADBD46"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E42EDD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AB088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D66B7B" w:rsidRPr="00877CC8" w14:paraId="2EDDBEC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C131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6EB4554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173795F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4A8158E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DC_3A-42C_n79C</w:t>
            </w:r>
          </w:p>
          <w:p w14:paraId="5F3D9CBE"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59B30FA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456C18FD"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5F0778E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CB60B5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D66B7B" w:rsidRPr="00134B2E" w14:paraId="737C974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CBEA6" w14:textId="77777777" w:rsidR="00D66B7B" w:rsidRPr="00134B2E" w:rsidRDefault="00D66B7B" w:rsidP="00FD425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145A9E6E" w14:textId="77777777" w:rsidR="00D66B7B" w:rsidRPr="00134B2E" w:rsidRDefault="00D66B7B" w:rsidP="00FD425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D66B7B" w:rsidRPr="00877CC8" w14:paraId="5CDF264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59821" w14:textId="77777777" w:rsidR="00D66B7B"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7069E926" w14:textId="77777777" w:rsidR="00D66B7B" w:rsidRPr="00877CC8" w:rsidRDefault="00D66B7B" w:rsidP="00FD425C">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2A225BBB" w14:textId="77777777" w:rsidR="00D66B7B"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325D168" w14:textId="77777777" w:rsidR="00D66B7B" w:rsidRPr="00877CC8" w:rsidRDefault="00D66B7B" w:rsidP="00FD425C">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D66B7B" w:rsidRPr="00877CC8" w14:paraId="1E46981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D0F32"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0CCDCFD" w14:textId="77777777" w:rsidR="00D66B7B" w:rsidRPr="00877CC8" w:rsidRDefault="00D66B7B" w:rsidP="00FD425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D66B7B" w:rsidRPr="00877CC8" w14:paraId="723631D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4D34B"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C6A952E"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6FE9AA46"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D66B7B" w:rsidRPr="00877CC8" w14:paraId="52DEA68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31365"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70ABE121"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CE8AE38"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55705E4D"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D66B7B" w:rsidRPr="00877CC8" w14:paraId="5E17B7D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6B0B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0FD5BD50" w14:textId="77777777" w:rsidR="00D66B7B" w:rsidRPr="00056D10" w:rsidRDefault="00D66B7B" w:rsidP="00FD425C">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15CC6A53"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D66B7B" w:rsidRPr="00877CC8" w14:paraId="5C92BC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463BC"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0A2F8B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72C610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D66B7B" w:rsidRPr="00877CC8" w14:paraId="42D0E7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20953"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00C6A8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75E96EE"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D66B7B" w:rsidRPr="00877CC8" w14:paraId="5D4654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FE3D0"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AE3895E"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61996B7"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DC_3A_n78A</w:t>
            </w:r>
          </w:p>
          <w:p w14:paraId="2EB7D3D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DC_3A_n80A_ULSUP-TDM_n78A</w:t>
            </w:r>
          </w:p>
        </w:tc>
      </w:tr>
      <w:tr w:rsidR="00D66B7B" w:rsidRPr="00877CC8" w14:paraId="5E17E6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BDA9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EFB2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DC_3A_n78A</w:t>
            </w:r>
          </w:p>
          <w:p w14:paraId="73A6B919"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DC_3A_n82A</w:t>
            </w:r>
          </w:p>
        </w:tc>
      </w:tr>
      <w:tr w:rsidR="00D66B7B" w:rsidRPr="00877CC8" w14:paraId="57291A7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F9E44"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497792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DC_3A_n78A</w:t>
            </w:r>
          </w:p>
          <w:p w14:paraId="220FE74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DC_3A_n84A</w:t>
            </w:r>
          </w:p>
        </w:tc>
      </w:tr>
      <w:tr w:rsidR="00D66B7B" w:rsidRPr="00877CC8" w14:paraId="1097479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80DA2" w14:textId="77777777" w:rsidR="00D66B7B" w:rsidRPr="00877CC8" w:rsidRDefault="00D66B7B" w:rsidP="00FD425C">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075FDC9E" w14:textId="77777777" w:rsidR="00D66B7B" w:rsidRPr="00470EA5" w:rsidRDefault="00D66B7B" w:rsidP="00FD425C">
            <w:pPr>
              <w:keepNext/>
              <w:keepLines/>
              <w:spacing w:after="0"/>
              <w:jc w:val="center"/>
              <w:rPr>
                <w:rFonts w:ascii="Arial" w:hAnsi="Arial"/>
                <w:sz w:val="18"/>
                <w:lang w:eastAsia="fi-FI"/>
              </w:rPr>
            </w:pPr>
            <w:r w:rsidRPr="00470EA5">
              <w:rPr>
                <w:rFonts w:ascii="Arial" w:hAnsi="Arial"/>
                <w:sz w:val="18"/>
                <w:lang w:eastAsia="fi-FI"/>
              </w:rPr>
              <w:t>DC_3A_n78A</w:t>
            </w:r>
          </w:p>
          <w:p w14:paraId="039F47EF" w14:textId="77777777" w:rsidR="00D66B7B" w:rsidRPr="00877CC8" w:rsidRDefault="00D66B7B" w:rsidP="00FD425C">
            <w:pPr>
              <w:keepNext/>
              <w:keepLines/>
              <w:spacing w:after="0"/>
              <w:jc w:val="center"/>
              <w:rPr>
                <w:rFonts w:ascii="Arial" w:hAnsi="Arial"/>
                <w:sz w:val="18"/>
                <w:lang w:eastAsia="fi-FI"/>
              </w:rPr>
            </w:pPr>
            <w:r w:rsidRPr="00470EA5">
              <w:rPr>
                <w:rFonts w:ascii="Arial" w:hAnsi="Arial"/>
                <w:sz w:val="18"/>
                <w:lang w:eastAsia="fi-FI"/>
              </w:rPr>
              <w:t>DC_3A_n105A</w:t>
            </w:r>
          </w:p>
        </w:tc>
      </w:tr>
      <w:tr w:rsidR="00D66B7B" w:rsidRPr="00877CC8" w14:paraId="2A2D608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1FBF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4C0E9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DC_3A_n79A</w:t>
            </w:r>
          </w:p>
          <w:p w14:paraId="03D8AB3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D66B7B" w:rsidRPr="006F6F64" w14:paraId="1F8126A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DFFEE" w14:textId="77777777" w:rsidR="00D66B7B" w:rsidRPr="006F6F64" w:rsidRDefault="00D66B7B" w:rsidP="00FD425C">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44B006DB" w14:textId="77777777" w:rsidR="00D66B7B" w:rsidRPr="006F6F64" w:rsidRDefault="00D66B7B" w:rsidP="00FD425C">
            <w:pPr>
              <w:pStyle w:val="TAC"/>
              <w:rPr>
                <w:rFonts w:cs="Arial"/>
                <w:szCs w:val="18"/>
              </w:rPr>
            </w:pPr>
            <w:r w:rsidRPr="006F6F64">
              <w:rPr>
                <w:rFonts w:cs="Arial"/>
                <w:szCs w:val="18"/>
              </w:rPr>
              <w:t>DC_4A_n78A</w:t>
            </w:r>
          </w:p>
          <w:p w14:paraId="3003DEA5" w14:textId="77777777" w:rsidR="00D66B7B" w:rsidRPr="006F6F64" w:rsidRDefault="00D66B7B" w:rsidP="00FD425C">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D66B7B" w:rsidRPr="00877CC8" w14:paraId="19DD6BE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5804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60818C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DC_4A_n28A</w:t>
            </w:r>
          </w:p>
          <w:p w14:paraId="1FABB8C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DC_7A_n28A</w:t>
            </w:r>
          </w:p>
        </w:tc>
      </w:tr>
      <w:tr w:rsidR="00D66B7B" w:rsidRPr="00C2144E" w14:paraId="2D172D4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0AE04" w14:textId="77777777" w:rsidR="00D66B7B" w:rsidRDefault="00D66B7B" w:rsidP="00FD425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09A0C565" w14:textId="77777777" w:rsidR="00D66B7B" w:rsidRPr="00C2144E" w:rsidRDefault="00D66B7B" w:rsidP="00FD425C">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7C1636B" w14:textId="77777777" w:rsidR="00D66B7B" w:rsidRPr="00C2144E" w:rsidRDefault="00D66B7B" w:rsidP="00FD425C">
            <w:pPr>
              <w:pStyle w:val="TAC"/>
              <w:rPr>
                <w:rFonts w:cs="Arial"/>
                <w:szCs w:val="18"/>
                <w:lang w:eastAsia="zh-CN"/>
              </w:rPr>
            </w:pPr>
            <w:r w:rsidRPr="00C2144E">
              <w:rPr>
                <w:rFonts w:cs="Arial"/>
                <w:szCs w:val="18"/>
                <w:lang w:eastAsia="zh-CN"/>
              </w:rPr>
              <w:t>DC_4A_n78A</w:t>
            </w:r>
          </w:p>
          <w:p w14:paraId="510FF4C2" w14:textId="77777777" w:rsidR="00D66B7B" w:rsidRDefault="00D66B7B" w:rsidP="00FD425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6C2D9E1A" w14:textId="77777777" w:rsidR="00D66B7B" w:rsidRPr="00C2144E" w:rsidRDefault="00D66B7B" w:rsidP="00FD425C">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D66B7B" w:rsidRPr="00C2144E" w14:paraId="31B282E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1C580" w14:textId="77777777" w:rsidR="00D66B7B" w:rsidRPr="00C914E3" w:rsidRDefault="00D66B7B" w:rsidP="00FD425C">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972BA3C" w14:textId="77777777" w:rsidR="00D66B7B" w:rsidRPr="00D425BE" w:rsidRDefault="00D66B7B" w:rsidP="00FD425C">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315F57A8" w14:textId="77777777" w:rsidR="00D66B7B" w:rsidRPr="00C2144E" w:rsidRDefault="00D66B7B" w:rsidP="00FD425C">
            <w:pPr>
              <w:pStyle w:val="TAC"/>
              <w:rPr>
                <w:rFonts w:cs="Arial"/>
                <w:szCs w:val="18"/>
                <w:lang w:eastAsia="zh-CN"/>
              </w:rPr>
            </w:pPr>
            <w:r w:rsidRPr="00D425BE">
              <w:t>DC_5A_n</w:t>
            </w:r>
            <w:r>
              <w:t>28</w:t>
            </w:r>
            <w:r w:rsidRPr="00D425BE">
              <w:t>A</w:t>
            </w:r>
          </w:p>
        </w:tc>
      </w:tr>
      <w:tr w:rsidR="00D66B7B" w:rsidRPr="00877CC8" w14:paraId="69D0393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58F1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55F731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D66B7B" w:rsidRPr="00877CC8" w14:paraId="1F135C6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FBB6F" w14:textId="77777777" w:rsidR="00D66B7B" w:rsidRPr="00877CC8" w:rsidRDefault="00D66B7B" w:rsidP="00FD425C">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63683F6" w14:textId="77777777" w:rsidR="00D66B7B" w:rsidRPr="00D10F44" w:rsidRDefault="00D66B7B" w:rsidP="00FD425C">
            <w:pPr>
              <w:keepNext/>
              <w:keepLines/>
              <w:spacing w:after="0"/>
              <w:jc w:val="center"/>
              <w:rPr>
                <w:rFonts w:ascii="Arial" w:hAnsi="Arial" w:cs="Arial"/>
                <w:sz w:val="18"/>
                <w:szCs w:val="18"/>
              </w:rPr>
            </w:pPr>
            <w:r w:rsidRPr="000546B9">
              <w:rPr>
                <w:rFonts w:ascii="Arial" w:hAnsi="Arial" w:cs="Arial"/>
                <w:sz w:val="18"/>
                <w:szCs w:val="18"/>
              </w:rPr>
              <w:t>DC_5A_n2A</w:t>
            </w:r>
          </w:p>
          <w:p w14:paraId="54717146" w14:textId="77777777" w:rsidR="00D66B7B" w:rsidRPr="00877CC8" w:rsidRDefault="00D66B7B" w:rsidP="00FD425C">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D66B7B" w:rsidRPr="000546B9" w14:paraId="37A8985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CAA51" w14:textId="77777777" w:rsidR="00D66B7B" w:rsidRPr="000546B9" w:rsidRDefault="00D66B7B" w:rsidP="00FD425C">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7AAEC987" w14:textId="77777777" w:rsidR="00D66B7B" w:rsidRPr="00957500" w:rsidRDefault="00D66B7B" w:rsidP="00FD425C">
            <w:pPr>
              <w:keepNext/>
              <w:keepLines/>
              <w:spacing w:after="0"/>
              <w:jc w:val="center"/>
              <w:rPr>
                <w:rFonts w:ascii="Arial" w:hAnsi="Arial" w:cs="Arial"/>
                <w:sz w:val="18"/>
                <w:szCs w:val="18"/>
              </w:rPr>
            </w:pPr>
            <w:r w:rsidRPr="00EB5A5D">
              <w:rPr>
                <w:rFonts w:ascii="Arial" w:hAnsi="Arial" w:cs="Arial"/>
                <w:sz w:val="18"/>
                <w:szCs w:val="18"/>
              </w:rPr>
              <w:t>DC_5A_n2A</w:t>
            </w:r>
          </w:p>
          <w:p w14:paraId="1E7633A9" w14:textId="77777777" w:rsidR="00D66B7B" w:rsidRPr="000546B9" w:rsidRDefault="00D66B7B" w:rsidP="00FD425C">
            <w:pPr>
              <w:keepNext/>
              <w:keepLines/>
              <w:spacing w:after="0"/>
              <w:jc w:val="center"/>
              <w:rPr>
                <w:rFonts w:ascii="Arial" w:hAnsi="Arial" w:cs="Arial"/>
                <w:sz w:val="18"/>
                <w:szCs w:val="18"/>
              </w:rPr>
            </w:pPr>
            <w:r w:rsidRPr="005259B4">
              <w:rPr>
                <w:rFonts w:ascii="Arial" w:hAnsi="Arial" w:cs="Arial"/>
                <w:sz w:val="18"/>
                <w:szCs w:val="18"/>
              </w:rPr>
              <w:t>DC_5A_n66A</w:t>
            </w:r>
          </w:p>
        </w:tc>
      </w:tr>
      <w:tr w:rsidR="00D66B7B" w:rsidRPr="00877CC8" w14:paraId="5115A75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9E394"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CCC7CA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D71558" w14:textId="77777777" w:rsidR="00D66B7B" w:rsidRPr="00877CC8" w:rsidRDefault="00D66B7B" w:rsidP="00FD425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155AA26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D66B7B" w:rsidRPr="00877CC8" w14:paraId="32B0D51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228A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19E32EF"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4D14D15E" w14:textId="77777777" w:rsidR="00D66B7B" w:rsidRPr="00877CC8" w:rsidRDefault="00D66B7B" w:rsidP="00FD425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D66B7B" w:rsidRPr="00877CC8" w14:paraId="49CA2E8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CD529" w14:textId="77777777" w:rsidR="00D66B7B" w:rsidRPr="00877CC8" w:rsidRDefault="00D66B7B" w:rsidP="00FD425C">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CBA6A00" w14:textId="77777777" w:rsidR="00D66B7B" w:rsidRPr="00D425BE" w:rsidRDefault="00D66B7B" w:rsidP="00FD425C">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26814F41" w14:textId="77777777" w:rsidR="00D66B7B" w:rsidRPr="00877CC8" w:rsidRDefault="00D66B7B" w:rsidP="00FD425C">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D66B7B" w:rsidRPr="00877CC8" w14:paraId="0295F6C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6E60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2945CB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DC_5A_n3A</w:t>
            </w:r>
          </w:p>
          <w:p w14:paraId="50B6743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DC_5A_n78A</w:t>
            </w:r>
          </w:p>
        </w:tc>
      </w:tr>
      <w:tr w:rsidR="00D66B7B" w:rsidRPr="00877CC8" w14:paraId="77811D1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8964B"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61A93F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AB379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D66B7B" w:rsidRPr="00877CC8" w14:paraId="294C7D0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59E6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CDB6F6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color w:val="000000"/>
                <w:sz w:val="18"/>
              </w:rPr>
              <w:t>DC_7A_n2A</w:t>
            </w:r>
          </w:p>
        </w:tc>
      </w:tr>
      <w:tr w:rsidR="00D66B7B" w14:paraId="478DFFA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6715A" w14:textId="77777777" w:rsidR="00D66B7B" w:rsidRDefault="00D66B7B" w:rsidP="00FD425C">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3177FC8" w14:textId="77777777" w:rsidR="00D66B7B" w:rsidRDefault="00D66B7B" w:rsidP="00FD425C">
            <w:pPr>
              <w:keepNext/>
              <w:keepLines/>
              <w:spacing w:after="0"/>
              <w:jc w:val="center"/>
              <w:rPr>
                <w:rFonts w:ascii="Arial" w:hAnsi="Arial" w:cs="Arial"/>
                <w:color w:val="000000"/>
                <w:sz w:val="18"/>
              </w:rPr>
            </w:pPr>
            <w:r>
              <w:rPr>
                <w:rFonts w:ascii="Arial" w:hAnsi="Arial" w:cs="Arial"/>
                <w:color w:val="000000"/>
                <w:sz w:val="18"/>
              </w:rPr>
              <w:t>DC_7A_n2A</w:t>
            </w:r>
          </w:p>
        </w:tc>
      </w:tr>
      <w:tr w:rsidR="00D66B7B" w:rsidRPr="00877CC8" w14:paraId="2FF5DAA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6C939"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CB251B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66B7B" w14:paraId="7E2B5F7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23E92" w14:textId="77777777" w:rsidR="00D66B7B" w:rsidRDefault="00D66B7B" w:rsidP="00FD425C">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6DB70ADA"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222846A8" w14:textId="77777777" w:rsidR="00D66B7B" w:rsidRDefault="00D66B7B" w:rsidP="00FD425C">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D66B7B" w:rsidRPr="00805051" w14:paraId="2983D63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945AB" w14:textId="77777777" w:rsidR="00D66B7B" w:rsidRPr="00424947" w:rsidRDefault="00D66B7B" w:rsidP="00FD425C">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55F2A63C" w14:textId="77777777" w:rsidR="00D66B7B" w:rsidRDefault="00D66B7B" w:rsidP="00FD425C">
            <w:pPr>
              <w:keepNext/>
              <w:keepLines/>
              <w:spacing w:after="0"/>
              <w:jc w:val="center"/>
              <w:rPr>
                <w:rFonts w:ascii="Arial" w:hAnsi="Arial"/>
                <w:sz w:val="18"/>
              </w:rPr>
            </w:pPr>
            <w:r>
              <w:rPr>
                <w:rFonts w:ascii="Arial" w:hAnsi="Arial"/>
                <w:sz w:val="18"/>
              </w:rPr>
              <w:t>DC_5A_n28A</w:t>
            </w:r>
          </w:p>
          <w:p w14:paraId="58E021F7" w14:textId="77777777" w:rsidR="00D66B7B" w:rsidRPr="00805051" w:rsidRDefault="00D66B7B" w:rsidP="00FD425C">
            <w:pPr>
              <w:keepNext/>
              <w:keepLines/>
              <w:spacing w:after="0"/>
              <w:jc w:val="center"/>
              <w:rPr>
                <w:rFonts w:ascii="Arial" w:hAnsi="Arial"/>
                <w:sz w:val="18"/>
              </w:rPr>
            </w:pPr>
            <w:r>
              <w:rPr>
                <w:rFonts w:ascii="Arial" w:hAnsi="Arial"/>
                <w:sz w:val="18"/>
              </w:rPr>
              <w:t>DC_7A_n28A</w:t>
            </w:r>
          </w:p>
        </w:tc>
      </w:tr>
      <w:tr w:rsidR="00D66B7B" w:rsidRPr="00877CC8" w14:paraId="5CB9B27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E2C36" w14:textId="77777777" w:rsidR="00D66B7B" w:rsidRPr="00877CC8" w:rsidRDefault="00D66B7B" w:rsidP="00FD425C">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7B2F5D9" w14:textId="77777777" w:rsidR="00D66B7B" w:rsidRPr="00F67BFC" w:rsidRDefault="00D66B7B" w:rsidP="00FD425C">
            <w:pPr>
              <w:keepNext/>
              <w:keepLines/>
              <w:spacing w:after="0"/>
              <w:jc w:val="center"/>
              <w:rPr>
                <w:rFonts w:ascii="Arial" w:hAnsi="Arial" w:cs="Arial"/>
                <w:sz w:val="18"/>
              </w:rPr>
            </w:pPr>
            <w:r w:rsidRPr="00F67BFC">
              <w:rPr>
                <w:rFonts w:ascii="Arial" w:hAnsi="Arial" w:cs="Arial"/>
                <w:sz w:val="18"/>
              </w:rPr>
              <w:t>DC_5A_n40A</w:t>
            </w:r>
          </w:p>
          <w:p w14:paraId="678E64B0" w14:textId="77777777" w:rsidR="00D66B7B" w:rsidRPr="00877CC8" w:rsidRDefault="00D66B7B" w:rsidP="00FD425C">
            <w:pPr>
              <w:keepNext/>
              <w:keepLines/>
              <w:spacing w:after="0"/>
              <w:jc w:val="center"/>
              <w:rPr>
                <w:rFonts w:ascii="Arial" w:hAnsi="Arial"/>
                <w:color w:val="000000"/>
                <w:sz w:val="18"/>
                <w:szCs w:val="18"/>
              </w:rPr>
            </w:pPr>
            <w:r w:rsidRPr="00F67BFC">
              <w:rPr>
                <w:rFonts w:ascii="Arial" w:hAnsi="Arial" w:cs="Arial"/>
                <w:sz w:val="18"/>
              </w:rPr>
              <w:t>DC_7A_n40A</w:t>
            </w:r>
          </w:p>
        </w:tc>
      </w:tr>
      <w:tr w:rsidR="00D66B7B" w:rsidRPr="00F67BFC" w14:paraId="701859F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15D98" w14:textId="77777777" w:rsidR="00D66B7B" w:rsidRPr="00F67BFC" w:rsidRDefault="00D66B7B" w:rsidP="00FD425C">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5E70778B" w14:textId="77777777" w:rsidR="00D66B7B" w:rsidRDefault="00D66B7B" w:rsidP="00FD425C">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BA6FBD8" w14:textId="77777777" w:rsidR="00D66B7B" w:rsidRPr="00F67BFC" w:rsidRDefault="00D66B7B" w:rsidP="00FD425C">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D66B7B" w:rsidRPr="00877CC8" w14:paraId="6DAF81A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06A6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DC_5A-7A_n66A</w:t>
            </w:r>
          </w:p>
          <w:p w14:paraId="4F3E5C5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266A342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DC_5A_n66A</w:t>
            </w:r>
          </w:p>
          <w:p w14:paraId="535E8F6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DC_7A_n66A</w:t>
            </w:r>
          </w:p>
        </w:tc>
      </w:tr>
      <w:tr w:rsidR="00D66B7B" w:rsidRPr="00877CC8" w14:paraId="76454D3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F03AD"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80CA2F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DC_5A_n66A</w:t>
            </w:r>
          </w:p>
          <w:p w14:paraId="57D3E00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DC_7A_n66A</w:t>
            </w:r>
          </w:p>
        </w:tc>
      </w:tr>
      <w:tr w:rsidR="00D66B7B" w:rsidRPr="00877CC8" w14:paraId="7A7E56A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13D48" w14:textId="77777777" w:rsidR="00D66B7B" w:rsidRPr="00877CC8" w:rsidRDefault="00D66B7B" w:rsidP="00FD425C">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988D371" w14:textId="77777777" w:rsidR="00D66B7B" w:rsidRDefault="00D66B7B" w:rsidP="00FD425C">
            <w:pPr>
              <w:pStyle w:val="TAC"/>
              <w:rPr>
                <w:lang w:eastAsia="ja-JP"/>
              </w:rPr>
            </w:pPr>
            <w:r>
              <w:rPr>
                <w:lang w:eastAsia="ja-JP"/>
              </w:rPr>
              <w:t>DC_5A_n71A</w:t>
            </w:r>
          </w:p>
          <w:p w14:paraId="51245930" w14:textId="77777777" w:rsidR="00D66B7B" w:rsidRPr="00877CC8" w:rsidRDefault="00D66B7B" w:rsidP="00FD425C">
            <w:pPr>
              <w:keepNext/>
              <w:keepLines/>
              <w:spacing w:after="0"/>
              <w:jc w:val="center"/>
              <w:rPr>
                <w:rFonts w:ascii="Arial" w:hAnsi="Arial"/>
                <w:sz w:val="18"/>
                <w:lang w:eastAsia="ja-JP"/>
              </w:rPr>
            </w:pPr>
            <w:r>
              <w:rPr>
                <w:rFonts w:ascii="Arial" w:hAnsi="Arial"/>
                <w:sz w:val="18"/>
                <w:lang w:eastAsia="ja-JP"/>
              </w:rPr>
              <w:t>DC_7A_n71A</w:t>
            </w:r>
          </w:p>
        </w:tc>
      </w:tr>
      <w:tr w:rsidR="00D66B7B" w:rsidRPr="00877CC8" w14:paraId="5ABE9E3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06604"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4E69DC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DC_5A_n77A</w:t>
            </w:r>
          </w:p>
          <w:p w14:paraId="7E3F3AC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7573238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C86731"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C2B9A04"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5FC075C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D66B7B" w:rsidRPr="00877CC8" w14:paraId="50B4E1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75393" w14:textId="77777777" w:rsidR="00D66B7B" w:rsidRDefault="00D66B7B" w:rsidP="00FD425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48BE24B7" w14:textId="77777777" w:rsidR="00D66B7B" w:rsidRPr="00877CC8" w:rsidRDefault="00D66B7B" w:rsidP="00FD425C">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93530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DC_5A_n77A</w:t>
            </w:r>
          </w:p>
          <w:p w14:paraId="4BE5FA01"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DC_7A_n77A</w:t>
            </w:r>
          </w:p>
        </w:tc>
      </w:tr>
      <w:tr w:rsidR="00D66B7B" w:rsidRPr="00877CC8" w14:paraId="0DF55E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49AB89" w14:textId="77777777" w:rsidR="00D66B7B" w:rsidRPr="0084589C" w:rsidRDefault="00D66B7B" w:rsidP="00FD425C">
            <w:pPr>
              <w:keepNext/>
              <w:keepLines/>
              <w:spacing w:after="0"/>
              <w:jc w:val="center"/>
              <w:rPr>
                <w:rFonts w:ascii="Arial" w:hAnsi="Arial"/>
                <w:sz w:val="18"/>
              </w:rPr>
            </w:pPr>
            <w:r w:rsidRPr="0084589C">
              <w:rPr>
                <w:rFonts w:ascii="Arial" w:hAnsi="Arial"/>
                <w:sz w:val="18"/>
              </w:rPr>
              <w:t>DC_5A-7A-7A_n77(2A)</w:t>
            </w:r>
          </w:p>
          <w:p w14:paraId="13466EDB" w14:textId="77777777" w:rsidR="00D66B7B" w:rsidRPr="0084589C" w:rsidRDefault="00D66B7B" w:rsidP="00FD425C">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770F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DC_5A_n77A</w:t>
            </w:r>
          </w:p>
          <w:p w14:paraId="6E56AB4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2FCF00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AAFA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DC_5A-7A_n78A</w:t>
            </w:r>
          </w:p>
          <w:p w14:paraId="7B72847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DC_5A-7A_n78C</w:t>
            </w:r>
          </w:p>
          <w:p w14:paraId="7350DCC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03217B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CC43FC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D66B7B" w:rsidRPr="00877CC8" w14:paraId="1EBD64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04100"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EAA715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BCC113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66B7B" w:rsidRPr="00B251C4" w14:paraId="13CF87F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BA6FF" w14:textId="77777777" w:rsidR="00D66B7B" w:rsidRPr="00B251C4" w:rsidRDefault="00D66B7B" w:rsidP="00FD425C">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39D26B4A"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586AC9E0"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66B7B" w:rsidRPr="00877CC8" w14:paraId="425FBC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FF6A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2C6626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FB9B4F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877CC8" w14:paraId="415C0C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2154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F869E9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A7E7BB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877CC8" w14:paraId="025863E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ECE0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7125DB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6A3509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877CC8" w14:paraId="34B3830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DC96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A24FDA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82453E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877CC8" w14:paraId="164BB33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6B9F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DC_5A-7A-7A_n78A</w:t>
            </w:r>
          </w:p>
          <w:p w14:paraId="2E0A61A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F50FA5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DC_5A_n78A</w:t>
            </w:r>
          </w:p>
          <w:p w14:paraId="40A1B28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D66B7B" w:rsidRPr="00877CC8" w14:paraId="5244413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7700A"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10223C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DC_5A_n78A</w:t>
            </w:r>
          </w:p>
          <w:p w14:paraId="1A232B6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DC_7A_n78A</w:t>
            </w:r>
          </w:p>
        </w:tc>
      </w:tr>
      <w:tr w:rsidR="00D66B7B" w:rsidRPr="00B251C4" w14:paraId="26D5411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7BDEB" w14:textId="77777777" w:rsidR="00D66B7B" w:rsidRPr="00B251C4" w:rsidRDefault="00D66B7B" w:rsidP="00FD425C">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358DA468" w14:textId="77777777" w:rsidR="00D66B7B" w:rsidRDefault="00D66B7B" w:rsidP="00FD425C">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15E900ED" w14:textId="77777777" w:rsidR="00D66B7B" w:rsidRPr="00B251C4" w:rsidRDefault="00D66B7B" w:rsidP="00FD425C">
            <w:pPr>
              <w:keepNext/>
              <w:keepLines/>
              <w:spacing w:after="0"/>
              <w:jc w:val="center"/>
              <w:rPr>
                <w:rFonts w:ascii="Arial" w:hAnsi="Arial"/>
                <w:sz w:val="18"/>
                <w:lang w:eastAsia="fi-FI"/>
              </w:rPr>
            </w:pPr>
            <w:r>
              <w:rPr>
                <w:rFonts w:ascii="Arial" w:hAnsi="Arial"/>
                <w:kern w:val="2"/>
                <w:sz w:val="18"/>
                <w:lang w:eastAsia="fi-FI"/>
              </w:rPr>
              <w:t>DC_7A_n78A</w:t>
            </w:r>
          </w:p>
        </w:tc>
      </w:tr>
      <w:tr w:rsidR="00D66B7B" w:rsidRPr="00877CC8" w14:paraId="6B6DAA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EE3A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7E03E6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DC_5A_n12A</w:t>
            </w:r>
          </w:p>
          <w:p w14:paraId="00C6F33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66B7B" w:rsidRPr="00877CC8" w14:paraId="3AD9DD4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58D3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67744D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8986EA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CN"/>
              </w:rPr>
              <w:t>DC_13A_n2A</w:t>
            </w:r>
          </w:p>
        </w:tc>
      </w:tr>
      <w:tr w:rsidR="00D66B7B" w:rsidRPr="00877CC8" w14:paraId="6746740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9BF4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7FB2D1B" w14:textId="77777777" w:rsidR="00D66B7B" w:rsidRPr="00877CC8" w:rsidRDefault="00D66B7B" w:rsidP="00FD425C">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9FE2E6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D66B7B" w:rsidRPr="00877CC8" w14:paraId="683524F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E88F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DC_5A-13A_n77A</w:t>
            </w:r>
          </w:p>
          <w:p w14:paraId="383828D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D83AF26"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1FE325F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D66B7B" w:rsidRPr="00877CC8" w14:paraId="1D6C1C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6F6B5" w14:textId="77777777" w:rsidR="00D66B7B" w:rsidRDefault="00D66B7B" w:rsidP="00FD425C">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26C370B2" w14:textId="77777777" w:rsidR="00D66B7B" w:rsidRPr="00877CC8" w:rsidRDefault="00D66B7B" w:rsidP="00FD425C">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32C72891" w14:textId="77777777" w:rsidR="00D66B7B" w:rsidRPr="00877CC8" w:rsidRDefault="00D66B7B" w:rsidP="00FD425C">
            <w:pPr>
              <w:keepNext/>
              <w:keepLines/>
              <w:spacing w:after="0"/>
              <w:jc w:val="center"/>
              <w:rPr>
                <w:rFonts w:ascii="Arial" w:hAnsi="Arial" w:cs="Arial"/>
                <w:sz w:val="18"/>
                <w:szCs w:val="18"/>
              </w:rPr>
            </w:pPr>
            <w:r w:rsidRPr="002C49FB">
              <w:rPr>
                <w:rFonts w:ascii="Arial" w:eastAsia="Malgun Gothic" w:hAnsi="Arial"/>
                <w:sz w:val="18"/>
              </w:rPr>
              <w:t>DC_5A_n77A</w:t>
            </w:r>
          </w:p>
        </w:tc>
      </w:tr>
      <w:tr w:rsidR="00D66B7B" w:rsidRPr="002C49FB" w14:paraId="2D818E1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1A57F" w14:textId="77777777" w:rsidR="00D66B7B" w:rsidRDefault="00D66B7B" w:rsidP="00FD425C">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0986CE69" w14:textId="77777777" w:rsidR="00D66B7B" w:rsidRPr="009F41A3" w:rsidRDefault="00D66B7B" w:rsidP="00FD425C">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13A93A62" w14:textId="77777777" w:rsidR="00D66B7B" w:rsidRDefault="00D66B7B" w:rsidP="00FD425C">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5E3189D5" w14:textId="77777777" w:rsidR="00D66B7B" w:rsidRPr="002C49FB" w:rsidRDefault="00D66B7B" w:rsidP="00FD425C">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D66B7B" w:rsidRPr="002C49FB" w14:paraId="615E6D9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5D14A" w14:textId="77777777" w:rsidR="00D66B7B" w:rsidRPr="009F41A3" w:rsidRDefault="00D66B7B" w:rsidP="00FD425C">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1AAED28" w14:textId="77777777" w:rsidR="00D66B7B" w:rsidRPr="00D425BE" w:rsidRDefault="00D66B7B" w:rsidP="00FD425C">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2558F93D" w14:textId="77777777" w:rsidR="00D66B7B" w:rsidRPr="002C49FB" w:rsidRDefault="00D66B7B" w:rsidP="00FD425C">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D66B7B" w:rsidRPr="00877CC8" w14:paraId="217B7F0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FA1F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D160FB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DC_5A_n2A</w:t>
            </w:r>
          </w:p>
          <w:p w14:paraId="6266EC1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D66B7B" w:rsidRPr="00877CC8" w14:paraId="6664D14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404A2"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F2885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D66B7B" w:rsidRPr="00877CC8" w14:paraId="1D86794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EB8E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3C7B99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0281A5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66B7B" w:rsidRPr="00877CC8" w14:paraId="6959A7A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8840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1E9900"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1E06A4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66B7B" w:rsidRPr="00877CC8" w14:paraId="684C84C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2135A"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C2D416F"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5F33FBB7"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66B7B" w:rsidRPr="00877CC8" w14:paraId="62A162A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DC1D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B5169BD"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4D521FF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D66B7B" w14:paraId="7136AD8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2A0A5" w14:textId="77777777" w:rsidR="00D66B7B" w:rsidRDefault="00D66B7B" w:rsidP="00FD425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50E9BD12" w14:textId="77777777" w:rsidR="00D66B7B" w:rsidRDefault="00D66B7B" w:rsidP="00FD425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3207414B" w14:textId="77777777" w:rsidR="00D66B7B" w:rsidRDefault="00D66B7B" w:rsidP="00FD425C">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5B60A759" w14:textId="77777777" w:rsidR="00D66B7B" w:rsidRDefault="00D66B7B" w:rsidP="00FD425C">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2600D7A7" w14:textId="77777777" w:rsidR="00D66B7B" w:rsidRDefault="00D66B7B" w:rsidP="00FD425C">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095DDEBD" w14:textId="77777777" w:rsidR="00D66B7B" w:rsidRDefault="00D66B7B" w:rsidP="00FD425C">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D66B7B" w:rsidRPr="00877CC8" w14:paraId="574F522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D29EE" w14:textId="77777777" w:rsidR="00D66B7B" w:rsidRPr="00877CC8" w:rsidRDefault="00D66B7B" w:rsidP="00FD425C">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32E675A" w14:textId="77777777" w:rsidR="00D66B7B" w:rsidRPr="00D67279" w:rsidRDefault="00D66B7B" w:rsidP="00FD425C">
            <w:pPr>
              <w:keepNext/>
              <w:keepLines/>
              <w:spacing w:after="0"/>
              <w:jc w:val="center"/>
              <w:rPr>
                <w:rFonts w:ascii="Arial" w:hAnsi="Arial" w:cs="Arial"/>
                <w:sz w:val="18"/>
                <w:szCs w:val="18"/>
              </w:rPr>
            </w:pPr>
            <w:r w:rsidRPr="00D67279">
              <w:rPr>
                <w:rFonts w:ascii="Arial" w:hAnsi="Arial" w:cs="Arial"/>
                <w:sz w:val="18"/>
                <w:szCs w:val="18"/>
              </w:rPr>
              <w:t>DC_5A_n40A</w:t>
            </w:r>
          </w:p>
          <w:p w14:paraId="063FC403" w14:textId="77777777" w:rsidR="00D66B7B" w:rsidRPr="00877CC8" w:rsidRDefault="00D66B7B" w:rsidP="00FD425C">
            <w:pPr>
              <w:keepNext/>
              <w:keepLines/>
              <w:spacing w:after="0"/>
              <w:jc w:val="center"/>
              <w:rPr>
                <w:rFonts w:ascii="Arial" w:hAnsi="Arial" w:cs="Arial"/>
                <w:sz w:val="18"/>
                <w:szCs w:val="18"/>
              </w:rPr>
            </w:pPr>
            <w:r w:rsidRPr="00D67279">
              <w:rPr>
                <w:rFonts w:ascii="Arial" w:hAnsi="Arial" w:cs="Arial"/>
                <w:sz w:val="18"/>
                <w:szCs w:val="18"/>
              </w:rPr>
              <w:t>DC_5A_n77A</w:t>
            </w:r>
          </w:p>
        </w:tc>
      </w:tr>
      <w:tr w:rsidR="00D66B7B" w:rsidRPr="00D67279" w14:paraId="21CF5CC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04CD6" w14:textId="77777777" w:rsidR="00D66B7B" w:rsidRPr="00D67279" w:rsidRDefault="00D66B7B" w:rsidP="00FD425C">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16061F8" w14:textId="77777777" w:rsidR="00D66B7B" w:rsidRPr="00DB6CBE" w:rsidRDefault="00D66B7B" w:rsidP="00FD425C">
            <w:pPr>
              <w:keepNext/>
              <w:keepLines/>
              <w:spacing w:after="0"/>
              <w:jc w:val="center"/>
              <w:rPr>
                <w:rFonts w:ascii="Arial" w:hAnsi="Arial" w:cs="Arial"/>
                <w:sz w:val="18"/>
                <w:szCs w:val="18"/>
              </w:rPr>
            </w:pPr>
            <w:r w:rsidRPr="00DB6CBE">
              <w:rPr>
                <w:rFonts w:ascii="Arial" w:hAnsi="Arial" w:cs="Arial"/>
                <w:sz w:val="18"/>
                <w:szCs w:val="18"/>
              </w:rPr>
              <w:t>DC_5A_n40A</w:t>
            </w:r>
          </w:p>
          <w:p w14:paraId="099B31BA" w14:textId="77777777" w:rsidR="00D66B7B" w:rsidRPr="00D67279" w:rsidRDefault="00D66B7B" w:rsidP="00FD425C">
            <w:pPr>
              <w:keepNext/>
              <w:keepLines/>
              <w:spacing w:after="0"/>
              <w:jc w:val="center"/>
              <w:rPr>
                <w:rFonts w:ascii="Arial" w:hAnsi="Arial" w:cs="Arial"/>
                <w:sz w:val="18"/>
                <w:szCs w:val="18"/>
              </w:rPr>
            </w:pPr>
            <w:r w:rsidRPr="00DB6CBE">
              <w:rPr>
                <w:rFonts w:ascii="Arial" w:hAnsi="Arial" w:cs="Arial"/>
                <w:sz w:val="18"/>
                <w:szCs w:val="18"/>
              </w:rPr>
              <w:t>DC_5A_n77A</w:t>
            </w:r>
          </w:p>
        </w:tc>
      </w:tr>
      <w:tr w:rsidR="00D66B7B" w14:paraId="29E509C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603B9" w14:textId="77777777" w:rsidR="00D66B7B" w:rsidRDefault="00D66B7B" w:rsidP="00FD425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C699F1B" w14:textId="77777777" w:rsidR="00D66B7B" w:rsidRDefault="00D66B7B" w:rsidP="00FD425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2B09B2EA" w14:textId="77777777" w:rsidR="00D66B7B" w:rsidRDefault="00D66B7B" w:rsidP="00FD425C">
            <w:pPr>
              <w:keepNext/>
              <w:keepLines/>
              <w:spacing w:after="0"/>
              <w:jc w:val="center"/>
              <w:rPr>
                <w:rFonts w:ascii="Arial" w:hAnsi="Arial" w:cs="Arial"/>
                <w:sz w:val="18"/>
                <w:szCs w:val="18"/>
              </w:rPr>
            </w:pPr>
            <w:r w:rsidRPr="00EF0169">
              <w:rPr>
                <w:rFonts w:ascii="Arial" w:hAnsi="Arial" w:cs="Arial"/>
                <w:sz w:val="18"/>
                <w:szCs w:val="18"/>
              </w:rPr>
              <w:t>DC_5A-40A_n78C</w:t>
            </w:r>
          </w:p>
          <w:p w14:paraId="2E218843" w14:textId="77777777" w:rsidR="00D66B7B" w:rsidRDefault="00D66B7B" w:rsidP="00FD425C">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5775303B" w14:textId="77777777" w:rsidR="00D66B7B" w:rsidRDefault="00D66B7B" w:rsidP="00FD425C">
            <w:pPr>
              <w:keepNext/>
              <w:keepLines/>
              <w:spacing w:after="0"/>
              <w:jc w:val="center"/>
              <w:rPr>
                <w:rFonts w:ascii="Arial" w:hAnsi="Arial" w:cs="Arial"/>
                <w:sz w:val="18"/>
              </w:rPr>
            </w:pPr>
            <w:r w:rsidRPr="00EF0169">
              <w:rPr>
                <w:rFonts w:ascii="Arial" w:hAnsi="Arial" w:cs="Arial"/>
                <w:sz w:val="18"/>
              </w:rPr>
              <w:t>DC_5A_n78A</w:t>
            </w:r>
          </w:p>
          <w:p w14:paraId="45C8229F" w14:textId="77777777" w:rsidR="00D66B7B" w:rsidRDefault="00D66B7B" w:rsidP="00FD425C">
            <w:pPr>
              <w:keepNext/>
              <w:keepLines/>
              <w:spacing w:after="0"/>
              <w:jc w:val="center"/>
              <w:rPr>
                <w:rFonts w:ascii="Arial" w:hAnsi="Arial" w:cs="Arial"/>
                <w:sz w:val="18"/>
                <w:szCs w:val="18"/>
              </w:rPr>
            </w:pPr>
            <w:r w:rsidRPr="00EF0169">
              <w:rPr>
                <w:rFonts w:ascii="Arial" w:hAnsi="Arial" w:cs="Arial"/>
                <w:sz w:val="18"/>
              </w:rPr>
              <w:t>DC_40A_n78A</w:t>
            </w:r>
          </w:p>
        </w:tc>
      </w:tr>
      <w:tr w:rsidR="00D66B7B" w:rsidRPr="00877CC8" w14:paraId="503D8AC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4CCDE" w14:textId="77777777" w:rsidR="00D66B7B" w:rsidRDefault="00D66B7B" w:rsidP="00FD425C">
            <w:pPr>
              <w:keepNext/>
              <w:keepLines/>
              <w:spacing w:after="0"/>
              <w:jc w:val="center"/>
              <w:rPr>
                <w:rFonts w:ascii="Arial" w:hAnsi="Arial" w:cs="Arial"/>
                <w:sz w:val="18"/>
                <w:szCs w:val="18"/>
              </w:rPr>
            </w:pPr>
            <w:r w:rsidRPr="00D67279">
              <w:rPr>
                <w:rFonts w:ascii="Arial" w:hAnsi="Arial" w:cs="Arial"/>
                <w:sz w:val="18"/>
                <w:szCs w:val="18"/>
              </w:rPr>
              <w:t>DC_5A_n40A-n78A</w:t>
            </w:r>
          </w:p>
          <w:p w14:paraId="7D24359D" w14:textId="77777777" w:rsidR="00D66B7B" w:rsidRPr="00877CC8" w:rsidRDefault="00D66B7B" w:rsidP="00FD425C">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129C77C" w14:textId="77777777" w:rsidR="00D66B7B" w:rsidRPr="00D67279" w:rsidRDefault="00D66B7B" w:rsidP="00FD425C">
            <w:pPr>
              <w:keepNext/>
              <w:keepLines/>
              <w:spacing w:after="0"/>
              <w:jc w:val="center"/>
              <w:rPr>
                <w:rFonts w:ascii="Arial" w:hAnsi="Arial" w:cs="Arial"/>
                <w:sz w:val="18"/>
                <w:szCs w:val="18"/>
              </w:rPr>
            </w:pPr>
            <w:r w:rsidRPr="00D67279">
              <w:rPr>
                <w:rFonts w:ascii="Arial" w:hAnsi="Arial" w:cs="Arial"/>
                <w:sz w:val="18"/>
                <w:szCs w:val="18"/>
              </w:rPr>
              <w:t>DC_5A_n40A</w:t>
            </w:r>
          </w:p>
          <w:p w14:paraId="6AD6DF33" w14:textId="77777777" w:rsidR="00D66B7B" w:rsidRPr="00877CC8" w:rsidRDefault="00D66B7B" w:rsidP="00FD425C">
            <w:pPr>
              <w:keepNext/>
              <w:keepLines/>
              <w:spacing w:after="0"/>
              <w:jc w:val="center"/>
              <w:rPr>
                <w:rFonts w:ascii="Arial" w:hAnsi="Arial" w:cs="Arial"/>
                <w:sz w:val="18"/>
                <w:szCs w:val="18"/>
              </w:rPr>
            </w:pPr>
            <w:r w:rsidRPr="00D67279">
              <w:rPr>
                <w:rFonts w:ascii="Arial" w:hAnsi="Arial" w:cs="Arial"/>
                <w:sz w:val="18"/>
                <w:szCs w:val="18"/>
              </w:rPr>
              <w:t>DC_5A_n78A</w:t>
            </w:r>
          </w:p>
        </w:tc>
      </w:tr>
      <w:tr w:rsidR="00D66B7B" w:rsidRPr="00D67279" w14:paraId="52CE0F2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2F499" w14:textId="77777777" w:rsidR="00D66B7B" w:rsidRPr="00D67279" w:rsidRDefault="00D66B7B" w:rsidP="00FD425C">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06E83C5" w14:textId="77777777" w:rsidR="00D66B7B" w:rsidRPr="00334AF1" w:rsidRDefault="00D66B7B" w:rsidP="00FD425C">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0AC215E1" w14:textId="77777777" w:rsidR="00D66B7B" w:rsidRPr="00D67279" w:rsidRDefault="00D66B7B" w:rsidP="00FD425C">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D66B7B" w:rsidRPr="00877CC8" w14:paraId="6E57381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7869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563E0CA"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13B3A89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D66B7B" w:rsidRPr="00877CC8" w14:paraId="5D62884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EB926"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6E199AF"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17D18EDE"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D66B7B" w:rsidRPr="00877CC8" w14:paraId="4B42926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2FD63"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B8F8086"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DC_48A_n5A</w:t>
            </w:r>
          </w:p>
        </w:tc>
      </w:tr>
      <w:tr w:rsidR="00D66B7B" w:rsidRPr="00877CC8" w14:paraId="44B3A66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79831"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C9665A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DC_5A_n12A</w:t>
            </w:r>
          </w:p>
          <w:p w14:paraId="10C7311C"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DC_48A_n12A</w:t>
            </w:r>
          </w:p>
        </w:tc>
      </w:tr>
      <w:tr w:rsidR="00D66B7B" w:rsidRPr="00877CC8" w14:paraId="0340D11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4D10F"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2D4F30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DC_5A_n71A</w:t>
            </w:r>
          </w:p>
          <w:p w14:paraId="7E7C57CA"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DC_48A_n71A</w:t>
            </w:r>
          </w:p>
        </w:tc>
      </w:tr>
      <w:tr w:rsidR="00D66B7B" w:rsidRPr="00877CC8" w14:paraId="7190B28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1A6EF" w14:textId="77777777" w:rsidR="00D66B7B" w:rsidRPr="00877CC8" w:rsidRDefault="00D66B7B" w:rsidP="00FD425C">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C8E0149" w14:textId="77777777" w:rsidR="00D66B7B" w:rsidRPr="00877CC8" w:rsidRDefault="00D66B7B" w:rsidP="00FD425C">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ED40B90" w14:textId="77777777" w:rsidR="00D66B7B" w:rsidRPr="00877CC8" w:rsidRDefault="00D66B7B" w:rsidP="00FD425C">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7CC5612" w14:textId="77777777" w:rsidR="00D66B7B" w:rsidRPr="00877CC8" w:rsidRDefault="00D66B7B" w:rsidP="00FD425C">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50EEAAB" w14:textId="77777777" w:rsidR="00D66B7B" w:rsidRPr="00877CC8" w:rsidRDefault="00D66B7B" w:rsidP="00FD425C">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84DA552" w14:textId="77777777" w:rsidR="00D66B7B" w:rsidRPr="00877CC8" w:rsidRDefault="00D66B7B" w:rsidP="00FD425C">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5CC16BA" w14:textId="77777777" w:rsidR="00D66B7B" w:rsidRPr="00877CC8" w:rsidRDefault="00D66B7B" w:rsidP="00FD425C">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D66B7B" w:rsidRPr="00877CC8" w14:paraId="13E34E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E313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3C53307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5E785B57"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A55055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ABA307F"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66B7B" w:rsidRPr="00877CC8" w14:paraId="68C27C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3FAED"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ACE1CC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031FCF8"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66B7B" w:rsidRPr="00877CC8" w14:paraId="25FDFF8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7776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6D1BA32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84FAE2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3D88F4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66B7B" w:rsidRPr="00877CC8" w14:paraId="11F2C5B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071E7"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F5E639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31E717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66B7B" w14:paraId="726DF2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77970" w14:textId="77777777" w:rsidR="00D66B7B" w:rsidRDefault="00D66B7B" w:rsidP="00FD425C">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331A7882"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98DDD42" w14:textId="77777777" w:rsidR="00D66B7B" w:rsidRDefault="00D66B7B" w:rsidP="00FD425C">
            <w:pPr>
              <w:keepNext/>
              <w:keepLines/>
              <w:spacing w:after="0"/>
              <w:jc w:val="center"/>
              <w:rPr>
                <w:rFonts w:ascii="Arial" w:hAnsi="Arial"/>
                <w:sz w:val="18"/>
                <w:lang w:eastAsia="fi-FI"/>
              </w:rPr>
            </w:pPr>
            <w:r>
              <w:rPr>
                <w:rFonts w:ascii="Arial" w:hAnsi="Arial"/>
                <w:noProof/>
                <w:kern w:val="2"/>
                <w:sz w:val="18"/>
                <w:lang w:eastAsia="zh-CN"/>
              </w:rPr>
              <w:t>DC_66A_n2A</w:t>
            </w:r>
          </w:p>
        </w:tc>
      </w:tr>
      <w:tr w:rsidR="00D66B7B" w:rsidRPr="00877CC8" w14:paraId="63A8ED8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EF54A"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0450A4D"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D66B7B" w:rsidRPr="00877CC8" w14:paraId="32DF56F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D782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3E6A89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DC_66A_n5A</w:t>
            </w:r>
          </w:p>
        </w:tc>
      </w:tr>
      <w:tr w:rsidR="00D66B7B" w:rsidRPr="00877CC8" w14:paraId="67C1FC6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829F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30E68E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DC_5A_n7A</w:t>
            </w:r>
          </w:p>
          <w:p w14:paraId="3ADA678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DC_66A_n7A</w:t>
            </w:r>
          </w:p>
        </w:tc>
      </w:tr>
      <w:tr w:rsidR="00D66B7B" w:rsidRPr="00877CC8" w14:paraId="442E2F9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C15BE"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CDAE13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DC_5A_n7A</w:t>
            </w:r>
          </w:p>
          <w:p w14:paraId="33FE772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DC_66A_n7A</w:t>
            </w:r>
          </w:p>
        </w:tc>
      </w:tr>
      <w:tr w:rsidR="00D66B7B" w:rsidRPr="00877CC8" w14:paraId="70E4F0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5A46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6E1D63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D66B7B" w14:paraId="1A47BD3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A825F" w14:textId="77777777" w:rsidR="00D66B7B" w:rsidRDefault="00D66B7B" w:rsidP="00FD425C">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3A682FAF"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49FA16C1" w14:textId="77777777" w:rsidR="00D66B7B"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D66B7B" w:rsidRPr="00877CC8" w14:paraId="78B6BD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284F4"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lastRenderedPageBreak/>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623514B"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DC_5A_n30A</w:t>
            </w:r>
          </w:p>
          <w:p w14:paraId="33F27D1E"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t>DC_66A_n30A</w:t>
            </w:r>
          </w:p>
        </w:tc>
      </w:tr>
      <w:tr w:rsidR="00D66B7B" w:rsidRPr="00877CC8" w14:paraId="1DAE171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980852"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83DD2D"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DC_5A_n30A</w:t>
            </w:r>
          </w:p>
          <w:p w14:paraId="51C8C157"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DC_66A_n30A</w:t>
            </w:r>
          </w:p>
        </w:tc>
      </w:tr>
      <w:tr w:rsidR="00D66B7B" w14:paraId="268E9B3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80008" w14:textId="77777777" w:rsidR="00D66B7B" w:rsidRDefault="00D66B7B" w:rsidP="00FD425C">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FE5FB5D"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74E8EB0F" w14:textId="77777777" w:rsidR="00D66B7B" w:rsidRDefault="00D66B7B" w:rsidP="00FD425C">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D66B7B" w:rsidRPr="00877CC8" w14:paraId="0CAA4B7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5045D"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7E541E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11DCD6C"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F5EA34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66B7B" w:rsidRPr="00877CC8" w14:paraId="399A801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CB21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3E93B9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59F7627"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184AAD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66B7B" w:rsidRPr="00877CC8" w14:paraId="213A0F1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12D4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DC_5A-66A_n66A</w:t>
            </w:r>
          </w:p>
          <w:p w14:paraId="34A3C43B"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9ABDC96"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D66B7B" w:rsidRPr="00877CC8" w14:paraId="5B1C4DA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24384" w14:textId="77777777" w:rsidR="00D66B7B" w:rsidRPr="00877CC8" w:rsidRDefault="00D66B7B" w:rsidP="00FD425C">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13C50E73"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DC_5A_n66A</w:t>
            </w:r>
          </w:p>
          <w:p w14:paraId="09C8100C"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D66B7B" w:rsidRPr="00877CC8" w14:paraId="31D6E4E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C3A2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6B03B1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D66B7B" w:rsidRPr="00877CC8" w14:paraId="401F2D3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830B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671171D5"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348EFAB"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D66B7B" w:rsidRPr="00877CC8" w14:paraId="12B00C6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581E1"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5F243661"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DC_5A_n66A</w:t>
            </w:r>
          </w:p>
          <w:p w14:paraId="0B47166F"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41346914"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D66B7B" w:rsidRPr="00877CC8" w14:paraId="5C5320D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92AC8"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44B0030"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D66B7B" w:rsidRPr="00877CC8" w14:paraId="12FF3EE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04F37"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E8BF32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DC_5A_n71A</w:t>
            </w:r>
          </w:p>
          <w:p w14:paraId="59FB2675"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D66B7B" w:rsidRPr="00877CC8" w14:paraId="6C6B215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C188D" w14:textId="77777777" w:rsidR="00D66B7B" w:rsidRPr="00877CC8" w:rsidRDefault="00D66B7B" w:rsidP="00FD425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1E6B8C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0B4AB4A9"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C01642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66B7B" w:rsidRPr="00877CC8" w14:paraId="112485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9FB16"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F527319" w14:textId="77777777" w:rsidR="00D66B7B" w:rsidRPr="00877CC8" w:rsidRDefault="00D66B7B" w:rsidP="00FD425C">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19168CC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D66B7B" w:rsidRPr="00877CC8" w14:paraId="40E85F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29D6B" w14:textId="77777777" w:rsidR="00D66B7B" w:rsidRPr="0084589C" w:rsidRDefault="00D66B7B" w:rsidP="00FD425C">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022DF874" w14:textId="77777777" w:rsidR="00D66B7B" w:rsidRPr="0084589C" w:rsidRDefault="00D66B7B" w:rsidP="00FD425C">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8A120CE" w14:textId="77777777" w:rsidR="00D66B7B" w:rsidRPr="00877CC8" w:rsidRDefault="00D66B7B" w:rsidP="00FD425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8744E3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66B7B" w:rsidRPr="00B251C4" w14:paraId="7FBCC88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97550" w14:textId="77777777" w:rsidR="00D66B7B" w:rsidRPr="00B251C4" w:rsidRDefault="00D66B7B" w:rsidP="00FD425C">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9063F06"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5FACB586" w14:textId="77777777" w:rsidR="00D66B7B" w:rsidRPr="00B251C4" w:rsidRDefault="00D66B7B" w:rsidP="00FD425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D66B7B" w:rsidRPr="00877CC8" w14:paraId="36C169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667C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5BA8B4C8" w14:textId="77777777" w:rsidR="00D66B7B" w:rsidRPr="00877CC8" w:rsidRDefault="00D66B7B" w:rsidP="00FD425C">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2C34EB" w14:textId="77777777" w:rsidR="00D66B7B" w:rsidRPr="00877CC8" w:rsidRDefault="00D66B7B" w:rsidP="00FD425C">
            <w:pPr>
              <w:keepNext/>
              <w:keepLines/>
              <w:spacing w:after="0"/>
              <w:jc w:val="center"/>
              <w:rPr>
                <w:rFonts w:ascii="Arial" w:hAnsi="Arial" w:cs="Arial"/>
                <w:sz w:val="18"/>
                <w:szCs w:val="18"/>
              </w:rPr>
            </w:pPr>
            <w:r w:rsidRPr="00877CC8">
              <w:rPr>
                <w:rFonts w:ascii="Arial" w:eastAsia="MS Mincho" w:hAnsi="Arial"/>
                <w:sz w:val="18"/>
                <w:lang w:val="en-US"/>
              </w:rPr>
              <w:t>DC_5A_n66A</w:t>
            </w:r>
          </w:p>
          <w:p w14:paraId="24F71A8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D66B7B" w:rsidRPr="00877CC8" w14:paraId="30539EE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ACFB2"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ACEA485" w14:textId="77777777" w:rsidR="00D66B7B" w:rsidRPr="00877CC8" w:rsidRDefault="00D66B7B" w:rsidP="00FD425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48A7FBF"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D66B7B" w:rsidRPr="00877CC8" w14:paraId="3B50795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4AA17" w14:textId="77777777" w:rsidR="00D66B7B" w:rsidRPr="00877CC8" w:rsidRDefault="00D66B7B" w:rsidP="00FD425C">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4FDEC7A" w14:textId="77777777" w:rsidR="00D66B7B" w:rsidRPr="00877CC8" w:rsidRDefault="00D66B7B" w:rsidP="00FD425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C65E009" w14:textId="77777777" w:rsidR="00D66B7B" w:rsidRPr="00877CC8" w:rsidRDefault="00D66B7B" w:rsidP="00FD425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D66B7B" w:rsidRPr="00877CC8" w14:paraId="21AB45A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B9756" w14:textId="77777777" w:rsidR="00D66B7B" w:rsidRPr="00877CC8" w:rsidRDefault="00D66B7B" w:rsidP="00FD425C">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3F96F79"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13363566" w14:textId="77777777" w:rsidR="00D66B7B" w:rsidRPr="00877CC8" w:rsidRDefault="00D66B7B" w:rsidP="00FD425C">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66B7B" w:rsidRPr="00877CC8" w14:paraId="03BE1E9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ACE1C" w14:textId="77777777" w:rsidR="00D66B7B" w:rsidRPr="00877CC8" w:rsidRDefault="00D66B7B" w:rsidP="00FD425C">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7E1F0D9" w14:textId="77777777" w:rsidR="00D66B7B" w:rsidRPr="00877CC8" w:rsidRDefault="00D66B7B" w:rsidP="00FD425C">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1E18528" w14:textId="77777777" w:rsidR="00D66B7B" w:rsidRPr="00877CC8" w:rsidRDefault="00D66B7B" w:rsidP="00FD425C">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D66B7B" w:rsidRPr="00877CC8" w14:paraId="3A20291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805C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BF39B35"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B96254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D66B7B" w:rsidRPr="00877CC8" w14:paraId="6A538E2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D6636C" w14:textId="77777777" w:rsidR="00D66B7B" w:rsidRPr="00877CC8" w:rsidRDefault="00D66B7B" w:rsidP="00FD425C">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B12C49"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04FC9E5A"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D66B7B" w:rsidRPr="00877CC8" w14:paraId="4103D4A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16C7D" w14:textId="77777777" w:rsidR="00D66B7B" w:rsidRPr="00877CC8" w:rsidRDefault="00D66B7B" w:rsidP="00FD425C">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5A2BCB67" w14:textId="77777777" w:rsidR="00D66B7B" w:rsidRPr="00D67279" w:rsidRDefault="00D66B7B" w:rsidP="00FD425C">
            <w:pPr>
              <w:pStyle w:val="TAC"/>
              <w:rPr>
                <w:rFonts w:cs="Arial"/>
                <w:lang w:eastAsia="zh-TW"/>
              </w:rPr>
            </w:pPr>
            <w:r w:rsidRPr="00D67279">
              <w:rPr>
                <w:rFonts w:cs="Arial"/>
                <w:lang w:eastAsia="zh-TW"/>
              </w:rPr>
              <w:t>DC_7A_n1A</w:t>
            </w:r>
          </w:p>
          <w:p w14:paraId="5D272002" w14:textId="77777777" w:rsidR="00D66B7B" w:rsidRPr="00877CC8" w:rsidRDefault="00D66B7B" w:rsidP="00FD425C">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D66B7B" w:rsidRPr="00877CC8" w14:paraId="2F1C395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1E209" w14:textId="77777777" w:rsidR="00D66B7B" w:rsidRPr="00877CC8" w:rsidRDefault="00D66B7B" w:rsidP="00FD425C">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2249452B" w14:textId="77777777" w:rsidR="00D66B7B" w:rsidRPr="00D67279" w:rsidRDefault="00D66B7B" w:rsidP="00FD425C">
            <w:pPr>
              <w:pStyle w:val="TAC"/>
              <w:rPr>
                <w:rFonts w:cs="Arial"/>
                <w:lang w:eastAsia="zh-TW"/>
              </w:rPr>
            </w:pPr>
            <w:r w:rsidRPr="00D67279">
              <w:rPr>
                <w:rFonts w:cs="Arial"/>
                <w:lang w:eastAsia="zh-TW"/>
              </w:rPr>
              <w:t>DC_7A_n1A</w:t>
            </w:r>
          </w:p>
          <w:p w14:paraId="6FEF4A8D" w14:textId="77777777" w:rsidR="00D66B7B" w:rsidRPr="00D67279" w:rsidRDefault="00D66B7B" w:rsidP="00FD425C">
            <w:pPr>
              <w:pStyle w:val="TAC"/>
              <w:rPr>
                <w:rFonts w:cs="Arial"/>
                <w:lang w:eastAsia="zh-TW"/>
              </w:rPr>
            </w:pPr>
            <w:r w:rsidRPr="00D67279">
              <w:rPr>
                <w:rFonts w:cs="Arial"/>
                <w:lang w:eastAsia="zh-TW"/>
              </w:rPr>
              <w:t>DC_7A_n28A</w:t>
            </w:r>
          </w:p>
          <w:p w14:paraId="4A0BEB73" w14:textId="77777777" w:rsidR="00D66B7B" w:rsidRPr="00D67279" w:rsidRDefault="00D66B7B" w:rsidP="00FD425C">
            <w:pPr>
              <w:pStyle w:val="TAC"/>
              <w:rPr>
                <w:rFonts w:cs="Arial"/>
                <w:lang w:eastAsia="zh-TW"/>
              </w:rPr>
            </w:pPr>
            <w:r w:rsidRPr="00D67279">
              <w:rPr>
                <w:rFonts w:cs="Arial"/>
                <w:lang w:eastAsia="zh-TW"/>
              </w:rPr>
              <w:t>DC_7C_n1A</w:t>
            </w:r>
          </w:p>
          <w:p w14:paraId="465467BB" w14:textId="77777777" w:rsidR="00D66B7B" w:rsidRPr="00877CC8" w:rsidRDefault="00D66B7B" w:rsidP="00FD425C">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D66B7B" w:rsidRPr="00877CC8" w14:paraId="3BDEFF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F9DB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FE30FCF"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4E2623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66B7B" w:rsidRPr="00877CC8" w14:paraId="3D5D56D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A90FA" w14:textId="77777777" w:rsidR="00D66B7B" w:rsidRPr="00877CC8" w:rsidRDefault="00D66B7B" w:rsidP="00FD425C">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4B98BB7C" w14:textId="77777777" w:rsidR="00D66B7B" w:rsidRPr="00877CC8" w:rsidRDefault="00D66B7B" w:rsidP="00FD425C">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D66B7B" w:rsidRPr="00877CC8" w14:paraId="75E90FA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96B4B"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6FF5F961"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6CF5F9"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125357C"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1B81C2B2"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5C16E8AD"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66B7B" w:rsidRPr="00877CC8" w14:paraId="18615D2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AA5EF" w14:textId="77777777" w:rsidR="00D66B7B" w:rsidRDefault="00D66B7B" w:rsidP="00FD425C">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788C65B6" w14:textId="77777777" w:rsidR="00D66B7B" w:rsidRPr="00877CC8" w:rsidRDefault="00D66B7B" w:rsidP="00FD425C">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26F78B" w14:textId="77777777" w:rsidR="00D66B7B" w:rsidRPr="00465B57" w:rsidRDefault="00D66B7B" w:rsidP="00FD425C">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1AF3763A" w14:textId="77777777" w:rsidR="00D66B7B" w:rsidRPr="00465B57" w:rsidRDefault="00D66B7B" w:rsidP="00FD425C">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090B43AC" w14:textId="77777777" w:rsidR="00D66B7B" w:rsidRPr="00465B57" w:rsidRDefault="00D66B7B" w:rsidP="00FD425C">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102FE498" w14:textId="77777777" w:rsidR="00D66B7B" w:rsidRPr="00877CC8" w:rsidRDefault="00D66B7B" w:rsidP="00FD425C">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D66B7B" w:rsidRPr="00877CC8" w14:paraId="0CF18A3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F9B60"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5389588"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6CD4C37"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D66B7B" w:rsidRPr="00877CC8" w14:paraId="258EB15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0F8BD"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2633571"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305EE2A"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D66B7B" w:rsidRPr="00877CC8" w14:paraId="2267997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369957"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FA5A208"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045D776"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D66B7B" w:rsidRPr="00877CC8" w14:paraId="26DB86E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65A24" w14:textId="77777777" w:rsidR="00D66B7B" w:rsidRPr="00877CC8" w:rsidRDefault="00D66B7B" w:rsidP="00FD425C">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066D0BF8" w14:textId="77777777" w:rsidR="00D66B7B" w:rsidRPr="00AD7E5E" w:rsidRDefault="00D66B7B" w:rsidP="00FD425C">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2070EA5C" w14:textId="77777777" w:rsidR="00D66B7B" w:rsidRPr="00877CC8" w:rsidRDefault="00D66B7B" w:rsidP="00FD425C">
            <w:pPr>
              <w:keepNext/>
              <w:keepLines/>
              <w:spacing w:after="0"/>
              <w:jc w:val="center"/>
              <w:rPr>
                <w:rFonts w:ascii="Arial" w:hAnsi="Arial" w:cs="Arial"/>
                <w:sz w:val="18"/>
                <w:szCs w:val="18"/>
              </w:rPr>
            </w:pPr>
            <w:r w:rsidRPr="004158A2">
              <w:rPr>
                <w:rFonts w:ascii="Arial" w:hAnsi="Arial" w:cs="Arial"/>
                <w:sz w:val="18"/>
                <w:szCs w:val="18"/>
              </w:rPr>
              <w:t>DC_7A_n77A</w:t>
            </w:r>
          </w:p>
        </w:tc>
      </w:tr>
      <w:tr w:rsidR="00D66B7B" w:rsidRPr="00877CC8" w14:paraId="4E8F76F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3A163"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7E33FC3"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5411EBCA"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66B7B" w:rsidRPr="00877CC8" w14:paraId="51CB53A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34EEC"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75879D3B"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EA7D70B"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7F1AF84"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DE731CB"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96E2697"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66B7B" w:rsidRPr="00877CC8" w14:paraId="6E38D7B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45375" w14:textId="77777777" w:rsidR="00D66B7B" w:rsidRDefault="00D66B7B" w:rsidP="00FD425C">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3E126EAB" w14:textId="77777777" w:rsidR="00D66B7B" w:rsidRPr="00877CC8" w:rsidRDefault="00D66B7B" w:rsidP="00FD425C">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642C74AE"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8852848"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767094E"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6DCC32F"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D66B7B" w:rsidRPr="00877CC8" w14:paraId="7190D2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841B4" w14:textId="77777777" w:rsidR="00D66B7B" w:rsidRPr="00877CC8" w:rsidRDefault="00D66B7B" w:rsidP="00FD425C">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8BD4F1C" w14:textId="77777777" w:rsidR="00D66B7B" w:rsidRPr="00877CC8" w:rsidRDefault="00D66B7B" w:rsidP="00FD425C">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D66B7B" w:rsidRPr="00877CC8" w14:paraId="7564A1C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F668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46D0B35"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653B2A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DC_7A_n5A</w:t>
            </w:r>
          </w:p>
          <w:p w14:paraId="53F914D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DC_7C_n5A</w:t>
            </w:r>
          </w:p>
          <w:p w14:paraId="15A279F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152CDE9B"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D66B7B" w:rsidRPr="00877CC8" w14:paraId="6A4A90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FDF8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E5453"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8059C5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66B7B" w:rsidRPr="00877CC8" w14:paraId="170B111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DA02E" w14:textId="77777777" w:rsidR="00D66B7B" w:rsidRPr="00877CC8" w:rsidRDefault="00D66B7B" w:rsidP="00FD425C">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F16E24C"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BF4526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66B7B" w:rsidRPr="00877CC8" w14:paraId="727C2C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C6692"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117AB21"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40D04C1"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66B7B" w:rsidRPr="00877CC8" w14:paraId="5AB450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16F5F"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520A41CA"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E8AB7A6"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66B7B" w:rsidRPr="00877CC8" w14:paraId="40B270A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82F5F"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7BE343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06E6009E"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D66B7B" w:rsidRPr="005B0C9A" w14:paraId="398108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9C7C3" w14:textId="77777777" w:rsidR="00D66B7B" w:rsidRPr="005B0C9A" w:rsidRDefault="00D66B7B" w:rsidP="00FD425C">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E9143AD" w14:textId="77777777" w:rsidR="00D66B7B" w:rsidRPr="005B0C9A" w:rsidRDefault="00D66B7B" w:rsidP="00FD425C">
            <w:pPr>
              <w:pStyle w:val="TAC"/>
              <w:rPr>
                <w:rFonts w:cs="Arial"/>
                <w:szCs w:val="18"/>
              </w:rPr>
            </w:pPr>
            <w:r w:rsidRPr="005B0C9A">
              <w:rPr>
                <w:rFonts w:cs="Arial"/>
                <w:szCs w:val="18"/>
              </w:rPr>
              <w:t>DC_7A_n7A</w:t>
            </w:r>
          </w:p>
          <w:p w14:paraId="05DE3AC3" w14:textId="77777777" w:rsidR="00D66B7B" w:rsidRPr="005B0C9A" w:rsidRDefault="00D66B7B" w:rsidP="00FD425C">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D66B7B" w:rsidRPr="005B0C9A" w14:paraId="026818A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D49A4" w14:textId="77777777" w:rsidR="00D66B7B" w:rsidRPr="005B0C9A" w:rsidRDefault="00D66B7B" w:rsidP="00FD425C">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26EDEB6" w14:textId="77777777" w:rsidR="00D66B7B" w:rsidRPr="00224186" w:rsidRDefault="00D66B7B" w:rsidP="00FD425C">
            <w:pPr>
              <w:keepNext/>
              <w:keepLines/>
              <w:spacing w:after="0"/>
              <w:jc w:val="center"/>
              <w:rPr>
                <w:rFonts w:ascii="Arial" w:hAnsi="Arial" w:cs="Arial"/>
                <w:sz w:val="18"/>
                <w:szCs w:val="18"/>
              </w:rPr>
            </w:pPr>
            <w:r w:rsidRPr="00224186">
              <w:rPr>
                <w:rFonts w:ascii="Arial" w:hAnsi="Arial" w:cs="Arial"/>
                <w:sz w:val="18"/>
                <w:szCs w:val="18"/>
              </w:rPr>
              <w:t>DC_7A_n20A</w:t>
            </w:r>
          </w:p>
          <w:p w14:paraId="6262C68E" w14:textId="77777777" w:rsidR="00D66B7B" w:rsidRPr="005B0C9A" w:rsidRDefault="00D66B7B" w:rsidP="00FD425C">
            <w:pPr>
              <w:pStyle w:val="TAC"/>
              <w:rPr>
                <w:rFonts w:cs="Arial"/>
                <w:szCs w:val="18"/>
              </w:rPr>
            </w:pPr>
            <w:r w:rsidRPr="00224186">
              <w:rPr>
                <w:rFonts w:cs="Arial"/>
                <w:szCs w:val="18"/>
              </w:rPr>
              <w:t>DC_8A_n20A</w:t>
            </w:r>
          </w:p>
        </w:tc>
      </w:tr>
      <w:tr w:rsidR="00D66B7B" w:rsidRPr="00877CC8" w14:paraId="045A943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62A5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C14030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16C450C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D66B7B" w:rsidRPr="00B251C4" w14:paraId="1E10585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5D4BC" w14:textId="77777777" w:rsidR="00D66B7B" w:rsidRPr="00B251C4" w:rsidRDefault="00D66B7B" w:rsidP="00FD425C">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EEEEB56" w14:textId="77777777" w:rsidR="00D66B7B" w:rsidRDefault="00D66B7B" w:rsidP="00FD425C">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5EC7478A" w14:textId="77777777" w:rsidR="00D66B7B" w:rsidRPr="00B251C4" w:rsidRDefault="00D66B7B" w:rsidP="00FD425C">
            <w:pPr>
              <w:keepNext/>
              <w:keepLines/>
              <w:spacing w:after="0"/>
              <w:jc w:val="center"/>
              <w:rPr>
                <w:rFonts w:ascii="Arial" w:hAnsi="Arial"/>
                <w:sz w:val="18"/>
                <w:lang w:eastAsia="fi-FI"/>
              </w:rPr>
            </w:pPr>
            <w:r w:rsidRPr="00954161">
              <w:rPr>
                <w:rFonts w:ascii="Arial" w:hAnsi="Arial"/>
                <w:sz w:val="18"/>
                <w:lang w:eastAsia="fi-FI"/>
              </w:rPr>
              <w:t>DC_8A_n28A</w:t>
            </w:r>
          </w:p>
        </w:tc>
      </w:tr>
      <w:tr w:rsidR="00D66B7B" w:rsidRPr="00877CC8" w14:paraId="4DE9AD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AE2D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67C4F8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olor w:val="000000"/>
                <w:sz w:val="18"/>
                <w:szCs w:val="18"/>
              </w:rPr>
              <w:t>DC_7A_n40A</w:t>
            </w:r>
          </w:p>
          <w:p w14:paraId="2A02F12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D66B7B" w:rsidRPr="00877CC8" w14:paraId="3E68EF5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EDCA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754CDE4"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B6B4CA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66B7B" w:rsidRPr="00877CC8" w14:paraId="5023F38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3F2A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70635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269F80F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66B7B" w:rsidRPr="00877CC8" w14:paraId="424CDA5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158E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BFD7DB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46CD053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D66B7B" w:rsidRPr="00877CC8" w14:paraId="55BED6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0A4D4"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BA02A7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3A89DBB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66B7B" w:rsidRPr="00877CC8" w14:paraId="2E7CDE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73B2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D15B72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520983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D66B7B" w:rsidRPr="00877CC8" w14:paraId="6A2F16F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A46F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31FECD"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0008BC5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D66B7B" w:rsidRPr="00877CC8" w14:paraId="65ECC4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12A79" w14:textId="77777777" w:rsidR="00D66B7B" w:rsidRDefault="00D66B7B" w:rsidP="00FD425C">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7B17272A" w14:textId="77777777" w:rsidR="00D66B7B" w:rsidRPr="00877CC8" w:rsidRDefault="00D66B7B" w:rsidP="00FD425C">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24673D6" w14:textId="77777777" w:rsidR="00D66B7B" w:rsidRDefault="00D66B7B" w:rsidP="00FD425C">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23D6C311" w14:textId="77777777" w:rsidR="00D66B7B" w:rsidRDefault="00D66B7B" w:rsidP="00FD425C">
            <w:pPr>
              <w:keepNext/>
              <w:keepLines/>
              <w:spacing w:after="0"/>
              <w:jc w:val="center"/>
              <w:rPr>
                <w:rFonts w:ascii="Arial" w:hAnsi="Arial"/>
                <w:sz w:val="18"/>
              </w:rPr>
            </w:pPr>
            <w:r>
              <w:rPr>
                <w:rFonts w:ascii="Arial" w:hAnsi="Arial"/>
                <w:sz w:val="18"/>
              </w:rPr>
              <w:t>DC_8A_n78A</w:t>
            </w:r>
          </w:p>
          <w:p w14:paraId="0106335A" w14:textId="77777777" w:rsidR="00D66B7B" w:rsidRPr="00877CC8" w:rsidRDefault="00D66B7B" w:rsidP="00FD425C">
            <w:pPr>
              <w:keepNext/>
              <w:keepLines/>
              <w:spacing w:after="0"/>
              <w:jc w:val="center"/>
              <w:rPr>
                <w:rFonts w:ascii="Arial" w:hAnsi="Arial" w:cs="Arial"/>
                <w:sz w:val="18"/>
                <w:lang w:eastAsia="zh-TW"/>
              </w:rPr>
            </w:pPr>
            <w:r>
              <w:rPr>
                <w:rFonts w:ascii="Arial" w:hAnsi="Arial"/>
                <w:sz w:val="18"/>
                <w:lang w:eastAsia="zh-TW"/>
              </w:rPr>
              <w:t>DC_8B_n78A</w:t>
            </w:r>
          </w:p>
        </w:tc>
      </w:tr>
      <w:tr w:rsidR="00D66B7B" w:rsidRPr="00877CC8" w14:paraId="4E36F4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70D1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CF2DF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624009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D66B7B" w:rsidRPr="00877CC8" w14:paraId="26354DE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D58BC"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581FF1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DC_7A_n2A</w:t>
            </w:r>
          </w:p>
          <w:p w14:paraId="0724B4B6"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DC_12A_n2A</w:t>
            </w:r>
          </w:p>
        </w:tc>
      </w:tr>
      <w:tr w:rsidR="00D66B7B" w:rsidRPr="00877CC8" w14:paraId="203E0BA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B9CEB" w14:textId="77777777" w:rsidR="00D66B7B" w:rsidRPr="00877CC8" w:rsidRDefault="00D66B7B" w:rsidP="00FD425C">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00BFCE13" w14:textId="77777777" w:rsidR="00D66B7B" w:rsidRDefault="00D66B7B" w:rsidP="00FD425C">
            <w:pPr>
              <w:keepNext/>
              <w:keepLines/>
              <w:spacing w:after="0"/>
              <w:jc w:val="center"/>
              <w:rPr>
                <w:rFonts w:ascii="Arial" w:hAnsi="Arial"/>
                <w:sz w:val="18"/>
              </w:rPr>
            </w:pPr>
            <w:r>
              <w:rPr>
                <w:rFonts w:ascii="Arial" w:hAnsi="Arial"/>
                <w:sz w:val="18"/>
              </w:rPr>
              <w:t>DC_7A_n2A</w:t>
            </w:r>
          </w:p>
          <w:p w14:paraId="59515531" w14:textId="77777777" w:rsidR="00D66B7B" w:rsidRPr="00877CC8" w:rsidRDefault="00D66B7B" w:rsidP="00FD425C">
            <w:pPr>
              <w:keepNext/>
              <w:keepLines/>
              <w:spacing w:after="0"/>
              <w:jc w:val="center"/>
              <w:rPr>
                <w:rFonts w:ascii="Arial" w:hAnsi="Arial"/>
                <w:sz w:val="18"/>
              </w:rPr>
            </w:pPr>
            <w:r>
              <w:rPr>
                <w:rFonts w:ascii="Arial" w:hAnsi="Arial"/>
                <w:sz w:val="18"/>
              </w:rPr>
              <w:t>DC_12A_n2A</w:t>
            </w:r>
          </w:p>
        </w:tc>
      </w:tr>
      <w:tr w:rsidR="00D66B7B" w14:paraId="032F34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2A6BF" w14:textId="77777777" w:rsidR="00D66B7B" w:rsidRDefault="00D66B7B" w:rsidP="00FD425C">
            <w:pPr>
              <w:keepNext/>
              <w:keepLines/>
              <w:spacing w:after="0"/>
              <w:jc w:val="center"/>
              <w:rPr>
                <w:rFonts w:ascii="Arial" w:hAnsi="Arial"/>
                <w:sz w:val="18"/>
              </w:rPr>
            </w:pPr>
            <w:r w:rsidRPr="00E23AEF">
              <w:rPr>
                <w:rFonts w:ascii="Arial" w:hAnsi="Arial" w:cs="Arial"/>
                <w:sz w:val="18"/>
                <w:szCs w:val="18"/>
                <w:lang w:eastAsia="zh-CN"/>
              </w:rPr>
              <w:lastRenderedPageBreak/>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08D39806" w14:textId="77777777" w:rsidR="00D66B7B" w:rsidRPr="00E23AEF" w:rsidRDefault="00D66B7B" w:rsidP="00FD425C">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387BDF38" w14:textId="77777777" w:rsidR="00D66B7B" w:rsidRDefault="00D66B7B" w:rsidP="00FD425C">
            <w:pPr>
              <w:keepNext/>
              <w:keepLines/>
              <w:spacing w:after="0"/>
              <w:jc w:val="center"/>
              <w:rPr>
                <w:rFonts w:ascii="Arial" w:hAnsi="Arial"/>
                <w:sz w:val="18"/>
              </w:rPr>
            </w:pPr>
            <w:r w:rsidRPr="00E23AEF">
              <w:rPr>
                <w:rFonts w:ascii="Arial" w:hAnsi="Arial" w:cs="Arial"/>
                <w:sz w:val="18"/>
              </w:rPr>
              <w:t>DC_12A_n25A</w:t>
            </w:r>
          </w:p>
        </w:tc>
      </w:tr>
      <w:tr w:rsidR="00D66B7B" w:rsidRPr="00877CC8" w14:paraId="71E433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60FF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ED0489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DC_7A_n66A</w:t>
            </w:r>
          </w:p>
          <w:p w14:paraId="077D6DA6"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DC_12A_n66A</w:t>
            </w:r>
          </w:p>
        </w:tc>
      </w:tr>
      <w:tr w:rsidR="00D66B7B" w:rsidRPr="00282911" w14:paraId="0A97AB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7DA0A" w14:textId="77777777" w:rsidR="00D66B7B" w:rsidRPr="002D26E2" w:rsidRDefault="00D66B7B" w:rsidP="00FD425C">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7464A997" w14:textId="77777777" w:rsidR="00D66B7B" w:rsidRPr="00282911" w:rsidRDefault="00D66B7B" w:rsidP="00FD425C">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54CAFEA4" w14:textId="77777777" w:rsidR="00D66B7B" w:rsidRPr="00282911" w:rsidRDefault="00D66B7B" w:rsidP="00FD425C">
            <w:pPr>
              <w:keepNext/>
              <w:keepLines/>
              <w:spacing w:after="0"/>
              <w:jc w:val="center"/>
              <w:rPr>
                <w:rFonts w:ascii="Arial" w:hAnsi="Arial" w:cs="Arial"/>
                <w:sz w:val="18"/>
              </w:rPr>
            </w:pPr>
            <w:r w:rsidRPr="00282911">
              <w:rPr>
                <w:rFonts w:ascii="Arial" w:hAnsi="Arial" w:cs="Arial"/>
                <w:sz w:val="18"/>
              </w:rPr>
              <w:t>DC_12A_n77A</w:t>
            </w:r>
          </w:p>
        </w:tc>
      </w:tr>
      <w:tr w:rsidR="00D66B7B" w:rsidRPr="002D26E2" w14:paraId="636C950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B6E79" w14:textId="77777777" w:rsidR="00D66B7B" w:rsidRPr="002D26E2" w:rsidRDefault="00D66B7B" w:rsidP="00FD425C">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6BA0DD3" w14:textId="77777777" w:rsidR="00D66B7B" w:rsidRPr="00E23AEF" w:rsidRDefault="00D66B7B" w:rsidP="00FD425C">
            <w:pPr>
              <w:keepNext/>
              <w:keepLines/>
              <w:spacing w:after="0"/>
              <w:jc w:val="center"/>
              <w:rPr>
                <w:rFonts w:ascii="Arial" w:hAnsi="Arial" w:cs="Arial"/>
                <w:sz w:val="18"/>
              </w:rPr>
            </w:pPr>
            <w:r w:rsidRPr="00E23AEF">
              <w:rPr>
                <w:rFonts w:ascii="Arial" w:hAnsi="Arial" w:cs="Arial"/>
                <w:sz w:val="18"/>
              </w:rPr>
              <w:t>DC_7A_n77A</w:t>
            </w:r>
          </w:p>
          <w:p w14:paraId="2AB1007D" w14:textId="77777777" w:rsidR="00D66B7B" w:rsidRPr="002D26E2" w:rsidRDefault="00D66B7B" w:rsidP="00FD425C">
            <w:pPr>
              <w:keepNext/>
              <w:keepLines/>
              <w:spacing w:after="0"/>
              <w:jc w:val="center"/>
              <w:rPr>
                <w:rFonts w:ascii="Arial" w:hAnsi="Arial" w:cs="Arial"/>
                <w:sz w:val="18"/>
              </w:rPr>
            </w:pPr>
            <w:r w:rsidRPr="00E23AEF">
              <w:rPr>
                <w:rFonts w:ascii="Arial" w:hAnsi="Arial" w:cs="Arial"/>
                <w:sz w:val="18"/>
              </w:rPr>
              <w:t>DC_12A_n77A</w:t>
            </w:r>
          </w:p>
        </w:tc>
      </w:tr>
      <w:tr w:rsidR="00D66B7B" w:rsidRPr="00877CC8" w14:paraId="7ECA588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DEA4F" w14:textId="77777777" w:rsidR="00D66B7B" w:rsidRDefault="00D66B7B" w:rsidP="00FD425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6032BE73" w14:textId="77777777" w:rsidR="00D66B7B" w:rsidRPr="00877CC8" w:rsidRDefault="00D66B7B" w:rsidP="00FD425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5C1353F" w14:textId="77777777" w:rsidR="00D66B7B"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02461D8" w14:textId="77777777" w:rsidR="00D66B7B" w:rsidRPr="00877CC8"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D66B7B" w:rsidRPr="00877CC8" w14:paraId="3D7AA34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35B0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2B8250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DC_7A_n78A</w:t>
            </w:r>
          </w:p>
          <w:p w14:paraId="6D71B00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DC_12A_n78A</w:t>
            </w:r>
          </w:p>
        </w:tc>
      </w:tr>
      <w:tr w:rsidR="00D66B7B" w:rsidRPr="00B251C4" w14:paraId="37252F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6EE7B" w14:textId="77777777" w:rsidR="00D66B7B" w:rsidRPr="00B251C4" w:rsidRDefault="00D66B7B" w:rsidP="00FD425C">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648798AF" w14:textId="77777777" w:rsidR="00D66B7B" w:rsidRDefault="00D66B7B" w:rsidP="00FD425C">
            <w:pPr>
              <w:keepNext/>
              <w:keepLines/>
              <w:spacing w:after="0"/>
              <w:jc w:val="center"/>
              <w:rPr>
                <w:rFonts w:ascii="Arial" w:hAnsi="Arial"/>
                <w:sz w:val="18"/>
              </w:rPr>
            </w:pPr>
            <w:r>
              <w:rPr>
                <w:rFonts w:ascii="Arial" w:hAnsi="Arial"/>
                <w:sz w:val="18"/>
              </w:rPr>
              <w:t>DC_7A_n78A</w:t>
            </w:r>
          </w:p>
          <w:p w14:paraId="40F94DA9" w14:textId="77777777" w:rsidR="00D66B7B" w:rsidRPr="00B251C4" w:rsidRDefault="00D66B7B" w:rsidP="00FD425C">
            <w:pPr>
              <w:keepNext/>
              <w:keepLines/>
              <w:spacing w:after="0"/>
              <w:jc w:val="center"/>
              <w:rPr>
                <w:rFonts w:ascii="Arial" w:hAnsi="Arial"/>
                <w:sz w:val="18"/>
              </w:rPr>
            </w:pPr>
            <w:r>
              <w:rPr>
                <w:rFonts w:ascii="Arial" w:hAnsi="Arial"/>
                <w:sz w:val="18"/>
              </w:rPr>
              <w:t>DC_12A_n78A</w:t>
            </w:r>
          </w:p>
        </w:tc>
      </w:tr>
      <w:tr w:rsidR="00D66B7B" w14:paraId="3F90755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46DD2" w14:textId="77777777" w:rsidR="00D66B7B" w:rsidRDefault="00D66B7B" w:rsidP="00FD425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145EAC0" w14:textId="77777777" w:rsidR="00D66B7B" w:rsidRPr="00D425BE" w:rsidRDefault="00D66B7B" w:rsidP="00FD425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524BC34E" w14:textId="77777777" w:rsidR="00D66B7B" w:rsidRDefault="00D66B7B" w:rsidP="00FD425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D66B7B" w:rsidRPr="00877CC8" w14:paraId="4A6D457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20A3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DC_7A-13A_n25A</w:t>
            </w:r>
          </w:p>
          <w:p w14:paraId="177F56C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B31900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DC_7A_n25A</w:t>
            </w:r>
          </w:p>
          <w:p w14:paraId="076F0DB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DC_13A_n25A</w:t>
            </w:r>
          </w:p>
        </w:tc>
      </w:tr>
      <w:tr w:rsidR="00D66B7B" w:rsidRPr="00877CC8" w14:paraId="32F55B8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0FFF30"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BDBD6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DC_7A_n25A</w:t>
            </w:r>
          </w:p>
          <w:p w14:paraId="0F18515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DC_13A_n25A</w:t>
            </w:r>
          </w:p>
        </w:tc>
      </w:tr>
      <w:tr w:rsidR="00D66B7B" w:rsidRPr="00877CC8" w14:paraId="2C25D4B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563F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DC_7A-13A_n66A</w:t>
            </w:r>
          </w:p>
          <w:p w14:paraId="7498183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9E53BD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DC_7A_n66A</w:t>
            </w:r>
          </w:p>
          <w:p w14:paraId="3A355C6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DC_13A_n66A</w:t>
            </w:r>
          </w:p>
        </w:tc>
      </w:tr>
      <w:tr w:rsidR="00D66B7B" w:rsidRPr="00877CC8" w14:paraId="1F2282B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D9A3D"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BF2ED6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DC_7A_n66A</w:t>
            </w:r>
          </w:p>
          <w:p w14:paraId="5189663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DC_13A_n66A</w:t>
            </w:r>
          </w:p>
        </w:tc>
      </w:tr>
      <w:tr w:rsidR="00D66B7B" w:rsidRPr="00877CC8" w14:paraId="17A0498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CF48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DC_7A-20A_n1A</w:t>
            </w:r>
          </w:p>
          <w:p w14:paraId="483CCCC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F88FF4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5B632D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DC_7C_n1A</w:t>
            </w:r>
          </w:p>
          <w:p w14:paraId="59C9391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D66B7B" w:rsidRPr="00877CC8" w14:paraId="6E36BB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0900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DC_7A-20A_n3A</w:t>
            </w:r>
          </w:p>
          <w:p w14:paraId="11128FA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01CA56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DC_7A_n3A</w:t>
            </w:r>
          </w:p>
          <w:p w14:paraId="3601FD5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DC_7C_n3A</w:t>
            </w:r>
          </w:p>
          <w:p w14:paraId="0560D0C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DC_20A_n3A</w:t>
            </w:r>
          </w:p>
        </w:tc>
      </w:tr>
      <w:tr w:rsidR="00D66B7B" w:rsidRPr="00877CC8" w14:paraId="2B0A850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73A0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A0A75A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E50C10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877CC8" w14:paraId="66593C4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D789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D29058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9C6453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66B7B" w:rsidRPr="00877CC8" w14:paraId="1072DFC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A0A3F" w14:textId="77777777" w:rsidR="00D66B7B"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6717CAEE"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D1079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1C303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66B7B" w14:paraId="1EA2AAA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FFD36"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A1B643"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DC_7A_n78A</w:t>
            </w:r>
          </w:p>
          <w:p w14:paraId="7ADA2AA3"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DC_20A_n78A</w:t>
            </w:r>
          </w:p>
        </w:tc>
      </w:tr>
      <w:tr w:rsidR="00D66B7B" w:rsidRPr="00877CC8" w14:paraId="1DB00AA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875E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4FADC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CC99D9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66B7B" w:rsidRPr="00877CC8" w14:paraId="21141B4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50C6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20A52B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66B7B" w:rsidRPr="00877CC8" w14:paraId="556D5A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6989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9F84B4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66B7B" w:rsidRPr="00877CC8" w14:paraId="387AD6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1738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CF9714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66B7B" w:rsidRPr="00877CC8" w14:paraId="0593DC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F70FB"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8EE265A"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3420404"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DC_7A_n77A</w:t>
            </w:r>
          </w:p>
          <w:p w14:paraId="26A0E59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rPr>
              <w:t>DC_25A_n77A</w:t>
            </w:r>
          </w:p>
        </w:tc>
      </w:tr>
      <w:tr w:rsidR="00D66B7B" w:rsidRPr="00877CC8" w14:paraId="08F726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E0247" w14:textId="77777777" w:rsidR="00D66B7B" w:rsidRPr="00877CC8" w:rsidRDefault="00D66B7B" w:rsidP="00FD425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FA2367"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52CF670"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66B7B" w:rsidRPr="00877CC8" w14:paraId="5C195A7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904B05"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169AC254"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1DDD3E"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6BD6D5C"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66B7B" w:rsidRPr="00877CC8" w14:paraId="5FD9208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B0140B" w14:textId="77777777" w:rsidR="00D66B7B" w:rsidRPr="00877CC8" w:rsidRDefault="00D66B7B" w:rsidP="00FD425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FDC629"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6A7D668"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66B7B" w:rsidRPr="00877CC8" w14:paraId="7A16389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0F511"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0865ED9"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DF18439"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DC_7A_n78A</w:t>
            </w:r>
          </w:p>
          <w:p w14:paraId="256A4CEF"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DC_25A_n78A</w:t>
            </w:r>
          </w:p>
        </w:tc>
      </w:tr>
      <w:tr w:rsidR="00D66B7B" w:rsidRPr="00877CC8" w14:paraId="5BA10F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8551BE" w14:textId="77777777" w:rsidR="00D66B7B" w:rsidRPr="00877CC8" w:rsidRDefault="00D66B7B" w:rsidP="00FD425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9DC70F"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9EA468A"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66B7B" w:rsidRPr="00877CC8" w14:paraId="2876F62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EBB662"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09C0A08D"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DBF79F"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AB763A8"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66B7B" w:rsidRPr="00877CC8" w14:paraId="724D637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CE1300" w14:textId="77777777" w:rsidR="00D66B7B" w:rsidRPr="00877CC8" w:rsidRDefault="00D66B7B" w:rsidP="00FD425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BBE939"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5EF2438"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66B7B" w:rsidRPr="00B251C4" w14:paraId="2711EC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EA906" w14:textId="77777777" w:rsidR="00D66B7B" w:rsidRPr="009342E4" w:rsidRDefault="00D66B7B" w:rsidP="00FD425C">
            <w:pPr>
              <w:pStyle w:val="TAC"/>
              <w:rPr>
                <w:rFonts w:cs="Arial"/>
                <w:szCs w:val="18"/>
                <w:lang w:eastAsia="zh-CN"/>
              </w:rPr>
            </w:pPr>
            <w:r w:rsidRPr="009342E4">
              <w:rPr>
                <w:rFonts w:cs="Arial"/>
                <w:szCs w:val="18"/>
                <w:lang w:eastAsia="zh-CN"/>
              </w:rPr>
              <w:t>DC_7A-26A_n78A</w:t>
            </w:r>
          </w:p>
          <w:p w14:paraId="67D71355" w14:textId="77777777" w:rsidR="00D66B7B" w:rsidRPr="0084589C" w:rsidRDefault="00D66B7B" w:rsidP="00FD425C">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10DA102" w14:textId="77777777" w:rsidR="00D66B7B" w:rsidRPr="009342E4" w:rsidRDefault="00D66B7B" w:rsidP="00FD425C">
            <w:pPr>
              <w:pStyle w:val="TAC"/>
              <w:rPr>
                <w:rFonts w:cs="Arial"/>
                <w:szCs w:val="18"/>
                <w:lang w:eastAsia="zh-CN"/>
              </w:rPr>
            </w:pPr>
            <w:r w:rsidRPr="009342E4">
              <w:rPr>
                <w:rFonts w:cs="Arial"/>
                <w:szCs w:val="18"/>
                <w:lang w:eastAsia="zh-CN"/>
              </w:rPr>
              <w:t>DC_7A_n78A</w:t>
            </w:r>
          </w:p>
          <w:p w14:paraId="42E6B09A" w14:textId="77777777" w:rsidR="00D66B7B" w:rsidRPr="00B251C4" w:rsidRDefault="00D66B7B" w:rsidP="00FD425C">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D66B7B" w:rsidRPr="00B251C4" w14:paraId="243B40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7FFB2" w14:textId="77777777" w:rsidR="00D66B7B" w:rsidRDefault="00D66B7B" w:rsidP="00FD425C">
            <w:pPr>
              <w:pStyle w:val="TAC"/>
              <w:rPr>
                <w:rFonts w:cs="Arial"/>
                <w:szCs w:val="18"/>
                <w:lang w:eastAsia="zh-CN"/>
              </w:rPr>
            </w:pPr>
            <w:r w:rsidRPr="004362E0">
              <w:rPr>
                <w:rFonts w:cs="Arial"/>
                <w:szCs w:val="18"/>
                <w:lang w:eastAsia="zh-CN"/>
              </w:rPr>
              <w:lastRenderedPageBreak/>
              <w:t>DC_7A-26A_n78(2A)</w:t>
            </w:r>
          </w:p>
          <w:p w14:paraId="2ED938B7" w14:textId="77777777" w:rsidR="00D66B7B" w:rsidRPr="009342E4" w:rsidRDefault="00D66B7B" w:rsidP="00FD425C">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5E61916E" w14:textId="77777777" w:rsidR="00D66B7B" w:rsidRPr="004362E0" w:rsidRDefault="00D66B7B" w:rsidP="00FD425C">
            <w:pPr>
              <w:pStyle w:val="TAC"/>
              <w:rPr>
                <w:rFonts w:cs="Arial"/>
                <w:szCs w:val="18"/>
                <w:lang w:eastAsia="zh-CN"/>
              </w:rPr>
            </w:pPr>
            <w:r w:rsidRPr="004362E0">
              <w:rPr>
                <w:rFonts w:cs="Arial"/>
                <w:szCs w:val="18"/>
                <w:lang w:eastAsia="zh-CN"/>
              </w:rPr>
              <w:t>DC_7A_n78A</w:t>
            </w:r>
          </w:p>
          <w:p w14:paraId="601517B4" w14:textId="77777777" w:rsidR="00D66B7B" w:rsidRPr="009342E4" w:rsidRDefault="00D66B7B" w:rsidP="00FD425C">
            <w:pPr>
              <w:pStyle w:val="TAC"/>
              <w:rPr>
                <w:rFonts w:cs="Arial"/>
                <w:szCs w:val="18"/>
                <w:lang w:eastAsia="zh-CN"/>
              </w:rPr>
            </w:pPr>
            <w:r w:rsidRPr="004362E0">
              <w:rPr>
                <w:rFonts w:cs="Arial"/>
                <w:szCs w:val="18"/>
                <w:lang w:eastAsia="zh-CN"/>
              </w:rPr>
              <w:t>DC_26A_n78A</w:t>
            </w:r>
          </w:p>
        </w:tc>
      </w:tr>
      <w:tr w:rsidR="00D66B7B" w:rsidRPr="005902F6" w14:paraId="1AA703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58054" w14:textId="77777777" w:rsidR="00D66B7B" w:rsidRDefault="00D66B7B" w:rsidP="00FD425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23E8DA2E" w14:textId="77777777" w:rsidR="00D66B7B" w:rsidRPr="005902F6" w:rsidRDefault="00D66B7B" w:rsidP="00FD425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706CB03" w14:textId="77777777" w:rsidR="00D66B7B" w:rsidRPr="005902F6" w:rsidRDefault="00D66B7B" w:rsidP="00FD425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D66B7B" w:rsidRPr="005902F6" w14:paraId="58DCB64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5495D" w14:textId="77777777" w:rsidR="00D66B7B" w:rsidRDefault="00D66B7B" w:rsidP="00FD425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411C20C5" w14:textId="77777777" w:rsidR="00D66B7B" w:rsidRPr="005902F6" w:rsidRDefault="00D66B7B" w:rsidP="00FD425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F21F0F1" w14:textId="77777777" w:rsidR="00D66B7B" w:rsidRPr="005902F6" w:rsidRDefault="00D66B7B" w:rsidP="00FD425C">
            <w:pPr>
              <w:pStyle w:val="TAC"/>
              <w:rPr>
                <w:rFonts w:cs="Arial"/>
                <w:color w:val="000000"/>
                <w:szCs w:val="18"/>
              </w:rPr>
            </w:pPr>
            <w:r w:rsidRPr="005902F6">
              <w:rPr>
                <w:rFonts w:cs="Arial"/>
                <w:color w:val="000000"/>
                <w:szCs w:val="18"/>
              </w:rPr>
              <w:t>DC_7A_n26A</w:t>
            </w:r>
          </w:p>
          <w:p w14:paraId="0425436B" w14:textId="77777777" w:rsidR="00D66B7B" w:rsidRPr="005902F6" w:rsidRDefault="00D66B7B" w:rsidP="00FD425C">
            <w:pPr>
              <w:pStyle w:val="TAC"/>
              <w:rPr>
                <w:rFonts w:cs="Arial"/>
                <w:color w:val="000000"/>
                <w:szCs w:val="18"/>
              </w:rPr>
            </w:pPr>
            <w:r w:rsidRPr="005902F6">
              <w:rPr>
                <w:rFonts w:cs="Arial"/>
                <w:color w:val="000000"/>
                <w:szCs w:val="18"/>
              </w:rPr>
              <w:t>DC_7C_n26A</w:t>
            </w:r>
          </w:p>
          <w:p w14:paraId="249808B6" w14:textId="77777777" w:rsidR="00D66B7B" w:rsidRPr="005902F6" w:rsidRDefault="00D66B7B" w:rsidP="00FD425C">
            <w:pPr>
              <w:pStyle w:val="TAC"/>
              <w:rPr>
                <w:rFonts w:cs="Arial"/>
                <w:color w:val="000000"/>
                <w:szCs w:val="18"/>
              </w:rPr>
            </w:pPr>
            <w:r w:rsidRPr="005902F6">
              <w:rPr>
                <w:rFonts w:cs="Arial"/>
                <w:color w:val="000000"/>
                <w:szCs w:val="18"/>
              </w:rPr>
              <w:t>DC_7A_n78A</w:t>
            </w:r>
          </w:p>
          <w:p w14:paraId="7792E15D" w14:textId="77777777" w:rsidR="00D66B7B" w:rsidRPr="005902F6" w:rsidRDefault="00D66B7B" w:rsidP="00FD425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D66B7B" w:rsidRPr="00877CC8" w14:paraId="056BF64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9A79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2B052D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166879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D66B7B" w:rsidRPr="00877CC8" w14:paraId="6BBA2B0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406F1"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61B1CC5" w14:textId="77777777" w:rsidR="00D66B7B" w:rsidRPr="00877CC8" w:rsidRDefault="00D66B7B" w:rsidP="00FD425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092BADE0" w14:textId="77777777" w:rsidR="00D66B7B" w:rsidRPr="00877CC8" w:rsidRDefault="00D66B7B" w:rsidP="00FD425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D66B7B" w:rsidRPr="00877CC8" w14:paraId="78AA486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1EF1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B0EBBF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F4D044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D66B7B" w:rsidRPr="00877CC8" w14:paraId="38CD8E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84FD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DC_7A-28A_n3A</w:t>
            </w:r>
          </w:p>
          <w:p w14:paraId="4F0BBC6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047985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DC_7A_n3A</w:t>
            </w:r>
          </w:p>
          <w:p w14:paraId="25ABB15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DC_7C_n3A</w:t>
            </w:r>
          </w:p>
          <w:p w14:paraId="46BF6D3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66B7B" w:rsidRPr="00877CC8" w14:paraId="6D3B256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535B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E7A524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5B3020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DC_7A_n5A</w:t>
            </w:r>
          </w:p>
          <w:p w14:paraId="7F617BA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DC_7C_n5A</w:t>
            </w:r>
          </w:p>
          <w:p w14:paraId="59D220A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66B7B" w:rsidRPr="00877CC8" w14:paraId="206A59E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66A2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3F3720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4D6B175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DC_28A_n7A</w:t>
            </w:r>
          </w:p>
        </w:tc>
      </w:tr>
      <w:tr w:rsidR="00D66B7B" w:rsidRPr="00B251C4" w14:paraId="7CFC3C7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83788" w14:textId="77777777" w:rsidR="00D66B7B" w:rsidRPr="00B251C4" w:rsidRDefault="00D66B7B" w:rsidP="00FD425C">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54727DB" w14:textId="77777777" w:rsidR="00D66B7B" w:rsidRPr="00224186" w:rsidRDefault="00D66B7B" w:rsidP="00FD425C">
            <w:pPr>
              <w:keepNext/>
              <w:keepLines/>
              <w:spacing w:after="0"/>
              <w:jc w:val="center"/>
              <w:rPr>
                <w:rFonts w:ascii="Arial" w:hAnsi="Arial" w:cs="Arial"/>
                <w:sz w:val="18"/>
                <w:szCs w:val="18"/>
              </w:rPr>
            </w:pPr>
            <w:r w:rsidRPr="00224186">
              <w:rPr>
                <w:rFonts w:ascii="Arial" w:hAnsi="Arial" w:cs="Arial"/>
                <w:sz w:val="18"/>
                <w:szCs w:val="18"/>
              </w:rPr>
              <w:t>DC_7A_n20A</w:t>
            </w:r>
          </w:p>
          <w:p w14:paraId="45D0F964" w14:textId="77777777" w:rsidR="00D66B7B" w:rsidRPr="00B251C4" w:rsidRDefault="00D66B7B" w:rsidP="00FD425C">
            <w:pPr>
              <w:keepNext/>
              <w:keepLines/>
              <w:spacing w:after="0"/>
              <w:jc w:val="center"/>
              <w:rPr>
                <w:rFonts w:ascii="Arial" w:hAnsi="Arial"/>
                <w:sz w:val="18"/>
                <w:lang w:eastAsia="fi-FI"/>
              </w:rPr>
            </w:pPr>
            <w:r w:rsidRPr="00224186">
              <w:rPr>
                <w:rFonts w:ascii="Arial" w:hAnsi="Arial" w:cs="Arial"/>
                <w:sz w:val="18"/>
                <w:szCs w:val="18"/>
              </w:rPr>
              <w:t>DC_28A_n20A</w:t>
            </w:r>
          </w:p>
        </w:tc>
      </w:tr>
      <w:tr w:rsidR="00D66B7B" w:rsidRPr="00877CC8" w14:paraId="78D6C92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91BA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9963E3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DC_7A_n28A</w:t>
            </w:r>
          </w:p>
          <w:p w14:paraId="53DDA383" w14:textId="77777777" w:rsidR="00D66B7B" w:rsidRPr="00877CC8" w:rsidRDefault="00D66B7B" w:rsidP="00FD425C">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D66B7B" w:rsidRPr="00877CC8" w14:paraId="44CB8F3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EF07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38B303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DC_7A_n40A</w:t>
            </w:r>
          </w:p>
          <w:p w14:paraId="0DC4751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DC_28A_n40A</w:t>
            </w:r>
          </w:p>
        </w:tc>
      </w:tr>
      <w:tr w:rsidR="00D66B7B" w:rsidRPr="00877CC8" w14:paraId="6055756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16DB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DC_7A-28A_n66A</w:t>
            </w:r>
          </w:p>
          <w:p w14:paraId="791A1B2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990B10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EE4888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66B7B" w:rsidRPr="00877CC8" w14:paraId="2A7EBD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7027C"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B771CBF" w14:textId="77777777" w:rsidR="00D66B7B" w:rsidRDefault="00D66B7B" w:rsidP="00FD425C">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396B317"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47613BD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8409F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6227BB3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9472C6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66B7B" w:rsidRPr="00877CC8" w14:paraId="239D516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F9160"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AE8E82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41E85DE"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020278DC"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3E32FEB"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2DB2135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D66B7B" w:rsidRPr="00877CC8" w14:paraId="21949B5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8402B" w14:textId="77777777" w:rsidR="00D66B7B" w:rsidRPr="00877CC8" w:rsidRDefault="00D66B7B" w:rsidP="00FD425C">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1FD29F78" w14:textId="77777777" w:rsidR="00D66B7B" w:rsidRPr="00877CC8" w:rsidRDefault="00D66B7B" w:rsidP="00FD425C">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E3C7D0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D66B7B" w:rsidRPr="00877CC8" w14:paraId="348D81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17CB0B" w14:textId="77777777" w:rsidR="00D66B7B" w:rsidRPr="00877CC8" w:rsidRDefault="00D66B7B" w:rsidP="00FD425C">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D5438D" w14:textId="77777777" w:rsidR="00D66B7B" w:rsidRPr="00877CC8" w:rsidRDefault="00D66B7B" w:rsidP="00FD425C">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D66B7B" w:rsidRPr="00877CC8" w14:paraId="34501F8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4F016"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99B426C"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D66B7B" w:rsidRPr="00877CC8" w14:paraId="118331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7106F" w14:textId="77777777" w:rsidR="00D66B7B" w:rsidRDefault="00D66B7B" w:rsidP="00FD425C">
            <w:pPr>
              <w:keepNext/>
              <w:keepLines/>
              <w:spacing w:after="0"/>
              <w:jc w:val="center"/>
              <w:rPr>
                <w:rFonts w:ascii="Arial" w:hAnsi="Arial"/>
                <w:sz w:val="18"/>
              </w:rPr>
            </w:pPr>
            <w:r w:rsidRPr="00877CC8">
              <w:rPr>
                <w:rFonts w:ascii="Arial" w:hAnsi="Arial"/>
                <w:sz w:val="18"/>
              </w:rPr>
              <w:t>DC_7A-32A_n3A</w:t>
            </w:r>
          </w:p>
          <w:p w14:paraId="559E2C3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014300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DC_7A_n3A</w:t>
            </w:r>
          </w:p>
        </w:tc>
      </w:tr>
      <w:tr w:rsidR="00D66B7B" w:rsidRPr="00877CC8" w14:paraId="4DD3E8E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DDE4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1E4491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DC_7A_n8A</w:t>
            </w:r>
          </w:p>
        </w:tc>
      </w:tr>
      <w:tr w:rsidR="00D66B7B" w:rsidRPr="00877CC8" w14:paraId="72DF2CF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B4DBF"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2027213"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D66B7B" w:rsidRPr="00877CC8" w14:paraId="474A174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E3AA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0AC2667"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D66B7B" w:rsidRPr="00877CC8" w14:paraId="589D314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B10A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66A89B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0313FE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5C6CE515"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D66B7B" w:rsidRPr="00877CC8" w14:paraId="0B1269B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8DBD8" w14:textId="77777777" w:rsidR="00D66B7B" w:rsidRPr="00877CC8" w:rsidRDefault="00D66B7B" w:rsidP="00FD425C">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496BFE4" w14:textId="77777777" w:rsidR="00D66B7B" w:rsidRPr="00D67279" w:rsidRDefault="00D66B7B" w:rsidP="00FD425C">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164C602D" w14:textId="77777777" w:rsidR="00D66B7B" w:rsidRPr="00877CC8" w:rsidRDefault="00D66B7B" w:rsidP="00FD425C">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D66B7B" w:rsidRPr="00D67279" w14:paraId="37815FA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ED411" w14:textId="77777777" w:rsidR="00D66B7B" w:rsidRPr="00D67279" w:rsidRDefault="00D66B7B" w:rsidP="00FD425C">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2CA85AA" w14:textId="77777777" w:rsidR="00D66B7B" w:rsidRPr="00DB6CBE" w:rsidRDefault="00D66B7B" w:rsidP="00FD425C">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4E769D67" w14:textId="77777777" w:rsidR="00D66B7B" w:rsidRPr="00D67279" w:rsidRDefault="00D66B7B" w:rsidP="00FD425C">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D66B7B" w:rsidRPr="00DB6CBE" w14:paraId="34B79BA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0087F" w14:textId="77777777" w:rsidR="00D66B7B" w:rsidRPr="00DB6CBE" w:rsidRDefault="00D66B7B" w:rsidP="00FD425C">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2892E720" w14:textId="77777777" w:rsidR="00D66B7B" w:rsidRPr="00D67279" w:rsidRDefault="00D66B7B" w:rsidP="00FD425C">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6B97B30" w14:textId="77777777" w:rsidR="00D66B7B" w:rsidRPr="00DB6CBE" w:rsidRDefault="00D66B7B" w:rsidP="00FD425C">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D66B7B" w:rsidRPr="00DB6CBE" w14:paraId="13ADF4C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A5C5D" w14:textId="77777777" w:rsidR="00D66B7B" w:rsidRPr="00DB6CBE" w:rsidRDefault="00D66B7B" w:rsidP="00FD425C">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E160C58" w14:textId="77777777" w:rsidR="00D66B7B" w:rsidRPr="00DB6CBE" w:rsidRDefault="00D66B7B" w:rsidP="00FD425C">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7EE4340E" w14:textId="77777777" w:rsidR="00D66B7B" w:rsidRPr="00DB6CBE" w:rsidRDefault="00D66B7B" w:rsidP="00FD425C">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D66B7B" w:rsidRPr="00877CC8" w14:paraId="16D4D6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3206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DC_7A-40A_n78A</w:t>
            </w:r>
          </w:p>
          <w:p w14:paraId="0E4DC65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8BDB0D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DC_7A_n78A</w:t>
            </w:r>
          </w:p>
          <w:p w14:paraId="0035464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D66B7B" w:rsidRPr="00877CC8" w14:paraId="0356435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795C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DC_7A-40A_n78(2A)</w:t>
            </w:r>
          </w:p>
          <w:p w14:paraId="357997C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4C0072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DC_7A_n78A</w:t>
            </w:r>
          </w:p>
          <w:p w14:paraId="25DF51E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DC_40A_n78A</w:t>
            </w:r>
          </w:p>
        </w:tc>
      </w:tr>
      <w:tr w:rsidR="00D66B7B" w:rsidRPr="00877CC8" w14:paraId="2DDEC84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154F1" w14:textId="77777777" w:rsidR="00D66B7B" w:rsidRPr="0027051B" w:rsidRDefault="00D66B7B" w:rsidP="00FD425C">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74046535" w14:textId="77777777" w:rsidR="00D66B7B" w:rsidRPr="00877CC8" w:rsidRDefault="00D66B7B" w:rsidP="00FD425C">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7ABA34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DC_7A_n40A</w:t>
            </w:r>
          </w:p>
          <w:p w14:paraId="3EA3D2E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D66B7B" w:rsidRPr="00877CC8" w14:paraId="797C8A7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615E5" w14:textId="77777777" w:rsidR="00D66B7B" w:rsidRPr="00312FC6" w:rsidRDefault="00D66B7B" w:rsidP="00FD425C">
            <w:pPr>
              <w:keepNext/>
              <w:keepLines/>
              <w:spacing w:after="0"/>
              <w:jc w:val="center"/>
              <w:rPr>
                <w:rFonts w:ascii="Arial" w:hAnsi="Arial"/>
                <w:sz w:val="18"/>
                <w:lang w:eastAsia="zh-TW"/>
              </w:rPr>
            </w:pPr>
            <w:r w:rsidRPr="00877CC8">
              <w:rPr>
                <w:rFonts w:ascii="Arial" w:hAnsi="Arial"/>
                <w:sz w:val="18"/>
                <w:lang w:eastAsia="zh-TW"/>
              </w:rPr>
              <w:lastRenderedPageBreak/>
              <w:t>DC_</w:t>
            </w:r>
            <w:r>
              <w:rPr>
                <w:rFonts w:ascii="Arial" w:hAnsi="Arial"/>
                <w:sz w:val="18"/>
                <w:lang w:eastAsia="zh-TW"/>
              </w:rPr>
              <w:t>7A-</w:t>
            </w:r>
            <w:r w:rsidRPr="00877CC8">
              <w:rPr>
                <w:rFonts w:ascii="Arial" w:hAnsi="Arial"/>
                <w:sz w:val="18"/>
                <w:lang w:eastAsia="zh-TW"/>
              </w:rPr>
              <w:t>7A_n40A-n78A</w:t>
            </w:r>
          </w:p>
          <w:p w14:paraId="2272E4AF" w14:textId="77777777" w:rsidR="00D66B7B" w:rsidRPr="00877CC8" w:rsidRDefault="00D66B7B" w:rsidP="00FD425C">
            <w:pPr>
              <w:keepNext/>
              <w:keepLines/>
              <w:spacing w:after="0"/>
              <w:jc w:val="center"/>
              <w:rPr>
                <w:rFonts w:ascii="Arial" w:hAnsi="Arial"/>
                <w:sz w:val="18"/>
                <w:lang w:eastAsia="zh-TW"/>
              </w:rPr>
            </w:pPr>
            <w:r w:rsidRPr="00312FC6">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2CBBD60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DC_7A_n40A</w:t>
            </w:r>
          </w:p>
          <w:p w14:paraId="3D0EBD2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DC_7A_n78A</w:t>
            </w:r>
          </w:p>
        </w:tc>
      </w:tr>
      <w:tr w:rsidR="00D66B7B" w:rsidRPr="00877CC8" w14:paraId="5D769DC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8E1A1" w14:textId="77777777" w:rsidR="00D66B7B" w:rsidRPr="00877CC8" w:rsidRDefault="00D66B7B" w:rsidP="00FD425C">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5054B4A1" w14:textId="77777777" w:rsidR="00D66B7B" w:rsidRPr="00DF270D" w:rsidRDefault="00D66B7B" w:rsidP="00FD425C">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CA267D7" w14:textId="77777777" w:rsidR="00D66B7B" w:rsidRPr="00877CC8" w:rsidRDefault="00D66B7B" w:rsidP="00FD425C">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D66B7B" w:rsidRPr="00877CC8" w14:paraId="69249F8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F28F1"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51227CFE"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321F524"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38C629E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541D21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66B7B" w:rsidRPr="00877CC8" w14:paraId="146C595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8F794" w14:textId="77777777" w:rsidR="00D66B7B" w:rsidRDefault="00D66B7B" w:rsidP="00FD425C">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1C0EB412" w14:textId="77777777" w:rsidR="00D66B7B" w:rsidRPr="00877CC8" w:rsidRDefault="00D66B7B" w:rsidP="00FD425C">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7B1EDF1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DC_7A_n2A</w:t>
            </w:r>
          </w:p>
          <w:p w14:paraId="6A6088C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DC_66A_n2A</w:t>
            </w:r>
          </w:p>
        </w:tc>
      </w:tr>
      <w:tr w:rsidR="00D66B7B" w:rsidRPr="00877CC8" w14:paraId="4FBD00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D368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DC_7A-66A_n5A</w:t>
            </w:r>
          </w:p>
          <w:p w14:paraId="5F11A88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DC_7C-66A_n5A</w:t>
            </w:r>
          </w:p>
          <w:p w14:paraId="437BAB9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DC_7A-66A-66A_n5A</w:t>
            </w:r>
          </w:p>
          <w:p w14:paraId="7A73C56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DC_7C-66A-66A_n5A</w:t>
            </w:r>
          </w:p>
          <w:p w14:paraId="46690E0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DC_7A-7A-66A_n5A</w:t>
            </w:r>
          </w:p>
          <w:p w14:paraId="474C2E6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09E36E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DC_7A_n5A</w:t>
            </w:r>
          </w:p>
          <w:p w14:paraId="60AC5EC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DC_66A_n5A</w:t>
            </w:r>
          </w:p>
        </w:tc>
      </w:tr>
      <w:tr w:rsidR="00D66B7B" w:rsidRPr="00877CC8" w14:paraId="65F5581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AC33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37F293D"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05DB4F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DC_66A_n7A</w:t>
            </w:r>
          </w:p>
        </w:tc>
      </w:tr>
      <w:tr w:rsidR="00D66B7B" w:rsidRPr="00877CC8" w14:paraId="0BB6A37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0CF03" w14:textId="77777777" w:rsidR="00D66B7B" w:rsidRPr="00877CC8" w:rsidRDefault="00D66B7B" w:rsidP="00FD425C">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1524E1B"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D8B152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DC_66A_n7A</w:t>
            </w:r>
          </w:p>
        </w:tc>
      </w:tr>
      <w:tr w:rsidR="00D66B7B" w:rsidRPr="00877CC8" w14:paraId="5A977F8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95468" w14:textId="77777777" w:rsidR="00D66B7B" w:rsidRPr="00877CC8" w:rsidRDefault="00D66B7B" w:rsidP="00FD425C">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13180DA0"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1CCF5FB6" w14:textId="77777777" w:rsidR="00D66B7B" w:rsidRPr="00877CC8" w:rsidRDefault="00D66B7B" w:rsidP="00FD425C">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D66B7B" w:rsidRPr="00877CC8" w14:paraId="4BB75B2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3BFD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DC_7A-66A_n25A</w:t>
            </w:r>
          </w:p>
          <w:p w14:paraId="07E3B9F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661A27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DC_7A_n25A</w:t>
            </w:r>
          </w:p>
          <w:p w14:paraId="2AA309A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DC_66A_n25A</w:t>
            </w:r>
          </w:p>
        </w:tc>
      </w:tr>
      <w:tr w:rsidR="00D66B7B" w:rsidRPr="00877CC8" w14:paraId="5D1543E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320765"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52880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DC_7A_n25A</w:t>
            </w:r>
          </w:p>
          <w:p w14:paraId="5F3A5D2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DC_66A_n25A</w:t>
            </w:r>
          </w:p>
        </w:tc>
      </w:tr>
      <w:tr w:rsidR="00D66B7B" w:rsidRPr="00877CC8" w14:paraId="573A05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A52A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9A2905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DC_7A_n28A</w:t>
            </w:r>
          </w:p>
          <w:p w14:paraId="2C87224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D66B7B" w:rsidRPr="00877CC8" w14:paraId="4F9DFB3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5FE06"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31F098A"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8BDD969"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64A68A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66B7B" w:rsidRPr="00877CC8" w14:paraId="0BB35F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BC61F" w14:textId="77777777" w:rsidR="00D66B7B" w:rsidRDefault="00D66B7B" w:rsidP="00FD425C">
            <w:pPr>
              <w:keepNext/>
              <w:keepLines/>
              <w:spacing w:after="0"/>
              <w:jc w:val="center"/>
              <w:rPr>
                <w:rFonts w:ascii="Arial" w:hAnsi="Arial"/>
                <w:sz w:val="18"/>
                <w:lang w:eastAsia="zh-CN"/>
              </w:rPr>
            </w:pPr>
            <w:r>
              <w:rPr>
                <w:rFonts w:ascii="Arial" w:hAnsi="Arial"/>
                <w:sz w:val="18"/>
                <w:lang w:eastAsia="zh-CN"/>
              </w:rPr>
              <w:t>DC_7A-(n)66AA</w:t>
            </w:r>
          </w:p>
          <w:p w14:paraId="10AC7C3D"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426F611" w14:textId="77777777" w:rsidR="00D66B7B" w:rsidRDefault="00D66B7B" w:rsidP="00FD425C">
            <w:pPr>
              <w:keepNext/>
              <w:keepLines/>
              <w:spacing w:after="0"/>
              <w:jc w:val="center"/>
              <w:rPr>
                <w:rFonts w:ascii="Arial" w:hAnsi="Arial"/>
                <w:sz w:val="18"/>
                <w:lang w:eastAsia="zh-CN"/>
              </w:rPr>
            </w:pPr>
            <w:r>
              <w:rPr>
                <w:rFonts w:ascii="Arial" w:hAnsi="Arial"/>
                <w:sz w:val="18"/>
                <w:lang w:eastAsia="zh-CN"/>
              </w:rPr>
              <w:t>DC_7A_n66A</w:t>
            </w:r>
          </w:p>
          <w:p w14:paraId="25BAD613"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D66B7B" w:rsidRPr="00877CC8" w14:paraId="5A36390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517A9"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619B08B" w14:textId="77777777" w:rsidR="00D66B7B" w:rsidRDefault="00D66B7B" w:rsidP="00FD425C">
            <w:pPr>
              <w:keepNext/>
              <w:keepLines/>
              <w:spacing w:after="0"/>
              <w:jc w:val="center"/>
              <w:rPr>
                <w:rFonts w:ascii="Arial" w:hAnsi="Arial"/>
                <w:sz w:val="18"/>
                <w:lang w:eastAsia="zh-CN"/>
              </w:rPr>
            </w:pPr>
            <w:r>
              <w:rPr>
                <w:rFonts w:ascii="Arial" w:hAnsi="Arial"/>
                <w:sz w:val="18"/>
                <w:lang w:eastAsia="zh-CN"/>
              </w:rPr>
              <w:t>DC_7A_n66A</w:t>
            </w:r>
          </w:p>
          <w:p w14:paraId="3296B1F8"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D66B7B" w:rsidRPr="00877CC8" w14:paraId="5C35EB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6BBC0" w14:textId="77777777" w:rsidR="00D66B7B" w:rsidRPr="00877CC8" w:rsidRDefault="00D66B7B" w:rsidP="00FD425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7CD9867"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55C97BC"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66B7B" w:rsidRPr="00877CC8" w14:paraId="479E7F0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5DAE5" w14:textId="77777777" w:rsidR="00D66B7B" w:rsidRPr="00877CC8" w:rsidRDefault="00D66B7B" w:rsidP="00FD425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4CB4EB8"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697C647"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66B7B" w:rsidRPr="00877CC8" w14:paraId="0BA242C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C7608" w14:textId="77777777" w:rsidR="00D66B7B" w:rsidRDefault="00D66B7B" w:rsidP="00FD425C">
            <w:pPr>
              <w:keepNext/>
              <w:keepLines/>
              <w:spacing w:after="0"/>
              <w:jc w:val="center"/>
              <w:rPr>
                <w:rFonts w:ascii="Arial" w:hAnsi="Arial"/>
                <w:sz w:val="18"/>
                <w:lang w:eastAsia="zh-CN"/>
              </w:rPr>
            </w:pPr>
            <w:r>
              <w:rPr>
                <w:rFonts w:ascii="Arial" w:hAnsi="Arial"/>
                <w:sz w:val="18"/>
                <w:lang w:eastAsia="zh-CN"/>
              </w:rPr>
              <w:t>DC_7A-(n)66AA</w:t>
            </w:r>
          </w:p>
          <w:p w14:paraId="0FC8CAC1" w14:textId="77777777" w:rsidR="00D66B7B" w:rsidRPr="00DD635F" w:rsidRDefault="00D66B7B" w:rsidP="00FD425C">
            <w:pPr>
              <w:keepNext/>
              <w:keepLines/>
              <w:spacing w:after="0"/>
              <w:jc w:val="center"/>
              <w:rPr>
                <w:rFonts w:ascii="Arial" w:hAnsi="Arial"/>
                <w:sz w:val="18"/>
                <w:szCs w:val="18"/>
                <w:lang w:val="en-US"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25170A48" w14:textId="77777777" w:rsidR="00D66B7B" w:rsidRDefault="00D66B7B" w:rsidP="00FD425C">
            <w:pPr>
              <w:keepNext/>
              <w:keepLines/>
              <w:spacing w:after="0"/>
              <w:jc w:val="center"/>
              <w:rPr>
                <w:rFonts w:ascii="Arial" w:hAnsi="Arial"/>
                <w:sz w:val="18"/>
                <w:lang w:eastAsia="zh-CN"/>
              </w:rPr>
            </w:pPr>
            <w:r>
              <w:rPr>
                <w:rFonts w:ascii="Arial" w:hAnsi="Arial"/>
                <w:sz w:val="18"/>
                <w:lang w:eastAsia="zh-CN"/>
              </w:rPr>
              <w:t>DC_7A_n66A</w:t>
            </w:r>
          </w:p>
          <w:p w14:paraId="7FF24086"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D66B7B" w:rsidRPr="00877CC8" w14:paraId="6C83421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79325" w14:textId="77777777" w:rsidR="00D66B7B" w:rsidRPr="00877CC8" w:rsidRDefault="00D66B7B" w:rsidP="00FD425C">
            <w:pPr>
              <w:keepNext/>
              <w:keepLines/>
              <w:spacing w:after="0"/>
              <w:jc w:val="center"/>
              <w:rPr>
                <w:rFonts w:ascii="Arial" w:hAnsi="Arial"/>
                <w:sz w:val="18"/>
                <w:szCs w:val="18"/>
                <w:lang w:val="fr-FR"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104D2A6" w14:textId="77777777" w:rsidR="00D66B7B" w:rsidRDefault="00D66B7B" w:rsidP="00FD425C">
            <w:pPr>
              <w:keepNext/>
              <w:keepLines/>
              <w:spacing w:after="0"/>
              <w:jc w:val="center"/>
              <w:rPr>
                <w:rFonts w:ascii="Arial" w:hAnsi="Arial"/>
                <w:sz w:val="18"/>
                <w:lang w:eastAsia="zh-CN"/>
              </w:rPr>
            </w:pPr>
            <w:r>
              <w:rPr>
                <w:rFonts w:ascii="Arial" w:hAnsi="Arial"/>
                <w:sz w:val="18"/>
                <w:lang w:eastAsia="zh-CN"/>
              </w:rPr>
              <w:t>DC_7A_n66A</w:t>
            </w:r>
          </w:p>
          <w:p w14:paraId="41120CD6"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D66B7B" w:rsidRPr="00877CC8" w14:paraId="48D7C9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C1A3F" w14:textId="77777777" w:rsidR="00D66B7B" w:rsidRPr="00877CC8" w:rsidRDefault="00D66B7B" w:rsidP="00FD425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3D78FEB"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FB90A96"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66B7B" w:rsidRPr="00877CC8" w14:paraId="5A47005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25A47"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75E1E5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DC_7A_n71A</w:t>
            </w:r>
          </w:p>
          <w:p w14:paraId="40BE2966"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66B7B" w:rsidRPr="00877CC8" w14:paraId="3229EB6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45AEC"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38109B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DC_7A_n71A</w:t>
            </w:r>
          </w:p>
          <w:p w14:paraId="085EA699"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66B7B" w:rsidRPr="00877CC8" w14:paraId="005649D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80A7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9F60E02"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2F8444F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D66B7B" w:rsidRPr="00877CC8" w14:paraId="44615DA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C7B7B"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3BF9C925"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8A65FC7"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21B553E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DC_66A_n77A</w:t>
            </w:r>
          </w:p>
        </w:tc>
      </w:tr>
      <w:tr w:rsidR="00D66B7B" w:rsidRPr="00877CC8" w14:paraId="3535914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380A0"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C7A5E9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p w14:paraId="6D8C2A0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DC_66A_n77A</w:t>
            </w:r>
          </w:p>
        </w:tc>
      </w:tr>
      <w:tr w:rsidR="00D66B7B" w:rsidRPr="00877CC8" w14:paraId="241FD19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3544A"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795929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p w14:paraId="40269B4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DC_66A_n77A</w:t>
            </w:r>
          </w:p>
        </w:tc>
      </w:tr>
      <w:tr w:rsidR="00D66B7B" w:rsidRPr="00877CC8" w14:paraId="79D5E8A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7EBFC"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1E51ED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DDD783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p w14:paraId="3459F34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DC_66A_n77A</w:t>
            </w:r>
          </w:p>
        </w:tc>
      </w:tr>
      <w:tr w:rsidR="00D66B7B" w:rsidRPr="00877CC8" w14:paraId="5B7C421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AC83A" w14:textId="77777777" w:rsidR="00D66B7B" w:rsidRPr="00877CC8" w:rsidRDefault="00D66B7B" w:rsidP="00FD425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5F01B3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7518F2F" w14:textId="77777777" w:rsidR="00D66B7B" w:rsidRPr="00877CC8" w:rsidRDefault="00D66B7B" w:rsidP="00FD425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6EEED55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D66B7B" w:rsidRPr="00877CC8" w14:paraId="0480CDD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FFC551" w14:textId="77777777" w:rsidR="00D66B7B" w:rsidRPr="00877CC8" w:rsidRDefault="00D66B7B" w:rsidP="00FD425C">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419C47" w14:textId="77777777" w:rsidR="00D66B7B" w:rsidRPr="00877CC8" w:rsidRDefault="00D66B7B" w:rsidP="00FD425C">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B152031" w14:textId="77777777" w:rsidR="00D66B7B" w:rsidRPr="00877CC8" w:rsidRDefault="00D66B7B" w:rsidP="00FD425C">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D66B7B" w:rsidRPr="00877CC8" w14:paraId="57AB259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4B8D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DC_7A_n66A-n78A</w:t>
            </w:r>
          </w:p>
          <w:p w14:paraId="1F14223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271797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364D89C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D66B7B" w:rsidRPr="00877CC8" w14:paraId="79C0558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E7962"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lastRenderedPageBreak/>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B1388C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p w14:paraId="577334E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DC_7A_n78A</w:t>
            </w:r>
          </w:p>
        </w:tc>
      </w:tr>
      <w:tr w:rsidR="00D66B7B" w:rsidRPr="00877CC8" w14:paraId="3B9B305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D37C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472190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36D072"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19E79A61" w14:textId="77777777" w:rsidR="00D66B7B" w:rsidRPr="00877CC8" w:rsidRDefault="00D66B7B" w:rsidP="00FD425C">
            <w:pPr>
              <w:keepNext/>
              <w:keepLines/>
              <w:spacing w:after="0"/>
              <w:jc w:val="center"/>
              <w:rPr>
                <w:rFonts w:ascii="Arial" w:hAnsi="Arial"/>
                <w:noProof/>
                <w:sz w:val="18"/>
                <w:lang w:eastAsia="fr-FR"/>
              </w:rPr>
            </w:pPr>
            <w:r w:rsidRPr="00877CC8">
              <w:rPr>
                <w:rFonts w:ascii="Arial" w:hAnsi="Arial"/>
                <w:noProof/>
                <w:sz w:val="18"/>
              </w:rPr>
              <w:t>DC_7C_n78A</w:t>
            </w:r>
          </w:p>
          <w:p w14:paraId="651A437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D66B7B" w:rsidRPr="00877CC8" w14:paraId="1BF6971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9E94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A96E557"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E91C5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EEFFD8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7DD32E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D66B7B" w:rsidRPr="00877CC8" w14:paraId="4BCBF5A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0338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E950BB9"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26EF779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D66B7B" w:rsidRPr="00877CC8" w14:paraId="538CB82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D10E4" w14:textId="77777777" w:rsidR="00D66B7B" w:rsidRPr="00877CC8" w:rsidRDefault="00D66B7B" w:rsidP="00FD425C">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69DDE4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164653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D66B7B" w:rsidRPr="00877CC8" w14:paraId="793ED0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114E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B0B6A88"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DC_7A_n78A</w:t>
            </w:r>
          </w:p>
          <w:p w14:paraId="3002DF57"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DC_66A_n78A</w:t>
            </w:r>
          </w:p>
        </w:tc>
      </w:tr>
      <w:tr w:rsidR="00D66B7B" w:rsidRPr="00877CC8" w14:paraId="0A43B92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F9A54"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230860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92513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66B7B" w:rsidRPr="00877CC8" w14:paraId="12FC9B6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2C9C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8A3FBD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601161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2B91F9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D66B7B" w:rsidRPr="00877CC8" w14:paraId="201FD1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35C5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505A923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A7C70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88A63B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D66B7B" w:rsidRPr="00877CC8" w14:paraId="00981A6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C3EF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DF7C5E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DC_7A_n2A</w:t>
            </w:r>
          </w:p>
          <w:p w14:paraId="7570B9E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DC_71A_n2A</w:t>
            </w:r>
          </w:p>
        </w:tc>
      </w:tr>
      <w:tr w:rsidR="00D66B7B" w:rsidRPr="00877CC8" w14:paraId="2B00CC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A7CDF" w14:textId="77777777" w:rsidR="00D66B7B" w:rsidRPr="00877CC8" w:rsidRDefault="00D66B7B" w:rsidP="00FD425C">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CD55678" w14:textId="77777777" w:rsidR="00D66B7B" w:rsidRDefault="00D66B7B" w:rsidP="00FD425C">
            <w:pPr>
              <w:keepNext/>
              <w:keepLines/>
              <w:spacing w:after="0"/>
              <w:jc w:val="center"/>
              <w:rPr>
                <w:rFonts w:ascii="Arial" w:hAnsi="Arial"/>
                <w:sz w:val="18"/>
              </w:rPr>
            </w:pPr>
            <w:r>
              <w:rPr>
                <w:rFonts w:ascii="Arial" w:hAnsi="Arial"/>
                <w:sz w:val="18"/>
              </w:rPr>
              <w:t>DC_7A_n2A</w:t>
            </w:r>
          </w:p>
          <w:p w14:paraId="4F632EA2" w14:textId="77777777" w:rsidR="00D66B7B" w:rsidRPr="00877CC8" w:rsidRDefault="00D66B7B" w:rsidP="00FD425C">
            <w:pPr>
              <w:keepNext/>
              <w:keepLines/>
              <w:spacing w:after="0"/>
              <w:jc w:val="center"/>
              <w:rPr>
                <w:rFonts w:ascii="Arial" w:hAnsi="Arial"/>
                <w:sz w:val="18"/>
              </w:rPr>
            </w:pPr>
            <w:r>
              <w:rPr>
                <w:rFonts w:ascii="Arial" w:hAnsi="Arial"/>
                <w:sz w:val="18"/>
              </w:rPr>
              <w:t>DC_71A_n2A</w:t>
            </w:r>
          </w:p>
        </w:tc>
      </w:tr>
      <w:tr w:rsidR="00D66B7B" w14:paraId="390F048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6A814" w14:textId="77777777" w:rsidR="00D66B7B" w:rsidRDefault="00D66B7B" w:rsidP="00FD425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C8AE228"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712D8AB" w14:textId="77777777" w:rsidR="00D66B7B" w:rsidRDefault="00D66B7B" w:rsidP="00FD425C">
            <w:pPr>
              <w:keepNext/>
              <w:keepLines/>
              <w:spacing w:after="0"/>
              <w:jc w:val="center"/>
              <w:rPr>
                <w:rFonts w:ascii="Arial" w:hAnsi="Arial"/>
                <w:sz w:val="18"/>
              </w:rPr>
            </w:pPr>
          </w:p>
        </w:tc>
      </w:tr>
      <w:tr w:rsidR="00D66B7B" w14:paraId="6E72760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E1BF8" w14:textId="77777777" w:rsidR="00D66B7B" w:rsidRDefault="00D66B7B" w:rsidP="00FD425C">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53F3B9E8" w14:textId="77777777" w:rsidR="00D66B7B" w:rsidRPr="00E23AEF" w:rsidRDefault="00D66B7B" w:rsidP="00FD425C">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482FD7B1" w14:textId="77777777" w:rsidR="00D66B7B" w:rsidRDefault="00D66B7B" w:rsidP="00FD425C">
            <w:pPr>
              <w:keepNext/>
              <w:keepLines/>
              <w:spacing w:after="0"/>
              <w:jc w:val="center"/>
              <w:rPr>
                <w:rFonts w:ascii="Arial" w:hAnsi="Arial"/>
                <w:sz w:val="18"/>
              </w:rPr>
            </w:pPr>
            <w:r w:rsidRPr="00E23AEF">
              <w:rPr>
                <w:rFonts w:ascii="Arial" w:hAnsi="Arial" w:cs="Arial"/>
                <w:sz w:val="18"/>
              </w:rPr>
              <w:t>DC_71A_n25A</w:t>
            </w:r>
          </w:p>
        </w:tc>
      </w:tr>
      <w:tr w:rsidR="00D66B7B" w:rsidRPr="00877CC8" w14:paraId="4BA9F1C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76E8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BC8AFB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DC_7A_n66A</w:t>
            </w:r>
          </w:p>
          <w:p w14:paraId="3D0A354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DC_71A_n66A</w:t>
            </w:r>
          </w:p>
        </w:tc>
      </w:tr>
      <w:tr w:rsidR="00D66B7B" w:rsidRPr="00877CC8" w14:paraId="24F10C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D4019" w14:textId="77777777" w:rsidR="00D66B7B" w:rsidRPr="00877CC8" w:rsidRDefault="00D66B7B" w:rsidP="00FD425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E80F2FE"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3F6FA67" w14:textId="77777777" w:rsidR="00D66B7B" w:rsidRPr="00877CC8" w:rsidRDefault="00D66B7B" w:rsidP="00FD425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66B7B" w:rsidRPr="00805051" w14:paraId="56BADBC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09E83" w14:textId="77777777" w:rsidR="00D66B7B" w:rsidRPr="007C3342" w:rsidRDefault="00D66B7B" w:rsidP="00FD425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17DF390"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67F5AB55"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66B7B" w:rsidRPr="00877CC8" w14:paraId="080B115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E63D1" w14:textId="77777777" w:rsidR="00D66B7B" w:rsidRPr="00877CC8" w:rsidRDefault="00D66B7B" w:rsidP="00FD425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469832CD" w14:textId="77777777" w:rsidR="00D66B7B"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57E1AF33" w14:textId="77777777" w:rsidR="00D66B7B" w:rsidRPr="00877CC8"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D66B7B" w:rsidRPr="00877CC8" w14:paraId="501A4E7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614D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1D7995A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DC_7A_n78A</w:t>
            </w:r>
          </w:p>
          <w:p w14:paraId="5C70026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DC_71A_n78A</w:t>
            </w:r>
          </w:p>
        </w:tc>
      </w:tr>
      <w:tr w:rsidR="00D66B7B" w:rsidRPr="00B251C4" w14:paraId="3F56008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01108" w14:textId="77777777" w:rsidR="00D66B7B" w:rsidRPr="00B251C4" w:rsidRDefault="00D66B7B" w:rsidP="00FD425C">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0DA1A6C" w14:textId="77777777" w:rsidR="00D66B7B" w:rsidRDefault="00D66B7B" w:rsidP="00FD425C">
            <w:pPr>
              <w:keepNext/>
              <w:keepLines/>
              <w:spacing w:after="0"/>
              <w:jc w:val="center"/>
              <w:rPr>
                <w:rFonts w:ascii="Arial" w:hAnsi="Arial"/>
                <w:sz w:val="18"/>
              </w:rPr>
            </w:pPr>
            <w:r>
              <w:rPr>
                <w:rFonts w:ascii="Arial" w:hAnsi="Arial"/>
                <w:sz w:val="18"/>
              </w:rPr>
              <w:t>DC_7A_n78A</w:t>
            </w:r>
          </w:p>
          <w:p w14:paraId="2A349C1E" w14:textId="77777777" w:rsidR="00D66B7B" w:rsidRPr="00B251C4" w:rsidRDefault="00D66B7B" w:rsidP="00FD425C">
            <w:pPr>
              <w:keepNext/>
              <w:keepLines/>
              <w:spacing w:after="0"/>
              <w:jc w:val="center"/>
              <w:rPr>
                <w:rFonts w:ascii="Arial" w:hAnsi="Arial"/>
                <w:sz w:val="18"/>
              </w:rPr>
            </w:pPr>
            <w:r>
              <w:rPr>
                <w:rFonts w:ascii="Arial" w:hAnsi="Arial"/>
                <w:sz w:val="18"/>
              </w:rPr>
              <w:t>DC_71A_n78A</w:t>
            </w:r>
          </w:p>
        </w:tc>
      </w:tr>
      <w:tr w:rsidR="00D66B7B" w:rsidRPr="00877CC8" w14:paraId="2C671B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F9F9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C79A465"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51A46FF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66B7B" w:rsidRPr="00877CC8" w14:paraId="4F8710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0813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64BA060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66B7B" w:rsidRPr="00877CC8" w14:paraId="55672B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5F29D" w14:textId="77777777" w:rsidR="00D66B7B" w:rsidRPr="00877CC8" w:rsidRDefault="00D66B7B" w:rsidP="00FD425C">
            <w:pPr>
              <w:keepNext/>
              <w:keepLines/>
              <w:spacing w:after="0"/>
              <w:jc w:val="center"/>
              <w:rPr>
                <w:rFonts w:ascii="Arial" w:hAnsi="Arial" w:cs="Arial"/>
                <w:sz w:val="18"/>
                <w:szCs w:val="18"/>
              </w:rPr>
            </w:pPr>
            <w:r w:rsidRPr="00D57C0A">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2CB92257" w14:textId="77777777" w:rsidR="00D66B7B" w:rsidRPr="00877CC8" w:rsidRDefault="00D66B7B" w:rsidP="00FD425C">
            <w:pPr>
              <w:keepNext/>
              <w:keepLines/>
              <w:spacing w:after="0"/>
              <w:jc w:val="center"/>
              <w:rPr>
                <w:rFonts w:ascii="Arial" w:hAnsi="Arial" w:cs="Arial"/>
                <w:sz w:val="18"/>
                <w:szCs w:val="18"/>
              </w:rPr>
            </w:pPr>
            <w:r w:rsidRPr="00D57C0A">
              <w:rPr>
                <w:rFonts w:ascii="Arial" w:hAnsi="Arial" w:cs="Arial"/>
                <w:sz w:val="18"/>
                <w:szCs w:val="18"/>
              </w:rPr>
              <w:t>DC_7A_n78A</w:t>
            </w:r>
          </w:p>
        </w:tc>
      </w:tr>
      <w:tr w:rsidR="00D66B7B" w:rsidRPr="00877CC8" w14:paraId="508DAE9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9EFE6"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36A53448"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AD36D0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DC_7A_n78A</w:t>
            </w:r>
          </w:p>
          <w:p w14:paraId="1C0A41D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DC_7A_n79A</w:t>
            </w:r>
          </w:p>
        </w:tc>
      </w:tr>
      <w:tr w:rsidR="00D66B7B" w:rsidRPr="00877CC8" w14:paraId="5C88F74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01253"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47BE5D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DC_7A_n78A</w:t>
            </w:r>
          </w:p>
          <w:p w14:paraId="502CAA2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DC_7A_n79A</w:t>
            </w:r>
          </w:p>
        </w:tc>
      </w:tr>
      <w:tr w:rsidR="00D66B7B" w:rsidRPr="00877CC8" w14:paraId="2069C0D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35FD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3FFCCE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DC_7A_n78A</w:t>
            </w:r>
          </w:p>
          <w:p w14:paraId="0763F2E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DC_7A_n80A</w:t>
            </w:r>
          </w:p>
        </w:tc>
      </w:tr>
      <w:tr w:rsidR="00D66B7B" w:rsidRPr="00877CC8" w14:paraId="1034177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6B6F2" w14:textId="77777777" w:rsidR="00D66B7B" w:rsidRPr="00470EA5" w:rsidRDefault="00D66B7B" w:rsidP="00FD425C">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46750B0D" w14:textId="77777777" w:rsidR="00D66B7B" w:rsidRPr="00470EA5" w:rsidRDefault="00D66B7B" w:rsidP="00FD425C">
            <w:pPr>
              <w:keepNext/>
              <w:keepLines/>
              <w:spacing w:after="0"/>
              <w:jc w:val="center"/>
              <w:rPr>
                <w:rFonts w:ascii="Arial" w:hAnsi="Arial"/>
                <w:sz w:val="18"/>
              </w:rPr>
            </w:pPr>
            <w:r w:rsidRPr="00470EA5">
              <w:rPr>
                <w:rFonts w:ascii="Arial" w:hAnsi="Arial"/>
                <w:sz w:val="18"/>
              </w:rPr>
              <w:t>DC_7A_n78A</w:t>
            </w:r>
          </w:p>
          <w:p w14:paraId="1335C0DA" w14:textId="77777777" w:rsidR="00D66B7B" w:rsidRPr="00877CC8" w:rsidRDefault="00D66B7B" w:rsidP="00FD425C">
            <w:pPr>
              <w:keepNext/>
              <w:keepLines/>
              <w:spacing w:after="0"/>
              <w:jc w:val="center"/>
              <w:rPr>
                <w:rFonts w:ascii="Arial" w:hAnsi="Arial"/>
                <w:sz w:val="18"/>
              </w:rPr>
            </w:pPr>
            <w:r w:rsidRPr="00470EA5">
              <w:rPr>
                <w:rFonts w:ascii="Arial" w:hAnsi="Arial"/>
                <w:sz w:val="18"/>
              </w:rPr>
              <w:t>DC_7A_n105A</w:t>
            </w:r>
          </w:p>
        </w:tc>
      </w:tr>
      <w:tr w:rsidR="00D66B7B" w:rsidRPr="00877CC8" w14:paraId="02B193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58A92" w14:textId="77777777" w:rsidR="00D66B7B" w:rsidRDefault="00D66B7B" w:rsidP="00FD425C">
            <w:pPr>
              <w:keepNext/>
              <w:keepLines/>
              <w:spacing w:after="0"/>
              <w:jc w:val="center"/>
              <w:rPr>
                <w:rFonts w:ascii="Arial" w:hAnsi="Arial" w:cs="Arial"/>
                <w:sz w:val="18"/>
                <w:szCs w:val="18"/>
              </w:rPr>
            </w:pPr>
            <w:r w:rsidRPr="00877CC8">
              <w:rPr>
                <w:rFonts w:ascii="Arial" w:hAnsi="Arial" w:cs="Arial"/>
                <w:sz w:val="18"/>
                <w:szCs w:val="18"/>
              </w:rPr>
              <w:t>DC_8A_n1A-n3A</w:t>
            </w:r>
          </w:p>
          <w:p w14:paraId="6D51E86A" w14:textId="77777777" w:rsidR="00D66B7B" w:rsidRPr="00877CC8" w:rsidRDefault="00D66B7B" w:rsidP="00FD425C">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A4E217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DC_8A_n1A</w:t>
            </w:r>
          </w:p>
          <w:p w14:paraId="2267C9B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DC_8A_n3A</w:t>
            </w:r>
          </w:p>
        </w:tc>
      </w:tr>
      <w:tr w:rsidR="00D66B7B" w:rsidRPr="00877CC8" w14:paraId="3FD210C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C9815"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E1356CA"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6F56935"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ja-JP"/>
              </w:rPr>
              <w:t>DC_8A_n28A</w:t>
            </w:r>
          </w:p>
        </w:tc>
      </w:tr>
      <w:tr w:rsidR="00D66B7B" w:rsidRPr="00877CC8" w14:paraId="4E93D71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9E214"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9C2FFEB"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8E0AE84"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ja-JP"/>
              </w:rPr>
              <w:t>DC_8A_n40A</w:t>
            </w:r>
          </w:p>
        </w:tc>
      </w:tr>
      <w:tr w:rsidR="00D66B7B" w:rsidRPr="00877CC8" w14:paraId="5A1575C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07996" w14:textId="77777777" w:rsidR="00D66B7B" w:rsidRDefault="00D66B7B" w:rsidP="00FD425C">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4535213F" w14:textId="77777777" w:rsidR="00D66B7B" w:rsidRPr="00877CC8" w:rsidRDefault="00D66B7B" w:rsidP="00FD425C">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4938BE"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E12961B"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D66B7B" w:rsidRPr="00B251C4" w14:paraId="65FA5A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449C2" w14:textId="77777777" w:rsidR="00D66B7B" w:rsidRPr="00B251C4" w:rsidRDefault="00D66B7B" w:rsidP="00FD425C">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9E519F" w14:textId="77777777" w:rsidR="00D66B7B" w:rsidRDefault="00D66B7B" w:rsidP="00FD425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44AE18CD" w14:textId="77777777" w:rsidR="00D66B7B" w:rsidRPr="00B251C4" w:rsidRDefault="00D66B7B" w:rsidP="00FD425C">
            <w:pPr>
              <w:keepNext/>
              <w:keepLines/>
              <w:spacing w:after="0"/>
              <w:jc w:val="center"/>
              <w:rPr>
                <w:rFonts w:ascii="Arial" w:hAnsi="Arial" w:cs="Arial"/>
                <w:sz w:val="18"/>
                <w:lang w:eastAsia="zh-CN"/>
              </w:rPr>
            </w:pPr>
            <w:r>
              <w:rPr>
                <w:rFonts w:ascii="Arial" w:hAnsi="Arial" w:cs="Arial"/>
                <w:sz w:val="18"/>
                <w:lang w:eastAsia="zh-CN"/>
              </w:rPr>
              <w:t>DC_8A_n77A</w:t>
            </w:r>
          </w:p>
        </w:tc>
      </w:tr>
      <w:tr w:rsidR="00D66B7B" w:rsidRPr="00877CC8" w14:paraId="332967D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73469"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8228BBF"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3057CB92"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D66B7B" w:rsidRPr="00877CC8" w14:paraId="22CFE42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0BD94" w14:textId="77777777" w:rsidR="00D66B7B" w:rsidRPr="00877CC8" w:rsidRDefault="00D66B7B" w:rsidP="00FD425C">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lastRenderedPageBreak/>
              <w:t>DC_8A_n1A-n79A</w:t>
            </w:r>
          </w:p>
        </w:tc>
        <w:tc>
          <w:tcPr>
            <w:tcW w:w="5964" w:type="dxa"/>
            <w:tcBorders>
              <w:top w:val="single" w:sz="4" w:space="0" w:color="auto"/>
              <w:left w:val="single" w:sz="4" w:space="0" w:color="auto"/>
              <w:bottom w:val="single" w:sz="4" w:space="0" w:color="auto"/>
              <w:right w:val="single" w:sz="4" w:space="0" w:color="auto"/>
            </w:tcBorders>
          </w:tcPr>
          <w:p w14:paraId="23F5ABE3" w14:textId="77777777" w:rsidR="00D66B7B" w:rsidRPr="00877CC8" w:rsidRDefault="00D66B7B" w:rsidP="00FD425C">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p>
        </w:tc>
      </w:tr>
      <w:tr w:rsidR="00D66B7B" w:rsidRPr="00877CC8" w14:paraId="28B1D1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F9677" w14:textId="77777777" w:rsidR="00D66B7B" w:rsidRPr="00877CC8" w:rsidRDefault="00D66B7B" w:rsidP="00FD425C">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FEC09DA"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DC_(n)3AA</w:t>
            </w:r>
          </w:p>
          <w:p w14:paraId="1D42D9FF"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D66B7B" w:rsidRPr="00877CC8" w14:paraId="58C3466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AEDA7"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63BF0F7"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49810A5"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DC_8A_n28A</w:t>
            </w:r>
          </w:p>
        </w:tc>
      </w:tr>
      <w:tr w:rsidR="00D66B7B" w:rsidRPr="00877CC8" w14:paraId="2BB474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0F406" w14:textId="77777777" w:rsidR="00D66B7B" w:rsidRPr="00877CC8" w:rsidRDefault="00D66B7B" w:rsidP="00FD425C">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64E67C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8EF9F06"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D66B7B" w:rsidRPr="00877CC8" w14:paraId="3765647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FC1D6" w14:textId="77777777" w:rsidR="00D66B7B" w:rsidRPr="00877CC8" w:rsidRDefault="00D66B7B" w:rsidP="00FD425C">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71C0A3B"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9C14AF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66B7B" w:rsidRPr="00877CC8" w14:paraId="39BA723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BB2F9"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C9DC575"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DC_8A_n3A</w:t>
            </w:r>
          </w:p>
          <w:p w14:paraId="7BAD12E2"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D66B7B" w:rsidRPr="00877CC8" w14:paraId="307635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BB903"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7CB5818D"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A37F9C7"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D66B7B" w:rsidRPr="00877CC8" w14:paraId="7E042A4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A041B" w14:textId="77777777" w:rsidR="00D66B7B" w:rsidRDefault="00D66B7B" w:rsidP="00FD425C">
            <w:pPr>
              <w:keepNext/>
              <w:keepLines/>
              <w:spacing w:after="0"/>
              <w:jc w:val="center"/>
              <w:rPr>
                <w:rFonts w:ascii="Arial" w:hAnsi="Arial"/>
                <w:sz w:val="18"/>
              </w:rPr>
            </w:pPr>
            <w:r w:rsidRPr="00877CC8">
              <w:rPr>
                <w:rFonts w:ascii="Arial" w:hAnsi="Arial"/>
                <w:sz w:val="18"/>
              </w:rPr>
              <w:t>DC_8A-11A_n1A</w:t>
            </w:r>
          </w:p>
          <w:p w14:paraId="49AC590C" w14:textId="77777777" w:rsidR="00D66B7B" w:rsidRPr="00877CC8" w:rsidRDefault="00D66B7B" w:rsidP="00FD425C">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73E1080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DC_8A_n1A</w:t>
            </w:r>
          </w:p>
          <w:p w14:paraId="1AFD2F1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DC_11A_n1A</w:t>
            </w:r>
          </w:p>
        </w:tc>
      </w:tr>
      <w:tr w:rsidR="00D66B7B" w:rsidRPr="00877CC8" w14:paraId="2BE13D7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76E25" w14:textId="77777777" w:rsidR="00D66B7B" w:rsidRPr="00877CC8" w:rsidRDefault="00D66B7B" w:rsidP="00FD425C">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3A92E52"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DC_8A_n3A</w:t>
            </w:r>
          </w:p>
          <w:p w14:paraId="6C62F86C"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DC_11A_n3A</w:t>
            </w:r>
          </w:p>
        </w:tc>
      </w:tr>
      <w:tr w:rsidR="00D66B7B" w:rsidRPr="00877CC8" w14:paraId="520C2D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016B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D74101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DC_8A_n28A</w:t>
            </w:r>
          </w:p>
          <w:p w14:paraId="789A49B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DC_11A_n28A</w:t>
            </w:r>
          </w:p>
        </w:tc>
      </w:tr>
      <w:tr w:rsidR="00D66B7B" w:rsidRPr="00877CC8" w14:paraId="064C8CC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F17CE" w14:textId="77777777" w:rsidR="00D66B7B" w:rsidRDefault="00D66B7B" w:rsidP="00FD425C">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01B1139B" w14:textId="77777777" w:rsidR="00D66B7B" w:rsidRPr="00877CC8" w:rsidRDefault="00D66B7B" w:rsidP="00FD425C">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9C5A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DC_8A_n77A</w:t>
            </w:r>
          </w:p>
          <w:p w14:paraId="06304ED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DC_11A_n77A</w:t>
            </w:r>
          </w:p>
        </w:tc>
      </w:tr>
      <w:tr w:rsidR="00D66B7B" w:rsidRPr="00877CC8" w14:paraId="53651F5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1616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C17CEB"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DC_8A_n77A</w:t>
            </w:r>
          </w:p>
          <w:p w14:paraId="43E215A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DC_11A_n77A</w:t>
            </w:r>
          </w:p>
        </w:tc>
      </w:tr>
      <w:tr w:rsidR="00D66B7B" w:rsidRPr="00877CC8" w14:paraId="438042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0935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D0592E"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DC_8A_n77A</w:t>
            </w:r>
          </w:p>
          <w:p w14:paraId="39F9E98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DC_11A_n77A</w:t>
            </w:r>
          </w:p>
        </w:tc>
      </w:tr>
      <w:tr w:rsidR="00D66B7B" w:rsidRPr="00877CC8" w14:paraId="1EF8FC0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1F2E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51039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DC_8A_n78A</w:t>
            </w:r>
          </w:p>
          <w:p w14:paraId="7D0409C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DC_11A_n78A</w:t>
            </w:r>
          </w:p>
        </w:tc>
      </w:tr>
      <w:tr w:rsidR="00D66B7B" w:rsidRPr="00877CC8" w14:paraId="4D45D20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96A7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A538F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DC_8A_n79A</w:t>
            </w:r>
          </w:p>
          <w:p w14:paraId="4E87DD6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DC_11A_n79A</w:t>
            </w:r>
          </w:p>
        </w:tc>
      </w:tr>
      <w:tr w:rsidR="00D66B7B" w:rsidRPr="00877CC8" w14:paraId="55E533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6F198"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BBF1DA6"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DC_8A_n1A</w:t>
            </w:r>
          </w:p>
          <w:p w14:paraId="4DE14371"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DC_20A_n1A</w:t>
            </w:r>
          </w:p>
        </w:tc>
      </w:tr>
      <w:tr w:rsidR="00D66B7B" w:rsidRPr="00877CC8" w14:paraId="0DF555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93D7C"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8B8B421"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DC_8A_n3A</w:t>
            </w:r>
          </w:p>
          <w:p w14:paraId="60E36061"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DC_20A_n3A</w:t>
            </w:r>
          </w:p>
        </w:tc>
      </w:tr>
      <w:tr w:rsidR="00D66B7B" w:rsidRPr="00877CC8" w14:paraId="06611F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F875A" w14:textId="77777777" w:rsidR="00D66B7B" w:rsidRPr="00877CC8" w:rsidRDefault="00D66B7B" w:rsidP="00FD425C">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B283806"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DC_8A_n28A</w:t>
            </w:r>
          </w:p>
          <w:p w14:paraId="30FA1E1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DC_20A_n28A</w:t>
            </w:r>
          </w:p>
        </w:tc>
      </w:tr>
      <w:tr w:rsidR="00D66B7B" w:rsidRPr="00877CC8" w14:paraId="5F4909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F9AF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117FC1F"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503012A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D66B7B" w:rsidRPr="00877CC8" w14:paraId="1801B9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D3D40"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1B536797" w14:textId="77777777" w:rsidR="00D66B7B" w:rsidRDefault="00D66B7B" w:rsidP="00FD425C">
            <w:pPr>
              <w:keepNext/>
              <w:keepLines/>
              <w:spacing w:after="0"/>
              <w:jc w:val="center"/>
              <w:rPr>
                <w:rFonts w:ascii="Arial" w:hAnsi="Arial"/>
                <w:sz w:val="18"/>
              </w:rPr>
            </w:pPr>
            <w:r w:rsidRPr="00877CC8">
              <w:rPr>
                <w:rFonts w:ascii="Arial" w:hAnsi="Arial"/>
                <w:sz w:val="18"/>
              </w:rPr>
              <w:t>DC_8A_n3A</w:t>
            </w:r>
          </w:p>
          <w:p w14:paraId="69B9CD31"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D66B7B" w:rsidRPr="00877CC8" w14:paraId="1980DC6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B0D63"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7D55C6" w14:textId="77777777" w:rsidR="00D66B7B" w:rsidRDefault="00D66B7B" w:rsidP="00FD425C">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0450595C"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D66B7B" w:rsidRPr="00877CC8" w14:paraId="26ABDD0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3A41E"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E0C1127"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FFAE18F"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D66B7B" w:rsidRPr="00877CC8" w14:paraId="1752C4C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A2FBA"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15CD88"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E7AC7E1"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D66B7B" w:rsidRPr="00877CC8" w14:paraId="026E68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2D49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B177D8"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C4F8A03"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D66B7B" w:rsidRPr="00877CC8" w14:paraId="5EC5622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FBDC5"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402195"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6553B01"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D66B7B" w:rsidRPr="00877CC8" w14:paraId="48E684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3C61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9E247BB"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sz w:val="18"/>
              </w:rPr>
              <w:t>DC_8A_n1A</w:t>
            </w:r>
          </w:p>
        </w:tc>
      </w:tr>
      <w:tr w:rsidR="00D66B7B" w:rsidRPr="00877CC8" w14:paraId="655E89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FA1F2"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BA49E6D"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rPr>
              <w:t>DC_8A_n3A</w:t>
            </w:r>
          </w:p>
        </w:tc>
      </w:tr>
      <w:tr w:rsidR="00D66B7B" w:rsidRPr="00877CC8" w14:paraId="116386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CBD00C"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3F9634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DC_8A_n28A</w:t>
            </w:r>
          </w:p>
        </w:tc>
      </w:tr>
      <w:tr w:rsidR="00D66B7B" w:rsidRPr="00877CC8" w14:paraId="64FED7A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8A3F8"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C27268D"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rPr>
              <w:t>DC_8A_n78A</w:t>
            </w:r>
          </w:p>
        </w:tc>
      </w:tr>
      <w:tr w:rsidR="00D66B7B" w:rsidRPr="00877CC8" w14:paraId="4DBFF1B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4C345"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0EE3E31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DC_8A_n1A</w:t>
            </w:r>
          </w:p>
          <w:p w14:paraId="578CC073"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rPr>
              <w:t>DC_38A_n1A</w:t>
            </w:r>
          </w:p>
        </w:tc>
      </w:tr>
      <w:tr w:rsidR="00D66B7B" w:rsidRPr="00877CC8" w14:paraId="513FC2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8CF92" w14:textId="77777777" w:rsidR="00D66B7B" w:rsidRPr="00877CC8" w:rsidRDefault="00D66B7B" w:rsidP="00FD425C">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023008EE" w14:textId="77777777" w:rsidR="00D66B7B" w:rsidRPr="00B070F0" w:rsidRDefault="00D66B7B" w:rsidP="00FD425C">
            <w:pPr>
              <w:keepNext/>
              <w:keepLines/>
              <w:spacing w:after="0"/>
              <w:jc w:val="center"/>
              <w:rPr>
                <w:rFonts w:ascii="Arial" w:hAnsi="Arial"/>
                <w:sz w:val="18"/>
              </w:rPr>
            </w:pPr>
            <w:r w:rsidRPr="00B070F0">
              <w:rPr>
                <w:rFonts w:ascii="Arial" w:hAnsi="Arial"/>
                <w:sz w:val="18"/>
              </w:rPr>
              <w:t>DC_8A_n38A</w:t>
            </w:r>
          </w:p>
          <w:p w14:paraId="07D353BA" w14:textId="77777777" w:rsidR="00D66B7B" w:rsidRPr="00877CC8" w:rsidRDefault="00D66B7B" w:rsidP="00FD425C">
            <w:pPr>
              <w:keepNext/>
              <w:keepLines/>
              <w:spacing w:after="0"/>
              <w:jc w:val="center"/>
              <w:rPr>
                <w:rFonts w:ascii="Arial" w:hAnsi="Arial"/>
                <w:sz w:val="18"/>
              </w:rPr>
            </w:pPr>
            <w:r w:rsidRPr="00B070F0">
              <w:rPr>
                <w:rFonts w:ascii="Arial" w:hAnsi="Arial"/>
                <w:sz w:val="18"/>
              </w:rPr>
              <w:t>DC_8A_n40A</w:t>
            </w:r>
          </w:p>
        </w:tc>
      </w:tr>
      <w:tr w:rsidR="00D66B7B" w:rsidRPr="00B070F0" w14:paraId="40B0477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4D931" w14:textId="01FA502C" w:rsidR="00D66B7B" w:rsidRPr="00B070F0" w:rsidRDefault="00D66B7B" w:rsidP="00FD425C">
            <w:pPr>
              <w:keepNext/>
              <w:keepLines/>
              <w:spacing w:after="0"/>
              <w:jc w:val="center"/>
              <w:rPr>
                <w:rFonts w:ascii="Arial" w:hAnsi="Arial"/>
                <w:sz w:val="18"/>
                <w:lang w:eastAsia="fr-FR"/>
              </w:rPr>
            </w:pPr>
            <w:bookmarkStart w:id="12" w:name="OLE_LINK111"/>
            <w:r>
              <w:rPr>
                <w:rFonts w:ascii="Arial" w:hAnsi="Arial"/>
                <w:sz w:val="18"/>
                <w:lang w:val="en-US" w:eastAsia="zh-CN"/>
              </w:rPr>
              <w:t>DC_8A-39A_n40A</w:t>
            </w:r>
            <w:bookmarkEnd w:id="12"/>
          </w:p>
        </w:tc>
        <w:tc>
          <w:tcPr>
            <w:tcW w:w="5964" w:type="dxa"/>
            <w:tcBorders>
              <w:top w:val="single" w:sz="4" w:space="0" w:color="auto"/>
              <w:left w:val="single" w:sz="4" w:space="0" w:color="auto"/>
              <w:bottom w:val="single" w:sz="4" w:space="0" w:color="auto"/>
              <w:right w:val="single" w:sz="4" w:space="0" w:color="auto"/>
            </w:tcBorders>
          </w:tcPr>
          <w:p w14:paraId="530CDAE1" w14:textId="77777777" w:rsidR="00D66B7B" w:rsidRDefault="00D66B7B" w:rsidP="00FD425C">
            <w:pPr>
              <w:keepNext/>
              <w:keepLines/>
              <w:spacing w:after="0"/>
              <w:jc w:val="center"/>
              <w:rPr>
                <w:rFonts w:ascii="Arial" w:hAnsi="Arial"/>
                <w:sz w:val="18"/>
                <w:lang w:val="en-US" w:eastAsia="zh-CN"/>
              </w:rPr>
            </w:pPr>
            <w:r>
              <w:rPr>
                <w:rFonts w:ascii="Arial" w:hAnsi="Arial"/>
                <w:sz w:val="18"/>
                <w:lang w:val="en-US" w:eastAsia="zh-CN"/>
              </w:rPr>
              <w:t>DC_8A_n40A</w:t>
            </w:r>
          </w:p>
          <w:p w14:paraId="2F35DEC7" w14:textId="77777777" w:rsidR="00D66B7B" w:rsidRPr="00B070F0" w:rsidRDefault="00D66B7B" w:rsidP="00FD425C">
            <w:pPr>
              <w:keepNext/>
              <w:keepLines/>
              <w:spacing w:after="0"/>
              <w:jc w:val="center"/>
              <w:rPr>
                <w:rFonts w:ascii="Arial" w:hAnsi="Arial"/>
                <w:sz w:val="18"/>
              </w:rPr>
            </w:pPr>
            <w:r>
              <w:rPr>
                <w:rFonts w:ascii="Arial" w:hAnsi="Arial"/>
                <w:sz w:val="18"/>
                <w:lang w:val="en-US" w:eastAsia="zh-CN"/>
              </w:rPr>
              <w:t>DC_39A_n40A</w:t>
            </w:r>
          </w:p>
        </w:tc>
      </w:tr>
      <w:tr w:rsidR="00D66B7B" w:rsidRPr="00877CC8" w14:paraId="395B940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38663"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376719" w14:textId="77777777" w:rsidR="00D66B7B" w:rsidRPr="00877CC8" w:rsidRDefault="00D66B7B" w:rsidP="00FD425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F7AE979"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D66B7B" w:rsidRPr="00877CC8" w14:paraId="0A85A48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BD9C5" w14:textId="755BDCF6" w:rsidR="00D66B7B" w:rsidRDefault="00D66B7B" w:rsidP="00FD425C">
            <w:pPr>
              <w:keepNext/>
              <w:keepLines/>
              <w:spacing w:after="0"/>
              <w:jc w:val="center"/>
              <w:rPr>
                <w:rFonts w:ascii="Arial" w:hAnsi="Arial"/>
                <w:sz w:val="18"/>
                <w:lang w:val="en-US" w:eastAsia="zh-CN"/>
              </w:rPr>
            </w:pPr>
            <w:bookmarkStart w:id="13" w:name="OLE_LINK122"/>
            <w:bookmarkStart w:id="14" w:name="OLE_LINK123"/>
            <w:r>
              <w:rPr>
                <w:rFonts w:ascii="Arial" w:hAnsi="Arial"/>
                <w:sz w:val="18"/>
                <w:lang w:val="en-US" w:eastAsia="zh-CN"/>
              </w:rPr>
              <w:t>DC_8A-39A_n41A</w:t>
            </w:r>
            <w:bookmarkEnd w:id="13"/>
            <w:bookmarkEnd w:id="14"/>
          </w:p>
          <w:p w14:paraId="3DEE17A2" w14:textId="77777777" w:rsidR="00D66B7B" w:rsidRPr="00877CC8" w:rsidRDefault="00D66B7B" w:rsidP="00FD425C">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720D7D1D" w14:textId="77777777" w:rsidR="00D66B7B" w:rsidRPr="00877CC8" w:rsidRDefault="00D66B7B" w:rsidP="00FD425C">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D66B7B" w:rsidRPr="00877CC8" w14:paraId="40DEBB4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533D8"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lastRenderedPageBreak/>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6A2C1C9" w14:textId="77777777" w:rsidR="00D66B7B" w:rsidRPr="00877CC8" w:rsidRDefault="00D66B7B" w:rsidP="00FD425C">
            <w:pPr>
              <w:keepNext/>
              <w:keepLines/>
              <w:spacing w:after="0"/>
              <w:jc w:val="center"/>
              <w:rPr>
                <w:rFonts w:ascii="Arial" w:hAnsi="Arial" w:cs="Arial"/>
                <w:color w:val="000000"/>
                <w:sz w:val="18"/>
              </w:rPr>
            </w:pPr>
            <w:r w:rsidRPr="00877CC8">
              <w:rPr>
                <w:rFonts w:ascii="Arial" w:hAnsi="Arial" w:cs="Arial"/>
                <w:color w:val="000000"/>
                <w:sz w:val="18"/>
              </w:rPr>
              <w:t>DC_8A_n39A</w:t>
            </w:r>
          </w:p>
          <w:p w14:paraId="7CF0E71A"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D66B7B" w:rsidRPr="00877CC8" w14:paraId="771A391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406FC" w14:textId="77777777" w:rsidR="00D66B7B" w:rsidRDefault="00D66B7B" w:rsidP="00FD425C">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6A4CCA1C" w14:textId="77777777" w:rsidR="00D66B7B" w:rsidRPr="00877CC8" w:rsidRDefault="00D66B7B" w:rsidP="00FD425C">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1EF288D6" w14:textId="77777777" w:rsidR="00D66B7B" w:rsidRDefault="00D66B7B" w:rsidP="00FD425C">
            <w:pPr>
              <w:keepNext/>
              <w:keepLines/>
              <w:spacing w:after="0"/>
              <w:jc w:val="center"/>
              <w:rPr>
                <w:rFonts w:ascii="Arial" w:hAnsi="Arial"/>
                <w:sz w:val="18"/>
                <w:lang w:val="en-US" w:eastAsia="zh-CN"/>
              </w:rPr>
            </w:pPr>
            <w:r>
              <w:rPr>
                <w:rFonts w:ascii="Arial" w:hAnsi="Arial" w:hint="eastAsia"/>
                <w:sz w:val="18"/>
                <w:lang w:val="en-US" w:eastAsia="zh-CN"/>
              </w:rPr>
              <w:t>DC_8A_n79A</w:t>
            </w:r>
          </w:p>
          <w:p w14:paraId="59784C76" w14:textId="77777777" w:rsidR="00D66B7B" w:rsidRPr="00877CC8" w:rsidRDefault="00D66B7B" w:rsidP="00FD425C">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D66B7B" w:rsidRPr="00877CC8" w14:paraId="3202C19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CE240"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508266" w14:textId="77777777" w:rsidR="00D66B7B" w:rsidRPr="00877CC8" w:rsidRDefault="00D66B7B" w:rsidP="00FD425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4A75207"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D66B7B" w:rsidRPr="00877CC8" w14:paraId="73DD543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A938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DC_8A-40A_n1A</w:t>
            </w:r>
          </w:p>
          <w:p w14:paraId="2C8A86AC"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95D4C2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B3F3B9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D66B7B" w:rsidRPr="00877CC8" w14:paraId="70C8F0A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48558" w14:textId="77777777" w:rsidR="00D66B7B" w:rsidRDefault="00D66B7B" w:rsidP="00FD425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1BAC3FD6" w14:textId="77777777" w:rsidR="00D66B7B" w:rsidRPr="00877CC8" w:rsidRDefault="00D66B7B" w:rsidP="00FD425C">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A19B76E" w14:textId="77777777" w:rsidR="00D66B7B" w:rsidRPr="00877CC8" w:rsidRDefault="00D66B7B" w:rsidP="00FD425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079EC3C4"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D66B7B" w:rsidRPr="00877CC8" w14:paraId="25AEB1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4DDD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DC_8A-40A_n78A</w:t>
            </w:r>
          </w:p>
          <w:p w14:paraId="067FF46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5CFBEB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DC_8A_n78A</w:t>
            </w:r>
          </w:p>
          <w:p w14:paraId="3DD4BEF6"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D66B7B" w:rsidRPr="00877CC8" w14:paraId="1495CB7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2BFD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DC_8A-40A_n78(2A)</w:t>
            </w:r>
          </w:p>
          <w:p w14:paraId="4AE6895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92F166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DC_8A_n78A</w:t>
            </w:r>
          </w:p>
          <w:p w14:paraId="6E7B8B2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DC_40A_n78A</w:t>
            </w:r>
          </w:p>
        </w:tc>
      </w:tr>
      <w:tr w:rsidR="00D66B7B" w:rsidRPr="00877CC8" w14:paraId="18962E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BFAA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DBB079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DC_8A_n40A</w:t>
            </w:r>
          </w:p>
          <w:p w14:paraId="1B1F3DE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DC_8A_n78A</w:t>
            </w:r>
          </w:p>
        </w:tc>
      </w:tr>
      <w:tr w:rsidR="00D66B7B" w:rsidRPr="00877CC8" w14:paraId="6AC02A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CA9A1" w14:textId="77777777" w:rsidR="00D66B7B"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4D846027"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6A6989C3"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DD6F69F"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66B7B" w:rsidRPr="00877CC8" w14:paraId="418C4F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A2F68"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1269A59D"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A034309"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A2FA9A7"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D66B7B" w:rsidRPr="00877CC8" w14:paraId="363C865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ECCD4"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E94B384"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B781E7"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1FFF688A"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45A4602"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D66B7B" w:rsidRPr="00877CC8" w14:paraId="6EEE90D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A28EB"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A00A87E"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64CE3E9"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4ED0181E"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03A12C3"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D66B7B" w:rsidRPr="008854EA" w14:paraId="57A74E7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76551" w14:textId="77777777" w:rsidR="00D66B7B" w:rsidRPr="008854EA" w:rsidRDefault="00D66B7B" w:rsidP="00FD425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5536ACC4" w14:textId="77777777" w:rsidR="00D66B7B" w:rsidRPr="008854EA" w:rsidRDefault="00D66B7B" w:rsidP="00FD425C">
            <w:pPr>
              <w:pStyle w:val="TAC"/>
              <w:rPr>
                <w:rFonts w:cs="Arial"/>
                <w:color w:val="000000"/>
                <w:szCs w:val="18"/>
                <w:lang w:val="en-US" w:eastAsia="zh-CN" w:bidi="ar"/>
              </w:rPr>
            </w:pPr>
            <w:r w:rsidRPr="008854EA">
              <w:rPr>
                <w:rFonts w:cs="Arial"/>
                <w:color w:val="000000"/>
                <w:szCs w:val="18"/>
                <w:lang w:val="en-US" w:eastAsia="zh-CN" w:bidi="ar"/>
              </w:rPr>
              <w:t>DC_8A_n78A</w:t>
            </w:r>
          </w:p>
          <w:p w14:paraId="2D8EBAF7" w14:textId="77777777" w:rsidR="00D66B7B" w:rsidRPr="008854EA" w:rsidRDefault="00D66B7B" w:rsidP="00FD425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D66B7B" w:rsidRPr="008854EA" w14:paraId="5FFFB2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97EDF" w14:textId="77777777" w:rsidR="00D66B7B" w:rsidRPr="008854EA" w:rsidRDefault="00D66B7B" w:rsidP="00FD425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8051CD5" w14:textId="77777777" w:rsidR="00D66B7B" w:rsidRPr="008854EA" w:rsidRDefault="00D66B7B" w:rsidP="00FD425C">
            <w:pPr>
              <w:pStyle w:val="TAC"/>
              <w:rPr>
                <w:rFonts w:cs="Arial"/>
                <w:color w:val="000000"/>
                <w:szCs w:val="18"/>
                <w:lang w:val="en-US" w:eastAsia="zh-CN" w:bidi="ar"/>
              </w:rPr>
            </w:pPr>
            <w:r w:rsidRPr="008854EA">
              <w:rPr>
                <w:rFonts w:cs="Arial"/>
                <w:color w:val="000000"/>
                <w:szCs w:val="18"/>
                <w:lang w:val="en-US" w:eastAsia="zh-CN" w:bidi="ar"/>
              </w:rPr>
              <w:t>DC_8A_n78A</w:t>
            </w:r>
          </w:p>
          <w:p w14:paraId="772FFFD3" w14:textId="77777777" w:rsidR="00D66B7B" w:rsidRPr="008854EA" w:rsidRDefault="00D66B7B" w:rsidP="00FD425C">
            <w:pPr>
              <w:pStyle w:val="TAC"/>
              <w:rPr>
                <w:rFonts w:cs="Arial"/>
                <w:color w:val="000000"/>
                <w:szCs w:val="18"/>
                <w:lang w:val="en-US" w:eastAsia="zh-CN" w:bidi="ar"/>
              </w:rPr>
            </w:pPr>
            <w:r w:rsidRPr="008854EA">
              <w:rPr>
                <w:rFonts w:cs="Arial"/>
                <w:color w:val="000000"/>
                <w:szCs w:val="18"/>
                <w:lang w:val="en-US" w:eastAsia="zh-CN" w:bidi="ar"/>
              </w:rPr>
              <w:t>DC_41A_n78A</w:t>
            </w:r>
          </w:p>
          <w:p w14:paraId="077649F3" w14:textId="77777777" w:rsidR="00D66B7B" w:rsidRPr="008854EA" w:rsidRDefault="00D66B7B" w:rsidP="00FD425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D66B7B" w:rsidRPr="00877CC8" w14:paraId="69FF6D9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97CE2" w14:textId="77777777" w:rsidR="00D66B7B" w:rsidRDefault="00D66B7B" w:rsidP="00FD425C">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3CE8DCAB" w14:textId="77777777" w:rsidR="00D66B7B" w:rsidRDefault="00D66B7B" w:rsidP="00FD425C">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4C665B9F" w14:textId="77777777" w:rsidR="00D66B7B" w:rsidRDefault="00D66B7B" w:rsidP="00FD425C">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0DD5B1E4" w14:textId="77777777" w:rsidR="00D66B7B" w:rsidRPr="00877CC8" w:rsidRDefault="00D66B7B" w:rsidP="00FD425C">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16241C"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E742D6D"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66B7B" w:rsidRPr="00877CC8" w14:paraId="045A77D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CF0A9"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C4947F3"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5A3D33"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AEA942E"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443B3EE"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D66B7B" w:rsidRPr="00877CC8" w14:paraId="291147A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37C46"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B339C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DC_8A_n3A</w:t>
            </w:r>
          </w:p>
          <w:p w14:paraId="3BBBA763"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DC_42A_n3A</w:t>
            </w:r>
          </w:p>
        </w:tc>
      </w:tr>
      <w:tr w:rsidR="00D66B7B" w:rsidRPr="00877CC8" w14:paraId="40DD65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5839E"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70A9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DC_8A_n3A</w:t>
            </w:r>
          </w:p>
          <w:p w14:paraId="65EEBDB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DC_42A_n3A</w:t>
            </w:r>
          </w:p>
          <w:p w14:paraId="12F0F46B"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DC_42C_n3A</w:t>
            </w:r>
          </w:p>
        </w:tc>
      </w:tr>
      <w:tr w:rsidR="00D66B7B" w:rsidRPr="00877CC8" w14:paraId="0D0F818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21ED3"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545FD"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DC_8A_n28A</w:t>
            </w:r>
          </w:p>
          <w:p w14:paraId="0D4AE3BD"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DC_42A_n28A</w:t>
            </w:r>
          </w:p>
        </w:tc>
      </w:tr>
      <w:tr w:rsidR="00D66B7B" w:rsidRPr="00877CC8" w14:paraId="74F6CDC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A11C2"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B80BE6"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DC_8A_n28A</w:t>
            </w:r>
          </w:p>
          <w:p w14:paraId="3BAD813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DC_42A_n28A</w:t>
            </w:r>
          </w:p>
          <w:p w14:paraId="0A44301F"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DC_42C_n28A</w:t>
            </w:r>
          </w:p>
        </w:tc>
      </w:tr>
      <w:tr w:rsidR="00D66B7B" w:rsidRPr="00877CC8" w14:paraId="4111039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063A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303C6905"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95ACC0"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DC_8A_n77A</w:t>
            </w:r>
          </w:p>
        </w:tc>
      </w:tr>
      <w:tr w:rsidR="00D66B7B" w:rsidRPr="00877CC8" w14:paraId="3EB85FE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46AE9"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3E46546C"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B217CA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DC_8A_n77A</w:t>
            </w:r>
          </w:p>
        </w:tc>
      </w:tr>
      <w:tr w:rsidR="00D66B7B" w:rsidRPr="00877CC8" w14:paraId="3574471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3C1B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C6C389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DC_8A_n41A,</w:t>
            </w:r>
          </w:p>
          <w:p w14:paraId="1EC2E26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D66B7B" w:rsidRPr="00877CC8" w14:paraId="35AA0C4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7DD46" w14:textId="77777777" w:rsidR="00D66B7B" w:rsidRPr="00877CC8" w:rsidRDefault="00D66B7B" w:rsidP="00FD425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1C50AECF" w14:textId="77777777" w:rsidR="00D66B7B" w:rsidRPr="00877CC8" w:rsidRDefault="00D66B7B" w:rsidP="00FD425C">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E4EEFA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DC_8A_n77A</w:t>
            </w:r>
          </w:p>
          <w:p w14:paraId="154C92D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DC_8A_n79A</w:t>
            </w:r>
          </w:p>
        </w:tc>
      </w:tr>
      <w:tr w:rsidR="00D66B7B" w:rsidRPr="00B251C4" w14:paraId="1F63A92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61F9D" w14:textId="77777777" w:rsidR="00D66B7B" w:rsidRPr="00B251C4" w:rsidRDefault="00D66B7B" w:rsidP="00FD425C">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B17B4BC" w14:textId="77777777" w:rsidR="00D66B7B" w:rsidRDefault="00D66B7B" w:rsidP="00FD425C">
            <w:pPr>
              <w:keepNext/>
              <w:keepLines/>
              <w:spacing w:after="0"/>
              <w:jc w:val="center"/>
              <w:rPr>
                <w:rFonts w:ascii="Arial" w:hAnsi="Arial"/>
                <w:sz w:val="18"/>
                <w:lang w:eastAsia="en-GB"/>
              </w:rPr>
            </w:pPr>
            <w:r>
              <w:rPr>
                <w:rFonts w:ascii="Arial" w:hAnsi="Arial"/>
                <w:sz w:val="18"/>
              </w:rPr>
              <w:t>DC_8A_n77A</w:t>
            </w:r>
          </w:p>
          <w:p w14:paraId="777D5CF2" w14:textId="77777777" w:rsidR="00D66B7B" w:rsidRPr="00B251C4" w:rsidRDefault="00D66B7B" w:rsidP="00FD425C">
            <w:pPr>
              <w:keepNext/>
              <w:keepLines/>
              <w:spacing w:after="0"/>
              <w:jc w:val="center"/>
              <w:rPr>
                <w:rFonts w:ascii="Arial" w:hAnsi="Arial"/>
                <w:sz w:val="18"/>
              </w:rPr>
            </w:pPr>
            <w:r>
              <w:rPr>
                <w:rFonts w:ascii="Arial" w:hAnsi="Arial"/>
                <w:sz w:val="18"/>
              </w:rPr>
              <w:t>DC_8A_n79A</w:t>
            </w:r>
          </w:p>
        </w:tc>
      </w:tr>
      <w:tr w:rsidR="00D66B7B" w:rsidRPr="00877CC8" w14:paraId="5D7D8C4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CECB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0F3425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DC_8A_n78A</w:t>
            </w:r>
          </w:p>
          <w:p w14:paraId="0F44CD1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DC_8A_n80A</w:t>
            </w:r>
          </w:p>
        </w:tc>
      </w:tr>
      <w:tr w:rsidR="00D66B7B" w:rsidRPr="00877CC8" w14:paraId="5289021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B74B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398EC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DC_8A_n78A,</w:t>
            </w:r>
          </w:p>
          <w:p w14:paraId="5E287E7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D66B7B" w:rsidRPr="00877CC8" w14:paraId="7E884CB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1D1D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7B383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DC_8A_n79A,</w:t>
            </w:r>
          </w:p>
          <w:p w14:paraId="232932A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D66B7B" w:rsidRPr="00877CC8" w14:paraId="2B83A10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3D67B"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lastRenderedPageBreak/>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7809F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DC_11A_n1A</w:t>
            </w:r>
          </w:p>
          <w:p w14:paraId="7E234E6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DC_11A_n77A</w:t>
            </w:r>
          </w:p>
        </w:tc>
      </w:tr>
      <w:tr w:rsidR="00D66B7B" w:rsidRPr="00877CC8" w14:paraId="7783226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6759E"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9B1EF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DC_11A_n1A</w:t>
            </w:r>
          </w:p>
          <w:p w14:paraId="1CFED6C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sz w:val="18"/>
                <w:lang w:eastAsia="zh-CN"/>
              </w:rPr>
              <w:t>DC_11A_n77A</w:t>
            </w:r>
          </w:p>
        </w:tc>
      </w:tr>
      <w:tr w:rsidR="00D66B7B" w:rsidRPr="00877CC8" w14:paraId="48FEA49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ACE0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B4E1CC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DC_11A_n3A</w:t>
            </w:r>
          </w:p>
          <w:p w14:paraId="4EB320D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DC_11A_n28A</w:t>
            </w:r>
          </w:p>
        </w:tc>
      </w:tr>
      <w:tr w:rsidR="00D66B7B" w:rsidRPr="00877CC8" w14:paraId="6C4247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C938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53B3E8F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DC_11A_n3A</w:t>
            </w:r>
          </w:p>
          <w:p w14:paraId="37FC7C8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DC_11A_n77A</w:t>
            </w:r>
          </w:p>
        </w:tc>
      </w:tr>
      <w:tr w:rsidR="00D66B7B" w:rsidRPr="00877CC8" w14:paraId="1EA3C2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CAD2C"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24C3E1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DC_11A_n3A</w:t>
            </w:r>
          </w:p>
          <w:p w14:paraId="71F6A84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DC_11A_n77A</w:t>
            </w:r>
          </w:p>
        </w:tc>
      </w:tr>
      <w:tr w:rsidR="00D66B7B" w:rsidRPr="00877CC8" w14:paraId="1D357C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B4754" w14:textId="77777777" w:rsidR="00D66B7B" w:rsidRPr="00877CC8" w:rsidRDefault="00D66B7B" w:rsidP="00FD425C">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7CC251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DC_11A_n3A</w:t>
            </w:r>
          </w:p>
          <w:p w14:paraId="7DB82A2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DC_11A_n79A</w:t>
            </w:r>
          </w:p>
        </w:tc>
      </w:tr>
      <w:tr w:rsidR="00D66B7B" w:rsidRPr="00877CC8" w14:paraId="2E32D64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17028" w14:textId="77777777" w:rsidR="00D66B7B" w:rsidRPr="00877CC8" w:rsidRDefault="00D66B7B" w:rsidP="00FD425C">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A388466"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453C1D0A" w14:textId="77777777" w:rsidR="00D66B7B" w:rsidRPr="00877CC8" w:rsidRDefault="00D66B7B" w:rsidP="00FD425C">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D66B7B" w:rsidRPr="00877CC8" w14:paraId="3A3E1F1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282B5" w14:textId="77777777" w:rsidR="00D66B7B" w:rsidRPr="00877CC8" w:rsidRDefault="00D66B7B" w:rsidP="00FD425C">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B6D46B3" w14:textId="77777777" w:rsidR="00D66B7B" w:rsidRPr="00877CC8" w:rsidRDefault="00D66B7B" w:rsidP="00FD425C">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D66B7B" w:rsidRPr="00877CC8" w14:paraId="37C98C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A8113" w14:textId="77777777" w:rsidR="00D66B7B" w:rsidRPr="00877CC8" w:rsidRDefault="00D66B7B" w:rsidP="00FD425C">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B76B50E"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40CBD5E" w14:textId="77777777" w:rsidR="00D66B7B" w:rsidRPr="00877CC8" w:rsidRDefault="00D66B7B" w:rsidP="00FD425C">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D66B7B" w:rsidRPr="00877CC8" w14:paraId="524C58F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1C90D" w14:textId="77777777" w:rsidR="00D66B7B" w:rsidRPr="00877CC8" w:rsidRDefault="00D66B7B" w:rsidP="00FD425C">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D2ACAAC"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DADDEE2" w14:textId="77777777" w:rsidR="00D66B7B" w:rsidRPr="00877CC8" w:rsidRDefault="00D66B7B" w:rsidP="00FD425C">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D66B7B" w:rsidRPr="00877CC8" w14:paraId="23A1711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F00C2"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2CCEF50"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7B05ABEC"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66B7B" w:rsidRPr="00877CC8" w14:paraId="3277428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CA95F"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07A5A75"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0ED1624"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66B7B" w:rsidRPr="00877CC8" w14:paraId="592EB03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06B58"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662E62F"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2B258366"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66B7B" w:rsidRPr="00877CC8" w14:paraId="0C58AF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B888B"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2236C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DC_11A_n28A</w:t>
            </w:r>
          </w:p>
          <w:p w14:paraId="5F9C5AEA"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hAnsi="Arial"/>
                <w:sz w:val="18"/>
              </w:rPr>
              <w:t>DC_11A_n77A</w:t>
            </w:r>
          </w:p>
        </w:tc>
      </w:tr>
      <w:tr w:rsidR="00D66B7B" w:rsidRPr="00877CC8" w14:paraId="0CB4F0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362F3"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137D59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DC_11A_n28A</w:t>
            </w:r>
          </w:p>
          <w:p w14:paraId="6609455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DC_11A_n77A</w:t>
            </w:r>
          </w:p>
        </w:tc>
      </w:tr>
      <w:tr w:rsidR="00D66B7B" w:rsidRPr="00877CC8" w14:paraId="7D18879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A4B13"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186ECF21" w14:textId="77777777" w:rsidR="00D66B7B" w:rsidRPr="00877CC8" w:rsidRDefault="00D66B7B" w:rsidP="00FD425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6E0CD371"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lang w:eastAsia="zh-CN"/>
              </w:rPr>
              <w:t>DC_11A_n79A</w:t>
            </w:r>
          </w:p>
        </w:tc>
      </w:tr>
      <w:tr w:rsidR="00D66B7B" w:rsidRPr="00B251C4" w14:paraId="04E8F68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5A6B6" w14:textId="77777777" w:rsidR="00D66B7B" w:rsidRPr="00B251C4" w:rsidRDefault="00D66B7B" w:rsidP="00FD425C">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6A95049" w14:textId="77777777" w:rsidR="00D66B7B" w:rsidRDefault="00D66B7B" w:rsidP="00FD425C">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4879D4E3" w14:textId="77777777" w:rsidR="00D66B7B" w:rsidRPr="00B251C4" w:rsidRDefault="00D66B7B" w:rsidP="00FD425C">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D66B7B" w:rsidRPr="00877CC8" w14:paraId="13E877E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6B916"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C378098"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84D2DF3"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D66B7B" w:rsidRPr="00877CC8" w14:paraId="1CF187E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BB9D8"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C257BC4"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50A0869"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66B7B" w:rsidRPr="00877CC8" w14:paraId="36EDAA1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66D38" w14:textId="77777777" w:rsidR="00D66B7B" w:rsidRPr="00877CC8" w:rsidRDefault="00D66B7B" w:rsidP="00FD425C">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20C8FD2C" w14:textId="77777777" w:rsidR="00D66B7B" w:rsidRPr="00646DAD" w:rsidRDefault="00D66B7B" w:rsidP="00FD425C">
            <w:pPr>
              <w:pStyle w:val="TAC"/>
              <w:rPr>
                <w:rFonts w:cs="Arial"/>
                <w:szCs w:val="18"/>
              </w:rPr>
            </w:pPr>
            <w:r w:rsidRPr="003A62D7">
              <w:rPr>
                <w:rFonts w:cs="Arial"/>
                <w:szCs w:val="18"/>
              </w:rPr>
              <w:t>DC_12A_n2A</w:t>
            </w:r>
          </w:p>
          <w:p w14:paraId="59A55654" w14:textId="77777777" w:rsidR="00D66B7B" w:rsidRPr="00877CC8" w:rsidRDefault="00D66B7B" w:rsidP="00FD425C">
            <w:pPr>
              <w:keepNext/>
              <w:keepLines/>
              <w:spacing w:after="0"/>
              <w:jc w:val="center"/>
              <w:rPr>
                <w:rFonts w:ascii="Arial" w:hAnsi="Arial" w:cs="Arial"/>
                <w:sz w:val="18"/>
                <w:szCs w:val="18"/>
              </w:rPr>
            </w:pPr>
            <w:r w:rsidRPr="00260D49">
              <w:rPr>
                <w:rFonts w:ascii="Arial" w:hAnsi="Arial" w:cs="Arial"/>
                <w:sz w:val="18"/>
                <w:szCs w:val="18"/>
              </w:rPr>
              <w:t>DC_12A_n66A</w:t>
            </w:r>
          </w:p>
        </w:tc>
      </w:tr>
      <w:tr w:rsidR="00D66B7B" w:rsidRPr="003A62D7" w14:paraId="560BDFD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2D21A" w14:textId="77777777" w:rsidR="00D66B7B" w:rsidRPr="00646DAD" w:rsidRDefault="00D66B7B" w:rsidP="00FD425C">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3F630D8E" w14:textId="77777777" w:rsidR="00D66B7B" w:rsidRPr="003A62D7" w:rsidRDefault="00D66B7B" w:rsidP="00FD425C">
            <w:pPr>
              <w:pStyle w:val="TAC"/>
              <w:rPr>
                <w:rFonts w:cs="Arial"/>
                <w:szCs w:val="18"/>
              </w:rPr>
            </w:pPr>
            <w:r w:rsidRPr="00763926">
              <w:rPr>
                <w:rFonts w:cs="Arial" w:hint="eastAsia"/>
                <w:szCs w:val="18"/>
              </w:rPr>
              <w:t>DC_12A_n2A</w:t>
            </w:r>
            <w:r w:rsidRPr="00763926">
              <w:rPr>
                <w:rFonts w:cs="Arial" w:hint="eastAsia"/>
                <w:szCs w:val="18"/>
              </w:rPr>
              <w:br/>
              <w:t>DC_12A_n77A</w:t>
            </w:r>
          </w:p>
        </w:tc>
      </w:tr>
      <w:tr w:rsidR="00D66B7B" w:rsidRPr="00877CC8" w14:paraId="585B365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64FF6"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41864D95"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D66B7B" w:rsidRPr="00877CC8" w14:paraId="59395DC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00F41"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A96092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DC_12A_n5A</w:t>
            </w:r>
          </w:p>
          <w:p w14:paraId="28EAF803"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66B7B" w:rsidRPr="00877CC8" w14:paraId="7EDB8AF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0BC6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AD9362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9FE60F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D66B7B" w:rsidRPr="00877CC8" w14:paraId="44D7315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E593B"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F61F4E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DC_12A_n7A</w:t>
            </w:r>
          </w:p>
          <w:p w14:paraId="1BFC9B1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DC_12A_n66A</w:t>
            </w:r>
          </w:p>
        </w:tc>
      </w:tr>
      <w:tr w:rsidR="00D66B7B" w:rsidRPr="00877CC8" w14:paraId="3E500FF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D1BAC"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66B3E0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DC_12A_n7A</w:t>
            </w:r>
          </w:p>
          <w:p w14:paraId="6B3729E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DC_12A_n78A</w:t>
            </w:r>
          </w:p>
        </w:tc>
      </w:tr>
      <w:tr w:rsidR="00D66B7B" w:rsidRPr="00877CC8" w14:paraId="08D9C1E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21AE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A4DE588"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96B6A4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66B7B" w:rsidRPr="00877CC8" w14:paraId="40BCA3C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14C2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8046B8F"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C9F278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66B7B" w:rsidRPr="00877CC8" w14:paraId="5879D32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3466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D0FEF92"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766A94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66B7B" w:rsidRPr="00877CC8" w14:paraId="704109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6536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BD9DD1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DC_12A_n2A</w:t>
            </w:r>
          </w:p>
          <w:p w14:paraId="4003E3A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DC_30A_n2A</w:t>
            </w:r>
          </w:p>
        </w:tc>
      </w:tr>
      <w:tr w:rsidR="00D66B7B" w:rsidRPr="00877CC8" w14:paraId="76756F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3AEA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02039E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DC_12A_n5A</w:t>
            </w:r>
          </w:p>
          <w:p w14:paraId="5F590DD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66B7B" w:rsidRPr="00877CC8" w14:paraId="290B23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D1BD9"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D6212F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467F9F3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D66B7B" w:rsidRPr="00877CC8" w14:paraId="2106070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AF7C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val="fi-FI" w:eastAsia="fi-FI"/>
              </w:rPr>
              <w:lastRenderedPageBreak/>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B04CC2"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37D828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D66B7B" w:rsidRPr="00877CC8" w14:paraId="59FD64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987E3"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2EF0D92"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67E8687D"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66B7B" w:rsidRPr="00877CC8" w14:paraId="2BDEBE8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4C627" w14:textId="77777777" w:rsidR="00D66B7B" w:rsidRPr="00877CC8" w:rsidRDefault="00D66B7B" w:rsidP="00FD425C">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162A82D" w14:textId="77777777" w:rsidR="00D66B7B" w:rsidRPr="00D425BE" w:rsidRDefault="00D66B7B" w:rsidP="00FD425C">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10DA904E" w14:textId="77777777" w:rsidR="00D66B7B" w:rsidRPr="00877CC8" w:rsidRDefault="00D66B7B" w:rsidP="00FD425C">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D66B7B" w:rsidRPr="00877CC8" w14:paraId="2156194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011B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3F5718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DC_12A_n5A</w:t>
            </w:r>
          </w:p>
          <w:p w14:paraId="7A120BA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DC_48A_n5A</w:t>
            </w:r>
          </w:p>
        </w:tc>
      </w:tr>
      <w:tr w:rsidR="00D66B7B" w:rsidRPr="00877CC8" w14:paraId="2F00896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48C5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258AD6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D66B7B" w:rsidRPr="00877CC8" w14:paraId="3C959BD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4177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C255BB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DC_12A_n2A</w:t>
            </w:r>
          </w:p>
          <w:p w14:paraId="303D593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D66B7B" w:rsidRPr="00877CC8" w14:paraId="3553CC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7FAF7" w14:textId="77777777" w:rsidR="00D66B7B" w:rsidRPr="00877CC8" w:rsidRDefault="00D66B7B" w:rsidP="00FD425C">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45B3C599"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DC_12A_n2A</w:t>
            </w:r>
          </w:p>
          <w:p w14:paraId="1CB05FB1"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DC_66A_n2A</w:t>
            </w:r>
          </w:p>
        </w:tc>
      </w:tr>
      <w:tr w:rsidR="00D66B7B" w:rsidRPr="00877CC8" w14:paraId="61B75AC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3D51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BA1B96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DC_12A_n2A</w:t>
            </w:r>
          </w:p>
          <w:p w14:paraId="66518DB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DC_66A_n2A</w:t>
            </w:r>
          </w:p>
        </w:tc>
      </w:tr>
      <w:tr w:rsidR="00D66B7B" w:rsidRPr="00877CC8" w14:paraId="6D0C5E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2A3A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5ED980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DC_12A_n5A</w:t>
            </w:r>
          </w:p>
          <w:p w14:paraId="56ED6A1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DC_66A_n5A</w:t>
            </w:r>
          </w:p>
        </w:tc>
      </w:tr>
      <w:tr w:rsidR="00D66B7B" w:rsidRPr="00877CC8" w14:paraId="3BE7A6B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F8CE3" w14:textId="77777777" w:rsidR="00D66B7B" w:rsidRPr="00877CC8" w:rsidRDefault="00D66B7B" w:rsidP="00FD425C">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341C9BBC" w14:textId="77777777" w:rsidR="00D66B7B" w:rsidRDefault="00D66B7B" w:rsidP="00FD425C">
            <w:pPr>
              <w:keepNext/>
              <w:keepLines/>
              <w:spacing w:after="0"/>
              <w:jc w:val="center"/>
              <w:rPr>
                <w:rFonts w:ascii="Arial" w:hAnsi="Arial"/>
                <w:sz w:val="18"/>
              </w:rPr>
            </w:pPr>
            <w:r>
              <w:rPr>
                <w:rFonts w:ascii="Arial" w:hAnsi="Arial"/>
                <w:sz w:val="18"/>
              </w:rPr>
              <w:t>DC_12A_n7A</w:t>
            </w:r>
          </w:p>
          <w:p w14:paraId="488F48C6" w14:textId="77777777" w:rsidR="00D66B7B" w:rsidRPr="00877CC8" w:rsidRDefault="00D66B7B" w:rsidP="00FD425C">
            <w:pPr>
              <w:keepNext/>
              <w:keepLines/>
              <w:spacing w:after="0"/>
              <w:jc w:val="center"/>
              <w:rPr>
                <w:rFonts w:ascii="Arial" w:hAnsi="Arial"/>
                <w:sz w:val="18"/>
              </w:rPr>
            </w:pPr>
            <w:r>
              <w:rPr>
                <w:rFonts w:ascii="Arial" w:hAnsi="Arial"/>
                <w:sz w:val="18"/>
              </w:rPr>
              <w:t>DC_66A_n7A</w:t>
            </w:r>
          </w:p>
        </w:tc>
      </w:tr>
      <w:tr w:rsidR="00D66B7B" w:rsidRPr="00877CC8" w14:paraId="63745AF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3FC65" w14:textId="77777777" w:rsidR="00D66B7B" w:rsidRPr="00877CC8" w:rsidRDefault="00D66B7B" w:rsidP="00FD425C">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B268BD3"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DC_12A_n5A</w:t>
            </w:r>
          </w:p>
          <w:p w14:paraId="40CF1563" w14:textId="77777777" w:rsidR="00D66B7B" w:rsidRPr="00877CC8" w:rsidRDefault="00D66B7B" w:rsidP="00FD425C">
            <w:pPr>
              <w:keepNext/>
              <w:keepLines/>
              <w:spacing w:after="0"/>
              <w:jc w:val="center"/>
              <w:rPr>
                <w:rFonts w:ascii="Arial" w:hAnsi="Arial"/>
                <w:sz w:val="18"/>
                <w:szCs w:val="18"/>
              </w:rPr>
            </w:pPr>
            <w:r w:rsidRPr="00877CC8">
              <w:rPr>
                <w:rFonts w:ascii="Arial" w:hAnsi="Arial" w:cs="Arial"/>
                <w:sz w:val="18"/>
                <w:szCs w:val="18"/>
              </w:rPr>
              <w:t>DC_66A_n5A</w:t>
            </w:r>
          </w:p>
        </w:tc>
      </w:tr>
      <w:tr w:rsidR="00D66B7B" w:rsidRPr="00877CC8" w14:paraId="28E85B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3AEE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0EA55BF"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D66B7B" w:rsidRPr="00877CC8" w14:paraId="21454BF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FAA1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F2C0F4B"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DC_12A_n25A</w:t>
            </w:r>
          </w:p>
          <w:p w14:paraId="28535DE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szCs w:val="18"/>
              </w:rPr>
              <w:t>DC_66A_n25A</w:t>
            </w:r>
          </w:p>
        </w:tc>
      </w:tr>
      <w:tr w:rsidR="00D66B7B" w:rsidRPr="00877CC8" w14:paraId="2166805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02AA7" w14:textId="77777777" w:rsidR="00D66B7B" w:rsidRPr="00877CC8" w:rsidRDefault="00D66B7B" w:rsidP="00FD425C">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1F14666"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DC_12A_n30A</w:t>
            </w:r>
          </w:p>
          <w:p w14:paraId="4026891A" w14:textId="77777777" w:rsidR="00D66B7B" w:rsidRPr="00877CC8" w:rsidRDefault="00D66B7B" w:rsidP="00FD425C">
            <w:pPr>
              <w:keepNext/>
              <w:keepLines/>
              <w:spacing w:after="0"/>
              <w:jc w:val="center"/>
              <w:rPr>
                <w:rFonts w:ascii="Arial" w:hAnsi="Arial"/>
                <w:sz w:val="18"/>
                <w:szCs w:val="18"/>
              </w:rPr>
            </w:pPr>
            <w:r w:rsidRPr="00877CC8">
              <w:rPr>
                <w:rFonts w:ascii="Arial" w:hAnsi="Arial" w:cs="Arial"/>
                <w:sz w:val="18"/>
              </w:rPr>
              <w:t>DC_66A_n30A</w:t>
            </w:r>
          </w:p>
        </w:tc>
      </w:tr>
      <w:tr w:rsidR="00D66B7B" w:rsidRPr="00877CC8" w14:paraId="4A9316B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555D0B"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DF62FD"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59E53E47"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D66B7B" w:rsidRPr="00877CC8" w14:paraId="3846FB0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C2E8D"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4F27B3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DC_12A_n41A</w:t>
            </w:r>
          </w:p>
          <w:p w14:paraId="056CC179"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rPr>
              <w:t>DC_66A_n41A</w:t>
            </w:r>
          </w:p>
        </w:tc>
      </w:tr>
      <w:tr w:rsidR="00D66B7B" w:rsidRPr="00877CC8" w14:paraId="056BA3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9EF2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BF76A7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DC_12A_n66A</w:t>
            </w:r>
          </w:p>
          <w:p w14:paraId="5DBBB71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D66B7B" w:rsidRPr="00877CC8" w14:paraId="6129F65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8D7E2" w14:textId="77777777" w:rsidR="00D66B7B" w:rsidRPr="00877CC8" w:rsidRDefault="00D66B7B" w:rsidP="00FD425C">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6FFEA0BC" w14:textId="77777777" w:rsidR="00D66B7B" w:rsidRDefault="00D66B7B" w:rsidP="00FD425C">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16694FE0" w14:textId="77777777" w:rsidR="00D66B7B" w:rsidRPr="00877CC8" w:rsidRDefault="00D66B7B" w:rsidP="00FD425C">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D66B7B" w:rsidRPr="00877CC8" w14:paraId="4B6947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CBA75"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2BE9D33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591ECD"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9FF8A4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D66B7B" w:rsidRPr="00877CC8" w14:paraId="7C8AED2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05973" w14:textId="77777777" w:rsidR="00D66B7B" w:rsidRDefault="00D66B7B" w:rsidP="00FD425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FA445D4" w14:textId="77777777" w:rsidR="00D66B7B" w:rsidRPr="00877CC8" w:rsidRDefault="00D66B7B" w:rsidP="00FD425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C17A092"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5177D09D"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66B7B" w:rsidRPr="00877CC8" w14:paraId="34CB45E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7D983" w14:textId="77777777" w:rsidR="00D66B7B" w:rsidRPr="00877CC8" w:rsidRDefault="00D66B7B" w:rsidP="00FD425C">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0205E37" w14:textId="77777777" w:rsidR="00D66B7B" w:rsidRPr="00877CC8" w:rsidRDefault="00D66B7B" w:rsidP="00FD425C">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D66B7B" w:rsidRPr="00877CC8" w14:paraId="1F3F00D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5E4F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156ECCF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DC_12A_n78A</w:t>
            </w:r>
          </w:p>
          <w:p w14:paraId="56B956A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DC_66A_n78A</w:t>
            </w:r>
          </w:p>
        </w:tc>
      </w:tr>
      <w:tr w:rsidR="00D66B7B" w:rsidRPr="00B251C4" w14:paraId="199F0A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10C34" w14:textId="77777777" w:rsidR="00D66B7B" w:rsidRPr="00B251C4" w:rsidRDefault="00D66B7B" w:rsidP="00FD425C">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C0E12A3" w14:textId="77777777" w:rsidR="00D66B7B" w:rsidRDefault="00D66B7B" w:rsidP="00FD425C">
            <w:pPr>
              <w:keepNext/>
              <w:keepLines/>
              <w:spacing w:after="0"/>
              <w:jc w:val="center"/>
              <w:rPr>
                <w:rFonts w:ascii="Arial" w:hAnsi="Arial"/>
                <w:sz w:val="18"/>
              </w:rPr>
            </w:pPr>
            <w:r>
              <w:rPr>
                <w:rFonts w:ascii="Arial" w:hAnsi="Arial"/>
                <w:sz w:val="18"/>
              </w:rPr>
              <w:t>DC_12A_n78A</w:t>
            </w:r>
          </w:p>
          <w:p w14:paraId="22EDD8B3" w14:textId="77777777" w:rsidR="00D66B7B" w:rsidRPr="00B251C4" w:rsidRDefault="00D66B7B" w:rsidP="00FD425C">
            <w:pPr>
              <w:keepNext/>
              <w:keepLines/>
              <w:spacing w:after="0"/>
              <w:jc w:val="center"/>
              <w:rPr>
                <w:rFonts w:ascii="Arial" w:hAnsi="Arial"/>
                <w:sz w:val="18"/>
              </w:rPr>
            </w:pPr>
            <w:r>
              <w:rPr>
                <w:rFonts w:ascii="Arial" w:hAnsi="Arial"/>
                <w:sz w:val="18"/>
              </w:rPr>
              <w:t>DC_66A_n78A</w:t>
            </w:r>
          </w:p>
        </w:tc>
      </w:tr>
      <w:tr w:rsidR="00D66B7B" w:rsidRPr="00877CC8" w14:paraId="574F6F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537B8"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717358F" w14:textId="77777777" w:rsidR="00D66B7B" w:rsidRPr="00877CC8" w:rsidRDefault="00D66B7B" w:rsidP="00FD425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706E6CC3"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x-none" w:eastAsia="zh-TW"/>
              </w:rPr>
              <w:t>DC_12A_n78A</w:t>
            </w:r>
          </w:p>
        </w:tc>
      </w:tr>
      <w:tr w:rsidR="00D66B7B" w:rsidRPr="00B251C4" w14:paraId="45511AB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2625F" w14:textId="77777777" w:rsidR="00D66B7B" w:rsidRDefault="00D66B7B" w:rsidP="00FD425C">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8348BB6" w14:textId="77777777" w:rsidR="00D66B7B" w:rsidRDefault="00D66B7B" w:rsidP="00FD425C">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2E09D9C" w14:textId="77777777" w:rsidR="00D66B7B" w:rsidRPr="00B251C4" w:rsidRDefault="00D66B7B" w:rsidP="00FD425C">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E0B3102" w14:textId="77777777" w:rsidR="00D66B7B" w:rsidRDefault="00D66B7B" w:rsidP="00FD425C">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E63CA35" w14:textId="77777777" w:rsidR="00D66B7B" w:rsidRPr="00B251C4" w:rsidRDefault="00D66B7B" w:rsidP="00FD425C">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D66B7B" w14:paraId="77D0A9E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B8313" w14:textId="77777777" w:rsidR="00D66B7B" w:rsidRDefault="00D66B7B" w:rsidP="00FD425C">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44605581"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3EBD1B64" w14:textId="77777777" w:rsidR="00D66B7B" w:rsidRDefault="00D66B7B" w:rsidP="00FD425C">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D66B7B" w:rsidRPr="00805051" w14:paraId="36DADDF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24C26" w14:textId="77777777" w:rsidR="00D66B7B" w:rsidRPr="007C3342" w:rsidRDefault="00D66B7B" w:rsidP="00FD425C">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280009D3"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485AA16"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66B7B" w:rsidRPr="00877CC8" w14:paraId="3B50818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13920"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49793A8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C7CFF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DC_13A_n2A</w:t>
            </w:r>
          </w:p>
          <w:p w14:paraId="6E8339E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66B7B" w:rsidRPr="00877CC8" w14:paraId="52059F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6A7C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AE082C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DC_13A_n48A</w:t>
            </w:r>
          </w:p>
        </w:tc>
      </w:tr>
      <w:tr w:rsidR="00D66B7B" w:rsidRPr="00877CC8" w14:paraId="32A7BE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23155" w14:textId="77777777" w:rsidR="00D66B7B" w:rsidRPr="00877CC8" w:rsidRDefault="00D66B7B" w:rsidP="00FD425C">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66BB5A2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7D6C12"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D66B7B" w:rsidRPr="00877CC8" w14:paraId="595D317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DD43D"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70410B0" w14:textId="77777777" w:rsidR="00D66B7B" w:rsidRPr="00877CC8" w:rsidRDefault="00D66B7B" w:rsidP="00FD425C">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6200F252"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x-none" w:eastAsia="zh-TW"/>
              </w:rPr>
              <w:t>DC_13A_n78A</w:t>
            </w:r>
          </w:p>
        </w:tc>
      </w:tr>
      <w:tr w:rsidR="00D66B7B" w:rsidRPr="00877CC8" w14:paraId="37D508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EAD57"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A8CD505"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D66B7B" w:rsidRPr="00877CC8" w14:paraId="325FF6C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A5886" w14:textId="77777777" w:rsidR="00D66B7B" w:rsidRPr="00877CC8" w:rsidRDefault="00D66B7B" w:rsidP="00FD425C">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1E2BC56"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D66B7B" w:rsidRPr="00877CC8" w14:paraId="6B295BF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BF2D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1F0BA5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D66B7B" w:rsidRPr="00877CC8" w14:paraId="155ED1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A140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fi-FI" w:eastAsia="fi-FI"/>
              </w:rPr>
              <w:lastRenderedPageBreak/>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A04AB4" w14:textId="77777777" w:rsidR="00D66B7B" w:rsidRPr="00877CC8" w:rsidRDefault="00D66B7B" w:rsidP="00FD425C">
            <w:pPr>
              <w:keepNext/>
              <w:keepLines/>
              <w:spacing w:after="0"/>
              <w:jc w:val="center"/>
              <w:rPr>
                <w:rFonts w:ascii="Arial" w:hAnsi="Arial"/>
                <w:sz w:val="18"/>
              </w:rPr>
            </w:pPr>
            <w:r w:rsidRPr="00877CC8">
              <w:rPr>
                <w:rFonts w:ascii="Arial" w:hAnsi="Arial" w:cs="Arial"/>
                <w:color w:val="000000"/>
                <w:sz w:val="18"/>
                <w:szCs w:val="18"/>
              </w:rPr>
              <w:t>DC_13A_n66A</w:t>
            </w:r>
          </w:p>
        </w:tc>
      </w:tr>
      <w:tr w:rsidR="00D66B7B" w:rsidRPr="00877CC8" w14:paraId="512E39D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CD93D" w14:textId="77777777" w:rsidR="00D66B7B" w:rsidRPr="00877CC8" w:rsidRDefault="00D66B7B" w:rsidP="00FD425C">
            <w:pPr>
              <w:keepNext/>
              <w:keepLines/>
              <w:spacing w:after="0"/>
              <w:jc w:val="center"/>
              <w:rPr>
                <w:rFonts w:ascii="Arial" w:hAnsi="Arial"/>
                <w:sz w:val="18"/>
                <w:lang w:val="sv-SE"/>
              </w:rPr>
            </w:pPr>
            <w:r w:rsidRPr="00877CC8">
              <w:rPr>
                <w:rFonts w:ascii="Arial" w:hAnsi="Arial"/>
                <w:sz w:val="18"/>
                <w:lang w:val="sv-SE"/>
              </w:rPr>
              <w:t>DC_13A-46A_n77A</w:t>
            </w:r>
          </w:p>
          <w:p w14:paraId="2946EB8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0C56E89"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t>DC_13A_n77A</w:t>
            </w:r>
          </w:p>
        </w:tc>
      </w:tr>
      <w:tr w:rsidR="00D66B7B" w:rsidRPr="00877CC8" w14:paraId="267B9B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EA0A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0174BC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DC_13A_n48A</w:t>
            </w:r>
          </w:p>
          <w:p w14:paraId="08C2712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DC_13A_n66A</w:t>
            </w:r>
          </w:p>
        </w:tc>
      </w:tr>
      <w:tr w:rsidR="00D66B7B" w:rsidRPr="00877CC8" w14:paraId="63CD466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BDE91"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566592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DC_13A-66B_n2A</w:t>
            </w:r>
          </w:p>
          <w:p w14:paraId="327756B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7471FCC"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E9BA31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66B7B" w:rsidRPr="00877CC8" w14:paraId="050414C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1F5F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D14FE50"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96CFBC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66B7B" w:rsidRPr="00877CC8" w14:paraId="6525C68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CF59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DC_13A-66A_n5A</w:t>
            </w:r>
          </w:p>
          <w:p w14:paraId="0885CA7E"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0FB5FF32"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540BD636"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D66B7B" w:rsidRPr="00877CC8" w14:paraId="2DF119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E4557"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70F7170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23C8F69" w14:textId="77777777" w:rsidR="00D66B7B" w:rsidRPr="00877CC8" w:rsidRDefault="00D66B7B" w:rsidP="00FD425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8569DC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66B7B" w:rsidRPr="00877CC8" w14:paraId="5F07D3C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32457"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775E0E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0416904" w14:textId="77777777" w:rsidR="00D66B7B" w:rsidRPr="00877CC8" w:rsidRDefault="00D66B7B" w:rsidP="00FD425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8667E4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66B7B" w:rsidRPr="00877CC8" w14:paraId="678B55E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4F6B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DC_13A-66A_n66A</w:t>
            </w:r>
          </w:p>
          <w:p w14:paraId="388916B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E38E3E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66B7B" w:rsidRPr="00877CC8" w14:paraId="117A608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B620C" w14:textId="77777777" w:rsidR="00D66B7B" w:rsidRPr="00877CC8" w:rsidRDefault="00D66B7B" w:rsidP="00FD425C">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1D9D4C1D" w14:textId="77777777" w:rsidR="00D66B7B" w:rsidRDefault="00D66B7B" w:rsidP="00FD425C">
            <w:pPr>
              <w:keepNext/>
              <w:keepLines/>
              <w:spacing w:after="0"/>
              <w:jc w:val="center"/>
              <w:rPr>
                <w:rFonts w:ascii="Arial" w:hAnsi="Arial"/>
                <w:sz w:val="18"/>
              </w:rPr>
            </w:pPr>
            <w:r>
              <w:rPr>
                <w:rFonts w:ascii="Arial" w:hAnsi="Arial"/>
                <w:sz w:val="18"/>
              </w:rPr>
              <w:t>DC_13A_n66A</w:t>
            </w:r>
          </w:p>
          <w:p w14:paraId="367DC1A3" w14:textId="77777777" w:rsidR="00D66B7B" w:rsidRPr="00877CC8" w:rsidRDefault="00D66B7B" w:rsidP="00FD425C">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D66B7B" w:rsidRPr="00877CC8" w14:paraId="504366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624D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850010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DC_13A_n66A</w:t>
            </w:r>
          </w:p>
        </w:tc>
      </w:tr>
      <w:tr w:rsidR="00D66B7B" w:rsidRPr="00877CC8" w14:paraId="323F50B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A15C9"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31E2955D"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DC_13A_n66A</w:t>
            </w:r>
          </w:p>
          <w:p w14:paraId="5C88E65A" w14:textId="77777777" w:rsidR="00D66B7B" w:rsidRDefault="00D66B7B" w:rsidP="00FD425C">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0AF9F52C"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D66B7B" w:rsidRPr="00877CC8" w14:paraId="1954927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8F52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CB2474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0E65C57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55292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B182BC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D66B7B" w:rsidRPr="00877CC8" w14:paraId="070D8AF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3ADFB"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2B64C5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669BEE3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877CC8" w14:paraId="30967E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821C9"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4054D48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169A42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DC_13A_n66A</w:t>
            </w:r>
          </w:p>
          <w:p w14:paraId="1CCAF14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66B7B" w:rsidRPr="00877CC8" w14:paraId="7F3A3E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62C1B"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E56D44F"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141BC600"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887A5AD"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6EB8FC0"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5F6918B" w14:textId="77777777" w:rsidR="00D66B7B" w:rsidRPr="00877CC8" w:rsidRDefault="00D66B7B" w:rsidP="00FD425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D66B7B" w:rsidRPr="00877CC8" w14:paraId="168A36C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655F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DC_13A-48A_n66A</w:t>
            </w:r>
          </w:p>
          <w:p w14:paraId="6ECCADC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D33D5C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89C2FF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DC_13A-48D_n66A</w:t>
            </w:r>
          </w:p>
          <w:p w14:paraId="6AE820C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63EE954" w14:textId="77777777" w:rsidR="00D66B7B" w:rsidRPr="00877CC8" w:rsidRDefault="00D66B7B" w:rsidP="00FD425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D66B7B" w:rsidRPr="00877CC8" w14:paraId="15C1029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41C0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E94FB8F" w14:textId="77777777" w:rsidR="00D66B7B" w:rsidRPr="00877CC8" w:rsidRDefault="00D66B7B" w:rsidP="00FD425C">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48378D0"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02BE9191" w14:textId="77777777" w:rsidR="00D66B7B" w:rsidRPr="00877CC8" w:rsidRDefault="00D66B7B" w:rsidP="00FD425C">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3E31E85"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B16D306"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5AA5D94" w14:textId="77777777" w:rsidR="00D66B7B" w:rsidRPr="00877CC8" w:rsidRDefault="00D66B7B" w:rsidP="00FD425C">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3D4CCCA"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D66B7B" w:rsidRPr="00877CC8" w14:paraId="6A8D944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CAD2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7DB6C4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DC_14A_n2A</w:t>
            </w:r>
          </w:p>
          <w:p w14:paraId="77D6126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DC_30A_n2A</w:t>
            </w:r>
          </w:p>
        </w:tc>
      </w:tr>
      <w:tr w:rsidR="00D66B7B" w:rsidRPr="00877CC8" w14:paraId="354FCC5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E0F9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3288BE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DC_14A_n5A</w:t>
            </w:r>
          </w:p>
          <w:p w14:paraId="458C601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DC_30A_n5A</w:t>
            </w:r>
          </w:p>
        </w:tc>
      </w:tr>
      <w:tr w:rsidR="00D66B7B" w:rsidRPr="00877CC8" w14:paraId="1929835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E2E7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52992C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DC_14A_n66A</w:t>
            </w:r>
          </w:p>
          <w:p w14:paraId="46F0A65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DC_30A_n66A</w:t>
            </w:r>
          </w:p>
        </w:tc>
      </w:tr>
      <w:tr w:rsidR="00D66B7B" w:rsidRPr="00877CC8" w14:paraId="10C8653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F60A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4B3F7B"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2CF2B98"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D66B7B" w:rsidRPr="00877CC8" w14:paraId="31E9FAE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0110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8FAF54B"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EA1028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66B7B" w:rsidRPr="00877CC8" w14:paraId="1EB6847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B93C8"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671696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DC_14A_n2A</w:t>
            </w:r>
          </w:p>
          <w:p w14:paraId="47E45C52"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66B7B" w:rsidRPr="00877CC8" w14:paraId="282BFE2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4986E"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A588D9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DC_14A_n2A</w:t>
            </w:r>
          </w:p>
          <w:p w14:paraId="123C2389"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66B7B" w:rsidRPr="00877CC8" w14:paraId="07F230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237FF" w14:textId="77777777" w:rsidR="00D66B7B" w:rsidRPr="00877CC8" w:rsidRDefault="00D66B7B" w:rsidP="00FD425C">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7EB07F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DC_14A_n5A</w:t>
            </w:r>
          </w:p>
          <w:p w14:paraId="1E9CFF13" w14:textId="77777777" w:rsidR="00D66B7B" w:rsidRPr="00877CC8" w:rsidRDefault="00D66B7B" w:rsidP="00FD425C">
            <w:pPr>
              <w:keepNext/>
              <w:keepLines/>
              <w:spacing w:after="0"/>
              <w:jc w:val="center"/>
              <w:rPr>
                <w:rFonts w:ascii="Arial" w:hAnsi="Arial" w:cs="Arial"/>
                <w:sz w:val="18"/>
              </w:rPr>
            </w:pPr>
            <w:r w:rsidRPr="00877CC8">
              <w:rPr>
                <w:rFonts w:ascii="Arial" w:hAnsi="Arial"/>
                <w:sz w:val="18"/>
                <w:lang w:eastAsia="ja-JP"/>
              </w:rPr>
              <w:t>DC_66A_n5A</w:t>
            </w:r>
          </w:p>
        </w:tc>
      </w:tr>
      <w:tr w:rsidR="00D66B7B" w:rsidRPr="00877CC8" w14:paraId="40ACFFE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70B73" w14:textId="77777777" w:rsidR="00D66B7B" w:rsidRPr="00877CC8" w:rsidRDefault="00D66B7B" w:rsidP="00FD425C">
            <w:pPr>
              <w:keepNext/>
              <w:keepLines/>
              <w:spacing w:after="0"/>
              <w:jc w:val="center"/>
              <w:rPr>
                <w:rFonts w:ascii="Arial" w:hAnsi="Arial" w:cs="Arial"/>
                <w:sz w:val="18"/>
              </w:rPr>
            </w:pPr>
            <w:r w:rsidRPr="00877CC8">
              <w:rPr>
                <w:rFonts w:ascii="Arial" w:hAnsi="Arial"/>
                <w:sz w:val="18"/>
                <w:lang w:eastAsia="ja-JP"/>
              </w:rPr>
              <w:lastRenderedPageBreak/>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D8F38F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DC_14A_n5A</w:t>
            </w:r>
          </w:p>
          <w:p w14:paraId="0A88E45A" w14:textId="77777777" w:rsidR="00D66B7B" w:rsidRPr="00877CC8" w:rsidRDefault="00D66B7B" w:rsidP="00FD425C">
            <w:pPr>
              <w:keepNext/>
              <w:keepLines/>
              <w:spacing w:after="0"/>
              <w:jc w:val="center"/>
              <w:rPr>
                <w:rFonts w:ascii="Arial" w:hAnsi="Arial" w:cs="Arial"/>
                <w:sz w:val="18"/>
              </w:rPr>
            </w:pPr>
            <w:r w:rsidRPr="00877CC8">
              <w:rPr>
                <w:rFonts w:ascii="Arial" w:hAnsi="Arial"/>
                <w:sz w:val="18"/>
                <w:lang w:eastAsia="ja-JP"/>
              </w:rPr>
              <w:t>DC_66A_n5A</w:t>
            </w:r>
          </w:p>
        </w:tc>
      </w:tr>
      <w:tr w:rsidR="00D66B7B" w:rsidRPr="00877CC8" w14:paraId="2FBC3C1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20507"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DC_14A-66A_n30A</w:t>
            </w:r>
          </w:p>
          <w:p w14:paraId="44E7BBA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916D4E8"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DC_14A_n30A</w:t>
            </w:r>
          </w:p>
          <w:p w14:paraId="4BF2769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DC_66A_n30A</w:t>
            </w:r>
          </w:p>
        </w:tc>
      </w:tr>
      <w:tr w:rsidR="00D66B7B" w:rsidRPr="00877CC8" w14:paraId="1C06F7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967B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7ED986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DC_14A_n66A</w:t>
            </w:r>
          </w:p>
          <w:p w14:paraId="70FC599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D66B7B" w:rsidRPr="00877CC8" w14:paraId="5E5A730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6B359"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7D5B4A4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3D63AE"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825D49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D66B7B" w:rsidRPr="00877CC8" w14:paraId="7CDF3D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BFE9B" w14:textId="77777777" w:rsidR="00D66B7B" w:rsidRDefault="00D66B7B" w:rsidP="00FD425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4634E16" w14:textId="77777777" w:rsidR="00D66B7B" w:rsidRPr="00877CC8" w:rsidRDefault="00D66B7B" w:rsidP="00FD425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0B76A4C"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775CA4F"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66B7B" w:rsidRPr="00877CC8" w14:paraId="349F45F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EBF6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7111E3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26C026D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66B7B" w:rsidRPr="00877CC8" w14:paraId="6D1D55F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D2871"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74156AF6" w14:textId="77777777" w:rsidR="00D66B7B" w:rsidRPr="00877CC8" w:rsidRDefault="00D66B7B" w:rsidP="00FD425C">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74B55F7E"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D66B7B" w:rsidRPr="00877CC8" w14:paraId="591ECD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8B66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6FB8CFA" w14:textId="77777777" w:rsidR="00D66B7B" w:rsidRPr="00877CC8" w:rsidRDefault="00D66B7B" w:rsidP="00FD425C">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3B5C25B1" w14:textId="77777777" w:rsidR="00D66B7B" w:rsidRPr="00877CC8" w:rsidRDefault="00D66B7B" w:rsidP="00FD425C">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D66B7B" w:rsidRPr="00877CC8" w14:paraId="79351B2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EEAB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A70000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05BE865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66B7B" w:rsidRPr="00877CC8" w14:paraId="68CE32F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FE664" w14:textId="77777777" w:rsidR="00D66B7B" w:rsidRPr="00877CC8" w:rsidRDefault="00D66B7B" w:rsidP="00FD425C">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162C6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2CB2F78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D66B7B" w:rsidRPr="00877CC8" w14:paraId="4C6E4D8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6B19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F57784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9ADD26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D66B7B" w:rsidRPr="00877CC8" w14:paraId="333484E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11B2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9B31E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DD583F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D66B7B" w:rsidRPr="00877CC8" w14:paraId="3C91FA2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B7A9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AE98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7ADE488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66B7B" w:rsidRPr="00877CC8" w14:paraId="29FF577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6752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39EC0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C1FC61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66B7B" w:rsidRPr="00877CC8" w14:paraId="4905E0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C4F4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09E36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664EDD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66B7B" w:rsidRPr="00877CC8" w14:paraId="2FED944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DBDB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3D38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4EC67E7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66B7B" w:rsidRPr="00877CC8" w14:paraId="686947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E893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DC1DA04"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0D5B4A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6180456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10F37F5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D66B7B" w:rsidRPr="00877CC8" w14:paraId="2D104FC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DE49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2666A34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A91FC3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5D865AC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0656052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D66B7B" w:rsidRPr="00877CC8" w14:paraId="497A09F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08DD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0CDEF63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0990FF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6B05A0E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1FBF1D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D66B7B" w:rsidRPr="00877CC8" w14:paraId="0C03CB3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C42E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1FFAEC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DC_18A_n41A</w:t>
            </w:r>
          </w:p>
          <w:p w14:paraId="08DFC7E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DC_18A_n77A</w:t>
            </w:r>
          </w:p>
        </w:tc>
      </w:tr>
      <w:tr w:rsidR="00D66B7B" w:rsidRPr="00877CC8" w14:paraId="37F7C1E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7097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5520A7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DC_18A_n41A</w:t>
            </w:r>
          </w:p>
          <w:p w14:paraId="57677B7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DC_18A_n77A</w:t>
            </w:r>
          </w:p>
        </w:tc>
      </w:tr>
      <w:tr w:rsidR="00D66B7B" w:rsidRPr="00877CC8" w14:paraId="45D91C6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737B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7981AEDD"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1E3B6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D66B7B" w:rsidRPr="00877CC8" w14:paraId="41ECBB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39AB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1F375F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DC_18A_n41A</w:t>
            </w:r>
          </w:p>
          <w:p w14:paraId="6402290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DC_18A_n78A</w:t>
            </w:r>
          </w:p>
        </w:tc>
      </w:tr>
      <w:tr w:rsidR="00D66B7B" w:rsidRPr="00877CC8" w14:paraId="74A5E7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93C1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75E2A85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DC_18A_n41A</w:t>
            </w:r>
          </w:p>
          <w:p w14:paraId="136068E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DC_18A_n78A</w:t>
            </w:r>
          </w:p>
        </w:tc>
      </w:tr>
      <w:tr w:rsidR="00D66B7B" w:rsidRPr="00877CC8" w14:paraId="533F35E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CE5B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2F58D7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4230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D66B7B" w:rsidRPr="00877CC8" w14:paraId="5C567CF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35C3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DC_18A-42A_n79A</w:t>
            </w:r>
          </w:p>
          <w:p w14:paraId="0AF5BBD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035003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D66B7B" w:rsidRPr="00877CC8" w14:paraId="2DA5DB2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5365E"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C03B32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DC_19A_n1A</w:t>
            </w:r>
          </w:p>
          <w:p w14:paraId="44FCB48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DC_21A_n1A</w:t>
            </w:r>
          </w:p>
        </w:tc>
      </w:tr>
      <w:tr w:rsidR="00D66B7B" w:rsidRPr="00877CC8" w14:paraId="1C95058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5780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E699C7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4A4AD3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D66B7B" w:rsidRPr="00877CC8" w14:paraId="3110C57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2900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95CDB1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A4D430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D66B7B" w:rsidRPr="00877CC8" w14:paraId="3F1AAB2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5793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4B747C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648BA2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D66B7B" w:rsidRPr="00877CC8" w14:paraId="189518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6005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lastRenderedPageBreak/>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5E6FFE3"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F386F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0E8ED5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66B7B" w:rsidRPr="00877CC8" w14:paraId="5A9AC3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B4147"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34053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4CB86F8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66B7B" w:rsidRPr="00877CC8" w14:paraId="3E31949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4B6C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D249F6D"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04D5D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18B75C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66B7B" w:rsidRPr="00877CC8" w14:paraId="4582FA2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DCA56"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4E7ED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082D06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66B7B" w:rsidRPr="00877CC8" w14:paraId="034A56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497F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D06D618"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017C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6DAC3A6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D66B7B" w:rsidRPr="00877CC8" w14:paraId="5033CB4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21339" w14:textId="77777777" w:rsidR="00D66B7B" w:rsidRPr="00877CC8" w:rsidRDefault="00D66B7B" w:rsidP="00FD425C">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D084F1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2CE3C7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DC_19A_n1A</w:t>
            </w:r>
          </w:p>
          <w:p w14:paraId="5CF222F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DC_42A_n1A</w:t>
            </w:r>
          </w:p>
        </w:tc>
      </w:tr>
      <w:tr w:rsidR="00D66B7B" w:rsidRPr="00877CC8" w14:paraId="6929CD6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B089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855448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3A31AC7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EB1C2B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486F75D"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68CC765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E3B88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D66B7B" w:rsidRPr="00877CC8" w14:paraId="5A1A284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8FC0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AA845D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548C520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6329E5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EF26A3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4E1B9A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9C87F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D66B7B" w:rsidRPr="00877CC8" w14:paraId="391C7B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872E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5ABECF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FAEA7A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A62AF6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DC_19A-42C_n79C</w:t>
            </w:r>
          </w:p>
          <w:p w14:paraId="76EFADF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DC_19A-42D_n79A</w:t>
            </w:r>
          </w:p>
          <w:p w14:paraId="63F1319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707964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66B7B" w:rsidRPr="00877CC8" w14:paraId="1FBE2A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DC48B"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4F29D1ED"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12674B3D"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D66B7B" w:rsidRPr="00877CC8" w14:paraId="42BDA0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B3ADF"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75BE7319"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6526A1D"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D66B7B" w:rsidRPr="00877CC8" w14:paraId="716F550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23A2B"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F0E80AD"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2A6B4CD5"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D66B7B" w:rsidRPr="00877CC8" w14:paraId="453D7E2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CE81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B00CDB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38E1B084"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66B7B" w:rsidRPr="00877CC8" w14:paraId="187E977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DCC4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93384E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DC_20A_n1A</w:t>
            </w:r>
          </w:p>
        </w:tc>
      </w:tr>
      <w:tr w:rsidR="00D66B7B" w:rsidRPr="00877CC8" w14:paraId="00858C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497C0" w14:textId="77777777" w:rsidR="00D66B7B" w:rsidRPr="00877CC8" w:rsidRDefault="00D66B7B" w:rsidP="00FD425C">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38BE8874" w14:textId="77777777" w:rsidR="00D66B7B" w:rsidRPr="00877CC8" w:rsidRDefault="00D66B7B" w:rsidP="00FD425C">
            <w:pPr>
              <w:keepNext/>
              <w:keepLines/>
              <w:spacing w:after="0"/>
              <w:jc w:val="center"/>
              <w:rPr>
                <w:rFonts w:ascii="Arial" w:hAnsi="Arial" w:cs="Arial"/>
                <w:sz w:val="18"/>
                <w:szCs w:val="18"/>
              </w:rPr>
            </w:pPr>
            <w:r w:rsidRPr="005902F6">
              <w:rPr>
                <w:rFonts w:ascii="Arial" w:hAnsi="Arial" w:cs="Arial"/>
                <w:sz w:val="18"/>
                <w:szCs w:val="18"/>
              </w:rPr>
              <w:t>DC_20A_n1A</w:t>
            </w:r>
          </w:p>
        </w:tc>
      </w:tr>
      <w:tr w:rsidR="00D66B7B" w:rsidRPr="00877CC8" w14:paraId="44FBEC9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FCE35"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2468E10"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7C4D3BE"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66B7B" w:rsidRPr="00877CC8" w14:paraId="207E4ED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09BDA" w14:textId="77777777" w:rsidR="00D66B7B" w:rsidRPr="00877CC8" w:rsidRDefault="00D66B7B" w:rsidP="00FD425C">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557ADC0" w14:textId="77777777" w:rsidR="00D66B7B" w:rsidRPr="00626F6B" w:rsidRDefault="00D66B7B" w:rsidP="00FD425C">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0FB15108" w14:textId="77777777" w:rsidR="00D66B7B" w:rsidRPr="00877CC8" w:rsidRDefault="00D66B7B" w:rsidP="00FD425C">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D66B7B" w:rsidRPr="00877CC8" w14:paraId="33EF7E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2502A"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5EA237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DC_20A_n3A</w:t>
            </w:r>
          </w:p>
          <w:p w14:paraId="32605026"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D66B7B" w:rsidRPr="00877CC8" w14:paraId="03985E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C0D50"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0276D4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D66B7B" w:rsidRPr="00877CC8" w14:paraId="7D411C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7FAC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3B0BD3CE"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FC96C00"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66B7B" w:rsidRPr="00877CC8" w14:paraId="024E907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3FFC9"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6D89676"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E1121E8"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D66B7B" w:rsidRPr="00877CC8" w14:paraId="54856DE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9984D"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A247EBE"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51F156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66B7B" w:rsidRPr="00877CC8" w14:paraId="22F1D32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6346D"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DA5F697"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D66B7B" w:rsidRPr="00877CC8" w14:paraId="2AB794B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E3FE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9267EB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DC_20A_n78A</w:t>
            </w:r>
          </w:p>
          <w:p w14:paraId="74D8581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D66B7B" w:rsidRPr="00877CC8" w14:paraId="534E1F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0F2CA" w14:textId="77777777" w:rsidR="00D66B7B" w:rsidRPr="00877CC8" w:rsidRDefault="00D66B7B" w:rsidP="00FD425C">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DFF2611" w14:textId="77777777" w:rsidR="00D66B7B" w:rsidRPr="00877CC8" w:rsidRDefault="00D66B7B" w:rsidP="00FD425C">
            <w:pPr>
              <w:keepNext/>
              <w:keepLines/>
              <w:spacing w:after="0"/>
              <w:jc w:val="center"/>
              <w:rPr>
                <w:rFonts w:ascii="Arial" w:eastAsia="Times New Roman" w:hAnsi="Arial"/>
                <w:sz w:val="18"/>
              </w:rPr>
            </w:pPr>
            <w:r w:rsidRPr="00877CC8">
              <w:rPr>
                <w:rFonts w:ascii="Arial" w:hAnsi="Arial"/>
                <w:sz w:val="18"/>
              </w:rPr>
              <w:t>DC_20A_n1A</w:t>
            </w:r>
          </w:p>
          <w:p w14:paraId="70644F9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DC_28A_n1A</w:t>
            </w:r>
          </w:p>
        </w:tc>
      </w:tr>
      <w:tr w:rsidR="00D66B7B" w:rsidRPr="00877CC8" w14:paraId="7BFE219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F6FB9"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C0DF41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0E58B400"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D66B7B" w:rsidRPr="00877CC8" w14:paraId="1F8F8C0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B838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4D1E4F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134A2C3B"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D66B7B" w:rsidRPr="00877CC8" w14:paraId="13B133F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AE185"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3AA9F62"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D66B7B" w:rsidRPr="00877CC8" w14:paraId="7102144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26704"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lastRenderedPageBreak/>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2D6BC5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53048F80"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66B7B" w:rsidRPr="00877CC8" w14:paraId="1E8F4FC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13F35"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172DCD9"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D66B7B" w:rsidRPr="00877CC8" w14:paraId="5D595ED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3F15C"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B7F4A7C"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D66B7B" w:rsidRPr="00877CC8" w14:paraId="12EED7A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78E2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93575A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DC_20A_n8A</w:t>
            </w:r>
          </w:p>
        </w:tc>
      </w:tr>
      <w:tr w:rsidR="00D66B7B" w:rsidRPr="00877CC8" w14:paraId="68F3A81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377EE"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EACDEFF"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D66B7B" w:rsidRPr="00B251C4" w14:paraId="6ED0F50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450D2" w14:textId="77777777" w:rsidR="00D66B7B" w:rsidRPr="00B251C4" w:rsidRDefault="00D66B7B" w:rsidP="00FD425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1D79A7" w14:textId="77777777" w:rsidR="00D66B7B" w:rsidRPr="00B251C4" w:rsidRDefault="00D66B7B" w:rsidP="00FD425C">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D66B7B" w:rsidRPr="00877CC8" w14:paraId="14C2841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5D77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DC_20A-32A_n78A</w:t>
            </w:r>
          </w:p>
          <w:p w14:paraId="35374DFD"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5B7BC60"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D66B7B" w:rsidRPr="00877CC8" w14:paraId="2F2272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16E2D"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FFC5A57"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D66B7B" w:rsidRPr="00877CC8" w14:paraId="12C9FC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93643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C78B63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DC_20A_n1A</w:t>
            </w:r>
          </w:p>
          <w:p w14:paraId="4DF3888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DC_38A_n1A</w:t>
            </w:r>
          </w:p>
        </w:tc>
      </w:tr>
      <w:tr w:rsidR="00D66B7B" w:rsidRPr="00877CC8" w14:paraId="076B848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C800C" w14:textId="77777777" w:rsidR="00D66B7B" w:rsidRPr="00877CC8" w:rsidRDefault="00D66B7B" w:rsidP="00FD425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B29388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hint="eastAsia"/>
                <w:sz w:val="18"/>
              </w:rPr>
              <w:t>DC_20A_n3A</w:t>
            </w:r>
          </w:p>
        </w:tc>
      </w:tr>
      <w:tr w:rsidR="00D66B7B" w:rsidRPr="00877CC8" w14:paraId="0B1920B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78921" w14:textId="77777777" w:rsidR="00D66B7B" w:rsidRPr="00877CC8" w:rsidRDefault="00D66B7B" w:rsidP="00FD425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E4944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D66B7B" w:rsidRPr="00877CC8" w14:paraId="519A8AC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9CE4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393C191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D66B7B" w:rsidRPr="00877CC8" w14:paraId="1962047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9BEF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6AFF40E"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67328D4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D66B7B" w:rsidRPr="00877CC8" w14:paraId="706E5A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1AA0F"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7F5EC13"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D66B7B" w:rsidRPr="00877CC8" w14:paraId="570F45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6037C"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A10818B" w14:textId="77777777" w:rsidR="00D66B7B" w:rsidRDefault="00D66B7B" w:rsidP="00FD425C">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06466EA4"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D66B7B" w:rsidRPr="00877CC8" w14:paraId="4FD5896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80545"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031F26A0"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D1973A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DC_20A_n1A</w:t>
            </w:r>
          </w:p>
          <w:p w14:paraId="3476E25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DC_40A_n1A</w:t>
            </w:r>
          </w:p>
        </w:tc>
      </w:tr>
      <w:tr w:rsidR="00D66B7B" w:rsidRPr="00877CC8" w14:paraId="0F5079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43869"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2F4FCBF"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B90F4B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DC_20A_n78A</w:t>
            </w:r>
          </w:p>
          <w:p w14:paraId="6309F031"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D66B7B" w:rsidRPr="00877CC8" w14:paraId="02F9E61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0B920"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3CDAD3DF"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1FEE44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DC_20A_n78A</w:t>
            </w:r>
          </w:p>
          <w:p w14:paraId="1A8888E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DC_40A_n78A</w:t>
            </w:r>
          </w:p>
        </w:tc>
      </w:tr>
      <w:tr w:rsidR="00D66B7B" w:rsidRPr="008015B0" w14:paraId="61DDD93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C8261"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3D229969" w14:textId="77777777" w:rsidR="00D66B7B" w:rsidRPr="008015B0" w:rsidRDefault="00D66B7B" w:rsidP="00FD425C">
            <w:pPr>
              <w:pStyle w:val="TAC"/>
              <w:rPr>
                <w:rFonts w:cs="Arial"/>
                <w:szCs w:val="18"/>
                <w:lang w:eastAsia="zh-CN"/>
              </w:rPr>
            </w:pPr>
            <w:r w:rsidRPr="008015B0">
              <w:rPr>
                <w:rFonts w:cs="Arial"/>
                <w:szCs w:val="18"/>
                <w:lang w:eastAsia="zh-CN"/>
              </w:rPr>
              <w:t>DC_20A_n1A</w:t>
            </w:r>
          </w:p>
          <w:p w14:paraId="73641746"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D66B7B" w:rsidRPr="008015B0" w14:paraId="0CC369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38F91"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3076D11" w14:textId="77777777" w:rsidR="00D66B7B" w:rsidRPr="008015B0" w:rsidRDefault="00D66B7B" w:rsidP="00FD425C">
            <w:pPr>
              <w:pStyle w:val="TAC"/>
              <w:rPr>
                <w:rFonts w:cs="Arial"/>
                <w:szCs w:val="18"/>
                <w:lang w:eastAsia="zh-CN"/>
              </w:rPr>
            </w:pPr>
            <w:r w:rsidRPr="008015B0">
              <w:rPr>
                <w:rFonts w:cs="Arial"/>
                <w:szCs w:val="18"/>
                <w:lang w:eastAsia="zh-CN"/>
              </w:rPr>
              <w:t>DC_20A_n1A</w:t>
            </w:r>
          </w:p>
          <w:p w14:paraId="3EEFF247" w14:textId="77777777" w:rsidR="00D66B7B" w:rsidRPr="008015B0" w:rsidRDefault="00D66B7B" w:rsidP="00FD425C">
            <w:pPr>
              <w:pStyle w:val="TAC"/>
              <w:rPr>
                <w:rFonts w:cs="Arial"/>
                <w:szCs w:val="18"/>
                <w:lang w:eastAsia="zh-CN"/>
              </w:rPr>
            </w:pPr>
            <w:r w:rsidRPr="008015B0">
              <w:rPr>
                <w:rFonts w:cs="Arial"/>
                <w:szCs w:val="18"/>
                <w:lang w:eastAsia="zh-CN"/>
              </w:rPr>
              <w:t>DC_41A_n1A</w:t>
            </w:r>
          </w:p>
          <w:p w14:paraId="162E641D"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D66B7B" w:rsidRPr="00877CC8" w14:paraId="41C2956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71435"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6D8F183B"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5A18D9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DC_41A_n41A</w:t>
            </w:r>
          </w:p>
        </w:tc>
      </w:tr>
      <w:tr w:rsidR="00D66B7B" w:rsidRPr="008015B0" w14:paraId="3A6A946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97FCE"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78D8EC4E" w14:textId="77777777" w:rsidR="00D66B7B" w:rsidRPr="008015B0" w:rsidRDefault="00D66B7B" w:rsidP="00FD425C">
            <w:pPr>
              <w:pStyle w:val="TAC"/>
              <w:rPr>
                <w:rFonts w:cs="Arial"/>
                <w:szCs w:val="18"/>
                <w:lang w:eastAsia="zh-CN"/>
              </w:rPr>
            </w:pPr>
            <w:r w:rsidRPr="008015B0">
              <w:rPr>
                <w:rFonts w:cs="Arial"/>
                <w:szCs w:val="18"/>
                <w:lang w:eastAsia="zh-CN"/>
              </w:rPr>
              <w:t>DC_20A_n78A</w:t>
            </w:r>
          </w:p>
          <w:p w14:paraId="34EE70CF"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D66B7B" w:rsidRPr="008015B0" w14:paraId="529C8A8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D3AFF"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4D5D05DA" w14:textId="77777777" w:rsidR="00D66B7B" w:rsidRPr="008015B0" w:rsidRDefault="00D66B7B" w:rsidP="00FD425C">
            <w:pPr>
              <w:pStyle w:val="TAC"/>
              <w:rPr>
                <w:rFonts w:cs="Arial"/>
                <w:szCs w:val="18"/>
                <w:lang w:eastAsia="zh-CN"/>
              </w:rPr>
            </w:pPr>
            <w:r w:rsidRPr="008015B0">
              <w:rPr>
                <w:rFonts w:cs="Arial"/>
                <w:szCs w:val="18"/>
                <w:lang w:eastAsia="zh-CN"/>
              </w:rPr>
              <w:t>DC_20A_n78A</w:t>
            </w:r>
          </w:p>
          <w:p w14:paraId="04B66566" w14:textId="77777777" w:rsidR="00D66B7B" w:rsidRPr="008015B0" w:rsidRDefault="00D66B7B" w:rsidP="00FD425C">
            <w:pPr>
              <w:pStyle w:val="TAC"/>
              <w:rPr>
                <w:rFonts w:cs="Arial"/>
                <w:szCs w:val="18"/>
                <w:lang w:eastAsia="zh-CN"/>
              </w:rPr>
            </w:pPr>
            <w:r w:rsidRPr="008015B0">
              <w:rPr>
                <w:rFonts w:cs="Arial"/>
                <w:szCs w:val="18"/>
                <w:lang w:eastAsia="zh-CN"/>
              </w:rPr>
              <w:t>DC_41A_n78A</w:t>
            </w:r>
          </w:p>
          <w:p w14:paraId="645CAE6D"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D66B7B" w:rsidRPr="00877CC8" w14:paraId="35D39EC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B2B57"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23AA1B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E59CB28"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D66B7B" w:rsidRPr="00877CC8" w14:paraId="1686BB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F7C6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DC_20A-(n)41AA</w:t>
            </w:r>
          </w:p>
          <w:p w14:paraId="3FD37CA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DC_20A-(n)41CA</w:t>
            </w:r>
          </w:p>
          <w:p w14:paraId="2F616C88"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78D65C9"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D66B7B" w:rsidRPr="00F54898" w14:paraId="5CC8FD2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B4FD0" w14:textId="77777777" w:rsidR="00D66B7B" w:rsidRPr="00F54898" w:rsidRDefault="00D66B7B" w:rsidP="00FD425C">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D91C895" w14:textId="77777777" w:rsidR="00D66B7B" w:rsidRPr="00F54898" w:rsidRDefault="00D66B7B" w:rsidP="00FD425C">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D66B7B" w:rsidRPr="00877CC8" w14:paraId="221FD7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4B948"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64B927"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66B7B" w:rsidRPr="00877CC8" w14:paraId="3752840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2648F"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288A68"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66B7B" w:rsidRPr="00877CC8" w14:paraId="3EFBE4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109D7"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403678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DC_20A_n78A</w:t>
            </w:r>
          </w:p>
          <w:p w14:paraId="11A6970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D66B7B" w:rsidRPr="00877CC8" w14:paraId="0B6F08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23B2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2394D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310ED5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D66B7B" w:rsidRPr="00877CC8" w14:paraId="292E57D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6252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B6DD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B514E1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D66B7B" w:rsidRPr="00877CC8" w14:paraId="5B2B05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BF06C" w14:textId="77777777" w:rsidR="00D66B7B" w:rsidRPr="00877CC8" w:rsidRDefault="00D66B7B" w:rsidP="00FD425C">
            <w:pPr>
              <w:keepNext/>
              <w:keepLines/>
              <w:spacing w:after="0"/>
              <w:jc w:val="center"/>
              <w:rPr>
                <w:rFonts w:ascii="Arial" w:hAnsi="Arial" w:cs="Arial"/>
                <w:bCs/>
                <w:sz w:val="18"/>
              </w:rPr>
            </w:pPr>
            <w:r w:rsidRPr="00877CC8">
              <w:rPr>
                <w:rFonts w:ascii="Arial" w:hAnsi="Arial" w:cs="Arial"/>
                <w:bCs/>
                <w:sz w:val="18"/>
              </w:rPr>
              <w:t>DC_20A_n78A-n92A</w:t>
            </w:r>
          </w:p>
          <w:p w14:paraId="037356F9" w14:textId="77777777" w:rsidR="00D66B7B" w:rsidRPr="00877CC8" w:rsidRDefault="00D66B7B" w:rsidP="00FD425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ADC4C1F" w14:textId="77777777" w:rsidR="00D66B7B" w:rsidRPr="00877CC8" w:rsidRDefault="00D66B7B" w:rsidP="00FD425C">
            <w:pPr>
              <w:keepNext/>
              <w:keepLines/>
              <w:spacing w:after="0"/>
              <w:jc w:val="center"/>
              <w:rPr>
                <w:rFonts w:ascii="Arial" w:hAnsi="Arial" w:cs="Arial"/>
                <w:bCs/>
                <w:sz w:val="18"/>
              </w:rPr>
            </w:pPr>
            <w:r w:rsidRPr="00877CC8">
              <w:rPr>
                <w:rFonts w:ascii="Arial" w:hAnsi="Arial" w:cs="Arial"/>
                <w:bCs/>
                <w:sz w:val="18"/>
              </w:rPr>
              <w:t>DC_20A_n78A</w:t>
            </w:r>
          </w:p>
          <w:p w14:paraId="70612DE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D66B7B" w:rsidRPr="00B251C4" w14:paraId="49A6BC8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A98AA" w14:textId="77777777" w:rsidR="00D66B7B" w:rsidRPr="00B251C4" w:rsidRDefault="00D66B7B" w:rsidP="00FD425C">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C0F69A8" w14:textId="77777777" w:rsidR="00D66B7B" w:rsidRDefault="00D66B7B" w:rsidP="00FD425C">
            <w:pPr>
              <w:keepNext/>
              <w:keepLines/>
              <w:spacing w:after="0"/>
              <w:jc w:val="center"/>
              <w:rPr>
                <w:rFonts w:ascii="Arial" w:hAnsi="Arial" w:cs="Arial"/>
                <w:bCs/>
                <w:sz w:val="18"/>
              </w:rPr>
            </w:pPr>
            <w:r>
              <w:rPr>
                <w:rFonts w:ascii="Arial" w:hAnsi="Arial" w:cs="Arial"/>
                <w:bCs/>
                <w:sz w:val="18"/>
              </w:rPr>
              <w:t>DC_20A_n78A</w:t>
            </w:r>
          </w:p>
          <w:p w14:paraId="465518D7" w14:textId="77777777" w:rsidR="00D66B7B" w:rsidRPr="00B251C4" w:rsidRDefault="00D66B7B" w:rsidP="00FD425C">
            <w:pPr>
              <w:keepNext/>
              <w:keepLines/>
              <w:spacing w:after="0"/>
              <w:jc w:val="center"/>
              <w:rPr>
                <w:rFonts w:ascii="Arial" w:hAnsi="Arial" w:cs="Arial"/>
                <w:bCs/>
                <w:sz w:val="18"/>
              </w:rPr>
            </w:pPr>
            <w:r>
              <w:rPr>
                <w:rFonts w:ascii="Arial" w:hAnsi="Arial" w:cs="Arial"/>
                <w:bCs/>
                <w:sz w:val="18"/>
              </w:rPr>
              <w:t>DC_20A_n92A_ULSUP-TDM_n78A</w:t>
            </w:r>
          </w:p>
        </w:tc>
      </w:tr>
      <w:tr w:rsidR="00D66B7B" w:rsidRPr="00877CC8" w14:paraId="2188F43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B91BD" w14:textId="77777777" w:rsidR="00D66B7B" w:rsidRPr="00877CC8" w:rsidRDefault="00D66B7B" w:rsidP="00FD425C">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32BB7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DC_21A_n1A</w:t>
            </w:r>
          </w:p>
          <w:p w14:paraId="104E2909" w14:textId="77777777" w:rsidR="00D66B7B" w:rsidRPr="00877CC8" w:rsidRDefault="00D66B7B" w:rsidP="00FD425C">
            <w:pPr>
              <w:keepNext/>
              <w:keepLines/>
              <w:spacing w:after="0"/>
              <w:jc w:val="center"/>
              <w:rPr>
                <w:rFonts w:ascii="Arial" w:hAnsi="Arial"/>
                <w:bCs/>
                <w:sz w:val="18"/>
              </w:rPr>
            </w:pPr>
            <w:r w:rsidRPr="00877CC8">
              <w:rPr>
                <w:rFonts w:ascii="Arial" w:hAnsi="Arial"/>
                <w:sz w:val="18"/>
                <w:lang w:eastAsia="ja-JP"/>
              </w:rPr>
              <w:t>DC_21A_n77A</w:t>
            </w:r>
          </w:p>
        </w:tc>
      </w:tr>
      <w:tr w:rsidR="00D66B7B" w:rsidRPr="00877CC8" w14:paraId="748147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DD9CB" w14:textId="77777777" w:rsidR="00D66B7B" w:rsidRPr="00877CC8" w:rsidRDefault="00D66B7B" w:rsidP="00FD425C">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469053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DC_21A_n1A</w:t>
            </w:r>
          </w:p>
          <w:p w14:paraId="1BFA8306" w14:textId="77777777" w:rsidR="00D66B7B" w:rsidRPr="00877CC8" w:rsidRDefault="00D66B7B" w:rsidP="00FD425C">
            <w:pPr>
              <w:keepNext/>
              <w:keepLines/>
              <w:spacing w:after="0"/>
              <w:jc w:val="center"/>
              <w:rPr>
                <w:rFonts w:ascii="Arial" w:hAnsi="Arial"/>
                <w:bCs/>
                <w:sz w:val="18"/>
              </w:rPr>
            </w:pPr>
            <w:r w:rsidRPr="00877CC8">
              <w:rPr>
                <w:rFonts w:ascii="Arial" w:hAnsi="Arial"/>
                <w:sz w:val="18"/>
                <w:lang w:eastAsia="ja-JP"/>
              </w:rPr>
              <w:t>DC_21A_n78A</w:t>
            </w:r>
          </w:p>
        </w:tc>
      </w:tr>
      <w:tr w:rsidR="00D66B7B" w:rsidRPr="00877CC8" w14:paraId="4FCAFEC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CA6BE" w14:textId="77777777" w:rsidR="00D66B7B" w:rsidRPr="00877CC8" w:rsidRDefault="00D66B7B" w:rsidP="00FD425C">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85991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DC_21A_n1A</w:t>
            </w:r>
          </w:p>
          <w:p w14:paraId="004E1D69" w14:textId="77777777" w:rsidR="00D66B7B" w:rsidRPr="00877CC8" w:rsidRDefault="00D66B7B" w:rsidP="00FD425C">
            <w:pPr>
              <w:keepNext/>
              <w:keepLines/>
              <w:spacing w:after="0"/>
              <w:jc w:val="center"/>
              <w:rPr>
                <w:rFonts w:ascii="Arial" w:hAnsi="Arial"/>
                <w:bCs/>
                <w:sz w:val="18"/>
              </w:rPr>
            </w:pPr>
            <w:r w:rsidRPr="00877CC8">
              <w:rPr>
                <w:rFonts w:ascii="Arial" w:hAnsi="Arial"/>
                <w:sz w:val="18"/>
                <w:lang w:eastAsia="ja-JP"/>
              </w:rPr>
              <w:t>DC_21A_n79A</w:t>
            </w:r>
          </w:p>
        </w:tc>
      </w:tr>
      <w:tr w:rsidR="00D66B7B" w:rsidRPr="00877CC8" w14:paraId="4FE8797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C72D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1EE1E22"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706E68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DC_21A_n77A</w:t>
            </w:r>
          </w:p>
          <w:p w14:paraId="0EC5A8C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DC_28A_n77A</w:t>
            </w:r>
          </w:p>
        </w:tc>
      </w:tr>
      <w:tr w:rsidR="00D66B7B" w:rsidRPr="00877CC8" w14:paraId="7D16528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8934A" w14:textId="77777777" w:rsidR="00D66B7B" w:rsidRPr="002A5FB7" w:rsidRDefault="00D66B7B" w:rsidP="00FD425C">
            <w:pPr>
              <w:pStyle w:val="TAC"/>
            </w:pPr>
            <w:r w:rsidRPr="002A5FB7">
              <w:rPr>
                <w:lang w:eastAsia="ja-JP"/>
              </w:rPr>
              <w:lastRenderedPageBreak/>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687352F" w14:textId="77777777" w:rsidR="00D66B7B" w:rsidRDefault="00D66B7B" w:rsidP="00FD425C">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C100180" w14:textId="77777777" w:rsidR="00D66B7B" w:rsidRPr="00877CC8" w:rsidRDefault="00D66B7B" w:rsidP="00FD425C">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D66B7B" w:rsidRPr="00877CC8" w14:paraId="1CAE613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90CBD" w14:textId="77777777" w:rsidR="00D66B7B" w:rsidRPr="002A5FB7" w:rsidRDefault="00D66B7B" w:rsidP="00FD425C">
            <w:pPr>
              <w:pStyle w:val="TAC"/>
            </w:pPr>
            <w:r w:rsidRPr="002A5FB7">
              <w:t>DC_21A-28A_n78A</w:t>
            </w:r>
            <w:r w:rsidRPr="002A5FB7">
              <w:rPr>
                <w:vertAlign w:val="superscript"/>
              </w:rPr>
              <w:t>5</w:t>
            </w:r>
          </w:p>
          <w:p w14:paraId="451A86B3" w14:textId="77777777" w:rsidR="00D66B7B" w:rsidRPr="002A5FB7" w:rsidRDefault="00D66B7B" w:rsidP="00FD425C">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5AE6B47" w14:textId="77777777" w:rsidR="00D66B7B" w:rsidRDefault="00D66B7B" w:rsidP="00FD425C">
            <w:pPr>
              <w:pStyle w:val="TAC"/>
              <w:rPr>
                <w:lang w:eastAsia="ja-JP"/>
              </w:rPr>
            </w:pPr>
            <w:r>
              <w:rPr>
                <w:lang w:eastAsia="ja-JP"/>
              </w:rPr>
              <w:t>DC_21A_n78A</w:t>
            </w:r>
          </w:p>
          <w:p w14:paraId="2F564C00" w14:textId="77777777" w:rsidR="00D66B7B" w:rsidRPr="00877CC8" w:rsidRDefault="00D66B7B" w:rsidP="00FD425C">
            <w:pPr>
              <w:pStyle w:val="TAC"/>
              <w:rPr>
                <w:lang w:eastAsia="fi-FI"/>
              </w:rPr>
            </w:pPr>
            <w:r>
              <w:rPr>
                <w:lang w:eastAsia="ja-JP"/>
              </w:rPr>
              <w:t>DC_28A_n78A</w:t>
            </w:r>
          </w:p>
        </w:tc>
      </w:tr>
      <w:tr w:rsidR="00D66B7B" w:rsidRPr="00877CC8" w14:paraId="6BC4A9C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50E57" w14:textId="77777777" w:rsidR="00D66B7B" w:rsidRPr="002A5FB7" w:rsidRDefault="00D66B7B" w:rsidP="00FD425C">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0940DC0" w14:textId="77777777" w:rsidR="00D66B7B" w:rsidRDefault="00D66B7B" w:rsidP="00FD425C">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AE0590A" w14:textId="77777777" w:rsidR="00D66B7B" w:rsidRPr="00877CC8" w:rsidRDefault="00D66B7B" w:rsidP="00FD425C">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D66B7B" w:rsidRPr="00877CC8" w14:paraId="02389A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111C6" w14:textId="77777777" w:rsidR="00D66B7B" w:rsidRPr="002A5FB7" w:rsidRDefault="00D66B7B" w:rsidP="00FD425C">
            <w:pPr>
              <w:pStyle w:val="TAC"/>
            </w:pPr>
            <w:r w:rsidRPr="002A5FB7">
              <w:t>DC_21A-28A_n79A</w:t>
            </w:r>
            <w:r w:rsidRPr="002A5FB7">
              <w:rPr>
                <w:vertAlign w:val="superscript"/>
              </w:rPr>
              <w:t>5</w:t>
            </w:r>
          </w:p>
          <w:p w14:paraId="0E03CFD8" w14:textId="77777777" w:rsidR="00D66B7B" w:rsidRPr="002A5FB7" w:rsidRDefault="00D66B7B" w:rsidP="00FD425C">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43494F23" w14:textId="77777777" w:rsidR="00D66B7B" w:rsidRDefault="00D66B7B" w:rsidP="00FD425C">
            <w:pPr>
              <w:pStyle w:val="TAC"/>
              <w:rPr>
                <w:lang w:eastAsia="ja-JP"/>
              </w:rPr>
            </w:pPr>
            <w:r>
              <w:rPr>
                <w:lang w:eastAsia="ja-JP"/>
              </w:rPr>
              <w:t>DC_21A_n79A</w:t>
            </w:r>
          </w:p>
          <w:p w14:paraId="6E6DB7FF" w14:textId="77777777" w:rsidR="00D66B7B" w:rsidRPr="00877CC8" w:rsidRDefault="00D66B7B" w:rsidP="00FD425C">
            <w:pPr>
              <w:pStyle w:val="TAC"/>
              <w:rPr>
                <w:lang w:eastAsia="fi-FI"/>
              </w:rPr>
            </w:pPr>
            <w:r>
              <w:rPr>
                <w:lang w:eastAsia="ja-JP"/>
              </w:rPr>
              <w:t>DC_28A_n79A</w:t>
            </w:r>
          </w:p>
        </w:tc>
      </w:tr>
      <w:tr w:rsidR="00D66B7B" w:rsidRPr="00877CC8" w14:paraId="597E416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93FFA" w14:textId="77777777" w:rsidR="00D66B7B" w:rsidRPr="00877CC8" w:rsidRDefault="00D66B7B" w:rsidP="00FD425C">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6984053" w14:textId="77777777" w:rsidR="00D66B7B" w:rsidRDefault="00D66B7B" w:rsidP="00FD425C">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9E88D37" w14:textId="77777777" w:rsidR="00D66B7B" w:rsidRPr="00877CC8" w:rsidRDefault="00D66B7B" w:rsidP="00FD425C">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D66B7B" w:rsidRPr="00877CC8" w14:paraId="791928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F349A" w14:textId="77777777" w:rsidR="00D66B7B" w:rsidRPr="00877CC8" w:rsidRDefault="00D66B7B" w:rsidP="00FD425C">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05B1D64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27655E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DC_21A_n1A</w:t>
            </w:r>
          </w:p>
          <w:p w14:paraId="60CB7A2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DC_42A_n1A</w:t>
            </w:r>
          </w:p>
        </w:tc>
      </w:tr>
      <w:tr w:rsidR="00D66B7B" w:rsidRPr="00877CC8" w14:paraId="6D93127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AECEF"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50A0768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6F0BE0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CB65B2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AD477E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1408DFB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337B408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1A684F9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C2430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D66B7B" w:rsidRPr="00877CC8" w14:paraId="4D3D17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8BA7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1567A0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D93BEED"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8104AE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416AB0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4AD0CD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DD20B9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E12786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A16F7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D66B7B" w:rsidRPr="00877CC8" w14:paraId="75338AC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BD3D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9EB2DC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E4743F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F07486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DC_21A-42C_n79C</w:t>
            </w:r>
          </w:p>
          <w:p w14:paraId="0572547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E1E3A9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8BB380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0162529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4066A9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66B7B" w:rsidRPr="00B251C4" w14:paraId="666FF50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0DA69" w14:textId="77777777" w:rsidR="00D66B7B" w:rsidRPr="00B251C4" w:rsidRDefault="00D66B7B" w:rsidP="00FD425C">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FA7E102" w14:textId="77777777" w:rsidR="00D66B7B" w:rsidRPr="00B251C4" w:rsidRDefault="00D66B7B" w:rsidP="00FD425C">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D66B7B" w:rsidRPr="00877CC8" w14:paraId="1D1DF4D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7C53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AF5A73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DC_28A_n1A</w:t>
            </w:r>
          </w:p>
        </w:tc>
      </w:tr>
      <w:tr w:rsidR="00D66B7B" w:rsidRPr="00877CC8" w14:paraId="687695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633CC" w14:textId="77777777" w:rsidR="00D66B7B" w:rsidRPr="00877CC8" w:rsidRDefault="00D66B7B" w:rsidP="00FD425C">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D3DD73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DC_28A_n3A</w:t>
            </w:r>
          </w:p>
        </w:tc>
      </w:tr>
      <w:tr w:rsidR="00D66B7B" w:rsidRPr="00877CC8" w14:paraId="1E7DA09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DA92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C2DE75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DC_28A_n1A</w:t>
            </w:r>
          </w:p>
          <w:p w14:paraId="7810258E" w14:textId="77777777" w:rsidR="00D66B7B" w:rsidRPr="00877CC8" w:rsidRDefault="00D66B7B" w:rsidP="00FD425C">
            <w:pPr>
              <w:keepNext/>
              <w:keepLines/>
              <w:spacing w:after="0"/>
              <w:jc w:val="center"/>
              <w:rPr>
                <w:rFonts w:ascii="Arial" w:hAnsi="Arial" w:cs="Arial"/>
                <w:color w:val="000000"/>
                <w:sz w:val="18"/>
                <w:szCs w:val="18"/>
              </w:rPr>
            </w:pPr>
            <w:r w:rsidRPr="00877CC8">
              <w:rPr>
                <w:rFonts w:ascii="Arial" w:hAnsi="Arial"/>
                <w:sz w:val="18"/>
              </w:rPr>
              <w:t>DC_38A_n1A</w:t>
            </w:r>
          </w:p>
        </w:tc>
      </w:tr>
      <w:tr w:rsidR="00D66B7B" w:rsidRPr="00EB1767" w14:paraId="2BA1B5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678D3" w14:textId="77777777" w:rsidR="00D66B7B" w:rsidRPr="00EB1767" w:rsidRDefault="00D66B7B" w:rsidP="00FD425C">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5D62ACB" w14:textId="77777777" w:rsidR="00D66B7B" w:rsidRPr="001762FB" w:rsidRDefault="00D66B7B" w:rsidP="00FD425C">
            <w:pPr>
              <w:pStyle w:val="TAC"/>
              <w:rPr>
                <w:rFonts w:cs="Arial"/>
                <w:szCs w:val="18"/>
                <w:lang w:eastAsia="zh-CN"/>
              </w:rPr>
            </w:pPr>
            <w:r w:rsidRPr="00C2144E">
              <w:rPr>
                <w:rFonts w:cs="Arial"/>
                <w:szCs w:val="18"/>
                <w:lang w:eastAsia="zh-CN"/>
              </w:rPr>
              <w:t>DC_28A_n78A</w:t>
            </w:r>
          </w:p>
          <w:p w14:paraId="4434760D" w14:textId="77777777" w:rsidR="00D66B7B" w:rsidRPr="00EB1767" w:rsidRDefault="00D66B7B" w:rsidP="00FD425C">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D66B7B" w:rsidRPr="00877CC8" w14:paraId="307F7DF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9F53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A01C21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D66B7B" w:rsidRPr="00877CC8" w14:paraId="3E448C0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03A9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7A43567" w14:textId="77777777" w:rsidR="00D66B7B" w:rsidRPr="00877CC8" w:rsidRDefault="00D66B7B" w:rsidP="00FD425C">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1A1910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D66B7B" w:rsidRPr="00877CC8" w14:paraId="4040F1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C0EDA"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792B123"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31A273CB"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66B7B" w:rsidRPr="00877CC8" w14:paraId="63B1E9C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4B698"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C5DADE5"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30E531BD"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66B7B" w:rsidRPr="00877CC8" w14:paraId="2B66C55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1D05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DC_25A-41A_n41A</w:t>
            </w:r>
          </w:p>
          <w:p w14:paraId="32821556"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DC_25A-41C_n41A</w:t>
            </w:r>
          </w:p>
          <w:p w14:paraId="43795085"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012D4B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DC_25A_n41A</w:t>
            </w:r>
          </w:p>
          <w:p w14:paraId="0D770E28" w14:textId="77777777" w:rsidR="00D66B7B" w:rsidRPr="00877CC8" w:rsidRDefault="00D66B7B" w:rsidP="00FD425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66B7B" w:rsidRPr="00877CC8" w14:paraId="1D800AC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C4B0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DC_25A-25A-41A_n41A</w:t>
            </w:r>
          </w:p>
          <w:p w14:paraId="0CC82C6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DC_25A-25A-41C_n41A</w:t>
            </w:r>
          </w:p>
          <w:p w14:paraId="765B6C56"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C581D0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DC_25A_n41A</w:t>
            </w:r>
          </w:p>
          <w:p w14:paraId="4B5F2E4D" w14:textId="77777777" w:rsidR="00D66B7B" w:rsidRPr="00877CC8" w:rsidRDefault="00D66B7B" w:rsidP="00FD425C">
            <w:pPr>
              <w:keepNext/>
              <w:keepLines/>
              <w:spacing w:after="0"/>
              <w:jc w:val="center"/>
              <w:rPr>
                <w:rFonts w:ascii="Arial" w:hAnsi="Arial"/>
                <w:sz w:val="18"/>
                <w:lang w:eastAsia="zh-CN"/>
              </w:rPr>
            </w:pPr>
            <w:r w:rsidRPr="00547C1B">
              <w:rPr>
                <w:rFonts w:ascii="Arial" w:hAnsi="Arial"/>
                <w:sz w:val="18"/>
                <w:lang w:eastAsia="zh-CN"/>
              </w:rPr>
              <w:t>DC_41A_n41A</w:t>
            </w:r>
          </w:p>
        </w:tc>
      </w:tr>
      <w:tr w:rsidR="00D66B7B" w:rsidRPr="00877CC8" w14:paraId="2E02F8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94C3A"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4F5E3D2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DC_25A_n41A</w:t>
            </w:r>
          </w:p>
          <w:p w14:paraId="6D5D43E7"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D66B7B" w:rsidRPr="00877CC8" w14:paraId="205AB34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E1286"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8196E4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DC_25A_n41A</w:t>
            </w:r>
          </w:p>
          <w:p w14:paraId="72A789B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DC_(n)41AA</w:t>
            </w:r>
          </w:p>
        </w:tc>
      </w:tr>
      <w:tr w:rsidR="00D66B7B" w:rsidRPr="00877CC8" w14:paraId="1B45CDC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C926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DC_25A-(n)41CA</w:t>
            </w:r>
          </w:p>
          <w:p w14:paraId="5BA9F4BA"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21E65F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DC_25A_n41A</w:t>
            </w:r>
          </w:p>
          <w:p w14:paraId="033A0814" w14:textId="77777777" w:rsidR="00D66B7B" w:rsidRPr="00877CC8" w:rsidRDefault="00D66B7B" w:rsidP="00FD425C">
            <w:pPr>
              <w:keepNext/>
              <w:keepLines/>
              <w:spacing w:after="0"/>
              <w:jc w:val="center"/>
              <w:rPr>
                <w:rFonts w:ascii="Arial" w:hAnsi="Arial"/>
                <w:sz w:val="18"/>
                <w:highlight w:val="yellow"/>
                <w:lang w:eastAsia="fr-FR"/>
              </w:rPr>
            </w:pPr>
            <w:r w:rsidRPr="00877CC8">
              <w:rPr>
                <w:rFonts w:ascii="Arial" w:hAnsi="Arial"/>
                <w:sz w:val="18"/>
              </w:rPr>
              <w:t>DC_(n)41AA</w:t>
            </w:r>
          </w:p>
          <w:p w14:paraId="645490D9" w14:textId="77777777" w:rsidR="00D66B7B" w:rsidRPr="00877CC8" w:rsidRDefault="00D66B7B" w:rsidP="00FD425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66B7B" w:rsidRPr="00877CC8" w14:paraId="1C31735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3CF7D" w14:textId="77777777" w:rsidR="00D66B7B" w:rsidRPr="00877CC8" w:rsidRDefault="00D66B7B" w:rsidP="00FD425C">
            <w:pPr>
              <w:keepNext/>
              <w:keepLines/>
              <w:spacing w:after="0"/>
              <w:jc w:val="center"/>
              <w:rPr>
                <w:rFonts w:ascii="Arial" w:hAnsi="Arial"/>
                <w:sz w:val="18"/>
              </w:rPr>
            </w:pPr>
            <w:r w:rsidRPr="00877CC8">
              <w:rPr>
                <w:rFonts w:ascii="Arial" w:hAnsi="Arial"/>
                <w:sz w:val="18"/>
              </w:rPr>
              <w:lastRenderedPageBreak/>
              <w:t>DC_25A-25A-(n)41CA</w:t>
            </w:r>
          </w:p>
          <w:p w14:paraId="276BCED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DEB058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DC_25A_n41A</w:t>
            </w:r>
          </w:p>
          <w:p w14:paraId="6C406D80" w14:textId="77777777" w:rsidR="00D66B7B" w:rsidRPr="00877CC8" w:rsidRDefault="00D66B7B" w:rsidP="00FD425C">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EB5B6C4" w14:textId="77777777" w:rsidR="00D66B7B" w:rsidRPr="00877CC8" w:rsidRDefault="00D66B7B" w:rsidP="00FD425C">
            <w:pPr>
              <w:keepNext/>
              <w:keepLines/>
              <w:spacing w:after="0"/>
              <w:jc w:val="center"/>
              <w:rPr>
                <w:rFonts w:ascii="Arial" w:hAnsi="Arial"/>
                <w:sz w:val="18"/>
                <w:lang w:eastAsia="zh-CN"/>
              </w:rPr>
            </w:pPr>
            <w:r w:rsidRPr="00547C1B">
              <w:rPr>
                <w:rFonts w:ascii="Arial" w:hAnsi="Arial"/>
                <w:sz w:val="18"/>
                <w:lang w:eastAsia="zh-CN"/>
              </w:rPr>
              <w:t>DC_41A_n41A</w:t>
            </w:r>
          </w:p>
        </w:tc>
      </w:tr>
      <w:tr w:rsidR="00D66B7B" w:rsidRPr="00877CC8" w14:paraId="3A4C1D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3A1DC"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2053E0D"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DC_25A_n77A</w:t>
            </w:r>
          </w:p>
          <w:p w14:paraId="7E2A5D59"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t>DC_66A_n77A</w:t>
            </w:r>
          </w:p>
        </w:tc>
      </w:tr>
      <w:tr w:rsidR="00D66B7B" w:rsidRPr="00877CC8" w14:paraId="2D2A674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0F4058" w14:textId="77777777" w:rsidR="00D66B7B" w:rsidRPr="00877CC8" w:rsidRDefault="00D66B7B" w:rsidP="00FD425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24355B"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591F9F2D"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D66B7B" w:rsidRPr="00877CC8" w14:paraId="33C0834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7DD4A"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4812DF5"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DC_25A_n78A</w:t>
            </w:r>
          </w:p>
          <w:p w14:paraId="4ACCF42F"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DC_66A_n78A</w:t>
            </w:r>
          </w:p>
        </w:tc>
      </w:tr>
      <w:tr w:rsidR="00D66B7B" w:rsidRPr="00877CC8" w14:paraId="68C0E2C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79B460" w14:textId="77777777" w:rsidR="00D66B7B" w:rsidRPr="00877CC8" w:rsidRDefault="00D66B7B" w:rsidP="00FD425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09C8CE"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1D69391E"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66B7B" w:rsidRPr="00877CC8" w14:paraId="4A95829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9C76F" w14:textId="77777777" w:rsidR="00D66B7B" w:rsidRPr="00877CC8" w:rsidRDefault="00D66B7B" w:rsidP="00FD425C">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39F4DBEB" w14:textId="77777777" w:rsidR="00D66B7B" w:rsidRDefault="00D66B7B" w:rsidP="00FD425C">
            <w:pPr>
              <w:keepNext/>
              <w:keepLines/>
              <w:spacing w:after="0"/>
              <w:jc w:val="center"/>
              <w:rPr>
                <w:rFonts w:ascii="Arial" w:hAnsi="Arial"/>
                <w:sz w:val="18"/>
                <w:lang w:eastAsia="zh-CN"/>
              </w:rPr>
            </w:pPr>
            <w:r w:rsidRPr="00D67279">
              <w:rPr>
                <w:rFonts w:ascii="Arial" w:hAnsi="Arial"/>
                <w:sz w:val="18"/>
                <w:lang w:eastAsia="zh-CN"/>
              </w:rPr>
              <w:t>DC_28A_n5A</w:t>
            </w:r>
          </w:p>
          <w:p w14:paraId="01A5A41C" w14:textId="77777777" w:rsidR="00D66B7B" w:rsidRPr="00877CC8" w:rsidRDefault="00D66B7B" w:rsidP="00FD425C">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D66B7B" w:rsidRPr="00877CC8" w14:paraId="240C849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EB79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DC_28A-40A_n78A</w:t>
            </w:r>
          </w:p>
          <w:p w14:paraId="0395E2A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825603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DC_28A_n78A</w:t>
            </w:r>
          </w:p>
          <w:p w14:paraId="3CE7CF6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DC_40A_n78A</w:t>
            </w:r>
          </w:p>
        </w:tc>
      </w:tr>
      <w:tr w:rsidR="00D66B7B" w:rsidRPr="00877CC8" w14:paraId="035E78B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6D34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B24C08F"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BFBFF6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DC_28A_n77A</w:t>
            </w:r>
          </w:p>
          <w:p w14:paraId="4D81B08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D66B7B" w:rsidRPr="00877CC8" w14:paraId="74287F9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A1BD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681AB74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3F63D7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DC_28A_n78A</w:t>
            </w:r>
          </w:p>
          <w:p w14:paraId="78A1D9AB"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D66B7B" w:rsidRPr="00877CC8" w14:paraId="3069A53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3911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3D29D2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E329E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DC_28A_n79A</w:t>
            </w:r>
          </w:p>
          <w:p w14:paraId="52CA27E7"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D66B7B" w:rsidRPr="00877CC8" w14:paraId="6B0A004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499E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5C0379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DC_28A_n1A</w:t>
            </w:r>
          </w:p>
          <w:p w14:paraId="7A215014"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DC_28A_n40A</w:t>
            </w:r>
          </w:p>
        </w:tc>
      </w:tr>
      <w:tr w:rsidR="00D66B7B" w:rsidRPr="00877CC8" w14:paraId="2782B98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8BA84"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D8525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DC_28A_n1A</w:t>
            </w:r>
          </w:p>
          <w:p w14:paraId="0BDC8FB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DC_28A_n78A</w:t>
            </w:r>
          </w:p>
        </w:tc>
      </w:tr>
      <w:tr w:rsidR="00D66B7B" w:rsidRPr="00877CC8" w14:paraId="16F488F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4132F" w14:textId="77777777" w:rsidR="00D66B7B" w:rsidRPr="00877CC8" w:rsidRDefault="00D66B7B" w:rsidP="00FD425C">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30D32E" w14:textId="77777777" w:rsidR="00D66B7B" w:rsidRPr="00877CC8" w:rsidRDefault="00D66B7B" w:rsidP="00FD425C">
            <w:pPr>
              <w:keepNext/>
              <w:keepLines/>
              <w:spacing w:after="0"/>
              <w:jc w:val="center"/>
              <w:rPr>
                <w:rFonts w:ascii="Arial" w:hAnsi="Arial" w:cs="Arial"/>
                <w:bCs/>
                <w:sz w:val="18"/>
              </w:rPr>
            </w:pPr>
            <w:r w:rsidRPr="00877CC8">
              <w:rPr>
                <w:rFonts w:ascii="Arial" w:hAnsi="Arial" w:cs="Arial"/>
                <w:bCs/>
                <w:sz w:val="18"/>
              </w:rPr>
              <w:t>DC_28A_n3A</w:t>
            </w:r>
          </w:p>
          <w:p w14:paraId="7A227522" w14:textId="77777777" w:rsidR="00D66B7B" w:rsidRPr="00877CC8" w:rsidRDefault="00D66B7B" w:rsidP="00FD425C">
            <w:pPr>
              <w:keepNext/>
              <w:keepLines/>
              <w:spacing w:after="0"/>
              <w:jc w:val="center"/>
              <w:rPr>
                <w:rFonts w:ascii="Arial" w:hAnsi="Arial"/>
                <w:sz w:val="18"/>
              </w:rPr>
            </w:pPr>
            <w:r w:rsidRPr="00877CC8">
              <w:rPr>
                <w:rFonts w:ascii="Arial" w:hAnsi="Arial" w:cs="Arial"/>
                <w:bCs/>
                <w:sz w:val="18"/>
              </w:rPr>
              <w:t>DC_28A_n77A</w:t>
            </w:r>
          </w:p>
        </w:tc>
      </w:tr>
      <w:tr w:rsidR="00D66B7B" w:rsidRPr="00877CC8" w14:paraId="5E4C817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86AF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6D4946"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DC_28A_n3A</w:t>
            </w:r>
          </w:p>
          <w:p w14:paraId="1CA0C25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DC_28A_n78A</w:t>
            </w:r>
          </w:p>
        </w:tc>
      </w:tr>
      <w:tr w:rsidR="00D66B7B" w:rsidRPr="00877CC8" w14:paraId="61BA1F4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051E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20AC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DC_28A_n5A</w:t>
            </w:r>
          </w:p>
          <w:p w14:paraId="6604D05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zh-CN"/>
              </w:rPr>
              <w:t>DC_28A_n78A</w:t>
            </w:r>
          </w:p>
        </w:tc>
      </w:tr>
      <w:tr w:rsidR="00D66B7B" w:rsidRPr="00877CC8" w14:paraId="3C177DE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DE58B" w14:textId="77777777" w:rsidR="00D66B7B" w:rsidRPr="00877CC8" w:rsidRDefault="00D66B7B" w:rsidP="00FD425C">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36BD2AD"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A7DEDC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66B7B" w:rsidRPr="00877CC8" w14:paraId="7BE8B53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4D603" w14:textId="77777777" w:rsidR="00D66B7B" w:rsidRPr="00877CC8" w:rsidRDefault="00D66B7B" w:rsidP="00FD425C">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7D3108D"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72EB495"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5D29D4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66B7B" w:rsidRPr="00877CC8" w14:paraId="4760AE7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DB616"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F2410"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DC_28A_n8A</w:t>
            </w:r>
          </w:p>
          <w:p w14:paraId="7DD74AE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D66B7B" w:rsidRPr="00877CC8" w14:paraId="2E34C6C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220DC"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49838E02"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56EBC6C1"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DC_28A_n78A</w:t>
            </w:r>
          </w:p>
        </w:tc>
      </w:tr>
      <w:tr w:rsidR="00D66B7B" w:rsidRPr="00877CC8" w14:paraId="65F58E8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9E8DA"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2C26CE03"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DC_28A_n40A</w:t>
            </w:r>
          </w:p>
          <w:p w14:paraId="67BA0242"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DC_28A_n78A</w:t>
            </w:r>
          </w:p>
        </w:tc>
      </w:tr>
      <w:tr w:rsidR="00D66B7B" w:rsidRPr="00877CC8" w14:paraId="73EF202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9576A"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C4B41D8"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DC_28A_n41A</w:t>
            </w:r>
          </w:p>
          <w:p w14:paraId="0E29C820"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D66B7B" w:rsidRPr="00877CC8" w14:paraId="268C02C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08E2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B49FA8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301D0C1F"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6566DD7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4C41F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66B7B" w:rsidRPr="00877CC8" w14:paraId="36CC0D1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3D99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FCF90B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8F04114"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3FD92E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F889D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66B7B" w:rsidRPr="00877CC8" w14:paraId="2EB6CC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EEFFE"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6E9BC70"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3FEEF45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DC_28A-42C_n79A</w:t>
            </w:r>
          </w:p>
          <w:p w14:paraId="4D21B8A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21B4C358"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D66B7B" w:rsidRPr="00877CC8" w14:paraId="156C178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EFAB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A44EA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DC_28A_n78A</w:t>
            </w:r>
          </w:p>
          <w:p w14:paraId="0C6B8F7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D66B7B" w:rsidRPr="00877CC8" w14:paraId="7826B3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0936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2B4AB9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r-FR"/>
              </w:rPr>
              <w:t>DC_30A_n2A</w:t>
            </w:r>
          </w:p>
        </w:tc>
      </w:tr>
      <w:tr w:rsidR="00D66B7B" w:rsidRPr="00877CC8" w14:paraId="24C3BE7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2DFD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7E26ED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r-FR"/>
              </w:rPr>
              <w:t>DC_30A_n66A</w:t>
            </w:r>
          </w:p>
        </w:tc>
      </w:tr>
      <w:tr w:rsidR="00D66B7B" w:rsidRPr="00877CC8" w14:paraId="32D2A1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EE58D"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69118A"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66B7B" w:rsidRPr="00877CC8" w14:paraId="6381E7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18824"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550B022"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DC_66A_n2A</w:t>
            </w:r>
          </w:p>
        </w:tc>
      </w:tr>
      <w:tr w:rsidR="00D66B7B" w:rsidRPr="00877CC8" w14:paraId="547C9BF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CFAF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0839F22"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DC_66A_n2A</w:t>
            </w:r>
          </w:p>
        </w:tc>
      </w:tr>
      <w:tr w:rsidR="00D66B7B" w:rsidRPr="00877CC8" w14:paraId="37D0457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7360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761A3A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DC_66A_n30A</w:t>
            </w:r>
          </w:p>
        </w:tc>
      </w:tr>
      <w:tr w:rsidR="00D66B7B" w:rsidRPr="00877CC8" w14:paraId="5D7D4D6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4B89F" w14:textId="77777777" w:rsidR="00D66B7B" w:rsidRPr="00877CC8" w:rsidRDefault="00D66B7B" w:rsidP="00FD425C">
            <w:pPr>
              <w:keepNext/>
              <w:keepLines/>
              <w:spacing w:after="0"/>
              <w:jc w:val="center"/>
              <w:rPr>
                <w:rFonts w:ascii="Arial" w:hAnsi="Arial" w:cs="Arial"/>
                <w:sz w:val="18"/>
              </w:rPr>
            </w:pPr>
            <w:r>
              <w:rPr>
                <w:rFonts w:ascii="Arial" w:hAnsi="Arial"/>
                <w:sz w:val="18"/>
                <w:lang w:val="fr-FR" w:eastAsia="fr-FR"/>
              </w:rPr>
              <w:lastRenderedPageBreak/>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6C2B8AEB" w14:textId="77777777" w:rsidR="00D66B7B" w:rsidRPr="00877CC8" w:rsidRDefault="00D66B7B" w:rsidP="00FD425C">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D66B7B" w:rsidRPr="00877CC8" w14:paraId="27BF7C8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10831A"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8245E0" w14:textId="77777777" w:rsidR="00D66B7B" w:rsidRPr="00877CC8" w:rsidRDefault="00D66B7B" w:rsidP="00FD425C">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D66B7B" w:rsidRPr="00877CC8" w14:paraId="038915F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89B22"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304569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7BE19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66B7B" w:rsidRPr="00877CC8" w14:paraId="5159E1F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BCD7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EA52A6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DC_66A_n78A</w:t>
            </w:r>
          </w:p>
        </w:tc>
      </w:tr>
      <w:tr w:rsidR="00D66B7B" w:rsidRPr="00877CC8" w14:paraId="53F9F5F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F253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1827576"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DC_30A_n5A</w:t>
            </w:r>
          </w:p>
          <w:p w14:paraId="54E0ED3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D66B7B" w:rsidRPr="00877CC8" w14:paraId="22D9F22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CCDC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E4E4F9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DC_30A_n2A</w:t>
            </w:r>
          </w:p>
          <w:p w14:paraId="1D500B9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DC_66A_n2A</w:t>
            </w:r>
          </w:p>
        </w:tc>
      </w:tr>
      <w:tr w:rsidR="00D66B7B" w:rsidRPr="00877CC8" w14:paraId="7560105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CA36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184A3D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DC_30A_n2A</w:t>
            </w:r>
          </w:p>
          <w:p w14:paraId="488D722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DC_66A_n2A</w:t>
            </w:r>
          </w:p>
        </w:tc>
      </w:tr>
      <w:tr w:rsidR="00D66B7B" w:rsidRPr="00877CC8" w14:paraId="1870C79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0985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1C1832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DC_30A_n5A</w:t>
            </w:r>
          </w:p>
          <w:p w14:paraId="27D1031A"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DC_66A_n5A</w:t>
            </w:r>
          </w:p>
        </w:tc>
      </w:tr>
      <w:tr w:rsidR="00D66B7B" w:rsidRPr="00877CC8" w14:paraId="2D25BAF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6198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42E9E9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DC_30A_n5A</w:t>
            </w:r>
          </w:p>
          <w:p w14:paraId="7B880B4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DC_66A_n5A</w:t>
            </w:r>
          </w:p>
        </w:tc>
      </w:tr>
      <w:tr w:rsidR="00D66B7B" w:rsidRPr="00877CC8" w14:paraId="345C802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2B900"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10006F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DC_30A_n5A</w:t>
            </w:r>
          </w:p>
          <w:p w14:paraId="79184D5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DC_66A_n5A</w:t>
            </w:r>
          </w:p>
        </w:tc>
      </w:tr>
      <w:tr w:rsidR="00D66B7B" w:rsidRPr="00877CC8" w14:paraId="5AFB9A4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DA40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F7B439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DC_30A_n66A</w:t>
            </w:r>
          </w:p>
          <w:p w14:paraId="26DBD80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D66B7B" w:rsidRPr="00877CC8" w14:paraId="32E0EC3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95FF2"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CC28075"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C6F587"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7C605F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66B7B" w:rsidRPr="00877CC8" w14:paraId="492DAA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1E47F" w14:textId="77777777" w:rsidR="00D66B7B" w:rsidRDefault="00D66B7B" w:rsidP="00FD425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437CE08" w14:textId="77777777" w:rsidR="00D66B7B" w:rsidRPr="00877CC8" w:rsidRDefault="00D66B7B" w:rsidP="00FD425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BE7BFFA"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34BCC711"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66B7B" w:rsidRPr="00877CC8" w14:paraId="779E7F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B42FC"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D45BE32"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rPr>
              <w:t>DC_38A_n1A</w:t>
            </w:r>
          </w:p>
        </w:tc>
      </w:tr>
      <w:tr w:rsidR="00D66B7B" w:rsidRPr="00877CC8" w14:paraId="26F71E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6A3EB" w14:textId="77777777" w:rsidR="00D66B7B" w:rsidRPr="00877CC8" w:rsidRDefault="00D66B7B" w:rsidP="00FD425C">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2C1B1B68" w14:textId="77777777" w:rsidR="00D66B7B" w:rsidRPr="00877CC8" w:rsidRDefault="00D66B7B" w:rsidP="00FD425C">
            <w:pPr>
              <w:keepNext/>
              <w:keepLines/>
              <w:spacing w:after="0"/>
              <w:jc w:val="center"/>
              <w:rPr>
                <w:rFonts w:ascii="Arial" w:hAnsi="Arial" w:cs="Arial"/>
                <w:sz w:val="18"/>
                <w:lang w:val="en-US" w:eastAsia="zh-TW"/>
              </w:rPr>
            </w:pPr>
            <w:r w:rsidRPr="00877CC8">
              <w:rPr>
                <w:rFonts w:ascii="Arial" w:hAnsi="Arial"/>
                <w:sz w:val="18"/>
              </w:rPr>
              <w:t>DC_38A_n28A</w:t>
            </w:r>
          </w:p>
        </w:tc>
      </w:tr>
      <w:tr w:rsidR="00D66B7B" w:rsidRPr="00877CC8" w14:paraId="677EECA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EC2A7"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B5E7B6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52B0E646"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D66B7B" w:rsidRPr="00877CC8" w14:paraId="007F88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AECF0" w14:textId="77777777" w:rsidR="00D66B7B" w:rsidRPr="00877CC8" w:rsidRDefault="00D66B7B" w:rsidP="00FD425C">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4707439"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927A205" w14:textId="77777777" w:rsidR="00D66B7B" w:rsidRPr="00877CC8" w:rsidRDefault="00D66B7B" w:rsidP="00FD425C">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66B7B" w:rsidRPr="00877CC8" w14:paraId="0D434A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6C1C6" w14:textId="77777777" w:rsidR="00D66B7B" w:rsidRDefault="00D66B7B" w:rsidP="00FD425C">
            <w:pPr>
              <w:keepNext/>
              <w:keepLines/>
              <w:spacing w:after="0"/>
              <w:jc w:val="center"/>
              <w:rPr>
                <w:rFonts w:ascii="Arial" w:hAnsi="Arial"/>
                <w:sz w:val="18"/>
                <w:lang w:eastAsia="fi-FI"/>
              </w:rPr>
            </w:pPr>
            <w:r w:rsidRPr="00877CC8">
              <w:rPr>
                <w:rFonts w:ascii="Arial" w:hAnsi="Arial"/>
                <w:sz w:val="18"/>
                <w:lang w:eastAsia="fi-FI"/>
              </w:rPr>
              <w:t>DC_39A_n40A-n41A</w:t>
            </w:r>
          </w:p>
          <w:p w14:paraId="13648B05" w14:textId="77777777" w:rsidR="00D66B7B" w:rsidRPr="00877CC8" w:rsidRDefault="00D66B7B" w:rsidP="00FD425C">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33605B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DC_39A_n40A</w:t>
            </w:r>
          </w:p>
          <w:p w14:paraId="1A85776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DC_39A_n41A</w:t>
            </w:r>
          </w:p>
        </w:tc>
      </w:tr>
      <w:tr w:rsidR="00D66B7B" w:rsidRPr="00877CC8" w14:paraId="2C7E25A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BB394" w14:textId="77777777" w:rsidR="00D66B7B" w:rsidRDefault="00D66B7B" w:rsidP="00FD425C">
            <w:pPr>
              <w:keepNext/>
              <w:keepLines/>
              <w:spacing w:after="0"/>
              <w:jc w:val="center"/>
              <w:rPr>
                <w:rFonts w:ascii="Arial" w:hAnsi="Arial"/>
                <w:sz w:val="18"/>
                <w:lang w:eastAsia="fi-FI"/>
              </w:rPr>
            </w:pPr>
            <w:r w:rsidRPr="00877CC8">
              <w:rPr>
                <w:rFonts w:ascii="Arial" w:hAnsi="Arial"/>
                <w:sz w:val="18"/>
                <w:lang w:eastAsia="fi-FI"/>
              </w:rPr>
              <w:t>DC_39A_n40A-n79A</w:t>
            </w:r>
          </w:p>
          <w:p w14:paraId="2F752F80" w14:textId="77777777" w:rsidR="00D66B7B" w:rsidRPr="00877CC8" w:rsidRDefault="00D66B7B" w:rsidP="00FD425C">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3DAC093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DC_39A_n40A</w:t>
            </w:r>
          </w:p>
          <w:p w14:paraId="0BEA099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DC_39A_n79A</w:t>
            </w:r>
          </w:p>
        </w:tc>
      </w:tr>
      <w:tr w:rsidR="00D66B7B" w:rsidRPr="00877CC8" w14:paraId="2939E27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6EB3A" w14:textId="77777777" w:rsidR="00D66B7B" w:rsidRDefault="00D66B7B" w:rsidP="00FD425C">
            <w:pPr>
              <w:keepNext/>
              <w:keepLines/>
              <w:spacing w:after="0"/>
              <w:jc w:val="center"/>
              <w:rPr>
                <w:rFonts w:ascii="Arial" w:hAnsi="Arial"/>
                <w:sz w:val="18"/>
                <w:lang w:eastAsia="fi-FI"/>
              </w:rPr>
            </w:pPr>
            <w:r w:rsidRPr="00877CC8">
              <w:rPr>
                <w:rFonts w:ascii="Arial" w:hAnsi="Arial"/>
                <w:sz w:val="18"/>
                <w:lang w:eastAsia="fi-FI"/>
              </w:rPr>
              <w:t>DC_39A_n41A-n79A</w:t>
            </w:r>
          </w:p>
          <w:p w14:paraId="332B0A6E" w14:textId="77777777" w:rsidR="00D66B7B" w:rsidRPr="00260D49" w:rsidRDefault="00D66B7B" w:rsidP="00FD425C">
            <w:pPr>
              <w:keepNext/>
              <w:keepLines/>
              <w:spacing w:after="0"/>
              <w:jc w:val="center"/>
              <w:rPr>
                <w:rFonts w:ascii="Arial" w:hAnsi="Arial"/>
                <w:sz w:val="18"/>
                <w:lang w:eastAsia="fi-FI"/>
              </w:rPr>
            </w:pPr>
            <w:r>
              <w:rPr>
                <w:rFonts w:ascii="Arial" w:hAnsi="Arial"/>
                <w:sz w:val="18"/>
                <w:lang w:eastAsia="fi-FI"/>
              </w:rPr>
              <w:t>DC_39A_n41A-n79</w:t>
            </w:r>
            <w:r w:rsidRPr="00260D49">
              <w:rPr>
                <w:rFonts w:ascii="Arial" w:hAnsi="Arial"/>
                <w:sz w:val="18"/>
                <w:lang w:eastAsia="fi-FI"/>
              </w:rPr>
              <w:t>C</w:t>
            </w:r>
          </w:p>
          <w:p w14:paraId="153BE944"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-n79A</w:t>
            </w:r>
          </w:p>
          <w:p w14:paraId="36709E3C"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w:t>
            </w:r>
            <w:r w:rsidRPr="00260D49">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1973370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DC_39A_n41A</w:t>
            </w:r>
          </w:p>
          <w:p w14:paraId="7413734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DC_39A_n79A</w:t>
            </w:r>
          </w:p>
        </w:tc>
      </w:tr>
      <w:tr w:rsidR="00D66B7B" w:rsidRPr="00877CC8" w14:paraId="2626EEE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23604"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4BCF0D2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1392307" w14:textId="77777777" w:rsidR="00D66B7B" w:rsidRPr="00877CC8" w:rsidRDefault="00D66B7B" w:rsidP="00FD425C">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801BFC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D66B7B" w:rsidRPr="00877CC8" w14:paraId="006496C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854A2" w14:textId="77777777" w:rsidR="00D66B7B" w:rsidRPr="00877CC8" w:rsidRDefault="00D66B7B" w:rsidP="00FD425C">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AC3AB95"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F9A601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D66B7B" w:rsidRPr="00877CC8" w14:paraId="584FE2E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98DB7" w14:textId="77777777" w:rsidR="00D66B7B" w:rsidRDefault="00D66B7B" w:rsidP="00FD425C">
            <w:pPr>
              <w:keepNext/>
              <w:keepLines/>
              <w:spacing w:after="0"/>
              <w:jc w:val="center"/>
              <w:rPr>
                <w:rFonts w:ascii="Arial" w:hAnsi="Arial" w:cs="Arial"/>
                <w:sz w:val="18"/>
                <w:szCs w:val="18"/>
              </w:rPr>
            </w:pPr>
            <w:r w:rsidRPr="00877CC8">
              <w:rPr>
                <w:rFonts w:ascii="Arial" w:hAnsi="Arial" w:cs="Arial"/>
                <w:sz w:val="18"/>
                <w:szCs w:val="18"/>
              </w:rPr>
              <w:t>DC_40A-42A_n77A</w:t>
            </w:r>
          </w:p>
          <w:p w14:paraId="59BE6026" w14:textId="77777777" w:rsidR="00D66B7B" w:rsidRPr="00877CC8" w:rsidRDefault="00D66B7B" w:rsidP="00FD425C">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77B82A5" w14:textId="77777777" w:rsidR="00D66B7B" w:rsidRPr="00877CC8" w:rsidRDefault="00D66B7B" w:rsidP="00FD425C">
            <w:pPr>
              <w:keepNext/>
              <w:keepLines/>
              <w:spacing w:after="0"/>
              <w:jc w:val="center"/>
              <w:rPr>
                <w:rFonts w:ascii="Arial" w:hAnsi="Arial"/>
                <w:sz w:val="18"/>
                <w:szCs w:val="18"/>
              </w:rPr>
            </w:pPr>
            <w:r w:rsidRPr="00877CC8">
              <w:rPr>
                <w:rFonts w:ascii="Arial" w:hAnsi="Arial" w:cs="Arial"/>
                <w:sz w:val="18"/>
                <w:szCs w:val="18"/>
              </w:rPr>
              <w:t>DC_40A_n77A</w:t>
            </w:r>
          </w:p>
        </w:tc>
      </w:tr>
      <w:tr w:rsidR="00D66B7B" w:rsidRPr="00877CC8" w14:paraId="74AF439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0DEF0"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01354BF2" w14:textId="77777777" w:rsidR="00D66B7B" w:rsidRPr="00877CC8" w:rsidRDefault="00D66B7B" w:rsidP="00FD425C">
            <w:pPr>
              <w:keepNext/>
              <w:keepLines/>
              <w:spacing w:after="0"/>
              <w:jc w:val="center"/>
              <w:rPr>
                <w:rFonts w:ascii="Arial" w:hAnsi="Arial"/>
                <w:sz w:val="18"/>
                <w:szCs w:val="18"/>
              </w:rPr>
            </w:pPr>
            <w:r w:rsidRPr="00877CC8">
              <w:rPr>
                <w:rFonts w:ascii="Arial" w:hAnsi="Arial" w:cs="Arial"/>
                <w:sz w:val="18"/>
                <w:szCs w:val="18"/>
              </w:rPr>
              <w:t>DC_40A_n78A</w:t>
            </w:r>
          </w:p>
        </w:tc>
      </w:tr>
      <w:tr w:rsidR="00D66B7B" w:rsidRPr="00877CC8" w14:paraId="25B1CD7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0553E"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792EDB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DC_41A_n1A</w:t>
            </w:r>
          </w:p>
          <w:p w14:paraId="4AB53B53"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rPr>
              <w:t>DC_41A_n3A</w:t>
            </w:r>
          </w:p>
        </w:tc>
      </w:tr>
      <w:tr w:rsidR="00D66B7B" w:rsidRPr="00877CC8" w14:paraId="682033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376A4"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88B3E7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DC_41A_n1A</w:t>
            </w:r>
          </w:p>
          <w:p w14:paraId="50E7CFEA"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rPr>
              <w:t>DC_41A_n3A</w:t>
            </w:r>
          </w:p>
        </w:tc>
      </w:tr>
      <w:tr w:rsidR="00D66B7B" w:rsidRPr="00877CC8" w14:paraId="188B867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0199D"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DC_41A_n1A-n77A</w:t>
            </w:r>
          </w:p>
          <w:p w14:paraId="05936339" w14:textId="77777777" w:rsidR="00D66B7B" w:rsidRPr="00877CC8" w:rsidRDefault="00D66B7B" w:rsidP="00FD425C">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2522441"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DC_41A_n1A</w:t>
            </w:r>
          </w:p>
          <w:p w14:paraId="24457AFA"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DC_41A_n77A</w:t>
            </w:r>
          </w:p>
        </w:tc>
      </w:tr>
      <w:tr w:rsidR="00D66B7B" w:rsidRPr="00877CC8" w14:paraId="36A3A8E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346B2"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7ABF9F9"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DC_41A_n1A</w:t>
            </w:r>
          </w:p>
          <w:p w14:paraId="4BA1A118"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DC_41A_n77A</w:t>
            </w:r>
          </w:p>
          <w:p w14:paraId="12ADF52E"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DC_41C_n77A</w:t>
            </w:r>
          </w:p>
        </w:tc>
      </w:tr>
      <w:tr w:rsidR="00D66B7B" w:rsidRPr="00877CC8" w14:paraId="3C775A6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43CF4" w14:textId="77777777" w:rsidR="00D66B7B" w:rsidRPr="00877CC8" w:rsidRDefault="00D66B7B" w:rsidP="00FD425C">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34F3209A" w14:textId="77777777" w:rsidR="00D66B7B" w:rsidRPr="00E82410" w:rsidRDefault="00D66B7B" w:rsidP="00FD425C">
            <w:pPr>
              <w:keepNext/>
              <w:keepLines/>
              <w:spacing w:after="0"/>
              <w:jc w:val="center"/>
              <w:rPr>
                <w:rFonts w:ascii="Arial" w:hAnsi="Arial"/>
                <w:sz w:val="18"/>
                <w:szCs w:val="18"/>
              </w:rPr>
            </w:pPr>
            <w:r w:rsidRPr="00E82410">
              <w:rPr>
                <w:rFonts w:ascii="Arial" w:hAnsi="Arial"/>
                <w:sz w:val="18"/>
                <w:szCs w:val="18"/>
              </w:rPr>
              <w:t>DC_41A_n1A</w:t>
            </w:r>
          </w:p>
          <w:p w14:paraId="6E36841E" w14:textId="77777777" w:rsidR="00D66B7B" w:rsidRPr="00877CC8" w:rsidRDefault="00D66B7B" w:rsidP="00FD425C">
            <w:pPr>
              <w:keepNext/>
              <w:keepLines/>
              <w:spacing w:after="0"/>
              <w:jc w:val="center"/>
              <w:rPr>
                <w:rFonts w:ascii="Arial" w:hAnsi="Arial"/>
                <w:sz w:val="18"/>
                <w:szCs w:val="18"/>
              </w:rPr>
            </w:pPr>
            <w:r w:rsidRPr="00E82410">
              <w:rPr>
                <w:rFonts w:ascii="Arial" w:hAnsi="Arial"/>
                <w:sz w:val="18"/>
                <w:szCs w:val="18"/>
              </w:rPr>
              <w:t>DC_41A_n78A</w:t>
            </w:r>
          </w:p>
        </w:tc>
      </w:tr>
      <w:tr w:rsidR="00D66B7B" w:rsidRPr="00E82410" w14:paraId="655F6D5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2E8DF" w14:textId="77777777" w:rsidR="00D66B7B" w:rsidRPr="00E82410" w:rsidRDefault="00D66B7B" w:rsidP="00FD425C">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3B3C7E3E" w14:textId="77777777" w:rsidR="00D66B7B" w:rsidRPr="00E82410" w:rsidRDefault="00D66B7B" w:rsidP="00FD425C">
            <w:pPr>
              <w:keepNext/>
              <w:keepLines/>
              <w:spacing w:after="0"/>
              <w:jc w:val="center"/>
              <w:rPr>
                <w:rFonts w:ascii="Arial" w:hAnsi="Arial"/>
                <w:sz w:val="18"/>
                <w:szCs w:val="18"/>
              </w:rPr>
            </w:pPr>
            <w:r w:rsidRPr="00E82410">
              <w:rPr>
                <w:rFonts w:ascii="Arial" w:hAnsi="Arial"/>
                <w:sz w:val="18"/>
                <w:szCs w:val="18"/>
              </w:rPr>
              <w:t>DC_41A_n1A</w:t>
            </w:r>
          </w:p>
          <w:p w14:paraId="1AC3D217" w14:textId="77777777" w:rsidR="00D66B7B" w:rsidRPr="00E82410" w:rsidRDefault="00D66B7B" w:rsidP="00FD425C">
            <w:pPr>
              <w:keepNext/>
              <w:keepLines/>
              <w:spacing w:after="0"/>
              <w:jc w:val="center"/>
              <w:rPr>
                <w:rFonts w:ascii="Arial" w:hAnsi="Arial"/>
                <w:sz w:val="18"/>
                <w:szCs w:val="18"/>
              </w:rPr>
            </w:pPr>
            <w:r w:rsidRPr="00E82410">
              <w:rPr>
                <w:rFonts w:ascii="Arial" w:hAnsi="Arial"/>
                <w:sz w:val="18"/>
                <w:szCs w:val="18"/>
              </w:rPr>
              <w:t>DC_41A_n78A</w:t>
            </w:r>
          </w:p>
        </w:tc>
      </w:tr>
      <w:tr w:rsidR="00D66B7B" w:rsidRPr="00877CC8" w14:paraId="4BA18B6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33452"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52AF5B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1C217C12"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rPr>
              <w:t>DC_41A_n41A</w:t>
            </w:r>
          </w:p>
        </w:tc>
      </w:tr>
      <w:tr w:rsidR="00D66B7B" w:rsidRPr="00877CC8" w14:paraId="3D7F32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E4949"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4FE3EF4"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8C1CA6A"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D66B7B" w:rsidRPr="00877CC8" w14:paraId="29403D6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00C24"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3CE9EBE"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8AC9472"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FC7C6D0"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E22D488"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66B7B" w:rsidRPr="00877CC8" w14:paraId="70E541E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F48CB"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4E186112"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850DAC4"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66B7B" w:rsidRPr="00877CC8" w14:paraId="0D0E0EC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E3DAB"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130A19C"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1B4CB5D"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FEAABFE"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8D4F6D5"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66B7B" w:rsidRPr="00877CC8" w14:paraId="45BE24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9305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B9F9FB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D66B7B" w:rsidRPr="00877CC8" w14:paraId="513FF0F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4EBAF"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8525664"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DC_41A_n28A</w:t>
            </w:r>
          </w:p>
          <w:p w14:paraId="19C90E8D"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D66B7B" w:rsidRPr="00877CC8" w14:paraId="7F9070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D1BD7"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AF1B93C"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DC_41A_n28A</w:t>
            </w:r>
          </w:p>
          <w:p w14:paraId="465BFA21"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1979AD4"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01BA4DC"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66B7B" w:rsidRPr="00877CC8" w14:paraId="07C3ABC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068A1"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8FACE04"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DC_41A_n28A</w:t>
            </w:r>
          </w:p>
          <w:p w14:paraId="08BE4E04"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66B7B" w:rsidRPr="00877CC8" w14:paraId="6ED233E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186DF"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7BFFED6"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DC_41A_n28A</w:t>
            </w:r>
          </w:p>
          <w:p w14:paraId="4BA05240"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0803A6A"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24DD431"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66B7B" w:rsidRPr="00877CC8" w14:paraId="70F05B2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E893A"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zh-TW"/>
              </w:rPr>
              <w:t>DC_(n)41AA-n78A</w:t>
            </w:r>
          </w:p>
          <w:p w14:paraId="5B833B3A"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zh-TW"/>
              </w:rPr>
              <w:t>DC_(n)41CA-n78A</w:t>
            </w:r>
          </w:p>
          <w:p w14:paraId="54841302"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9DA25FD" w14:textId="77777777" w:rsidR="00D66B7B" w:rsidRPr="00877CC8" w:rsidRDefault="00D66B7B" w:rsidP="00FD425C">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D66B7B" w:rsidRPr="00877CC8" w14:paraId="4A43DB3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71914"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FB9E99B" w14:textId="77777777" w:rsidR="00D66B7B" w:rsidRPr="00877CC8" w:rsidRDefault="00D66B7B" w:rsidP="00FD425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D66B7B" w:rsidRPr="00877CC8" w14:paraId="17542A0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E9DC9"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DC_41A_n41A-n78A</w:t>
            </w:r>
          </w:p>
          <w:p w14:paraId="0537EDB5"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DA6E962" w14:textId="77777777" w:rsidR="00D66B7B" w:rsidRPr="00877CC8" w:rsidRDefault="00D66B7B" w:rsidP="00FD425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D66B7B" w:rsidRPr="00877CC8" w14:paraId="27B4182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CDE5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3E4B090C"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FA6EFD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224C0D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A2842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66B7B" w:rsidRPr="00877CC8" w14:paraId="278216D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0013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80B5B6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BEF9C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66B7B" w:rsidRPr="00877CC8" w14:paraId="3FCE1F0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25EF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9F1FA0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2312BA2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207B9C6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2B93B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66B7B" w:rsidRPr="00877CC8" w14:paraId="22C799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94A0D"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AEAADE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DC_41A-42C_n79A</w:t>
            </w:r>
          </w:p>
          <w:p w14:paraId="481DBD2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DC_41C-42A_n79A</w:t>
            </w:r>
          </w:p>
          <w:p w14:paraId="37EE32F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827327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DC_41A_n79A</w:t>
            </w:r>
          </w:p>
        </w:tc>
      </w:tr>
      <w:tr w:rsidR="00D66B7B" w:rsidRPr="00877CC8" w14:paraId="6ECCB8F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5465C"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E492A49" w14:textId="77777777" w:rsidR="00D66B7B" w:rsidRPr="00877CC8" w:rsidRDefault="00D66B7B" w:rsidP="00FD425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7E81DD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D66B7B" w:rsidRPr="00877CC8" w14:paraId="644FA6C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08DA2" w14:textId="77777777" w:rsidR="00D66B7B" w:rsidRPr="00877CC8" w:rsidRDefault="00D66B7B" w:rsidP="00FD425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A658CB" w14:textId="77777777" w:rsidR="00D66B7B" w:rsidRPr="00877CC8" w:rsidRDefault="00D66B7B" w:rsidP="00FD425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3A92E86" w14:textId="77777777" w:rsidR="00D66B7B" w:rsidRPr="00877CC8" w:rsidRDefault="00D66B7B" w:rsidP="00FD425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1C6AAF29" w14:textId="77777777" w:rsidR="00D66B7B" w:rsidRPr="00877CC8" w:rsidRDefault="00D66B7B" w:rsidP="00FD425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3CE81A0" w14:textId="77777777" w:rsidR="00D66B7B" w:rsidRPr="00877CC8" w:rsidRDefault="00D66B7B" w:rsidP="00FD425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D66B7B" w:rsidRPr="00877CC8" w14:paraId="3D070C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DD6FD"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3ED98A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DC_42A_n1A</w:t>
            </w:r>
          </w:p>
        </w:tc>
      </w:tr>
      <w:tr w:rsidR="00D66B7B" w:rsidRPr="00877CC8" w14:paraId="56420D2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4BF2A"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9A6A265"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DC_42A_n1A</w:t>
            </w:r>
          </w:p>
          <w:p w14:paraId="18B0EB5D"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DC_42C_n1A</w:t>
            </w:r>
          </w:p>
        </w:tc>
      </w:tr>
      <w:tr w:rsidR="00D66B7B" w:rsidRPr="00877CC8" w14:paraId="0E1B18E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E6343"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032C4A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6AE0C4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N/A</w:t>
            </w:r>
          </w:p>
        </w:tc>
      </w:tr>
      <w:tr w:rsidR="00D66B7B" w:rsidRPr="00877CC8" w14:paraId="125FE14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72677"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DC_42A_n1A-n79A</w:t>
            </w:r>
          </w:p>
          <w:p w14:paraId="01AB873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C6DFBC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N/A</w:t>
            </w:r>
          </w:p>
        </w:tc>
      </w:tr>
      <w:tr w:rsidR="00D66B7B" w:rsidRPr="00877CC8" w14:paraId="5A00791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11F5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5A2BB381"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9923B7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D66B7B" w:rsidRPr="00877CC8" w14:paraId="65208F2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2ED1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FBE042A"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7B2884F"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72442B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D66B7B" w:rsidRPr="00877CC8" w14:paraId="6B3E228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0536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C2CBC3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D66B7B" w:rsidRPr="00877CC8" w14:paraId="4C1E729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ED7D4" w14:textId="77777777" w:rsidR="00D66B7B" w:rsidRPr="00877CC8" w:rsidRDefault="00D66B7B" w:rsidP="00FD425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6AAA92" w14:textId="77777777" w:rsidR="00D66B7B" w:rsidRPr="00877CC8" w:rsidRDefault="00D66B7B" w:rsidP="00FD425C">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D66B7B" w:rsidRPr="00877CC8" w14:paraId="220387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FC72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lastRenderedPageBreak/>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9270B84"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9F1883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D66B7B" w:rsidRPr="00877CC8" w14:paraId="26172B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EFF1F" w14:textId="77777777" w:rsidR="00D66B7B" w:rsidRPr="00877CC8" w:rsidRDefault="00D66B7B" w:rsidP="00FD425C">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0E350F"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F165066"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D66B7B" w:rsidRPr="00877CC8" w14:paraId="2338BE6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17968"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7CB744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66B7B" w:rsidRPr="00877CC8" w14:paraId="078D41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D63DD"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1CE51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66B7B" w:rsidRPr="00877CC8" w14:paraId="11F9D02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B7FA6"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6FCEC0E"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FF8AC6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66B7B" w:rsidRPr="00877CC8" w14:paraId="7B8D0F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3CDAD"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7E62757"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37FDEA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66B7B" w:rsidRPr="00877CC8" w14:paraId="3BC2BD6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C2823"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1ABCB28A"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541A1A4B"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086F980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C26E8E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D66B7B" w:rsidRPr="00877CC8" w14:paraId="1AB72D0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87162"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48527E17"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1FBC08C1"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0BA8AA2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093A1E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D66B7B" w:rsidRPr="00877CC8" w14:paraId="7607AE3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74707"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97C9715"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BBCDBAB"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27440B9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87D328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D66B7B" w:rsidRPr="00877CC8" w14:paraId="34D18BE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28F81"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0380B8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DC_46C-66A_n5A</w:t>
            </w:r>
          </w:p>
          <w:p w14:paraId="211EEE5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DC_46D-66A_n5A</w:t>
            </w:r>
          </w:p>
          <w:p w14:paraId="3AAA779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DC_46E-66A_n5A</w:t>
            </w:r>
          </w:p>
          <w:p w14:paraId="38B9C81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DC_46A-66A-66A_n5A</w:t>
            </w:r>
          </w:p>
          <w:p w14:paraId="4A3E396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DC_46C-66A-66A_n5A</w:t>
            </w:r>
          </w:p>
          <w:p w14:paraId="502DFC57"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F36651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DC_66A_n5A</w:t>
            </w:r>
          </w:p>
        </w:tc>
      </w:tr>
      <w:tr w:rsidR="00D66B7B" w:rsidRPr="00877CC8" w14:paraId="47BAF51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2227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DC_46A-66A_n25A</w:t>
            </w:r>
          </w:p>
          <w:p w14:paraId="15213CD9"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DC_46C-66A_n25A</w:t>
            </w:r>
          </w:p>
          <w:p w14:paraId="37280FD9"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6F4C87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DC_66A_n25A</w:t>
            </w:r>
          </w:p>
        </w:tc>
      </w:tr>
      <w:tr w:rsidR="00D66B7B" w:rsidRPr="00877CC8" w14:paraId="2F7AEF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8485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DC_46A-66A_n41A</w:t>
            </w:r>
          </w:p>
          <w:p w14:paraId="57DD2B0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DC_46C-66A_n41A</w:t>
            </w:r>
          </w:p>
          <w:p w14:paraId="5AC835BB"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DC23BB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DC_66A_n41A</w:t>
            </w:r>
          </w:p>
        </w:tc>
      </w:tr>
      <w:tr w:rsidR="00D66B7B" w:rsidRPr="00877CC8" w14:paraId="627833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15EF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DC_46A-66A_n41(2A)</w:t>
            </w:r>
          </w:p>
          <w:p w14:paraId="7315587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DC_46C-66A_n41(2A)</w:t>
            </w:r>
          </w:p>
          <w:p w14:paraId="14EF973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687CAB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DC_66A_n41A</w:t>
            </w:r>
          </w:p>
        </w:tc>
      </w:tr>
      <w:tr w:rsidR="00D66B7B" w:rsidRPr="00877CC8" w14:paraId="4340FC7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B8DD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DC_46A-66A_n71A</w:t>
            </w:r>
          </w:p>
          <w:p w14:paraId="458DE85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DC_46C-66A_n71A</w:t>
            </w:r>
          </w:p>
          <w:p w14:paraId="701847DF"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E8A1B2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DC_66A_n71A</w:t>
            </w:r>
          </w:p>
        </w:tc>
      </w:tr>
      <w:tr w:rsidR="00D66B7B" w:rsidRPr="00877CC8" w14:paraId="7BDC2FB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32658" w14:textId="77777777" w:rsidR="00D66B7B" w:rsidRPr="00877CC8" w:rsidRDefault="00D66B7B" w:rsidP="00FD425C">
            <w:pPr>
              <w:keepNext/>
              <w:keepLines/>
              <w:spacing w:after="0"/>
              <w:jc w:val="center"/>
              <w:rPr>
                <w:rFonts w:ascii="Arial" w:hAnsi="Arial"/>
                <w:sz w:val="18"/>
                <w:lang w:val="sv-SE"/>
              </w:rPr>
            </w:pPr>
            <w:r w:rsidRPr="00877CC8">
              <w:rPr>
                <w:rFonts w:ascii="Arial" w:hAnsi="Arial"/>
                <w:sz w:val="18"/>
                <w:lang w:val="sv-SE"/>
              </w:rPr>
              <w:t>DC_46A-66A_n77A</w:t>
            </w:r>
          </w:p>
          <w:p w14:paraId="7282DD2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16A08B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rPr>
              <w:t>DC_66A_n77A</w:t>
            </w:r>
          </w:p>
        </w:tc>
      </w:tr>
      <w:tr w:rsidR="00D66B7B" w:rsidRPr="00877CC8" w14:paraId="65DF6DC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F48E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03CECC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DC_48A_n5A</w:t>
            </w:r>
          </w:p>
          <w:p w14:paraId="4C54A23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66B7B" w:rsidRPr="00877CC8" w14:paraId="1AA9E0F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3FAD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2D3AA16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DC_48A_n12A</w:t>
            </w:r>
          </w:p>
          <w:p w14:paraId="3D4EFF6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D66B7B" w:rsidRPr="00877CC8" w14:paraId="3A0A9F2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88B4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873B59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DC_48A_n25A</w:t>
            </w:r>
          </w:p>
        </w:tc>
      </w:tr>
      <w:tr w:rsidR="00D66B7B" w:rsidRPr="00877CC8" w14:paraId="59BE2F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778B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C2F32D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DC_48A_n66A</w:t>
            </w:r>
          </w:p>
        </w:tc>
      </w:tr>
      <w:tr w:rsidR="00D66B7B" w:rsidRPr="00877CC8" w14:paraId="44F051F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439EC"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1E9F07ED"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55FFC5DF"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5056CD62" w14:textId="77777777" w:rsidR="00D66B7B" w:rsidRPr="00877CC8" w:rsidRDefault="00D66B7B" w:rsidP="00FD425C">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D120C7C" w14:textId="77777777" w:rsidR="00D66B7B" w:rsidRPr="00877CC8" w:rsidRDefault="00D66B7B" w:rsidP="00FD425C">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2875A96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D66B7B" w:rsidRPr="00877CC8" w14:paraId="3F0A654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48AF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DC_48A-66A_n5A</w:t>
            </w:r>
          </w:p>
          <w:p w14:paraId="41D47F6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1028391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7222A9F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DC_48D-66A_n5A</w:t>
            </w:r>
          </w:p>
          <w:p w14:paraId="36DFC35F"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156EE8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D66B7B" w:rsidRPr="00877CC8" w14:paraId="64B3F7D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CF8CB"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441319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DC_48A_n12A</w:t>
            </w:r>
          </w:p>
          <w:p w14:paraId="2418C115"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D66B7B" w:rsidRPr="00877CC8" w14:paraId="2840447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75881"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DC_48A-66A_n25A</w:t>
            </w:r>
          </w:p>
          <w:p w14:paraId="514B3A8F"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DC_48C-66A_n25A</w:t>
            </w:r>
          </w:p>
          <w:p w14:paraId="4E1256C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098713B"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DC_48A_n25A</w:t>
            </w:r>
          </w:p>
          <w:p w14:paraId="633CA2D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DC_66A_n25A</w:t>
            </w:r>
          </w:p>
        </w:tc>
      </w:tr>
      <w:tr w:rsidR="00D66B7B" w:rsidRPr="00877CC8" w14:paraId="1745E6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E3BD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F9AF8C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DC_66A_n48A</w:t>
            </w:r>
          </w:p>
        </w:tc>
      </w:tr>
      <w:tr w:rsidR="00D66B7B" w:rsidRPr="00877CC8" w14:paraId="00043AB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3DC0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lastRenderedPageBreak/>
              <w:t>DC_48A-66A_n66A</w:t>
            </w:r>
          </w:p>
          <w:p w14:paraId="620DC48C"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453A295E"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351D450" w14:textId="77777777" w:rsidR="00D66B7B" w:rsidRPr="00877CC8" w:rsidRDefault="00D66B7B" w:rsidP="00FD425C">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54AE0BF" w14:textId="77777777" w:rsidR="00D66B7B" w:rsidRPr="00877CC8" w:rsidRDefault="00D66B7B" w:rsidP="00FD425C">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49CD78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D66B7B" w:rsidRPr="00877CC8" w14:paraId="22676C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D69EE"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DE5951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DC_48A_n71A</w:t>
            </w:r>
          </w:p>
          <w:p w14:paraId="4B94B16D"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D66B7B" w:rsidRPr="00877CC8" w14:paraId="7963B04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AA120" w14:textId="77777777" w:rsidR="00D66B7B" w:rsidRPr="00877CC8" w:rsidRDefault="00D66B7B" w:rsidP="00FD425C">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1C945172" w14:textId="77777777" w:rsidR="00D66B7B" w:rsidRPr="00877CC8" w:rsidRDefault="00D66B7B" w:rsidP="00FD425C">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01054FF8" w14:textId="77777777" w:rsidR="00D66B7B" w:rsidRPr="00877CC8" w:rsidRDefault="00D66B7B" w:rsidP="00FD425C">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43D9907F" w14:textId="77777777" w:rsidR="00D66B7B" w:rsidRPr="00877CC8" w:rsidRDefault="00D66B7B" w:rsidP="00FD425C">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0C8922D8" w14:textId="77777777" w:rsidR="00D66B7B" w:rsidRPr="00877CC8" w:rsidRDefault="00D66B7B" w:rsidP="00FD425C">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040A7B16" w14:textId="77777777" w:rsidR="00D66B7B" w:rsidRPr="00877CC8" w:rsidRDefault="00D66B7B" w:rsidP="00FD425C">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21209A77" w14:textId="77777777" w:rsidR="00D66B7B" w:rsidRPr="00877CC8" w:rsidRDefault="00D66B7B" w:rsidP="00FD425C">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AD285CB" w14:textId="77777777" w:rsidR="00D66B7B" w:rsidRPr="00877CC8" w:rsidRDefault="00D66B7B" w:rsidP="00FD425C">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D66B7B" w:rsidRPr="00877CC8" w14:paraId="703585B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6EBDF6" w14:textId="77777777" w:rsidR="00D66B7B" w:rsidRPr="00877CC8" w:rsidRDefault="00D66B7B" w:rsidP="00FD425C">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7A26F6" w14:textId="77777777" w:rsidR="00D66B7B" w:rsidRPr="00877CC8" w:rsidRDefault="00D66B7B" w:rsidP="00FD425C">
            <w:pPr>
              <w:spacing w:after="0"/>
              <w:jc w:val="center"/>
              <w:rPr>
                <w:rFonts w:ascii="Arial" w:hAnsi="Arial"/>
                <w:sz w:val="18"/>
                <w:lang w:val="x-none" w:eastAsia="zh-CN"/>
              </w:rPr>
            </w:pPr>
            <w:r w:rsidRPr="00877CC8">
              <w:rPr>
                <w:rFonts w:ascii="Arial" w:hAnsi="Arial"/>
                <w:sz w:val="18"/>
                <w:lang w:val="x-none" w:eastAsia="zh-CN"/>
              </w:rPr>
              <w:t>DC_66A_n77A</w:t>
            </w:r>
          </w:p>
        </w:tc>
      </w:tr>
      <w:tr w:rsidR="00D66B7B" w:rsidRPr="00F54898" w14:paraId="544C3D1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83E85" w14:textId="77777777" w:rsidR="00D66B7B" w:rsidRPr="00F54898" w:rsidRDefault="00D66B7B" w:rsidP="00FD425C">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646365FB" w14:textId="77777777" w:rsidR="00D66B7B" w:rsidRPr="00F54898" w:rsidRDefault="00D66B7B" w:rsidP="00FD425C">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D66B7B" w:rsidRPr="00877CC8" w14:paraId="70E7CC4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FFB8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4F0A2DC"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DC_66A_n5A</w:t>
            </w:r>
          </w:p>
          <w:p w14:paraId="5EA4BCB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66B7B" w:rsidRPr="00877CC8" w14:paraId="0409A76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4DB46"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74ACBC4E" w14:textId="77777777" w:rsidR="00D66B7B" w:rsidRPr="00877CC8" w:rsidRDefault="00D66B7B" w:rsidP="00FD425C">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21C0FF2A"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66B7B" w:rsidRPr="00877CC8" w14:paraId="7983F8B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8F125" w14:textId="77777777" w:rsidR="00D66B7B" w:rsidRPr="00877CC8" w:rsidRDefault="00D66B7B" w:rsidP="00FD425C">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1F7C52D"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95413B0" w14:textId="77777777" w:rsidR="00D66B7B" w:rsidRPr="00877CC8" w:rsidRDefault="00D66B7B" w:rsidP="00FD425C">
            <w:pPr>
              <w:keepNext/>
              <w:keepLines/>
              <w:spacing w:after="0"/>
              <w:jc w:val="center"/>
              <w:rPr>
                <w:rFonts w:ascii="Arial" w:hAnsi="Arial"/>
                <w:noProof/>
                <w:sz w:val="18"/>
              </w:rPr>
            </w:pPr>
            <w:r w:rsidRPr="00877CC8">
              <w:rPr>
                <w:rFonts w:ascii="Arial" w:hAnsi="Arial" w:cs="Arial"/>
                <w:sz w:val="18"/>
                <w:szCs w:val="18"/>
              </w:rPr>
              <w:t>DC_66A_n38A</w:t>
            </w:r>
          </w:p>
        </w:tc>
      </w:tr>
      <w:tr w:rsidR="00D66B7B" w:rsidRPr="00877CC8" w14:paraId="0314AC6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9D917" w14:textId="77777777" w:rsidR="00D66B7B" w:rsidRPr="00877CC8" w:rsidRDefault="00D66B7B" w:rsidP="00FD425C">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643A1D99" w14:textId="77777777" w:rsidR="00D66B7B" w:rsidRPr="00AD7E5E" w:rsidRDefault="00D66B7B" w:rsidP="00FD425C">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248E530C" w14:textId="77777777" w:rsidR="00D66B7B" w:rsidRPr="00877CC8" w:rsidRDefault="00D66B7B" w:rsidP="00FD425C">
            <w:pPr>
              <w:keepNext/>
              <w:keepLines/>
              <w:spacing w:after="0"/>
              <w:jc w:val="center"/>
              <w:rPr>
                <w:rFonts w:ascii="Arial" w:hAnsi="Arial" w:cs="Arial"/>
                <w:sz w:val="18"/>
                <w:szCs w:val="18"/>
              </w:rPr>
            </w:pPr>
            <w:r w:rsidRPr="004158A2">
              <w:rPr>
                <w:rFonts w:ascii="Arial" w:hAnsi="Arial" w:cs="Arial"/>
                <w:sz w:val="18"/>
                <w:szCs w:val="18"/>
              </w:rPr>
              <w:t>DC_66A_n41A</w:t>
            </w:r>
          </w:p>
        </w:tc>
      </w:tr>
      <w:tr w:rsidR="00D66B7B" w:rsidRPr="00877CC8" w14:paraId="065CF3C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5E7D8"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83C24D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D66B7B" w:rsidRPr="00877CC8" w14:paraId="508829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15703"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973E4A2"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7E16ECD2"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D66B7B" w:rsidRPr="00877CC8" w14:paraId="77CD34E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EEA68"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B6345A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A735E5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6F757E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DC_66A_n2A</w:t>
            </w:r>
          </w:p>
          <w:p w14:paraId="59F3C4A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66B7B" w:rsidRPr="00877CC8" w14:paraId="21FDDFF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37F20" w14:textId="77777777" w:rsidR="00D66B7B" w:rsidRPr="00877CC8" w:rsidRDefault="00D66B7B" w:rsidP="00FD425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7E0B62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DC_66A_n2A</w:t>
            </w:r>
          </w:p>
          <w:p w14:paraId="32B9EE7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66B7B" w:rsidRPr="00877CC8" w14:paraId="12172A0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6AC74" w14:textId="77777777" w:rsidR="00D66B7B" w:rsidRPr="00877CC8" w:rsidRDefault="00D66B7B" w:rsidP="00FD425C">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09292D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D66B7B" w:rsidRPr="00877CC8" w14:paraId="44FD791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3262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CCC926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DC_66A_n5A</w:t>
            </w:r>
          </w:p>
          <w:p w14:paraId="4F1A74B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DC_66A_n48A</w:t>
            </w:r>
          </w:p>
        </w:tc>
      </w:tr>
      <w:tr w:rsidR="00D66B7B" w:rsidRPr="00877CC8" w14:paraId="226998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0A14"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0DBB721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6B159BF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70E813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DC_66A_n5A</w:t>
            </w:r>
          </w:p>
          <w:p w14:paraId="427F22D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66B7B" w:rsidRPr="00877CC8" w14:paraId="2F0F839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5CE1E"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1C13B8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DC_66A_n5A</w:t>
            </w:r>
          </w:p>
          <w:p w14:paraId="0D16643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66B7B" w:rsidRPr="00877CC8" w14:paraId="08B78E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75FF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4695E1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DC_66A_n7A</w:t>
            </w:r>
          </w:p>
          <w:p w14:paraId="194BB6F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D66B7B" w:rsidRPr="00877CC8" w14:paraId="14E209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5A3FA" w14:textId="77777777" w:rsidR="00D66B7B" w:rsidRPr="00877CC8" w:rsidRDefault="00D66B7B" w:rsidP="00FD425C">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8D069F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DC_66A_n7A</w:t>
            </w:r>
          </w:p>
          <w:p w14:paraId="6E7EE34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DC_66A_n78A</w:t>
            </w:r>
          </w:p>
        </w:tc>
      </w:tr>
      <w:tr w:rsidR="00D66B7B" w:rsidRPr="00877CC8" w14:paraId="39AB598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0996C"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68A9C33"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E9733C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66B7B" w:rsidRPr="00877CC8" w14:paraId="0EA9E3F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54E6" w14:textId="77777777" w:rsidR="00D66B7B" w:rsidRPr="00877CC8" w:rsidRDefault="00D66B7B" w:rsidP="00FD425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0B43F8FD"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9B3B815"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66B7B" w:rsidRPr="00877CC8" w14:paraId="2C9AFE4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BF2AC"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7B965D5"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E8482C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66B7B" w:rsidRPr="00877CC8" w14:paraId="49FA6F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A3479" w14:textId="77777777" w:rsidR="00D66B7B" w:rsidRPr="00877CC8" w:rsidRDefault="00D66B7B" w:rsidP="00FD425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55BECC1"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296B068"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66B7B" w:rsidRPr="00877CC8" w14:paraId="5044554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90D89"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FD90CF9"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4D37BE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66B7B" w:rsidRPr="00877CC8" w14:paraId="7FF0C5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79BBE" w14:textId="77777777" w:rsidR="00D66B7B" w:rsidRPr="00877CC8" w:rsidRDefault="00D66B7B" w:rsidP="00FD425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56EAEE7"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2389674"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66B7B" w:rsidRPr="00470EA5" w14:paraId="14A2BBC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09046" w14:textId="77777777" w:rsidR="00D66B7B" w:rsidRPr="00877CC8" w:rsidRDefault="00D66B7B" w:rsidP="00FD425C">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263BA147" w14:textId="77777777" w:rsidR="00D66B7B" w:rsidRPr="00266213" w:rsidRDefault="00D66B7B" w:rsidP="00FD425C">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58A6DE15" w14:textId="77777777" w:rsidR="00D66B7B" w:rsidRPr="00266213" w:rsidRDefault="00D66B7B" w:rsidP="00FD425C">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D66B7B" w:rsidRPr="008720D6" w14:paraId="4BEB61A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B57BA" w14:textId="77777777" w:rsidR="00D66B7B" w:rsidRPr="00470EA5" w:rsidRDefault="00D66B7B" w:rsidP="00FD425C">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48315383" w14:textId="77777777" w:rsidR="00D66B7B" w:rsidRPr="00953507" w:rsidRDefault="00D66B7B" w:rsidP="00FD425C">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275D935F" w14:textId="77777777" w:rsidR="00D66B7B" w:rsidRPr="00953507" w:rsidRDefault="00D66B7B" w:rsidP="00FD425C">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D66B7B" w:rsidRPr="00877CC8" w14:paraId="0ECD94A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D273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3A65EF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DC_66A_n25A</w:t>
            </w:r>
          </w:p>
          <w:p w14:paraId="1097135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DC_66A_n71A</w:t>
            </w:r>
          </w:p>
        </w:tc>
      </w:tr>
      <w:tr w:rsidR="00D66B7B" w:rsidRPr="00877CC8" w14:paraId="22F148B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C65F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F6FACE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DC_66A_n38A</w:t>
            </w:r>
          </w:p>
          <w:p w14:paraId="5A484E5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D66B7B" w:rsidRPr="00877CC8" w14:paraId="03C306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EDB9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6BBCEAF"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DF4CF5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D66B7B" w:rsidRPr="00877CC8" w14:paraId="498AF0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1212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0F1941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ECBBFD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D66B7B" w:rsidRPr="00877CC8" w14:paraId="5B8F47F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0BDD8" w14:textId="77777777" w:rsidR="00D66B7B" w:rsidRPr="00877CC8" w:rsidRDefault="00D66B7B" w:rsidP="00FD425C">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8BFF7DD"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37949E7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D66B7B" w:rsidRPr="00877CC8" w14:paraId="5711277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9A72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D1F434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DC_66A_n12A</w:t>
            </w:r>
          </w:p>
          <w:p w14:paraId="236439F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D66B7B" w:rsidRPr="00877CC8" w14:paraId="464C2D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5BBD" w14:textId="77777777" w:rsidR="00D66B7B" w:rsidRPr="00877CC8" w:rsidRDefault="00D66B7B" w:rsidP="00FD425C">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0F835042" w14:textId="77777777" w:rsidR="00D66B7B" w:rsidRPr="00877CC8" w:rsidRDefault="00D66B7B" w:rsidP="00FD425C">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BAAAB5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D7C581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66B7B" w:rsidRPr="00877CC8" w14:paraId="64123FD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16B68"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DC_66A_n25A-n41A</w:t>
            </w:r>
          </w:p>
          <w:p w14:paraId="61326F9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6EFC29A"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7098A7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D66B7B" w:rsidRPr="00877CC8" w14:paraId="1DD9A7C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6F212"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0215869"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A496CA3"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D66B7B" w:rsidRPr="00877CC8" w14:paraId="6B3F2A1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60263"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B96774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DC_66A_n25A</w:t>
            </w:r>
          </w:p>
          <w:p w14:paraId="566B3E3A"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D66B7B" w:rsidRPr="00877CC8" w14:paraId="63D89C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E60D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116D43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D66B7B" w:rsidRPr="00877CC8" w14:paraId="65EA14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93B8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9E9F0A"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7547FE0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D66B7B" w:rsidRPr="00877CC8" w14:paraId="271711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34D44" w14:textId="77777777" w:rsidR="00D66B7B" w:rsidRPr="00877CC8" w:rsidRDefault="00D66B7B" w:rsidP="00FD425C">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F881FA3" w14:textId="77777777" w:rsidR="00D66B7B" w:rsidRPr="00D425BE" w:rsidRDefault="00D66B7B" w:rsidP="00FD425C">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0432ACAD" w14:textId="77777777" w:rsidR="00D66B7B" w:rsidRPr="00877CC8" w:rsidRDefault="00D66B7B" w:rsidP="00FD425C">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D66B7B" w:rsidRPr="00877CC8" w14:paraId="25A6AAF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4615A" w14:textId="77777777" w:rsidR="00D66B7B" w:rsidRPr="00877CC8" w:rsidRDefault="00D66B7B" w:rsidP="00FD425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4C479B8D" w14:textId="77777777" w:rsidR="00D66B7B" w:rsidRPr="00877CC8" w:rsidRDefault="00D66B7B" w:rsidP="00FD425C">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227529A"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998CABD"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D66B7B" w:rsidRPr="00877CC8" w14:paraId="4763D56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9E508" w14:textId="77777777" w:rsidR="00D66B7B" w:rsidRPr="00877CC8" w:rsidRDefault="00D66B7B" w:rsidP="00FD425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ED41DD3"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A89112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D66B7B" w:rsidRPr="00877CC8" w14:paraId="586B7E1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F31F3" w14:textId="77777777" w:rsidR="00D66B7B" w:rsidRPr="00877CC8" w:rsidRDefault="00D66B7B" w:rsidP="00FD425C">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2C2D70"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01D80CB0"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D66B7B" w:rsidRPr="00877CC8" w14:paraId="6DB3CAF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16DD6" w14:textId="77777777" w:rsidR="00D66B7B" w:rsidRPr="00877CC8" w:rsidRDefault="00D66B7B" w:rsidP="00FD425C">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336F72AD" w14:textId="77777777" w:rsidR="00D66B7B" w:rsidRDefault="00D66B7B" w:rsidP="00FD425C">
            <w:pPr>
              <w:keepNext/>
              <w:keepLines/>
              <w:spacing w:after="0"/>
              <w:jc w:val="center"/>
              <w:rPr>
                <w:rFonts w:ascii="Arial" w:hAnsi="Arial"/>
                <w:sz w:val="18"/>
                <w:lang w:eastAsia="ja-JP"/>
              </w:rPr>
            </w:pPr>
            <w:r w:rsidRPr="00F07E36">
              <w:rPr>
                <w:rFonts w:ascii="Arial" w:hAnsi="Arial"/>
                <w:sz w:val="18"/>
                <w:lang w:eastAsia="ja-JP"/>
              </w:rPr>
              <w:t>DC_66A_n71A</w:t>
            </w:r>
          </w:p>
          <w:p w14:paraId="558F18B5" w14:textId="77777777" w:rsidR="00D66B7B" w:rsidRPr="00877CC8" w:rsidRDefault="00D66B7B" w:rsidP="00FD425C">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D66B7B" w:rsidRPr="00877CC8" w14:paraId="70C00FC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F5A0D" w14:textId="77777777" w:rsidR="00D66B7B" w:rsidRPr="00877CC8" w:rsidRDefault="00D66B7B" w:rsidP="00FD425C">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21AE6E3B" w14:textId="77777777" w:rsidR="00D66B7B" w:rsidRDefault="00D66B7B" w:rsidP="00FD425C">
            <w:pPr>
              <w:keepNext/>
              <w:keepLines/>
              <w:spacing w:after="0"/>
              <w:jc w:val="center"/>
              <w:rPr>
                <w:rFonts w:ascii="Arial" w:hAnsi="Arial"/>
                <w:sz w:val="18"/>
                <w:lang w:eastAsia="ja-JP"/>
              </w:rPr>
            </w:pPr>
            <w:r w:rsidRPr="00F07E36">
              <w:rPr>
                <w:rFonts w:ascii="Arial" w:hAnsi="Arial"/>
                <w:sz w:val="18"/>
                <w:lang w:eastAsia="ja-JP"/>
              </w:rPr>
              <w:t>DC_66A_n78A</w:t>
            </w:r>
          </w:p>
          <w:p w14:paraId="3BC7882E" w14:textId="77777777" w:rsidR="00D66B7B" w:rsidRPr="00877CC8" w:rsidRDefault="00D66B7B" w:rsidP="00FD425C">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D66B7B" w:rsidRPr="00877CC8" w14:paraId="4A63966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9E836" w14:textId="77777777" w:rsidR="00D66B7B" w:rsidRPr="00877CC8" w:rsidRDefault="00D66B7B" w:rsidP="00FD425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9BE2BF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DC_71A_n2A</w:t>
            </w:r>
          </w:p>
          <w:p w14:paraId="1FA9A675"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D66B7B" w14:paraId="2F48072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98E5E63" w14:textId="77777777" w:rsidR="00D66B7B" w:rsidRDefault="00D66B7B" w:rsidP="00FD425C">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15C7DBCD" w14:textId="77777777" w:rsidR="00D66B7B" w:rsidRDefault="00D66B7B" w:rsidP="00FD425C">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D66B7B" w:rsidRPr="00877CC8" w14:paraId="0859153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798DE" w14:textId="77777777" w:rsidR="00D66B7B" w:rsidRPr="00877CC8" w:rsidRDefault="00D66B7B" w:rsidP="00FD425C">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AC068D8"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2830B65" w14:textId="77777777" w:rsidR="00D66B7B" w:rsidRPr="00877CC8" w:rsidRDefault="00D66B7B" w:rsidP="00FD425C">
            <w:pPr>
              <w:keepNext/>
              <w:keepLines/>
              <w:spacing w:after="0"/>
              <w:jc w:val="center"/>
              <w:rPr>
                <w:rFonts w:ascii="Arial" w:hAnsi="Arial"/>
                <w:sz w:val="18"/>
                <w:lang w:eastAsia="ja-JP"/>
              </w:rPr>
            </w:pPr>
            <w:r w:rsidRPr="00805051">
              <w:rPr>
                <w:rFonts w:ascii="Arial" w:hAnsi="Arial"/>
                <w:sz w:val="18"/>
              </w:rPr>
              <w:t>DC_71A_n7A</w:t>
            </w:r>
          </w:p>
        </w:tc>
      </w:tr>
      <w:tr w:rsidR="00D66B7B" w14:paraId="20C3DAC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055B8" w14:textId="77777777" w:rsidR="00D66B7B" w:rsidRDefault="00D66B7B" w:rsidP="00FD425C">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8355328" w14:textId="77777777" w:rsidR="00D66B7B"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D66B7B" w:rsidRPr="00877CC8" w14:paraId="1CDC78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DF04C" w14:textId="77777777" w:rsidR="00D66B7B" w:rsidRPr="00877CC8" w:rsidRDefault="00D66B7B" w:rsidP="00FD425C">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E856D1" w14:textId="77777777" w:rsidR="00D66B7B" w:rsidRPr="003207BA" w:rsidRDefault="00D66B7B" w:rsidP="00FD425C">
            <w:pPr>
              <w:keepNext/>
              <w:keepLines/>
              <w:spacing w:after="0"/>
              <w:jc w:val="center"/>
              <w:rPr>
                <w:rFonts w:ascii="Arial" w:hAnsi="Arial"/>
                <w:sz w:val="18"/>
                <w:lang w:eastAsia="zh-CN"/>
              </w:rPr>
            </w:pPr>
            <w:r w:rsidRPr="003207BA">
              <w:rPr>
                <w:rFonts w:ascii="Arial" w:hAnsi="Arial"/>
                <w:sz w:val="18"/>
                <w:lang w:eastAsia="zh-CN"/>
              </w:rPr>
              <w:t>DC_66A_n25A</w:t>
            </w:r>
          </w:p>
          <w:p w14:paraId="3F578D82" w14:textId="77777777" w:rsidR="00D66B7B" w:rsidRPr="00877CC8" w:rsidRDefault="00D66B7B" w:rsidP="00FD425C">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D66B7B" w:rsidRPr="00877CC8" w14:paraId="40B779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B999C" w14:textId="77777777" w:rsidR="00D66B7B" w:rsidRPr="00877CC8" w:rsidRDefault="00D66B7B" w:rsidP="00FD425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F40DD2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DC_71A_n38A</w:t>
            </w:r>
          </w:p>
          <w:p w14:paraId="5670CEB9"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D66B7B" w:rsidRPr="00877CC8" w14:paraId="5591582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9A61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7F48AC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DC_66A_n41A</w:t>
            </w:r>
          </w:p>
          <w:p w14:paraId="6B7DD64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DC_71A_n41A</w:t>
            </w:r>
          </w:p>
        </w:tc>
      </w:tr>
      <w:tr w:rsidR="00D66B7B" w:rsidRPr="00877CC8" w14:paraId="2FC757E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F903B" w14:textId="77777777" w:rsidR="00D66B7B" w:rsidRPr="00877CC8" w:rsidRDefault="00D66B7B" w:rsidP="00FD425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87D0CE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DC_71A_n66A</w:t>
            </w:r>
          </w:p>
          <w:p w14:paraId="5064380E"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D66B7B" w:rsidRPr="00877CC8" w14:paraId="0F840D5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3816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907E90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DC_66A_n71A</w:t>
            </w:r>
          </w:p>
        </w:tc>
      </w:tr>
      <w:tr w:rsidR="00D66B7B" w:rsidRPr="00877CC8" w14:paraId="6A8051B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F6005" w14:textId="77777777" w:rsidR="00D66B7B" w:rsidRPr="00877CC8" w:rsidRDefault="00D66B7B" w:rsidP="00FD425C">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B13953A"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950C41D" w14:textId="77777777" w:rsidR="00D66B7B" w:rsidRPr="00877CC8" w:rsidRDefault="00D66B7B" w:rsidP="00FD425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D66B7B" w:rsidRPr="00805051" w14:paraId="12F0513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AE63D" w14:textId="77777777" w:rsidR="00D66B7B" w:rsidRPr="007C3342" w:rsidRDefault="00D66B7B" w:rsidP="00FD425C">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DEFA46E"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0D83C384"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66B7B" w:rsidRPr="00877CC8" w14:paraId="3264669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919B4" w14:textId="77777777" w:rsidR="00D66B7B" w:rsidRPr="00877CC8" w:rsidRDefault="00D66B7B" w:rsidP="00FD425C">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30BDCFD" w14:textId="77777777" w:rsidR="00D66B7B" w:rsidRPr="00D67279" w:rsidRDefault="00D66B7B" w:rsidP="00FD425C">
            <w:pPr>
              <w:pStyle w:val="TAC"/>
              <w:rPr>
                <w:lang w:eastAsia="fi-FI"/>
              </w:rPr>
            </w:pPr>
            <w:r w:rsidRPr="00D67279">
              <w:rPr>
                <w:lang w:eastAsia="fi-FI"/>
              </w:rPr>
              <w:t>DC_66A_n71A</w:t>
            </w:r>
          </w:p>
          <w:p w14:paraId="5929C481" w14:textId="77777777" w:rsidR="00D66B7B" w:rsidRPr="00877CC8" w:rsidRDefault="00D66B7B" w:rsidP="00FD425C">
            <w:pPr>
              <w:keepNext/>
              <w:keepLines/>
              <w:spacing w:after="0"/>
              <w:jc w:val="center"/>
              <w:rPr>
                <w:rFonts w:ascii="Arial" w:hAnsi="Arial"/>
                <w:sz w:val="18"/>
                <w:lang w:eastAsia="fi-FI"/>
              </w:rPr>
            </w:pPr>
            <w:r w:rsidRPr="00D67279">
              <w:rPr>
                <w:rFonts w:ascii="Arial" w:hAnsi="Arial"/>
                <w:sz w:val="18"/>
                <w:lang w:eastAsia="fi-FI"/>
              </w:rPr>
              <w:t>DC_66A_n77A</w:t>
            </w:r>
          </w:p>
        </w:tc>
      </w:tr>
      <w:tr w:rsidR="00D66B7B" w:rsidRPr="00877CC8" w14:paraId="112B0ED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0DE56" w14:textId="77777777" w:rsidR="00D66B7B" w:rsidRPr="00877CC8" w:rsidRDefault="00D66B7B" w:rsidP="00FD425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121E728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DC_71A_n78A</w:t>
            </w:r>
          </w:p>
          <w:p w14:paraId="351C13A9"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D66B7B" w:rsidRPr="00B251C4" w14:paraId="61E7651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51CC8" w14:textId="77777777" w:rsidR="00D66B7B" w:rsidRPr="00B251C4" w:rsidRDefault="00D66B7B" w:rsidP="00FD425C">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5F8DF3DB"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DC_71A_n78A</w:t>
            </w:r>
          </w:p>
          <w:p w14:paraId="63D0F22C" w14:textId="77777777" w:rsidR="00D66B7B" w:rsidRPr="00B251C4" w:rsidRDefault="00D66B7B" w:rsidP="00FD425C">
            <w:pPr>
              <w:keepNext/>
              <w:keepLines/>
              <w:spacing w:after="0"/>
              <w:jc w:val="center"/>
              <w:rPr>
                <w:rFonts w:ascii="Arial" w:hAnsi="Arial"/>
                <w:sz w:val="18"/>
                <w:lang w:eastAsia="ja-JP"/>
              </w:rPr>
            </w:pPr>
            <w:r>
              <w:rPr>
                <w:rFonts w:ascii="Arial" w:hAnsi="Arial"/>
                <w:sz w:val="18"/>
                <w:lang w:eastAsia="ja-JP"/>
              </w:rPr>
              <w:t>DC_66A_n78A</w:t>
            </w:r>
          </w:p>
        </w:tc>
      </w:tr>
      <w:tr w:rsidR="00D66B7B" w:rsidRPr="00877CC8" w14:paraId="05F07C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EEF4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ECEB6FD"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2B4EB7D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66B7B" w:rsidRPr="00877CC8" w14:paraId="7C62BAE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D53B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B2830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DC_66A_n78A</w:t>
            </w:r>
          </w:p>
          <w:p w14:paraId="5758954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66B7B" w:rsidRPr="00877CC8" w14:paraId="56A89E6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9E78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24AA6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DC_66A_n78A</w:t>
            </w:r>
          </w:p>
          <w:p w14:paraId="48AAAC8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66B7B" w:rsidRPr="00877CC8" w14:paraId="0E2C1F2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22246"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lastRenderedPageBreak/>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179A223"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524DCFD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D66B7B" w:rsidRPr="00877CC8" w14:paraId="4736C8C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350FD"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336DA7D"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1A68F2C9"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66B7B" w:rsidRPr="00877CC8" w14:paraId="404543E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1909A" w14:textId="77777777" w:rsidR="00D66B7B" w:rsidRPr="00877CC8" w:rsidRDefault="00D66B7B" w:rsidP="00FD425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6BD525A8" w14:textId="77777777" w:rsidR="00D66B7B" w:rsidRPr="00182FA9" w:rsidRDefault="00D66B7B" w:rsidP="00FD425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6B128355" w14:textId="77777777" w:rsidR="00D66B7B" w:rsidRPr="00877CC8" w:rsidRDefault="00D66B7B" w:rsidP="00FD425C">
            <w:pPr>
              <w:keepNext/>
              <w:keepLines/>
              <w:spacing w:after="0"/>
              <w:jc w:val="center"/>
              <w:rPr>
                <w:rFonts w:ascii="Arial" w:hAnsi="Arial" w:cs="Arial"/>
                <w:sz w:val="18"/>
                <w:szCs w:val="18"/>
              </w:rPr>
            </w:pPr>
            <w:r w:rsidRPr="00556D72">
              <w:rPr>
                <w:rFonts w:ascii="Arial" w:hAnsi="Arial" w:cs="Arial"/>
                <w:sz w:val="18"/>
                <w:szCs w:val="18"/>
              </w:rPr>
              <w:t>DC_71A_n2A</w:t>
            </w:r>
          </w:p>
        </w:tc>
      </w:tr>
      <w:tr w:rsidR="00D66B7B" w:rsidRPr="00877CC8" w14:paraId="6E78FF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A975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49B99DA"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306A061B"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66B7B" w:rsidRPr="00877CC8" w14:paraId="49D7901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89C06"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B66FEB"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11F046C4"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66B7B" w:rsidRPr="00877CC8" w14:paraId="303A8CA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08A3D"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E8440F9"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02BD38D9"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66B7B" w:rsidRPr="00877CC8" w14:paraId="233BAB8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21EB6" w14:textId="77777777" w:rsidR="00D66B7B" w:rsidRPr="00877CC8" w:rsidRDefault="00D66B7B" w:rsidP="00FD425C">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0AD10044" w14:textId="77777777" w:rsidR="00D66B7B" w:rsidRPr="00AD7E5E" w:rsidRDefault="00D66B7B" w:rsidP="00FD425C">
            <w:pPr>
              <w:keepNext/>
              <w:keepLines/>
              <w:spacing w:after="0"/>
              <w:jc w:val="center"/>
              <w:rPr>
                <w:rFonts w:ascii="Arial" w:hAnsi="Arial" w:cs="Arial"/>
                <w:sz w:val="18"/>
                <w:szCs w:val="18"/>
              </w:rPr>
            </w:pPr>
            <w:r w:rsidRPr="00AD7E5E">
              <w:rPr>
                <w:rFonts w:ascii="Arial" w:hAnsi="Arial" w:cs="Arial"/>
                <w:sz w:val="18"/>
                <w:szCs w:val="18"/>
              </w:rPr>
              <w:t>DC_71A_n41A</w:t>
            </w:r>
          </w:p>
          <w:p w14:paraId="0F03E382" w14:textId="77777777" w:rsidR="00D66B7B" w:rsidRPr="00877CC8" w:rsidRDefault="00D66B7B" w:rsidP="00FD425C">
            <w:pPr>
              <w:keepNext/>
              <w:keepLines/>
              <w:spacing w:after="0"/>
              <w:jc w:val="center"/>
              <w:rPr>
                <w:rFonts w:ascii="Arial" w:hAnsi="Arial" w:cs="Arial"/>
                <w:sz w:val="18"/>
                <w:szCs w:val="18"/>
              </w:rPr>
            </w:pPr>
            <w:r w:rsidRPr="004158A2">
              <w:rPr>
                <w:rFonts w:ascii="Arial" w:hAnsi="Arial" w:cs="Arial"/>
                <w:sz w:val="18"/>
                <w:szCs w:val="18"/>
              </w:rPr>
              <w:t>DC_71A_n66A</w:t>
            </w:r>
          </w:p>
        </w:tc>
      </w:tr>
      <w:tr w:rsidR="00D66B7B" w:rsidRPr="00877CC8" w14:paraId="5933A1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0F1FA" w14:textId="77777777" w:rsidR="00D66B7B" w:rsidRPr="00877CC8" w:rsidRDefault="00D66B7B" w:rsidP="00FD425C">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47BFCEAC" w14:textId="77777777" w:rsidR="00D66B7B" w:rsidRPr="00182FA9" w:rsidRDefault="00D66B7B" w:rsidP="00FD425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246887EF" w14:textId="77777777" w:rsidR="00D66B7B" w:rsidRPr="00877CC8" w:rsidRDefault="00D66B7B" w:rsidP="00FD425C">
            <w:pPr>
              <w:keepNext/>
              <w:keepLines/>
              <w:spacing w:after="0"/>
              <w:jc w:val="center"/>
              <w:rPr>
                <w:rFonts w:ascii="Arial" w:hAnsi="Arial" w:cs="Arial"/>
                <w:sz w:val="18"/>
                <w:szCs w:val="18"/>
              </w:rPr>
            </w:pPr>
            <w:r w:rsidRPr="00556D72">
              <w:rPr>
                <w:rFonts w:ascii="Arial" w:hAnsi="Arial" w:cs="Arial"/>
                <w:sz w:val="18"/>
                <w:szCs w:val="18"/>
              </w:rPr>
              <w:t>DC_71A_n77A</w:t>
            </w:r>
          </w:p>
        </w:tc>
      </w:tr>
      <w:tr w:rsidR="00D66B7B" w:rsidRPr="00877CC8" w14:paraId="3E3FDED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4EF59"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A1F02E0"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32BE012D"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D66B7B" w:rsidRPr="00877CC8" w14:paraId="7334EA20" w14:textId="77777777" w:rsidTr="00FD425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3556AA6" w14:textId="77777777" w:rsidR="00D66B7B" w:rsidRPr="00877CC8" w:rsidRDefault="00D66B7B" w:rsidP="00FD425C">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EE93C24" w14:textId="77777777" w:rsidR="00D66B7B" w:rsidRPr="00877CC8" w:rsidRDefault="00D66B7B" w:rsidP="00FD425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4B5291E" w14:textId="77777777" w:rsidR="00D66B7B" w:rsidRPr="00877CC8" w:rsidRDefault="00D66B7B" w:rsidP="00FD425C">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34F71713" w14:textId="77777777" w:rsidR="00D66B7B" w:rsidRPr="00877CC8" w:rsidRDefault="00D66B7B" w:rsidP="00FD425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63D1011" w14:textId="77777777" w:rsidR="00D66B7B" w:rsidRPr="00877CC8" w:rsidRDefault="00D66B7B" w:rsidP="00FD425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w:t>
            </w:r>
            <w:proofErr w:type="spellStart"/>
            <w:r w:rsidRPr="00877CC8">
              <w:rPr>
                <w:rFonts w:ascii="Arial" w:hAnsi="Arial" w:cs="Arial"/>
                <w:sz w:val="18"/>
                <w:szCs w:val="18"/>
                <w:lang w:eastAsia="fi-FI"/>
              </w:rPr>
              <w:t>Tx</w:t>
            </w:r>
            <w:proofErr w:type="spellEnd"/>
            <w:r w:rsidRPr="00877CC8">
              <w:rPr>
                <w:rFonts w:ascii="Arial" w:hAnsi="Arial" w:cs="Arial"/>
                <w:sz w:val="18"/>
                <w:szCs w:val="18"/>
                <w:lang w:eastAsia="fi-FI"/>
              </w:rPr>
              <w:t xml:space="preserve"> capability</w:t>
            </w:r>
          </w:p>
          <w:p w14:paraId="6F9E1FAF" w14:textId="77777777" w:rsidR="00D66B7B" w:rsidRPr="00877CC8" w:rsidRDefault="00D66B7B" w:rsidP="00FD425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20326FAB" w14:textId="77777777" w:rsidR="00D66B7B" w:rsidRPr="00877CC8" w:rsidRDefault="00D66B7B" w:rsidP="00FD425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9F2A699" w14:textId="77777777" w:rsidR="00D66B7B" w:rsidRPr="00877CC8" w:rsidRDefault="00D66B7B" w:rsidP="00FD425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7CEE0D40" w14:textId="77777777" w:rsidR="00D66B7B" w:rsidRPr="00877CC8" w:rsidRDefault="00D66B7B" w:rsidP="00FD425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537F5000" w14:textId="77777777" w:rsidR="00D66B7B" w:rsidRPr="00877CC8" w:rsidRDefault="00D66B7B" w:rsidP="00FD425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562D04AA" w14:textId="77777777" w:rsidR="00D66B7B" w:rsidRPr="00877CC8" w:rsidRDefault="00D66B7B" w:rsidP="00FD425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1818C07B" w14:textId="77777777" w:rsidR="00D66B7B" w:rsidRPr="00877CC8" w:rsidRDefault="00D66B7B" w:rsidP="00FD425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089CF68B" w14:textId="77777777" w:rsidR="00D66B7B" w:rsidRPr="00877CC8" w:rsidRDefault="00D66B7B" w:rsidP="00FD425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8AAED65" w14:textId="77777777" w:rsidR="00D66B7B" w:rsidRPr="00877CC8" w:rsidRDefault="00D66B7B" w:rsidP="00FD425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2061E654" w14:textId="77777777" w:rsidR="00D66B7B" w:rsidRPr="00877CC8" w:rsidRDefault="00D66B7B" w:rsidP="00FD425C">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CDE58D" w14:textId="77777777" w:rsidR="00D66B7B" w:rsidRPr="00877CC8" w:rsidRDefault="00D66B7B" w:rsidP="00FD425C">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03EC458B" w14:textId="77777777" w:rsidR="00D66B7B" w:rsidRPr="00877CC8" w:rsidRDefault="00D66B7B" w:rsidP="00FD425C">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1A348784" w14:textId="77777777" w:rsidR="00D66B7B" w:rsidRPr="00877CC8" w:rsidRDefault="00D66B7B" w:rsidP="00FD425C">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6C3F9842" w14:textId="77777777" w:rsidR="00D66B7B" w:rsidRPr="00877CC8" w:rsidRDefault="00D66B7B" w:rsidP="00FD425C">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5EC11CDA" w14:textId="77777777" w:rsidR="00D66B7B" w:rsidRPr="00877CC8" w:rsidRDefault="00D66B7B" w:rsidP="00FD425C">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17CC138" w14:textId="77777777" w:rsidR="00D66B7B" w:rsidRDefault="00D66B7B" w:rsidP="00FD425C">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1A0D5C02" w14:textId="77777777" w:rsidR="00D66B7B" w:rsidRDefault="00D66B7B" w:rsidP="00FD425C">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D8F8A54" w14:textId="77777777" w:rsidR="00D66B7B" w:rsidRDefault="00D66B7B" w:rsidP="00FD425C">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w:t>
            </w:r>
            <w:proofErr w:type="spellStart"/>
            <w:r w:rsidRPr="004B5F71">
              <w:rPr>
                <w:rFonts w:ascii="Arial" w:hAnsi="Arial"/>
                <w:sz w:val="18"/>
                <w:lang w:eastAsia="ja-JP"/>
              </w:rPr>
              <w:t>Tx</w:t>
            </w:r>
            <w:proofErr w:type="spellEnd"/>
            <w:r w:rsidRPr="004B5F71">
              <w:rPr>
                <w:rFonts w:ascii="Arial" w:hAnsi="Arial"/>
                <w:sz w:val="18"/>
                <w:lang w:eastAsia="ja-JP"/>
              </w:rPr>
              <w:t xml:space="preserve"> operation between n77-n79 NR carriers. This restriction applies also for these carriers when applicable EN-DC configuration is part of a higher order configuration</w:t>
            </w:r>
            <w:r>
              <w:rPr>
                <w:rFonts w:ascii="Arial" w:hAnsi="Arial"/>
                <w:sz w:val="18"/>
                <w:lang w:eastAsia="ja-JP"/>
              </w:rPr>
              <w:t>.</w:t>
            </w:r>
          </w:p>
          <w:p w14:paraId="56BA6493" w14:textId="77777777" w:rsidR="00D66B7B" w:rsidRDefault="00D66B7B" w:rsidP="00FD425C">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w:t>
            </w:r>
            <w:proofErr w:type="spellStart"/>
            <w:r w:rsidRPr="00FF79BC">
              <w:rPr>
                <w:rFonts w:ascii="Arial" w:hAnsi="Arial"/>
                <w:sz w:val="18"/>
                <w:lang w:eastAsia="ja-JP"/>
              </w:rPr>
              <w:t>Tx</w:t>
            </w:r>
            <w:proofErr w:type="spellEnd"/>
            <w:r w:rsidRPr="00FF79BC">
              <w:rPr>
                <w:rFonts w:ascii="Arial" w:hAnsi="Arial"/>
                <w:sz w:val="18"/>
                <w:lang w:eastAsia="ja-JP"/>
              </w:rPr>
              <w:t xml:space="preserve"> operation between n78-n79 NR carriers. This restriction applies also for these carriers when applicable EN-DC configuration is part of a higher order configuration.</w:t>
            </w:r>
          </w:p>
          <w:p w14:paraId="47B12DC0" w14:textId="77777777" w:rsidR="00D66B7B" w:rsidRPr="00877CC8" w:rsidRDefault="00D66B7B" w:rsidP="00FD425C">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w:t>
            </w:r>
            <w:proofErr w:type="spellStart"/>
            <w:r>
              <w:rPr>
                <w:rFonts w:hint="eastAsia"/>
                <w:lang w:val="en-US" w:eastAsia="zh-CN"/>
              </w:rPr>
              <w:t>Tx</w:t>
            </w:r>
            <w:proofErr w:type="spellEnd"/>
            <w:r>
              <w:rPr>
                <w:rFonts w:hint="eastAsia"/>
                <w:lang w:val="en-US" w:eastAsia="zh-CN"/>
              </w:rPr>
              <w:t>.</w:t>
            </w:r>
          </w:p>
        </w:tc>
      </w:tr>
    </w:tbl>
    <w:p w14:paraId="183BDB7D" w14:textId="77777777" w:rsidR="004026C1" w:rsidRDefault="004026C1" w:rsidP="0085446F"/>
    <w:p w14:paraId="5EDEC6C4" w14:textId="77777777" w:rsidR="009875E6" w:rsidRDefault="009875E6" w:rsidP="009875E6">
      <w:pPr>
        <w:pStyle w:val="2"/>
        <w:rPr>
          <w:rStyle w:val="aff2"/>
          <w:color w:val="C00000"/>
        </w:rPr>
      </w:pPr>
      <w:r>
        <w:rPr>
          <w:rStyle w:val="aff2"/>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D8D0A" w14:textId="77777777" w:rsidR="00B32B5C" w:rsidRDefault="00B32B5C">
      <w:r>
        <w:separator/>
      </w:r>
    </w:p>
  </w:endnote>
  <w:endnote w:type="continuationSeparator" w:id="0">
    <w:p w14:paraId="58737D1C" w14:textId="77777777" w:rsidR="00B32B5C" w:rsidRDefault="00B3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2AD77" w14:textId="77777777" w:rsidR="00B32B5C" w:rsidRDefault="00B32B5C">
      <w:r>
        <w:separator/>
      </w:r>
    </w:p>
  </w:footnote>
  <w:footnote w:type="continuationSeparator" w:id="0">
    <w:p w14:paraId="17ED1AD4" w14:textId="77777777" w:rsidR="00B32B5C" w:rsidRDefault="00B32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03A7" w:rsidRDefault="00C70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703A7" w:rsidRDefault="00C703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703A7" w:rsidRDefault="00C703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703A7" w:rsidRDefault="00C703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99A"/>
    <w:rsid w:val="000618E3"/>
    <w:rsid w:val="0008317D"/>
    <w:rsid w:val="000871B4"/>
    <w:rsid w:val="000A595D"/>
    <w:rsid w:val="000A6394"/>
    <w:rsid w:val="000B628D"/>
    <w:rsid w:val="000B7FED"/>
    <w:rsid w:val="000C038A"/>
    <w:rsid w:val="000C6598"/>
    <w:rsid w:val="000D44B3"/>
    <w:rsid w:val="000D638E"/>
    <w:rsid w:val="000E3495"/>
    <w:rsid w:val="000F12D5"/>
    <w:rsid w:val="000F15CC"/>
    <w:rsid w:val="00104620"/>
    <w:rsid w:val="00145D43"/>
    <w:rsid w:val="001811C1"/>
    <w:rsid w:val="001817A8"/>
    <w:rsid w:val="00192C46"/>
    <w:rsid w:val="00192DE7"/>
    <w:rsid w:val="001A08B3"/>
    <w:rsid w:val="001A7B60"/>
    <w:rsid w:val="001B52F0"/>
    <w:rsid w:val="001B7A65"/>
    <w:rsid w:val="001E41F3"/>
    <w:rsid w:val="001F7D25"/>
    <w:rsid w:val="00254A95"/>
    <w:rsid w:val="0026004D"/>
    <w:rsid w:val="002640DD"/>
    <w:rsid w:val="00266153"/>
    <w:rsid w:val="00275D12"/>
    <w:rsid w:val="00284FEB"/>
    <w:rsid w:val="002860C4"/>
    <w:rsid w:val="002862DC"/>
    <w:rsid w:val="002B5741"/>
    <w:rsid w:val="002E3D20"/>
    <w:rsid w:val="002E472E"/>
    <w:rsid w:val="002E5218"/>
    <w:rsid w:val="00305409"/>
    <w:rsid w:val="00327AEC"/>
    <w:rsid w:val="0033550A"/>
    <w:rsid w:val="00337CCC"/>
    <w:rsid w:val="00355254"/>
    <w:rsid w:val="003609EF"/>
    <w:rsid w:val="0036231A"/>
    <w:rsid w:val="0036509F"/>
    <w:rsid w:val="00374DD4"/>
    <w:rsid w:val="003A0990"/>
    <w:rsid w:val="003B1842"/>
    <w:rsid w:val="003C20FC"/>
    <w:rsid w:val="003E1A36"/>
    <w:rsid w:val="004026C1"/>
    <w:rsid w:val="00410371"/>
    <w:rsid w:val="00411010"/>
    <w:rsid w:val="00423324"/>
    <w:rsid w:val="004242F1"/>
    <w:rsid w:val="00486E02"/>
    <w:rsid w:val="004948B4"/>
    <w:rsid w:val="004B75B7"/>
    <w:rsid w:val="004C174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01FE0"/>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D37F8"/>
    <w:rsid w:val="006E21FB"/>
    <w:rsid w:val="006F72CA"/>
    <w:rsid w:val="0071492A"/>
    <w:rsid w:val="007432A1"/>
    <w:rsid w:val="007477EA"/>
    <w:rsid w:val="00791A41"/>
    <w:rsid w:val="00792342"/>
    <w:rsid w:val="007977A8"/>
    <w:rsid w:val="007A2517"/>
    <w:rsid w:val="007B512A"/>
    <w:rsid w:val="007C2097"/>
    <w:rsid w:val="007D6A07"/>
    <w:rsid w:val="007D7D53"/>
    <w:rsid w:val="007E5DE2"/>
    <w:rsid w:val="007F7259"/>
    <w:rsid w:val="007F7984"/>
    <w:rsid w:val="008040A8"/>
    <w:rsid w:val="0081733F"/>
    <w:rsid w:val="008279FA"/>
    <w:rsid w:val="00835C53"/>
    <w:rsid w:val="008506B5"/>
    <w:rsid w:val="0085446F"/>
    <w:rsid w:val="008548DE"/>
    <w:rsid w:val="008626E7"/>
    <w:rsid w:val="00870EE7"/>
    <w:rsid w:val="00872427"/>
    <w:rsid w:val="0088526D"/>
    <w:rsid w:val="008863B9"/>
    <w:rsid w:val="00894944"/>
    <w:rsid w:val="008A45A6"/>
    <w:rsid w:val="008B2369"/>
    <w:rsid w:val="008D3CCC"/>
    <w:rsid w:val="008E6CB6"/>
    <w:rsid w:val="008F2B12"/>
    <w:rsid w:val="008F3789"/>
    <w:rsid w:val="008F686C"/>
    <w:rsid w:val="009031FB"/>
    <w:rsid w:val="00910814"/>
    <w:rsid w:val="009148DE"/>
    <w:rsid w:val="00941E30"/>
    <w:rsid w:val="0094469B"/>
    <w:rsid w:val="00964124"/>
    <w:rsid w:val="009777D9"/>
    <w:rsid w:val="009875E6"/>
    <w:rsid w:val="00991B88"/>
    <w:rsid w:val="00992205"/>
    <w:rsid w:val="0099434C"/>
    <w:rsid w:val="009A5753"/>
    <w:rsid w:val="009A579D"/>
    <w:rsid w:val="009C5A99"/>
    <w:rsid w:val="009E3297"/>
    <w:rsid w:val="009F5B59"/>
    <w:rsid w:val="009F734F"/>
    <w:rsid w:val="00A246B6"/>
    <w:rsid w:val="00A355FE"/>
    <w:rsid w:val="00A47E70"/>
    <w:rsid w:val="00A50CF0"/>
    <w:rsid w:val="00A61EB2"/>
    <w:rsid w:val="00A75905"/>
    <w:rsid w:val="00A7671C"/>
    <w:rsid w:val="00AA2CBC"/>
    <w:rsid w:val="00AC5820"/>
    <w:rsid w:val="00AD1CD8"/>
    <w:rsid w:val="00B063CA"/>
    <w:rsid w:val="00B1146C"/>
    <w:rsid w:val="00B14271"/>
    <w:rsid w:val="00B258BB"/>
    <w:rsid w:val="00B32B5C"/>
    <w:rsid w:val="00B34EAA"/>
    <w:rsid w:val="00B64424"/>
    <w:rsid w:val="00B67B97"/>
    <w:rsid w:val="00B74536"/>
    <w:rsid w:val="00B82184"/>
    <w:rsid w:val="00B94E67"/>
    <w:rsid w:val="00B968C8"/>
    <w:rsid w:val="00BA3EC5"/>
    <w:rsid w:val="00BA51D9"/>
    <w:rsid w:val="00BB5DFC"/>
    <w:rsid w:val="00BD279D"/>
    <w:rsid w:val="00BD6BB8"/>
    <w:rsid w:val="00C63F5D"/>
    <w:rsid w:val="00C66BA2"/>
    <w:rsid w:val="00C703A7"/>
    <w:rsid w:val="00C870F6"/>
    <w:rsid w:val="00C95985"/>
    <w:rsid w:val="00C95DD8"/>
    <w:rsid w:val="00CB291D"/>
    <w:rsid w:val="00CC5026"/>
    <w:rsid w:val="00CC68D0"/>
    <w:rsid w:val="00CD2D30"/>
    <w:rsid w:val="00D03F9A"/>
    <w:rsid w:val="00D06D51"/>
    <w:rsid w:val="00D1297F"/>
    <w:rsid w:val="00D24991"/>
    <w:rsid w:val="00D446AC"/>
    <w:rsid w:val="00D46E9F"/>
    <w:rsid w:val="00D50255"/>
    <w:rsid w:val="00D57D76"/>
    <w:rsid w:val="00D66520"/>
    <w:rsid w:val="00D66B7B"/>
    <w:rsid w:val="00D73633"/>
    <w:rsid w:val="00D84AE9"/>
    <w:rsid w:val="00D92227"/>
    <w:rsid w:val="00D953E2"/>
    <w:rsid w:val="00DC7477"/>
    <w:rsid w:val="00DE34CF"/>
    <w:rsid w:val="00DF240D"/>
    <w:rsid w:val="00E13F3D"/>
    <w:rsid w:val="00E34898"/>
    <w:rsid w:val="00E9002B"/>
    <w:rsid w:val="00EB04CB"/>
    <w:rsid w:val="00EB09B7"/>
    <w:rsid w:val="00ED1643"/>
    <w:rsid w:val="00EE7D7C"/>
    <w:rsid w:val="00F25D98"/>
    <w:rsid w:val="00F300FB"/>
    <w:rsid w:val="00F36AD9"/>
    <w:rsid w:val="00F60D04"/>
    <w:rsid w:val="00F67C68"/>
    <w:rsid w:val="00F8191A"/>
    <w:rsid w:val="00F9052B"/>
    <w:rsid w:val="00F93928"/>
    <w:rsid w:val="00FA33F7"/>
    <w:rsid w:val="00FB6386"/>
    <w:rsid w:val="00FC1156"/>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uiPriority w:val="99"/>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85446F"/>
    <w:rPr>
      <w:rFonts w:ascii="Times New Roman" w:eastAsia="Batang" w:hAnsi="Times New Roman"/>
      <w:lang w:val="en-GB" w:eastAsia="en-US"/>
    </w:rPr>
  </w:style>
  <w:style w:type="paragraph" w:customStyle="1" w:styleId="afff0">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d">
    <w:name w:val="変更箇所2"/>
    <w:uiPriority w:val="99"/>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a">
    <w:name w:val="??"/>
    <w:uiPriority w:val="99"/>
    <w:qFormat/>
    <w:rsid w:val="0085446F"/>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4"/>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9"/>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4"/>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b">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3">
    <w:name w:val="HTML Acronym"/>
    <w:basedOn w:val="a3"/>
    <w:uiPriority w:val="99"/>
    <w:unhideWhenUsed/>
    <w:rsid w:val="006B7AAD"/>
  </w:style>
  <w:style w:type="table" w:styleId="afffc">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BB9BC-9848-4C49-A95F-C0B263004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51</Pages>
  <Words>10730</Words>
  <Characters>61166</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2023-01-28T02:17:00Z</dcterms:created>
  <dcterms:modified xsi:type="dcterms:W3CDTF">2024-04-18T00:49:00Z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(3)0i4qXr7k45nxlN+S1Hp0rGOj8AVRByqQIwyCA0rCDcD+Egg58bj4alnSTgUE5wWlTTJIlYQm
kkTdnWxeHgDoct9984bEj9g3FtoPY31QY88rhaZw3xCDy5gGEz55TKVhKd4uGFPXFbmL0FJw
77igFbhA9v46dkPsUUDy3vo+VX7Xvc7peoGJmZrO68FvA6kQ0+UnHeFcx5xWf8MwcdJACbOa
fsYCMhk1v1gSGA1wmj</vt:lpwstr>
  </property>
  <property fmtid="{D5CDD505-2E9C-101B-9397-08002B2CF9AE}" pid="22" name="_2015_ms_pID_7253431">
    <vt:lpwstr>+qp3Qge8QXlHWDcMYWMbY07VSyNF7dmPVQfkhy99bER/L3j8U9GNeh
JqLHnRzRd2p1SXZB+HK0bEDp3QjihxrNR9yXPBIu+c4v1QhAlxYQn7DaCRK16Q/H4Z4SvvwY
HEy/AXndFC+0pWXfLZ2qz5KVO2uOki7xQDzwH3bcBrVycW9PT54xau+BoLhE7BYYi9GkUU6x
L/cCcduhBB4FcoZz8SuPmSyerNYAQSRRsvsw</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