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751F" w14:textId="6489F644"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5928BC" w:rsidRPr="005928BC">
        <w:rPr>
          <w:rFonts w:ascii="Arial" w:eastAsia="SimSun" w:hAnsi="Arial" w:cs="Times New Roman"/>
          <w:b/>
          <w:bCs/>
          <w:sz w:val="24"/>
          <w:szCs w:val="20"/>
          <w:lang w:val="en-US" w:eastAsia="ja-JP"/>
        </w:rPr>
        <w:t>R4-2405737</w:t>
      </w:r>
    </w:p>
    <w:p w14:paraId="7A37F921"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05D6325"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9B15B88" w14:textId="52AAF6E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4114920" w14:textId="42BB251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55D1D" w:rsidRPr="00E55D1D">
        <w:rPr>
          <w:rFonts w:ascii="Arial" w:eastAsia="Calibri" w:hAnsi="Arial" w:cs="Arial"/>
          <w:b/>
          <w:bCs/>
          <w:sz w:val="24"/>
          <w:lang w:val="en-US"/>
        </w:rPr>
        <w:t>On General Aspects of AI/ML for Air Interface</w:t>
      </w:r>
    </w:p>
    <w:p w14:paraId="762F067F" w14:textId="086E1F3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928BC" w:rsidRPr="005928BC">
        <w:rPr>
          <w:rFonts w:ascii="Arial" w:eastAsia="MS Mincho" w:hAnsi="Arial" w:cs="Arial"/>
          <w:b/>
          <w:bCs/>
          <w:sz w:val="24"/>
          <w:szCs w:val="20"/>
          <w:lang w:val="en-US"/>
        </w:rPr>
        <w:t>9.11.1</w:t>
      </w:r>
    </w:p>
    <w:p w14:paraId="051926FC"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0F933F1" w14:textId="77777777" w:rsidR="00E323E9" w:rsidRPr="00614DD8" w:rsidRDefault="00E323E9" w:rsidP="00841BCD">
      <w:pPr>
        <w:tabs>
          <w:tab w:val="left" w:pos="1985"/>
        </w:tabs>
        <w:rPr>
          <w:rFonts w:ascii="Arial" w:eastAsia="Calibri" w:hAnsi="Arial" w:cs="Arial"/>
          <w:b/>
          <w:bCs/>
          <w:sz w:val="24"/>
          <w:lang w:val="en-US"/>
        </w:rPr>
      </w:pPr>
    </w:p>
    <w:p w14:paraId="634A6656"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72C1665" w14:textId="7CE779FE" w:rsidR="00E55D1D" w:rsidRDefault="00E55D1D" w:rsidP="00E55D1D">
      <w:r>
        <w:t>The previous RAN4#110 meeting was the first one in terms of Rel-19 WI on AI/ML for air interface (</w:t>
      </w:r>
      <w:proofErr w:type="spellStart"/>
      <w:r w:rsidRPr="00CB36CC">
        <w:t>NR_AIML_Air</w:t>
      </w:r>
      <w:proofErr w:type="spellEnd"/>
      <w:r>
        <w:t xml:space="preserve">). However, in the </w:t>
      </w:r>
      <w:proofErr w:type="gramStart"/>
      <w:r>
        <w:t>main focus</w:t>
      </w:r>
      <w:proofErr w:type="gramEnd"/>
      <w:r>
        <w:t xml:space="preserve"> of the discussion was still clarification of the open issues left from the Rel-18 SI. Good progress was achieved in the discussion of the following general aspects </w:t>
      </w:r>
      <w:r>
        <w:fldChar w:fldCharType="begin"/>
      </w:r>
      <w:r>
        <w:instrText xml:space="preserve"> REF _Ref162515160 \r \h  \* MERGEFORMAT </w:instrText>
      </w:r>
      <w:r>
        <w:fldChar w:fldCharType="separate"/>
      </w:r>
      <w:r w:rsidR="00177C53">
        <w:t>[1]</w:t>
      </w:r>
      <w:r>
        <w:fldChar w:fldCharType="end"/>
      </w:r>
      <w:r>
        <w:t>, such as</w:t>
      </w:r>
    </w:p>
    <w:p w14:paraId="1163D2D2" w14:textId="77777777" w:rsidR="00E55D1D" w:rsidRDefault="00E55D1D" w:rsidP="00E55D1D">
      <w:pPr>
        <w:pStyle w:val="ListParagraph"/>
        <w:numPr>
          <w:ilvl w:val="0"/>
          <w:numId w:val="27"/>
        </w:numPr>
        <w:jc w:val="both"/>
      </w:pPr>
      <w:r>
        <w:t>Handling of post-deployment changes/updates to the models</w:t>
      </w:r>
    </w:p>
    <w:p w14:paraId="3D9B899F" w14:textId="77777777" w:rsidR="00E55D1D" w:rsidRDefault="00E55D1D" w:rsidP="00E55D1D">
      <w:pPr>
        <w:pStyle w:val="ListParagraph"/>
        <w:numPr>
          <w:ilvl w:val="0"/>
          <w:numId w:val="27"/>
        </w:numPr>
        <w:jc w:val="both"/>
      </w:pPr>
      <w:r>
        <w:t xml:space="preserve">Test data </w:t>
      </w:r>
      <w:proofErr w:type="gramStart"/>
      <w:r>
        <w:t>handling</w:t>
      </w:r>
      <w:proofErr w:type="gramEnd"/>
    </w:p>
    <w:p w14:paraId="12FB6F9B" w14:textId="3E9F3E8E" w:rsidR="00E55D1D" w:rsidRPr="009040F0" w:rsidRDefault="00E55D1D" w:rsidP="00E55D1D">
      <w:pPr>
        <w:jc w:val="both"/>
      </w:pPr>
      <w:r>
        <w:t>Additionally, it was clarified that some of the issues cannot progress further at current level of maturity in the other WGs</w:t>
      </w:r>
      <w:r w:rsidR="005B54DD">
        <w:t xml:space="preserve">, </w:t>
      </w:r>
      <w:r>
        <w:t>e.g., combined testing of AI/ML features/capabilities, on device training/fine-tuning</w:t>
      </w:r>
      <w:r w:rsidR="005B54DD">
        <w:t>,</w:t>
      </w:r>
      <w:r>
        <w:t xml:space="preserve"> or should be considered in case-by-case manner such as generalization.</w:t>
      </w:r>
    </w:p>
    <w:p w14:paraId="52F554CA" w14:textId="77777777" w:rsidR="00E55D1D" w:rsidRPr="00471A7A" w:rsidRDefault="00E55D1D" w:rsidP="00E55D1D">
      <w:pPr>
        <w:jc w:val="both"/>
      </w:pPr>
      <w:r>
        <w:t>At the same time, it was not possible to discuss all pending issues and some of the aspects still require further clarification. Therefore, in this paper we elaborate on the following topics:</w:t>
      </w:r>
    </w:p>
    <w:p w14:paraId="28C2AE2A" w14:textId="76096D28" w:rsidR="00E55D1D" w:rsidRDefault="00CA0EA0" w:rsidP="00E55D1D">
      <w:pPr>
        <w:pStyle w:val="ListParagraph"/>
        <w:numPr>
          <w:ilvl w:val="0"/>
          <w:numId w:val="27"/>
        </w:numPr>
        <w:jc w:val="both"/>
      </w:pPr>
      <w:r>
        <w:t>Further clarification</w:t>
      </w:r>
      <w:r w:rsidR="00E55D1D">
        <w:t xml:space="preserve"> on handling of post-deployment changes/updates to the models/functionalities</w:t>
      </w:r>
    </w:p>
    <w:p w14:paraId="4FA0407F" w14:textId="4F07A209" w:rsidR="00E55D1D" w:rsidRDefault="00CA0EA0" w:rsidP="00E55D1D">
      <w:pPr>
        <w:pStyle w:val="ListParagraph"/>
        <w:numPr>
          <w:ilvl w:val="0"/>
          <w:numId w:val="27"/>
        </w:numPr>
        <w:jc w:val="both"/>
      </w:pPr>
      <w:r>
        <w:t>A need for data collection requirements</w:t>
      </w:r>
    </w:p>
    <w:p w14:paraId="51D72DAA" w14:textId="392379BE" w:rsidR="00E55D1D" w:rsidRDefault="00CA0EA0" w:rsidP="00E55D1D">
      <w:pPr>
        <w:pStyle w:val="ListParagraph"/>
        <w:numPr>
          <w:ilvl w:val="0"/>
          <w:numId w:val="27"/>
        </w:numPr>
        <w:jc w:val="both"/>
      </w:pPr>
      <w:r>
        <w:t>A few other open issues in RAN4</w:t>
      </w:r>
      <w:r w:rsidR="002C2F6B">
        <w:t xml:space="preserve"> general frameworks, such as</w:t>
      </w:r>
      <w:r w:rsidR="00E55D1D">
        <w:t xml:space="preserve"> clarifications in definitions and testing diagrams</w:t>
      </w:r>
    </w:p>
    <w:p w14:paraId="1365934C" w14:textId="77777777" w:rsidR="0060543D" w:rsidRPr="00614DD8" w:rsidRDefault="0060543D" w:rsidP="005C23A4">
      <w:pPr>
        <w:rPr>
          <w:lang w:val="en-US"/>
        </w:rPr>
      </w:pPr>
    </w:p>
    <w:p w14:paraId="3AD09337" w14:textId="77777777" w:rsidR="003B659E" w:rsidRDefault="003B659E" w:rsidP="00AE56B1">
      <w:pPr>
        <w:pStyle w:val="RAN4H1"/>
        <w:rPr>
          <w:lang w:val="en-US"/>
        </w:rPr>
      </w:pPr>
      <w:bookmarkStart w:id="4" w:name="_Toc116995842"/>
      <w:r w:rsidRPr="00614DD8">
        <w:rPr>
          <w:lang w:val="en-US"/>
        </w:rPr>
        <w:t>Discussion</w:t>
      </w:r>
      <w:bookmarkEnd w:id="4"/>
    </w:p>
    <w:p w14:paraId="45D56648" w14:textId="6131D344" w:rsidR="00E55D1D" w:rsidRDefault="00E55D1D" w:rsidP="00E55D1D">
      <w:pPr>
        <w:pStyle w:val="RAN4H2"/>
      </w:pPr>
      <w:r>
        <w:t>Pos</w:t>
      </w:r>
      <w:r w:rsidR="007418F5">
        <w:t>t</w:t>
      </w:r>
      <w:r>
        <w:t>-deployment handling</w:t>
      </w:r>
    </w:p>
    <w:p w14:paraId="7969025D" w14:textId="77777777" w:rsidR="00E55D1D" w:rsidRPr="00EE70F5" w:rsidRDefault="00E55D1D" w:rsidP="00E55D1D">
      <w:r>
        <w:t>At</w:t>
      </w:r>
      <w:r>
        <w:rPr>
          <w:lang w:val="en-US"/>
        </w:rPr>
        <w:t xml:space="preserve"> the </w:t>
      </w:r>
      <w:r>
        <w:t>previous</w:t>
      </w:r>
      <w:r>
        <w:rPr>
          <w:lang w:val="en-US"/>
        </w:rPr>
        <w:t xml:space="preserve"> RAN4#110</w:t>
      </w:r>
      <w:r>
        <w:t xml:space="preserve"> meeting the topic of handling of post-deployment models was thoroughly discussed and the following agreement was achieved:</w:t>
      </w:r>
    </w:p>
    <w:tbl>
      <w:tblPr>
        <w:tblStyle w:val="TableGrid"/>
        <w:tblW w:w="0" w:type="auto"/>
        <w:tblLook w:val="04A0" w:firstRow="1" w:lastRow="0" w:firstColumn="1" w:lastColumn="0" w:noHBand="0" w:noVBand="1"/>
      </w:tblPr>
      <w:tblGrid>
        <w:gridCol w:w="9617"/>
      </w:tblGrid>
      <w:tr w:rsidR="00E55D1D" w14:paraId="7680A266" w14:textId="77777777" w:rsidTr="007418F5">
        <w:tc>
          <w:tcPr>
            <w:tcW w:w="9617" w:type="dxa"/>
          </w:tcPr>
          <w:p w14:paraId="4C8C971B" w14:textId="77777777" w:rsidR="00E55D1D" w:rsidRPr="00652562" w:rsidRDefault="00E55D1D" w:rsidP="007418F5">
            <w:pPr>
              <w:rPr>
                <w:b/>
                <w:u w:val="single"/>
              </w:rPr>
            </w:pPr>
            <w:r w:rsidRPr="00652562">
              <w:rPr>
                <w:b/>
                <w:u w:val="single"/>
              </w:rPr>
              <w:t xml:space="preserve">Issue 1-2: Post deployment </w:t>
            </w:r>
            <w:proofErr w:type="gramStart"/>
            <w:r w:rsidRPr="00652562">
              <w:rPr>
                <w:b/>
                <w:u w:val="single"/>
              </w:rPr>
              <w:t>handling</w:t>
            </w:r>
            <w:proofErr w:type="gramEnd"/>
          </w:p>
          <w:p w14:paraId="488DC13F" w14:textId="77777777" w:rsidR="00E55D1D" w:rsidRPr="00652562" w:rsidRDefault="00E55D1D" w:rsidP="007418F5">
            <w:pPr>
              <w:rPr>
                <w:rFonts w:eastAsia="Yu Mincho"/>
                <w:b/>
                <w:bCs/>
                <w:szCs w:val="24"/>
                <w:lang w:eastAsia="ja-JP"/>
              </w:rPr>
            </w:pPr>
            <w:r w:rsidRPr="00652562">
              <w:rPr>
                <w:rFonts w:eastAsia="Yu Mincho" w:hint="eastAsia"/>
                <w:b/>
                <w:bCs/>
                <w:szCs w:val="24"/>
                <w:lang w:eastAsia="ja-JP"/>
              </w:rPr>
              <w:t>A</w:t>
            </w:r>
            <w:r w:rsidRPr="00652562">
              <w:rPr>
                <w:rFonts w:eastAsia="Yu Mincho"/>
                <w:b/>
                <w:bCs/>
                <w:szCs w:val="24"/>
                <w:lang w:eastAsia="ja-JP"/>
              </w:rPr>
              <w:t xml:space="preserve">greement: </w:t>
            </w:r>
          </w:p>
          <w:p w14:paraId="013B70F2" w14:textId="77777777" w:rsidR="00E55D1D" w:rsidRPr="00652562" w:rsidRDefault="00E55D1D" w:rsidP="00E55D1D">
            <w:pPr>
              <w:pStyle w:val="ListParagraph"/>
              <w:numPr>
                <w:ilvl w:val="0"/>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 xml:space="preserve">To ensure the AI performance after device deployment, discuss the following options </w:t>
            </w:r>
            <w:proofErr w:type="gramStart"/>
            <w:r w:rsidRPr="00652562">
              <w:rPr>
                <w:rFonts w:eastAsia="Yu Mincho"/>
                <w:lang w:eastAsia="ja-JP"/>
              </w:rPr>
              <w:t>further</w:t>
            </w:r>
            <w:proofErr w:type="gramEnd"/>
          </w:p>
          <w:p w14:paraId="6068AC55" w14:textId="77777777" w:rsidR="00E55D1D" w:rsidRPr="00652562" w:rsidRDefault="00E55D1D" w:rsidP="00E55D1D">
            <w:pPr>
              <w:pStyle w:val="ListParagraph"/>
              <w:numPr>
                <w:ilvl w:val="1"/>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 xml:space="preserve">Option 1: Conduct the conformance testing for AI model/functionality before </w:t>
            </w:r>
            <w:proofErr w:type="gramStart"/>
            <w:r w:rsidRPr="00652562">
              <w:rPr>
                <w:rFonts w:eastAsia="Yu Mincho"/>
                <w:lang w:eastAsia="ja-JP"/>
              </w:rPr>
              <w:t>deployment</w:t>
            </w:r>
            <w:proofErr w:type="gramEnd"/>
          </w:p>
          <w:p w14:paraId="2AA83078" w14:textId="77777777" w:rsidR="00E55D1D" w:rsidRPr="00652562" w:rsidRDefault="00E55D1D" w:rsidP="00E55D1D">
            <w:pPr>
              <w:pStyle w:val="ListParagraph"/>
              <w:numPr>
                <w:ilvl w:val="2"/>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F</w:t>
            </w:r>
            <w:r w:rsidRPr="00652562">
              <w:rPr>
                <w:rFonts w:eastAsia="Yu Mincho"/>
                <w:lang w:eastAsia="ja-JP"/>
              </w:rPr>
              <w:t xml:space="preserve">FS on the </w:t>
            </w:r>
            <w:proofErr w:type="gramStart"/>
            <w:r w:rsidRPr="00652562">
              <w:rPr>
                <w:rFonts w:eastAsia="Yu Mincho"/>
                <w:lang w:eastAsia="ja-JP"/>
              </w:rPr>
              <w:t>feasibility</w:t>
            </w:r>
            <w:proofErr w:type="gramEnd"/>
          </w:p>
          <w:p w14:paraId="115826A4" w14:textId="77777777" w:rsidR="00E55D1D" w:rsidRPr="00652562" w:rsidRDefault="00E55D1D" w:rsidP="00E55D1D">
            <w:pPr>
              <w:pStyle w:val="ListParagraph"/>
              <w:numPr>
                <w:ilvl w:val="1"/>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O</w:t>
            </w:r>
            <w:r w:rsidRPr="00652562">
              <w:rPr>
                <w:rFonts w:eastAsia="Yu Mincho"/>
                <w:lang w:eastAsia="ja-JP"/>
              </w:rPr>
              <w:t xml:space="preserve">ption 2: Design the test to verify the performance </w:t>
            </w:r>
            <w:proofErr w:type="gramStart"/>
            <w:r w:rsidRPr="00652562">
              <w:rPr>
                <w:rFonts w:eastAsia="Yu Mincho"/>
                <w:lang w:eastAsia="ja-JP"/>
              </w:rPr>
              <w:t>monitoring</w:t>
            </w:r>
            <w:proofErr w:type="gramEnd"/>
            <w:r w:rsidRPr="00652562">
              <w:rPr>
                <w:rFonts w:eastAsia="Yu Mincho"/>
                <w:lang w:eastAsia="ja-JP"/>
              </w:rPr>
              <w:t xml:space="preserve"> </w:t>
            </w:r>
          </w:p>
          <w:p w14:paraId="7DCF1A25" w14:textId="77777777" w:rsidR="00E55D1D" w:rsidRPr="00652562" w:rsidRDefault="00E55D1D" w:rsidP="00E55D1D">
            <w:pPr>
              <w:pStyle w:val="ListParagraph"/>
              <w:numPr>
                <w:ilvl w:val="2"/>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D</w:t>
            </w:r>
            <w:r w:rsidRPr="00652562">
              <w:rPr>
                <w:rFonts w:eastAsia="Yu Mincho"/>
                <w:lang w:eastAsia="ja-JP"/>
              </w:rPr>
              <w:t xml:space="preserve">epend on the other WG </w:t>
            </w:r>
            <w:proofErr w:type="gramStart"/>
            <w:r w:rsidRPr="00652562">
              <w:rPr>
                <w:rFonts w:eastAsia="Yu Mincho"/>
                <w:lang w:eastAsia="ja-JP"/>
              </w:rPr>
              <w:t>progress</w:t>
            </w:r>
            <w:proofErr w:type="gramEnd"/>
          </w:p>
          <w:p w14:paraId="0D2B02F8" w14:textId="77777777" w:rsidR="00E55D1D" w:rsidRPr="00652562" w:rsidRDefault="00E55D1D" w:rsidP="00E55D1D">
            <w:pPr>
              <w:pStyle w:val="ListParagraph"/>
              <w:numPr>
                <w:ilvl w:val="2"/>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Monitoring can be used for managing fallback, model update/model switching/model transfer, if applicable</w:t>
            </w:r>
          </w:p>
          <w:p w14:paraId="461D8B95" w14:textId="77777777" w:rsidR="00E55D1D" w:rsidRPr="00030C17" w:rsidRDefault="00E55D1D" w:rsidP="00E55D1D">
            <w:pPr>
              <w:pStyle w:val="ListParagraph"/>
              <w:numPr>
                <w:ilvl w:val="1"/>
                <w:numId w:val="28"/>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O</w:t>
            </w:r>
            <w:r w:rsidRPr="00652562">
              <w:rPr>
                <w:rFonts w:eastAsia="Yu Mincho"/>
                <w:lang w:eastAsia="ja-JP"/>
              </w:rPr>
              <w:t>ther options are not precluded</w:t>
            </w:r>
          </w:p>
        </w:tc>
      </w:tr>
    </w:tbl>
    <w:p w14:paraId="3FE32A00" w14:textId="77777777" w:rsidR="00E55D1D" w:rsidRDefault="00E55D1D" w:rsidP="00E55D1D">
      <w:pPr>
        <w:rPr>
          <w:lang w:val="en-US"/>
        </w:rPr>
      </w:pPr>
    </w:p>
    <w:p w14:paraId="08CF2116" w14:textId="3D2BCCA6" w:rsidR="00E55D1D" w:rsidRDefault="00E55D1D" w:rsidP="00E55D1D">
      <w:pPr>
        <w:rPr>
          <w:b/>
          <w:bCs/>
        </w:rPr>
      </w:pPr>
      <w:r>
        <w:lastRenderedPageBreak/>
        <w:t xml:space="preserve">The need for post-deployment handling of AI/ML models is primarily caused by the potential frequent changes/updates to the AI/ML models. These models are essentially software components that can be substituted, upgrades, etc., and then executed on the same hardware in the device. In legacy, such software/firmware changes are much less typical, therefore, once the device has passed the conformance testing, the minimal level of performance can be ensured in the typical/tested scenarios. However, during the conformance testing of the device, the AI/ML models/functionality that can be easily changed presents a new challenge, i.e., </w:t>
      </w:r>
      <w:r w:rsidRPr="00351773">
        <w:rPr>
          <w:b/>
          <w:bCs/>
        </w:rPr>
        <w:t>how it can be ensured that the device that has passed conformance testing with one version of AI/ML model/functionality can also pass the same test after the upgrade?</w:t>
      </w:r>
    </w:p>
    <w:p w14:paraId="26013535" w14:textId="27989DDF" w:rsidR="00E55D1D" w:rsidRPr="00E55D1D" w:rsidRDefault="00E55D1D" w:rsidP="00E55D1D">
      <w:pPr>
        <w:pStyle w:val="RAN4observation0"/>
      </w:pPr>
      <w:r>
        <w:t xml:space="preserve">The challenge of AI/ML model/functionality flexibility is </w:t>
      </w:r>
      <w:r w:rsidRPr="00E55D1D">
        <w:t xml:space="preserve">how </w:t>
      </w:r>
      <w:r>
        <w:t>to ensure</w:t>
      </w:r>
      <w:r w:rsidRPr="00E55D1D">
        <w:t xml:space="preserve"> that the device that has passed conformance testing with one version of AI/ML model/functionality can also pass the same test after the upgrade</w:t>
      </w:r>
      <w:r>
        <w:t>/change</w:t>
      </w:r>
      <w:r w:rsidRPr="00E55D1D">
        <w:t xml:space="preserve"> of the model/functionality.</w:t>
      </w:r>
    </w:p>
    <w:p w14:paraId="242846AF" w14:textId="77777777" w:rsidR="00E55D1D" w:rsidRDefault="00E55D1D" w:rsidP="00E55D1D">
      <w:pPr>
        <w:pStyle w:val="RAN4observation0"/>
        <w:numPr>
          <w:ilvl w:val="0"/>
          <w:numId w:val="0"/>
        </w:numPr>
      </w:pPr>
    </w:p>
    <w:p w14:paraId="5D4E17BC" w14:textId="2A7EDBB9" w:rsidR="00E55D1D" w:rsidRDefault="00E55D1D" w:rsidP="00E55D1D">
      <w:pPr>
        <w:jc w:val="both"/>
      </w:pPr>
      <w:r>
        <w:t>In general, we agree that the options that are already listed in the agreement is a good starting point. However, they might have drawbacks, that require further clarifications.</w:t>
      </w:r>
    </w:p>
    <w:p w14:paraId="17F1645C" w14:textId="77777777" w:rsidR="00E55D1D" w:rsidRDefault="00E55D1D" w:rsidP="00E55D1D">
      <w:pPr>
        <w:jc w:val="both"/>
      </w:pPr>
      <w:r>
        <w:t xml:space="preserve">Specifically, </w:t>
      </w:r>
      <w:r w:rsidRPr="00242556">
        <w:rPr>
          <w:b/>
          <w:bCs/>
        </w:rPr>
        <w:t>Option 1</w:t>
      </w:r>
      <w:r>
        <w:t xml:space="preserve"> necessitates the introduction </w:t>
      </w:r>
      <w:r w:rsidRPr="00242556">
        <w:rPr>
          <w:b/>
          <w:bCs/>
        </w:rPr>
        <w:t>of the new procedure</w:t>
      </w:r>
      <w:r>
        <w:t xml:space="preserve"> so that the UE vendors could declare that the updated version of the AI/ML models/functionalities are still compliant/passed RAN4 test cases in the same way as the original model/functionality. Such approach seems to be feasible for the offline retraining of the model, e.g., when there is a major update, and a new version is distributed to the devices in a centralized manner. On the other hand, if in the future releases, more dynamic approach is considered when the models are fine-tuned or updated in the device itself, then the approach with post-deployment conformance testing of such updates is less feasible. In our understanding, online training is not in the scope of the Rel-19 WI, hence, Option 1 is feasible approach only for less frequent centralized updates.</w:t>
      </w:r>
    </w:p>
    <w:p w14:paraId="1ACCF9AA" w14:textId="77777777" w:rsidR="00E55D1D" w:rsidRDefault="00E55D1D" w:rsidP="00E55D1D">
      <w:pPr>
        <w:jc w:val="both"/>
        <w:rPr>
          <w:lang w:val="en-US"/>
        </w:rPr>
      </w:pPr>
      <w:r>
        <w:t>In more detail, some</w:t>
      </w:r>
      <w:r>
        <w:rPr>
          <w:lang w:val="en-US"/>
        </w:rPr>
        <w:t xml:space="preserve"> of the main challenges are:</w:t>
      </w:r>
    </w:p>
    <w:p w14:paraId="4492A575" w14:textId="77777777" w:rsidR="00E55D1D" w:rsidRDefault="00E55D1D" w:rsidP="00E55D1D">
      <w:pPr>
        <w:pStyle w:val="ListParagraph"/>
        <w:numPr>
          <w:ilvl w:val="0"/>
          <w:numId w:val="29"/>
        </w:numPr>
        <w:jc w:val="both"/>
        <w:rPr>
          <w:lang w:val="en-US"/>
        </w:rPr>
      </w:pPr>
      <w:r>
        <w:rPr>
          <w:lang w:val="en-US"/>
        </w:rPr>
        <w:t>Frequent updates to the</w:t>
      </w:r>
      <w:r>
        <w:t xml:space="preserve"> AI/ML</w:t>
      </w:r>
      <w:r>
        <w:rPr>
          <w:lang w:val="en-US"/>
        </w:rPr>
        <w:t xml:space="preserve"> model</w:t>
      </w:r>
      <w:r>
        <w:t xml:space="preserve">s: </w:t>
      </w:r>
      <w:r>
        <w:rPr>
          <w:lang w:val="en-US"/>
        </w:rPr>
        <w:t>The companies can come up with very frequent model updates that needs to be tested increasing the test times proportionally.</w:t>
      </w:r>
    </w:p>
    <w:p w14:paraId="48E243E8" w14:textId="77777777" w:rsidR="00E55D1D" w:rsidRPr="00BB0EFE" w:rsidRDefault="00E55D1D" w:rsidP="00E55D1D">
      <w:pPr>
        <w:pStyle w:val="ListParagraph"/>
        <w:numPr>
          <w:ilvl w:val="0"/>
          <w:numId w:val="29"/>
        </w:numPr>
        <w:jc w:val="both"/>
        <w:rPr>
          <w:lang w:val="en-US"/>
        </w:rPr>
      </w:pPr>
      <w:r>
        <w:rPr>
          <w:lang w:val="en-US"/>
        </w:rPr>
        <w:t>Turnaround time for the conformance tests to be done across different models before deployment</w:t>
      </w:r>
      <w:r w:rsidRPr="005E68BF">
        <w:rPr>
          <w:lang w:val="en-US"/>
        </w:rPr>
        <w:t xml:space="preserve"> - </w:t>
      </w:r>
      <w:r>
        <w:rPr>
          <w:lang w:val="en-US"/>
        </w:rPr>
        <w:t>For practical purposes if we assume that an abridged set of conformance tests impacting the functionality alone is decided for this purpose, even then with that kind of a test it could increase the turnaround time for the test significantly as the testing is done per device.</w:t>
      </w:r>
    </w:p>
    <w:p w14:paraId="2B540349" w14:textId="77777777" w:rsidR="00E55D1D" w:rsidRDefault="00E55D1D" w:rsidP="00E55D1D">
      <w:pPr>
        <w:jc w:val="both"/>
      </w:pPr>
    </w:p>
    <w:p w14:paraId="510EBF7E" w14:textId="77777777" w:rsidR="00E55D1D" w:rsidRDefault="00E55D1D" w:rsidP="00E55D1D">
      <w:pPr>
        <w:pStyle w:val="RAN4observation0"/>
        <w:jc w:val="both"/>
        <w:rPr>
          <w:lang w:val="en-US"/>
        </w:rPr>
      </w:pPr>
      <w:bookmarkStart w:id="5" w:name="_Toc163136325"/>
      <w:r>
        <w:rPr>
          <w:lang w:val="en-US"/>
        </w:rPr>
        <w:t>Frequent updates to the models</w:t>
      </w:r>
      <w:r>
        <w:t>/</w:t>
      </w:r>
      <w:r>
        <w:rPr>
          <w:lang w:val="en-US"/>
        </w:rPr>
        <w:t>functionality will prolong the turnaround time of conformance of a model before its deployment in case of</w:t>
      </w:r>
      <w:r>
        <w:t xml:space="preserve"> conformance testing before any deployment</w:t>
      </w:r>
      <w:r>
        <w:rPr>
          <w:lang w:val="en-US"/>
        </w:rPr>
        <w:t xml:space="preserve"> </w:t>
      </w:r>
      <w:r>
        <w:t>(</w:t>
      </w:r>
      <w:r>
        <w:rPr>
          <w:lang w:val="en-US"/>
        </w:rPr>
        <w:t>Option 1</w:t>
      </w:r>
      <w:r>
        <w:t>)</w:t>
      </w:r>
      <w:r>
        <w:rPr>
          <w:lang w:val="en-US"/>
        </w:rPr>
        <w:t>.</w:t>
      </w:r>
      <w:bookmarkEnd w:id="5"/>
    </w:p>
    <w:p w14:paraId="0CCFCBE0" w14:textId="77777777" w:rsidR="00E55D1D" w:rsidRDefault="00E55D1D" w:rsidP="00E55D1D">
      <w:pPr>
        <w:jc w:val="both"/>
      </w:pPr>
    </w:p>
    <w:p w14:paraId="22A3E7D4" w14:textId="77777777" w:rsidR="00E55D1D" w:rsidRPr="00FF0599" w:rsidRDefault="00E55D1D" w:rsidP="00E55D1D">
      <w:pPr>
        <w:pStyle w:val="RAN4proposal"/>
        <w:jc w:val="both"/>
      </w:pPr>
      <w:bookmarkStart w:id="6" w:name="_Toc163136326"/>
      <w:r>
        <w:t>C</w:t>
      </w:r>
      <w:r w:rsidRPr="006E27A6">
        <w:t>onformance testing for</w:t>
      </w:r>
      <w:r>
        <w:t xml:space="preserve"> updated</w:t>
      </w:r>
      <w:r w:rsidRPr="006E27A6">
        <w:t xml:space="preserve"> AI model/functionality before deployment</w:t>
      </w:r>
      <w:r>
        <w:t xml:space="preserve"> (Option 1) is feasible in the case of declared centralized changes/updates to the models/functionalities (e.g., based on offline (re)training).</w:t>
      </w:r>
      <w:bookmarkEnd w:id="6"/>
    </w:p>
    <w:p w14:paraId="050171A8" w14:textId="77777777" w:rsidR="00E55D1D" w:rsidRDefault="00E55D1D" w:rsidP="00E55D1D">
      <w:pPr>
        <w:jc w:val="both"/>
        <w:rPr>
          <w:lang w:val="en-US"/>
        </w:rPr>
      </w:pPr>
    </w:p>
    <w:p w14:paraId="2371F201" w14:textId="0F4A793F" w:rsidR="00E55D1D" w:rsidRDefault="00E55D1D" w:rsidP="00E55D1D">
      <w:pPr>
        <w:jc w:val="both"/>
      </w:pPr>
      <w:r w:rsidRPr="00EB3E37">
        <w:rPr>
          <w:b/>
          <w:bCs/>
        </w:rPr>
        <w:t>Option 2</w:t>
      </w:r>
      <w:r>
        <w:t xml:space="preserve"> considers the monitoring-based mechanism. It is more flexible and dynamic. However, we see </w:t>
      </w:r>
      <w:proofErr w:type="gramStart"/>
      <w:r>
        <w:t>a number of</w:t>
      </w:r>
      <w:proofErr w:type="gramEnd"/>
      <w:r>
        <w:t xml:space="preserve"> issues with this option as well.</w:t>
      </w:r>
    </w:p>
    <w:p w14:paraId="655DDE23" w14:textId="77777777" w:rsidR="00E55D1D" w:rsidRDefault="00E55D1D" w:rsidP="00E55D1D">
      <w:pPr>
        <w:jc w:val="both"/>
      </w:pPr>
      <w:r w:rsidRPr="008E277D">
        <w:rPr>
          <w:i/>
          <w:iCs/>
        </w:rPr>
        <w:t>Firstly</w:t>
      </w:r>
      <w:r w:rsidRPr="00974E07">
        <w:t>, it is not clear</w:t>
      </w:r>
      <w:r>
        <w:t xml:space="preserve"> </w:t>
      </w:r>
      <w:r w:rsidRPr="00974E07">
        <w:t>which model/functionality</w:t>
      </w:r>
      <w:r>
        <w:t>/feature</w:t>
      </w:r>
      <w:r w:rsidRPr="00974E07">
        <w:t xml:space="preserve"> should be used if the fallback or a switch of the model is executed</w:t>
      </w:r>
      <w:r>
        <w:t xml:space="preserve"> due to the performance issue</w:t>
      </w:r>
      <w:r w:rsidRPr="00974E07">
        <w:t>.</w:t>
      </w:r>
      <w:r>
        <w:t xml:space="preserve"> I</w:t>
      </w:r>
      <w:r w:rsidRPr="00974E07">
        <w:t xml:space="preserve">f </w:t>
      </w:r>
      <w:r>
        <w:t xml:space="preserve">the malfunction of the updated/new model is identified during performance </w:t>
      </w:r>
      <w:proofErr w:type="gramStart"/>
      <w:r>
        <w:t>monitoring</w:t>
      </w:r>
      <w:proofErr w:type="gramEnd"/>
      <w:r>
        <w:t xml:space="preserve"> then the fallback/switch should be allowed only to the model/functionality or legacy (non-AI/ML) feature that has passed conformance testing. </w:t>
      </w:r>
      <w:proofErr w:type="gramStart"/>
      <w:r>
        <w:t>In particular, this</w:t>
      </w:r>
      <w:proofErr w:type="gramEnd"/>
      <w:r>
        <w:t xml:space="preserve"> would mean that the model/functionality that has passed conformance testing should be available at the device. This aspect may not be considered in the other </w:t>
      </w:r>
      <w:proofErr w:type="gramStart"/>
      <w:r>
        <w:t>WGs, and</w:t>
      </w:r>
      <w:proofErr w:type="gramEnd"/>
      <w:r>
        <w:t xml:space="preserve"> should be emphasized in RAN4.</w:t>
      </w:r>
    </w:p>
    <w:p w14:paraId="5D1FD362" w14:textId="77777777" w:rsidR="00E55D1D" w:rsidRPr="00174248" w:rsidRDefault="00E55D1D" w:rsidP="00E55D1D">
      <w:pPr>
        <w:pStyle w:val="RAN4proposal"/>
        <w:jc w:val="both"/>
      </w:pPr>
      <w:bookmarkStart w:id="7" w:name="_Toc163136327"/>
      <w:r>
        <w:t>RAN4 to ensure (and to clarify in Option2: performance monitoring-based post-deployment handling) that in the case of identified performance issues, the fallback/change of the AI/ML model/functionality shall be allowed only to the model/functionality/legacy feature that has passed conformance testing.</w:t>
      </w:r>
      <w:bookmarkEnd w:id="7"/>
    </w:p>
    <w:p w14:paraId="1267D23D" w14:textId="77777777" w:rsidR="00E55D1D" w:rsidRDefault="00E55D1D" w:rsidP="00E55D1D">
      <w:pPr>
        <w:jc w:val="both"/>
        <w:rPr>
          <w:i/>
          <w:iCs/>
        </w:rPr>
      </w:pPr>
    </w:p>
    <w:p w14:paraId="586ACC0B" w14:textId="1266AE79" w:rsidR="00E55D1D" w:rsidRDefault="00E55D1D" w:rsidP="00E55D1D">
      <w:pPr>
        <w:jc w:val="both"/>
      </w:pPr>
      <w:r>
        <w:rPr>
          <w:i/>
          <w:iCs/>
        </w:rPr>
        <w:lastRenderedPageBreak/>
        <w:t>Secondly</w:t>
      </w:r>
      <w:r w:rsidRPr="00E55D1D">
        <w:t xml:space="preserve">, </w:t>
      </w:r>
      <w:r>
        <w:t xml:space="preserve">we cannot really consider Option 2 as model/functionality testing approach, i.e., it does not perform any explicit verification or testing of the updated models. </w:t>
      </w:r>
      <w:r w:rsidR="007F3780">
        <w:t>The model/functionality is only evaluated based on the performance that potentially could be either the same for the original and updated model or very different depending on the experienced conditions.</w:t>
      </w:r>
    </w:p>
    <w:p w14:paraId="1E33F9C8" w14:textId="080376EF" w:rsidR="007F3780" w:rsidRDefault="007F3780" w:rsidP="007F3780">
      <w:pPr>
        <w:pStyle w:val="RAN4observation0"/>
      </w:pPr>
      <w:r>
        <w:t>It is hard to conclude</w:t>
      </w:r>
      <w:r w:rsidR="00180385">
        <w:t xml:space="preserve"> just</w:t>
      </w:r>
      <w:r>
        <w:t xml:space="preserve"> based on monitoring mechanism whether the issue is with the changed model/functionality or due to the challenging conditions</w:t>
      </w:r>
      <w:r w:rsidR="00D21F5F">
        <w:t>.</w:t>
      </w:r>
    </w:p>
    <w:p w14:paraId="76AC05F9" w14:textId="77777777" w:rsidR="00E55D1D" w:rsidRPr="007F3780" w:rsidRDefault="00E55D1D" w:rsidP="00E55D1D">
      <w:pPr>
        <w:jc w:val="both"/>
      </w:pPr>
    </w:p>
    <w:p w14:paraId="28FD3B4F" w14:textId="6DF11325" w:rsidR="00E55D1D" w:rsidRDefault="00DC3FD2" w:rsidP="00E55D1D">
      <w:pPr>
        <w:jc w:val="both"/>
      </w:pPr>
      <w:r>
        <w:rPr>
          <w:i/>
          <w:iCs/>
        </w:rPr>
        <w:t>Finally</w:t>
      </w:r>
      <w:r w:rsidR="00E55D1D" w:rsidRPr="00974E07">
        <w:t>, th</w:t>
      </w:r>
      <w:r w:rsidR="00E55D1D">
        <w:t>e monitoring-based</w:t>
      </w:r>
      <w:r w:rsidR="00E55D1D" w:rsidRPr="00974E07">
        <w:t xml:space="preserve"> approach</w:t>
      </w:r>
      <w:r w:rsidR="00E55D1D">
        <w:t xml:space="preserve"> in Option 2</w:t>
      </w:r>
      <w:r w:rsidR="00E55D1D" w:rsidRPr="00974E07">
        <w:t xml:space="preserve"> is reactive, i.e., </w:t>
      </w:r>
      <w:r w:rsidR="00E55D1D">
        <w:t>we can fallback to another</w:t>
      </w:r>
      <w:r w:rsidR="00E55D1D" w:rsidRPr="00974E07">
        <w:t xml:space="preserve"> model or change</w:t>
      </w:r>
      <w:r w:rsidR="00E55D1D">
        <w:t xml:space="preserve"> the model/functionality</w:t>
      </w:r>
      <w:r w:rsidR="00E55D1D" w:rsidRPr="00974E07">
        <w:t xml:space="preserve"> only after the performance issues are identified by the monitoring mechanism.</w:t>
      </w:r>
      <w:r w:rsidR="00E55D1D">
        <w:t xml:space="preserve"> However, there are proactive approaches for model/functionality assessment which are also considered in the other WGs for example, as captured in the TS 38.843, Clause 7.1.1:</w:t>
      </w:r>
    </w:p>
    <w:tbl>
      <w:tblPr>
        <w:tblStyle w:val="TableGrid"/>
        <w:tblW w:w="0" w:type="auto"/>
        <w:tblLook w:val="04A0" w:firstRow="1" w:lastRow="0" w:firstColumn="1" w:lastColumn="0" w:noHBand="0" w:noVBand="1"/>
      </w:tblPr>
      <w:tblGrid>
        <w:gridCol w:w="9617"/>
      </w:tblGrid>
      <w:tr w:rsidR="00E55D1D" w14:paraId="2E08F787" w14:textId="77777777" w:rsidTr="007418F5">
        <w:tc>
          <w:tcPr>
            <w:tcW w:w="9617" w:type="dxa"/>
          </w:tcPr>
          <w:p w14:paraId="15D8FDF9" w14:textId="77777777" w:rsidR="00E55D1D" w:rsidRPr="004934B2" w:rsidRDefault="00E55D1D" w:rsidP="007418F5">
            <w:pPr>
              <w:jc w:val="both"/>
            </w:pPr>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093FCBE" w14:textId="77777777" w:rsidR="00E55D1D" w:rsidRDefault="00E55D1D" w:rsidP="007418F5">
            <w:pPr>
              <w:pStyle w:val="B1"/>
              <w:jc w:val="both"/>
            </w:pPr>
            <w:r>
              <w:t>-</w:t>
            </w:r>
            <w:r>
              <w:tab/>
            </w:r>
            <w:r w:rsidRPr="004934B2">
              <w:t>Assessment/Monitoring based on the additional conditions associated with the model/functionality</w:t>
            </w:r>
          </w:p>
          <w:p w14:paraId="0853E336" w14:textId="77777777" w:rsidR="00E55D1D" w:rsidRDefault="00E55D1D" w:rsidP="007418F5">
            <w:pPr>
              <w:pStyle w:val="B1"/>
              <w:jc w:val="both"/>
            </w:pPr>
            <w:r>
              <w:t>-</w:t>
            </w:r>
            <w:r>
              <w:tab/>
            </w:r>
            <w:r w:rsidRPr="00E8705C">
              <w:t>Assessment/Monitoring based on input/output data distribution</w:t>
            </w:r>
          </w:p>
          <w:p w14:paraId="15404E76" w14:textId="77777777" w:rsidR="00E55D1D" w:rsidRDefault="00E55D1D" w:rsidP="007418F5">
            <w:pPr>
              <w:pStyle w:val="B1"/>
              <w:jc w:val="both"/>
            </w:pPr>
            <w:r>
              <w:t>-</w:t>
            </w:r>
            <w:r>
              <w:tab/>
            </w:r>
            <w:r w:rsidRPr="00E8705C">
              <w:t>Assessment/Monitoring using the inactive model/functionality for monitoring purpose and measuring the inference accuracy</w:t>
            </w:r>
          </w:p>
          <w:p w14:paraId="5F0EAF0D" w14:textId="77777777" w:rsidR="00E55D1D" w:rsidRPr="00E8705C" w:rsidRDefault="00E55D1D" w:rsidP="007418F5">
            <w:pPr>
              <w:pStyle w:val="B1"/>
              <w:jc w:val="both"/>
            </w:pPr>
            <w:r>
              <w:t>-</w:t>
            </w:r>
            <w:r>
              <w:tab/>
            </w:r>
            <w:r w:rsidRPr="00E8705C">
              <w:t xml:space="preserve">Assessment/Monitoring based on past knowledge of the performance of the same model/functionality (e.g., based on other UEs) </w:t>
            </w:r>
          </w:p>
          <w:p w14:paraId="515E69AD" w14:textId="77777777" w:rsidR="00E55D1D" w:rsidRDefault="00E55D1D" w:rsidP="007418F5">
            <w:pPr>
              <w:jc w:val="both"/>
            </w:pPr>
          </w:p>
        </w:tc>
      </w:tr>
    </w:tbl>
    <w:p w14:paraId="290CBC2D" w14:textId="77777777" w:rsidR="00E55D1D" w:rsidRDefault="00E55D1D" w:rsidP="00E55D1D">
      <w:pPr>
        <w:jc w:val="both"/>
      </w:pPr>
    </w:p>
    <w:p w14:paraId="3FA4D613" w14:textId="1BBE4887" w:rsidR="00E55D1D" w:rsidRPr="00974E07" w:rsidRDefault="00E55D1D" w:rsidP="00E55D1D">
      <w:pPr>
        <w:jc w:val="both"/>
      </w:pPr>
      <w:r>
        <w:t xml:space="preserve">Hence, the safer approach is when the new/updated model/functionality stays </w:t>
      </w:r>
      <w:r w:rsidRPr="00A778D7">
        <w:rPr>
          <w:b/>
          <w:bCs/>
        </w:rPr>
        <w:t>inactive</w:t>
      </w:r>
      <w:r>
        <w:t xml:space="preserve"> before it is allowed to substitute currently active model. The model/functionality that is in inactive state can still pass assessment/verification. In such a way, it can be verified that the new model/functionality is not faulty and can be used instead of previously active model/functionality.</w:t>
      </w:r>
    </w:p>
    <w:p w14:paraId="7DCBBCAA" w14:textId="13094724" w:rsidR="00E55D1D" w:rsidRPr="00E55D1D" w:rsidRDefault="00E55D1D" w:rsidP="00144DD0">
      <w:pPr>
        <w:pStyle w:val="RAN4proposal"/>
      </w:pPr>
      <w:bookmarkStart w:id="8" w:name="_Toc163136328"/>
      <w:r>
        <w:t>RAN4 to consider Option 3 (a new option) for</w:t>
      </w:r>
      <w:r w:rsidR="001914F9">
        <w:t xml:space="preserve"> proactive</w:t>
      </w:r>
      <w:r>
        <w:t xml:space="preserve"> post-deployment handling of AI/ML model/functionality updates: RAN4 to test the procedure when updated/new model/functionality stays inactive in the device before is has passed assessment/verification and can substitute currently active model/functionality.</w:t>
      </w:r>
      <w:bookmarkEnd w:id="8"/>
    </w:p>
    <w:p w14:paraId="1AB38240" w14:textId="77777777" w:rsidR="0060543D" w:rsidRDefault="0060543D" w:rsidP="0060543D">
      <w:pPr>
        <w:rPr>
          <w:lang w:val="en-US"/>
        </w:rPr>
      </w:pPr>
    </w:p>
    <w:p w14:paraId="1D76DD16" w14:textId="1FC8002A" w:rsidR="007B7DD8" w:rsidRPr="00614DD8" w:rsidRDefault="007B7DD8" w:rsidP="007B7DD8">
      <w:pPr>
        <w:pStyle w:val="RAN4H2"/>
        <w:rPr>
          <w:lang w:val="en-US"/>
        </w:rPr>
      </w:pPr>
      <w:r>
        <w:t>Data collection requirements</w:t>
      </w:r>
    </w:p>
    <w:p w14:paraId="140512B3" w14:textId="04E5ED5A" w:rsidR="004B46B9" w:rsidRDefault="004B46B9" w:rsidP="004B46B9">
      <w:r>
        <w:t xml:space="preserve">Data collection mechanisms are still under the discussion in the other </w:t>
      </w:r>
      <w:proofErr w:type="gramStart"/>
      <w:r>
        <w:t>WGs, and</w:t>
      </w:r>
      <w:proofErr w:type="gramEnd"/>
      <w:r>
        <w:t xml:space="preserve"> are lacking maturity. However, from the RAN4 point of view we can start the discussion and share our understanding on the different components of data collection and potentially need for requirements.</w:t>
      </w:r>
    </w:p>
    <w:p w14:paraId="21AB0976" w14:textId="47E304AD" w:rsidR="004B46B9" w:rsidRDefault="00FD23CF" w:rsidP="004B46B9">
      <w:r>
        <w:t>Firstly, w</w:t>
      </w:r>
      <w:r w:rsidR="004B46B9">
        <w:t>e need to clearly split the discussion in several main directions:</w:t>
      </w:r>
    </w:p>
    <w:p w14:paraId="3996C2B1" w14:textId="77777777" w:rsidR="004B46B9" w:rsidRPr="00E711FC" w:rsidRDefault="004B46B9" w:rsidP="004B46B9">
      <w:pPr>
        <w:pStyle w:val="ListParagraph"/>
        <w:numPr>
          <w:ilvl w:val="0"/>
          <w:numId w:val="30"/>
        </w:numPr>
        <w:rPr>
          <w:b/>
          <w:bCs/>
        </w:rPr>
      </w:pPr>
      <w:r w:rsidRPr="00E711FC">
        <w:rPr>
          <w:b/>
          <w:bCs/>
        </w:rPr>
        <w:t>Data collection for inference</w:t>
      </w:r>
    </w:p>
    <w:p w14:paraId="67B7DD6F" w14:textId="77777777" w:rsidR="004B46B9" w:rsidRDefault="004B46B9" w:rsidP="004B46B9">
      <w:pPr>
        <w:pStyle w:val="ListParagraph"/>
        <w:numPr>
          <w:ilvl w:val="1"/>
          <w:numId w:val="30"/>
        </w:numPr>
      </w:pPr>
      <w:r>
        <w:t xml:space="preserve">Data collection for inference is much </w:t>
      </w:r>
      <w:proofErr w:type="spellStart"/>
      <w:r>
        <w:t>mode</w:t>
      </w:r>
      <w:proofErr w:type="spellEnd"/>
      <w:r>
        <w:t xml:space="preserve"> dynamic and time-critical procedure because it might impact the quality of the prediction provided by the model/functionality.</w:t>
      </w:r>
    </w:p>
    <w:p w14:paraId="13B6E310" w14:textId="77777777" w:rsidR="004B46B9" w:rsidRPr="00E711FC" w:rsidRDefault="004B46B9" w:rsidP="004B46B9">
      <w:pPr>
        <w:pStyle w:val="ListParagraph"/>
        <w:numPr>
          <w:ilvl w:val="0"/>
          <w:numId w:val="30"/>
        </w:numPr>
        <w:rPr>
          <w:b/>
          <w:bCs/>
        </w:rPr>
      </w:pPr>
      <w:r w:rsidRPr="00E711FC">
        <w:rPr>
          <w:b/>
          <w:bCs/>
        </w:rPr>
        <w:t>Data collection for training</w:t>
      </w:r>
    </w:p>
    <w:p w14:paraId="6A319A54" w14:textId="77777777" w:rsidR="004B46B9" w:rsidRDefault="004B46B9" w:rsidP="004B46B9">
      <w:pPr>
        <w:pStyle w:val="ListParagraph"/>
        <w:numPr>
          <w:ilvl w:val="1"/>
          <w:numId w:val="30"/>
        </w:numPr>
      </w:pPr>
      <w:r w:rsidRPr="00B76112">
        <w:t>Whereas training data collection may have different focus, such as accuracy of ground truth and matching in between the data and the labels.</w:t>
      </w:r>
    </w:p>
    <w:p w14:paraId="0BFA673A" w14:textId="21252AC2" w:rsidR="004B46B9" w:rsidRPr="00E711FC" w:rsidRDefault="004B46B9" w:rsidP="004B46B9">
      <w:pPr>
        <w:pStyle w:val="ListParagraph"/>
        <w:numPr>
          <w:ilvl w:val="0"/>
          <w:numId w:val="30"/>
        </w:numPr>
        <w:rPr>
          <w:b/>
          <w:bCs/>
        </w:rPr>
      </w:pPr>
      <w:r w:rsidRPr="00E711FC">
        <w:rPr>
          <w:b/>
          <w:bCs/>
        </w:rPr>
        <w:t>Data collection for LCM</w:t>
      </w:r>
      <w:r w:rsidR="00BF3787">
        <w:rPr>
          <w:b/>
          <w:bCs/>
        </w:rPr>
        <w:t>/Performance monitoring</w:t>
      </w:r>
    </w:p>
    <w:p w14:paraId="2056E654" w14:textId="77777777" w:rsidR="004B46B9" w:rsidRPr="009B3A84" w:rsidRDefault="004B46B9" w:rsidP="004B46B9">
      <w:pPr>
        <w:pStyle w:val="ListParagraph"/>
        <w:numPr>
          <w:ilvl w:val="1"/>
          <w:numId w:val="30"/>
        </w:numPr>
      </w:pPr>
      <w:r>
        <w:t>Performance monitoring mechanisms might necessitate additional inputs (e.g., availability of measurements/ground truth to compare with) needs to be timely matched with the predictions/outputs of the AI/ML model.</w:t>
      </w:r>
    </w:p>
    <w:p w14:paraId="40CED837" w14:textId="77777777" w:rsidR="004B46B9" w:rsidRDefault="004B46B9" w:rsidP="004B46B9">
      <w:pPr>
        <w:pStyle w:val="RAN4proposal"/>
      </w:pPr>
      <w:bookmarkStart w:id="9" w:name="_Toc163136329"/>
      <w:bookmarkStart w:id="10" w:name="_Toc163136330"/>
      <w:bookmarkStart w:id="11" w:name="_Toc163136331"/>
      <w:bookmarkEnd w:id="9"/>
      <w:bookmarkEnd w:id="10"/>
      <w:r>
        <w:t>In RAN4, requirements on data collection for training, data collection for inference, and monitoring data collection shall be discussed separately.</w:t>
      </w:r>
      <w:bookmarkEnd w:id="11"/>
    </w:p>
    <w:p w14:paraId="73988C37" w14:textId="77777777" w:rsidR="0060543D" w:rsidRDefault="0060543D" w:rsidP="0060543D">
      <w:pPr>
        <w:rPr>
          <w:lang w:val="en-US"/>
        </w:rPr>
      </w:pPr>
    </w:p>
    <w:p w14:paraId="75E00142" w14:textId="564B2767" w:rsidR="00FD4E02" w:rsidRPr="00FD4E02" w:rsidRDefault="00FD4E02" w:rsidP="00FD4E02">
      <w:pPr>
        <w:rPr>
          <w:lang w:val="en-US"/>
        </w:rPr>
      </w:pPr>
      <w:r w:rsidRPr="00FD4E02">
        <w:rPr>
          <w:lang w:val="en-US"/>
        </w:rPr>
        <w:t>In Rel-18/19, we assume that model training is done offline. Hence, data collection is not time-critical operation.</w:t>
      </w:r>
      <w:r w:rsidR="003160BC">
        <w:t xml:space="preserve"> </w:t>
      </w:r>
      <w:r w:rsidRPr="00FD4E02">
        <w:rPr>
          <w:lang w:val="en-US"/>
        </w:rPr>
        <w:t xml:space="preserve">Furthermore, the discussion of the data collection for training requires better understanding of the interface that would be used for that, and this is pending at least on RAN2 discussions. </w:t>
      </w:r>
      <w:r w:rsidR="003B7F70">
        <w:t xml:space="preserve">Only </w:t>
      </w:r>
      <w:r w:rsidRPr="00FD4E02">
        <w:rPr>
          <w:lang w:val="en-US"/>
        </w:rPr>
        <w:t>if it is agreed that data collection will involve some standardized 3GPP interface (such as MDT) then, the requirements can be discussed further. On the other hand, if data collection outside of 3GPP is allowed, then it will be hard to define any requirements.</w:t>
      </w:r>
    </w:p>
    <w:p w14:paraId="2D9D2EAF" w14:textId="746505EC" w:rsidR="00FD4E02" w:rsidRPr="003E76D6" w:rsidRDefault="00FD4E02" w:rsidP="00FD4E02">
      <w:r w:rsidRPr="00FD4E02">
        <w:rPr>
          <w:lang w:val="en-US"/>
        </w:rPr>
        <w:t xml:space="preserve">Overall, </w:t>
      </w:r>
      <w:r w:rsidR="003E76D6">
        <w:t xml:space="preserve">we think that </w:t>
      </w:r>
      <w:r w:rsidR="003C1010">
        <w:t xml:space="preserve">the </w:t>
      </w:r>
      <w:r w:rsidR="00DF2D40">
        <w:t xml:space="preserve">discussion of </w:t>
      </w:r>
      <w:r w:rsidR="003C1010">
        <w:t xml:space="preserve">data collection for training is not </w:t>
      </w:r>
      <w:r w:rsidR="00BF3812">
        <w:t>needed in RAN4 at this stage.</w:t>
      </w:r>
    </w:p>
    <w:p w14:paraId="6E97662F" w14:textId="087EAB3C" w:rsidR="00FD4E02" w:rsidRPr="00FD4E02" w:rsidRDefault="00FD4E02" w:rsidP="00354B65">
      <w:pPr>
        <w:pStyle w:val="RAN4proposal"/>
        <w:rPr>
          <w:lang w:val="en-US"/>
        </w:rPr>
      </w:pPr>
      <w:r w:rsidRPr="00FD4E02">
        <w:rPr>
          <w:lang w:val="en-US"/>
        </w:rPr>
        <w:t xml:space="preserve">RAN4 does not need to discuss accuracy and latency requirement </w:t>
      </w:r>
      <w:r w:rsidRPr="002F1158">
        <w:rPr>
          <w:u w:val="single"/>
          <w:lang w:val="en-US"/>
        </w:rPr>
        <w:t>on data collection for training</w:t>
      </w:r>
      <w:r w:rsidRPr="00FD4E02">
        <w:rPr>
          <w:lang w:val="en-US"/>
        </w:rPr>
        <w:t xml:space="preserve"> unless training procedures are specified in 3GPP.</w:t>
      </w:r>
    </w:p>
    <w:p w14:paraId="41380127" w14:textId="77777777" w:rsidR="00FD4E02" w:rsidRPr="00FD4E02" w:rsidRDefault="00FD4E02" w:rsidP="00FD4E02">
      <w:pPr>
        <w:rPr>
          <w:lang w:val="en-US"/>
        </w:rPr>
      </w:pPr>
    </w:p>
    <w:p w14:paraId="1C910B1D" w14:textId="48E3733C" w:rsidR="00FD4E02" w:rsidRPr="00FD4E02" w:rsidRDefault="00FD4E02" w:rsidP="00FD4E02">
      <w:pPr>
        <w:rPr>
          <w:lang w:val="en-US"/>
        </w:rPr>
      </w:pPr>
      <w:r w:rsidRPr="00FD4E02">
        <w:rPr>
          <w:lang w:val="en-US"/>
        </w:rPr>
        <w:t xml:space="preserve">Regarding data collection </w:t>
      </w:r>
      <w:r w:rsidR="00406CC5">
        <w:t>in terms of</w:t>
      </w:r>
      <w:r w:rsidRPr="00FD4E02">
        <w:rPr>
          <w:lang w:val="en-US"/>
        </w:rPr>
        <w:t xml:space="preserve"> LCM,</w:t>
      </w:r>
      <w:r w:rsidR="00D11365">
        <w:t xml:space="preserve"> we think that </w:t>
      </w:r>
      <w:r w:rsidR="00F44AE0">
        <w:t xml:space="preserve">specifically data collection for monitoring can be </w:t>
      </w:r>
      <w:r w:rsidR="00386167">
        <w:t>prioritised</w:t>
      </w:r>
      <w:r w:rsidR="006C3104">
        <w:t xml:space="preserve"> because </w:t>
      </w:r>
      <w:r w:rsidR="00C94D4D">
        <w:t>certain level of alignment will be needed in between the</w:t>
      </w:r>
      <w:r w:rsidR="005810EE">
        <w:t xml:space="preserve"> prediction provided by AI/ML functionality and the </w:t>
      </w:r>
      <w:r w:rsidR="00FD22EA">
        <w:t xml:space="preserve">ground truth or intermediate KPIs </w:t>
      </w:r>
      <w:r w:rsidR="00E35D7B">
        <w:t xml:space="preserve">provided by </w:t>
      </w:r>
      <w:r w:rsidR="00425D2D">
        <w:t>mentoring</w:t>
      </w:r>
      <w:r w:rsidR="00E35D7B">
        <w:t>.</w:t>
      </w:r>
      <w:r w:rsidR="009F423A">
        <w:t xml:space="preserve"> One additional aspect is the location of the monitoring </w:t>
      </w:r>
      <w:r w:rsidR="00B15AF3">
        <w:t>functionality, i.e., at the UE (</w:t>
      </w:r>
      <w:r w:rsidR="00A52D24">
        <w:t>UE-based or UE-assisted</w:t>
      </w:r>
      <w:r w:rsidR="00B15AF3">
        <w:t>) or at the NW side.</w:t>
      </w:r>
      <w:r w:rsidRPr="00FD4E02">
        <w:rPr>
          <w:lang w:val="en-US"/>
        </w:rPr>
        <w:t xml:space="preserve"> </w:t>
      </w:r>
      <w:r w:rsidR="009F423A">
        <w:t>The need</w:t>
      </w:r>
      <w:r w:rsidR="00175C5B">
        <w:t xml:space="preserve"> for the requirements</w:t>
      </w:r>
      <w:r w:rsidR="009F423A">
        <w:t xml:space="preserve"> </w:t>
      </w:r>
      <w:r w:rsidRPr="00FD4E02">
        <w:rPr>
          <w:lang w:val="en-US"/>
        </w:rPr>
        <w:t>will also strongly depend on the mechanisms defined in RAN1. Moreover, it is hard to avoid use-case specificity in those. For example, time scales of performance monitoring can be very different in different use cases.</w:t>
      </w:r>
    </w:p>
    <w:p w14:paraId="227060F3" w14:textId="7E7BDE0E" w:rsidR="00FD4E02" w:rsidRPr="00BD63E6" w:rsidRDefault="00FD4E02" w:rsidP="00BD63E6">
      <w:pPr>
        <w:pStyle w:val="RAN4proposal"/>
      </w:pPr>
      <w:r w:rsidRPr="00BD63E6">
        <w:rPr>
          <w:rStyle w:val="RAN4proposalChar0"/>
          <w:b/>
          <w:iCs/>
        </w:rPr>
        <w:t xml:space="preserve">RAN4 to consider </w:t>
      </w:r>
      <w:r w:rsidRPr="001D642E">
        <w:rPr>
          <w:rStyle w:val="RAN4proposalChar0"/>
          <w:b/>
          <w:iCs/>
          <w:u w:val="single"/>
        </w:rPr>
        <w:t>monitoring data collection</w:t>
      </w:r>
      <w:r w:rsidRPr="00BD63E6">
        <w:t xml:space="preserve"> requirements in a use-case specific manner and based on RAN1 design of the corresponding mechanisms.</w:t>
      </w:r>
    </w:p>
    <w:p w14:paraId="27B9E1B9" w14:textId="77777777" w:rsidR="00354B65" w:rsidRDefault="00354B65" w:rsidP="00FD4E02">
      <w:pPr>
        <w:rPr>
          <w:lang w:val="en-US"/>
        </w:rPr>
      </w:pPr>
    </w:p>
    <w:p w14:paraId="3D28991A" w14:textId="4BCEDE58" w:rsidR="00EA5915" w:rsidRPr="00D16EA7" w:rsidRDefault="00D16EA7" w:rsidP="00D16EA7">
      <w:pPr>
        <w:pStyle w:val="RAN4H3"/>
        <w:rPr>
          <w:lang w:val="en-US"/>
        </w:rPr>
      </w:pPr>
      <w:r>
        <w:t>On data collection for inference</w:t>
      </w:r>
    </w:p>
    <w:p w14:paraId="6D59B559" w14:textId="77777777" w:rsidR="008F494F" w:rsidRPr="003B1517" w:rsidRDefault="008F494F" w:rsidP="008F494F">
      <w:r>
        <w:t>The topic of ‘data collection for inference’ has been discussed in the previous RAN4 meetings, as part of the more general context of potential requirements for data collection. In this section we describe our understanding on how/if ‘data collection for inference’ could be in the scope of RAN4 and propose a way forward.</w:t>
      </w:r>
    </w:p>
    <w:p w14:paraId="258EFEBC" w14:textId="77777777" w:rsidR="008F494F" w:rsidRDefault="008F494F" w:rsidP="008F494F">
      <w:r>
        <w:t xml:space="preserve">In the context of ML-enabled functionalities (UE and/or side) it is important to highlight that inputs and outputs to the underlying ML model require certain pre- and post-processing, respectively, to be able to generate the actual output of the functionality (UE report/metric/decision or NW decision/metric). This leads us to the representations in </w:t>
      </w:r>
      <w:r>
        <w:fldChar w:fldCharType="begin"/>
      </w:r>
      <w:r>
        <w:instrText xml:space="preserve"> REF _Ref163131936 </w:instrText>
      </w:r>
      <w:r>
        <w:fldChar w:fldCharType="separate"/>
      </w:r>
      <w:r>
        <w:t xml:space="preserve">Figure </w:t>
      </w:r>
      <w:r>
        <w:rPr>
          <w:noProof/>
        </w:rPr>
        <w:t>1</w:t>
      </w:r>
      <w:r>
        <w:fldChar w:fldCharType="end"/>
      </w:r>
      <w:r>
        <w:t xml:space="preserve">, for the three categories of use cases included in Release 19: UE-sided, NW-sided, and 2-sided UE-NW. </w:t>
      </w:r>
    </w:p>
    <w:p w14:paraId="79CF3F3F" w14:textId="2D0B9F06" w:rsidR="008F494F" w:rsidRPr="003B1517" w:rsidRDefault="008F494F" w:rsidP="008F494F">
      <w:r>
        <w:t xml:space="preserve">Taking as example the UE-sided case, in </w:t>
      </w:r>
      <w:r>
        <w:fldChar w:fldCharType="begin"/>
      </w:r>
      <w:r>
        <w:instrText xml:space="preserve"> REF _Ref163131936 </w:instrText>
      </w:r>
      <w:r>
        <w:fldChar w:fldCharType="separate"/>
      </w:r>
      <w:r>
        <w:t xml:space="preserve">Figure </w:t>
      </w:r>
      <w:r>
        <w:rPr>
          <w:noProof/>
        </w:rPr>
        <w:t>1</w:t>
      </w:r>
      <w:r>
        <w:fldChar w:fldCharType="end"/>
      </w:r>
      <w:r>
        <w:t xml:space="preserve"> we show the radio signals (RS or other) transmitted by the NW, as input to the UE Functionality. We also show the UE reports (configured by the NW, etc.) as the main output of the UE Functionality. These </w:t>
      </w:r>
      <w:r w:rsidR="0030751A">
        <w:t>can be</w:t>
      </w:r>
      <w:r>
        <w:t xml:space="preserve"> the same as in traditional non-ML solutions. The input radio signals are measured by the UE (radio measurements, as in traditional non-ML cases) and the following three processing blocks are ML implementation specific: input data pre-processing, ML model, output data post-processing. Our first main observation is that:</w:t>
      </w:r>
    </w:p>
    <w:p w14:paraId="1EBA42A2" w14:textId="77777777" w:rsidR="008F494F" w:rsidRPr="004C1629" w:rsidRDefault="008F494F" w:rsidP="008F494F">
      <w:pPr>
        <w:pStyle w:val="RAN4observation0"/>
      </w:pPr>
      <w:bookmarkStart w:id="12" w:name="_Toc163136334"/>
      <w:r>
        <w:t>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bookmarkEnd w:id="12"/>
    </w:p>
    <w:p w14:paraId="57585214" w14:textId="77777777" w:rsidR="000F27AF" w:rsidRDefault="000F27AF" w:rsidP="000F27AF">
      <w:pPr>
        <w:pStyle w:val="RAN4observation0"/>
        <w:numPr>
          <w:ilvl w:val="0"/>
          <w:numId w:val="0"/>
        </w:numPr>
      </w:pPr>
    </w:p>
    <w:p w14:paraId="415C3F90" w14:textId="51C37E3E" w:rsidR="00413DF4" w:rsidRPr="00413DF4" w:rsidRDefault="008F494F" w:rsidP="00413DF4">
      <w:r>
        <w:t xml:space="preserve">Secondly, also based on </w:t>
      </w:r>
      <w:r>
        <w:fldChar w:fldCharType="begin"/>
      </w:r>
      <w:r>
        <w:instrText xml:space="preserve"> REF _Ref163131936 </w:instrText>
      </w:r>
      <w:r w:rsidR="00413DF4">
        <w:instrText xml:space="preserve"> \* MERGEFORMAT </w:instrText>
      </w:r>
      <w:r>
        <w:fldChar w:fldCharType="separate"/>
      </w:r>
      <w:r>
        <w:t xml:space="preserve">Figure </w:t>
      </w:r>
      <w:r>
        <w:rPr>
          <w:noProof/>
        </w:rPr>
        <w:t>1</w:t>
      </w:r>
      <w:r>
        <w:fldChar w:fldCharType="end"/>
      </w:r>
      <w:r>
        <w:t>, the most logical definition for ‘data collection for inference’ covers the processing steps of radio measurements processing and the input data pre-processing steps, i.e. up to the input of the ML model itself. Given that these block in the processing chain are totally implementation specific and likely of proprietary nature (for both UE and NW side ML solutions), and the actual input to the ML model is not exposed by the UE/NW, 3GPP cannot possibly define any requirements for them.</w:t>
      </w:r>
    </w:p>
    <w:p w14:paraId="584DED26" w14:textId="77777777" w:rsidR="008F494F" w:rsidRDefault="008F494F" w:rsidP="008F494F">
      <w:pPr>
        <w:pStyle w:val="RAN4observation0"/>
      </w:pPr>
      <w:bookmarkStart w:id="13" w:name="_Toc163136335"/>
      <w:r>
        <w:t>The latency of data collection for inference is hard/impossible to verify in RAN4 especially when it includes the stages or interfaces internal to the device and not defined in 3GPP.</w:t>
      </w:r>
      <w:bookmarkEnd w:id="13"/>
    </w:p>
    <w:p w14:paraId="452090B9" w14:textId="77777777" w:rsidR="00413DF4" w:rsidRPr="00413DF4" w:rsidRDefault="00413DF4" w:rsidP="00413DF4"/>
    <w:p w14:paraId="408FAC96" w14:textId="77777777" w:rsidR="008F494F" w:rsidRDefault="008F494F" w:rsidP="00413DF4">
      <w:pPr>
        <w:pStyle w:val="RAN4observation0"/>
        <w:numPr>
          <w:ilvl w:val="0"/>
          <w:numId w:val="0"/>
        </w:numPr>
      </w:pPr>
      <w:r>
        <w:t xml:space="preserve">Thirdly, as a much more feasible alternative to the ‘data collection for inference’ requirements discussed so far, we believe RAN4 can address the latency requirements for the entire processing chain, which is highlighted with the red </w:t>
      </w:r>
      <w:r>
        <w:lastRenderedPageBreak/>
        <w:t xml:space="preserve">braces for all three cases in </w:t>
      </w:r>
      <w:r>
        <w:fldChar w:fldCharType="begin"/>
      </w:r>
      <w:r>
        <w:instrText xml:space="preserve"> REF _Ref163131936 </w:instrText>
      </w:r>
      <w:r>
        <w:fldChar w:fldCharType="separate"/>
      </w:r>
      <w:r>
        <w:t xml:space="preserve">Figure </w:t>
      </w:r>
      <w:r w:rsidRPr="66BA0FE2">
        <w:rPr>
          <w:noProof/>
        </w:rPr>
        <w:t>1</w:t>
      </w:r>
      <w:r>
        <w:fldChar w:fldCharType="end"/>
      </w:r>
      <w:r>
        <w:t xml:space="preserve">. For example, for the UE-sided ML, these requirements can be applied for the total latency between the radio signal reception by the UE and the output/reporting by the UE. This approach would be very much like in the traditional non-ML solutions, hence only the values of certain maximum latencies and/or latency tolerances would possibly need to be discussed and changed in RAN4/5 on use case basis. Similar approach can be taken for the NW-sided ML-enabled functionalities. </w:t>
      </w:r>
    </w:p>
    <w:p w14:paraId="62DCD1E7" w14:textId="2075E091" w:rsidR="008F494F" w:rsidRDefault="008F494F" w:rsidP="008F494F">
      <w:r>
        <w:t>For the 2-sided solutions, it is obvious that both UE and NW side would have some latency constrain</w:t>
      </w:r>
      <w:r w:rsidR="00902A2B">
        <w:t>t</w:t>
      </w:r>
      <w:r>
        <w:t>s in their processing chains. Thus, e.g. a maximum latency requirement could be specified including the entire UE chain (same as for UE-sided cases)</w:t>
      </w:r>
      <w:r w:rsidR="00063ECC">
        <w:t xml:space="preserve">. </w:t>
      </w:r>
      <w:r>
        <w:t>This requirement would ensure that the input to the NW side processing chain (compressed CSI report) arrives in time such that after the NW-side processing the output is still useful for RRM purposes.</w:t>
      </w:r>
    </w:p>
    <w:p w14:paraId="294151B9" w14:textId="10DCE7A0" w:rsidR="00340CCA" w:rsidRDefault="00340CCA" w:rsidP="00340CCA">
      <w:pPr>
        <w:pStyle w:val="RAN4observation0"/>
      </w:pPr>
      <w:r>
        <w:t>I</w:t>
      </w:r>
      <w:r w:rsidR="004E6007">
        <w:t>t</w:t>
      </w:r>
      <w:r>
        <w:t xml:space="preserve"> </w:t>
      </w:r>
      <w:r w:rsidR="004E6007">
        <w:t>is</w:t>
      </w:r>
      <w:r>
        <w:t xml:space="preserve"> more feasible to control </w:t>
      </w:r>
      <w:r w:rsidR="00E345F9">
        <w:t>the</w:t>
      </w:r>
      <w:r>
        <w:t xml:space="preserve"> latency</w:t>
      </w:r>
      <w:r w:rsidR="00243D71">
        <w:t xml:space="preserve"> </w:t>
      </w:r>
      <w:r w:rsidR="006C4733">
        <w:t>in between the radio signal reception</w:t>
      </w:r>
      <w:r w:rsidR="000A3F43">
        <w:t xml:space="preserve"> by the UE and o</w:t>
      </w:r>
      <w:r w:rsidR="002736C2">
        <w:t>utput/reporting through the standardized 3GPP interfaces, i.e., like in legacy RAN4 core requirements.</w:t>
      </w:r>
    </w:p>
    <w:p w14:paraId="073E45DE" w14:textId="77777777" w:rsidR="00340CCA" w:rsidRPr="003B1517" w:rsidRDefault="00340CCA" w:rsidP="008F494F"/>
    <w:p w14:paraId="144B53DC" w14:textId="4A05E5AF" w:rsidR="00607846" w:rsidRPr="00607846" w:rsidRDefault="005928BC" w:rsidP="00657A18">
      <w:pPr>
        <w:jc w:val="center"/>
      </w:pPr>
      <w:r>
        <w:object w:dxaOrig="15768" w:dyaOrig="14556" w14:anchorId="782E2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9pt;height:443.95pt" o:ole="">
            <v:imagedata r:id="rId13" o:title=""/>
          </v:shape>
          <o:OLEObject Type="Embed" ProgID="Visio.Drawing.15" ShapeID="_x0000_i1027" DrawAspect="Content" ObjectID="_1774114453" r:id="rId14"/>
        </w:object>
      </w:r>
    </w:p>
    <w:p w14:paraId="3E914985" w14:textId="06148F2B" w:rsidR="008F494F" w:rsidRPr="00451105" w:rsidRDefault="008F494F" w:rsidP="008F494F">
      <w:pPr>
        <w:pStyle w:val="Caption"/>
      </w:pPr>
      <w:bookmarkStart w:id="14" w:name="_Ref163131936"/>
      <w:r>
        <w:t xml:space="preserve">Figure </w:t>
      </w:r>
      <w:r>
        <w:fldChar w:fldCharType="begin"/>
      </w:r>
      <w:r>
        <w:instrText xml:space="preserve"> SEQ Figure \* ARABIC </w:instrText>
      </w:r>
      <w:r>
        <w:fldChar w:fldCharType="separate"/>
      </w:r>
      <w:r>
        <w:rPr>
          <w:noProof/>
        </w:rPr>
        <w:t>1</w:t>
      </w:r>
      <w:r>
        <w:fldChar w:fldCharType="end"/>
      </w:r>
      <w:bookmarkEnd w:id="14"/>
      <w:r>
        <w:t>: Schematic ML processing chains for UE-sided and/or NW-sided ML-enabled functionalities.</w:t>
      </w:r>
      <w:r w:rsidR="00451105">
        <w:t xml:space="preserve"> Red braces demonstrate</w:t>
      </w:r>
      <w:r w:rsidR="004E14BF">
        <w:t xml:space="preserve"> observable 3GPP-based interfaces.</w:t>
      </w:r>
    </w:p>
    <w:p w14:paraId="66BE41D7" w14:textId="77777777" w:rsidR="008F494F" w:rsidRDefault="008F494F" w:rsidP="008F494F"/>
    <w:p w14:paraId="4D8533CA" w14:textId="654B4978" w:rsidR="008F494F" w:rsidRPr="004C1629" w:rsidRDefault="008F494F" w:rsidP="008F494F">
      <w:pPr>
        <w:pStyle w:val="RAN4proposal"/>
      </w:pPr>
      <w:bookmarkStart w:id="15" w:name="_Toc163136337"/>
      <w:bookmarkStart w:id="16" w:name="_Toc163136338"/>
      <w:bookmarkStart w:id="17" w:name="_Toc163136339"/>
      <w:bookmarkEnd w:id="15"/>
      <w:bookmarkEnd w:id="16"/>
      <w:r>
        <w:lastRenderedPageBreak/>
        <w:t>RAN4 to focus on the</w:t>
      </w:r>
      <w:r w:rsidR="0038687C">
        <w:t xml:space="preserve"> (inference)</w:t>
      </w:r>
      <w:r>
        <w:t xml:space="preserve"> latency core requirements (i.e., in between the measurements/signalling and reporting) instead of ‘data collection for inference’ and continue the related discussions for each use case separately.</w:t>
      </w:r>
      <w:bookmarkEnd w:id="17"/>
    </w:p>
    <w:p w14:paraId="7C1A0A7D" w14:textId="77777777" w:rsidR="00D16EA7" w:rsidRDefault="00D16EA7" w:rsidP="00D16EA7">
      <w:pPr>
        <w:rPr>
          <w:lang w:val="en-US"/>
        </w:rPr>
      </w:pPr>
    </w:p>
    <w:p w14:paraId="3ABF7999" w14:textId="77777777" w:rsidR="00D80182" w:rsidRPr="00D80182" w:rsidRDefault="00D80182" w:rsidP="00D80182">
      <w:pPr>
        <w:pStyle w:val="RAN4H2"/>
        <w:rPr>
          <w:lang w:val="en-US"/>
        </w:rPr>
      </w:pPr>
      <w:r w:rsidRPr="00D80182">
        <w:rPr>
          <w:lang w:val="en-US"/>
        </w:rPr>
        <w:t>Other general aspects</w:t>
      </w:r>
    </w:p>
    <w:p w14:paraId="4F1FF14B" w14:textId="57CE2CF1" w:rsidR="000344AD" w:rsidRDefault="00326ABA" w:rsidP="009929C1">
      <w:pPr>
        <w:pStyle w:val="RAN4H3"/>
        <w:rPr>
          <w:lang w:val="en-US"/>
        </w:rPr>
      </w:pPr>
      <w:r>
        <w:t>Clarification</w:t>
      </w:r>
      <w:r w:rsidR="00C334B0" w:rsidRPr="00C334B0">
        <w:rPr>
          <w:lang w:val="en-US"/>
        </w:rPr>
        <w:t xml:space="preserve"> in RAN4-related terms</w:t>
      </w:r>
    </w:p>
    <w:p w14:paraId="76A518BC" w14:textId="77777777" w:rsidR="00BA0225" w:rsidRDefault="00BA0225" w:rsidP="00BA0225">
      <w:pPr>
        <w:jc w:val="both"/>
      </w:pPr>
      <w:r>
        <w:t>Below, the definitions of AI/ML models testing and AI/ML model validation introduced in Section 3.1 of the TR 38.843 [3] are listed:</w:t>
      </w:r>
    </w:p>
    <w:tbl>
      <w:tblPr>
        <w:tblStyle w:val="TableGrid"/>
        <w:tblW w:w="0" w:type="auto"/>
        <w:tblInd w:w="279" w:type="dxa"/>
        <w:tblLook w:val="04A0" w:firstRow="1" w:lastRow="0" w:firstColumn="1" w:lastColumn="0" w:noHBand="0" w:noVBand="1"/>
      </w:tblPr>
      <w:tblGrid>
        <w:gridCol w:w="8930"/>
      </w:tblGrid>
      <w:tr w:rsidR="00BA0225" w14:paraId="36C38FB4" w14:textId="77777777" w:rsidTr="007418F5">
        <w:tc>
          <w:tcPr>
            <w:tcW w:w="8930" w:type="dxa"/>
          </w:tcPr>
          <w:p w14:paraId="36B2D3A5" w14:textId="77777777" w:rsidR="00BA0225" w:rsidRDefault="00BA0225" w:rsidP="00BA0225">
            <w:pPr>
              <w:pStyle w:val="ListParagraph"/>
              <w:numPr>
                <w:ilvl w:val="0"/>
                <w:numId w:val="31"/>
              </w:numPr>
              <w:jc w:val="both"/>
            </w:pPr>
            <w:r w:rsidRPr="000802A1">
              <w:rPr>
                <w:b/>
              </w:rPr>
              <w:t>AI/ML model testing</w:t>
            </w:r>
            <w:r w:rsidRPr="000802A1">
              <w:t>: A subprocess of training, to evaluate the performance of a final AI/ML model using a dataset different from one used for model training and validation. Differently from AI/ML model validation, testing does not assume subsequent tuning of the model.</w:t>
            </w:r>
          </w:p>
          <w:p w14:paraId="056E285A" w14:textId="77777777" w:rsidR="00BA0225" w:rsidRPr="007E1DF2" w:rsidRDefault="00BA0225" w:rsidP="007418F5">
            <w:pPr>
              <w:jc w:val="both"/>
            </w:pPr>
            <w:r>
              <w:t>...</w:t>
            </w:r>
          </w:p>
          <w:p w14:paraId="6E0EBC24" w14:textId="77777777" w:rsidR="00BA0225" w:rsidRPr="000802A1" w:rsidRDefault="00BA0225" w:rsidP="00BA0225">
            <w:pPr>
              <w:pStyle w:val="ListParagraph"/>
              <w:numPr>
                <w:ilvl w:val="0"/>
                <w:numId w:val="31"/>
              </w:numPr>
              <w:jc w:val="both"/>
            </w:pPr>
            <w:r w:rsidRPr="007E1DF2">
              <w:rPr>
                <w:b/>
              </w:rPr>
              <w:t>AI/ML model validation:</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46549ACD" w14:textId="77777777" w:rsidR="00BA0225" w:rsidRDefault="00BA0225" w:rsidP="007418F5">
            <w:pPr>
              <w:jc w:val="both"/>
            </w:pPr>
          </w:p>
        </w:tc>
      </w:tr>
    </w:tbl>
    <w:p w14:paraId="076CAF15" w14:textId="77777777" w:rsidR="00BA0225" w:rsidRDefault="00BA0225" w:rsidP="00BA0225">
      <w:pPr>
        <w:jc w:val="both"/>
      </w:pPr>
    </w:p>
    <w:p w14:paraId="6F855F11" w14:textId="77777777" w:rsidR="00BA0225" w:rsidRDefault="00BA0225" w:rsidP="00BA0225">
      <w:pPr>
        <w:jc w:val="both"/>
      </w:pPr>
      <w:r>
        <w:t>These definitions are not introduced in RAN4 and should be reconsidered or at least clarified whether and how they are applicability in RAN4 context. For example, in RAN4, it is obvious that model testing is not the subprocess of model training. Similarly, validation that can be related to generalization/stability testing in RAN4 cannot be the part of training either.</w:t>
      </w:r>
    </w:p>
    <w:p w14:paraId="6A9CEFFB" w14:textId="77777777" w:rsidR="00BA0225" w:rsidRDefault="00BA0225" w:rsidP="00BA0225">
      <w:pPr>
        <w:pStyle w:val="RAN4observation0"/>
      </w:pPr>
      <w:bookmarkStart w:id="18" w:name="_Toc158917215"/>
      <w:bookmarkStart w:id="19" w:name="_Toc163136345"/>
      <w:r>
        <w:t>The definitions of AI/ML Model testing and validation introduced in TR 38.843 are not aligned with RAN4. In particular, RAN4 AI/ML-based feature testing cannot be the subprocess of training.</w:t>
      </w:r>
      <w:bookmarkEnd w:id="18"/>
      <w:bookmarkEnd w:id="19"/>
    </w:p>
    <w:p w14:paraId="21AF641A" w14:textId="77777777" w:rsidR="00BA0225" w:rsidRDefault="00BA0225" w:rsidP="00BA0225">
      <w:pPr>
        <w:pStyle w:val="RAN4proposal"/>
        <w:ind w:left="360" w:hanging="360"/>
      </w:pPr>
      <w:bookmarkStart w:id="20" w:name="_Toc158917216"/>
      <w:bookmarkStart w:id="21" w:name="_Toc163136346"/>
      <w:r>
        <w:t>Add a note in the term definitions (Clause 3.1 of TS 38.843) of AI/ML model testing and AI/ML model validation that they are not applicable in RAN4 context.</w:t>
      </w:r>
      <w:bookmarkEnd w:id="20"/>
      <w:bookmarkEnd w:id="21"/>
    </w:p>
    <w:p w14:paraId="0D550DF9" w14:textId="77777777" w:rsidR="000344AD" w:rsidRDefault="000344AD" w:rsidP="00D16EA7">
      <w:pPr>
        <w:rPr>
          <w:lang w:val="en-US"/>
        </w:rPr>
      </w:pPr>
    </w:p>
    <w:p w14:paraId="72A68500" w14:textId="77777777" w:rsidR="00A43458" w:rsidRPr="00A43458" w:rsidRDefault="00A43458" w:rsidP="00A43458">
      <w:pPr>
        <w:pStyle w:val="RAN4H3"/>
        <w:rPr>
          <w:lang w:val="en-US"/>
        </w:rPr>
      </w:pPr>
      <w:r w:rsidRPr="00A43458">
        <w:rPr>
          <w:lang w:val="en-US"/>
        </w:rPr>
        <w:t>Reference block diagram for testing functionalities enabled with 1-sided models</w:t>
      </w:r>
    </w:p>
    <w:p w14:paraId="6A0444DD" w14:textId="77777777" w:rsidR="00D269B1" w:rsidRDefault="00D269B1" w:rsidP="00D269B1">
      <w:r>
        <w:rPr>
          <w:color w:val="000000" w:themeColor="text1"/>
        </w:rPr>
        <w:t xml:space="preserve">In our opinion, the description of the reference block diagram in </w:t>
      </w:r>
      <w:r>
        <w:t xml:space="preserve">TR38.843 Section 7.3.2.3.1 </w:t>
      </w:r>
      <w:r>
        <w:fldChar w:fldCharType="begin"/>
      </w:r>
      <w:r>
        <w:instrText xml:space="preserve"> REF _Ref158060030 \w </w:instrText>
      </w:r>
      <w:r>
        <w:fldChar w:fldCharType="separate"/>
      </w:r>
      <w:r>
        <w:t>[1]</w:t>
      </w:r>
      <w:r>
        <w:fldChar w:fldCharType="end"/>
      </w:r>
      <w:r>
        <w:t xml:space="preserve"> does not include sufficient details on the following aspects:</w:t>
      </w:r>
    </w:p>
    <w:p w14:paraId="40D2B903" w14:textId="77777777" w:rsidR="00D269B1" w:rsidRDefault="00D269B1" w:rsidP="00D269B1">
      <w:pPr>
        <w:pStyle w:val="ListParagraph"/>
        <w:numPr>
          <w:ilvl w:val="0"/>
          <w:numId w:val="32"/>
        </w:numPr>
      </w:pPr>
      <w:r>
        <w:t>The role and meaning of the LCM blocks in the TE and DUT</w:t>
      </w:r>
    </w:p>
    <w:p w14:paraId="6F10830D" w14:textId="77777777" w:rsidR="00D269B1" w:rsidRDefault="00D269B1" w:rsidP="00D269B1">
      <w:pPr>
        <w:pStyle w:val="ListParagraph"/>
        <w:numPr>
          <w:ilvl w:val="0"/>
          <w:numId w:val="32"/>
        </w:numPr>
      </w:pPr>
      <w:r>
        <w:t xml:space="preserve">The role and meaning of the AI/ML functions block in the TE </w:t>
      </w:r>
    </w:p>
    <w:p w14:paraId="67807731" w14:textId="77777777" w:rsidR="00D269B1" w:rsidRDefault="00D269B1" w:rsidP="00D269B1">
      <w:pPr>
        <w:pStyle w:val="ListParagraph"/>
        <w:numPr>
          <w:ilvl w:val="0"/>
          <w:numId w:val="32"/>
        </w:numPr>
      </w:pPr>
      <w:r>
        <w:t>The role and meaning of the Inference block in the DUT</w:t>
      </w:r>
    </w:p>
    <w:p w14:paraId="46697B2D" w14:textId="77777777" w:rsidR="00D269B1" w:rsidRDefault="00D269B1" w:rsidP="00D269B1">
      <w:pPr>
        <w:pStyle w:val="ListParagraph"/>
        <w:numPr>
          <w:ilvl w:val="0"/>
          <w:numId w:val="32"/>
        </w:numPr>
      </w:pPr>
      <w:r>
        <w:t>The role and meaning of the Verification block in the TE</w:t>
      </w:r>
    </w:p>
    <w:p w14:paraId="57A74829" w14:textId="77777777" w:rsidR="00D269B1" w:rsidRDefault="00D269B1" w:rsidP="00D269B1">
      <w:pPr>
        <w:pStyle w:val="ListParagraph"/>
        <w:numPr>
          <w:ilvl w:val="0"/>
          <w:numId w:val="32"/>
        </w:numPr>
      </w:pPr>
      <w:r w:rsidRPr="009D4324">
        <w:t xml:space="preserve">The </w:t>
      </w:r>
      <w:r>
        <w:t xml:space="preserve">signaling/messages assumed on the physical </w:t>
      </w:r>
      <w:r w:rsidRPr="009D4324">
        <w:t>lin</w:t>
      </w:r>
      <w:r>
        <w:t>ks between the TE and DUT</w:t>
      </w:r>
    </w:p>
    <w:p w14:paraId="47882C6E" w14:textId="77777777" w:rsidR="00D269B1" w:rsidRDefault="00D269B1" w:rsidP="00D269B1">
      <w:pPr>
        <w:pStyle w:val="ListParagraph"/>
      </w:pPr>
    </w:p>
    <w:p w14:paraId="4E1D4224" w14:textId="77777777" w:rsidR="00D269B1" w:rsidRDefault="00D269B1" w:rsidP="00D269B1">
      <w:r>
        <w:t>For item 1) we think is important to clarify that the ‘LCM’ block in the TE refers to all required ML-related functions implemented to provide the specified LCM related signaling towards the DUT. Similarly, the ‘LCM’ block in the DUT refers to all required ML-related functions implemented to provide the specified DUT behavior and the specified signaling towards the TE. As such, the scope of RAN4 requirements and testing is to verify that the ML functionality related messages (configuration, monitoring, activation/de-activation/switching) when generated in the TE are correctly interpreted in the DUT and the DUT provides the specified response signaling.</w:t>
      </w:r>
    </w:p>
    <w:p w14:paraId="537F322C" w14:textId="77777777" w:rsidR="00D269B1" w:rsidRDefault="00D269B1" w:rsidP="00D269B1">
      <w:r>
        <w:t>For item 2), based on the 1-sided use cases studied (beam management and positioning) we assume the ‘AI/ML functions’ indicates all the ML functionality management functions to be implemented at the NW side, including the required signaling generation for LCM actions (see item 1). Hence this block, and the testing diagram itself, is valid only if the DUT is the UE.</w:t>
      </w:r>
    </w:p>
    <w:p w14:paraId="51B4ACAE" w14:textId="77777777" w:rsidR="00D269B1" w:rsidRDefault="00D269B1" w:rsidP="00D269B1">
      <w:pPr>
        <w:pStyle w:val="RAN4proposal"/>
        <w:ind w:left="360" w:hanging="360"/>
        <w:jc w:val="both"/>
      </w:pPr>
      <w:bookmarkStart w:id="22" w:name="_Toc158917233"/>
      <w:bookmarkStart w:id="23" w:name="_Toc163136348"/>
      <w:r>
        <w:t>RAN4 to agree and clarify in the TS that the r</w:t>
      </w:r>
      <w:r w:rsidRPr="008357DB">
        <w:t xml:space="preserve">eference block diagram </w:t>
      </w:r>
      <w:r>
        <w:t xml:space="preserve">in Figure 7.3.2.3-1 in TR38.843 </w:t>
      </w:r>
      <w:r>
        <w:fldChar w:fldCharType="begin"/>
      </w:r>
      <w:r>
        <w:instrText xml:space="preserve"> REF _Ref158060030 \w </w:instrText>
      </w:r>
      <w:r>
        <w:fldChar w:fldCharType="separate"/>
      </w:r>
      <w:r>
        <w:t>[1]</w:t>
      </w:r>
      <w:r>
        <w:fldChar w:fldCharType="end"/>
      </w:r>
      <w:r>
        <w:t xml:space="preserve"> is applicable only for the testing UE-sided model -enabled use cases.</w:t>
      </w:r>
      <w:bookmarkEnd w:id="22"/>
      <w:bookmarkEnd w:id="23"/>
    </w:p>
    <w:p w14:paraId="1B51823A" w14:textId="77777777" w:rsidR="00D269B1" w:rsidRDefault="00D269B1" w:rsidP="00D269B1">
      <w:r>
        <w:lastRenderedPageBreak/>
        <w:t>For item 3) the ‘Inference’ block does not seem to be needed becsuse the model inference is not to be tested directly, and instead the (ML) functionality enabled by an ML model is the object of the RAN4 test requirements. If this block is to be included in the reference diagram, we recommend to link this block more explicitly to the input (signals) from the TE and to the output (signals) towards TE.</w:t>
      </w:r>
    </w:p>
    <w:p w14:paraId="20FDBDF1" w14:textId="77777777" w:rsidR="00D269B1" w:rsidRDefault="00D269B1" w:rsidP="00D269B1">
      <w:r>
        <w:t>For item 4), in our understanding the role of ‘Verification’ block needs to be clarified that it applies to the ML-enabled functionality/Feature being tested in the DUT(UE).</w:t>
      </w:r>
    </w:p>
    <w:p w14:paraId="416C9C58" w14:textId="77777777" w:rsidR="00D269B1" w:rsidRDefault="00D269B1" w:rsidP="00D269B1">
      <w:r>
        <w:t xml:space="preserve">Based on the above clarifications, for item 5) we propose to describe the relevant signaling and logical links between TE and DUT, which are required to perform the test and be able to verify the test requirements are satisfied. We have included these proposed updates in our </w:t>
      </w:r>
      <w:r>
        <w:fldChar w:fldCharType="begin"/>
      </w:r>
      <w:r>
        <w:instrText xml:space="preserve"> REF _Ref158892006 \h </w:instrText>
      </w:r>
      <w:r>
        <w:fldChar w:fldCharType="separate"/>
      </w:r>
      <w:r>
        <w:t xml:space="preserve">Figure </w:t>
      </w:r>
      <w:r>
        <w:rPr>
          <w:noProof/>
        </w:rPr>
        <w:t>2</w:t>
      </w:r>
      <w:r>
        <w:fldChar w:fldCharType="end"/>
      </w:r>
      <w:r>
        <w:t xml:space="preserve"> below.</w:t>
      </w:r>
    </w:p>
    <w:p w14:paraId="7EB6B4FB" w14:textId="77777777" w:rsidR="00D269B1" w:rsidRPr="002811D5" w:rsidRDefault="00D269B1" w:rsidP="00D269B1">
      <w:r w:rsidRPr="00EE58A5">
        <w:rPr>
          <w:noProof/>
          <w:color w:val="000000" w:themeColor="text1"/>
        </w:rPr>
        <mc:AlternateContent>
          <mc:Choice Requires="wps">
            <w:drawing>
              <wp:anchor distT="0" distB="0" distL="114300" distR="114300" simplePos="0" relativeHeight="251658258" behindDoc="0" locked="0" layoutInCell="1" allowOverlap="1" wp14:anchorId="00B3F431" wp14:editId="12ABBDD1">
                <wp:simplePos x="0" y="0"/>
                <wp:positionH relativeFrom="column">
                  <wp:posOffset>490855</wp:posOffset>
                </wp:positionH>
                <wp:positionV relativeFrom="paragraph">
                  <wp:posOffset>3556635</wp:posOffset>
                </wp:positionV>
                <wp:extent cx="5375910" cy="635"/>
                <wp:effectExtent l="0" t="0" r="0" b="0"/>
                <wp:wrapTopAndBottom/>
                <wp:docPr id="1305091141" name="Text Box 1305091141"/>
                <wp:cNvGraphicFramePr/>
                <a:graphic xmlns:a="http://schemas.openxmlformats.org/drawingml/2006/main">
                  <a:graphicData uri="http://schemas.microsoft.com/office/word/2010/wordprocessingShape">
                    <wps:wsp>
                      <wps:cNvSpPr txBox="1"/>
                      <wps:spPr>
                        <a:xfrm>
                          <a:off x="0" y="0"/>
                          <a:ext cx="5375910" cy="635"/>
                        </a:xfrm>
                        <a:prstGeom prst="rect">
                          <a:avLst/>
                        </a:prstGeom>
                        <a:solidFill>
                          <a:prstClr val="white"/>
                        </a:solidFill>
                        <a:ln>
                          <a:noFill/>
                        </a:ln>
                      </wps:spPr>
                      <wps:txbx>
                        <w:txbxContent>
                          <w:p w14:paraId="19860530" w14:textId="022A1224" w:rsidR="00D269B1" w:rsidRPr="00611F08" w:rsidRDefault="00D269B1" w:rsidP="00D269B1">
                            <w:pPr>
                              <w:pStyle w:val="Caption"/>
                              <w:rPr>
                                <w:rFonts w:ascii="Times New Roman" w:hAnsi="Times New Roman"/>
                                <w:noProof/>
                                <w:sz w:val="20"/>
                                <w:lang w:eastAsia="zh-CN"/>
                              </w:rPr>
                            </w:pPr>
                            <w:bookmarkStart w:id="24" w:name="_Ref158892006"/>
                            <w:r>
                              <w:t xml:space="preserve">Figure </w:t>
                            </w:r>
                            <w:r>
                              <w:fldChar w:fldCharType="begin"/>
                            </w:r>
                            <w:r>
                              <w:instrText>SEQ Figure \* ARABIC</w:instrText>
                            </w:r>
                            <w:r>
                              <w:fldChar w:fldCharType="separate"/>
                            </w:r>
                            <w:r w:rsidR="0009431C">
                              <w:rPr>
                                <w:noProof/>
                              </w:rPr>
                              <w:t>2</w:t>
                            </w:r>
                            <w:r>
                              <w:fldChar w:fldCharType="end"/>
                            </w:r>
                            <w:bookmarkEnd w:id="24"/>
                            <w:r>
                              <w:t xml:space="preserve">: </w:t>
                            </w:r>
                            <w:r w:rsidRPr="008357DB">
                              <w:t xml:space="preserve"> Reference block diagram for </w:t>
                            </w:r>
                            <w:r>
                              <w:t>testing ML functionalities enabled with UE</w:t>
                            </w:r>
                            <w:r w:rsidRPr="008357DB">
                              <w:t>-sided model</w:t>
                            </w:r>
                            <w:r>
                              <w:t xml:space="preserve">s only. </w:t>
                            </w:r>
                            <w:r>
                              <w:br/>
                              <w:t>Update for Figure 7.3.2.3-1 in TR38.843 Section 7.3.2.3.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B3F431" id="_x0000_t202" coordsize="21600,21600" o:spt="202" path="m,l,21600r21600,l21600,xe">
                <v:stroke joinstyle="miter"/>
                <v:path gradientshapeok="t" o:connecttype="rect"/>
              </v:shapetype>
              <v:shape id="Text Box 1305091141" o:spid="_x0000_s1026" type="#_x0000_t202" style="position:absolute;margin-left:38.65pt;margin-top:280.05pt;width:423.3pt;height:.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" stroked="f">
                <v:textbox style="mso-fit-shape-to-text:t" inset="0,0,0,0">
                  <w:txbxContent>
                    <w:p w14:paraId="19860530" w14:textId="022A1224" w:rsidR="00D269B1" w:rsidRPr="00611F08" w:rsidRDefault="00D269B1" w:rsidP="00D269B1">
                      <w:pPr>
                        <w:pStyle w:val="Caption"/>
                        <w:rPr>
                          <w:rFonts w:ascii="Times New Roman" w:hAnsi="Times New Roman"/>
                          <w:noProof/>
                          <w:sz w:val="20"/>
                          <w:lang w:eastAsia="zh-CN"/>
                        </w:rPr>
                      </w:pPr>
                      <w:bookmarkStart w:id="25" w:name="_Ref158892006"/>
                      <w:r>
                        <w:t xml:space="preserve">Figure </w:t>
                      </w:r>
                      <w:r>
                        <w:fldChar w:fldCharType="begin"/>
                      </w:r>
                      <w:r>
                        <w:instrText>SEQ Figure \* ARABIC</w:instrText>
                      </w:r>
                      <w:r>
                        <w:fldChar w:fldCharType="separate"/>
                      </w:r>
                      <w:r w:rsidR="0009431C">
                        <w:rPr>
                          <w:noProof/>
                        </w:rPr>
                        <w:t>2</w:t>
                      </w:r>
                      <w:r>
                        <w:fldChar w:fldCharType="end"/>
                      </w:r>
                      <w:bookmarkEnd w:id="25"/>
                      <w:r>
                        <w:t xml:space="preserve">: </w:t>
                      </w:r>
                      <w:r w:rsidRPr="008357DB">
                        <w:t xml:space="preserve"> Reference block diagram for </w:t>
                      </w:r>
                      <w:r>
                        <w:t>testing ML functionalities enabled with UE</w:t>
                      </w:r>
                      <w:r w:rsidRPr="008357DB">
                        <w:t>-sided model</w:t>
                      </w:r>
                      <w:r>
                        <w:t xml:space="preserve">s only. </w:t>
                      </w:r>
                      <w:r>
                        <w:br/>
                        <w:t>Update for Figure 7.3.2.3-1 in TR38.843 Section 7.3.2.3.</w:t>
                      </w:r>
                    </w:p>
                  </w:txbxContent>
                </v:textbox>
                <w10:wrap type="topAndBottom"/>
              </v:shape>
            </w:pict>
          </mc:Fallback>
        </mc:AlternateContent>
      </w:r>
      <w:r>
        <w:rPr>
          <w:noProof/>
          <w:color w:val="000000" w:themeColor="text1"/>
        </w:rPr>
        <mc:AlternateContent>
          <mc:Choice Requires="wps">
            <w:drawing>
              <wp:anchor distT="0" distB="0" distL="114300" distR="114300" simplePos="0" relativeHeight="251658255" behindDoc="0" locked="0" layoutInCell="1" allowOverlap="1" wp14:anchorId="619DAF60" wp14:editId="795DE0E8">
                <wp:simplePos x="0" y="0"/>
                <wp:positionH relativeFrom="column">
                  <wp:posOffset>3870325</wp:posOffset>
                </wp:positionH>
                <wp:positionV relativeFrom="paragraph">
                  <wp:posOffset>257175</wp:posOffset>
                </wp:positionV>
                <wp:extent cx="890270" cy="236855"/>
                <wp:effectExtent l="0" t="0" r="0" b="0"/>
                <wp:wrapTopAndBottom/>
                <wp:docPr id="95969691" name="Text Box 95969691"/>
                <wp:cNvGraphicFramePr/>
                <a:graphic xmlns:a="http://schemas.openxmlformats.org/drawingml/2006/main">
                  <a:graphicData uri="http://schemas.microsoft.com/office/word/2010/wordprocessingShape">
                    <wps:wsp>
                      <wps:cNvSpPr txBox="1"/>
                      <wps:spPr>
                        <a:xfrm>
                          <a:off x="0" y="0"/>
                          <a:ext cx="890270" cy="236855"/>
                        </a:xfrm>
                        <a:prstGeom prst="rect">
                          <a:avLst/>
                        </a:prstGeom>
                        <a:noFill/>
                      </wps:spPr>
                      <wps:txbx>
                        <w:txbxContent>
                          <w:p w14:paraId="206852ED" w14:textId="77777777" w:rsidR="00D269B1" w:rsidRPr="00E6455B" w:rsidRDefault="00D269B1" w:rsidP="00D269B1">
                            <w:pPr>
                              <w:jc w:val="center"/>
                              <w:rPr>
                                <w:rFonts w:ascii="Calibri" w:eastAsia="SimSun" w:hAnsi="Calibri"/>
                                <w:b/>
                                <w:bCs/>
                                <w:color w:val="000000"/>
                                <w:kern w:val="24"/>
                              </w:rPr>
                            </w:pPr>
                            <w:r w:rsidRPr="00E6455B">
                              <w:rPr>
                                <w:rFonts w:ascii="Calibri" w:eastAsia="SimSun" w:hAnsi="Calibri"/>
                                <w:b/>
                                <w:bCs/>
                                <w:color w:val="000000"/>
                                <w:kern w:val="24"/>
                              </w:rPr>
                              <w:t>TE (</w:t>
                            </w:r>
                            <w:proofErr w:type="spellStart"/>
                            <w:r w:rsidRPr="00E6455B">
                              <w:rPr>
                                <w:rFonts w:ascii="Calibri" w:eastAsia="SimSun" w:hAnsi="Calibri"/>
                                <w:b/>
                                <w:bCs/>
                                <w:color w:val="000000"/>
                                <w:kern w:val="24"/>
                              </w:rPr>
                              <w:t>gNB</w:t>
                            </w:r>
                            <w:proofErr w:type="spellEnd"/>
                            <w:r w:rsidRPr="00E6455B">
                              <w:rPr>
                                <w:rFonts w:ascii="Calibri" w:eastAsia="SimSun" w:hAnsi="Calibri"/>
                                <w:b/>
                                <w:bCs/>
                                <w:color w:val="000000"/>
                                <w:kern w:val="24"/>
                              </w:rPr>
                              <w:t>)</w:t>
                            </w:r>
                          </w:p>
                        </w:txbxContent>
                      </wps:txbx>
                      <wps:bodyPr wrap="square" rtlCol="0">
                        <a:noAutofit/>
                      </wps:bodyPr>
                    </wps:wsp>
                  </a:graphicData>
                </a:graphic>
                <wp14:sizeRelH relativeFrom="margin">
                  <wp14:pctWidth>0</wp14:pctWidth>
                </wp14:sizeRelH>
              </wp:anchor>
            </w:drawing>
          </mc:Choice>
          <mc:Fallback>
            <w:pict>
              <v:shape w14:anchorId="619DAF60" id="Text Box 95969691" o:spid="_x0000_s1027" type="#_x0000_t202" style="position:absolute;margin-left:304.75pt;margin-top:20.25pt;width:70.1pt;height:18.65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" filled="f" stroked="f">
                <v:textbox>
                  <w:txbxContent>
                    <w:p w14:paraId="206852ED" w14:textId="77777777" w:rsidR="00D269B1" w:rsidRPr="00E6455B" w:rsidRDefault="00D269B1" w:rsidP="00D269B1">
                      <w:pPr>
                        <w:jc w:val="center"/>
                        <w:rPr>
                          <w:rFonts w:ascii="Calibri" w:eastAsia="SimSun" w:hAnsi="Calibri"/>
                          <w:b/>
                          <w:bCs/>
                          <w:color w:val="000000"/>
                          <w:kern w:val="24"/>
                        </w:rPr>
                      </w:pPr>
                      <w:r w:rsidRPr="00E6455B">
                        <w:rPr>
                          <w:rFonts w:ascii="Calibri" w:eastAsia="SimSun" w:hAnsi="Calibri"/>
                          <w:b/>
                          <w:bCs/>
                          <w:color w:val="000000"/>
                          <w:kern w:val="24"/>
                        </w:rPr>
                        <w:t>TE (</w:t>
                      </w:r>
                      <w:proofErr w:type="spellStart"/>
                      <w:r w:rsidRPr="00E6455B">
                        <w:rPr>
                          <w:rFonts w:ascii="Calibri" w:eastAsia="SimSun" w:hAnsi="Calibri"/>
                          <w:b/>
                          <w:bCs/>
                          <w:color w:val="000000"/>
                          <w:kern w:val="24"/>
                        </w:rPr>
                        <w:t>gNB</w:t>
                      </w:r>
                      <w:proofErr w:type="spellEnd"/>
                      <w:r w:rsidRPr="00E6455B">
                        <w:rPr>
                          <w:rFonts w:ascii="Calibri" w:eastAsia="SimSun" w:hAnsi="Calibri"/>
                          <w:b/>
                          <w:bCs/>
                          <w:color w:val="000000"/>
                          <w:kern w:val="24"/>
                        </w:rPr>
                        <w:t>)</w:t>
                      </w:r>
                    </w:p>
                  </w:txbxContent>
                </v:textbox>
                <w10:wrap type="topAndBottom"/>
              </v:shape>
            </w:pict>
          </mc:Fallback>
        </mc:AlternateContent>
      </w:r>
      <w:r>
        <w:rPr>
          <w:noProof/>
          <w:color w:val="000000" w:themeColor="text1"/>
        </w:rPr>
        <mc:AlternateContent>
          <mc:Choice Requires="wps">
            <w:drawing>
              <wp:anchor distT="0" distB="0" distL="114300" distR="114300" simplePos="0" relativeHeight="251658254" behindDoc="0" locked="0" layoutInCell="1" allowOverlap="1" wp14:anchorId="218A2383" wp14:editId="4B811C8D">
                <wp:simplePos x="0" y="0"/>
                <wp:positionH relativeFrom="column">
                  <wp:posOffset>3959225</wp:posOffset>
                </wp:positionH>
                <wp:positionV relativeFrom="paragraph">
                  <wp:posOffset>2033905</wp:posOffset>
                </wp:positionV>
                <wp:extent cx="778510" cy="277495"/>
                <wp:effectExtent l="0" t="0" r="0" b="0"/>
                <wp:wrapTopAndBottom/>
                <wp:docPr id="793362417" name="Text Box 793362417"/>
                <wp:cNvGraphicFramePr/>
                <a:graphic xmlns:a="http://schemas.openxmlformats.org/drawingml/2006/main">
                  <a:graphicData uri="http://schemas.microsoft.com/office/word/2010/wordprocessingShape">
                    <wps:wsp>
                      <wps:cNvSpPr txBox="1"/>
                      <wps:spPr>
                        <a:xfrm>
                          <a:off x="0" y="0"/>
                          <a:ext cx="778510" cy="277495"/>
                        </a:xfrm>
                        <a:prstGeom prst="rect">
                          <a:avLst/>
                        </a:prstGeom>
                        <a:noFill/>
                      </wps:spPr>
                      <wps:txbx>
                        <w:txbxContent>
                          <w:p w14:paraId="4B14B59D" w14:textId="77777777" w:rsidR="00D269B1" w:rsidRPr="00E6455B" w:rsidRDefault="00D269B1" w:rsidP="00D269B1">
                            <w:pPr>
                              <w:jc w:val="center"/>
                              <w:rPr>
                                <w:rFonts w:ascii="Calibri" w:eastAsia="SimSun" w:hAnsi="Calibri"/>
                                <w:b/>
                                <w:bCs/>
                                <w:color w:val="000000"/>
                                <w:kern w:val="24"/>
                              </w:rPr>
                            </w:pPr>
                            <w:r w:rsidRPr="00E6455B">
                              <w:rPr>
                                <w:rFonts w:ascii="Calibri" w:eastAsia="SimSun" w:hAnsi="Calibri"/>
                                <w:b/>
                                <w:bCs/>
                                <w:color w:val="000000"/>
                                <w:kern w:val="24"/>
                              </w:rPr>
                              <w:t>DUT (UE)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18A2383" id="Text Box 793362417" o:spid="_x0000_s1028" type="#_x0000_t202" style="position:absolute;margin-left:311.75pt;margin-top:160.15pt;width:61.3pt;height:21.8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" filled="f" stroked="f">
                <v:textbox>
                  <w:txbxContent>
                    <w:p w14:paraId="4B14B59D" w14:textId="77777777" w:rsidR="00D269B1" w:rsidRPr="00E6455B" w:rsidRDefault="00D269B1" w:rsidP="00D269B1">
                      <w:pPr>
                        <w:jc w:val="center"/>
                        <w:rPr>
                          <w:rFonts w:ascii="Calibri" w:eastAsia="SimSun" w:hAnsi="Calibri"/>
                          <w:b/>
                          <w:bCs/>
                          <w:color w:val="000000"/>
                          <w:kern w:val="24"/>
                        </w:rPr>
                      </w:pPr>
                      <w:r w:rsidRPr="00E6455B">
                        <w:rPr>
                          <w:rFonts w:ascii="Calibri" w:eastAsia="SimSun" w:hAnsi="Calibri"/>
                          <w:b/>
                          <w:bCs/>
                          <w:color w:val="000000"/>
                          <w:kern w:val="24"/>
                        </w:rPr>
                        <w:t>DUT (UE)</w:t>
                      </w:r>
                    </w:p>
                  </w:txbxContent>
                </v:textbox>
                <w10:wrap type="topAndBottom"/>
              </v:shape>
            </w:pict>
          </mc:Fallback>
        </mc:AlternateContent>
      </w:r>
    </w:p>
    <w:p w14:paraId="4249F94B" w14:textId="77777777" w:rsidR="00D269B1" w:rsidRPr="002811D5" w:rsidRDefault="00D269B1" w:rsidP="00D269B1">
      <w:pPr>
        <w:rPr>
          <w:color w:val="000000" w:themeColor="text1"/>
        </w:rPr>
      </w:pPr>
      <w:r>
        <w:rPr>
          <w:noProof/>
          <w:color w:val="000000" w:themeColor="text1"/>
          <w:lang w:eastAsia="zh-CN"/>
        </w:rPr>
        <mc:AlternateContent>
          <mc:Choice Requires="wps">
            <w:drawing>
              <wp:anchor distT="0" distB="0" distL="114300" distR="114300" simplePos="0" relativeHeight="251658259" behindDoc="0" locked="0" layoutInCell="1" allowOverlap="1" wp14:anchorId="33311D66" wp14:editId="7E41932A">
                <wp:simplePos x="0" y="0"/>
                <wp:positionH relativeFrom="column">
                  <wp:posOffset>5128031</wp:posOffset>
                </wp:positionH>
                <wp:positionV relativeFrom="paragraph">
                  <wp:posOffset>715975</wp:posOffset>
                </wp:positionV>
                <wp:extent cx="1572260" cy="1557326"/>
                <wp:effectExtent l="0" t="0" r="27940" b="24130"/>
                <wp:wrapNone/>
                <wp:docPr id="116827401" name="Text Box 116827401"/>
                <wp:cNvGraphicFramePr/>
                <a:graphic xmlns:a="http://schemas.openxmlformats.org/drawingml/2006/main">
                  <a:graphicData uri="http://schemas.microsoft.com/office/word/2010/wordprocessingShape">
                    <wps:wsp>
                      <wps:cNvSpPr txBox="1"/>
                      <wps:spPr>
                        <a:xfrm>
                          <a:off x="0" y="0"/>
                          <a:ext cx="1572260" cy="1557326"/>
                        </a:xfrm>
                        <a:prstGeom prst="rect">
                          <a:avLst/>
                        </a:prstGeom>
                        <a:solidFill>
                          <a:schemeClr val="lt1"/>
                        </a:solidFill>
                        <a:ln w="6350">
                          <a:solidFill>
                            <a:prstClr val="black"/>
                          </a:solidFill>
                        </a:ln>
                      </wps:spPr>
                      <wps:txbx>
                        <w:txbxContent>
                          <w:p w14:paraId="25ADBE5E" w14:textId="77777777" w:rsidR="00D269B1" w:rsidRPr="002811D5" w:rsidRDefault="00D269B1" w:rsidP="00D269B1">
                            <w:pPr>
                              <w:rPr>
                                <w:rFonts w:asciiTheme="minorHAnsi" w:hAnsiTheme="minorHAnsi" w:cstheme="minorHAnsi"/>
                                <w:b/>
                                <w:bCs/>
                              </w:rPr>
                            </w:pPr>
                            <w:r w:rsidRPr="002811D5">
                              <w:rPr>
                                <w:rFonts w:asciiTheme="minorHAnsi" w:hAnsiTheme="minorHAnsi" w:cstheme="minorHAnsi"/>
                                <w:b/>
                                <w:bCs/>
                              </w:rPr>
                              <w:t>UL air-interface (conducted/ OTA):</w:t>
                            </w:r>
                          </w:p>
                          <w:p w14:paraId="156CE668" w14:textId="77777777" w:rsidR="00D269B1" w:rsidRDefault="00D269B1" w:rsidP="00D269B1">
                            <w:pPr>
                              <w:pStyle w:val="ListParagraph"/>
                              <w:numPr>
                                <w:ilvl w:val="0"/>
                                <w:numId w:val="33"/>
                              </w:numPr>
                              <w:ind w:left="142" w:hanging="218"/>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0DCFD77C" w14:textId="4D98278B" w:rsidR="00D269B1" w:rsidRPr="008F545C" w:rsidRDefault="00D664D9" w:rsidP="00D269B1">
                            <w:pPr>
                              <w:pStyle w:val="ListParagraph"/>
                              <w:numPr>
                                <w:ilvl w:val="0"/>
                                <w:numId w:val="33"/>
                              </w:numPr>
                              <w:ind w:left="142" w:hanging="218"/>
                              <w:rPr>
                                <w:rFonts w:asciiTheme="minorHAnsi" w:hAnsiTheme="minorHAnsi" w:cstheme="minorHAnsi"/>
                              </w:rPr>
                            </w:pPr>
                            <w:r>
                              <w:rPr>
                                <w:rFonts w:asciiTheme="minorHAnsi" w:hAnsiTheme="minorHAnsi" w:cstheme="minorHAnsi"/>
                              </w:rPr>
                              <w:t>F</w:t>
                            </w:r>
                            <w:r w:rsidR="00D269B1" w:rsidRPr="00C34FC5">
                              <w:rPr>
                                <w:rFonts w:asciiTheme="minorHAnsi" w:hAnsiTheme="minorHAnsi" w:cstheme="minorHAnsi"/>
                              </w:rPr>
                              <w:t>eedback</w:t>
                            </w:r>
                            <w:r>
                              <w:rPr>
                                <w:rFonts w:asciiTheme="minorHAnsi" w:hAnsiTheme="minorHAnsi" w:cstheme="minorHAnsi"/>
                              </w:rPr>
                              <w:t xml:space="preserve"> signalling</w:t>
                            </w:r>
                            <w:r w:rsidR="00D269B1" w:rsidRPr="00C34FC5">
                              <w:rPr>
                                <w:rFonts w:asciiTheme="minorHAnsi" w:hAnsiTheme="minorHAnsi" w:cstheme="minorHAnsi"/>
                              </w:rPr>
                              <w:t xml:space="preserve"> for </w:t>
                            </w:r>
                            <w:r w:rsidR="00D269B1" w:rsidRPr="008F545C">
                              <w:rPr>
                                <w:rFonts w:asciiTheme="minorHAnsi" w:hAnsiTheme="minorHAnsi" w:cstheme="minorHAnsi"/>
                              </w:rPr>
                              <w:t xml:space="preserve">ML Functionality control messages </w:t>
                            </w:r>
                            <w:r w:rsidR="00D269B1">
                              <w:rPr>
                                <w:rFonts w:asciiTheme="minorHAnsi" w:hAnsiTheme="minorHAnsi" w:cstheme="minorHAnsi"/>
                              </w:rPr>
                              <w:t>from 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11D66" id="Text Box 116827401" o:spid="_x0000_s1029" type="#_x0000_t202" style="position:absolute;margin-left:403.8pt;margin-top:56.4pt;width:123.8pt;height:122.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" fillcolor="white [3201]" strokeweight=".5pt">
                <v:textbox>
                  <w:txbxContent>
                    <w:p w14:paraId="25ADBE5E" w14:textId="77777777" w:rsidR="00D269B1" w:rsidRPr="002811D5" w:rsidRDefault="00D269B1" w:rsidP="00D269B1">
                      <w:pPr>
                        <w:rPr>
                          <w:rFonts w:asciiTheme="minorHAnsi" w:hAnsiTheme="minorHAnsi" w:cstheme="minorHAnsi"/>
                          <w:b/>
                          <w:bCs/>
                        </w:rPr>
                      </w:pPr>
                      <w:r w:rsidRPr="002811D5">
                        <w:rPr>
                          <w:rFonts w:asciiTheme="minorHAnsi" w:hAnsiTheme="minorHAnsi" w:cstheme="minorHAnsi"/>
                          <w:b/>
                          <w:bCs/>
                        </w:rPr>
                        <w:t>UL air-interface (conducted/ OTA):</w:t>
                      </w:r>
                    </w:p>
                    <w:p w14:paraId="156CE668" w14:textId="77777777" w:rsidR="00D269B1" w:rsidRDefault="00D269B1" w:rsidP="00D269B1">
                      <w:pPr>
                        <w:pStyle w:val="ListParagraph"/>
                        <w:numPr>
                          <w:ilvl w:val="0"/>
                          <w:numId w:val="33"/>
                        </w:numPr>
                        <w:ind w:left="142" w:hanging="218"/>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0DCFD77C" w14:textId="4D98278B" w:rsidR="00D269B1" w:rsidRPr="008F545C" w:rsidRDefault="00D664D9" w:rsidP="00D269B1">
                      <w:pPr>
                        <w:pStyle w:val="ListParagraph"/>
                        <w:numPr>
                          <w:ilvl w:val="0"/>
                          <w:numId w:val="33"/>
                        </w:numPr>
                        <w:ind w:left="142" w:hanging="218"/>
                        <w:rPr>
                          <w:rFonts w:asciiTheme="minorHAnsi" w:hAnsiTheme="minorHAnsi" w:cstheme="minorHAnsi"/>
                        </w:rPr>
                      </w:pPr>
                      <w:r>
                        <w:rPr>
                          <w:rFonts w:asciiTheme="minorHAnsi" w:hAnsiTheme="minorHAnsi" w:cstheme="minorHAnsi"/>
                        </w:rPr>
                        <w:t>F</w:t>
                      </w:r>
                      <w:r w:rsidR="00D269B1" w:rsidRPr="00C34FC5">
                        <w:rPr>
                          <w:rFonts w:asciiTheme="minorHAnsi" w:hAnsiTheme="minorHAnsi" w:cstheme="minorHAnsi"/>
                        </w:rPr>
                        <w:t>eedback</w:t>
                      </w:r>
                      <w:r>
                        <w:rPr>
                          <w:rFonts w:asciiTheme="minorHAnsi" w:hAnsiTheme="minorHAnsi" w:cstheme="minorHAnsi"/>
                        </w:rPr>
                        <w:t xml:space="preserve"> signalling</w:t>
                      </w:r>
                      <w:r w:rsidR="00D269B1" w:rsidRPr="00C34FC5">
                        <w:rPr>
                          <w:rFonts w:asciiTheme="minorHAnsi" w:hAnsiTheme="minorHAnsi" w:cstheme="minorHAnsi"/>
                        </w:rPr>
                        <w:t xml:space="preserve"> for </w:t>
                      </w:r>
                      <w:r w:rsidR="00D269B1" w:rsidRPr="008F545C">
                        <w:rPr>
                          <w:rFonts w:asciiTheme="minorHAnsi" w:hAnsiTheme="minorHAnsi" w:cstheme="minorHAnsi"/>
                        </w:rPr>
                        <w:t xml:space="preserve">ML Functionality control messages </w:t>
                      </w:r>
                      <w:r w:rsidR="00D269B1">
                        <w:rPr>
                          <w:rFonts w:asciiTheme="minorHAnsi" w:hAnsiTheme="minorHAnsi" w:cstheme="minorHAnsi"/>
                        </w:rPr>
                        <w:t>from DUT</w:t>
                      </w:r>
                    </w:p>
                  </w:txbxContent>
                </v:textbox>
              </v:shape>
            </w:pict>
          </mc:Fallback>
        </mc:AlternateContent>
      </w:r>
      <w:r>
        <w:rPr>
          <w:noProof/>
          <w:color w:val="000000" w:themeColor="text1"/>
          <w:lang w:eastAsia="zh-CN"/>
        </w:rPr>
        <mc:AlternateContent>
          <mc:Choice Requires="wps">
            <w:drawing>
              <wp:anchor distT="0" distB="0" distL="114300" distR="114300" simplePos="0" relativeHeight="251658260" behindDoc="0" locked="0" layoutInCell="1" allowOverlap="1" wp14:anchorId="34B7AC8B" wp14:editId="056314C2">
                <wp:simplePos x="0" y="0"/>
                <wp:positionH relativeFrom="column">
                  <wp:posOffset>-284480</wp:posOffset>
                </wp:positionH>
                <wp:positionV relativeFrom="paragraph">
                  <wp:posOffset>811327</wp:posOffset>
                </wp:positionV>
                <wp:extent cx="1411605" cy="1520750"/>
                <wp:effectExtent l="0" t="0" r="17145" b="22860"/>
                <wp:wrapNone/>
                <wp:docPr id="1476081240" name="Text Box 1476081240"/>
                <wp:cNvGraphicFramePr/>
                <a:graphic xmlns:a="http://schemas.openxmlformats.org/drawingml/2006/main">
                  <a:graphicData uri="http://schemas.microsoft.com/office/word/2010/wordprocessingShape">
                    <wps:wsp>
                      <wps:cNvSpPr txBox="1"/>
                      <wps:spPr>
                        <a:xfrm>
                          <a:off x="0" y="0"/>
                          <a:ext cx="1411605" cy="1520750"/>
                        </a:xfrm>
                        <a:prstGeom prst="rect">
                          <a:avLst/>
                        </a:prstGeom>
                        <a:solidFill>
                          <a:schemeClr val="lt1"/>
                        </a:solidFill>
                        <a:ln w="6350">
                          <a:solidFill>
                            <a:prstClr val="black"/>
                          </a:solidFill>
                        </a:ln>
                      </wps:spPr>
                      <wps:txbx>
                        <w:txbxContent>
                          <w:p w14:paraId="4F01875E" w14:textId="77777777" w:rsidR="00D269B1" w:rsidRPr="004030CA" w:rsidRDefault="00D269B1" w:rsidP="00D269B1">
                            <w:pPr>
                              <w:rPr>
                                <w:rFonts w:asciiTheme="minorHAnsi" w:hAnsiTheme="minorHAnsi" w:cstheme="minorHAnsi"/>
                                <w:b/>
                                <w:bCs/>
                              </w:rPr>
                            </w:pPr>
                            <w:r w:rsidRPr="004030CA">
                              <w:rPr>
                                <w:rFonts w:asciiTheme="minorHAnsi" w:hAnsiTheme="minorHAnsi" w:cstheme="minorHAnsi"/>
                                <w:b/>
                                <w:bCs/>
                              </w:rPr>
                              <w:t>DL air-interface (conductive/ OTA):</w:t>
                            </w:r>
                          </w:p>
                          <w:p w14:paraId="08B2F080" w14:textId="77777777" w:rsidR="00D269B1" w:rsidRDefault="00D269B1" w:rsidP="00D269B1">
                            <w:pPr>
                              <w:pStyle w:val="ListParagraph"/>
                              <w:numPr>
                                <w:ilvl w:val="0"/>
                                <w:numId w:val="34"/>
                              </w:numPr>
                              <w:ind w:left="284"/>
                              <w:rPr>
                                <w:rFonts w:asciiTheme="minorHAnsi" w:hAnsiTheme="minorHAnsi" w:cstheme="minorHAnsi"/>
                              </w:rPr>
                            </w:pPr>
                            <w:r>
                              <w:rPr>
                                <w:rFonts w:asciiTheme="minorHAnsi" w:hAnsiTheme="minorHAnsi" w:cstheme="minorHAnsi"/>
                              </w:rPr>
                              <w:t>Radio access signals</w:t>
                            </w:r>
                          </w:p>
                          <w:p w14:paraId="53C11FB0" w14:textId="77777777" w:rsidR="00D269B1" w:rsidRPr="004030CA" w:rsidRDefault="00D269B1" w:rsidP="00D269B1">
                            <w:pPr>
                              <w:pStyle w:val="ListParagraph"/>
                              <w:numPr>
                                <w:ilvl w:val="0"/>
                                <w:numId w:val="34"/>
                              </w:numPr>
                              <w:ind w:left="284"/>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for ML Functionality control messages from 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7AC8B" id="Text Box 1476081240" o:spid="_x0000_s1030" type="#_x0000_t202" style="position:absolute;margin-left:-22.4pt;margin-top:63.9pt;width:111.15pt;height:119.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" fillcolor="white [3201]" strokeweight=".5pt">
                <v:textbox>
                  <w:txbxContent>
                    <w:p w14:paraId="4F01875E" w14:textId="77777777" w:rsidR="00D269B1" w:rsidRPr="004030CA" w:rsidRDefault="00D269B1" w:rsidP="00D269B1">
                      <w:pPr>
                        <w:rPr>
                          <w:rFonts w:asciiTheme="minorHAnsi" w:hAnsiTheme="minorHAnsi" w:cstheme="minorHAnsi"/>
                          <w:b/>
                          <w:bCs/>
                        </w:rPr>
                      </w:pPr>
                      <w:r w:rsidRPr="004030CA">
                        <w:rPr>
                          <w:rFonts w:asciiTheme="minorHAnsi" w:hAnsiTheme="minorHAnsi" w:cstheme="minorHAnsi"/>
                          <w:b/>
                          <w:bCs/>
                        </w:rPr>
                        <w:t>DL air-interface (conductive/ OTA):</w:t>
                      </w:r>
                    </w:p>
                    <w:p w14:paraId="08B2F080" w14:textId="77777777" w:rsidR="00D269B1" w:rsidRDefault="00D269B1" w:rsidP="00D269B1">
                      <w:pPr>
                        <w:pStyle w:val="ListParagraph"/>
                        <w:numPr>
                          <w:ilvl w:val="0"/>
                          <w:numId w:val="34"/>
                        </w:numPr>
                        <w:ind w:left="284"/>
                        <w:rPr>
                          <w:rFonts w:asciiTheme="minorHAnsi" w:hAnsiTheme="minorHAnsi" w:cstheme="minorHAnsi"/>
                        </w:rPr>
                      </w:pPr>
                      <w:r>
                        <w:rPr>
                          <w:rFonts w:asciiTheme="minorHAnsi" w:hAnsiTheme="minorHAnsi" w:cstheme="minorHAnsi"/>
                        </w:rPr>
                        <w:t>Radio access signals</w:t>
                      </w:r>
                    </w:p>
                    <w:p w14:paraId="53C11FB0" w14:textId="77777777" w:rsidR="00D269B1" w:rsidRPr="004030CA" w:rsidRDefault="00D269B1" w:rsidP="00D269B1">
                      <w:pPr>
                        <w:pStyle w:val="ListParagraph"/>
                        <w:numPr>
                          <w:ilvl w:val="0"/>
                          <w:numId w:val="34"/>
                        </w:numPr>
                        <w:ind w:left="284"/>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for ML Functionality control messages from TE</w:t>
                      </w:r>
                    </w:p>
                  </w:txbxContent>
                </v:textbox>
              </v:shape>
            </w:pict>
          </mc:Fallback>
        </mc:AlternateContent>
      </w:r>
      <w:r>
        <w:rPr>
          <w:noProof/>
          <w:color w:val="000000" w:themeColor="text1"/>
        </w:rPr>
        <mc:AlternateContent>
          <mc:Choice Requires="wps">
            <w:drawing>
              <wp:anchor distT="0" distB="0" distL="114300" distR="114300" simplePos="0" relativeHeight="251658247" behindDoc="0" locked="0" layoutInCell="1" allowOverlap="1" wp14:anchorId="45201C29" wp14:editId="7BE527E2">
                <wp:simplePos x="0" y="0"/>
                <wp:positionH relativeFrom="column">
                  <wp:posOffset>1399337</wp:posOffset>
                </wp:positionH>
                <wp:positionV relativeFrom="paragraph">
                  <wp:posOffset>1774161</wp:posOffset>
                </wp:positionV>
                <wp:extent cx="3338264" cy="1397105"/>
                <wp:effectExtent l="0" t="0" r="14605" b="12700"/>
                <wp:wrapTopAndBottom/>
                <wp:docPr id="734376691" name="Rectangle 734376691"/>
                <wp:cNvGraphicFramePr/>
                <a:graphic xmlns:a="http://schemas.openxmlformats.org/drawingml/2006/main">
                  <a:graphicData uri="http://schemas.microsoft.com/office/word/2010/wordprocessingShape">
                    <wps:wsp>
                      <wps:cNvSpPr/>
                      <wps:spPr>
                        <a:xfrm>
                          <a:off x="0" y="0"/>
                          <a:ext cx="3338264" cy="13971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94CCF5E" id="Rectangle 734376691" o:spid="_x0000_s1026" style="position:absolute;margin-left:110.2pt;margin-top:139.7pt;width:262.85pt;height:110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" filled="f" strokecolor="black [3213]" strokeweight="1.5pt">
                <w10:wrap type="topAndBottom"/>
              </v:rect>
            </w:pict>
          </mc:Fallback>
        </mc:AlternateContent>
      </w:r>
      <w:r>
        <w:rPr>
          <w:noProof/>
          <w:color w:val="000000" w:themeColor="text1"/>
        </w:rPr>
        <mc:AlternateContent>
          <mc:Choice Requires="wps">
            <w:drawing>
              <wp:anchor distT="0" distB="0" distL="114300" distR="114300" simplePos="0" relativeHeight="251658248" behindDoc="0" locked="0" layoutInCell="1" allowOverlap="1" wp14:anchorId="213804E3" wp14:editId="7D202EA2">
                <wp:simplePos x="0" y="0"/>
                <wp:positionH relativeFrom="column">
                  <wp:posOffset>1399338</wp:posOffset>
                </wp:positionH>
                <wp:positionV relativeFrom="paragraph">
                  <wp:posOffset>76</wp:posOffset>
                </wp:positionV>
                <wp:extent cx="3316182" cy="1562669"/>
                <wp:effectExtent l="0" t="0" r="17780" b="19050"/>
                <wp:wrapTopAndBottom/>
                <wp:docPr id="503179674" name="Rectangle 503179674"/>
                <wp:cNvGraphicFramePr/>
                <a:graphic xmlns:a="http://schemas.openxmlformats.org/drawingml/2006/main">
                  <a:graphicData uri="http://schemas.microsoft.com/office/word/2010/wordprocessingShape">
                    <wps:wsp>
                      <wps:cNvSpPr/>
                      <wps:spPr>
                        <a:xfrm>
                          <a:off x="0" y="0"/>
                          <a:ext cx="3316182" cy="156266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81F1FE8" id="Rectangle 503179674" o:spid="_x0000_s1026" style="position:absolute;margin-left:110.2pt;margin-top:0;width:261.1pt;height:123.05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" filled="f" strokecolor="#1f3763 [1604]" strokeweight="1.5pt">
                <w10:wrap type="topAndBottom"/>
              </v:rect>
            </w:pict>
          </mc:Fallback>
        </mc:AlternateContent>
      </w:r>
      <w:r>
        <w:rPr>
          <w:noProof/>
          <w:color w:val="000000" w:themeColor="text1"/>
        </w:rPr>
        <mc:AlternateContent>
          <mc:Choice Requires="wps">
            <w:drawing>
              <wp:anchor distT="0" distB="0" distL="114300" distR="114300" simplePos="0" relativeHeight="251658249" behindDoc="0" locked="0" layoutInCell="1" allowOverlap="1" wp14:anchorId="56AA0991" wp14:editId="543DDE4F">
                <wp:simplePos x="0" y="0"/>
                <wp:positionH relativeFrom="column">
                  <wp:posOffset>1516429</wp:posOffset>
                </wp:positionH>
                <wp:positionV relativeFrom="paragraph">
                  <wp:posOffset>252618</wp:posOffset>
                </wp:positionV>
                <wp:extent cx="807725" cy="555393"/>
                <wp:effectExtent l="0" t="0" r="11430" b="16510"/>
                <wp:wrapTopAndBottom/>
                <wp:docPr id="1783991645" name="Rectangle: Rounded Corners 1783991645"/>
                <wp:cNvGraphicFramePr/>
                <a:graphic xmlns:a="http://schemas.openxmlformats.org/drawingml/2006/main">
                  <a:graphicData uri="http://schemas.microsoft.com/office/word/2010/wordprocessingShape">
                    <wps:wsp>
                      <wps:cNvSpPr/>
                      <wps:spPr>
                        <a:xfrm>
                          <a:off x="0" y="0"/>
                          <a:ext cx="807725" cy="555393"/>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8CEE28"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 xml:space="preserve">Signal </w:t>
                            </w:r>
                            <w:proofErr w:type="gramStart"/>
                            <w:r>
                              <w:rPr>
                                <w:rFonts w:asciiTheme="minorHAnsi" w:eastAsia="SimSun" w:hAnsi="Calibri"/>
                                <w:color w:val="000000"/>
                                <w:kern w:val="24"/>
                              </w:rPr>
                              <w:t>generator</w:t>
                            </w:r>
                            <w:proofErr w:type="gramEnd"/>
                          </w:p>
                        </w:txbxContent>
                      </wps:txbx>
                      <wps:bodyPr rtlCol="0" anchor="ctr"/>
                    </wps:wsp>
                  </a:graphicData>
                </a:graphic>
              </wp:anchor>
            </w:drawing>
          </mc:Choice>
          <mc:Fallback>
            <w:pict>
              <v:roundrect w14:anchorId="56AA0991" id="Rectangle: Rounded Corners 1783991645" o:spid="_x0000_s1031" style="position:absolute;margin-left:119.4pt;margin-top:19.9pt;width:63.6pt;height:43.75pt;z-index:25165824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" fillcolor="red" strokecolor="black [3213]" strokeweight="1pt">
                <v:stroke joinstyle="miter"/>
                <v:textbox>
                  <w:txbxContent>
                    <w:p w14:paraId="428CEE28"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 xml:space="preserve">Signal </w:t>
                      </w:r>
                      <w:proofErr w:type="gramStart"/>
                      <w:r>
                        <w:rPr>
                          <w:rFonts w:asciiTheme="minorHAnsi" w:eastAsia="SimSun" w:hAnsi="Calibri"/>
                          <w:color w:val="000000"/>
                          <w:kern w:val="24"/>
                        </w:rPr>
                        <w:t>generator</w:t>
                      </w:r>
                      <w:proofErr w:type="gramEnd"/>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58250" behindDoc="0" locked="0" layoutInCell="1" allowOverlap="1" wp14:anchorId="64866659" wp14:editId="13114285">
                <wp:simplePos x="0" y="0"/>
                <wp:positionH relativeFrom="column">
                  <wp:posOffset>3192718</wp:posOffset>
                </wp:positionH>
                <wp:positionV relativeFrom="paragraph">
                  <wp:posOffset>2246215</wp:posOffset>
                </wp:positionV>
                <wp:extent cx="852890" cy="426976"/>
                <wp:effectExtent l="0" t="0" r="23495" b="11430"/>
                <wp:wrapTopAndBottom/>
                <wp:docPr id="1536495077" name="Rectangle: Rounded Corners 1536495077"/>
                <wp:cNvGraphicFramePr/>
                <a:graphic xmlns:a="http://schemas.openxmlformats.org/drawingml/2006/main">
                  <a:graphicData uri="http://schemas.microsoft.com/office/word/2010/wordprocessingShape">
                    <wps:wsp>
                      <wps:cNvSpPr/>
                      <wps:spPr>
                        <a:xfrm>
                          <a:off x="0" y="0"/>
                          <a:ext cx="852890" cy="4269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98654"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a:graphicData>
                </a:graphic>
              </wp:anchor>
            </w:drawing>
          </mc:Choice>
          <mc:Fallback>
            <w:pict>
              <v:roundrect w14:anchorId="64866659" id="Rectangle: Rounded Corners 1536495077" o:spid="_x0000_s1032" style="position:absolute;margin-left:251.4pt;margin-top:176.85pt;width:67.15pt;height:33.6pt;z-index:25165825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" fillcolor="#9cc2e5 [1944]" strokecolor="black [3213]" strokeweight="1pt">
                <v:stroke joinstyle="miter"/>
                <v:textbox>
                  <w:txbxContent>
                    <w:p w14:paraId="18698654"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inference</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58251" behindDoc="0" locked="0" layoutInCell="1" allowOverlap="1" wp14:anchorId="1831A828" wp14:editId="440CD714">
                <wp:simplePos x="0" y="0"/>
                <wp:positionH relativeFrom="column">
                  <wp:posOffset>1399337</wp:posOffset>
                </wp:positionH>
                <wp:positionV relativeFrom="paragraph">
                  <wp:posOffset>779505</wp:posOffset>
                </wp:positionV>
                <wp:extent cx="13188" cy="1693208"/>
                <wp:effectExtent l="228600" t="0" r="63500" b="97790"/>
                <wp:wrapTopAndBottom/>
                <wp:docPr id="1609313262" name="Connector: Elbow 16093132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13188" cy="1693208"/>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CB8CF59"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26" type="#_x0000_t34" style="position:absolute;margin-left:110.2pt;margin-top:61.4pt;width:1.05pt;height:133.3pt;rotation:180;flip:y;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" adj="388800"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58252" behindDoc="0" locked="0" layoutInCell="1" allowOverlap="1" wp14:anchorId="3BA3FE38" wp14:editId="1D5C9006">
                <wp:simplePos x="0" y="0"/>
                <wp:positionH relativeFrom="column">
                  <wp:posOffset>2665194</wp:posOffset>
                </wp:positionH>
                <wp:positionV relativeFrom="paragraph">
                  <wp:posOffset>460699</wp:posOffset>
                </wp:positionV>
                <wp:extent cx="892662" cy="388768"/>
                <wp:effectExtent l="0" t="0" r="22225" b="11430"/>
                <wp:wrapTopAndBottom/>
                <wp:docPr id="1314531668" name="Rectangle: Rounded Corners 1314531668"/>
                <wp:cNvGraphicFramePr/>
                <a:graphic xmlns:a="http://schemas.openxmlformats.org/drawingml/2006/main">
                  <a:graphicData uri="http://schemas.microsoft.com/office/word/2010/wordprocessingShape">
                    <wps:wsp>
                      <wps:cNvSpPr/>
                      <wps:spPr>
                        <a:xfrm>
                          <a:off x="0" y="0"/>
                          <a:ext cx="892662" cy="388768"/>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0045ED"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a:graphicData>
                </a:graphic>
              </wp:anchor>
            </w:drawing>
          </mc:Choice>
          <mc:Fallback>
            <w:pict>
              <v:roundrect w14:anchorId="3BA3FE38" id="Rectangle: Rounded Corners 1314531668" o:spid="_x0000_s1033" style="position:absolute;margin-left:209.85pt;margin-top:36.3pt;width:70.3pt;height:30.6pt;z-index:2516582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" fillcolor="#92d050" strokecolor="black [3213]" strokeweight="1pt">
                <v:stroke joinstyle="miter"/>
                <v:textbox>
                  <w:txbxContent>
                    <w:p w14:paraId="430045ED"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58253" behindDoc="0" locked="0" layoutInCell="1" allowOverlap="1" wp14:anchorId="030DFC51" wp14:editId="4A956380">
                <wp:simplePos x="0" y="0"/>
                <wp:positionH relativeFrom="column">
                  <wp:posOffset>3830740</wp:posOffset>
                </wp:positionH>
                <wp:positionV relativeFrom="paragraph">
                  <wp:posOffset>1320015</wp:posOffset>
                </wp:positionV>
                <wp:extent cx="2043037" cy="273469"/>
                <wp:effectExtent l="0" t="67627" r="23177" b="23178"/>
                <wp:wrapTopAndBottom/>
                <wp:docPr id="2023066637" name="Connector: Elbow 20230666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2043037" cy="273469"/>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88FEFA" id="Connector: Elbow 2023066637" o:spid="_x0000_s1026" type="#_x0000_t34" style="position:absolute;margin-left:301.65pt;margin-top:103.95pt;width:160.85pt;height:21.55pt;rotation:90;flip:y;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" adj="21644"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58246" behindDoc="0" locked="0" layoutInCell="1" allowOverlap="1" wp14:anchorId="6017088E" wp14:editId="6EB0255F">
                <wp:simplePos x="0" y="0"/>
                <wp:positionH relativeFrom="column">
                  <wp:posOffset>1544970</wp:posOffset>
                </wp:positionH>
                <wp:positionV relativeFrom="paragraph">
                  <wp:posOffset>1226828</wp:posOffset>
                </wp:positionV>
                <wp:extent cx="2750205" cy="272596"/>
                <wp:effectExtent l="0" t="0" r="12065" b="13335"/>
                <wp:wrapTopAndBottom/>
                <wp:docPr id="457308850" name="Rectangle: Rounded Corners 457308850"/>
                <wp:cNvGraphicFramePr/>
                <a:graphic xmlns:a="http://schemas.openxmlformats.org/drawingml/2006/main">
                  <a:graphicData uri="http://schemas.microsoft.com/office/word/2010/wordprocessingShape">
                    <wps:wsp>
                      <wps:cNvSpPr/>
                      <wps:spPr>
                        <a:xfrm>
                          <a:off x="0" y="0"/>
                          <a:ext cx="2750205" cy="27259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F447A7" w14:textId="77777777" w:rsidR="00D269B1" w:rsidRDefault="00D269B1" w:rsidP="00D269B1">
                            <w:pPr>
                              <w:rPr>
                                <w:rFonts w:asciiTheme="minorHAnsi" w:eastAsia="SimSun" w:hAnsi="Calibri"/>
                                <w:color w:val="000000"/>
                                <w:kern w:val="24"/>
                              </w:rPr>
                            </w:pPr>
                            <w:r>
                              <w:rPr>
                                <w:rFonts w:asciiTheme="minorHAnsi" w:eastAsia="SimSun" w:hAnsi="Calibri"/>
                                <w:color w:val="000000"/>
                                <w:kern w:val="24"/>
                              </w:rPr>
                              <w:t>Test configuration/</w:t>
                            </w:r>
                            <w:proofErr w:type="gramStart"/>
                            <w:r>
                              <w:rPr>
                                <w:rFonts w:asciiTheme="minorHAnsi" w:eastAsia="SimSun" w:hAnsi="Calibri"/>
                                <w:color w:val="000000"/>
                                <w:kern w:val="24"/>
                              </w:rPr>
                              <w:t>controller</w:t>
                            </w:r>
                            <w:proofErr w:type="gramEnd"/>
                          </w:p>
                        </w:txbxContent>
                      </wps:txbx>
                      <wps:bodyPr wrap="square" rtlCol="0" anchor="ctr">
                        <a:noAutofit/>
                      </wps:bodyPr>
                    </wps:wsp>
                  </a:graphicData>
                </a:graphic>
              </wp:anchor>
            </w:drawing>
          </mc:Choice>
          <mc:Fallback>
            <w:pict>
              <v:roundrect w14:anchorId="6017088E" id="Rectangle: Rounded Corners 457308850" o:spid="_x0000_s1034" style="position:absolute;margin-left:121.65pt;margin-top:96.6pt;width:216.55pt;height:21.45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" fillcolor="#fbe4d5 [661]" strokecolor="black [3213]" strokeweight="1pt">
                <v:stroke joinstyle="miter"/>
                <v:textbox>
                  <w:txbxContent>
                    <w:p w14:paraId="71F447A7" w14:textId="77777777" w:rsidR="00D269B1" w:rsidRDefault="00D269B1" w:rsidP="00D269B1">
                      <w:pPr>
                        <w:rPr>
                          <w:rFonts w:asciiTheme="minorHAnsi" w:eastAsia="SimSun" w:hAnsi="Calibri"/>
                          <w:color w:val="000000"/>
                          <w:kern w:val="24"/>
                        </w:rPr>
                      </w:pPr>
                      <w:r>
                        <w:rPr>
                          <w:rFonts w:asciiTheme="minorHAnsi" w:eastAsia="SimSun" w:hAnsi="Calibri"/>
                          <w:color w:val="000000"/>
                          <w:kern w:val="24"/>
                        </w:rPr>
                        <w:t>Test configuration/</w:t>
                      </w:r>
                      <w:proofErr w:type="gramStart"/>
                      <w:r>
                        <w:rPr>
                          <w:rFonts w:asciiTheme="minorHAnsi" w:eastAsia="SimSun" w:hAnsi="Calibri"/>
                          <w:color w:val="000000"/>
                          <w:kern w:val="24"/>
                        </w:rPr>
                        <w:t>controller</w:t>
                      </w:r>
                      <w:proofErr w:type="gramEnd"/>
                    </w:p>
                  </w:txbxContent>
                </v:textbox>
                <w10:wrap type="topAndBottom"/>
              </v:roundrect>
            </w:pict>
          </mc:Fallback>
        </mc:AlternateContent>
      </w:r>
      <w:r>
        <w:rPr>
          <w:noProof/>
          <w:color w:val="000000" w:themeColor="text1"/>
        </w:rPr>
        <mc:AlternateContent>
          <mc:Choice Requires="wpg">
            <w:drawing>
              <wp:anchor distT="0" distB="0" distL="114300" distR="114300" simplePos="0" relativeHeight="251658261" behindDoc="0" locked="0" layoutInCell="1" allowOverlap="1" wp14:anchorId="76969C07" wp14:editId="0AECB5C0">
                <wp:simplePos x="0" y="0"/>
                <wp:positionH relativeFrom="column">
                  <wp:posOffset>2412328</wp:posOffset>
                </wp:positionH>
                <wp:positionV relativeFrom="paragraph">
                  <wp:posOffset>19346</wp:posOffset>
                </wp:positionV>
                <wp:extent cx="1409750" cy="1005511"/>
                <wp:effectExtent l="0" t="0" r="19050" b="23495"/>
                <wp:wrapTopAndBottom/>
                <wp:docPr id="984644407" name="Group 984644407"/>
                <wp:cNvGraphicFramePr/>
                <a:graphic xmlns:a="http://schemas.openxmlformats.org/drawingml/2006/main">
                  <a:graphicData uri="http://schemas.microsoft.com/office/word/2010/wordprocessingGroup">
                    <wpg:wgp>
                      <wpg:cNvGrpSpPr/>
                      <wpg:grpSpPr>
                        <a:xfrm>
                          <a:off x="0" y="0"/>
                          <a:ext cx="1409750" cy="1005511"/>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E5850"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2D0B2DDA" w14:textId="77777777" w:rsidR="00D269B1" w:rsidRPr="00C92EFA" w:rsidRDefault="00D269B1" w:rsidP="00D269B1">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wgp>
                  </a:graphicData>
                </a:graphic>
              </wp:anchor>
            </w:drawing>
          </mc:Choice>
          <mc:Fallback>
            <w:pict>
              <v:group w14:anchorId="76969C07" id="Group 984644407" o:spid="_x0000_s1035" style="position:absolute;margin-left:189.95pt;margin-top:1.5pt;width:111pt;height:79.15pt;z-index:251658261" coordorigin="10779,237" coordsize="19337,1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&#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630E5850"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2D0B2DDA" w14:textId="77777777" w:rsidR="00D269B1" w:rsidRPr="00C92EFA" w:rsidRDefault="00D269B1" w:rsidP="00D269B1">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w10:wrap type="topAndBottom"/>
              </v:group>
            </w:pict>
          </mc:Fallback>
        </mc:AlternateContent>
      </w:r>
      <w:r>
        <w:rPr>
          <w:noProof/>
          <w:color w:val="000000" w:themeColor="text1"/>
        </w:rPr>
        <mc:AlternateContent>
          <mc:Choice Requires="wps">
            <w:drawing>
              <wp:anchor distT="0" distB="0" distL="114300" distR="114300" simplePos="0" relativeHeight="251658256" behindDoc="0" locked="0" layoutInCell="1" allowOverlap="1" wp14:anchorId="36054E4F" wp14:editId="0499F216">
                <wp:simplePos x="0" y="0"/>
                <wp:positionH relativeFrom="column">
                  <wp:posOffset>4737601</wp:posOffset>
                </wp:positionH>
                <wp:positionV relativeFrom="paragraph">
                  <wp:posOffset>2472715</wp:posOffset>
                </wp:positionV>
                <wp:extent cx="251391" cy="5555"/>
                <wp:effectExtent l="0" t="0" r="15875" b="33020"/>
                <wp:wrapTopAndBottom/>
                <wp:docPr id="1030001935" name="Straight Connector 10300019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51391" cy="55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35E23A" id="Straight Connector 1030001935" o:spid="_x0000_s1026" style="position:absolute;flip:x y;z-index:251658256;visibility:visible;mso-wrap-style:square;mso-wrap-distance-left:9pt;mso-wrap-distance-top:0;mso-wrap-distance-right:9pt;mso-wrap-distance-bottom:0;mso-position-horizontal:absolute;mso-position-horizontal-relative:text;mso-position-vertical:absolute;mso-position-vertical-relative:text" from="373.05pt,194.7pt" to="392.85pt,1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" strokecolor="black [3213]" strokeweight="1pt">
                <v:stroke joinstyle="miter"/>
                <o:lock v:ext="edit" shapetype="f"/>
                <w10:wrap type="topAndBottom"/>
              </v:line>
            </w:pict>
          </mc:Fallback>
        </mc:AlternateContent>
      </w:r>
      <w:r>
        <w:rPr>
          <w:noProof/>
          <w:color w:val="000000" w:themeColor="text1"/>
        </w:rPr>
        <mc:AlternateContent>
          <mc:Choice Requires="wps">
            <w:drawing>
              <wp:anchor distT="0" distB="0" distL="114300" distR="114300" simplePos="0" relativeHeight="251658240" behindDoc="0" locked="0" layoutInCell="1" allowOverlap="1" wp14:anchorId="20E8F11D" wp14:editId="2376A514">
                <wp:simplePos x="0" y="0"/>
                <wp:positionH relativeFrom="column">
                  <wp:posOffset>2888687</wp:posOffset>
                </wp:positionH>
                <wp:positionV relativeFrom="paragraph">
                  <wp:posOffset>1069234</wp:posOffset>
                </wp:positionV>
                <wp:extent cx="0" cy="163056"/>
                <wp:effectExtent l="76200" t="38100" r="57150" b="27940"/>
                <wp:wrapTopAndBottom/>
                <wp:docPr id="281655413" name="Straight Arrow Connector 2816554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1630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72953DA" id="_x0000_t32" coordsize="21600,21600" o:spt="32" o:oned="t" path="m,l21600,21600e" filled="f">
                <v:path arrowok="t" fillok="f" o:connecttype="none"/>
                <o:lock v:ext="edit" shapetype="t"/>
              </v:shapetype>
              <v:shape id="Straight Arrow Connector 281655413" o:spid="_x0000_s1026" type="#_x0000_t32" style="position:absolute;margin-left:227.45pt;margin-top:84.2pt;width:0;height:12.85pt;rotation:18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" strokecolor="#44546a [3215]" strokeweight="1pt">
                <v:stroke endarrow="block" joinstyle="miter"/>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58241" behindDoc="0" locked="0" layoutInCell="1" allowOverlap="1" wp14:anchorId="19A7A4F1" wp14:editId="4F6F7FA0">
                <wp:simplePos x="0" y="0"/>
                <wp:positionH relativeFrom="column">
                  <wp:posOffset>2927159</wp:posOffset>
                </wp:positionH>
                <wp:positionV relativeFrom="paragraph">
                  <wp:posOffset>2079763</wp:posOffset>
                </wp:positionV>
                <wp:extent cx="287016" cy="284781"/>
                <wp:effectExtent l="0" t="0" r="75565" b="58420"/>
                <wp:wrapTopAndBottom/>
                <wp:docPr id="173299316" name="Straight Arrow Connector 173299316"/>
                <wp:cNvGraphicFramePr/>
                <a:graphic xmlns:a="http://schemas.openxmlformats.org/drawingml/2006/main">
                  <a:graphicData uri="http://schemas.microsoft.com/office/word/2010/wordprocessingShape">
                    <wps:wsp>
                      <wps:cNvCnPr/>
                      <wps:spPr>
                        <a:xfrm rot="10800000" flipH="1" flipV="1">
                          <a:off x="0" y="0"/>
                          <a:ext cx="287016" cy="28478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2BB04F" id="Straight Arrow Connector 173299316" o:spid="_x0000_s1026" type="#_x0000_t32" style="position:absolute;margin-left:230.5pt;margin-top:163.75pt;width:22.6pt;height:22.4pt;rotation:180;flip:x 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58242" behindDoc="0" locked="0" layoutInCell="1" allowOverlap="1" wp14:anchorId="0380014F" wp14:editId="60BEE18E">
                <wp:simplePos x="0" y="0"/>
                <wp:positionH relativeFrom="column">
                  <wp:posOffset>2884845</wp:posOffset>
                </wp:positionH>
                <wp:positionV relativeFrom="paragraph">
                  <wp:posOffset>2482108</wp:posOffset>
                </wp:positionV>
                <wp:extent cx="312078" cy="253643"/>
                <wp:effectExtent l="38100" t="0" r="31115" b="51435"/>
                <wp:wrapTopAndBottom/>
                <wp:docPr id="88744977" name="Straight Arrow Connector 88744977"/>
                <wp:cNvGraphicFramePr/>
                <a:graphic xmlns:a="http://schemas.openxmlformats.org/drawingml/2006/main">
                  <a:graphicData uri="http://schemas.microsoft.com/office/word/2010/wordprocessingShape">
                    <wps:wsp>
                      <wps:cNvCnPr/>
                      <wps:spPr>
                        <a:xfrm rot="10800000" flipV="1">
                          <a:off x="0" y="0"/>
                          <a:ext cx="312078" cy="25364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D6A4CA" id="Straight Arrow Connector 88744977" o:spid="_x0000_s1026" type="#_x0000_t32" style="position:absolute;margin-left:227.15pt;margin-top:195.45pt;width:24.55pt;height:19.95pt;rotation:180;flip:y;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58243" behindDoc="0" locked="0" layoutInCell="1" allowOverlap="1" wp14:anchorId="15DFE4B9" wp14:editId="49564268">
                <wp:simplePos x="0" y="0"/>
                <wp:positionH relativeFrom="column">
                  <wp:posOffset>2028841</wp:posOffset>
                </wp:positionH>
                <wp:positionV relativeFrom="paragraph">
                  <wp:posOffset>1942119</wp:posOffset>
                </wp:positionV>
                <wp:extent cx="886576" cy="1012817"/>
                <wp:effectExtent l="0" t="0" r="27940" b="16510"/>
                <wp:wrapTopAndBottom/>
                <wp:docPr id="1797056644" name="Rectangle: Rounded Corners 1797056644"/>
                <wp:cNvGraphicFramePr/>
                <a:graphic xmlns:a="http://schemas.openxmlformats.org/drawingml/2006/main">
                  <a:graphicData uri="http://schemas.microsoft.com/office/word/2010/wordprocessingShape">
                    <wps:wsp>
                      <wps:cNvSpPr/>
                      <wps:spPr>
                        <a:xfrm>
                          <a:off x="0" y="0"/>
                          <a:ext cx="886576" cy="1012817"/>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8BC580" w14:textId="77777777" w:rsidR="00D269B1" w:rsidRPr="00071E85" w:rsidRDefault="00D269B1" w:rsidP="00D269B1">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a:graphicData>
                </a:graphic>
              </wp:anchor>
            </w:drawing>
          </mc:Choice>
          <mc:Fallback>
            <w:pict>
              <v:roundrect w14:anchorId="15DFE4B9" id="Rectangle: Rounded Corners 1797056644" o:spid="_x0000_s1038" style="position:absolute;margin-left:159.75pt;margin-top:152.9pt;width:69.8pt;height:79.7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" fillcolor="#92d050" strokecolor="black [3213]" strokeweight="1pt">
                <v:stroke joinstyle="miter"/>
                <v:textbox>
                  <w:txbxContent>
                    <w:p w14:paraId="6B8BC580" w14:textId="77777777" w:rsidR="00D269B1" w:rsidRPr="00071E85" w:rsidRDefault="00D269B1" w:rsidP="00D269B1">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58244" behindDoc="0" locked="0" layoutInCell="1" allowOverlap="1" wp14:anchorId="0D3E6846" wp14:editId="2E330CC3">
                <wp:simplePos x="0" y="0"/>
                <wp:positionH relativeFrom="column">
                  <wp:posOffset>3859429</wp:posOffset>
                </wp:positionH>
                <wp:positionV relativeFrom="paragraph">
                  <wp:posOffset>567934</wp:posOffset>
                </wp:positionV>
                <wp:extent cx="856090" cy="263834"/>
                <wp:effectExtent l="0" t="0" r="20320" b="22225"/>
                <wp:wrapTopAndBottom/>
                <wp:docPr id="840992300" name="Rectangle: Rounded Corners 840992300"/>
                <wp:cNvGraphicFramePr/>
                <a:graphic xmlns:a="http://schemas.openxmlformats.org/drawingml/2006/main">
                  <a:graphicData uri="http://schemas.microsoft.com/office/word/2010/wordprocessingShape">
                    <wps:wsp>
                      <wps:cNvSpPr/>
                      <wps:spPr>
                        <a:xfrm>
                          <a:off x="0" y="0"/>
                          <a:ext cx="856090" cy="263834"/>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FC9AF"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a:graphicData>
                </a:graphic>
              </wp:anchor>
            </w:drawing>
          </mc:Choice>
          <mc:Fallback>
            <w:pict>
              <v:roundrect w14:anchorId="0D3E6846" id="Rectangle: Rounded Corners 840992300" o:spid="_x0000_s1039" style="position:absolute;margin-left:303.9pt;margin-top:44.7pt;width:67.4pt;height:20.7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" fillcolor="yellow" strokecolor="black [3213]" strokeweight="1pt">
                <v:stroke joinstyle="miter"/>
                <v:textbox>
                  <w:txbxContent>
                    <w:p w14:paraId="593FC9AF" w14:textId="77777777" w:rsidR="00D269B1" w:rsidRDefault="00D269B1" w:rsidP="00D269B1">
                      <w:pPr>
                        <w:jc w:val="center"/>
                        <w:rPr>
                          <w:rFonts w:asciiTheme="minorHAnsi" w:eastAsia="SimSun" w:hAnsi="Calibri"/>
                          <w:color w:val="000000"/>
                          <w:kern w:val="24"/>
                        </w:rPr>
                      </w:pPr>
                      <w:r>
                        <w:rPr>
                          <w:rFonts w:asciiTheme="minorHAnsi" w:eastAsia="SimSun" w:hAnsi="Calibri"/>
                          <w:color w:val="000000"/>
                          <w:kern w:val="24"/>
                        </w:rPr>
                        <w:t>Verification</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58245" behindDoc="0" locked="0" layoutInCell="1" allowOverlap="1" wp14:anchorId="777D6BAE" wp14:editId="2198E00F">
                <wp:simplePos x="0" y="0"/>
                <wp:positionH relativeFrom="column">
                  <wp:posOffset>1940154</wp:posOffset>
                </wp:positionH>
                <wp:positionV relativeFrom="paragraph">
                  <wp:posOffset>820415</wp:posOffset>
                </wp:positionV>
                <wp:extent cx="0" cy="407640"/>
                <wp:effectExtent l="76200" t="38100" r="57150" b="12065"/>
                <wp:wrapTopAndBottom/>
                <wp:docPr id="292663" name="Straight Arrow Connector 292663"/>
                <wp:cNvGraphicFramePr/>
                <a:graphic xmlns:a="http://schemas.openxmlformats.org/drawingml/2006/main">
                  <a:graphicData uri="http://schemas.microsoft.com/office/word/2010/wordprocessingShape">
                    <wps:wsp>
                      <wps:cNvCnPr/>
                      <wps:spPr>
                        <a:xfrm rot="10800000">
                          <a:off x="0" y="0"/>
                          <a:ext cx="0" cy="4076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5663BB" id="Straight Arrow Connector 292663" o:spid="_x0000_s1026" type="#_x0000_t32" style="position:absolute;margin-left:152.75pt;margin-top:64.6pt;width:0;height:32.1pt;rotation:18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58257" behindDoc="0" locked="0" layoutInCell="1" allowOverlap="1" wp14:anchorId="00D85E05" wp14:editId="079B8CA2">
                <wp:simplePos x="0" y="0"/>
                <wp:positionH relativeFrom="column">
                  <wp:posOffset>4097945</wp:posOffset>
                </wp:positionH>
                <wp:positionV relativeFrom="paragraph">
                  <wp:posOffset>849468</wp:posOffset>
                </wp:positionV>
                <wp:extent cx="0" cy="390332"/>
                <wp:effectExtent l="76200" t="38100" r="57150" b="10160"/>
                <wp:wrapTopAndBottom/>
                <wp:docPr id="1175115100" name="Straight Arrow Connector 1175115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9033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8B1ED6" id="Straight Arrow Connector 1175115100" o:spid="_x0000_s1026" type="#_x0000_t32" style="position:absolute;margin-left:322.65pt;margin-top:66.9pt;width:0;height:30.75pt;flip:y;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" strokecolor="#44546a [3215]" strokeweight="1pt">
                <v:stroke endarrow="block" joinstyle="miter"/>
                <o:lock v:ext="edit" shapetype="f"/>
                <w10:wrap type="topAndBottom"/>
              </v:shape>
            </w:pict>
          </mc:Fallback>
        </mc:AlternateContent>
      </w:r>
    </w:p>
    <w:p w14:paraId="2AED92AE" w14:textId="77777777" w:rsidR="00D269B1" w:rsidRPr="000E21DA" w:rsidRDefault="00D269B1" w:rsidP="00D269B1">
      <w:pPr>
        <w:pStyle w:val="RAN4proposal"/>
        <w:ind w:left="360" w:hanging="360"/>
      </w:pPr>
      <w:bookmarkStart w:id="26" w:name="_Toc158917234"/>
      <w:bookmarkStart w:id="27" w:name="_Toc163136349"/>
      <w:r>
        <w:t>RAN4 to agree that the description of the r</w:t>
      </w:r>
      <w:r w:rsidRPr="008357DB">
        <w:t xml:space="preserve">eference block diagram </w:t>
      </w:r>
      <w:r>
        <w:t>in Figure 7.3.2.3-1 in TR38.843 requires clarifications for at least the following items:</w:t>
      </w:r>
      <w:bookmarkEnd w:id="26"/>
      <w:bookmarkEnd w:id="27"/>
    </w:p>
    <w:p w14:paraId="7720EE48" w14:textId="77777777" w:rsidR="00D269B1" w:rsidRDefault="00D269B1" w:rsidP="00D269B1">
      <w:pPr>
        <w:pStyle w:val="RAN4proposal"/>
        <w:numPr>
          <w:ilvl w:val="0"/>
          <w:numId w:val="35"/>
        </w:numPr>
      </w:pPr>
      <w:bookmarkStart w:id="28" w:name="_Toc158917235"/>
      <w:bookmarkStart w:id="29" w:name="_Toc163136350"/>
      <w:r>
        <w:t>The role and meaning of the ‘LCM’ blocks in the TE and DUT</w:t>
      </w:r>
      <w:bookmarkEnd w:id="28"/>
      <w:bookmarkEnd w:id="29"/>
    </w:p>
    <w:p w14:paraId="45622E87" w14:textId="77777777" w:rsidR="00D269B1" w:rsidRPr="000E21DA" w:rsidRDefault="00D269B1" w:rsidP="00D269B1">
      <w:pPr>
        <w:pStyle w:val="RAN4proposal"/>
        <w:numPr>
          <w:ilvl w:val="0"/>
          <w:numId w:val="35"/>
        </w:numPr>
      </w:pPr>
      <w:bookmarkStart w:id="30" w:name="_Toc158917236"/>
      <w:bookmarkStart w:id="31" w:name="_Toc163136351"/>
      <w:r w:rsidRPr="000E21DA">
        <w:t xml:space="preserve">The role and meaning of the </w:t>
      </w:r>
      <w:r>
        <w:t>‘</w:t>
      </w:r>
      <w:r w:rsidRPr="000E21DA">
        <w:t>AI/ML functions</w:t>
      </w:r>
      <w:r>
        <w:t>’</w:t>
      </w:r>
      <w:r w:rsidRPr="000E21DA">
        <w:t xml:space="preserve"> block in the TE</w:t>
      </w:r>
      <w:bookmarkEnd w:id="30"/>
      <w:bookmarkEnd w:id="31"/>
      <w:r w:rsidRPr="000E21DA">
        <w:t xml:space="preserve"> </w:t>
      </w:r>
    </w:p>
    <w:p w14:paraId="629FB9F2" w14:textId="77777777" w:rsidR="00D269B1" w:rsidRPr="000E21DA" w:rsidRDefault="00D269B1" w:rsidP="00D269B1">
      <w:pPr>
        <w:pStyle w:val="RAN4proposal"/>
        <w:numPr>
          <w:ilvl w:val="0"/>
          <w:numId w:val="35"/>
        </w:numPr>
      </w:pPr>
      <w:bookmarkStart w:id="32" w:name="_Toc158917237"/>
      <w:bookmarkStart w:id="33" w:name="_Toc163136352"/>
      <w:r w:rsidRPr="000E21DA">
        <w:t xml:space="preserve">The role and meaning of the </w:t>
      </w:r>
      <w:r>
        <w:t>‘</w:t>
      </w:r>
      <w:r w:rsidRPr="000E21DA">
        <w:t>Inference</w:t>
      </w:r>
      <w:r>
        <w:t>’</w:t>
      </w:r>
      <w:r w:rsidRPr="000E21DA">
        <w:t xml:space="preserve"> block in the DUT</w:t>
      </w:r>
      <w:bookmarkEnd w:id="32"/>
      <w:bookmarkEnd w:id="33"/>
    </w:p>
    <w:p w14:paraId="49EC771E" w14:textId="77777777" w:rsidR="005F7212" w:rsidRDefault="00D269B1" w:rsidP="00D269B1">
      <w:pPr>
        <w:pStyle w:val="RAN4proposal"/>
        <w:numPr>
          <w:ilvl w:val="0"/>
          <w:numId w:val="35"/>
        </w:numPr>
      </w:pPr>
      <w:bookmarkStart w:id="34" w:name="_Toc158917238"/>
      <w:bookmarkStart w:id="35" w:name="_Toc163136353"/>
      <w:r w:rsidRPr="000E21DA">
        <w:t xml:space="preserve">The role and meaning of the </w:t>
      </w:r>
      <w:r>
        <w:t>‘</w:t>
      </w:r>
      <w:r w:rsidRPr="000E21DA">
        <w:t>Verification</w:t>
      </w:r>
      <w:r>
        <w:t>’</w:t>
      </w:r>
      <w:r w:rsidRPr="000E21DA">
        <w:t xml:space="preserve"> block in the TE</w:t>
      </w:r>
      <w:bookmarkStart w:id="36" w:name="_Toc158917239"/>
      <w:bookmarkEnd w:id="34"/>
      <w:bookmarkEnd w:id="35"/>
    </w:p>
    <w:p w14:paraId="2C883708" w14:textId="7E0CBE46" w:rsidR="00D269B1" w:rsidRPr="005F7212" w:rsidRDefault="00D269B1" w:rsidP="00D269B1">
      <w:pPr>
        <w:pStyle w:val="RAN4proposal"/>
        <w:numPr>
          <w:ilvl w:val="0"/>
          <w:numId w:val="35"/>
        </w:numPr>
      </w:pPr>
      <w:r>
        <w:t xml:space="preserve">The signaling/messages assumed on the physical links between the TE/gNB and DUT/UE – see </w:t>
      </w:r>
      <w:r>
        <w:fldChar w:fldCharType="begin"/>
      </w:r>
      <w:r>
        <w:instrText xml:space="preserve"> REF _Ref158892006 \h  \* MERGEFORMAT </w:instrText>
      </w:r>
      <w:r>
        <w:fldChar w:fldCharType="separate"/>
      </w:r>
      <w:r>
        <w:t>Figure 2</w:t>
      </w:r>
      <w:r>
        <w:fldChar w:fldCharType="end"/>
      </w:r>
      <w:r>
        <w:t>.</w:t>
      </w:r>
      <w:bookmarkEnd w:id="36"/>
    </w:p>
    <w:p w14:paraId="1A14F452" w14:textId="77777777" w:rsidR="00A43458" w:rsidRDefault="00A43458" w:rsidP="00A43458">
      <w:pPr>
        <w:rPr>
          <w:lang w:val="en-US"/>
        </w:rPr>
      </w:pPr>
    </w:p>
    <w:p w14:paraId="7536D432" w14:textId="77777777" w:rsidR="00A9159D" w:rsidRDefault="00A9159D" w:rsidP="00A43458">
      <w:pPr>
        <w:rPr>
          <w:lang w:val="en-US"/>
        </w:rPr>
      </w:pPr>
    </w:p>
    <w:p w14:paraId="6ED97220" w14:textId="77777777" w:rsidR="00CD7492" w:rsidRPr="00614DD8" w:rsidRDefault="00CD7492" w:rsidP="00A37002">
      <w:pPr>
        <w:pStyle w:val="RAN4H1"/>
        <w:rPr>
          <w:lang w:val="en-US"/>
        </w:rPr>
      </w:pPr>
      <w:bookmarkStart w:id="37" w:name="_Toc116995848"/>
      <w:r w:rsidRPr="00614DD8">
        <w:rPr>
          <w:lang w:val="en-US"/>
        </w:rPr>
        <w:t>Conclusion</w:t>
      </w:r>
      <w:bookmarkEnd w:id="37"/>
    </w:p>
    <w:p w14:paraId="26FC3741" w14:textId="68873114" w:rsidR="00381F95" w:rsidRPr="005F79FA" w:rsidRDefault="005F79FA" w:rsidP="00936159">
      <w:r>
        <w:t xml:space="preserve">In this papers we </w:t>
      </w:r>
      <w:r w:rsidR="00AA13C5">
        <w:t xml:space="preserve">further discuss some of the general aspects of RAN4 </w:t>
      </w:r>
      <w:r w:rsidR="00AD44AC">
        <w:t xml:space="preserve">requirements/testing of AI/ML based models/functionalities. </w:t>
      </w:r>
    </w:p>
    <w:p w14:paraId="2203EFFE" w14:textId="77777777" w:rsidR="00381F95" w:rsidRDefault="00381F95" w:rsidP="00936159">
      <w:pPr>
        <w:rPr>
          <w:lang w:val="en-US"/>
        </w:rPr>
      </w:pPr>
      <w:r w:rsidRPr="00614DD8">
        <w:rPr>
          <w:lang w:val="en-US"/>
        </w:rPr>
        <w:lastRenderedPageBreak/>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1A3B981" w14:textId="357870EF" w:rsidR="005928BC" w:rsidRPr="005928BC" w:rsidRDefault="005928BC" w:rsidP="00936159">
      <w:pPr>
        <w:rPr>
          <w:b/>
          <w:bCs/>
          <w:u w:val="single"/>
          <w:lang w:val="en-150"/>
        </w:rPr>
      </w:pPr>
      <w:r w:rsidRPr="005928BC">
        <w:rPr>
          <w:b/>
          <w:bCs/>
          <w:u w:val="single"/>
          <w:lang w:val="en-150"/>
        </w:rPr>
        <w:t xml:space="preserve">On </w:t>
      </w:r>
      <w:r>
        <w:rPr>
          <w:b/>
          <w:bCs/>
          <w:u w:val="single"/>
          <w:lang w:val="en-150"/>
        </w:rPr>
        <w:t>p</w:t>
      </w:r>
      <w:r w:rsidRPr="005928BC">
        <w:rPr>
          <w:b/>
          <w:bCs/>
          <w:u w:val="single"/>
          <w:lang w:val="en-150"/>
        </w:rPr>
        <w:t>ost-deployment handling:</w:t>
      </w:r>
    </w:p>
    <w:p w14:paraId="74583C43" w14:textId="40AD5E85" w:rsidR="00AD44AC" w:rsidRDefault="005928BC" w:rsidP="00936159">
      <w:pPr>
        <w:rPr>
          <w:lang w:val="en-US"/>
        </w:rPr>
      </w:pPr>
      <w:r w:rsidRPr="005928BC">
        <w:rPr>
          <w:b/>
          <w:bCs/>
          <w:lang w:val="en-US"/>
        </w:rPr>
        <w:t>Observation 1</w:t>
      </w:r>
      <w:r w:rsidRPr="005928BC">
        <w:rPr>
          <w:lang w:val="en-US"/>
        </w:rPr>
        <w:t>: The challenge of AI/ML model/functionality flexibility is how to ensure that the device that has passed conformance testing with one version of AI/ML model/functionality can also pass the same test after the upgrade/change of the model/functionality.</w:t>
      </w:r>
    </w:p>
    <w:p w14:paraId="289F2E34" w14:textId="77777777" w:rsidR="005928BC" w:rsidRPr="005928BC" w:rsidRDefault="005928BC" w:rsidP="005928BC">
      <w:pPr>
        <w:rPr>
          <w:lang w:val="en-US"/>
        </w:rPr>
      </w:pPr>
      <w:r w:rsidRPr="005928BC">
        <w:rPr>
          <w:b/>
          <w:bCs/>
          <w:lang w:val="en-US"/>
        </w:rPr>
        <w:t>Observation 2</w:t>
      </w:r>
      <w:r w:rsidRPr="005928BC">
        <w:rPr>
          <w:lang w:val="en-US"/>
        </w:rPr>
        <w:t>: Frequent updates to the models/functionality will prolong the turnaround time of conformance of a model before its deployment in case of conformance testing before any deployment (Option 1).</w:t>
      </w:r>
    </w:p>
    <w:p w14:paraId="4AA02153" w14:textId="3ADB0D2C" w:rsidR="005928BC" w:rsidRPr="005928BC" w:rsidRDefault="005928BC" w:rsidP="005928BC">
      <w:pPr>
        <w:rPr>
          <w:b/>
          <w:bCs/>
          <w:lang w:val="en-US"/>
        </w:rPr>
      </w:pPr>
      <w:r w:rsidRPr="005928BC">
        <w:rPr>
          <w:b/>
          <w:bCs/>
          <w:lang w:val="en-US"/>
        </w:rPr>
        <w:t>Proposal 1: Conformance testing for updated AI model/functionality before deployment (Option 1) is feasible in the case of declared centralized changes/updates to the models/functionalities (e.g., based on offline (re)training).</w:t>
      </w:r>
    </w:p>
    <w:p w14:paraId="2423CA05" w14:textId="126BDA18" w:rsidR="005928BC" w:rsidRPr="005928BC" w:rsidRDefault="005928BC" w:rsidP="008C39F7">
      <w:pPr>
        <w:rPr>
          <w:b/>
          <w:bCs/>
          <w:lang w:val="en-150"/>
        </w:rPr>
      </w:pPr>
      <w:bookmarkStart w:id="38" w:name="_Toc116995849"/>
      <w:r w:rsidRPr="005928BC">
        <w:rPr>
          <w:b/>
          <w:bCs/>
          <w:lang w:val="en-150"/>
        </w:rPr>
        <w:t>Proposal 2: RAN4 to ensure (and to clarify in Option2: performance monitoring-based post-deployment handling) that in the case of identified performance issues, the fallback/change of the AI/ML model/functionality shall be allowed only to the model/functionality/legacy feature that has passed conformance testing.</w:t>
      </w:r>
    </w:p>
    <w:p w14:paraId="182752FE" w14:textId="49AC5210" w:rsidR="005928BC" w:rsidRDefault="005928BC" w:rsidP="008C39F7">
      <w:pPr>
        <w:rPr>
          <w:lang w:val="en-150"/>
        </w:rPr>
      </w:pPr>
      <w:r w:rsidRPr="005928BC">
        <w:rPr>
          <w:b/>
          <w:bCs/>
          <w:lang w:val="en-150"/>
        </w:rPr>
        <w:t>Observation 3</w:t>
      </w:r>
      <w:r w:rsidRPr="005928BC">
        <w:rPr>
          <w:lang w:val="en-150"/>
        </w:rPr>
        <w:t>: It is hard to conclude just based on monitoring mechanism whether the issue is with the changed model/functionality or due to the challenging conditions.</w:t>
      </w:r>
    </w:p>
    <w:p w14:paraId="17EC195C" w14:textId="1FA14314" w:rsidR="005928BC" w:rsidRPr="005928BC" w:rsidRDefault="005928BC" w:rsidP="008C39F7">
      <w:pPr>
        <w:rPr>
          <w:b/>
          <w:bCs/>
          <w:lang w:val="en-150"/>
        </w:rPr>
      </w:pPr>
      <w:r w:rsidRPr="005928BC">
        <w:rPr>
          <w:b/>
          <w:bCs/>
          <w:lang w:val="en-150"/>
        </w:rPr>
        <w:t>Proposal 3: RAN4 to consider Option 3 (a new option) for proactive post-deployment handling of AI/ML model/functionality updates: RAN4 to test the procedure when updated/new model/functionality stays inactive in the device before is has passed assessment/verification and can substitute currently active model/functionality.</w:t>
      </w:r>
    </w:p>
    <w:p w14:paraId="6F84787F" w14:textId="77777777" w:rsidR="005928BC" w:rsidRDefault="005928BC" w:rsidP="008C39F7">
      <w:pPr>
        <w:rPr>
          <w:lang w:val="en-150"/>
        </w:rPr>
      </w:pPr>
    </w:p>
    <w:p w14:paraId="283CF719" w14:textId="6F2EF08A" w:rsidR="005928BC" w:rsidRPr="005928BC" w:rsidRDefault="005928BC" w:rsidP="008C39F7">
      <w:pPr>
        <w:rPr>
          <w:b/>
          <w:bCs/>
          <w:u w:val="single"/>
          <w:lang w:val="en-150"/>
        </w:rPr>
      </w:pPr>
      <w:r w:rsidRPr="005928BC">
        <w:rPr>
          <w:b/>
          <w:bCs/>
          <w:u w:val="single"/>
          <w:lang w:val="en-150"/>
        </w:rPr>
        <w:t>On data collection requirements:</w:t>
      </w:r>
    </w:p>
    <w:p w14:paraId="76E71593" w14:textId="00D523CA" w:rsidR="005928BC" w:rsidRPr="005928BC" w:rsidRDefault="005928BC" w:rsidP="008C39F7">
      <w:pPr>
        <w:rPr>
          <w:b/>
          <w:bCs/>
          <w:lang w:val="en-150"/>
        </w:rPr>
      </w:pPr>
      <w:r w:rsidRPr="005928BC">
        <w:rPr>
          <w:b/>
          <w:bCs/>
          <w:lang w:val="en-150"/>
        </w:rPr>
        <w:t>Proposal 4: In RAN4, requirements on data collection for training, data collection for inference, and monitoring data collection shall be discussed separately.</w:t>
      </w:r>
    </w:p>
    <w:p w14:paraId="7BA0C762" w14:textId="26CB52E1" w:rsidR="005928BC" w:rsidRPr="005928BC" w:rsidRDefault="005928BC" w:rsidP="005928BC">
      <w:pPr>
        <w:rPr>
          <w:b/>
          <w:bCs/>
          <w:lang w:val="en-150"/>
        </w:rPr>
      </w:pPr>
      <w:r w:rsidRPr="005928BC">
        <w:rPr>
          <w:b/>
          <w:bCs/>
          <w:lang w:val="en-150"/>
        </w:rPr>
        <w:t xml:space="preserve">Proposal </w:t>
      </w:r>
      <w:r w:rsidRPr="005928BC">
        <w:rPr>
          <w:b/>
          <w:bCs/>
          <w:lang w:val="en-150"/>
        </w:rPr>
        <w:t>5</w:t>
      </w:r>
      <w:r w:rsidRPr="005928BC">
        <w:rPr>
          <w:b/>
          <w:bCs/>
          <w:lang w:val="en-150"/>
        </w:rPr>
        <w:t xml:space="preserve">: RAN4 does not need to discuss accuracy and latency requirement </w:t>
      </w:r>
      <w:r w:rsidRPr="005928BC">
        <w:rPr>
          <w:b/>
          <w:bCs/>
          <w:u w:val="single"/>
          <w:lang w:val="en-150"/>
        </w:rPr>
        <w:t>on data collection for training</w:t>
      </w:r>
      <w:r w:rsidRPr="005928BC">
        <w:rPr>
          <w:b/>
          <w:bCs/>
          <w:lang w:val="en-150"/>
        </w:rPr>
        <w:t xml:space="preserve"> unless training procedures are specified in 3GPP.</w:t>
      </w:r>
    </w:p>
    <w:p w14:paraId="4B772869" w14:textId="5D6827CC" w:rsidR="005928BC" w:rsidRPr="005928BC" w:rsidRDefault="005928BC" w:rsidP="008C39F7">
      <w:pPr>
        <w:rPr>
          <w:b/>
          <w:bCs/>
          <w:lang w:val="en-150"/>
        </w:rPr>
      </w:pPr>
      <w:r w:rsidRPr="005928BC">
        <w:rPr>
          <w:b/>
          <w:bCs/>
          <w:lang w:val="en-150"/>
        </w:rPr>
        <w:t xml:space="preserve">Proposal </w:t>
      </w:r>
      <w:r w:rsidRPr="005928BC">
        <w:rPr>
          <w:b/>
          <w:bCs/>
          <w:lang w:val="en-150"/>
        </w:rPr>
        <w:t>6</w:t>
      </w:r>
      <w:r w:rsidRPr="005928BC">
        <w:rPr>
          <w:b/>
          <w:bCs/>
          <w:lang w:val="en-150"/>
        </w:rPr>
        <w:t xml:space="preserve">: RAN4 to consider </w:t>
      </w:r>
      <w:r w:rsidRPr="005928BC">
        <w:rPr>
          <w:b/>
          <w:bCs/>
          <w:u w:val="single"/>
          <w:lang w:val="en-150"/>
        </w:rPr>
        <w:t>monitoring data collection</w:t>
      </w:r>
      <w:r w:rsidRPr="005928BC">
        <w:rPr>
          <w:b/>
          <w:bCs/>
          <w:lang w:val="en-150"/>
        </w:rPr>
        <w:t xml:space="preserve"> requirements in a use-case specific manner and based on RAN1 design of the corresponding mechanisms.</w:t>
      </w:r>
    </w:p>
    <w:p w14:paraId="45DCE64B" w14:textId="25AE3250" w:rsidR="005928BC" w:rsidRDefault="005928BC" w:rsidP="008C39F7">
      <w:pPr>
        <w:rPr>
          <w:lang w:val="en-150"/>
        </w:rPr>
      </w:pPr>
      <w:r w:rsidRPr="005928BC">
        <w:rPr>
          <w:b/>
          <w:bCs/>
          <w:lang w:val="en-150"/>
        </w:rPr>
        <w:t>Observation 4</w:t>
      </w:r>
      <w:r w:rsidRPr="005928BC">
        <w:rPr>
          <w:lang w:val="en-150"/>
        </w:rPr>
        <w:t>: 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p>
    <w:p w14:paraId="3750B9EA" w14:textId="38316C1D" w:rsidR="005928BC" w:rsidRDefault="005928BC" w:rsidP="008C39F7">
      <w:pPr>
        <w:rPr>
          <w:lang w:val="en-150"/>
        </w:rPr>
      </w:pPr>
      <w:r w:rsidRPr="005928BC">
        <w:rPr>
          <w:b/>
          <w:bCs/>
          <w:lang w:val="en-150"/>
        </w:rPr>
        <w:t>Observation 5</w:t>
      </w:r>
      <w:r w:rsidRPr="005928BC">
        <w:rPr>
          <w:lang w:val="en-150"/>
        </w:rPr>
        <w:t>: The latency of data collection for inference is hard/impossible to verify in RAN4 especially when it includes the stages or interfaces internal to the device and not defined in 3GPP.</w:t>
      </w:r>
    </w:p>
    <w:p w14:paraId="241FB256" w14:textId="78F4FA10" w:rsidR="005928BC" w:rsidRDefault="005928BC" w:rsidP="008C39F7">
      <w:pPr>
        <w:rPr>
          <w:lang w:val="en-150"/>
        </w:rPr>
      </w:pPr>
      <w:r w:rsidRPr="005928BC">
        <w:rPr>
          <w:b/>
          <w:bCs/>
          <w:lang w:val="en-150"/>
        </w:rPr>
        <w:t>Observation 6</w:t>
      </w:r>
      <w:r w:rsidRPr="005928BC">
        <w:rPr>
          <w:lang w:val="en-150"/>
        </w:rPr>
        <w:t>: It is more feasible to control the latency in between the radio signal reception by the UE and output/reporting through the standardized 3GPP interfaces, i.e., like in legacy RAN4 core requirements.</w:t>
      </w:r>
    </w:p>
    <w:p w14:paraId="2E1681A0" w14:textId="0591896D" w:rsidR="005928BC" w:rsidRPr="005928BC" w:rsidRDefault="005928BC" w:rsidP="008C39F7">
      <w:pPr>
        <w:rPr>
          <w:b/>
          <w:bCs/>
          <w:lang w:val="en-150"/>
        </w:rPr>
      </w:pPr>
      <w:r w:rsidRPr="005928BC">
        <w:rPr>
          <w:b/>
          <w:bCs/>
          <w:lang w:val="en-150"/>
        </w:rPr>
        <w:t xml:space="preserve">Proposal 7: RAN4 to focus on </w:t>
      </w:r>
      <w:r w:rsidRPr="005928BC">
        <w:rPr>
          <w:b/>
          <w:bCs/>
          <w:u w:val="single"/>
          <w:lang w:val="en-150"/>
        </w:rPr>
        <w:t>the (inference) latency core requirements</w:t>
      </w:r>
      <w:r w:rsidRPr="005928BC">
        <w:rPr>
          <w:b/>
          <w:bCs/>
          <w:lang w:val="en-150"/>
        </w:rPr>
        <w:t xml:space="preserve"> (i.e., in between the measurements/signalling and reporting) instead of ‘</w:t>
      </w:r>
      <w:r w:rsidRPr="005928BC">
        <w:rPr>
          <w:b/>
          <w:bCs/>
          <w:u w:val="single"/>
          <w:lang w:val="en-150"/>
        </w:rPr>
        <w:t>data collection for inference’</w:t>
      </w:r>
      <w:r w:rsidRPr="005928BC">
        <w:rPr>
          <w:b/>
          <w:bCs/>
          <w:lang w:val="en-150"/>
        </w:rPr>
        <w:t xml:space="preserve"> and continue the related discussions for each use case separately.</w:t>
      </w:r>
    </w:p>
    <w:p w14:paraId="785D0177" w14:textId="77777777" w:rsidR="005928BC" w:rsidRDefault="005928BC" w:rsidP="008C39F7">
      <w:pPr>
        <w:rPr>
          <w:lang w:val="en-150"/>
        </w:rPr>
      </w:pPr>
    </w:p>
    <w:p w14:paraId="4DE54EDB" w14:textId="753C2CB1" w:rsidR="005928BC" w:rsidRPr="005928BC" w:rsidRDefault="005928BC" w:rsidP="008C39F7">
      <w:pPr>
        <w:rPr>
          <w:b/>
          <w:bCs/>
          <w:u w:val="single"/>
          <w:lang w:val="en-150"/>
        </w:rPr>
      </w:pPr>
      <w:r w:rsidRPr="005928BC">
        <w:rPr>
          <w:b/>
          <w:bCs/>
          <w:u w:val="single"/>
          <w:lang w:val="en-150"/>
        </w:rPr>
        <w:t>On other general aspects:</w:t>
      </w:r>
    </w:p>
    <w:p w14:paraId="35A83309" w14:textId="77777777" w:rsidR="005928BC" w:rsidRPr="005928BC" w:rsidRDefault="005928BC" w:rsidP="005928BC">
      <w:pPr>
        <w:rPr>
          <w:lang w:val="en-150"/>
        </w:rPr>
      </w:pPr>
      <w:r w:rsidRPr="005928BC">
        <w:rPr>
          <w:b/>
          <w:bCs/>
          <w:lang w:val="en-150"/>
        </w:rPr>
        <w:t>Observation 7</w:t>
      </w:r>
      <w:r w:rsidRPr="005928BC">
        <w:rPr>
          <w:lang w:val="en-150"/>
        </w:rPr>
        <w:t xml:space="preserve">: The definitions of AI/ML Model testing and validation introduced in TR 38.843 are not aligned with RAN4. </w:t>
      </w:r>
      <w:proofErr w:type="gramStart"/>
      <w:r w:rsidRPr="005928BC">
        <w:rPr>
          <w:lang w:val="en-150"/>
        </w:rPr>
        <w:t>In particular, RAN4</w:t>
      </w:r>
      <w:proofErr w:type="gramEnd"/>
      <w:r w:rsidRPr="005928BC">
        <w:rPr>
          <w:lang w:val="en-150"/>
        </w:rPr>
        <w:t xml:space="preserve"> AI/ML-based feature testing cannot be the subprocess of training.</w:t>
      </w:r>
    </w:p>
    <w:p w14:paraId="2470714C" w14:textId="10BAC341" w:rsidR="005928BC" w:rsidRPr="005928BC" w:rsidRDefault="005928BC" w:rsidP="005928BC">
      <w:pPr>
        <w:rPr>
          <w:b/>
          <w:bCs/>
          <w:lang w:val="en-150"/>
        </w:rPr>
      </w:pPr>
      <w:r w:rsidRPr="005928BC">
        <w:rPr>
          <w:b/>
          <w:bCs/>
          <w:lang w:val="en-150"/>
        </w:rPr>
        <w:t>Proposal 8: Add a note in the term definitions (Clause 3.1 of TS 38.843) of AI/ML model testing and AI/ML model validation that they are not applicable in RAN4 context.</w:t>
      </w:r>
    </w:p>
    <w:p w14:paraId="694505BF" w14:textId="093073A6" w:rsidR="005928BC" w:rsidRPr="002208E7" w:rsidRDefault="002208E7" w:rsidP="008C39F7">
      <w:pPr>
        <w:rPr>
          <w:b/>
          <w:bCs/>
          <w:lang w:val="en-150"/>
        </w:rPr>
      </w:pPr>
      <w:r w:rsidRPr="002208E7">
        <w:rPr>
          <w:b/>
          <w:bCs/>
          <w:lang w:val="en-150"/>
        </w:rPr>
        <w:t>Proposal 9: RAN4 to agree and clarify in the TS that the reference block diagram in Figure 7.3.2.3-1 in TR38.843 [1] is applicable only for the testing UE-sided model -enabled use cases.</w:t>
      </w:r>
    </w:p>
    <w:p w14:paraId="59BA55E5" w14:textId="77777777" w:rsidR="002208E7" w:rsidRPr="002811D5" w:rsidRDefault="002208E7" w:rsidP="002208E7"/>
    <w:p w14:paraId="5C7E0AD5" w14:textId="77777777" w:rsidR="002208E7" w:rsidRPr="002811D5" w:rsidRDefault="002208E7" w:rsidP="002208E7">
      <w:pPr>
        <w:rPr>
          <w:color w:val="000000" w:themeColor="text1"/>
        </w:rPr>
      </w:pPr>
      <w:r>
        <w:rPr>
          <w:noProof/>
          <w:color w:val="000000" w:themeColor="text1"/>
          <w:lang w:eastAsia="zh-CN"/>
        </w:rPr>
        <mc:AlternateContent>
          <mc:Choice Requires="wps">
            <w:drawing>
              <wp:anchor distT="0" distB="0" distL="114300" distR="114300" simplePos="0" relativeHeight="251676693" behindDoc="0" locked="0" layoutInCell="1" allowOverlap="1" wp14:anchorId="7102D34A" wp14:editId="1470B8B1">
                <wp:simplePos x="0" y="0"/>
                <wp:positionH relativeFrom="column">
                  <wp:posOffset>5128031</wp:posOffset>
                </wp:positionH>
                <wp:positionV relativeFrom="paragraph">
                  <wp:posOffset>715975</wp:posOffset>
                </wp:positionV>
                <wp:extent cx="1572260" cy="1557326"/>
                <wp:effectExtent l="0" t="0" r="27940" b="24130"/>
                <wp:wrapNone/>
                <wp:docPr id="1757197911" name="Text Box 1757197911"/>
                <wp:cNvGraphicFramePr/>
                <a:graphic xmlns:a="http://schemas.openxmlformats.org/drawingml/2006/main">
                  <a:graphicData uri="http://schemas.microsoft.com/office/word/2010/wordprocessingShape">
                    <wps:wsp>
                      <wps:cNvSpPr txBox="1"/>
                      <wps:spPr>
                        <a:xfrm>
                          <a:off x="0" y="0"/>
                          <a:ext cx="1572260" cy="1557326"/>
                        </a:xfrm>
                        <a:prstGeom prst="rect">
                          <a:avLst/>
                        </a:prstGeom>
                        <a:solidFill>
                          <a:schemeClr val="lt1"/>
                        </a:solidFill>
                        <a:ln w="6350">
                          <a:solidFill>
                            <a:prstClr val="black"/>
                          </a:solidFill>
                        </a:ln>
                      </wps:spPr>
                      <wps:txbx>
                        <w:txbxContent>
                          <w:p w14:paraId="70925F1B" w14:textId="77777777" w:rsidR="002208E7" w:rsidRPr="002811D5" w:rsidRDefault="002208E7" w:rsidP="002208E7">
                            <w:pPr>
                              <w:rPr>
                                <w:rFonts w:asciiTheme="minorHAnsi" w:hAnsiTheme="minorHAnsi" w:cstheme="minorHAnsi"/>
                                <w:b/>
                                <w:bCs/>
                              </w:rPr>
                            </w:pPr>
                            <w:r w:rsidRPr="002811D5">
                              <w:rPr>
                                <w:rFonts w:asciiTheme="minorHAnsi" w:hAnsiTheme="minorHAnsi" w:cstheme="minorHAnsi"/>
                                <w:b/>
                                <w:bCs/>
                              </w:rPr>
                              <w:t>UL air-interface (conducted/ OTA):</w:t>
                            </w:r>
                          </w:p>
                          <w:p w14:paraId="3A57868B" w14:textId="77777777" w:rsidR="002208E7" w:rsidRDefault="002208E7" w:rsidP="002208E7">
                            <w:pPr>
                              <w:pStyle w:val="ListParagraph"/>
                              <w:numPr>
                                <w:ilvl w:val="0"/>
                                <w:numId w:val="33"/>
                              </w:numPr>
                              <w:ind w:left="142" w:hanging="218"/>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4AD16686" w14:textId="77777777" w:rsidR="002208E7" w:rsidRPr="008F545C" w:rsidRDefault="002208E7" w:rsidP="002208E7">
                            <w:pPr>
                              <w:pStyle w:val="ListParagraph"/>
                              <w:numPr>
                                <w:ilvl w:val="0"/>
                                <w:numId w:val="33"/>
                              </w:numPr>
                              <w:ind w:left="142" w:hanging="218"/>
                              <w:rPr>
                                <w:rFonts w:asciiTheme="minorHAnsi" w:hAnsiTheme="minorHAnsi" w:cstheme="minorHAnsi"/>
                              </w:rPr>
                            </w:pPr>
                            <w:r>
                              <w:rPr>
                                <w:rFonts w:asciiTheme="minorHAnsi" w:hAnsiTheme="minorHAnsi" w:cstheme="minorHAnsi"/>
                              </w:rPr>
                              <w:t>F</w:t>
                            </w:r>
                            <w:r w:rsidRPr="00C34FC5">
                              <w:rPr>
                                <w:rFonts w:asciiTheme="minorHAnsi" w:hAnsiTheme="minorHAnsi" w:cstheme="minorHAnsi"/>
                              </w:rPr>
                              <w:t>eedback</w:t>
                            </w:r>
                            <w:r>
                              <w:rPr>
                                <w:rFonts w:asciiTheme="minorHAnsi" w:hAnsiTheme="minorHAnsi" w:cstheme="minorHAnsi"/>
                              </w:rPr>
                              <w:t xml:space="preserve"> signalling</w:t>
                            </w:r>
                            <w:r w:rsidRPr="00C34FC5">
                              <w:rPr>
                                <w:rFonts w:asciiTheme="minorHAnsi" w:hAnsiTheme="minorHAnsi" w:cstheme="minorHAnsi"/>
                              </w:rPr>
                              <w:t xml:space="preserve"> for </w:t>
                            </w:r>
                            <w:r w:rsidRPr="008F545C">
                              <w:rPr>
                                <w:rFonts w:asciiTheme="minorHAnsi" w:hAnsiTheme="minorHAnsi" w:cstheme="minorHAnsi"/>
                              </w:rPr>
                              <w:t xml:space="preserve">ML Functionality control messages </w:t>
                            </w:r>
                            <w:r>
                              <w:rPr>
                                <w:rFonts w:asciiTheme="minorHAnsi" w:hAnsiTheme="minorHAnsi" w:cstheme="minorHAnsi"/>
                              </w:rPr>
                              <w:t>from 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2D34A" id="Text Box 1757197911" o:spid="_x0000_s1040" type="#_x0000_t202" style="position:absolute;margin-left:403.8pt;margin-top:56.4pt;width:123.8pt;height:122.6pt;z-index:2516766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" fillcolor="white [3201]" strokeweight=".5pt">
                <v:textbox>
                  <w:txbxContent>
                    <w:p w14:paraId="70925F1B" w14:textId="77777777" w:rsidR="002208E7" w:rsidRPr="002811D5" w:rsidRDefault="002208E7" w:rsidP="002208E7">
                      <w:pPr>
                        <w:rPr>
                          <w:rFonts w:asciiTheme="minorHAnsi" w:hAnsiTheme="minorHAnsi" w:cstheme="minorHAnsi"/>
                          <w:b/>
                          <w:bCs/>
                        </w:rPr>
                      </w:pPr>
                      <w:r w:rsidRPr="002811D5">
                        <w:rPr>
                          <w:rFonts w:asciiTheme="minorHAnsi" w:hAnsiTheme="minorHAnsi" w:cstheme="minorHAnsi"/>
                          <w:b/>
                          <w:bCs/>
                        </w:rPr>
                        <w:t>UL air-interface (conducted/ OTA):</w:t>
                      </w:r>
                    </w:p>
                    <w:p w14:paraId="3A57868B" w14:textId="77777777" w:rsidR="002208E7" w:rsidRDefault="002208E7" w:rsidP="002208E7">
                      <w:pPr>
                        <w:pStyle w:val="ListParagraph"/>
                        <w:numPr>
                          <w:ilvl w:val="0"/>
                          <w:numId w:val="33"/>
                        </w:numPr>
                        <w:ind w:left="142" w:hanging="218"/>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4AD16686" w14:textId="77777777" w:rsidR="002208E7" w:rsidRPr="008F545C" w:rsidRDefault="002208E7" w:rsidP="002208E7">
                      <w:pPr>
                        <w:pStyle w:val="ListParagraph"/>
                        <w:numPr>
                          <w:ilvl w:val="0"/>
                          <w:numId w:val="33"/>
                        </w:numPr>
                        <w:ind w:left="142" w:hanging="218"/>
                        <w:rPr>
                          <w:rFonts w:asciiTheme="minorHAnsi" w:hAnsiTheme="minorHAnsi" w:cstheme="minorHAnsi"/>
                        </w:rPr>
                      </w:pPr>
                      <w:r>
                        <w:rPr>
                          <w:rFonts w:asciiTheme="minorHAnsi" w:hAnsiTheme="minorHAnsi" w:cstheme="minorHAnsi"/>
                        </w:rPr>
                        <w:t>F</w:t>
                      </w:r>
                      <w:r w:rsidRPr="00C34FC5">
                        <w:rPr>
                          <w:rFonts w:asciiTheme="minorHAnsi" w:hAnsiTheme="minorHAnsi" w:cstheme="minorHAnsi"/>
                        </w:rPr>
                        <w:t>eedback</w:t>
                      </w:r>
                      <w:r>
                        <w:rPr>
                          <w:rFonts w:asciiTheme="minorHAnsi" w:hAnsiTheme="minorHAnsi" w:cstheme="minorHAnsi"/>
                        </w:rPr>
                        <w:t xml:space="preserve"> signalling</w:t>
                      </w:r>
                      <w:r w:rsidRPr="00C34FC5">
                        <w:rPr>
                          <w:rFonts w:asciiTheme="minorHAnsi" w:hAnsiTheme="minorHAnsi" w:cstheme="minorHAnsi"/>
                        </w:rPr>
                        <w:t xml:space="preserve"> for </w:t>
                      </w:r>
                      <w:r w:rsidRPr="008F545C">
                        <w:rPr>
                          <w:rFonts w:asciiTheme="minorHAnsi" w:hAnsiTheme="minorHAnsi" w:cstheme="minorHAnsi"/>
                        </w:rPr>
                        <w:t xml:space="preserve">ML Functionality control messages </w:t>
                      </w:r>
                      <w:r>
                        <w:rPr>
                          <w:rFonts w:asciiTheme="minorHAnsi" w:hAnsiTheme="minorHAnsi" w:cstheme="minorHAnsi"/>
                        </w:rPr>
                        <w:t>from DUT</w:t>
                      </w:r>
                    </w:p>
                  </w:txbxContent>
                </v:textbox>
              </v:shape>
            </w:pict>
          </mc:Fallback>
        </mc:AlternateContent>
      </w:r>
      <w:r>
        <w:rPr>
          <w:noProof/>
          <w:color w:val="000000" w:themeColor="text1"/>
          <w:lang w:eastAsia="zh-CN"/>
        </w:rPr>
        <mc:AlternateContent>
          <mc:Choice Requires="wps">
            <w:drawing>
              <wp:anchor distT="0" distB="0" distL="114300" distR="114300" simplePos="0" relativeHeight="251677717" behindDoc="0" locked="0" layoutInCell="1" allowOverlap="1" wp14:anchorId="436A2D0D" wp14:editId="5B4F21E4">
                <wp:simplePos x="0" y="0"/>
                <wp:positionH relativeFrom="column">
                  <wp:posOffset>-284480</wp:posOffset>
                </wp:positionH>
                <wp:positionV relativeFrom="paragraph">
                  <wp:posOffset>811327</wp:posOffset>
                </wp:positionV>
                <wp:extent cx="1411605" cy="1520750"/>
                <wp:effectExtent l="0" t="0" r="17145" b="22860"/>
                <wp:wrapNone/>
                <wp:docPr id="1745092159" name="Text Box 1745092159"/>
                <wp:cNvGraphicFramePr/>
                <a:graphic xmlns:a="http://schemas.openxmlformats.org/drawingml/2006/main">
                  <a:graphicData uri="http://schemas.microsoft.com/office/word/2010/wordprocessingShape">
                    <wps:wsp>
                      <wps:cNvSpPr txBox="1"/>
                      <wps:spPr>
                        <a:xfrm>
                          <a:off x="0" y="0"/>
                          <a:ext cx="1411605" cy="1520750"/>
                        </a:xfrm>
                        <a:prstGeom prst="rect">
                          <a:avLst/>
                        </a:prstGeom>
                        <a:solidFill>
                          <a:schemeClr val="lt1"/>
                        </a:solidFill>
                        <a:ln w="6350">
                          <a:solidFill>
                            <a:prstClr val="black"/>
                          </a:solidFill>
                        </a:ln>
                      </wps:spPr>
                      <wps:txbx>
                        <w:txbxContent>
                          <w:p w14:paraId="4CF3CB87" w14:textId="77777777" w:rsidR="002208E7" w:rsidRPr="004030CA" w:rsidRDefault="002208E7" w:rsidP="002208E7">
                            <w:pPr>
                              <w:rPr>
                                <w:rFonts w:asciiTheme="minorHAnsi" w:hAnsiTheme="minorHAnsi" w:cstheme="minorHAnsi"/>
                                <w:b/>
                                <w:bCs/>
                              </w:rPr>
                            </w:pPr>
                            <w:r w:rsidRPr="004030CA">
                              <w:rPr>
                                <w:rFonts w:asciiTheme="minorHAnsi" w:hAnsiTheme="minorHAnsi" w:cstheme="minorHAnsi"/>
                                <w:b/>
                                <w:bCs/>
                              </w:rPr>
                              <w:t>DL air-interface (conductive/ OTA):</w:t>
                            </w:r>
                          </w:p>
                          <w:p w14:paraId="3FD3D4DB" w14:textId="77777777" w:rsidR="002208E7" w:rsidRDefault="002208E7" w:rsidP="002208E7">
                            <w:pPr>
                              <w:pStyle w:val="ListParagraph"/>
                              <w:numPr>
                                <w:ilvl w:val="0"/>
                                <w:numId w:val="34"/>
                              </w:numPr>
                              <w:ind w:left="284"/>
                              <w:rPr>
                                <w:rFonts w:asciiTheme="minorHAnsi" w:hAnsiTheme="minorHAnsi" w:cstheme="minorHAnsi"/>
                              </w:rPr>
                            </w:pPr>
                            <w:r>
                              <w:rPr>
                                <w:rFonts w:asciiTheme="minorHAnsi" w:hAnsiTheme="minorHAnsi" w:cstheme="minorHAnsi"/>
                              </w:rPr>
                              <w:t>Radio access signals</w:t>
                            </w:r>
                          </w:p>
                          <w:p w14:paraId="3C99B518" w14:textId="77777777" w:rsidR="002208E7" w:rsidRPr="004030CA" w:rsidRDefault="002208E7" w:rsidP="002208E7">
                            <w:pPr>
                              <w:pStyle w:val="ListParagraph"/>
                              <w:numPr>
                                <w:ilvl w:val="0"/>
                                <w:numId w:val="34"/>
                              </w:numPr>
                              <w:ind w:left="284"/>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for ML Functionality control messages from 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A2D0D" id="Text Box 1745092159" o:spid="_x0000_s1041" type="#_x0000_t202" style="position:absolute;margin-left:-22.4pt;margin-top:63.9pt;width:111.15pt;height:119.75pt;z-index:2516777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" fillcolor="white [3201]" strokeweight=".5pt">
                <v:textbox>
                  <w:txbxContent>
                    <w:p w14:paraId="4CF3CB87" w14:textId="77777777" w:rsidR="002208E7" w:rsidRPr="004030CA" w:rsidRDefault="002208E7" w:rsidP="002208E7">
                      <w:pPr>
                        <w:rPr>
                          <w:rFonts w:asciiTheme="minorHAnsi" w:hAnsiTheme="minorHAnsi" w:cstheme="minorHAnsi"/>
                          <w:b/>
                          <w:bCs/>
                        </w:rPr>
                      </w:pPr>
                      <w:r w:rsidRPr="004030CA">
                        <w:rPr>
                          <w:rFonts w:asciiTheme="minorHAnsi" w:hAnsiTheme="minorHAnsi" w:cstheme="minorHAnsi"/>
                          <w:b/>
                          <w:bCs/>
                        </w:rPr>
                        <w:t>DL air-interface (conductive/ OTA):</w:t>
                      </w:r>
                    </w:p>
                    <w:p w14:paraId="3FD3D4DB" w14:textId="77777777" w:rsidR="002208E7" w:rsidRDefault="002208E7" w:rsidP="002208E7">
                      <w:pPr>
                        <w:pStyle w:val="ListParagraph"/>
                        <w:numPr>
                          <w:ilvl w:val="0"/>
                          <w:numId w:val="34"/>
                        </w:numPr>
                        <w:ind w:left="284"/>
                        <w:rPr>
                          <w:rFonts w:asciiTheme="minorHAnsi" w:hAnsiTheme="minorHAnsi" w:cstheme="minorHAnsi"/>
                        </w:rPr>
                      </w:pPr>
                      <w:r>
                        <w:rPr>
                          <w:rFonts w:asciiTheme="minorHAnsi" w:hAnsiTheme="minorHAnsi" w:cstheme="minorHAnsi"/>
                        </w:rPr>
                        <w:t>Radio access signals</w:t>
                      </w:r>
                    </w:p>
                    <w:p w14:paraId="3C99B518" w14:textId="77777777" w:rsidR="002208E7" w:rsidRPr="004030CA" w:rsidRDefault="002208E7" w:rsidP="002208E7">
                      <w:pPr>
                        <w:pStyle w:val="ListParagraph"/>
                        <w:numPr>
                          <w:ilvl w:val="0"/>
                          <w:numId w:val="34"/>
                        </w:numPr>
                        <w:ind w:left="284"/>
                        <w:rPr>
                          <w:rFonts w:asciiTheme="minorHAnsi" w:hAnsiTheme="minorHAnsi" w:cstheme="minorHAnsi"/>
                        </w:rPr>
                      </w:pPr>
                      <w:proofErr w:type="spellStart"/>
                      <w:r>
                        <w:rPr>
                          <w:rFonts w:asciiTheme="minorHAnsi" w:hAnsiTheme="minorHAnsi" w:cstheme="minorHAnsi"/>
                        </w:rPr>
                        <w:t>Signaling</w:t>
                      </w:r>
                      <w:proofErr w:type="spellEnd"/>
                      <w:r>
                        <w:rPr>
                          <w:rFonts w:asciiTheme="minorHAnsi" w:hAnsiTheme="minorHAnsi" w:cstheme="minorHAnsi"/>
                        </w:rPr>
                        <w:t xml:space="preserve"> for ML Functionality control messages from TE</w:t>
                      </w:r>
                    </w:p>
                  </w:txbxContent>
                </v:textbox>
              </v:shape>
            </w:pict>
          </mc:Fallback>
        </mc:AlternateContent>
      </w:r>
      <w:r>
        <w:rPr>
          <w:noProof/>
          <w:color w:val="000000" w:themeColor="text1"/>
        </w:rPr>
        <mc:AlternateContent>
          <mc:Choice Requires="wps">
            <w:drawing>
              <wp:anchor distT="0" distB="0" distL="114300" distR="114300" simplePos="0" relativeHeight="251667477" behindDoc="0" locked="0" layoutInCell="1" allowOverlap="1" wp14:anchorId="05D3FD53" wp14:editId="30AA164C">
                <wp:simplePos x="0" y="0"/>
                <wp:positionH relativeFrom="column">
                  <wp:posOffset>1399337</wp:posOffset>
                </wp:positionH>
                <wp:positionV relativeFrom="paragraph">
                  <wp:posOffset>1774161</wp:posOffset>
                </wp:positionV>
                <wp:extent cx="3338264" cy="1397105"/>
                <wp:effectExtent l="0" t="0" r="14605" b="12700"/>
                <wp:wrapTopAndBottom/>
                <wp:docPr id="1028616253" name="Rectangle 1028616253"/>
                <wp:cNvGraphicFramePr/>
                <a:graphic xmlns:a="http://schemas.openxmlformats.org/drawingml/2006/main">
                  <a:graphicData uri="http://schemas.microsoft.com/office/word/2010/wordprocessingShape">
                    <wps:wsp>
                      <wps:cNvSpPr/>
                      <wps:spPr>
                        <a:xfrm>
                          <a:off x="0" y="0"/>
                          <a:ext cx="3338264" cy="13971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D0A6CAF" id="Rectangle 1028616253" o:spid="_x0000_s1026" style="position:absolute;margin-left:110.2pt;margin-top:139.7pt;width:262.85pt;height:110pt;z-index:25166747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" filled="f" strokecolor="black [3213]" strokeweight="1.5pt">
                <w10:wrap type="topAndBottom"/>
              </v:rect>
            </w:pict>
          </mc:Fallback>
        </mc:AlternateContent>
      </w:r>
      <w:r>
        <w:rPr>
          <w:noProof/>
          <w:color w:val="000000" w:themeColor="text1"/>
        </w:rPr>
        <mc:AlternateContent>
          <mc:Choice Requires="wps">
            <w:drawing>
              <wp:anchor distT="0" distB="0" distL="114300" distR="114300" simplePos="0" relativeHeight="251668501" behindDoc="0" locked="0" layoutInCell="1" allowOverlap="1" wp14:anchorId="08261D7B" wp14:editId="3945B02E">
                <wp:simplePos x="0" y="0"/>
                <wp:positionH relativeFrom="column">
                  <wp:posOffset>1399338</wp:posOffset>
                </wp:positionH>
                <wp:positionV relativeFrom="paragraph">
                  <wp:posOffset>76</wp:posOffset>
                </wp:positionV>
                <wp:extent cx="3316182" cy="1562669"/>
                <wp:effectExtent l="0" t="0" r="17780" b="19050"/>
                <wp:wrapTopAndBottom/>
                <wp:docPr id="1620385236" name="Rectangle 1620385236"/>
                <wp:cNvGraphicFramePr/>
                <a:graphic xmlns:a="http://schemas.openxmlformats.org/drawingml/2006/main">
                  <a:graphicData uri="http://schemas.microsoft.com/office/word/2010/wordprocessingShape">
                    <wps:wsp>
                      <wps:cNvSpPr/>
                      <wps:spPr>
                        <a:xfrm>
                          <a:off x="0" y="0"/>
                          <a:ext cx="3316182" cy="156266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0FD25BB" id="Rectangle 1620385236" o:spid="_x0000_s1026" style="position:absolute;margin-left:110.2pt;margin-top:0;width:261.1pt;height:123.05pt;z-index:2516685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" filled="f" strokecolor="#1f3763 [1604]" strokeweight="1.5pt">
                <w10:wrap type="topAndBottom"/>
              </v:rect>
            </w:pict>
          </mc:Fallback>
        </mc:AlternateContent>
      </w:r>
      <w:r>
        <w:rPr>
          <w:noProof/>
          <w:color w:val="000000" w:themeColor="text1"/>
        </w:rPr>
        <mc:AlternateContent>
          <mc:Choice Requires="wps">
            <w:drawing>
              <wp:anchor distT="0" distB="0" distL="114300" distR="114300" simplePos="0" relativeHeight="251669525" behindDoc="0" locked="0" layoutInCell="1" allowOverlap="1" wp14:anchorId="4184ACE7" wp14:editId="19E9EBBE">
                <wp:simplePos x="0" y="0"/>
                <wp:positionH relativeFrom="column">
                  <wp:posOffset>1516429</wp:posOffset>
                </wp:positionH>
                <wp:positionV relativeFrom="paragraph">
                  <wp:posOffset>252618</wp:posOffset>
                </wp:positionV>
                <wp:extent cx="807725" cy="555393"/>
                <wp:effectExtent l="0" t="0" r="11430" b="16510"/>
                <wp:wrapTopAndBottom/>
                <wp:docPr id="1797547706" name="Rectangle: Rounded Corners 1797547706"/>
                <wp:cNvGraphicFramePr/>
                <a:graphic xmlns:a="http://schemas.openxmlformats.org/drawingml/2006/main">
                  <a:graphicData uri="http://schemas.microsoft.com/office/word/2010/wordprocessingShape">
                    <wps:wsp>
                      <wps:cNvSpPr/>
                      <wps:spPr>
                        <a:xfrm>
                          <a:off x="0" y="0"/>
                          <a:ext cx="807725" cy="555393"/>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FF01A6"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 xml:space="preserve">Signal </w:t>
                            </w:r>
                            <w:proofErr w:type="gramStart"/>
                            <w:r>
                              <w:rPr>
                                <w:rFonts w:asciiTheme="minorHAnsi" w:eastAsia="SimSun" w:hAnsi="Calibri"/>
                                <w:color w:val="000000"/>
                                <w:kern w:val="24"/>
                              </w:rPr>
                              <w:t>generator</w:t>
                            </w:r>
                            <w:proofErr w:type="gramEnd"/>
                          </w:p>
                        </w:txbxContent>
                      </wps:txbx>
                      <wps:bodyPr rtlCol="0" anchor="ctr"/>
                    </wps:wsp>
                  </a:graphicData>
                </a:graphic>
              </wp:anchor>
            </w:drawing>
          </mc:Choice>
          <mc:Fallback>
            <w:pict>
              <v:roundrect w14:anchorId="4184ACE7" id="Rectangle: Rounded Corners 1797547706" o:spid="_x0000_s1042" style="position:absolute;margin-left:119.4pt;margin-top:19.9pt;width:63.6pt;height:43.75pt;z-index:25166952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" fillcolor="red" strokecolor="black [3213]" strokeweight="1pt">
                <v:stroke joinstyle="miter"/>
                <v:textbox>
                  <w:txbxContent>
                    <w:p w14:paraId="78FF01A6"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 xml:space="preserve">Signal </w:t>
                      </w:r>
                      <w:proofErr w:type="gramStart"/>
                      <w:r>
                        <w:rPr>
                          <w:rFonts w:asciiTheme="minorHAnsi" w:eastAsia="SimSun" w:hAnsi="Calibri"/>
                          <w:color w:val="000000"/>
                          <w:kern w:val="24"/>
                        </w:rPr>
                        <w:t>generator</w:t>
                      </w:r>
                      <w:proofErr w:type="gramEnd"/>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70549" behindDoc="0" locked="0" layoutInCell="1" allowOverlap="1" wp14:anchorId="3E0598FD" wp14:editId="77CAE7E4">
                <wp:simplePos x="0" y="0"/>
                <wp:positionH relativeFrom="column">
                  <wp:posOffset>3192718</wp:posOffset>
                </wp:positionH>
                <wp:positionV relativeFrom="paragraph">
                  <wp:posOffset>2246215</wp:posOffset>
                </wp:positionV>
                <wp:extent cx="852890" cy="426976"/>
                <wp:effectExtent l="0" t="0" r="23495" b="11430"/>
                <wp:wrapTopAndBottom/>
                <wp:docPr id="1917197232" name="Rectangle: Rounded Corners 1917197232"/>
                <wp:cNvGraphicFramePr/>
                <a:graphic xmlns:a="http://schemas.openxmlformats.org/drawingml/2006/main">
                  <a:graphicData uri="http://schemas.microsoft.com/office/word/2010/wordprocessingShape">
                    <wps:wsp>
                      <wps:cNvSpPr/>
                      <wps:spPr>
                        <a:xfrm>
                          <a:off x="0" y="0"/>
                          <a:ext cx="852890" cy="4269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E15AF7"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a:graphicData>
                </a:graphic>
              </wp:anchor>
            </w:drawing>
          </mc:Choice>
          <mc:Fallback>
            <w:pict>
              <v:roundrect w14:anchorId="3E0598FD" id="Rectangle: Rounded Corners 1917197232" o:spid="_x0000_s1043" style="position:absolute;margin-left:251.4pt;margin-top:176.85pt;width:67.15pt;height:33.6pt;z-index:25167054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" fillcolor="#9cc2e5 [1944]" strokecolor="black [3213]" strokeweight="1pt">
                <v:stroke joinstyle="miter"/>
                <v:textbox>
                  <w:txbxContent>
                    <w:p w14:paraId="16E15AF7"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inference</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71573" behindDoc="0" locked="0" layoutInCell="1" allowOverlap="1" wp14:anchorId="3E2F08B2" wp14:editId="2D6D59AD">
                <wp:simplePos x="0" y="0"/>
                <wp:positionH relativeFrom="column">
                  <wp:posOffset>1399337</wp:posOffset>
                </wp:positionH>
                <wp:positionV relativeFrom="paragraph">
                  <wp:posOffset>779505</wp:posOffset>
                </wp:positionV>
                <wp:extent cx="13188" cy="1693208"/>
                <wp:effectExtent l="228600" t="0" r="63500" b="97790"/>
                <wp:wrapTopAndBottom/>
                <wp:docPr id="441459056" name="Connector: Elbow 4414590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13188" cy="1693208"/>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74A731" id="Connector: Elbow 441459056" o:spid="_x0000_s1026" type="#_x0000_t34" style="position:absolute;margin-left:110.2pt;margin-top:61.4pt;width:1.05pt;height:133.3pt;rotation:180;flip:y;z-index:2516715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" adj="388800"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72597" behindDoc="0" locked="0" layoutInCell="1" allowOverlap="1" wp14:anchorId="5716007D" wp14:editId="021D8F8F">
                <wp:simplePos x="0" y="0"/>
                <wp:positionH relativeFrom="column">
                  <wp:posOffset>2665194</wp:posOffset>
                </wp:positionH>
                <wp:positionV relativeFrom="paragraph">
                  <wp:posOffset>460699</wp:posOffset>
                </wp:positionV>
                <wp:extent cx="892662" cy="388768"/>
                <wp:effectExtent l="0" t="0" r="22225" b="11430"/>
                <wp:wrapTopAndBottom/>
                <wp:docPr id="275532484" name="Rectangle: Rounded Corners 275532484"/>
                <wp:cNvGraphicFramePr/>
                <a:graphic xmlns:a="http://schemas.openxmlformats.org/drawingml/2006/main">
                  <a:graphicData uri="http://schemas.microsoft.com/office/word/2010/wordprocessingShape">
                    <wps:wsp>
                      <wps:cNvSpPr/>
                      <wps:spPr>
                        <a:xfrm>
                          <a:off x="0" y="0"/>
                          <a:ext cx="892662" cy="388768"/>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1CF0A"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a:graphicData>
                </a:graphic>
              </wp:anchor>
            </w:drawing>
          </mc:Choice>
          <mc:Fallback>
            <w:pict>
              <v:roundrect w14:anchorId="5716007D" id="Rectangle: Rounded Corners 275532484" o:spid="_x0000_s1044" style="position:absolute;margin-left:209.85pt;margin-top:36.3pt;width:70.3pt;height:30.6pt;z-index:251672597;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" fillcolor="#92d050" strokecolor="black [3213]" strokeweight="1pt">
                <v:stroke joinstyle="miter"/>
                <v:textbox>
                  <w:txbxContent>
                    <w:p w14:paraId="5911CF0A"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73621" behindDoc="0" locked="0" layoutInCell="1" allowOverlap="1" wp14:anchorId="431913C0" wp14:editId="34178C70">
                <wp:simplePos x="0" y="0"/>
                <wp:positionH relativeFrom="column">
                  <wp:posOffset>3830740</wp:posOffset>
                </wp:positionH>
                <wp:positionV relativeFrom="paragraph">
                  <wp:posOffset>1320015</wp:posOffset>
                </wp:positionV>
                <wp:extent cx="2043037" cy="273469"/>
                <wp:effectExtent l="0" t="67627" r="23177" b="23178"/>
                <wp:wrapTopAndBottom/>
                <wp:docPr id="168347063" name="Connector: Elbow 1683470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2043037" cy="273469"/>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D8288D" id="Connector: Elbow 168347063" o:spid="_x0000_s1026" type="#_x0000_t34" style="position:absolute;margin-left:301.65pt;margin-top:103.95pt;width:160.85pt;height:21.55pt;rotation:90;flip:y;z-index:2516736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" adj="21644"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66453" behindDoc="0" locked="0" layoutInCell="1" allowOverlap="1" wp14:anchorId="06736D72" wp14:editId="153A7034">
                <wp:simplePos x="0" y="0"/>
                <wp:positionH relativeFrom="column">
                  <wp:posOffset>1544970</wp:posOffset>
                </wp:positionH>
                <wp:positionV relativeFrom="paragraph">
                  <wp:posOffset>1226828</wp:posOffset>
                </wp:positionV>
                <wp:extent cx="2750205" cy="272596"/>
                <wp:effectExtent l="0" t="0" r="12065" b="13335"/>
                <wp:wrapTopAndBottom/>
                <wp:docPr id="2042913311" name="Rectangle: Rounded Corners 2042913311"/>
                <wp:cNvGraphicFramePr/>
                <a:graphic xmlns:a="http://schemas.openxmlformats.org/drawingml/2006/main">
                  <a:graphicData uri="http://schemas.microsoft.com/office/word/2010/wordprocessingShape">
                    <wps:wsp>
                      <wps:cNvSpPr/>
                      <wps:spPr>
                        <a:xfrm>
                          <a:off x="0" y="0"/>
                          <a:ext cx="2750205" cy="27259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1767C" w14:textId="77777777" w:rsidR="002208E7" w:rsidRDefault="002208E7" w:rsidP="002208E7">
                            <w:pPr>
                              <w:rPr>
                                <w:rFonts w:asciiTheme="minorHAnsi" w:eastAsia="SimSun" w:hAnsi="Calibri"/>
                                <w:color w:val="000000"/>
                                <w:kern w:val="24"/>
                              </w:rPr>
                            </w:pPr>
                            <w:r>
                              <w:rPr>
                                <w:rFonts w:asciiTheme="minorHAnsi" w:eastAsia="SimSun" w:hAnsi="Calibri"/>
                                <w:color w:val="000000"/>
                                <w:kern w:val="24"/>
                              </w:rPr>
                              <w:t>Test configuration/</w:t>
                            </w:r>
                            <w:proofErr w:type="gramStart"/>
                            <w:r>
                              <w:rPr>
                                <w:rFonts w:asciiTheme="minorHAnsi" w:eastAsia="SimSun" w:hAnsi="Calibri"/>
                                <w:color w:val="000000"/>
                                <w:kern w:val="24"/>
                              </w:rPr>
                              <w:t>controller</w:t>
                            </w:r>
                            <w:proofErr w:type="gramEnd"/>
                          </w:p>
                        </w:txbxContent>
                      </wps:txbx>
                      <wps:bodyPr wrap="square" rtlCol="0" anchor="ctr">
                        <a:noAutofit/>
                      </wps:bodyPr>
                    </wps:wsp>
                  </a:graphicData>
                </a:graphic>
              </wp:anchor>
            </w:drawing>
          </mc:Choice>
          <mc:Fallback>
            <w:pict>
              <v:roundrect w14:anchorId="06736D72" id="Rectangle: Rounded Corners 2042913311" o:spid="_x0000_s1045" style="position:absolute;margin-left:121.65pt;margin-top:96.6pt;width:216.55pt;height:21.45pt;z-index:25166645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" fillcolor="#fbe4d5 [661]" strokecolor="black [3213]" strokeweight="1pt">
                <v:stroke joinstyle="miter"/>
                <v:textbox>
                  <w:txbxContent>
                    <w:p w14:paraId="15C1767C" w14:textId="77777777" w:rsidR="002208E7" w:rsidRDefault="002208E7" w:rsidP="002208E7">
                      <w:pPr>
                        <w:rPr>
                          <w:rFonts w:asciiTheme="minorHAnsi" w:eastAsia="SimSun" w:hAnsi="Calibri"/>
                          <w:color w:val="000000"/>
                          <w:kern w:val="24"/>
                        </w:rPr>
                      </w:pPr>
                      <w:r>
                        <w:rPr>
                          <w:rFonts w:asciiTheme="minorHAnsi" w:eastAsia="SimSun" w:hAnsi="Calibri"/>
                          <w:color w:val="000000"/>
                          <w:kern w:val="24"/>
                        </w:rPr>
                        <w:t>Test configuration/</w:t>
                      </w:r>
                      <w:proofErr w:type="gramStart"/>
                      <w:r>
                        <w:rPr>
                          <w:rFonts w:asciiTheme="minorHAnsi" w:eastAsia="SimSun" w:hAnsi="Calibri"/>
                          <w:color w:val="000000"/>
                          <w:kern w:val="24"/>
                        </w:rPr>
                        <w:t>controller</w:t>
                      </w:r>
                      <w:proofErr w:type="gramEnd"/>
                    </w:p>
                  </w:txbxContent>
                </v:textbox>
                <w10:wrap type="topAndBottom"/>
              </v:roundrect>
            </w:pict>
          </mc:Fallback>
        </mc:AlternateContent>
      </w:r>
      <w:r>
        <w:rPr>
          <w:noProof/>
          <w:color w:val="000000" w:themeColor="text1"/>
        </w:rPr>
        <mc:AlternateContent>
          <mc:Choice Requires="wpg">
            <w:drawing>
              <wp:anchor distT="0" distB="0" distL="114300" distR="114300" simplePos="0" relativeHeight="251678741" behindDoc="0" locked="0" layoutInCell="1" allowOverlap="1" wp14:anchorId="7DEF40CC" wp14:editId="5E95BE01">
                <wp:simplePos x="0" y="0"/>
                <wp:positionH relativeFrom="column">
                  <wp:posOffset>2412328</wp:posOffset>
                </wp:positionH>
                <wp:positionV relativeFrom="paragraph">
                  <wp:posOffset>19346</wp:posOffset>
                </wp:positionV>
                <wp:extent cx="1409750" cy="1005511"/>
                <wp:effectExtent l="0" t="0" r="19050" b="23495"/>
                <wp:wrapTopAndBottom/>
                <wp:docPr id="1091907914" name="Group 1091907914"/>
                <wp:cNvGraphicFramePr/>
                <a:graphic xmlns:a="http://schemas.openxmlformats.org/drawingml/2006/main">
                  <a:graphicData uri="http://schemas.microsoft.com/office/word/2010/wordprocessingGroup">
                    <wpg:wgp>
                      <wpg:cNvGrpSpPr/>
                      <wpg:grpSpPr>
                        <a:xfrm>
                          <a:off x="0" y="0"/>
                          <a:ext cx="1409750" cy="1005511"/>
                          <a:chOff x="1077996" y="23750"/>
                          <a:chExt cx="1933747" cy="1375640"/>
                        </a:xfrm>
                      </wpg:grpSpPr>
                      <wps:wsp>
                        <wps:cNvPr id="588590978" name="Rectangle: Rounded Corners 588590978"/>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1CE738"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422683727" name="TextBox 95"/>
                        <wps:cNvSpPr txBox="1"/>
                        <wps:spPr>
                          <a:xfrm>
                            <a:off x="1296676" y="62198"/>
                            <a:ext cx="1496823" cy="504417"/>
                          </a:xfrm>
                          <a:prstGeom prst="rect">
                            <a:avLst/>
                          </a:prstGeom>
                          <a:noFill/>
                        </wps:spPr>
                        <wps:txbx>
                          <w:txbxContent>
                            <w:p w14:paraId="355902FC" w14:textId="77777777" w:rsidR="002208E7" w:rsidRPr="00C92EFA" w:rsidRDefault="002208E7" w:rsidP="002208E7">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wgp>
                  </a:graphicData>
                </a:graphic>
              </wp:anchor>
            </w:drawing>
          </mc:Choice>
          <mc:Fallback>
            <w:pict>
              <v:group w14:anchorId="7DEF40CC" id="Group 1091907914" o:spid="_x0000_s1046" style="position:absolute;margin-left:189.95pt;margin-top:1.5pt;width:111pt;height:79.15pt;z-index:251678741" coordorigin="10779,237" coordsize="19337,1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">
                <v:roundrect id="Rectangle: Rounded Corners 588590978" o:spid="_x0000_s1047"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" filled="f" strokecolor="black [3213]" strokeweight="1pt">
                  <v:stroke joinstyle="miter"/>
                  <v:textbox>
                    <w:txbxContent>
                      <w:p w14:paraId="111CE738"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48"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" filled="f" stroked="f">
                  <v:textbox>
                    <w:txbxContent>
                      <w:p w14:paraId="355902FC" w14:textId="77777777" w:rsidR="002208E7" w:rsidRPr="00C92EFA" w:rsidRDefault="002208E7" w:rsidP="002208E7">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w10:wrap type="topAndBottom"/>
              </v:group>
            </w:pict>
          </mc:Fallback>
        </mc:AlternateContent>
      </w:r>
      <w:r>
        <w:rPr>
          <w:noProof/>
          <w:color w:val="000000" w:themeColor="text1"/>
        </w:rPr>
        <mc:AlternateContent>
          <mc:Choice Requires="wps">
            <w:drawing>
              <wp:anchor distT="0" distB="0" distL="114300" distR="114300" simplePos="0" relativeHeight="251674645" behindDoc="0" locked="0" layoutInCell="1" allowOverlap="1" wp14:anchorId="31A71BC8" wp14:editId="72E1A550">
                <wp:simplePos x="0" y="0"/>
                <wp:positionH relativeFrom="column">
                  <wp:posOffset>4737601</wp:posOffset>
                </wp:positionH>
                <wp:positionV relativeFrom="paragraph">
                  <wp:posOffset>2472715</wp:posOffset>
                </wp:positionV>
                <wp:extent cx="251391" cy="5555"/>
                <wp:effectExtent l="0" t="0" r="15875" b="33020"/>
                <wp:wrapTopAndBottom/>
                <wp:docPr id="1432196829" name="Straight Connector 14321968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51391" cy="55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44FB50" id="Straight Connector 1432196829" o:spid="_x0000_s1026" style="position:absolute;flip:x y;z-index:251674645;visibility:visible;mso-wrap-style:square;mso-wrap-distance-left:9pt;mso-wrap-distance-top:0;mso-wrap-distance-right:9pt;mso-wrap-distance-bottom:0;mso-position-horizontal:absolute;mso-position-horizontal-relative:text;mso-position-vertical:absolute;mso-position-vertical-relative:text" from="373.05pt,194.7pt" to="392.85pt,1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" strokecolor="black [3213]" strokeweight="1pt">
                <v:stroke joinstyle="miter"/>
                <o:lock v:ext="edit" shapetype="f"/>
                <w10:wrap type="topAndBottom"/>
              </v:line>
            </w:pict>
          </mc:Fallback>
        </mc:AlternateContent>
      </w:r>
      <w:r>
        <w:rPr>
          <w:noProof/>
          <w:color w:val="000000" w:themeColor="text1"/>
        </w:rPr>
        <mc:AlternateContent>
          <mc:Choice Requires="wps">
            <w:drawing>
              <wp:anchor distT="0" distB="0" distL="114300" distR="114300" simplePos="0" relativeHeight="251660309" behindDoc="0" locked="0" layoutInCell="1" allowOverlap="1" wp14:anchorId="558FF036" wp14:editId="0DFF3517">
                <wp:simplePos x="0" y="0"/>
                <wp:positionH relativeFrom="column">
                  <wp:posOffset>2888687</wp:posOffset>
                </wp:positionH>
                <wp:positionV relativeFrom="paragraph">
                  <wp:posOffset>1069234</wp:posOffset>
                </wp:positionV>
                <wp:extent cx="0" cy="163056"/>
                <wp:effectExtent l="76200" t="38100" r="57150" b="27940"/>
                <wp:wrapTopAndBottom/>
                <wp:docPr id="567199051" name="Straight Arrow Connector 5671990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1630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456E89" id="Straight Arrow Connector 567199051" o:spid="_x0000_s1026" type="#_x0000_t32" style="position:absolute;margin-left:227.45pt;margin-top:84.2pt;width:0;height:12.85pt;rotation:180;z-index:2516603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" strokecolor="#44546a [3215]" strokeweight="1pt">
                <v:stroke endarrow="block" joinstyle="miter"/>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61333" behindDoc="0" locked="0" layoutInCell="1" allowOverlap="1" wp14:anchorId="12A4754C" wp14:editId="4A349217">
                <wp:simplePos x="0" y="0"/>
                <wp:positionH relativeFrom="column">
                  <wp:posOffset>2927159</wp:posOffset>
                </wp:positionH>
                <wp:positionV relativeFrom="paragraph">
                  <wp:posOffset>2079763</wp:posOffset>
                </wp:positionV>
                <wp:extent cx="287016" cy="284781"/>
                <wp:effectExtent l="0" t="0" r="75565" b="58420"/>
                <wp:wrapTopAndBottom/>
                <wp:docPr id="633090922" name="Straight Arrow Connector 633090922"/>
                <wp:cNvGraphicFramePr/>
                <a:graphic xmlns:a="http://schemas.openxmlformats.org/drawingml/2006/main">
                  <a:graphicData uri="http://schemas.microsoft.com/office/word/2010/wordprocessingShape">
                    <wps:wsp>
                      <wps:cNvCnPr/>
                      <wps:spPr>
                        <a:xfrm rot="10800000" flipH="1" flipV="1">
                          <a:off x="0" y="0"/>
                          <a:ext cx="287016" cy="28478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FD5D7B" id="Straight Arrow Connector 633090922" o:spid="_x0000_s1026" type="#_x0000_t32" style="position:absolute;margin-left:230.5pt;margin-top:163.75pt;width:22.6pt;height:22.4pt;rotation:180;flip:x y;z-index:2516613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62357" behindDoc="0" locked="0" layoutInCell="1" allowOverlap="1" wp14:anchorId="5DD56002" wp14:editId="5DD11CE5">
                <wp:simplePos x="0" y="0"/>
                <wp:positionH relativeFrom="column">
                  <wp:posOffset>2884845</wp:posOffset>
                </wp:positionH>
                <wp:positionV relativeFrom="paragraph">
                  <wp:posOffset>2482108</wp:posOffset>
                </wp:positionV>
                <wp:extent cx="312078" cy="253643"/>
                <wp:effectExtent l="38100" t="0" r="31115" b="51435"/>
                <wp:wrapTopAndBottom/>
                <wp:docPr id="873161024" name="Straight Arrow Connector 873161024"/>
                <wp:cNvGraphicFramePr/>
                <a:graphic xmlns:a="http://schemas.openxmlformats.org/drawingml/2006/main">
                  <a:graphicData uri="http://schemas.microsoft.com/office/word/2010/wordprocessingShape">
                    <wps:wsp>
                      <wps:cNvCnPr/>
                      <wps:spPr>
                        <a:xfrm rot="10800000" flipV="1">
                          <a:off x="0" y="0"/>
                          <a:ext cx="312078" cy="25364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2D11DF" id="Straight Arrow Connector 873161024" o:spid="_x0000_s1026" type="#_x0000_t32" style="position:absolute;margin-left:227.15pt;margin-top:195.45pt;width:24.55pt;height:19.95pt;rotation:180;flip:y;z-index:2516623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63381" behindDoc="0" locked="0" layoutInCell="1" allowOverlap="1" wp14:anchorId="3A4E53CF" wp14:editId="69F20523">
                <wp:simplePos x="0" y="0"/>
                <wp:positionH relativeFrom="column">
                  <wp:posOffset>2028841</wp:posOffset>
                </wp:positionH>
                <wp:positionV relativeFrom="paragraph">
                  <wp:posOffset>1942119</wp:posOffset>
                </wp:positionV>
                <wp:extent cx="886576" cy="1012817"/>
                <wp:effectExtent l="0" t="0" r="27940" b="16510"/>
                <wp:wrapTopAndBottom/>
                <wp:docPr id="900185080" name="Rectangle: Rounded Corners 900185080"/>
                <wp:cNvGraphicFramePr/>
                <a:graphic xmlns:a="http://schemas.openxmlformats.org/drawingml/2006/main">
                  <a:graphicData uri="http://schemas.microsoft.com/office/word/2010/wordprocessingShape">
                    <wps:wsp>
                      <wps:cNvSpPr/>
                      <wps:spPr>
                        <a:xfrm>
                          <a:off x="0" y="0"/>
                          <a:ext cx="886576" cy="1012817"/>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D63D69" w14:textId="77777777" w:rsidR="002208E7" w:rsidRPr="00071E85" w:rsidRDefault="002208E7" w:rsidP="002208E7">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a:graphicData>
                </a:graphic>
              </wp:anchor>
            </w:drawing>
          </mc:Choice>
          <mc:Fallback>
            <w:pict>
              <v:roundrect w14:anchorId="3A4E53CF" id="Rectangle: Rounded Corners 900185080" o:spid="_x0000_s1049" style="position:absolute;margin-left:159.75pt;margin-top:152.9pt;width:69.8pt;height:79.75pt;z-index:25166338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" fillcolor="#92d050" strokecolor="black [3213]" strokeweight="1pt">
                <v:stroke joinstyle="miter"/>
                <v:textbox>
                  <w:txbxContent>
                    <w:p w14:paraId="14D63D69" w14:textId="77777777" w:rsidR="002208E7" w:rsidRPr="00071E85" w:rsidRDefault="002208E7" w:rsidP="002208E7">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64405" behindDoc="0" locked="0" layoutInCell="1" allowOverlap="1" wp14:anchorId="04BC00DC" wp14:editId="3B79B60A">
                <wp:simplePos x="0" y="0"/>
                <wp:positionH relativeFrom="column">
                  <wp:posOffset>3859429</wp:posOffset>
                </wp:positionH>
                <wp:positionV relativeFrom="paragraph">
                  <wp:posOffset>567934</wp:posOffset>
                </wp:positionV>
                <wp:extent cx="856090" cy="263834"/>
                <wp:effectExtent l="0" t="0" r="20320" b="22225"/>
                <wp:wrapTopAndBottom/>
                <wp:docPr id="1432069070" name="Rectangle: Rounded Corners 1432069070"/>
                <wp:cNvGraphicFramePr/>
                <a:graphic xmlns:a="http://schemas.openxmlformats.org/drawingml/2006/main">
                  <a:graphicData uri="http://schemas.microsoft.com/office/word/2010/wordprocessingShape">
                    <wps:wsp>
                      <wps:cNvSpPr/>
                      <wps:spPr>
                        <a:xfrm>
                          <a:off x="0" y="0"/>
                          <a:ext cx="856090" cy="263834"/>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7C6E90"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a:graphicData>
                </a:graphic>
              </wp:anchor>
            </w:drawing>
          </mc:Choice>
          <mc:Fallback>
            <w:pict>
              <v:roundrect w14:anchorId="04BC00DC" id="Rectangle: Rounded Corners 1432069070" o:spid="_x0000_s1050" style="position:absolute;margin-left:303.9pt;margin-top:44.7pt;width:67.4pt;height:20.75pt;z-index:25166440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" fillcolor="yellow" strokecolor="black [3213]" strokeweight="1pt">
                <v:stroke joinstyle="miter"/>
                <v:textbox>
                  <w:txbxContent>
                    <w:p w14:paraId="387C6E90" w14:textId="77777777" w:rsidR="002208E7" w:rsidRDefault="002208E7" w:rsidP="002208E7">
                      <w:pPr>
                        <w:jc w:val="center"/>
                        <w:rPr>
                          <w:rFonts w:asciiTheme="minorHAnsi" w:eastAsia="SimSun" w:hAnsi="Calibri"/>
                          <w:color w:val="000000"/>
                          <w:kern w:val="24"/>
                        </w:rPr>
                      </w:pPr>
                      <w:r>
                        <w:rPr>
                          <w:rFonts w:asciiTheme="minorHAnsi" w:eastAsia="SimSun" w:hAnsi="Calibri"/>
                          <w:color w:val="000000"/>
                          <w:kern w:val="24"/>
                        </w:rPr>
                        <w:t>Verification</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65429" behindDoc="0" locked="0" layoutInCell="1" allowOverlap="1" wp14:anchorId="4749675D" wp14:editId="660F2A6F">
                <wp:simplePos x="0" y="0"/>
                <wp:positionH relativeFrom="column">
                  <wp:posOffset>1940154</wp:posOffset>
                </wp:positionH>
                <wp:positionV relativeFrom="paragraph">
                  <wp:posOffset>820415</wp:posOffset>
                </wp:positionV>
                <wp:extent cx="0" cy="407640"/>
                <wp:effectExtent l="76200" t="38100" r="57150" b="12065"/>
                <wp:wrapTopAndBottom/>
                <wp:docPr id="154173220" name="Straight Arrow Connector 154173220"/>
                <wp:cNvGraphicFramePr/>
                <a:graphic xmlns:a="http://schemas.openxmlformats.org/drawingml/2006/main">
                  <a:graphicData uri="http://schemas.microsoft.com/office/word/2010/wordprocessingShape">
                    <wps:wsp>
                      <wps:cNvCnPr/>
                      <wps:spPr>
                        <a:xfrm rot="10800000">
                          <a:off x="0" y="0"/>
                          <a:ext cx="0" cy="4076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BEA374" id="Straight Arrow Connector 154173220" o:spid="_x0000_s1026" type="#_x0000_t32" style="position:absolute;margin-left:152.75pt;margin-top:64.6pt;width:0;height:32.1pt;rotation:180;z-index:2516654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75669" behindDoc="0" locked="0" layoutInCell="1" allowOverlap="1" wp14:anchorId="6EDBC162" wp14:editId="7F96BD5D">
                <wp:simplePos x="0" y="0"/>
                <wp:positionH relativeFrom="column">
                  <wp:posOffset>4097945</wp:posOffset>
                </wp:positionH>
                <wp:positionV relativeFrom="paragraph">
                  <wp:posOffset>849468</wp:posOffset>
                </wp:positionV>
                <wp:extent cx="0" cy="390332"/>
                <wp:effectExtent l="76200" t="38100" r="57150" b="10160"/>
                <wp:wrapTopAndBottom/>
                <wp:docPr id="178695340" name="Straight Arrow Connector 17869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9033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AE2A44" id="Straight Arrow Connector 178695340" o:spid="_x0000_s1026" type="#_x0000_t32" style="position:absolute;margin-left:322.65pt;margin-top:66.9pt;width:0;height:30.75pt;flip:y;z-index:2516756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" strokecolor="#44546a [3215]" strokeweight="1pt">
                <v:stroke endarrow="block" joinstyle="miter"/>
                <o:lock v:ext="edit" shapetype="f"/>
                <w10:wrap type="topAndBottom"/>
              </v:shape>
            </w:pict>
          </mc:Fallback>
        </mc:AlternateContent>
      </w:r>
    </w:p>
    <w:p w14:paraId="6A7262A5" w14:textId="6C5075BF" w:rsidR="002208E7" w:rsidRPr="000E21DA" w:rsidRDefault="002208E7" w:rsidP="002208E7">
      <w:pPr>
        <w:pStyle w:val="RAN4proposal"/>
        <w:numPr>
          <w:ilvl w:val="0"/>
          <w:numId w:val="0"/>
        </w:numPr>
      </w:pPr>
      <w:r>
        <w:rPr>
          <w:lang w:val="en-150"/>
        </w:rPr>
        <w:t xml:space="preserve">Proposal 10: </w:t>
      </w:r>
      <w:r>
        <w:t>RAN4 to agree that the description of the r</w:t>
      </w:r>
      <w:r w:rsidRPr="008357DB">
        <w:t xml:space="preserve">eference block diagram </w:t>
      </w:r>
      <w:r>
        <w:t>in Figure 7.3.2.3-1 in TR38.843 requires clarifications for at least the following items:</w:t>
      </w:r>
    </w:p>
    <w:p w14:paraId="413F48E8" w14:textId="77777777" w:rsidR="002208E7" w:rsidRDefault="002208E7" w:rsidP="002208E7">
      <w:pPr>
        <w:pStyle w:val="RAN4proposal"/>
        <w:numPr>
          <w:ilvl w:val="0"/>
          <w:numId w:val="35"/>
        </w:numPr>
      </w:pPr>
      <w:r>
        <w:t>The role and meaning of the ‘LCM’ blocks in the TE and DUT</w:t>
      </w:r>
    </w:p>
    <w:p w14:paraId="33DCB483" w14:textId="77777777" w:rsidR="002208E7" w:rsidRPr="000E21DA" w:rsidRDefault="002208E7" w:rsidP="002208E7">
      <w:pPr>
        <w:pStyle w:val="RAN4proposal"/>
        <w:numPr>
          <w:ilvl w:val="0"/>
          <w:numId w:val="35"/>
        </w:numPr>
      </w:pPr>
      <w:r w:rsidRPr="000E21DA">
        <w:t xml:space="preserve">The role and meaning of the </w:t>
      </w:r>
      <w:r>
        <w:t>‘</w:t>
      </w:r>
      <w:r w:rsidRPr="000E21DA">
        <w:t>AI/ML functions</w:t>
      </w:r>
      <w:r>
        <w:t>’</w:t>
      </w:r>
      <w:r w:rsidRPr="000E21DA">
        <w:t xml:space="preserve"> block in the </w:t>
      </w:r>
      <w:proofErr w:type="gramStart"/>
      <w:r w:rsidRPr="000E21DA">
        <w:t>TE</w:t>
      </w:r>
      <w:proofErr w:type="gramEnd"/>
      <w:r w:rsidRPr="000E21DA">
        <w:t xml:space="preserve"> </w:t>
      </w:r>
    </w:p>
    <w:p w14:paraId="3505E353" w14:textId="77777777" w:rsidR="002208E7" w:rsidRPr="000E21DA" w:rsidRDefault="002208E7" w:rsidP="002208E7">
      <w:pPr>
        <w:pStyle w:val="RAN4proposal"/>
        <w:numPr>
          <w:ilvl w:val="0"/>
          <w:numId w:val="35"/>
        </w:numPr>
      </w:pPr>
      <w:r w:rsidRPr="000E21DA">
        <w:t xml:space="preserve">The role and meaning of the </w:t>
      </w:r>
      <w:r>
        <w:t>‘</w:t>
      </w:r>
      <w:r w:rsidRPr="000E21DA">
        <w:t>Inference</w:t>
      </w:r>
      <w:r>
        <w:t>’</w:t>
      </w:r>
      <w:r w:rsidRPr="000E21DA">
        <w:t xml:space="preserve"> block in the </w:t>
      </w:r>
      <w:proofErr w:type="gramStart"/>
      <w:r w:rsidRPr="000E21DA">
        <w:t>DUT</w:t>
      </w:r>
      <w:proofErr w:type="gramEnd"/>
    </w:p>
    <w:p w14:paraId="3DEEC9E9" w14:textId="77777777" w:rsidR="002208E7" w:rsidRDefault="002208E7" w:rsidP="002208E7">
      <w:pPr>
        <w:pStyle w:val="RAN4proposal"/>
        <w:numPr>
          <w:ilvl w:val="0"/>
          <w:numId w:val="35"/>
        </w:numPr>
      </w:pPr>
      <w:r w:rsidRPr="000E21DA">
        <w:t xml:space="preserve">The role and meaning of the </w:t>
      </w:r>
      <w:r>
        <w:t>‘</w:t>
      </w:r>
      <w:r w:rsidRPr="000E21DA">
        <w:t>Verification</w:t>
      </w:r>
      <w:r>
        <w:t>’</w:t>
      </w:r>
      <w:r w:rsidRPr="000E21DA">
        <w:t xml:space="preserve"> block in the </w:t>
      </w:r>
      <w:proofErr w:type="gramStart"/>
      <w:r w:rsidRPr="000E21DA">
        <w:t>TE</w:t>
      </w:r>
      <w:proofErr w:type="gramEnd"/>
    </w:p>
    <w:p w14:paraId="0CC4B28F" w14:textId="77777777" w:rsidR="002208E7" w:rsidRPr="005F7212" w:rsidRDefault="002208E7" w:rsidP="002208E7">
      <w:pPr>
        <w:pStyle w:val="RAN4proposal"/>
        <w:numPr>
          <w:ilvl w:val="0"/>
          <w:numId w:val="35"/>
        </w:numPr>
      </w:pPr>
      <w:r>
        <w:t xml:space="preserve">The </w:t>
      </w:r>
      <w:proofErr w:type="spellStart"/>
      <w:r>
        <w:t>signaling</w:t>
      </w:r>
      <w:proofErr w:type="spellEnd"/>
      <w:r>
        <w:t>/messages assumed on the physical links between the TE/</w:t>
      </w:r>
      <w:proofErr w:type="spellStart"/>
      <w:r>
        <w:t>gNB</w:t>
      </w:r>
      <w:proofErr w:type="spellEnd"/>
      <w:r>
        <w:t xml:space="preserve"> and DUT/UE – see </w:t>
      </w:r>
      <w:r>
        <w:fldChar w:fldCharType="begin"/>
      </w:r>
      <w:r>
        <w:instrText xml:space="preserve"> REF _Ref158892006 \h  \* MERGEFORMAT </w:instrText>
      </w:r>
      <w:r>
        <w:fldChar w:fldCharType="separate"/>
      </w:r>
      <w:r>
        <w:t>Figure 2</w:t>
      </w:r>
      <w:r>
        <w:fldChar w:fldCharType="end"/>
      </w:r>
      <w:r>
        <w:t>.</w:t>
      </w:r>
    </w:p>
    <w:p w14:paraId="6522BBCF" w14:textId="77777777" w:rsidR="002208E7" w:rsidRPr="005928BC" w:rsidRDefault="002208E7" w:rsidP="008C39F7">
      <w:pPr>
        <w:rPr>
          <w:lang w:val="en-150"/>
        </w:rPr>
      </w:pPr>
    </w:p>
    <w:p w14:paraId="761267A4"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8"/>
    </w:p>
    <w:p w14:paraId="4A968BF0" w14:textId="484D87AE" w:rsidR="002B1E85" w:rsidRPr="00177C53" w:rsidRDefault="002B1E85" w:rsidP="00177C53">
      <w:pPr>
        <w:pStyle w:val="ListParagraph"/>
        <w:numPr>
          <w:ilvl w:val="0"/>
          <w:numId w:val="21"/>
        </w:numPr>
        <w:ind w:right="-22"/>
        <w:rPr>
          <w:lang w:val="en-US"/>
        </w:rPr>
      </w:pPr>
      <w:bookmarkStart w:id="39" w:name="_Ref114500673"/>
      <w:bookmarkStart w:id="40" w:name="_Ref158060030"/>
      <w:bookmarkStart w:id="41" w:name="_Ref162515160"/>
      <w:bookmarkEnd w:id="39"/>
      <w:r w:rsidRPr="00EE70F5">
        <w:rPr>
          <w:lang w:val="en-US"/>
        </w:rPr>
        <w:t>R4-2403712, WF on AI/ML, Qualcomm, RAN4#110, Athens, Greece, February 26th – March 1st, 2024.</w:t>
      </w:r>
    </w:p>
    <w:p w14:paraId="15D7F2E8" w14:textId="575DF540" w:rsidR="007E2ED7" w:rsidRPr="008D6C43" w:rsidRDefault="007E2ED7" w:rsidP="007E2ED7">
      <w:pPr>
        <w:pStyle w:val="ListParagraph"/>
        <w:numPr>
          <w:ilvl w:val="0"/>
          <w:numId w:val="21"/>
        </w:numPr>
        <w:ind w:right="-22"/>
        <w:rPr>
          <w:lang w:val="en-US"/>
        </w:rPr>
      </w:pPr>
      <w:r>
        <w:t xml:space="preserve">3GPP TR 38.843 V18.0.0, </w:t>
      </w:r>
      <w:r w:rsidRPr="00C6614F">
        <w:t>Technical Report (TR)</w:t>
      </w:r>
      <w:r>
        <w:t xml:space="preserve">: </w:t>
      </w:r>
      <w:r w:rsidRPr="008C1D2F">
        <w:t>Study on Artificial Intelligence (AI)/Machine Learning (ML) for NR air interface</w:t>
      </w:r>
      <w:r>
        <w:t>.</w:t>
      </w:r>
      <w:bookmarkEnd w:id="40"/>
    </w:p>
    <w:p w14:paraId="34D4839B" w14:textId="5403A94D" w:rsidR="00E43BF9" w:rsidRPr="00AD44AC" w:rsidRDefault="007E2ED7" w:rsidP="00E43BF9">
      <w:pPr>
        <w:pStyle w:val="ListParagraph"/>
        <w:numPr>
          <w:ilvl w:val="0"/>
          <w:numId w:val="21"/>
        </w:numPr>
        <w:ind w:right="-22"/>
        <w:rPr>
          <w:lang w:val="en-US"/>
        </w:rPr>
      </w:pPr>
      <w:bookmarkStart w:id="42" w:name="_Ref158060063"/>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42"/>
      <w:bookmarkEnd w:id="41"/>
    </w:p>
    <w:sectPr w:rsidR="00E43BF9" w:rsidRPr="00AD44AC" w:rsidSect="00E55D1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1B3C" w14:textId="77777777" w:rsidR="00E55D1D" w:rsidRDefault="00E55D1D" w:rsidP="00001C9B">
      <w:pPr>
        <w:spacing w:after="0" w:line="240" w:lineRule="auto"/>
      </w:pPr>
      <w:r>
        <w:separator/>
      </w:r>
    </w:p>
  </w:endnote>
  <w:endnote w:type="continuationSeparator" w:id="0">
    <w:p w14:paraId="0E0412A3" w14:textId="77777777" w:rsidR="00E55D1D" w:rsidRDefault="00E55D1D" w:rsidP="00001C9B">
      <w:pPr>
        <w:spacing w:after="0" w:line="240" w:lineRule="auto"/>
      </w:pPr>
      <w:r>
        <w:continuationSeparator/>
      </w:r>
    </w:p>
  </w:endnote>
  <w:endnote w:type="continuationNotice" w:id="1">
    <w:p w14:paraId="6BEE4DD0" w14:textId="77777777" w:rsidR="008519CB" w:rsidRDefault="00851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3587" w14:textId="77777777" w:rsidR="00E55D1D" w:rsidRDefault="00E55D1D" w:rsidP="00001C9B">
      <w:pPr>
        <w:spacing w:after="0" w:line="240" w:lineRule="auto"/>
      </w:pPr>
      <w:r>
        <w:separator/>
      </w:r>
    </w:p>
  </w:footnote>
  <w:footnote w:type="continuationSeparator" w:id="0">
    <w:p w14:paraId="54C302C0" w14:textId="77777777" w:rsidR="00E55D1D" w:rsidRDefault="00E55D1D" w:rsidP="00001C9B">
      <w:pPr>
        <w:spacing w:after="0" w:line="240" w:lineRule="auto"/>
      </w:pPr>
      <w:r>
        <w:continuationSeparator/>
      </w:r>
    </w:p>
  </w:footnote>
  <w:footnote w:type="continuationNotice" w:id="1">
    <w:p w14:paraId="29FCECD5" w14:textId="77777777" w:rsidR="008519CB" w:rsidRDefault="008519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E116C"/>
    <w:multiLevelType w:val="hybridMultilevel"/>
    <w:tmpl w:val="5D3C4B44"/>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84634"/>
    <w:multiLevelType w:val="hybridMultilevel"/>
    <w:tmpl w:val="7AB011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5D35FC"/>
    <w:multiLevelType w:val="hybridMultilevel"/>
    <w:tmpl w:val="7FC88F0A"/>
    <w:lvl w:ilvl="0" w:tplc="3A88E7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4E5683"/>
    <w:multiLevelType w:val="hybridMultilevel"/>
    <w:tmpl w:val="0BA07C9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21F0FBC"/>
    <w:multiLevelType w:val="hybridMultilevel"/>
    <w:tmpl w:val="CBB4352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4591" w:hanging="360"/>
      </w:pPr>
    </w:lvl>
    <w:lvl w:ilvl="2" w:tplc="FFFFFFFF" w:tentative="1">
      <w:start w:val="1"/>
      <w:numFmt w:val="lowerRoman"/>
      <w:lvlText w:val="%3."/>
      <w:lvlJc w:val="right"/>
      <w:pPr>
        <w:ind w:left="-387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2431" w:hanging="360"/>
      </w:pPr>
    </w:lvl>
    <w:lvl w:ilvl="5" w:tplc="FFFFFFFF" w:tentative="1">
      <w:start w:val="1"/>
      <w:numFmt w:val="lowerRoman"/>
      <w:lvlText w:val="%6."/>
      <w:lvlJc w:val="right"/>
      <w:pPr>
        <w:ind w:left="-1711" w:hanging="180"/>
      </w:pPr>
    </w:lvl>
    <w:lvl w:ilvl="6" w:tplc="FFFFFFFF" w:tentative="1">
      <w:start w:val="1"/>
      <w:numFmt w:val="decimal"/>
      <w:lvlText w:val="%7."/>
      <w:lvlJc w:val="left"/>
      <w:pPr>
        <w:ind w:left="-991" w:hanging="360"/>
      </w:pPr>
    </w:lvl>
    <w:lvl w:ilvl="7" w:tplc="FFFFFFFF" w:tentative="1">
      <w:start w:val="1"/>
      <w:numFmt w:val="lowerLetter"/>
      <w:lvlText w:val="%8."/>
      <w:lvlJc w:val="left"/>
      <w:pPr>
        <w:ind w:left="-271" w:hanging="360"/>
      </w:pPr>
    </w:lvl>
    <w:lvl w:ilvl="8" w:tplc="FFFFFFFF" w:tentative="1">
      <w:start w:val="1"/>
      <w:numFmt w:val="lowerRoman"/>
      <w:lvlText w:val="%9."/>
      <w:lvlJc w:val="right"/>
      <w:pPr>
        <w:ind w:left="449" w:hanging="180"/>
      </w:pPr>
    </w:lvl>
  </w:abstractNum>
  <w:abstractNum w:abstractNumId="17" w15:restartNumberingAfterBreak="0">
    <w:nsid w:val="646A7BD6"/>
    <w:multiLevelType w:val="hybridMultilevel"/>
    <w:tmpl w:val="5D1465F8"/>
    <w:lvl w:ilvl="0" w:tplc="036A7380">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2F4156"/>
    <w:multiLevelType w:val="hybridMultilevel"/>
    <w:tmpl w:val="8108A4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4"/>
  </w:num>
  <w:num w:numId="5" w16cid:durableId="1142041724">
    <w:abstractNumId w:val="19"/>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21"/>
  </w:num>
  <w:num w:numId="16" w16cid:durableId="516113510">
    <w:abstractNumId w:val="3"/>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88971585">
    <w:abstractNumId w:val="8"/>
  </w:num>
  <w:num w:numId="28" w16cid:durableId="2143497772">
    <w:abstractNumId w:val="20"/>
  </w:num>
  <w:num w:numId="29" w16cid:durableId="320426798">
    <w:abstractNumId w:val="22"/>
  </w:num>
  <w:num w:numId="30" w16cid:durableId="1556620885">
    <w:abstractNumId w:val="7"/>
  </w:num>
  <w:num w:numId="31" w16cid:durableId="1538276098">
    <w:abstractNumId w:val="13"/>
  </w:num>
  <w:num w:numId="32" w16cid:durableId="522938489">
    <w:abstractNumId w:val="5"/>
  </w:num>
  <w:num w:numId="33" w16cid:durableId="1044871876">
    <w:abstractNumId w:val="15"/>
  </w:num>
  <w:num w:numId="34" w16cid:durableId="374937687">
    <w:abstractNumId w:val="17"/>
  </w:num>
  <w:num w:numId="35" w16cid:durableId="14436491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55D1D"/>
    <w:rsid w:val="00001C9B"/>
    <w:rsid w:val="000040DC"/>
    <w:rsid w:val="00011784"/>
    <w:rsid w:val="000151EF"/>
    <w:rsid w:val="000239F5"/>
    <w:rsid w:val="000344AD"/>
    <w:rsid w:val="00063ECC"/>
    <w:rsid w:val="00072CCA"/>
    <w:rsid w:val="0008612A"/>
    <w:rsid w:val="00090E18"/>
    <w:rsid w:val="0009431C"/>
    <w:rsid w:val="000A10BC"/>
    <w:rsid w:val="000A3F43"/>
    <w:rsid w:val="000A7F53"/>
    <w:rsid w:val="000B0056"/>
    <w:rsid w:val="000C3C7B"/>
    <w:rsid w:val="000D0F93"/>
    <w:rsid w:val="000F27AF"/>
    <w:rsid w:val="00106416"/>
    <w:rsid w:val="00110481"/>
    <w:rsid w:val="001127C9"/>
    <w:rsid w:val="00114498"/>
    <w:rsid w:val="00115B88"/>
    <w:rsid w:val="00132F6A"/>
    <w:rsid w:val="00133913"/>
    <w:rsid w:val="00140221"/>
    <w:rsid w:val="00144DD0"/>
    <w:rsid w:val="00161D84"/>
    <w:rsid w:val="001642FC"/>
    <w:rsid w:val="0016496B"/>
    <w:rsid w:val="001743E2"/>
    <w:rsid w:val="001745F8"/>
    <w:rsid w:val="00175C5B"/>
    <w:rsid w:val="00177C53"/>
    <w:rsid w:val="00180385"/>
    <w:rsid w:val="00180F62"/>
    <w:rsid w:val="001838CF"/>
    <w:rsid w:val="001868EE"/>
    <w:rsid w:val="001914F9"/>
    <w:rsid w:val="001A3BA4"/>
    <w:rsid w:val="001A6D1F"/>
    <w:rsid w:val="001B1EA8"/>
    <w:rsid w:val="001D642E"/>
    <w:rsid w:val="001E30F6"/>
    <w:rsid w:val="00217EE5"/>
    <w:rsid w:val="002208E7"/>
    <w:rsid w:val="00235F5C"/>
    <w:rsid w:val="00243D71"/>
    <w:rsid w:val="00257FA3"/>
    <w:rsid w:val="002736C2"/>
    <w:rsid w:val="00277B56"/>
    <w:rsid w:val="00282A74"/>
    <w:rsid w:val="00294252"/>
    <w:rsid w:val="002A19F5"/>
    <w:rsid w:val="002B1E85"/>
    <w:rsid w:val="002B4922"/>
    <w:rsid w:val="002B69F3"/>
    <w:rsid w:val="002C22C3"/>
    <w:rsid w:val="002C2D19"/>
    <w:rsid w:val="002C2F6B"/>
    <w:rsid w:val="002D10FA"/>
    <w:rsid w:val="002D4C55"/>
    <w:rsid w:val="002E6DED"/>
    <w:rsid w:val="002F1158"/>
    <w:rsid w:val="00300956"/>
    <w:rsid w:val="0030751A"/>
    <w:rsid w:val="003160BC"/>
    <w:rsid w:val="00317187"/>
    <w:rsid w:val="0032499A"/>
    <w:rsid w:val="00326ABA"/>
    <w:rsid w:val="003341F7"/>
    <w:rsid w:val="00337492"/>
    <w:rsid w:val="00340CCA"/>
    <w:rsid w:val="00347FEC"/>
    <w:rsid w:val="003509DF"/>
    <w:rsid w:val="00354B65"/>
    <w:rsid w:val="00356F45"/>
    <w:rsid w:val="00366B74"/>
    <w:rsid w:val="00381F95"/>
    <w:rsid w:val="00386167"/>
    <w:rsid w:val="0038687C"/>
    <w:rsid w:val="003A1F89"/>
    <w:rsid w:val="003A5016"/>
    <w:rsid w:val="003A710A"/>
    <w:rsid w:val="003B659E"/>
    <w:rsid w:val="003B7F70"/>
    <w:rsid w:val="003C0BB7"/>
    <w:rsid w:val="003C1010"/>
    <w:rsid w:val="003C275E"/>
    <w:rsid w:val="003C4FDE"/>
    <w:rsid w:val="003E58DF"/>
    <w:rsid w:val="003E76D6"/>
    <w:rsid w:val="00404C4C"/>
    <w:rsid w:val="00406CC5"/>
    <w:rsid w:val="00413DF4"/>
    <w:rsid w:val="0041423F"/>
    <w:rsid w:val="00414F81"/>
    <w:rsid w:val="00425D2D"/>
    <w:rsid w:val="00436A0F"/>
    <w:rsid w:val="00437150"/>
    <w:rsid w:val="0043750A"/>
    <w:rsid w:val="004435A1"/>
    <w:rsid w:val="00447577"/>
    <w:rsid w:val="00451105"/>
    <w:rsid w:val="0045798C"/>
    <w:rsid w:val="004732E9"/>
    <w:rsid w:val="0047741E"/>
    <w:rsid w:val="004854BB"/>
    <w:rsid w:val="00494493"/>
    <w:rsid w:val="00496606"/>
    <w:rsid w:val="004A0395"/>
    <w:rsid w:val="004B46B9"/>
    <w:rsid w:val="004E14BF"/>
    <w:rsid w:val="004E5E66"/>
    <w:rsid w:val="004E6007"/>
    <w:rsid w:val="004E7ADB"/>
    <w:rsid w:val="00503B4D"/>
    <w:rsid w:val="00504EE9"/>
    <w:rsid w:val="00514E4F"/>
    <w:rsid w:val="00521576"/>
    <w:rsid w:val="005250E6"/>
    <w:rsid w:val="00540CD7"/>
    <w:rsid w:val="00542D23"/>
    <w:rsid w:val="0054442C"/>
    <w:rsid w:val="00550285"/>
    <w:rsid w:val="00562492"/>
    <w:rsid w:val="00572A20"/>
    <w:rsid w:val="005810EE"/>
    <w:rsid w:val="005818E3"/>
    <w:rsid w:val="005836F8"/>
    <w:rsid w:val="005918FA"/>
    <w:rsid w:val="005928BC"/>
    <w:rsid w:val="00592A86"/>
    <w:rsid w:val="005B3029"/>
    <w:rsid w:val="005B4801"/>
    <w:rsid w:val="005B54DD"/>
    <w:rsid w:val="005C23A4"/>
    <w:rsid w:val="005D1CDF"/>
    <w:rsid w:val="005D2BB7"/>
    <w:rsid w:val="005D6FFE"/>
    <w:rsid w:val="005E61A8"/>
    <w:rsid w:val="005F6419"/>
    <w:rsid w:val="005F7212"/>
    <w:rsid w:val="005F79FA"/>
    <w:rsid w:val="0060301D"/>
    <w:rsid w:val="0060543D"/>
    <w:rsid w:val="00607846"/>
    <w:rsid w:val="006104DD"/>
    <w:rsid w:val="006130B5"/>
    <w:rsid w:val="00614DD8"/>
    <w:rsid w:val="00617400"/>
    <w:rsid w:val="00632D29"/>
    <w:rsid w:val="00657A18"/>
    <w:rsid w:val="00664950"/>
    <w:rsid w:val="00683220"/>
    <w:rsid w:val="0068499A"/>
    <w:rsid w:val="00687FA0"/>
    <w:rsid w:val="006A3C11"/>
    <w:rsid w:val="006B7010"/>
    <w:rsid w:val="006C3095"/>
    <w:rsid w:val="006C3104"/>
    <w:rsid w:val="006C4733"/>
    <w:rsid w:val="006E1151"/>
    <w:rsid w:val="006E6311"/>
    <w:rsid w:val="00714592"/>
    <w:rsid w:val="007145FF"/>
    <w:rsid w:val="00715B2A"/>
    <w:rsid w:val="00733B21"/>
    <w:rsid w:val="007418F5"/>
    <w:rsid w:val="007450F1"/>
    <w:rsid w:val="00751515"/>
    <w:rsid w:val="007626B7"/>
    <w:rsid w:val="0078212B"/>
    <w:rsid w:val="00784DF6"/>
    <w:rsid w:val="00785232"/>
    <w:rsid w:val="007B186C"/>
    <w:rsid w:val="007B7DD8"/>
    <w:rsid w:val="007C1696"/>
    <w:rsid w:val="007C2477"/>
    <w:rsid w:val="007C3ED0"/>
    <w:rsid w:val="007C48C4"/>
    <w:rsid w:val="007C5971"/>
    <w:rsid w:val="007C67E4"/>
    <w:rsid w:val="007E2ED7"/>
    <w:rsid w:val="007E42DC"/>
    <w:rsid w:val="007F3780"/>
    <w:rsid w:val="007F54B9"/>
    <w:rsid w:val="00806A76"/>
    <w:rsid w:val="00811C9D"/>
    <w:rsid w:val="00816C80"/>
    <w:rsid w:val="00841BCD"/>
    <w:rsid w:val="00847264"/>
    <w:rsid w:val="008474FC"/>
    <w:rsid w:val="008519CB"/>
    <w:rsid w:val="00851A8E"/>
    <w:rsid w:val="0085365B"/>
    <w:rsid w:val="00857D2D"/>
    <w:rsid w:val="008826C1"/>
    <w:rsid w:val="00883DFD"/>
    <w:rsid w:val="0089210C"/>
    <w:rsid w:val="00893D2E"/>
    <w:rsid w:val="008A1BF7"/>
    <w:rsid w:val="008A5B0E"/>
    <w:rsid w:val="008B0961"/>
    <w:rsid w:val="008C39F7"/>
    <w:rsid w:val="008F494F"/>
    <w:rsid w:val="0090091A"/>
    <w:rsid w:val="00902A2B"/>
    <w:rsid w:val="009042BD"/>
    <w:rsid w:val="00904FE4"/>
    <w:rsid w:val="00927740"/>
    <w:rsid w:val="00936159"/>
    <w:rsid w:val="0094190B"/>
    <w:rsid w:val="009712CC"/>
    <w:rsid w:val="00977E1D"/>
    <w:rsid w:val="009929C1"/>
    <w:rsid w:val="009B034A"/>
    <w:rsid w:val="009B0573"/>
    <w:rsid w:val="009B7B4B"/>
    <w:rsid w:val="009B7C21"/>
    <w:rsid w:val="009E4E6E"/>
    <w:rsid w:val="009F423A"/>
    <w:rsid w:val="00A04992"/>
    <w:rsid w:val="00A147AA"/>
    <w:rsid w:val="00A21D71"/>
    <w:rsid w:val="00A22B78"/>
    <w:rsid w:val="00A25AE5"/>
    <w:rsid w:val="00A26442"/>
    <w:rsid w:val="00A37002"/>
    <w:rsid w:val="00A43458"/>
    <w:rsid w:val="00A4355E"/>
    <w:rsid w:val="00A520D9"/>
    <w:rsid w:val="00A52D24"/>
    <w:rsid w:val="00A64DA0"/>
    <w:rsid w:val="00A9159D"/>
    <w:rsid w:val="00A92BCD"/>
    <w:rsid w:val="00AA13C5"/>
    <w:rsid w:val="00AA1B0E"/>
    <w:rsid w:val="00AA47B6"/>
    <w:rsid w:val="00AC163B"/>
    <w:rsid w:val="00AC5CA7"/>
    <w:rsid w:val="00AC6058"/>
    <w:rsid w:val="00AD409A"/>
    <w:rsid w:val="00AD44AC"/>
    <w:rsid w:val="00AE2BA5"/>
    <w:rsid w:val="00AE56B1"/>
    <w:rsid w:val="00AE6D09"/>
    <w:rsid w:val="00AF7A7C"/>
    <w:rsid w:val="00B02070"/>
    <w:rsid w:val="00B0245B"/>
    <w:rsid w:val="00B114CE"/>
    <w:rsid w:val="00B15AF3"/>
    <w:rsid w:val="00B34541"/>
    <w:rsid w:val="00B408B6"/>
    <w:rsid w:val="00B542DA"/>
    <w:rsid w:val="00B73862"/>
    <w:rsid w:val="00B73F43"/>
    <w:rsid w:val="00B75BBF"/>
    <w:rsid w:val="00B81CDC"/>
    <w:rsid w:val="00BA0225"/>
    <w:rsid w:val="00BA308C"/>
    <w:rsid w:val="00BA6B66"/>
    <w:rsid w:val="00BA6E48"/>
    <w:rsid w:val="00BD63E6"/>
    <w:rsid w:val="00BE0AF6"/>
    <w:rsid w:val="00BE123E"/>
    <w:rsid w:val="00BE1F03"/>
    <w:rsid w:val="00BE58A7"/>
    <w:rsid w:val="00BF2218"/>
    <w:rsid w:val="00BF3787"/>
    <w:rsid w:val="00BF3812"/>
    <w:rsid w:val="00C01267"/>
    <w:rsid w:val="00C0426B"/>
    <w:rsid w:val="00C045DF"/>
    <w:rsid w:val="00C26D43"/>
    <w:rsid w:val="00C334B0"/>
    <w:rsid w:val="00C35173"/>
    <w:rsid w:val="00C46548"/>
    <w:rsid w:val="00C574D5"/>
    <w:rsid w:val="00C73F32"/>
    <w:rsid w:val="00C8588B"/>
    <w:rsid w:val="00C87462"/>
    <w:rsid w:val="00C94D4D"/>
    <w:rsid w:val="00CA0EA0"/>
    <w:rsid w:val="00CA180C"/>
    <w:rsid w:val="00CB22B2"/>
    <w:rsid w:val="00CB373A"/>
    <w:rsid w:val="00CC3EE2"/>
    <w:rsid w:val="00CD7492"/>
    <w:rsid w:val="00CE3A6B"/>
    <w:rsid w:val="00D00211"/>
    <w:rsid w:val="00D006D1"/>
    <w:rsid w:val="00D025AE"/>
    <w:rsid w:val="00D06309"/>
    <w:rsid w:val="00D11365"/>
    <w:rsid w:val="00D16EA7"/>
    <w:rsid w:val="00D21F5F"/>
    <w:rsid w:val="00D269B1"/>
    <w:rsid w:val="00D351EA"/>
    <w:rsid w:val="00D40288"/>
    <w:rsid w:val="00D43403"/>
    <w:rsid w:val="00D50A6B"/>
    <w:rsid w:val="00D5270B"/>
    <w:rsid w:val="00D62E71"/>
    <w:rsid w:val="00D6430D"/>
    <w:rsid w:val="00D66188"/>
    <w:rsid w:val="00D664D9"/>
    <w:rsid w:val="00D731F6"/>
    <w:rsid w:val="00D740CA"/>
    <w:rsid w:val="00D80182"/>
    <w:rsid w:val="00D85728"/>
    <w:rsid w:val="00D95481"/>
    <w:rsid w:val="00DC3FD2"/>
    <w:rsid w:val="00DC7A13"/>
    <w:rsid w:val="00DD60B9"/>
    <w:rsid w:val="00DE7064"/>
    <w:rsid w:val="00DE7EC1"/>
    <w:rsid w:val="00DF2997"/>
    <w:rsid w:val="00DF2D40"/>
    <w:rsid w:val="00E10BC4"/>
    <w:rsid w:val="00E1415D"/>
    <w:rsid w:val="00E213BD"/>
    <w:rsid w:val="00E26ACF"/>
    <w:rsid w:val="00E30E99"/>
    <w:rsid w:val="00E323E9"/>
    <w:rsid w:val="00E34018"/>
    <w:rsid w:val="00E345F9"/>
    <w:rsid w:val="00E35D7B"/>
    <w:rsid w:val="00E437D2"/>
    <w:rsid w:val="00E43BF9"/>
    <w:rsid w:val="00E51930"/>
    <w:rsid w:val="00E55751"/>
    <w:rsid w:val="00E55D1D"/>
    <w:rsid w:val="00E711FC"/>
    <w:rsid w:val="00E7398E"/>
    <w:rsid w:val="00E7645B"/>
    <w:rsid w:val="00EA2311"/>
    <w:rsid w:val="00EA5915"/>
    <w:rsid w:val="00EC2195"/>
    <w:rsid w:val="00EC7BC3"/>
    <w:rsid w:val="00ED7600"/>
    <w:rsid w:val="00EF6073"/>
    <w:rsid w:val="00EF698B"/>
    <w:rsid w:val="00F1362C"/>
    <w:rsid w:val="00F414F1"/>
    <w:rsid w:val="00F44AE0"/>
    <w:rsid w:val="00F508B8"/>
    <w:rsid w:val="00F72CB1"/>
    <w:rsid w:val="00F8215E"/>
    <w:rsid w:val="00F824F5"/>
    <w:rsid w:val="00F90FAB"/>
    <w:rsid w:val="00F9374D"/>
    <w:rsid w:val="00FC29B9"/>
    <w:rsid w:val="00FC6FD3"/>
    <w:rsid w:val="00FD22EA"/>
    <w:rsid w:val="00FD23CF"/>
    <w:rsid w:val="00FD4E02"/>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B1A08CD"/>
  <w15:chartTrackingRefBased/>
  <w15:docId w15:val="{78BBBDB8-551F-446C-A3A4-E4A76C8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8E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qFormat/>
    <w:rsid w:val="00E55D1D"/>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B1Char">
    <w:name w:val="B1 Char"/>
    <w:link w:val="B1"/>
    <w:locked/>
    <w:rsid w:val="00E55D1D"/>
    <w:rPr>
      <w:rFonts w:ascii="Times New Roman" w:eastAsia="SimSun" w:hAnsi="Times New Roman" w:cs="Times New Roman"/>
      <w:sz w:val="20"/>
      <w:szCs w:val="20"/>
      <w:lang w:val="en-GB"/>
    </w:rPr>
  </w:style>
  <w:style w:type="paragraph" w:styleId="List">
    <w:name w:val="List"/>
    <w:basedOn w:val="Normal"/>
    <w:uiPriority w:val="99"/>
    <w:semiHidden/>
    <w:unhideWhenUsed/>
    <w:rsid w:val="00E55D1D"/>
    <w:pPr>
      <w:ind w:left="283" w:hanging="283"/>
      <w:contextualSpacing/>
    </w:pPr>
  </w:style>
  <w:style w:type="paragraph" w:styleId="Header">
    <w:name w:val="header"/>
    <w:basedOn w:val="Normal"/>
    <w:link w:val="HeaderChar"/>
    <w:uiPriority w:val="99"/>
    <w:semiHidden/>
    <w:unhideWhenUsed/>
    <w:rsid w:val="008519C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19CB"/>
    <w:rPr>
      <w:rFonts w:ascii="Times New Roman" w:hAnsi="Times New Roman"/>
      <w:sz w:val="20"/>
      <w:lang w:val="en-GB"/>
    </w:rPr>
  </w:style>
  <w:style w:type="paragraph" w:styleId="Footer">
    <w:name w:val="footer"/>
    <w:basedOn w:val="Normal"/>
    <w:link w:val="FooterChar"/>
    <w:uiPriority w:val="99"/>
    <w:semiHidden/>
    <w:unhideWhenUsed/>
    <w:rsid w:val="008519C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19CB"/>
    <w:rPr>
      <w:rFonts w:ascii="Times New Roman" w:hAnsi="Times New Roman"/>
      <w:sz w:val="20"/>
      <w:lang w:val="en-GB"/>
    </w:rPr>
  </w:style>
  <w:style w:type="character" w:styleId="Mention">
    <w:name w:val="Mention"/>
    <w:basedOn w:val="DefaultParagraphFont"/>
    <w:uiPriority w:val="99"/>
    <w:unhideWhenUsed/>
    <w:rsid w:val="008F494F"/>
    <w:rPr>
      <w:color w:val="2B579A"/>
      <w:shd w:val="clear" w:color="auto" w:fill="E1DFDD"/>
    </w:rPr>
  </w:style>
  <w:style w:type="paragraph" w:styleId="Revision">
    <w:name w:val="Revision"/>
    <w:hidden/>
    <w:uiPriority w:val="99"/>
    <w:semiHidden/>
    <w:rsid w:val="008474F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bis%20Changsha\Templates\TDoc_Template_RAN4%23110bis-C-PF40YP4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RBI5PAMIO524-1616901215-19162</_dlc_DocId>
    <HideFromDelve xmlns="71c5aaf6-e6ce-465b-b873-5148d2a4c105">false</HideFromDelve>
    <_dlc_DocIdUrl xmlns="71c5aaf6-e6ce-465b-b873-5148d2a4c105">
      <Url>https://nokia.sharepoint.com/sites/gxp/_layouts/15/DocIdRedir.aspx?ID=RBI5PAMIO524-1616901215-19162</Url>
      <Description>RBI5PAMIO524-1616901215-19162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894346E-10CB-4166-91CB-52F35CC02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TDoc_Template_RAN4#110bis-C-PF40YP4N.dotx</Template>
  <TotalTime>10</TotalTime>
  <Pages>9</Pages>
  <Words>3744</Words>
  <Characters>21341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2024-04-08T17:25:00Z</dcterms:created>
  <dcterms:modified xsi:type="dcterms:W3CDTF">2024-04-08T17:35:00Z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aa1bd5d0-2e48-48ca-88c1-91f9daf00980</vt:lpwstr>
  </property>
</Properties>
</file>