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7A0FB7C9" w:rsidR="004F0988" w:rsidRPr="009D46B8" w:rsidRDefault="004F0988" w:rsidP="008C27AC">
            <w:pPr>
              <w:pStyle w:val="ZA"/>
              <w:framePr w:w="0" w:hRule="auto" w:wrap="auto" w:vAnchor="margin" w:hAnchor="text" w:yAlign="inline"/>
            </w:pPr>
            <w:bookmarkStart w:id="0" w:name="page1"/>
            <w:bookmarkStart w:id="1" w:name="_GoBack"/>
            <w:bookmarkEnd w:id="1"/>
            <w:r w:rsidRPr="009D46B8">
              <w:rPr>
                <w:sz w:val="64"/>
              </w:rPr>
              <w:t xml:space="preserve">3GPP </w:t>
            </w:r>
            <w:bookmarkStart w:id="2" w:name="specType1"/>
            <w:r w:rsidR="0063543D" w:rsidRPr="009D46B8">
              <w:rPr>
                <w:sz w:val="64"/>
              </w:rPr>
              <w:t>TR</w:t>
            </w:r>
            <w:bookmarkEnd w:id="2"/>
            <w:r w:rsidRPr="009D46B8">
              <w:rPr>
                <w:sz w:val="64"/>
              </w:rPr>
              <w:t xml:space="preserve"> </w:t>
            </w:r>
            <w:bookmarkStart w:id="3" w:name="specNumber"/>
            <w:r w:rsidR="00B92FDB" w:rsidRPr="009D46B8">
              <w:rPr>
                <w:rFonts w:hint="eastAsia"/>
                <w:sz w:val="64"/>
                <w:lang w:eastAsia="zh-CN"/>
              </w:rPr>
              <w:t>38</w:t>
            </w:r>
            <w:r w:rsidRPr="009D46B8">
              <w:rPr>
                <w:sz w:val="64"/>
              </w:rPr>
              <w:t>.</w:t>
            </w:r>
            <w:bookmarkEnd w:id="3"/>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4" w:name="specVersion"/>
            <w:r w:rsidR="00B92FDB" w:rsidRPr="009D46B8">
              <w:rPr>
                <w:rFonts w:hint="eastAsia"/>
                <w:lang w:eastAsia="zh-CN"/>
              </w:rPr>
              <w:t>0</w:t>
            </w:r>
            <w:r w:rsidRPr="009D46B8">
              <w:t>.</w:t>
            </w:r>
            <w:r w:rsidR="002C65EC">
              <w:t>9</w:t>
            </w:r>
            <w:r w:rsidRPr="009D46B8">
              <w:t>.</w:t>
            </w:r>
            <w:bookmarkEnd w:id="4"/>
            <w:r w:rsidR="00F53E59" w:rsidRPr="009D46B8">
              <w:t>0</w:t>
            </w:r>
            <w:r w:rsidRPr="009D46B8">
              <w:t xml:space="preserve"> </w:t>
            </w:r>
            <w:r w:rsidRPr="009D46B8">
              <w:rPr>
                <w:sz w:val="32"/>
              </w:rPr>
              <w:t>(</w:t>
            </w:r>
            <w:bookmarkStart w:id="5" w:name="issueDate"/>
            <w:r w:rsidR="0035569D" w:rsidRPr="009D46B8">
              <w:rPr>
                <w:rFonts w:hint="eastAsia"/>
                <w:sz w:val="32"/>
                <w:lang w:eastAsia="zh-CN"/>
              </w:rPr>
              <w:t>202</w:t>
            </w:r>
            <w:r w:rsidR="00747956" w:rsidRPr="009D46B8">
              <w:rPr>
                <w:sz w:val="32"/>
                <w:lang w:eastAsia="zh-CN"/>
              </w:rPr>
              <w:t>4</w:t>
            </w:r>
            <w:r w:rsidRPr="009D46B8">
              <w:rPr>
                <w:sz w:val="32"/>
              </w:rPr>
              <w:t>-</w:t>
            </w:r>
            <w:bookmarkEnd w:id="5"/>
            <w:r w:rsidR="00747956" w:rsidRPr="009D46B8">
              <w:rPr>
                <w:sz w:val="32"/>
              </w:rPr>
              <w:t>0</w:t>
            </w:r>
            <w:r w:rsidR="002C65EC">
              <w:rPr>
                <w:sz w:val="32"/>
              </w:rPr>
              <w:t>4</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6" w:name="spectype2"/>
            <w:r w:rsidR="00D57972" w:rsidRPr="009D46B8">
              <w:t>Report</w:t>
            </w:r>
            <w:bookmarkEnd w:id="6"/>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7"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7"/>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8" w:name="specRelease"/>
            <w:r w:rsidR="004F0988" w:rsidRPr="009D46B8">
              <w:rPr>
                <w:rStyle w:val="ZGSM"/>
              </w:rPr>
              <w:t>1</w:t>
            </w:r>
            <w:bookmarkEnd w:id="8"/>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9" w:name="_MON_1684549432"/>
      <w:bookmarkEnd w:id="9"/>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5pt;height:1in" o:ole="">
                  <v:imagedata r:id="rId9" o:title=""/>
                </v:shape>
                <o:OLEObject Type="Embed" ProgID="Word.Picture.8" ShapeID="_x0000_i1025" DrawAspect="Content" ObjectID="_1775569237" r:id="rId10"/>
              </w:object>
            </w:r>
          </w:p>
        </w:tc>
        <w:tc>
          <w:tcPr>
            <w:tcW w:w="5540" w:type="dxa"/>
            <w:shd w:val="clear" w:color="auto" w:fill="auto"/>
          </w:tcPr>
          <w:p w14:paraId="5663F3DE" w14:textId="77777777" w:rsidR="00D57972" w:rsidRPr="009D46B8" w:rsidRDefault="00363439" w:rsidP="00133525">
            <w:pPr>
              <w:jc w:val="right"/>
            </w:pPr>
            <w:bookmarkStart w:id="10"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1"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1"/>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9A749F">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2"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3"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3"/>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4"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5" w:name="copyrightDate"/>
            <w:r w:rsidRPr="009D46B8">
              <w:rPr>
                <w:noProof/>
                <w:sz w:val="18"/>
              </w:rPr>
              <w:t>20</w:t>
            </w:r>
            <w:bookmarkEnd w:id="15"/>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6" w:name="copyrightaddon"/>
            <w:bookmarkEnd w:id="16"/>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4"/>
          </w:p>
          <w:p w14:paraId="5663F3FD" w14:textId="77777777" w:rsidR="00E16509" w:rsidRPr="009D46B8" w:rsidRDefault="00E16509" w:rsidP="00133525"/>
        </w:tc>
      </w:tr>
      <w:bookmarkEnd w:id="12"/>
    </w:tbl>
    <w:p w14:paraId="5663F3FF" w14:textId="77777777" w:rsidR="00080512" w:rsidRPr="009D46B8" w:rsidRDefault="00080512">
      <w:pPr>
        <w:pStyle w:val="TT"/>
      </w:pPr>
      <w:r w:rsidRPr="009D46B8">
        <w:br w:type="page"/>
      </w:r>
      <w:bookmarkStart w:id="17" w:name="tableOfContents"/>
      <w:bookmarkEnd w:id="17"/>
      <w:r w:rsidRPr="009D46B8">
        <w:lastRenderedPageBreak/>
        <w:t>Contents</w:t>
      </w:r>
    </w:p>
    <w:p w14:paraId="091DF9F5" w14:textId="3DCC52BE" w:rsidR="00C769EF"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C769EF">
        <w:t>Foreword</w:t>
      </w:r>
      <w:r w:rsidR="00C769EF">
        <w:tab/>
      </w:r>
      <w:r w:rsidR="00C769EF">
        <w:fldChar w:fldCharType="begin"/>
      </w:r>
      <w:r w:rsidR="00C769EF">
        <w:instrText xml:space="preserve"> PAGEREF _Toc164781077 \h </w:instrText>
      </w:r>
      <w:r w:rsidR="00C769EF">
        <w:fldChar w:fldCharType="separate"/>
      </w:r>
      <w:r w:rsidR="00C769EF">
        <w:t>12</w:t>
      </w:r>
      <w:r w:rsidR="00C769EF">
        <w:fldChar w:fldCharType="end"/>
      </w:r>
    </w:p>
    <w:p w14:paraId="5E0AE3E6" w14:textId="528D5056" w:rsidR="00C769EF" w:rsidRDefault="00C769EF">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_Toc164781078 \h </w:instrText>
      </w:r>
      <w:r>
        <w:fldChar w:fldCharType="separate"/>
      </w:r>
      <w:r>
        <w:t>14</w:t>
      </w:r>
      <w:r>
        <w:fldChar w:fldCharType="end"/>
      </w:r>
    </w:p>
    <w:p w14:paraId="62D5DBB9" w14:textId="67360314" w:rsidR="00C769EF" w:rsidRDefault="00C769EF">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_Toc164781079 \h </w:instrText>
      </w:r>
      <w:r>
        <w:fldChar w:fldCharType="separate"/>
      </w:r>
      <w:r>
        <w:t>14</w:t>
      </w:r>
      <w:r>
        <w:fldChar w:fldCharType="end"/>
      </w:r>
    </w:p>
    <w:p w14:paraId="415B3AFF" w14:textId="07895AA1" w:rsidR="00C769EF" w:rsidRDefault="00C769EF">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_Toc164781080 \h </w:instrText>
      </w:r>
      <w:r>
        <w:fldChar w:fldCharType="separate"/>
      </w:r>
      <w:r>
        <w:t>15</w:t>
      </w:r>
      <w:r>
        <w:fldChar w:fldCharType="end"/>
      </w:r>
    </w:p>
    <w:p w14:paraId="63F32CF7" w14:textId="623AF181" w:rsidR="00C769EF" w:rsidRDefault="00C769EF">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_Toc164781081 \h </w:instrText>
      </w:r>
      <w:r>
        <w:fldChar w:fldCharType="separate"/>
      </w:r>
      <w:r>
        <w:t>15</w:t>
      </w:r>
      <w:r>
        <w:fldChar w:fldCharType="end"/>
      </w:r>
    </w:p>
    <w:p w14:paraId="0310E1E4" w14:textId="3597699A" w:rsidR="00C769EF" w:rsidRDefault="00C769EF">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_Toc164781082 \h </w:instrText>
      </w:r>
      <w:r>
        <w:fldChar w:fldCharType="separate"/>
      </w:r>
      <w:r>
        <w:t>15</w:t>
      </w:r>
      <w:r>
        <w:fldChar w:fldCharType="end"/>
      </w:r>
    </w:p>
    <w:p w14:paraId="39B6995B" w14:textId="47ACFE95" w:rsidR="00C769EF" w:rsidRDefault="00C769EF">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_Toc164781083 \h </w:instrText>
      </w:r>
      <w:r>
        <w:fldChar w:fldCharType="separate"/>
      </w:r>
      <w:r>
        <w:t>15</w:t>
      </w:r>
      <w:r>
        <w:fldChar w:fldCharType="end"/>
      </w:r>
    </w:p>
    <w:p w14:paraId="2D261460" w14:textId="7ED69FF7" w:rsidR="00C769EF" w:rsidRDefault="00C769EF">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_Toc164781084 \h </w:instrText>
      </w:r>
      <w:r>
        <w:fldChar w:fldCharType="separate"/>
      </w:r>
      <w:r>
        <w:t>15</w:t>
      </w:r>
      <w:r>
        <w:fldChar w:fldCharType="end"/>
      </w:r>
    </w:p>
    <w:p w14:paraId="28E868F7" w14:textId="571AB75A" w:rsidR="00C769EF" w:rsidRDefault="00C769EF">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_Toc164781085 \h </w:instrText>
      </w:r>
      <w:r>
        <w:fldChar w:fldCharType="separate"/>
      </w:r>
      <w:r>
        <w:t>16</w:t>
      </w:r>
      <w:r>
        <w:fldChar w:fldCharType="end"/>
      </w:r>
    </w:p>
    <w:p w14:paraId="770F8725" w14:textId="1A297E8B" w:rsidR="00C769EF" w:rsidRDefault="00C769EF">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_Toc164781086 \h </w:instrText>
      </w:r>
      <w:r>
        <w:fldChar w:fldCharType="separate"/>
      </w:r>
      <w:r>
        <w:t>16</w:t>
      </w:r>
      <w:r>
        <w:fldChar w:fldCharType="end"/>
      </w:r>
    </w:p>
    <w:p w14:paraId="29C09838" w14:textId="28681DD0" w:rsidR="00C769EF" w:rsidRDefault="00C769EF">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_Toc164781087 \h </w:instrText>
      </w:r>
      <w:r>
        <w:fldChar w:fldCharType="separate"/>
      </w:r>
      <w:r>
        <w:t>16</w:t>
      </w:r>
      <w:r>
        <w:fldChar w:fldCharType="end"/>
      </w:r>
    </w:p>
    <w:p w14:paraId="5C9C66E5" w14:textId="32FE82C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_Toc164781088 \h </w:instrText>
      </w:r>
      <w:r>
        <w:fldChar w:fldCharType="separate"/>
      </w:r>
      <w:r>
        <w:t>16</w:t>
      </w:r>
      <w:r>
        <w:fldChar w:fldCharType="end"/>
      </w:r>
    </w:p>
    <w:p w14:paraId="77245520" w14:textId="28AD06E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_Toc164781089 \h </w:instrText>
      </w:r>
      <w:r>
        <w:fldChar w:fldCharType="separate"/>
      </w:r>
      <w:r>
        <w:t>16</w:t>
      </w:r>
      <w:r>
        <w:fldChar w:fldCharType="end"/>
      </w:r>
    </w:p>
    <w:p w14:paraId="47E2A915" w14:textId="416AF36F" w:rsidR="00C769EF" w:rsidRDefault="00C769EF">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_Toc164781090 \h </w:instrText>
      </w:r>
      <w:r>
        <w:fldChar w:fldCharType="separate"/>
      </w:r>
      <w:r>
        <w:t>16</w:t>
      </w:r>
      <w:r>
        <w:fldChar w:fldCharType="end"/>
      </w:r>
    </w:p>
    <w:p w14:paraId="5D7D593A" w14:textId="22DA6A3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_Toc164781091 \h </w:instrText>
      </w:r>
      <w:r>
        <w:fldChar w:fldCharType="separate"/>
      </w:r>
      <w:r>
        <w:t>17</w:t>
      </w:r>
      <w:r>
        <w:fldChar w:fldCharType="end"/>
      </w:r>
    </w:p>
    <w:p w14:paraId="2CD4F4AA" w14:textId="3FF49485" w:rsidR="00C769EF" w:rsidRDefault="00C769EF">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_Toc164781092 \h </w:instrText>
      </w:r>
      <w:r>
        <w:fldChar w:fldCharType="separate"/>
      </w:r>
      <w:r>
        <w:t>17</w:t>
      </w:r>
      <w:r>
        <w:fldChar w:fldCharType="end"/>
      </w:r>
    </w:p>
    <w:p w14:paraId="00BAFB7F" w14:textId="7291C1F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_Toc164781093 \h </w:instrText>
      </w:r>
      <w:r>
        <w:fldChar w:fldCharType="separate"/>
      </w:r>
      <w:r>
        <w:t>17</w:t>
      </w:r>
      <w:r>
        <w:fldChar w:fldCharType="end"/>
      </w:r>
    </w:p>
    <w:p w14:paraId="204EF388" w14:textId="3F8CE6F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_Toc164781094 \h </w:instrText>
      </w:r>
      <w:r>
        <w:fldChar w:fldCharType="separate"/>
      </w:r>
      <w:r>
        <w:t>17</w:t>
      </w:r>
      <w:r>
        <w:fldChar w:fldCharType="end"/>
      </w:r>
    </w:p>
    <w:p w14:paraId="0FE16B52" w14:textId="177140D4" w:rsidR="00C769EF" w:rsidRDefault="00C769EF">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_Toc164781095 \h </w:instrText>
      </w:r>
      <w:r>
        <w:fldChar w:fldCharType="separate"/>
      </w:r>
      <w:r>
        <w:t>17</w:t>
      </w:r>
      <w:r>
        <w:fldChar w:fldCharType="end"/>
      </w:r>
    </w:p>
    <w:p w14:paraId="55DEEFA2" w14:textId="6A02CE6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_Toc164781096 \h </w:instrText>
      </w:r>
      <w:r>
        <w:fldChar w:fldCharType="separate"/>
      </w:r>
      <w:r>
        <w:t>18</w:t>
      </w:r>
      <w:r>
        <w:fldChar w:fldCharType="end"/>
      </w:r>
    </w:p>
    <w:p w14:paraId="649BFCF1" w14:textId="08167F0F" w:rsidR="00C769EF" w:rsidRDefault="00C769EF">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_Toc164781097 \h </w:instrText>
      </w:r>
      <w:r>
        <w:fldChar w:fldCharType="separate"/>
      </w:r>
      <w:r>
        <w:t>18</w:t>
      </w:r>
      <w:r>
        <w:fldChar w:fldCharType="end"/>
      </w:r>
    </w:p>
    <w:p w14:paraId="4F439F0A" w14:textId="486902B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_Toc164781098 \h </w:instrText>
      </w:r>
      <w:r>
        <w:fldChar w:fldCharType="separate"/>
      </w:r>
      <w:r>
        <w:t>18</w:t>
      </w:r>
      <w:r>
        <w:fldChar w:fldCharType="end"/>
      </w:r>
    </w:p>
    <w:p w14:paraId="70391547" w14:textId="1AF0070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_Toc164781099 \h </w:instrText>
      </w:r>
      <w:r>
        <w:fldChar w:fldCharType="separate"/>
      </w:r>
      <w:r>
        <w:t>18</w:t>
      </w:r>
      <w:r>
        <w:fldChar w:fldCharType="end"/>
      </w:r>
    </w:p>
    <w:p w14:paraId="58F22C0B" w14:textId="14964629" w:rsidR="00C769EF" w:rsidRDefault="00C769EF">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_Toc164781100 \h </w:instrText>
      </w:r>
      <w:r>
        <w:fldChar w:fldCharType="separate"/>
      </w:r>
      <w:r>
        <w:t>19</w:t>
      </w:r>
      <w:r>
        <w:fldChar w:fldCharType="end"/>
      </w:r>
    </w:p>
    <w:p w14:paraId="5D908786" w14:textId="235FC1E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_Toc164781101 \h </w:instrText>
      </w:r>
      <w:r>
        <w:fldChar w:fldCharType="separate"/>
      </w:r>
      <w:r>
        <w:t>19</w:t>
      </w:r>
      <w:r>
        <w:fldChar w:fldCharType="end"/>
      </w:r>
    </w:p>
    <w:p w14:paraId="0CABFE3E" w14:textId="65CA8D57" w:rsidR="00C769EF" w:rsidRDefault="00C769EF">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_Toc164781102 \h </w:instrText>
      </w:r>
      <w:r>
        <w:fldChar w:fldCharType="separate"/>
      </w:r>
      <w:r>
        <w:t>19</w:t>
      </w:r>
      <w:r>
        <w:fldChar w:fldCharType="end"/>
      </w:r>
    </w:p>
    <w:p w14:paraId="3D454CD7" w14:textId="70BEDDD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_Toc164781103 \h </w:instrText>
      </w:r>
      <w:r>
        <w:fldChar w:fldCharType="separate"/>
      </w:r>
      <w:r>
        <w:t>19</w:t>
      </w:r>
      <w:r>
        <w:fldChar w:fldCharType="end"/>
      </w:r>
    </w:p>
    <w:p w14:paraId="26A1B66A" w14:textId="2B6FFAB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_Toc164781104 \h </w:instrText>
      </w:r>
      <w:r>
        <w:fldChar w:fldCharType="separate"/>
      </w:r>
      <w:r>
        <w:t>20</w:t>
      </w:r>
      <w:r>
        <w:fldChar w:fldCharType="end"/>
      </w:r>
    </w:p>
    <w:p w14:paraId="24DFBFF9" w14:textId="7D48CE44" w:rsidR="00C769EF" w:rsidRDefault="00C769EF">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_Toc164781105 \h </w:instrText>
      </w:r>
      <w:r>
        <w:fldChar w:fldCharType="separate"/>
      </w:r>
      <w:r>
        <w:t>20</w:t>
      </w:r>
      <w:r>
        <w:fldChar w:fldCharType="end"/>
      </w:r>
    </w:p>
    <w:p w14:paraId="36D48787" w14:textId="0497C3F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_Toc164781106 \h </w:instrText>
      </w:r>
      <w:r>
        <w:fldChar w:fldCharType="separate"/>
      </w:r>
      <w:r>
        <w:t>20</w:t>
      </w:r>
      <w:r>
        <w:fldChar w:fldCharType="end"/>
      </w:r>
    </w:p>
    <w:p w14:paraId="1260183E" w14:textId="13043F4D" w:rsidR="00C769EF" w:rsidRDefault="00C769EF">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_Toc164781107 \h </w:instrText>
      </w:r>
      <w:r>
        <w:fldChar w:fldCharType="separate"/>
      </w:r>
      <w:r>
        <w:t>20</w:t>
      </w:r>
      <w:r>
        <w:fldChar w:fldCharType="end"/>
      </w:r>
    </w:p>
    <w:p w14:paraId="0B8EBFF8" w14:textId="346E0A1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_Toc164781108 \h </w:instrText>
      </w:r>
      <w:r>
        <w:fldChar w:fldCharType="separate"/>
      </w:r>
      <w:r>
        <w:t>20</w:t>
      </w:r>
      <w:r>
        <w:fldChar w:fldCharType="end"/>
      </w:r>
    </w:p>
    <w:p w14:paraId="7E673E78" w14:textId="12500AE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_Toc164781109 \h </w:instrText>
      </w:r>
      <w:r>
        <w:fldChar w:fldCharType="separate"/>
      </w:r>
      <w:r>
        <w:t>21</w:t>
      </w:r>
      <w:r>
        <w:fldChar w:fldCharType="end"/>
      </w:r>
    </w:p>
    <w:p w14:paraId="59D47655" w14:textId="0FD4343C" w:rsidR="00C769EF" w:rsidRDefault="00C769EF">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_Toc164781110 \h </w:instrText>
      </w:r>
      <w:r>
        <w:fldChar w:fldCharType="separate"/>
      </w:r>
      <w:r>
        <w:t>21</w:t>
      </w:r>
      <w:r>
        <w:fldChar w:fldCharType="end"/>
      </w:r>
    </w:p>
    <w:p w14:paraId="46CC74B8" w14:textId="1D542DB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_Toc164781111 \h </w:instrText>
      </w:r>
      <w:r>
        <w:fldChar w:fldCharType="separate"/>
      </w:r>
      <w:r>
        <w:t>21</w:t>
      </w:r>
      <w:r>
        <w:fldChar w:fldCharType="end"/>
      </w:r>
    </w:p>
    <w:p w14:paraId="2CA68884" w14:textId="25DA0389" w:rsidR="00C769EF" w:rsidRDefault="00C769EF">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_Toc164781112 \h </w:instrText>
      </w:r>
      <w:r>
        <w:fldChar w:fldCharType="separate"/>
      </w:r>
      <w:r>
        <w:t>22</w:t>
      </w:r>
      <w:r>
        <w:fldChar w:fldCharType="end"/>
      </w:r>
    </w:p>
    <w:p w14:paraId="0BD00959" w14:textId="63BBA0F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_Toc164781113 \h </w:instrText>
      </w:r>
      <w:r>
        <w:fldChar w:fldCharType="separate"/>
      </w:r>
      <w:r>
        <w:t>22</w:t>
      </w:r>
      <w:r>
        <w:fldChar w:fldCharType="end"/>
      </w:r>
    </w:p>
    <w:p w14:paraId="47034332" w14:textId="293B055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_Toc164781114 \h </w:instrText>
      </w:r>
      <w:r>
        <w:fldChar w:fldCharType="separate"/>
      </w:r>
      <w:r>
        <w:t>22</w:t>
      </w:r>
      <w:r>
        <w:fldChar w:fldCharType="end"/>
      </w:r>
    </w:p>
    <w:p w14:paraId="6335A0EA" w14:textId="04F231D8" w:rsidR="00C769EF" w:rsidRDefault="00C769EF">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_Toc164781115 \h </w:instrText>
      </w:r>
      <w:r>
        <w:fldChar w:fldCharType="separate"/>
      </w:r>
      <w:r>
        <w:t>22</w:t>
      </w:r>
      <w:r>
        <w:fldChar w:fldCharType="end"/>
      </w:r>
    </w:p>
    <w:p w14:paraId="1B6B235A" w14:textId="048541A9"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_Toc164781116 \h </w:instrText>
      </w:r>
      <w:r>
        <w:fldChar w:fldCharType="separate"/>
      </w:r>
      <w:r>
        <w:t>23</w:t>
      </w:r>
      <w:r>
        <w:fldChar w:fldCharType="end"/>
      </w:r>
    </w:p>
    <w:p w14:paraId="7837EE36" w14:textId="4439FA87" w:rsidR="00C769EF" w:rsidRDefault="00C769EF">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_Toc164781117 \h </w:instrText>
      </w:r>
      <w:r>
        <w:fldChar w:fldCharType="separate"/>
      </w:r>
      <w:r>
        <w:t>24</w:t>
      </w:r>
      <w:r>
        <w:fldChar w:fldCharType="end"/>
      </w:r>
    </w:p>
    <w:p w14:paraId="14BA8881" w14:textId="6D2B342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_Toc164781118 \h </w:instrText>
      </w:r>
      <w:r>
        <w:fldChar w:fldCharType="separate"/>
      </w:r>
      <w:r>
        <w:t>24</w:t>
      </w:r>
      <w:r>
        <w:fldChar w:fldCharType="end"/>
      </w:r>
    </w:p>
    <w:p w14:paraId="53136C24" w14:textId="55F015D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_Toc164781119 \h </w:instrText>
      </w:r>
      <w:r>
        <w:fldChar w:fldCharType="separate"/>
      </w:r>
      <w:r>
        <w:t>24</w:t>
      </w:r>
      <w:r>
        <w:fldChar w:fldCharType="end"/>
      </w:r>
    </w:p>
    <w:p w14:paraId="2B289285" w14:textId="2641280D" w:rsidR="00C769EF" w:rsidRDefault="00C769EF">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_Toc164781120 \h </w:instrText>
      </w:r>
      <w:r>
        <w:fldChar w:fldCharType="separate"/>
      </w:r>
      <w:r>
        <w:t>24</w:t>
      </w:r>
      <w:r>
        <w:fldChar w:fldCharType="end"/>
      </w:r>
    </w:p>
    <w:p w14:paraId="4E89D24E" w14:textId="378A020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_Toc164781121 \h </w:instrText>
      </w:r>
      <w:r>
        <w:fldChar w:fldCharType="separate"/>
      </w:r>
      <w:r>
        <w:t>26</w:t>
      </w:r>
      <w:r>
        <w:fldChar w:fldCharType="end"/>
      </w:r>
    </w:p>
    <w:p w14:paraId="1855D9F2" w14:textId="753B5F56" w:rsidR="00C769EF" w:rsidRDefault="00C769EF">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_Toc164781122 \h </w:instrText>
      </w:r>
      <w:r>
        <w:fldChar w:fldCharType="separate"/>
      </w:r>
      <w:r>
        <w:t>26</w:t>
      </w:r>
      <w:r>
        <w:fldChar w:fldCharType="end"/>
      </w:r>
    </w:p>
    <w:p w14:paraId="3096EA10" w14:textId="709886E8" w:rsidR="00C769EF" w:rsidRDefault="00C769EF">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_Toc164781123 \h </w:instrText>
      </w:r>
      <w:r>
        <w:fldChar w:fldCharType="separate"/>
      </w:r>
      <w:r>
        <w:t>26</w:t>
      </w:r>
      <w:r>
        <w:fldChar w:fldCharType="end"/>
      </w:r>
    </w:p>
    <w:p w14:paraId="289E36CA" w14:textId="236D9AD4" w:rsidR="00C769EF" w:rsidRDefault="00C769EF">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_Toc164781124 \h </w:instrText>
      </w:r>
      <w:r>
        <w:fldChar w:fldCharType="separate"/>
      </w:r>
      <w:r>
        <w:t>27</w:t>
      </w:r>
      <w:r>
        <w:fldChar w:fldCharType="end"/>
      </w:r>
    </w:p>
    <w:p w14:paraId="58A8A817" w14:textId="46BC77DA" w:rsidR="00C769EF" w:rsidRDefault="00C769EF">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_Toc164781125 \h </w:instrText>
      </w:r>
      <w:r>
        <w:fldChar w:fldCharType="separate"/>
      </w:r>
      <w:r>
        <w:t>27</w:t>
      </w:r>
      <w:r>
        <w:fldChar w:fldCharType="end"/>
      </w:r>
    </w:p>
    <w:p w14:paraId="594569D9" w14:textId="4711240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_Toc164781126 \h </w:instrText>
      </w:r>
      <w:r>
        <w:fldChar w:fldCharType="separate"/>
      </w:r>
      <w:r>
        <w:t>27</w:t>
      </w:r>
      <w:r>
        <w:fldChar w:fldCharType="end"/>
      </w:r>
    </w:p>
    <w:p w14:paraId="56FA8E76" w14:textId="704FE88A" w:rsidR="00C769EF" w:rsidRDefault="00C769EF">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_Toc164781127 \h </w:instrText>
      </w:r>
      <w:r>
        <w:fldChar w:fldCharType="separate"/>
      </w:r>
      <w:r>
        <w:t>27</w:t>
      </w:r>
      <w:r>
        <w:fldChar w:fldCharType="end"/>
      </w:r>
    </w:p>
    <w:p w14:paraId="65381C88" w14:textId="3B4F4340" w:rsidR="00C769EF" w:rsidRDefault="00C769EF">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_Toc164781128 \h </w:instrText>
      </w:r>
      <w:r>
        <w:fldChar w:fldCharType="separate"/>
      </w:r>
      <w:r>
        <w:t>27</w:t>
      </w:r>
      <w:r>
        <w:fldChar w:fldCharType="end"/>
      </w:r>
    </w:p>
    <w:p w14:paraId="34AB7B2D" w14:textId="56BF5077" w:rsidR="00C769EF" w:rsidRDefault="00C769EF">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_Toc164781129 \h </w:instrText>
      </w:r>
      <w:r>
        <w:fldChar w:fldCharType="separate"/>
      </w:r>
      <w:r>
        <w:t>28</w:t>
      </w:r>
      <w:r>
        <w:fldChar w:fldCharType="end"/>
      </w:r>
    </w:p>
    <w:p w14:paraId="31A14B29" w14:textId="44F8279F" w:rsidR="00C769EF" w:rsidRDefault="00C769EF">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_Toc164781130 \h </w:instrText>
      </w:r>
      <w:r>
        <w:fldChar w:fldCharType="separate"/>
      </w:r>
      <w:r>
        <w:t>28</w:t>
      </w:r>
      <w:r>
        <w:fldChar w:fldCharType="end"/>
      </w:r>
    </w:p>
    <w:p w14:paraId="13CD2742" w14:textId="6932E4E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_Toc164781131 \h </w:instrText>
      </w:r>
      <w:r>
        <w:fldChar w:fldCharType="separate"/>
      </w:r>
      <w:r>
        <w:t>30</w:t>
      </w:r>
      <w:r>
        <w:fldChar w:fldCharType="end"/>
      </w:r>
    </w:p>
    <w:p w14:paraId="4067CDC4" w14:textId="5F4C05F1" w:rsidR="00C769EF" w:rsidRDefault="00C769EF">
      <w:pPr>
        <w:pStyle w:val="TOC2"/>
        <w:rPr>
          <w:rFonts w:asciiTheme="minorHAnsi" w:eastAsiaTheme="minorEastAsia" w:hAnsiTheme="minorHAnsi" w:cstheme="minorBidi"/>
          <w:sz w:val="22"/>
          <w:szCs w:val="22"/>
          <w:lang w:eastAsia="zh-CN"/>
        </w:rPr>
      </w:pPr>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78</w:t>
      </w:r>
      <w:r>
        <w:tab/>
      </w:r>
      <w:r>
        <w:fldChar w:fldCharType="begin"/>
      </w:r>
      <w:r>
        <w:instrText xml:space="preserve"> PAGEREF _Toc164781132 \h </w:instrText>
      </w:r>
      <w:r>
        <w:fldChar w:fldCharType="separate"/>
      </w:r>
      <w:r>
        <w:t>30</w:t>
      </w:r>
      <w:r>
        <w:fldChar w:fldCharType="end"/>
      </w:r>
    </w:p>
    <w:p w14:paraId="694DBA48" w14:textId="14F01468" w:rsidR="00C769EF" w:rsidRDefault="00C769EF">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_Toc164781133 \h </w:instrText>
      </w:r>
      <w:r>
        <w:fldChar w:fldCharType="separate"/>
      </w:r>
      <w:r>
        <w:t>30</w:t>
      </w:r>
      <w:r>
        <w:fldChar w:fldCharType="end"/>
      </w:r>
    </w:p>
    <w:p w14:paraId="65F05371" w14:textId="73178813" w:rsidR="00C769EF" w:rsidRDefault="00C769EF">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_Toc164781134 \h </w:instrText>
      </w:r>
      <w:r>
        <w:fldChar w:fldCharType="separate"/>
      </w:r>
      <w:r>
        <w:t>30</w:t>
      </w:r>
      <w:r>
        <w:fldChar w:fldCharType="end"/>
      </w:r>
    </w:p>
    <w:p w14:paraId="4FBDF67C" w14:textId="5F2EA6E5" w:rsidR="00C769EF" w:rsidRDefault="00C769EF">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_Toc164781135 \h </w:instrText>
      </w:r>
      <w:r>
        <w:fldChar w:fldCharType="separate"/>
      </w:r>
      <w:r>
        <w:t>30</w:t>
      </w:r>
      <w:r>
        <w:fldChar w:fldCharType="end"/>
      </w:r>
    </w:p>
    <w:p w14:paraId="45A5C41F" w14:textId="5A9F030B" w:rsidR="00C769EF" w:rsidRDefault="00C769EF">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_Toc164781136 \h </w:instrText>
      </w:r>
      <w:r>
        <w:fldChar w:fldCharType="separate"/>
      </w:r>
      <w:r>
        <w:t>32</w:t>
      </w:r>
      <w:r>
        <w:fldChar w:fldCharType="end"/>
      </w:r>
    </w:p>
    <w:p w14:paraId="0361A146" w14:textId="39B1263C" w:rsidR="00C769EF" w:rsidRDefault="00C769EF">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_Toc164781137 \h </w:instrText>
      </w:r>
      <w:r>
        <w:fldChar w:fldCharType="separate"/>
      </w:r>
      <w:r>
        <w:t>32</w:t>
      </w:r>
      <w:r>
        <w:fldChar w:fldCharType="end"/>
      </w:r>
    </w:p>
    <w:p w14:paraId="53749CE5" w14:textId="57942670" w:rsidR="00C769EF" w:rsidRDefault="00C769EF">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_Toc164781138 \h </w:instrText>
      </w:r>
      <w:r>
        <w:fldChar w:fldCharType="separate"/>
      </w:r>
      <w:r>
        <w:t>32</w:t>
      </w:r>
      <w:r>
        <w:fldChar w:fldCharType="end"/>
      </w:r>
    </w:p>
    <w:p w14:paraId="3BB3EC50" w14:textId="106DD8CE" w:rsidR="00C769EF" w:rsidRDefault="00C769EF">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_Toc164781139 \h </w:instrText>
      </w:r>
      <w:r>
        <w:fldChar w:fldCharType="separate"/>
      </w:r>
      <w:r>
        <w:t>32</w:t>
      </w:r>
      <w:r>
        <w:fldChar w:fldCharType="end"/>
      </w:r>
    </w:p>
    <w:p w14:paraId="007D7ADB" w14:textId="50896B3E" w:rsidR="00C769EF" w:rsidRDefault="00C769EF">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_Toc164781140 \h </w:instrText>
      </w:r>
      <w:r>
        <w:fldChar w:fldCharType="separate"/>
      </w:r>
      <w:r>
        <w:t>32</w:t>
      </w:r>
      <w:r>
        <w:fldChar w:fldCharType="end"/>
      </w:r>
    </w:p>
    <w:p w14:paraId="68DEC31A" w14:textId="4736D8A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_Toc164781141 \h </w:instrText>
      </w:r>
      <w:r>
        <w:fldChar w:fldCharType="separate"/>
      </w:r>
      <w:r>
        <w:t>34</w:t>
      </w:r>
      <w:r>
        <w:fldChar w:fldCharType="end"/>
      </w:r>
    </w:p>
    <w:p w14:paraId="44EFA858" w14:textId="0E9871CF" w:rsidR="00C769EF" w:rsidRDefault="00C769EF">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_Toc164781142 \h </w:instrText>
      </w:r>
      <w:r>
        <w:fldChar w:fldCharType="separate"/>
      </w:r>
      <w:r>
        <w:t>34</w:t>
      </w:r>
      <w:r>
        <w:fldChar w:fldCharType="end"/>
      </w:r>
    </w:p>
    <w:p w14:paraId="391A0C7D" w14:textId="02F7DD93" w:rsidR="00C769EF" w:rsidRDefault="00C769EF">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_Toc164781143 \h </w:instrText>
      </w:r>
      <w:r>
        <w:fldChar w:fldCharType="separate"/>
      </w:r>
      <w:r>
        <w:t>34</w:t>
      </w:r>
      <w:r>
        <w:fldChar w:fldCharType="end"/>
      </w:r>
    </w:p>
    <w:p w14:paraId="375DED0E" w14:textId="0EA5D5E0" w:rsidR="00C769EF" w:rsidRDefault="00C769EF">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_Toc164781144 \h </w:instrText>
      </w:r>
      <w:r>
        <w:fldChar w:fldCharType="separate"/>
      </w:r>
      <w:r>
        <w:t>35</w:t>
      </w:r>
      <w:r>
        <w:fldChar w:fldCharType="end"/>
      </w:r>
    </w:p>
    <w:p w14:paraId="295BFD2A" w14:textId="6D59A34B" w:rsidR="00C769EF" w:rsidRDefault="00C769EF">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_Toc164781145 \h </w:instrText>
      </w:r>
      <w:r>
        <w:fldChar w:fldCharType="separate"/>
      </w:r>
      <w:r>
        <w:t>35</w:t>
      </w:r>
      <w:r>
        <w:fldChar w:fldCharType="end"/>
      </w:r>
    </w:p>
    <w:p w14:paraId="490C0E3F" w14:textId="417CD25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_Toc164781146 \h </w:instrText>
      </w:r>
      <w:r>
        <w:fldChar w:fldCharType="separate"/>
      </w:r>
      <w:r>
        <w:t>36</w:t>
      </w:r>
      <w:r>
        <w:fldChar w:fldCharType="end"/>
      </w:r>
    </w:p>
    <w:p w14:paraId="6E8B667E" w14:textId="0C7DF1D0" w:rsidR="00C769EF" w:rsidRDefault="00C769EF">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_Toc164781147 \h </w:instrText>
      </w:r>
      <w:r>
        <w:fldChar w:fldCharType="separate"/>
      </w:r>
      <w:r>
        <w:t>36</w:t>
      </w:r>
      <w:r>
        <w:fldChar w:fldCharType="end"/>
      </w:r>
    </w:p>
    <w:p w14:paraId="74E7E748" w14:textId="10EF4519" w:rsidR="00C769EF" w:rsidRDefault="00C769EF">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_Toc164781148 \h </w:instrText>
      </w:r>
      <w:r>
        <w:fldChar w:fldCharType="separate"/>
      </w:r>
      <w:r>
        <w:t>36</w:t>
      </w:r>
      <w:r>
        <w:fldChar w:fldCharType="end"/>
      </w:r>
    </w:p>
    <w:p w14:paraId="7FA0AA91" w14:textId="1D9169FC" w:rsidR="00C769EF" w:rsidRDefault="00C769EF">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_Toc164781149 \h </w:instrText>
      </w:r>
      <w:r>
        <w:fldChar w:fldCharType="separate"/>
      </w:r>
      <w:r>
        <w:t>37</w:t>
      </w:r>
      <w:r>
        <w:fldChar w:fldCharType="end"/>
      </w:r>
    </w:p>
    <w:p w14:paraId="51BC6ECA" w14:textId="47EC58AE" w:rsidR="00C769EF" w:rsidRDefault="00C769EF">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_Toc164781150 \h </w:instrText>
      </w:r>
      <w:r>
        <w:fldChar w:fldCharType="separate"/>
      </w:r>
      <w:r>
        <w:t>37</w:t>
      </w:r>
      <w:r>
        <w:fldChar w:fldCharType="end"/>
      </w:r>
    </w:p>
    <w:p w14:paraId="44F32DCC" w14:textId="4815317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_Toc164781151 \h </w:instrText>
      </w:r>
      <w:r>
        <w:fldChar w:fldCharType="separate"/>
      </w:r>
      <w:r>
        <w:t>38</w:t>
      </w:r>
      <w:r>
        <w:fldChar w:fldCharType="end"/>
      </w:r>
    </w:p>
    <w:p w14:paraId="4030D2F6" w14:textId="4E01FA5E" w:rsidR="00C769EF" w:rsidRDefault="00C769EF">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_Toc164781152 \h </w:instrText>
      </w:r>
      <w:r>
        <w:fldChar w:fldCharType="separate"/>
      </w:r>
      <w:r>
        <w:t>38</w:t>
      </w:r>
      <w:r>
        <w:fldChar w:fldCharType="end"/>
      </w:r>
    </w:p>
    <w:p w14:paraId="2C19F7C4" w14:textId="032FCF58" w:rsidR="00C769EF" w:rsidRDefault="00C769EF">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_Toc164781153 \h </w:instrText>
      </w:r>
      <w:r>
        <w:fldChar w:fldCharType="separate"/>
      </w:r>
      <w:r>
        <w:t>38</w:t>
      </w:r>
      <w:r>
        <w:fldChar w:fldCharType="end"/>
      </w:r>
    </w:p>
    <w:p w14:paraId="7B42F038" w14:textId="42119168" w:rsidR="00C769EF" w:rsidRDefault="00C769EF">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_Toc164781154 \h </w:instrText>
      </w:r>
      <w:r>
        <w:fldChar w:fldCharType="separate"/>
      </w:r>
      <w:r>
        <w:t>38</w:t>
      </w:r>
      <w:r>
        <w:fldChar w:fldCharType="end"/>
      </w:r>
    </w:p>
    <w:p w14:paraId="52068243" w14:textId="00812AFE" w:rsidR="00C769EF" w:rsidRDefault="00C769EF">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_Toc164781155 \h </w:instrText>
      </w:r>
      <w:r>
        <w:fldChar w:fldCharType="separate"/>
      </w:r>
      <w:r>
        <w:t>38</w:t>
      </w:r>
      <w:r>
        <w:fldChar w:fldCharType="end"/>
      </w:r>
    </w:p>
    <w:p w14:paraId="5EC03029" w14:textId="02EFFA72" w:rsidR="00C769EF" w:rsidRDefault="00C769EF">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_Toc164781156 \h </w:instrText>
      </w:r>
      <w:r>
        <w:fldChar w:fldCharType="separate"/>
      </w:r>
      <w:r>
        <w:t>40</w:t>
      </w:r>
      <w:r>
        <w:fldChar w:fldCharType="end"/>
      </w:r>
    </w:p>
    <w:p w14:paraId="0E047D59" w14:textId="56B50CC7" w:rsidR="00C769EF" w:rsidRDefault="00C769EF">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_Toc164781157 \h </w:instrText>
      </w:r>
      <w:r>
        <w:fldChar w:fldCharType="separate"/>
      </w:r>
      <w:r>
        <w:t>40</w:t>
      </w:r>
      <w:r>
        <w:fldChar w:fldCharType="end"/>
      </w:r>
    </w:p>
    <w:p w14:paraId="5D497AC0" w14:textId="76C6C749" w:rsidR="00C769EF" w:rsidRDefault="00C769EF">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_Toc164781158 \h </w:instrText>
      </w:r>
      <w:r>
        <w:fldChar w:fldCharType="separate"/>
      </w:r>
      <w:r>
        <w:t>40</w:t>
      </w:r>
      <w:r>
        <w:fldChar w:fldCharType="end"/>
      </w:r>
    </w:p>
    <w:p w14:paraId="66F6F329" w14:textId="44B5A548" w:rsidR="00C769EF" w:rsidRDefault="00C769EF">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_Toc164781159 \h </w:instrText>
      </w:r>
      <w:r>
        <w:fldChar w:fldCharType="separate"/>
      </w:r>
      <w:r>
        <w:t>40</w:t>
      </w:r>
      <w:r>
        <w:fldChar w:fldCharType="end"/>
      </w:r>
    </w:p>
    <w:p w14:paraId="2ADB5CD0" w14:textId="0A0FDEC5" w:rsidR="00C769EF" w:rsidRDefault="00C769EF">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_Toc164781160 \h </w:instrText>
      </w:r>
      <w:r>
        <w:fldChar w:fldCharType="separate"/>
      </w:r>
      <w:r>
        <w:t>42</w:t>
      </w:r>
      <w:r>
        <w:fldChar w:fldCharType="end"/>
      </w:r>
    </w:p>
    <w:p w14:paraId="3C846723" w14:textId="085563E9" w:rsidR="00C769EF" w:rsidRDefault="00C769EF">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_Toc164781161 \h </w:instrText>
      </w:r>
      <w:r>
        <w:fldChar w:fldCharType="separate"/>
      </w:r>
      <w:r>
        <w:t>42</w:t>
      </w:r>
      <w:r>
        <w:fldChar w:fldCharType="end"/>
      </w:r>
    </w:p>
    <w:p w14:paraId="3E757FCF" w14:textId="309A6DE8" w:rsidR="00C769EF" w:rsidRDefault="00C769EF">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_Toc164781162 \h </w:instrText>
      </w:r>
      <w:r>
        <w:fldChar w:fldCharType="separate"/>
      </w:r>
      <w:r>
        <w:t>42</w:t>
      </w:r>
      <w:r>
        <w:fldChar w:fldCharType="end"/>
      </w:r>
    </w:p>
    <w:p w14:paraId="3CB4F6B9" w14:textId="120E99C2" w:rsidR="00C769EF" w:rsidRDefault="00C769EF">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_Toc164781163 \h </w:instrText>
      </w:r>
      <w:r>
        <w:fldChar w:fldCharType="separate"/>
      </w:r>
      <w:r>
        <w:t>43</w:t>
      </w:r>
      <w:r>
        <w:fldChar w:fldCharType="end"/>
      </w:r>
    </w:p>
    <w:p w14:paraId="0569FED6" w14:textId="7FE683B7" w:rsidR="00C769EF" w:rsidRDefault="00C769EF">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_Toc164781164 \h </w:instrText>
      </w:r>
      <w:r>
        <w:fldChar w:fldCharType="separate"/>
      </w:r>
      <w:r>
        <w:t>43</w:t>
      </w:r>
      <w:r>
        <w:fldChar w:fldCharType="end"/>
      </w:r>
    </w:p>
    <w:p w14:paraId="4E62133C" w14:textId="6D8A1DB6" w:rsidR="00C769EF" w:rsidRDefault="00C769EF">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_Toc164781165 \h </w:instrText>
      </w:r>
      <w:r>
        <w:fldChar w:fldCharType="separate"/>
      </w:r>
      <w:r>
        <w:t>44</w:t>
      </w:r>
      <w:r>
        <w:fldChar w:fldCharType="end"/>
      </w:r>
    </w:p>
    <w:p w14:paraId="2388C72E" w14:textId="31DC18E8" w:rsidR="00C769EF" w:rsidRDefault="00C769EF">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_Toc164781166 \h </w:instrText>
      </w:r>
      <w:r>
        <w:fldChar w:fldCharType="separate"/>
      </w:r>
      <w:r>
        <w:t>44</w:t>
      </w:r>
      <w:r>
        <w:fldChar w:fldCharType="end"/>
      </w:r>
    </w:p>
    <w:p w14:paraId="514DF625" w14:textId="2BEEBF17" w:rsidR="00C769EF" w:rsidRDefault="00C769EF">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_Toc164781167 \h </w:instrText>
      </w:r>
      <w:r>
        <w:fldChar w:fldCharType="separate"/>
      </w:r>
      <w:r>
        <w:t>44</w:t>
      </w:r>
      <w:r>
        <w:fldChar w:fldCharType="end"/>
      </w:r>
    </w:p>
    <w:p w14:paraId="36E8B964" w14:textId="3F6E5C74" w:rsidR="00C769EF" w:rsidRDefault="00C769EF">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_Toc164781168 \h </w:instrText>
      </w:r>
      <w:r>
        <w:fldChar w:fldCharType="separate"/>
      </w:r>
      <w:r>
        <w:t>44</w:t>
      </w:r>
      <w:r>
        <w:fldChar w:fldCharType="end"/>
      </w:r>
    </w:p>
    <w:p w14:paraId="191D03E7" w14:textId="5938D5B0" w:rsidR="00C769EF" w:rsidRDefault="00C769EF">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_Toc164781169 \h </w:instrText>
      </w:r>
      <w:r>
        <w:fldChar w:fldCharType="separate"/>
      </w:r>
      <w:r>
        <w:t>44</w:t>
      </w:r>
      <w:r>
        <w:fldChar w:fldCharType="end"/>
      </w:r>
    </w:p>
    <w:p w14:paraId="092B6ED7" w14:textId="46D0A231" w:rsidR="00C769EF" w:rsidRDefault="00C769EF">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_Toc164781170 \h </w:instrText>
      </w:r>
      <w:r>
        <w:fldChar w:fldCharType="separate"/>
      </w:r>
      <w:r>
        <w:t>46</w:t>
      </w:r>
      <w:r>
        <w:fldChar w:fldCharType="end"/>
      </w:r>
    </w:p>
    <w:p w14:paraId="6247F13D" w14:textId="1F80FB58" w:rsidR="00C769EF" w:rsidRDefault="00C769EF">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F45D92">
        <w:rPr>
          <w:lang w:val="en-US" w:eastAsia="zh-CN"/>
        </w:rPr>
        <w:t>1</w:t>
      </w:r>
      <w:r>
        <w:rPr>
          <w:lang w:eastAsia="zh-CN"/>
        </w:rPr>
        <w:t>-n</w:t>
      </w:r>
      <w:r w:rsidRPr="00F45D92">
        <w:rPr>
          <w:lang w:val="en-US" w:eastAsia="zh-CN"/>
        </w:rPr>
        <w:t>79</w:t>
      </w:r>
      <w:r>
        <w:tab/>
      </w:r>
      <w:r>
        <w:fldChar w:fldCharType="begin"/>
      </w:r>
      <w:r>
        <w:instrText xml:space="preserve"> PAGEREF _Toc164781171 \h </w:instrText>
      </w:r>
      <w:r>
        <w:fldChar w:fldCharType="separate"/>
      </w:r>
      <w:r>
        <w:t>47</w:t>
      </w:r>
      <w:r>
        <w:fldChar w:fldCharType="end"/>
      </w:r>
    </w:p>
    <w:p w14:paraId="7CFEA7C5" w14:textId="7059C2A2" w:rsidR="00C769EF" w:rsidRDefault="00C769EF">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_Toc164781172 \h </w:instrText>
      </w:r>
      <w:r>
        <w:fldChar w:fldCharType="separate"/>
      </w:r>
      <w:r>
        <w:t>47</w:t>
      </w:r>
      <w:r>
        <w:fldChar w:fldCharType="end"/>
      </w:r>
    </w:p>
    <w:p w14:paraId="50771F03" w14:textId="00E56313" w:rsidR="00C769EF" w:rsidRDefault="00C769EF">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_Toc164781173 \h </w:instrText>
      </w:r>
      <w:r>
        <w:fldChar w:fldCharType="separate"/>
      </w:r>
      <w:r>
        <w:t>47</w:t>
      </w:r>
      <w:r>
        <w:fldChar w:fldCharType="end"/>
      </w:r>
    </w:p>
    <w:p w14:paraId="04ED860B" w14:textId="6620DC8B" w:rsidR="00C769EF" w:rsidRDefault="00C769EF">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_Toc164781174 \h </w:instrText>
      </w:r>
      <w:r>
        <w:fldChar w:fldCharType="separate"/>
      </w:r>
      <w:r>
        <w:t>47</w:t>
      </w:r>
      <w:r>
        <w:fldChar w:fldCharType="end"/>
      </w:r>
    </w:p>
    <w:p w14:paraId="273C0035" w14:textId="5E75D0BD" w:rsidR="00C769EF" w:rsidRDefault="00C769EF">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_Toc164781175 \h </w:instrText>
      </w:r>
      <w:r>
        <w:fldChar w:fldCharType="separate"/>
      </w:r>
      <w:r>
        <w:t>48</w:t>
      </w:r>
      <w:r>
        <w:fldChar w:fldCharType="end"/>
      </w:r>
    </w:p>
    <w:p w14:paraId="43E0AB2C" w14:textId="442C91FA" w:rsidR="00C769EF" w:rsidRDefault="00C769EF">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79</w:t>
      </w:r>
      <w:r>
        <w:tab/>
      </w:r>
      <w:r>
        <w:fldChar w:fldCharType="begin"/>
      </w:r>
      <w:r>
        <w:instrText xml:space="preserve"> PAGEREF _Toc164781176 \h </w:instrText>
      </w:r>
      <w:r>
        <w:fldChar w:fldCharType="separate"/>
      </w:r>
      <w:r>
        <w:t>48</w:t>
      </w:r>
      <w:r>
        <w:fldChar w:fldCharType="end"/>
      </w:r>
    </w:p>
    <w:p w14:paraId="1D13A07C" w14:textId="746BCF85" w:rsidR="00C769EF" w:rsidRDefault="00C769EF">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_Toc164781177 \h </w:instrText>
      </w:r>
      <w:r>
        <w:fldChar w:fldCharType="separate"/>
      </w:r>
      <w:r>
        <w:t>48</w:t>
      </w:r>
      <w:r>
        <w:fldChar w:fldCharType="end"/>
      </w:r>
    </w:p>
    <w:p w14:paraId="1500854C" w14:textId="68AF0CB6" w:rsidR="00C769EF" w:rsidRDefault="00C769EF">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_Toc164781178 \h </w:instrText>
      </w:r>
      <w:r>
        <w:fldChar w:fldCharType="separate"/>
      </w:r>
      <w:r>
        <w:t>48</w:t>
      </w:r>
      <w:r>
        <w:fldChar w:fldCharType="end"/>
      </w:r>
    </w:p>
    <w:p w14:paraId="50067CB1" w14:textId="75942097" w:rsidR="00C769EF" w:rsidRDefault="00C769EF">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_Toc164781179 \h </w:instrText>
      </w:r>
      <w:r>
        <w:fldChar w:fldCharType="separate"/>
      </w:r>
      <w:r>
        <w:t>48</w:t>
      </w:r>
      <w:r>
        <w:fldChar w:fldCharType="end"/>
      </w:r>
    </w:p>
    <w:p w14:paraId="23EA621A" w14:textId="2E05DC0D" w:rsidR="00C769EF" w:rsidRDefault="00C769EF">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_Toc164781180 \h </w:instrText>
      </w:r>
      <w:r>
        <w:fldChar w:fldCharType="separate"/>
      </w:r>
      <w:r>
        <w:t>50</w:t>
      </w:r>
      <w:r>
        <w:fldChar w:fldCharType="end"/>
      </w:r>
    </w:p>
    <w:p w14:paraId="71C24414" w14:textId="31584F47" w:rsidR="00C769EF" w:rsidRDefault="00C769EF">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_Toc164781181 \h </w:instrText>
      </w:r>
      <w:r>
        <w:fldChar w:fldCharType="separate"/>
      </w:r>
      <w:r>
        <w:t>50</w:t>
      </w:r>
      <w:r>
        <w:fldChar w:fldCharType="end"/>
      </w:r>
    </w:p>
    <w:p w14:paraId="44BA9BCA" w14:textId="6EBFAFBB" w:rsidR="00C769EF" w:rsidRDefault="00C769EF">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_Toc164781182 \h </w:instrText>
      </w:r>
      <w:r>
        <w:fldChar w:fldCharType="separate"/>
      </w:r>
      <w:r>
        <w:t>50</w:t>
      </w:r>
      <w:r>
        <w:fldChar w:fldCharType="end"/>
      </w:r>
    </w:p>
    <w:p w14:paraId="45F77D35" w14:textId="483CB386" w:rsidR="00C769EF" w:rsidRDefault="00C769EF">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_Toc164781183 \h </w:instrText>
      </w:r>
      <w:r>
        <w:fldChar w:fldCharType="separate"/>
      </w:r>
      <w:r>
        <w:t>50</w:t>
      </w:r>
      <w:r>
        <w:fldChar w:fldCharType="end"/>
      </w:r>
    </w:p>
    <w:p w14:paraId="428B3884" w14:textId="33FBC6D4" w:rsidR="00C769EF" w:rsidRDefault="00C769EF">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_Toc164781184 \h </w:instrText>
      </w:r>
      <w:r>
        <w:fldChar w:fldCharType="separate"/>
      </w:r>
      <w:r>
        <w:t>50</w:t>
      </w:r>
      <w:r>
        <w:fldChar w:fldCharType="end"/>
      </w:r>
    </w:p>
    <w:p w14:paraId="7203E6C2" w14:textId="31533A5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_Toc164781185 \h </w:instrText>
      </w:r>
      <w:r>
        <w:fldChar w:fldCharType="separate"/>
      </w:r>
      <w:r>
        <w:t>51</w:t>
      </w:r>
      <w:r>
        <w:fldChar w:fldCharType="end"/>
      </w:r>
    </w:p>
    <w:p w14:paraId="1AB89345" w14:textId="577AA8FB" w:rsidR="00C769EF" w:rsidRDefault="00C769EF">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_Toc164781186 \h </w:instrText>
      </w:r>
      <w:r>
        <w:fldChar w:fldCharType="separate"/>
      </w:r>
      <w:r>
        <w:t>51</w:t>
      </w:r>
      <w:r>
        <w:fldChar w:fldCharType="end"/>
      </w:r>
    </w:p>
    <w:p w14:paraId="35F67C08" w14:textId="3EEC6F9A" w:rsidR="00C769EF" w:rsidRDefault="00C769EF">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_Toc164781187 \h </w:instrText>
      </w:r>
      <w:r>
        <w:fldChar w:fldCharType="separate"/>
      </w:r>
      <w:r>
        <w:t>51</w:t>
      </w:r>
      <w:r>
        <w:fldChar w:fldCharType="end"/>
      </w:r>
    </w:p>
    <w:p w14:paraId="4C012110" w14:textId="0DA34FB8" w:rsidR="00C769EF" w:rsidRDefault="00C769EF">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_Toc164781188 \h </w:instrText>
      </w:r>
      <w:r>
        <w:fldChar w:fldCharType="separate"/>
      </w:r>
      <w:r>
        <w:t>51</w:t>
      </w:r>
      <w:r>
        <w:fldChar w:fldCharType="end"/>
      </w:r>
    </w:p>
    <w:p w14:paraId="625E3AB4" w14:textId="5632CB61" w:rsidR="00C769EF" w:rsidRDefault="00C769EF">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_Toc164781189 \h </w:instrText>
      </w:r>
      <w:r>
        <w:fldChar w:fldCharType="separate"/>
      </w:r>
      <w:r>
        <w:t>52</w:t>
      </w:r>
      <w:r>
        <w:fldChar w:fldCharType="end"/>
      </w:r>
    </w:p>
    <w:p w14:paraId="53FEE7B4" w14:textId="7A955D38" w:rsidR="00C769EF" w:rsidRDefault="00C769EF">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_Toc164781190 \h </w:instrText>
      </w:r>
      <w:r>
        <w:fldChar w:fldCharType="separate"/>
      </w:r>
      <w:r>
        <w:t>52</w:t>
      </w:r>
      <w:r>
        <w:fldChar w:fldCharType="end"/>
      </w:r>
    </w:p>
    <w:p w14:paraId="750BB5D6" w14:textId="053C7AA7" w:rsidR="00C769EF" w:rsidRDefault="00C769EF">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_Toc164781191 \h </w:instrText>
      </w:r>
      <w:r>
        <w:fldChar w:fldCharType="separate"/>
      </w:r>
      <w:r>
        <w:t>52</w:t>
      </w:r>
      <w:r>
        <w:fldChar w:fldCharType="end"/>
      </w:r>
    </w:p>
    <w:p w14:paraId="5D4BBD97" w14:textId="0CBB1576" w:rsidR="00C769EF" w:rsidRDefault="00C769EF">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_Toc164781192 \h </w:instrText>
      </w:r>
      <w:r>
        <w:fldChar w:fldCharType="separate"/>
      </w:r>
      <w:r>
        <w:t>53</w:t>
      </w:r>
      <w:r>
        <w:fldChar w:fldCharType="end"/>
      </w:r>
    </w:p>
    <w:p w14:paraId="3DB52498" w14:textId="4A237095" w:rsidR="00C769EF" w:rsidRDefault="00C769EF">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_Toc164781193 \h </w:instrText>
      </w:r>
      <w:r>
        <w:fldChar w:fldCharType="separate"/>
      </w:r>
      <w:r>
        <w:t>53</w:t>
      </w:r>
      <w:r>
        <w:fldChar w:fldCharType="end"/>
      </w:r>
    </w:p>
    <w:p w14:paraId="6949B3C8" w14:textId="339CEC98" w:rsidR="00C769EF" w:rsidRDefault="00C769EF">
      <w:pPr>
        <w:pStyle w:val="TOC2"/>
        <w:rPr>
          <w:rFonts w:asciiTheme="minorHAnsi" w:eastAsiaTheme="minorEastAsia" w:hAnsiTheme="minorHAnsi" w:cstheme="minorBidi"/>
          <w:sz w:val="22"/>
          <w:szCs w:val="22"/>
          <w:lang w:eastAsia="zh-CN"/>
        </w:rPr>
      </w:pPr>
      <w:r>
        <w:rPr>
          <w:lang w:eastAsia="zh-CN"/>
        </w:rPr>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_Toc164781194 \h </w:instrText>
      </w:r>
      <w:r>
        <w:fldChar w:fldCharType="separate"/>
      </w:r>
      <w:r>
        <w:t>54</w:t>
      </w:r>
      <w:r>
        <w:fldChar w:fldCharType="end"/>
      </w:r>
    </w:p>
    <w:p w14:paraId="4B82F452" w14:textId="41B59399" w:rsidR="00C769EF" w:rsidRDefault="00C769EF">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_Toc164781195 \h </w:instrText>
      </w:r>
      <w:r>
        <w:fldChar w:fldCharType="separate"/>
      </w:r>
      <w:r>
        <w:t>54</w:t>
      </w:r>
      <w:r>
        <w:fldChar w:fldCharType="end"/>
      </w:r>
    </w:p>
    <w:p w14:paraId="79E3C082" w14:textId="3EF99D65" w:rsidR="00C769EF" w:rsidRDefault="00C769EF">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_Toc164781196 \h </w:instrText>
      </w:r>
      <w:r>
        <w:fldChar w:fldCharType="separate"/>
      </w:r>
      <w:r>
        <w:t>55</w:t>
      </w:r>
      <w:r>
        <w:fldChar w:fldCharType="end"/>
      </w:r>
    </w:p>
    <w:p w14:paraId="315D2973" w14:textId="220ED032" w:rsidR="00C769EF" w:rsidRDefault="00C769EF">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_Toc164781197 \h </w:instrText>
      </w:r>
      <w:r>
        <w:fldChar w:fldCharType="separate"/>
      </w:r>
      <w:r>
        <w:t>55</w:t>
      </w:r>
      <w:r>
        <w:fldChar w:fldCharType="end"/>
      </w:r>
    </w:p>
    <w:p w14:paraId="5E0BDBBF" w14:textId="00677759" w:rsidR="00C769EF" w:rsidRDefault="00C769EF">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_Toc164781198 \h </w:instrText>
      </w:r>
      <w:r>
        <w:fldChar w:fldCharType="separate"/>
      </w:r>
      <w:r>
        <w:t>55</w:t>
      </w:r>
      <w:r>
        <w:fldChar w:fldCharType="end"/>
      </w:r>
    </w:p>
    <w:p w14:paraId="07FA065B" w14:textId="0F9C372C" w:rsidR="00C769EF" w:rsidRDefault="00C769EF">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_Toc164781199 \h </w:instrText>
      </w:r>
      <w:r>
        <w:fldChar w:fldCharType="separate"/>
      </w:r>
      <w:r>
        <w:t>55</w:t>
      </w:r>
      <w:r>
        <w:fldChar w:fldCharType="end"/>
      </w:r>
    </w:p>
    <w:p w14:paraId="1DD28DFA" w14:textId="234F8B70" w:rsidR="00C769EF" w:rsidRDefault="00C769EF">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_Toc164781200 \h </w:instrText>
      </w:r>
      <w:r>
        <w:fldChar w:fldCharType="separate"/>
      </w:r>
      <w:r>
        <w:t>56</w:t>
      </w:r>
      <w:r>
        <w:fldChar w:fldCharType="end"/>
      </w:r>
    </w:p>
    <w:p w14:paraId="319D7D26" w14:textId="6EC00D3C" w:rsidR="00C769EF" w:rsidRDefault="00C769EF">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_Toc164781201 \h </w:instrText>
      </w:r>
      <w:r>
        <w:fldChar w:fldCharType="separate"/>
      </w:r>
      <w:r>
        <w:t>56</w:t>
      </w:r>
      <w:r>
        <w:fldChar w:fldCharType="end"/>
      </w:r>
    </w:p>
    <w:p w14:paraId="01D6DFAB" w14:textId="433BE6C9"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5.23.4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_Toc164781202 \h </w:instrText>
      </w:r>
      <w:r>
        <w:fldChar w:fldCharType="separate"/>
      </w:r>
      <w:r>
        <w:t>56</w:t>
      </w:r>
      <w:r>
        <w:fldChar w:fldCharType="end"/>
      </w:r>
    </w:p>
    <w:p w14:paraId="2B4F53D3" w14:textId="07E88345" w:rsidR="00C769EF" w:rsidRDefault="00C769EF">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_Toc164781203 \h </w:instrText>
      </w:r>
      <w:r>
        <w:fldChar w:fldCharType="separate"/>
      </w:r>
      <w:r>
        <w:t>56</w:t>
      </w:r>
      <w:r>
        <w:fldChar w:fldCharType="end"/>
      </w:r>
    </w:p>
    <w:p w14:paraId="1D4FA20B" w14:textId="1C80F42B" w:rsidR="00C769EF" w:rsidRDefault="00C769EF">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_Toc164781204 \h </w:instrText>
      </w:r>
      <w:r>
        <w:fldChar w:fldCharType="separate"/>
      </w:r>
      <w:r>
        <w:t>56</w:t>
      </w:r>
      <w:r>
        <w:fldChar w:fldCharType="end"/>
      </w:r>
    </w:p>
    <w:p w14:paraId="1308490E" w14:textId="3A0E1502" w:rsidR="00C769EF" w:rsidRDefault="00C769EF">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_Toc164781205 \h </w:instrText>
      </w:r>
      <w:r>
        <w:fldChar w:fldCharType="separate"/>
      </w:r>
      <w:r>
        <w:t>57</w:t>
      </w:r>
      <w:r>
        <w:fldChar w:fldCharType="end"/>
      </w:r>
    </w:p>
    <w:p w14:paraId="3FE75562" w14:textId="0E59B813" w:rsidR="00C769EF" w:rsidRDefault="00C769EF">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_Toc164781206 \h </w:instrText>
      </w:r>
      <w:r>
        <w:fldChar w:fldCharType="separate"/>
      </w:r>
      <w:r>
        <w:t>57</w:t>
      </w:r>
      <w:r>
        <w:fldChar w:fldCharType="end"/>
      </w:r>
    </w:p>
    <w:p w14:paraId="28C36C64" w14:textId="036037B6" w:rsidR="00C769EF" w:rsidRDefault="00C769EF">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1</w:t>
      </w:r>
      <w:r>
        <w:rPr>
          <w:lang w:eastAsia="zh-CN"/>
        </w:rPr>
        <w:t>-n</w:t>
      </w:r>
      <w:r w:rsidRPr="00F45D92">
        <w:rPr>
          <w:lang w:val="en-US" w:eastAsia="zh-CN"/>
        </w:rPr>
        <w:t>78, UL n78A</w:t>
      </w:r>
      <w:r>
        <w:tab/>
      </w:r>
      <w:r>
        <w:fldChar w:fldCharType="begin"/>
      </w:r>
      <w:r>
        <w:instrText xml:space="preserve"> PAGEREF _Toc164781207 \h </w:instrText>
      </w:r>
      <w:r>
        <w:fldChar w:fldCharType="separate"/>
      </w:r>
      <w:r>
        <w:t>58</w:t>
      </w:r>
      <w:r>
        <w:fldChar w:fldCharType="end"/>
      </w:r>
    </w:p>
    <w:p w14:paraId="6C21FF5C" w14:textId="1E3BE787" w:rsidR="00C769EF" w:rsidRDefault="00C769EF">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_Toc164781208 \h </w:instrText>
      </w:r>
      <w:r>
        <w:fldChar w:fldCharType="separate"/>
      </w:r>
      <w:r>
        <w:t>58</w:t>
      </w:r>
      <w:r>
        <w:fldChar w:fldCharType="end"/>
      </w:r>
    </w:p>
    <w:p w14:paraId="6F4E4DC0" w14:textId="16226EE6" w:rsidR="00C769EF" w:rsidRDefault="00C769EF">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_Toc164781209 \h </w:instrText>
      </w:r>
      <w:r>
        <w:fldChar w:fldCharType="separate"/>
      </w:r>
      <w:r>
        <w:t>58</w:t>
      </w:r>
      <w:r>
        <w:fldChar w:fldCharType="end"/>
      </w:r>
    </w:p>
    <w:p w14:paraId="2A09BD28" w14:textId="7EC07C85" w:rsidR="00C769EF" w:rsidRDefault="00C769EF">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_Toc164781210 \h </w:instrText>
      </w:r>
      <w:r>
        <w:fldChar w:fldCharType="separate"/>
      </w:r>
      <w:r>
        <w:t>58</w:t>
      </w:r>
      <w:r>
        <w:fldChar w:fldCharType="end"/>
      </w:r>
    </w:p>
    <w:p w14:paraId="52AA6B7E" w14:textId="60111CED" w:rsidR="00C769EF" w:rsidRDefault="00C769EF">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_Toc164781211 \h </w:instrText>
      </w:r>
      <w:r>
        <w:fldChar w:fldCharType="separate"/>
      </w:r>
      <w:r>
        <w:t>59</w:t>
      </w:r>
      <w:r>
        <w:fldChar w:fldCharType="end"/>
      </w:r>
    </w:p>
    <w:p w14:paraId="6EEA90F2" w14:textId="0DEE8D81" w:rsidR="00C769EF" w:rsidRDefault="00C769EF">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3</w:t>
      </w:r>
      <w:r>
        <w:rPr>
          <w:lang w:eastAsia="zh-CN"/>
        </w:rPr>
        <w:t>-n</w:t>
      </w:r>
      <w:r w:rsidRPr="00F45D92">
        <w:rPr>
          <w:lang w:val="en-US" w:eastAsia="zh-CN"/>
        </w:rPr>
        <w:t>78, UL n78A</w:t>
      </w:r>
      <w:r>
        <w:tab/>
      </w:r>
      <w:r>
        <w:fldChar w:fldCharType="begin"/>
      </w:r>
      <w:r>
        <w:instrText xml:space="preserve"> PAGEREF _Toc164781212 \h </w:instrText>
      </w:r>
      <w:r>
        <w:fldChar w:fldCharType="separate"/>
      </w:r>
      <w:r>
        <w:t>59</w:t>
      </w:r>
      <w:r>
        <w:fldChar w:fldCharType="end"/>
      </w:r>
    </w:p>
    <w:p w14:paraId="37C77B64" w14:textId="11215092" w:rsidR="00C769EF" w:rsidRDefault="00C769EF">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_Toc164781213 \h </w:instrText>
      </w:r>
      <w:r>
        <w:fldChar w:fldCharType="separate"/>
      </w:r>
      <w:r>
        <w:t>59</w:t>
      </w:r>
      <w:r>
        <w:fldChar w:fldCharType="end"/>
      </w:r>
    </w:p>
    <w:p w14:paraId="7AD57F52" w14:textId="172A9C35" w:rsidR="00C769EF" w:rsidRDefault="00C769EF">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_Toc164781214 \h </w:instrText>
      </w:r>
      <w:r>
        <w:fldChar w:fldCharType="separate"/>
      </w:r>
      <w:r>
        <w:t>59</w:t>
      </w:r>
      <w:r>
        <w:fldChar w:fldCharType="end"/>
      </w:r>
    </w:p>
    <w:p w14:paraId="6B825E61" w14:textId="22C51019" w:rsidR="00C769EF" w:rsidRDefault="00C769EF">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_Toc164781215 \h </w:instrText>
      </w:r>
      <w:r>
        <w:fldChar w:fldCharType="separate"/>
      </w:r>
      <w:r>
        <w:t>59</w:t>
      </w:r>
      <w:r>
        <w:fldChar w:fldCharType="end"/>
      </w:r>
    </w:p>
    <w:p w14:paraId="036B972B" w14:textId="1A55D414" w:rsidR="00C769EF" w:rsidRDefault="00C769EF">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_Toc164781216 \h </w:instrText>
      </w:r>
      <w:r>
        <w:fldChar w:fldCharType="separate"/>
      </w:r>
      <w:r>
        <w:t>60</w:t>
      </w:r>
      <w:r>
        <w:fldChar w:fldCharType="end"/>
      </w:r>
    </w:p>
    <w:p w14:paraId="5192FDB3" w14:textId="051B4A8C" w:rsidR="00C769EF" w:rsidRDefault="00C769EF">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F45D92">
        <w:rPr>
          <w:lang w:val="en-US" w:eastAsia="zh-CN"/>
        </w:rPr>
        <w:t>28</w:t>
      </w:r>
      <w:r>
        <w:rPr>
          <w:lang w:eastAsia="zh-CN"/>
        </w:rPr>
        <w:t>-n</w:t>
      </w:r>
      <w:r w:rsidRPr="00F45D92">
        <w:rPr>
          <w:lang w:val="en-US" w:eastAsia="zh-CN"/>
        </w:rPr>
        <w:t>78, UL n78A</w:t>
      </w:r>
      <w:r>
        <w:tab/>
      </w:r>
      <w:r>
        <w:fldChar w:fldCharType="begin"/>
      </w:r>
      <w:r>
        <w:instrText xml:space="preserve"> PAGEREF _Toc164781217 \h </w:instrText>
      </w:r>
      <w:r>
        <w:fldChar w:fldCharType="separate"/>
      </w:r>
      <w:r>
        <w:t>60</w:t>
      </w:r>
      <w:r>
        <w:fldChar w:fldCharType="end"/>
      </w:r>
    </w:p>
    <w:p w14:paraId="0F1B94E5" w14:textId="3AAE67C4" w:rsidR="00C769EF" w:rsidRDefault="00C769EF">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_Toc164781218 \h </w:instrText>
      </w:r>
      <w:r>
        <w:fldChar w:fldCharType="separate"/>
      </w:r>
      <w:r>
        <w:t>60</w:t>
      </w:r>
      <w:r>
        <w:fldChar w:fldCharType="end"/>
      </w:r>
    </w:p>
    <w:p w14:paraId="302BD901" w14:textId="4B9416C3" w:rsidR="00C769EF" w:rsidRDefault="00C769EF">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_Toc164781219 \h </w:instrText>
      </w:r>
      <w:r>
        <w:fldChar w:fldCharType="separate"/>
      </w:r>
      <w:r>
        <w:t>60</w:t>
      </w:r>
      <w:r>
        <w:fldChar w:fldCharType="end"/>
      </w:r>
    </w:p>
    <w:p w14:paraId="1D30BD9A" w14:textId="7C337F94" w:rsidR="00C769EF" w:rsidRDefault="00C769EF">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_Toc164781220 \h </w:instrText>
      </w:r>
      <w:r>
        <w:fldChar w:fldCharType="separate"/>
      </w:r>
      <w:r>
        <w:t>61</w:t>
      </w:r>
      <w:r>
        <w:fldChar w:fldCharType="end"/>
      </w:r>
    </w:p>
    <w:p w14:paraId="71E6864C" w14:textId="7D1796C0" w:rsidR="00C769EF" w:rsidRDefault="00C769EF">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_Toc164781221 \h </w:instrText>
      </w:r>
      <w:r>
        <w:fldChar w:fldCharType="separate"/>
      </w:r>
      <w:r>
        <w:t>61</w:t>
      </w:r>
      <w:r>
        <w:fldChar w:fldCharType="end"/>
      </w:r>
    </w:p>
    <w:p w14:paraId="33BB0B25" w14:textId="39170735" w:rsidR="00C769EF" w:rsidRDefault="00C769EF">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F45D92">
        <w:rPr>
          <w:lang w:val="en-US" w:eastAsia="zh-CN"/>
        </w:rPr>
        <w:t>8</w:t>
      </w:r>
      <w:r>
        <w:rPr>
          <w:lang w:eastAsia="zh-CN"/>
        </w:rPr>
        <w:t>-n</w:t>
      </w:r>
      <w:r w:rsidRPr="00F45D92">
        <w:rPr>
          <w:lang w:val="en-US" w:eastAsia="zh-CN"/>
        </w:rPr>
        <w:t>77</w:t>
      </w:r>
      <w:r>
        <w:tab/>
      </w:r>
      <w:r>
        <w:fldChar w:fldCharType="begin"/>
      </w:r>
      <w:r>
        <w:instrText xml:space="preserve"> PAGEREF _Toc164781222 \h </w:instrText>
      </w:r>
      <w:r>
        <w:fldChar w:fldCharType="separate"/>
      </w:r>
      <w:r>
        <w:t>61</w:t>
      </w:r>
      <w:r>
        <w:fldChar w:fldCharType="end"/>
      </w:r>
    </w:p>
    <w:p w14:paraId="29A755E5" w14:textId="0F8DFC0D" w:rsidR="00C769EF" w:rsidRDefault="00C769EF">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_Toc164781223 \h </w:instrText>
      </w:r>
      <w:r>
        <w:fldChar w:fldCharType="separate"/>
      </w:r>
      <w:r>
        <w:t>61</w:t>
      </w:r>
      <w:r>
        <w:fldChar w:fldCharType="end"/>
      </w:r>
    </w:p>
    <w:p w14:paraId="139708A9" w14:textId="75933899" w:rsidR="00C769EF" w:rsidRDefault="00C769EF">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_Toc164781224 \h </w:instrText>
      </w:r>
      <w:r>
        <w:fldChar w:fldCharType="separate"/>
      </w:r>
      <w:r>
        <w:t>62</w:t>
      </w:r>
      <w:r>
        <w:fldChar w:fldCharType="end"/>
      </w:r>
    </w:p>
    <w:p w14:paraId="24340666" w14:textId="3C4A2CDF" w:rsidR="00C769EF" w:rsidRDefault="00C769EF">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_Toc164781225 \h </w:instrText>
      </w:r>
      <w:r>
        <w:fldChar w:fldCharType="separate"/>
      </w:r>
      <w:r>
        <w:t>62</w:t>
      </w:r>
      <w:r>
        <w:fldChar w:fldCharType="end"/>
      </w:r>
    </w:p>
    <w:p w14:paraId="7AE64A12" w14:textId="41022691" w:rsidR="00C769EF" w:rsidRDefault="00C769EF">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_Toc164781226 \h </w:instrText>
      </w:r>
      <w:r>
        <w:fldChar w:fldCharType="separate"/>
      </w:r>
      <w:r>
        <w:t>63</w:t>
      </w:r>
      <w:r>
        <w:fldChar w:fldCharType="end"/>
      </w:r>
    </w:p>
    <w:p w14:paraId="6FB49EA1" w14:textId="1BC3B420" w:rsidR="00C769EF" w:rsidRDefault="00C769EF">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F45D92">
        <w:rPr>
          <w:lang w:val="en-US" w:eastAsia="zh-CN"/>
        </w:rPr>
        <w:t>3</w:t>
      </w:r>
      <w:r>
        <w:rPr>
          <w:lang w:eastAsia="zh-CN"/>
        </w:rPr>
        <w:t>-n</w:t>
      </w:r>
      <w:r w:rsidRPr="00F45D92">
        <w:rPr>
          <w:lang w:val="en-US" w:eastAsia="zh-CN"/>
        </w:rPr>
        <w:t>79</w:t>
      </w:r>
      <w:r>
        <w:tab/>
      </w:r>
      <w:r>
        <w:fldChar w:fldCharType="begin"/>
      </w:r>
      <w:r>
        <w:instrText xml:space="preserve"> PAGEREF _Toc164781227 \h </w:instrText>
      </w:r>
      <w:r>
        <w:fldChar w:fldCharType="separate"/>
      </w:r>
      <w:r>
        <w:t>63</w:t>
      </w:r>
      <w:r>
        <w:fldChar w:fldCharType="end"/>
      </w:r>
    </w:p>
    <w:p w14:paraId="7F367DB2" w14:textId="580F794B" w:rsidR="00C769EF" w:rsidRDefault="00C769EF">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_Toc164781228 \h </w:instrText>
      </w:r>
      <w:r>
        <w:fldChar w:fldCharType="separate"/>
      </w:r>
      <w:r>
        <w:t>63</w:t>
      </w:r>
      <w:r>
        <w:fldChar w:fldCharType="end"/>
      </w:r>
    </w:p>
    <w:p w14:paraId="68811591" w14:textId="4CA07A1C" w:rsidR="00C769EF" w:rsidRDefault="00C769EF">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_Toc164781229 \h </w:instrText>
      </w:r>
      <w:r>
        <w:fldChar w:fldCharType="separate"/>
      </w:r>
      <w:r>
        <w:t>63</w:t>
      </w:r>
      <w:r>
        <w:fldChar w:fldCharType="end"/>
      </w:r>
    </w:p>
    <w:p w14:paraId="3B2537EA" w14:textId="506EE0F5" w:rsidR="00C769EF" w:rsidRDefault="00C769EF">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_Toc164781230 \h </w:instrText>
      </w:r>
      <w:r>
        <w:fldChar w:fldCharType="separate"/>
      </w:r>
      <w:r>
        <w:t>63</w:t>
      </w:r>
      <w:r>
        <w:fldChar w:fldCharType="end"/>
      </w:r>
    </w:p>
    <w:p w14:paraId="1DDED67D" w14:textId="010AF107" w:rsidR="00C769EF" w:rsidRDefault="00C769EF">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_Toc164781231 \h </w:instrText>
      </w:r>
      <w:r>
        <w:fldChar w:fldCharType="separate"/>
      </w:r>
      <w:r>
        <w:t>64</w:t>
      </w:r>
      <w:r>
        <w:fldChar w:fldCharType="end"/>
      </w:r>
    </w:p>
    <w:p w14:paraId="08D74205" w14:textId="088531FF" w:rsidR="00C769EF" w:rsidRDefault="00C769EF">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79</w:t>
      </w:r>
      <w:r>
        <w:tab/>
      </w:r>
      <w:r>
        <w:fldChar w:fldCharType="begin"/>
      </w:r>
      <w:r>
        <w:instrText xml:space="preserve"> PAGEREF _Toc164781232 \h </w:instrText>
      </w:r>
      <w:r>
        <w:fldChar w:fldCharType="separate"/>
      </w:r>
      <w:r>
        <w:t>64</w:t>
      </w:r>
      <w:r>
        <w:fldChar w:fldCharType="end"/>
      </w:r>
    </w:p>
    <w:p w14:paraId="450C6DAB" w14:textId="35FFE2C3" w:rsidR="00C769EF" w:rsidRDefault="00C769EF">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_Toc164781233 \h </w:instrText>
      </w:r>
      <w:r>
        <w:fldChar w:fldCharType="separate"/>
      </w:r>
      <w:r>
        <w:t>64</w:t>
      </w:r>
      <w:r>
        <w:fldChar w:fldCharType="end"/>
      </w:r>
    </w:p>
    <w:p w14:paraId="08D80746" w14:textId="52595537" w:rsidR="00C769EF" w:rsidRDefault="00C769EF">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_Toc164781234 \h </w:instrText>
      </w:r>
      <w:r>
        <w:fldChar w:fldCharType="separate"/>
      </w:r>
      <w:r>
        <w:t>64</w:t>
      </w:r>
      <w:r>
        <w:fldChar w:fldCharType="end"/>
      </w:r>
    </w:p>
    <w:p w14:paraId="629BCD36" w14:textId="02396366" w:rsidR="00C769EF" w:rsidRDefault="00C769EF">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_Toc164781235 \h </w:instrText>
      </w:r>
      <w:r>
        <w:fldChar w:fldCharType="separate"/>
      </w:r>
      <w:r>
        <w:t>64</w:t>
      </w:r>
      <w:r>
        <w:fldChar w:fldCharType="end"/>
      </w:r>
    </w:p>
    <w:p w14:paraId="0E1C8715" w14:textId="6F23FABA" w:rsidR="00C769EF" w:rsidRDefault="00C769EF">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_Toc164781236 \h </w:instrText>
      </w:r>
      <w:r>
        <w:fldChar w:fldCharType="separate"/>
      </w:r>
      <w:r>
        <w:t>65</w:t>
      </w:r>
      <w:r>
        <w:fldChar w:fldCharType="end"/>
      </w:r>
    </w:p>
    <w:p w14:paraId="7776EAC5" w14:textId="3F6E52E7" w:rsidR="00C769EF" w:rsidRDefault="00C769EF">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79</w:t>
      </w:r>
      <w:r>
        <w:tab/>
      </w:r>
      <w:r>
        <w:fldChar w:fldCharType="begin"/>
      </w:r>
      <w:r>
        <w:instrText xml:space="preserve"> PAGEREF _Toc164781237 \h </w:instrText>
      </w:r>
      <w:r>
        <w:fldChar w:fldCharType="separate"/>
      </w:r>
      <w:r>
        <w:t>65</w:t>
      </w:r>
      <w:r>
        <w:fldChar w:fldCharType="end"/>
      </w:r>
    </w:p>
    <w:p w14:paraId="281985F9" w14:textId="0A1DB509" w:rsidR="00C769EF" w:rsidRDefault="00C769EF">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_Toc164781238 \h </w:instrText>
      </w:r>
      <w:r>
        <w:fldChar w:fldCharType="separate"/>
      </w:r>
      <w:r>
        <w:t>65</w:t>
      </w:r>
      <w:r>
        <w:fldChar w:fldCharType="end"/>
      </w:r>
    </w:p>
    <w:p w14:paraId="7635656A" w14:textId="5B4477E7" w:rsidR="00C769EF" w:rsidRDefault="00C769EF">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_Toc164781239 \h </w:instrText>
      </w:r>
      <w:r>
        <w:fldChar w:fldCharType="separate"/>
      </w:r>
      <w:r>
        <w:t>65</w:t>
      </w:r>
      <w:r>
        <w:fldChar w:fldCharType="end"/>
      </w:r>
    </w:p>
    <w:p w14:paraId="79808A0B" w14:textId="42BB3F5D" w:rsidR="00C769EF" w:rsidRDefault="00C769EF">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_Toc164781240 \h </w:instrText>
      </w:r>
      <w:r>
        <w:fldChar w:fldCharType="separate"/>
      </w:r>
      <w:r>
        <w:t>65</w:t>
      </w:r>
      <w:r>
        <w:fldChar w:fldCharType="end"/>
      </w:r>
    </w:p>
    <w:p w14:paraId="533CAF9F" w14:textId="43B2583C" w:rsidR="00C769EF" w:rsidRDefault="00C769EF">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_Toc164781241 \h </w:instrText>
      </w:r>
      <w:r>
        <w:fldChar w:fldCharType="separate"/>
      </w:r>
      <w:r>
        <w:t>66</w:t>
      </w:r>
      <w:r>
        <w:fldChar w:fldCharType="end"/>
      </w:r>
    </w:p>
    <w:p w14:paraId="5A2A48B1" w14:textId="3607767B" w:rsidR="00C769EF" w:rsidRDefault="00C769EF">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_Toc164781242 \h </w:instrText>
      </w:r>
      <w:r>
        <w:fldChar w:fldCharType="separate"/>
      </w:r>
      <w:r>
        <w:t>66</w:t>
      </w:r>
      <w:r>
        <w:fldChar w:fldCharType="end"/>
      </w:r>
    </w:p>
    <w:p w14:paraId="233397A7" w14:textId="7A9F5729" w:rsidR="00C769EF" w:rsidRDefault="00C769EF">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_Toc164781243 \h </w:instrText>
      </w:r>
      <w:r>
        <w:fldChar w:fldCharType="separate"/>
      </w:r>
      <w:r>
        <w:t>66</w:t>
      </w:r>
      <w:r>
        <w:fldChar w:fldCharType="end"/>
      </w:r>
    </w:p>
    <w:p w14:paraId="0D4DA3FC" w14:textId="223FA9B9" w:rsidR="00C769EF" w:rsidRDefault="00C769EF">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_Toc164781244 \h </w:instrText>
      </w:r>
      <w:r>
        <w:fldChar w:fldCharType="separate"/>
      </w:r>
      <w:r>
        <w:t>67</w:t>
      </w:r>
      <w:r>
        <w:fldChar w:fldCharType="end"/>
      </w:r>
    </w:p>
    <w:p w14:paraId="7698A481" w14:textId="03284B1F" w:rsidR="00C769EF" w:rsidRDefault="00C769EF">
      <w:pPr>
        <w:pStyle w:val="TOC3"/>
        <w:rPr>
          <w:rFonts w:asciiTheme="minorHAnsi" w:eastAsiaTheme="minorEastAsia" w:hAnsiTheme="minorHAnsi" w:cstheme="minorBidi"/>
          <w:sz w:val="22"/>
          <w:szCs w:val="22"/>
          <w:lang w:eastAsia="zh-CN"/>
        </w:rPr>
      </w:pPr>
      <w:r w:rsidRPr="00F45D92">
        <w:rPr>
          <w:rFonts w:eastAsia="DengXian"/>
        </w:rPr>
        <w:t>5.32.3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_Toc164781245 \h </w:instrText>
      </w:r>
      <w:r>
        <w:fldChar w:fldCharType="separate"/>
      </w:r>
      <w:r>
        <w:t>67</w:t>
      </w:r>
      <w:r>
        <w:fldChar w:fldCharType="end"/>
      </w:r>
    </w:p>
    <w:p w14:paraId="58EBDE46" w14:textId="6ADE5037" w:rsidR="00C769EF" w:rsidRDefault="00C769EF">
      <w:pPr>
        <w:pStyle w:val="TOC3"/>
        <w:rPr>
          <w:rFonts w:asciiTheme="minorHAnsi" w:eastAsiaTheme="minorEastAsia" w:hAnsiTheme="minorHAnsi" w:cstheme="minorBidi"/>
          <w:sz w:val="22"/>
          <w:szCs w:val="22"/>
          <w:lang w:eastAsia="zh-CN"/>
        </w:rPr>
      </w:pPr>
      <w:r w:rsidRPr="00F45D92">
        <w:rPr>
          <w:rFonts w:eastAsia="DengXian"/>
        </w:rPr>
        <w:t>5.32.4</w:t>
      </w:r>
      <w:r>
        <w:rPr>
          <w:rFonts w:asciiTheme="minorHAnsi" w:eastAsiaTheme="minorEastAsia" w:hAnsiTheme="minorHAnsi" w:cstheme="minorBidi"/>
          <w:sz w:val="22"/>
          <w:szCs w:val="22"/>
          <w:lang w:eastAsia="zh-CN"/>
        </w:rPr>
        <w:tab/>
      </w:r>
      <w:r w:rsidRPr="00F45D92">
        <w:rPr>
          <w:rFonts w:eastAsia="DengXian"/>
        </w:rPr>
        <w:t>∆T</w:t>
      </w:r>
      <w:r w:rsidRPr="00F45D92">
        <w:rPr>
          <w:rFonts w:eastAsia="DengXian"/>
          <w:vertAlign w:val="subscript"/>
        </w:rPr>
        <w:t>IB</w:t>
      </w:r>
      <w:r w:rsidRPr="00F45D92">
        <w:rPr>
          <w:rFonts w:eastAsia="DengXian"/>
        </w:rPr>
        <w:t xml:space="preserve"> and ∆R</w:t>
      </w:r>
      <w:r w:rsidRPr="00F45D92">
        <w:rPr>
          <w:rFonts w:eastAsia="DengXian"/>
          <w:vertAlign w:val="subscript"/>
        </w:rPr>
        <w:t>IB</w:t>
      </w:r>
      <w:r w:rsidRPr="00F45D92">
        <w:rPr>
          <w:rFonts w:eastAsia="DengXian"/>
        </w:rPr>
        <w:t xml:space="preserve"> values</w:t>
      </w:r>
      <w:r>
        <w:tab/>
      </w:r>
      <w:r>
        <w:fldChar w:fldCharType="begin"/>
      </w:r>
      <w:r>
        <w:instrText xml:space="preserve"> PAGEREF _Toc164781246 \h </w:instrText>
      </w:r>
      <w:r>
        <w:fldChar w:fldCharType="separate"/>
      </w:r>
      <w:r>
        <w:t>68</w:t>
      </w:r>
      <w:r>
        <w:fldChar w:fldCharType="end"/>
      </w:r>
    </w:p>
    <w:p w14:paraId="6BBB158B" w14:textId="2653C897" w:rsidR="00C769EF" w:rsidRDefault="00C769EF">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_Toc164781247 \h </w:instrText>
      </w:r>
      <w:r>
        <w:fldChar w:fldCharType="separate"/>
      </w:r>
      <w:r>
        <w:t>68</w:t>
      </w:r>
      <w:r>
        <w:fldChar w:fldCharType="end"/>
      </w:r>
    </w:p>
    <w:p w14:paraId="033667D7" w14:textId="5761BCE0" w:rsidR="00C769EF" w:rsidRDefault="00C769EF">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_Toc164781248 \h </w:instrText>
      </w:r>
      <w:r>
        <w:fldChar w:fldCharType="separate"/>
      </w:r>
      <w:r>
        <w:t>68</w:t>
      </w:r>
      <w:r>
        <w:fldChar w:fldCharType="end"/>
      </w:r>
    </w:p>
    <w:p w14:paraId="593A5DC6" w14:textId="111FCDB3" w:rsidR="00C769EF" w:rsidRDefault="00C769EF">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_Toc164781249 \h </w:instrText>
      </w:r>
      <w:r>
        <w:fldChar w:fldCharType="separate"/>
      </w:r>
      <w:r>
        <w:t>68</w:t>
      </w:r>
      <w:r>
        <w:fldChar w:fldCharType="end"/>
      </w:r>
    </w:p>
    <w:p w14:paraId="2F2C5764" w14:textId="53C10B53" w:rsidR="00C769EF" w:rsidRDefault="00C769EF">
      <w:pPr>
        <w:pStyle w:val="TOC3"/>
        <w:rPr>
          <w:rFonts w:asciiTheme="minorHAnsi" w:eastAsiaTheme="minorEastAsia" w:hAnsiTheme="minorHAnsi" w:cstheme="minorBidi"/>
          <w:sz w:val="22"/>
          <w:szCs w:val="22"/>
          <w:lang w:eastAsia="zh-CN"/>
        </w:rPr>
      </w:pPr>
      <w:r w:rsidRPr="00F45D92">
        <w:rPr>
          <w:rFonts w:eastAsia="DengXian"/>
        </w:rPr>
        <w:t>5.33.3</w:t>
      </w:r>
      <w:r>
        <w:rPr>
          <w:rFonts w:asciiTheme="minorHAnsi" w:eastAsiaTheme="minorEastAsia" w:hAnsiTheme="minorHAnsi" w:cstheme="minorBidi"/>
          <w:sz w:val="22"/>
          <w:szCs w:val="22"/>
          <w:lang w:eastAsia="zh-CN"/>
        </w:rPr>
        <w:tab/>
      </w:r>
      <w:r w:rsidRPr="00F45D92">
        <w:rPr>
          <w:rFonts w:eastAsia="DengXian"/>
        </w:rPr>
        <w:t>REFSENS requirements</w:t>
      </w:r>
      <w:r>
        <w:tab/>
      </w:r>
      <w:r>
        <w:fldChar w:fldCharType="begin"/>
      </w:r>
      <w:r>
        <w:instrText xml:space="preserve"> PAGEREF _Toc164781250 \h </w:instrText>
      </w:r>
      <w:r>
        <w:fldChar w:fldCharType="separate"/>
      </w:r>
      <w:r>
        <w:t>68</w:t>
      </w:r>
      <w:r>
        <w:fldChar w:fldCharType="end"/>
      </w:r>
    </w:p>
    <w:p w14:paraId="5321555E" w14:textId="78B8EF0B" w:rsidR="00C769EF" w:rsidRDefault="00C769EF">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F45D92">
        <w:rPr>
          <w:lang w:val="en-US" w:eastAsia="zh-CN"/>
        </w:rPr>
        <w:t>28</w:t>
      </w:r>
      <w:r>
        <w:rPr>
          <w:lang w:eastAsia="zh-CN"/>
        </w:rPr>
        <w:t>-n</w:t>
      </w:r>
      <w:r w:rsidRPr="00F45D92">
        <w:rPr>
          <w:lang w:val="en-US" w:eastAsia="zh-CN"/>
        </w:rPr>
        <w:t>41</w:t>
      </w:r>
      <w:r>
        <w:tab/>
      </w:r>
      <w:r>
        <w:fldChar w:fldCharType="begin"/>
      </w:r>
      <w:r>
        <w:instrText xml:space="preserve"> PAGEREF _Toc164781251 \h </w:instrText>
      </w:r>
      <w:r>
        <w:fldChar w:fldCharType="separate"/>
      </w:r>
      <w:r>
        <w:t>69</w:t>
      </w:r>
      <w:r>
        <w:fldChar w:fldCharType="end"/>
      </w:r>
    </w:p>
    <w:p w14:paraId="40D4E046" w14:textId="60D34F69" w:rsidR="00C769EF" w:rsidRDefault="00C769EF">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_Toc164781252 \h </w:instrText>
      </w:r>
      <w:r>
        <w:fldChar w:fldCharType="separate"/>
      </w:r>
      <w:r>
        <w:t>69</w:t>
      </w:r>
      <w:r>
        <w:fldChar w:fldCharType="end"/>
      </w:r>
    </w:p>
    <w:p w14:paraId="41ACB133" w14:textId="09ED2ED6" w:rsidR="00C769EF" w:rsidRDefault="00C769EF">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_Toc164781253 \h </w:instrText>
      </w:r>
      <w:r>
        <w:fldChar w:fldCharType="separate"/>
      </w:r>
      <w:r>
        <w:t>69</w:t>
      </w:r>
      <w:r>
        <w:fldChar w:fldCharType="end"/>
      </w:r>
    </w:p>
    <w:p w14:paraId="1916CE37" w14:textId="0AC6275A" w:rsidR="00C769EF" w:rsidRDefault="00C769EF">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_Toc164781254 \h </w:instrText>
      </w:r>
      <w:r>
        <w:fldChar w:fldCharType="separate"/>
      </w:r>
      <w:r>
        <w:t>69</w:t>
      </w:r>
      <w:r>
        <w:fldChar w:fldCharType="end"/>
      </w:r>
    </w:p>
    <w:p w14:paraId="1AF1E1E9" w14:textId="7A9AFA63" w:rsidR="00C769EF" w:rsidRDefault="00C769EF">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_Toc164781255 \h </w:instrText>
      </w:r>
      <w:r>
        <w:fldChar w:fldCharType="separate"/>
      </w:r>
      <w:r>
        <w:t>70</w:t>
      </w:r>
      <w:r>
        <w:fldChar w:fldCharType="end"/>
      </w:r>
    </w:p>
    <w:p w14:paraId="4C745786" w14:textId="68C6739D" w:rsidR="00C769EF" w:rsidRDefault="00C769EF">
      <w:pPr>
        <w:pStyle w:val="TOC2"/>
        <w:rPr>
          <w:rFonts w:asciiTheme="minorHAnsi" w:eastAsiaTheme="minorEastAsia" w:hAnsiTheme="minorHAnsi" w:cstheme="minorBidi"/>
          <w:sz w:val="22"/>
          <w:szCs w:val="22"/>
          <w:lang w:eastAsia="zh-CN"/>
        </w:rPr>
      </w:pPr>
      <w:r>
        <w:rPr>
          <w:lang w:eastAsia="zh-CN"/>
        </w:rPr>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_Toc164781256 \h </w:instrText>
      </w:r>
      <w:r>
        <w:fldChar w:fldCharType="separate"/>
      </w:r>
      <w:r>
        <w:t>70</w:t>
      </w:r>
      <w:r>
        <w:fldChar w:fldCharType="end"/>
      </w:r>
    </w:p>
    <w:p w14:paraId="264E8C25" w14:textId="4B8375E8" w:rsidR="00C769EF" w:rsidRDefault="00C769EF">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_Toc164781257 \h </w:instrText>
      </w:r>
      <w:r>
        <w:fldChar w:fldCharType="separate"/>
      </w:r>
      <w:r>
        <w:t>70</w:t>
      </w:r>
      <w:r>
        <w:fldChar w:fldCharType="end"/>
      </w:r>
    </w:p>
    <w:p w14:paraId="2E632077" w14:textId="07794EDB" w:rsidR="00C769EF" w:rsidRDefault="00C769EF">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_Toc164781258 \h </w:instrText>
      </w:r>
      <w:r>
        <w:fldChar w:fldCharType="separate"/>
      </w:r>
      <w:r>
        <w:t>70</w:t>
      </w:r>
      <w:r>
        <w:fldChar w:fldCharType="end"/>
      </w:r>
    </w:p>
    <w:p w14:paraId="2BE13179" w14:textId="06C5E504" w:rsidR="00C769EF" w:rsidRDefault="00C769EF">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_Toc164781259 \h </w:instrText>
      </w:r>
      <w:r>
        <w:fldChar w:fldCharType="separate"/>
      </w:r>
      <w:r>
        <w:t>70</w:t>
      </w:r>
      <w:r>
        <w:fldChar w:fldCharType="end"/>
      </w:r>
    </w:p>
    <w:p w14:paraId="7933CA4B" w14:textId="4D403314" w:rsidR="00C769EF" w:rsidRDefault="00C769EF">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_Toc164781260 \h </w:instrText>
      </w:r>
      <w:r>
        <w:fldChar w:fldCharType="separate"/>
      </w:r>
      <w:r>
        <w:t>71</w:t>
      </w:r>
      <w:r>
        <w:fldChar w:fldCharType="end"/>
      </w:r>
    </w:p>
    <w:p w14:paraId="52E48932" w14:textId="3705B5BE" w:rsidR="00C769EF" w:rsidRDefault="00C769EF">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_Toc164781261 \h </w:instrText>
      </w:r>
      <w:r>
        <w:fldChar w:fldCharType="separate"/>
      </w:r>
      <w:r>
        <w:t>71</w:t>
      </w:r>
      <w:r>
        <w:fldChar w:fldCharType="end"/>
      </w:r>
    </w:p>
    <w:p w14:paraId="24701703" w14:textId="6D28D0DB" w:rsidR="00C769EF" w:rsidRDefault="00C769EF">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_Toc164781262 \h </w:instrText>
      </w:r>
      <w:r>
        <w:fldChar w:fldCharType="separate"/>
      </w:r>
      <w:r>
        <w:t>71</w:t>
      </w:r>
      <w:r>
        <w:fldChar w:fldCharType="end"/>
      </w:r>
    </w:p>
    <w:p w14:paraId="7B2F8B61" w14:textId="11B09BE3" w:rsidR="00C769EF" w:rsidRDefault="00C769EF">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_Toc164781263 \h </w:instrText>
      </w:r>
      <w:r>
        <w:fldChar w:fldCharType="separate"/>
      </w:r>
      <w:r>
        <w:t>72</w:t>
      </w:r>
      <w:r>
        <w:fldChar w:fldCharType="end"/>
      </w:r>
    </w:p>
    <w:p w14:paraId="6A02F867" w14:textId="315296F3" w:rsidR="00C769EF" w:rsidRDefault="00C769EF">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_Toc164781264 \h </w:instrText>
      </w:r>
      <w:r>
        <w:fldChar w:fldCharType="separate"/>
      </w:r>
      <w:r>
        <w:t>72</w:t>
      </w:r>
      <w:r>
        <w:fldChar w:fldCharType="end"/>
      </w:r>
    </w:p>
    <w:p w14:paraId="0F00847A" w14:textId="3EFDC09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_Toc164781265 \h </w:instrText>
      </w:r>
      <w:r>
        <w:fldChar w:fldCharType="separate"/>
      </w:r>
      <w:r>
        <w:t>72</w:t>
      </w:r>
      <w:r>
        <w:fldChar w:fldCharType="end"/>
      </w:r>
    </w:p>
    <w:p w14:paraId="21E6F5DE" w14:textId="47E97C6E" w:rsidR="00C769EF" w:rsidRDefault="00C769EF">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_Toc164781266 \h </w:instrText>
      </w:r>
      <w:r>
        <w:fldChar w:fldCharType="separate"/>
      </w:r>
      <w:r>
        <w:t>72</w:t>
      </w:r>
      <w:r>
        <w:fldChar w:fldCharType="end"/>
      </w:r>
    </w:p>
    <w:p w14:paraId="34730C4F" w14:textId="43ABE1D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_Toc164781267 \h </w:instrText>
      </w:r>
      <w:r>
        <w:fldChar w:fldCharType="separate"/>
      </w:r>
      <w:r>
        <w:t>72</w:t>
      </w:r>
      <w:r>
        <w:fldChar w:fldCharType="end"/>
      </w:r>
    </w:p>
    <w:p w14:paraId="3CABF131" w14:textId="2C931FF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_Toc164781268 \h </w:instrText>
      </w:r>
      <w:r>
        <w:fldChar w:fldCharType="separate"/>
      </w:r>
      <w:r>
        <w:t>73</w:t>
      </w:r>
      <w:r>
        <w:fldChar w:fldCharType="end"/>
      </w:r>
    </w:p>
    <w:p w14:paraId="2B50AB03" w14:textId="6846C597" w:rsidR="00C769EF" w:rsidRDefault="00C769EF">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_Toc164781269 \h </w:instrText>
      </w:r>
      <w:r>
        <w:fldChar w:fldCharType="separate"/>
      </w:r>
      <w:r>
        <w:t>73</w:t>
      </w:r>
      <w:r>
        <w:fldChar w:fldCharType="end"/>
      </w:r>
    </w:p>
    <w:p w14:paraId="50BD4D22" w14:textId="0AF9CD4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5.37.4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_Toc164781270 \h </w:instrText>
      </w:r>
      <w:r>
        <w:fldChar w:fldCharType="separate"/>
      </w:r>
      <w:r>
        <w:t>74</w:t>
      </w:r>
      <w:r>
        <w:fldChar w:fldCharType="end"/>
      </w:r>
    </w:p>
    <w:p w14:paraId="0944F04A" w14:textId="0A57AC3F" w:rsidR="00C769EF" w:rsidRDefault="00C769EF">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_Toc164781271 \h </w:instrText>
      </w:r>
      <w:r>
        <w:fldChar w:fldCharType="separate"/>
      </w:r>
      <w:r>
        <w:t>74</w:t>
      </w:r>
      <w:r>
        <w:fldChar w:fldCharType="end"/>
      </w:r>
    </w:p>
    <w:p w14:paraId="34C2FFAE" w14:textId="12BBE26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_Toc164781272 \h </w:instrText>
      </w:r>
      <w:r>
        <w:fldChar w:fldCharType="separate"/>
      </w:r>
      <w:r>
        <w:t>74</w:t>
      </w:r>
      <w:r>
        <w:fldChar w:fldCharType="end"/>
      </w:r>
    </w:p>
    <w:p w14:paraId="37D783EA" w14:textId="154D5A1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_Toc164781273 \h </w:instrText>
      </w:r>
      <w:r>
        <w:fldChar w:fldCharType="separate"/>
      </w:r>
      <w:r>
        <w:t>75</w:t>
      </w:r>
      <w:r>
        <w:fldChar w:fldCharType="end"/>
      </w:r>
    </w:p>
    <w:p w14:paraId="61EC6958" w14:textId="004D5D63" w:rsidR="00C769EF" w:rsidRDefault="00C769EF">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_Toc164781274 \h </w:instrText>
      </w:r>
      <w:r>
        <w:fldChar w:fldCharType="separate"/>
      </w:r>
      <w:r>
        <w:t>75</w:t>
      </w:r>
      <w:r>
        <w:fldChar w:fldCharType="end"/>
      </w:r>
    </w:p>
    <w:p w14:paraId="45923DCB" w14:textId="4A9DFC0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w:t>
      </w:r>
      <w:r w:rsidRPr="00F45D92">
        <w:rPr>
          <w:rFonts w:eastAsiaTheme="minorEastAsia"/>
          <w:lang w:eastAsia="zh-CN"/>
        </w:rPr>
        <w:t>38</w:t>
      </w:r>
      <w:r w:rsidRPr="00F45D92">
        <w:rPr>
          <w:rFonts w:eastAsia="MS Mincho"/>
          <w:lang w:eastAsia="ja-JP"/>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_Toc164781275 \h </w:instrText>
      </w:r>
      <w:r>
        <w:fldChar w:fldCharType="separate"/>
      </w:r>
      <w:r>
        <w:t>77</w:t>
      </w:r>
      <w:r>
        <w:fldChar w:fldCharType="end"/>
      </w:r>
    </w:p>
    <w:p w14:paraId="16597302" w14:textId="679904FF" w:rsidR="00C769EF" w:rsidRDefault="00C769EF">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_Toc164781276 \h </w:instrText>
      </w:r>
      <w:r>
        <w:fldChar w:fldCharType="separate"/>
      </w:r>
      <w:r>
        <w:t>77</w:t>
      </w:r>
      <w:r>
        <w:fldChar w:fldCharType="end"/>
      </w:r>
    </w:p>
    <w:p w14:paraId="009DDA8A" w14:textId="348469A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_Toc164781277 \h </w:instrText>
      </w:r>
      <w:r>
        <w:fldChar w:fldCharType="separate"/>
      </w:r>
      <w:r>
        <w:t>77</w:t>
      </w:r>
      <w:r>
        <w:fldChar w:fldCharType="end"/>
      </w:r>
    </w:p>
    <w:p w14:paraId="42D58632" w14:textId="095F6720"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5.39.2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_Toc164781278 \h </w:instrText>
      </w:r>
      <w:r>
        <w:fldChar w:fldCharType="separate"/>
      </w:r>
      <w:r>
        <w:t>77</w:t>
      </w:r>
      <w:r>
        <w:fldChar w:fldCharType="end"/>
      </w:r>
    </w:p>
    <w:p w14:paraId="148A107F" w14:textId="4320EA69" w:rsidR="00C769EF" w:rsidRDefault="00C769EF">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_Toc164781279 \h </w:instrText>
      </w:r>
      <w:r>
        <w:fldChar w:fldCharType="separate"/>
      </w:r>
      <w:r>
        <w:t>78</w:t>
      </w:r>
      <w:r>
        <w:fldChar w:fldCharType="end"/>
      </w:r>
    </w:p>
    <w:p w14:paraId="0FA79F66" w14:textId="44A36A4D" w:rsidR="00C769EF" w:rsidRDefault="00C769EF">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_Toc164781280 \h </w:instrText>
      </w:r>
      <w:r>
        <w:fldChar w:fldCharType="separate"/>
      </w:r>
      <w:r>
        <w:t>78</w:t>
      </w:r>
      <w:r>
        <w:fldChar w:fldCharType="end"/>
      </w:r>
    </w:p>
    <w:p w14:paraId="2C9AB591" w14:textId="0785370A" w:rsidR="00C769EF" w:rsidRDefault="00C769EF">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F45D92">
        <w:rPr>
          <w:lang w:val="en-US" w:eastAsia="zh-CN"/>
        </w:rPr>
        <w:t>41</w:t>
      </w:r>
      <w:r>
        <w:rPr>
          <w:lang w:eastAsia="zh-CN"/>
        </w:rPr>
        <w:t>-n</w:t>
      </w:r>
      <w:r w:rsidRPr="00F45D92">
        <w:rPr>
          <w:lang w:val="en-US" w:eastAsia="zh-CN"/>
        </w:rPr>
        <w:t>77, UL CA_n77(2A)</w:t>
      </w:r>
      <w:r>
        <w:tab/>
      </w:r>
      <w:r>
        <w:fldChar w:fldCharType="begin"/>
      </w:r>
      <w:r>
        <w:instrText xml:space="preserve"> PAGEREF _Toc164781281 \h </w:instrText>
      </w:r>
      <w:r>
        <w:fldChar w:fldCharType="separate"/>
      </w:r>
      <w:r>
        <w:t>79</w:t>
      </w:r>
      <w:r>
        <w:fldChar w:fldCharType="end"/>
      </w:r>
    </w:p>
    <w:p w14:paraId="46344747" w14:textId="0201D90A" w:rsidR="00C769EF" w:rsidRDefault="00C769EF">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_Toc164781282 \h </w:instrText>
      </w:r>
      <w:r>
        <w:fldChar w:fldCharType="separate"/>
      </w:r>
      <w:r>
        <w:t>79</w:t>
      </w:r>
      <w:r>
        <w:fldChar w:fldCharType="end"/>
      </w:r>
    </w:p>
    <w:p w14:paraId="5E9F5332" w14:textId="54E0E5AE" w:rsidR="00C769EF" w:rsidRDefault="00C769EF">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_Toc164781283 \h </w:instrText>
      </w:r>
      <w:r>
        <w:fldChar w:fldCharType="separate"/>
      </w:r>
      <w:r>
        <w:t>79</w:t>
      </w:r>
      <w:r>
        <w:fldChar w:fldCharType="end"/>
      </w:r>
    </w:p>
    <w:p w14:paraId="21478E4A" w14:textId="6F32E354" w:rsidR="00C769EF" w:rsidRDefault="00C769EF">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_Toc164781284 \h </w:instrText>
      </w:r>
      <w:r>
        <w:fldChar w:fldCharType="separate"/>
      </w:r>
      <w:r>
        <w:t>79</w:t>
      </w:r>
      <w:r>
        <w:fldChar w:fldCharType="end"/>
      </w:r>
    </w:p>
    <w:p w14:paraId="512A80A7" w14:textId="6C2AC787" w:rsidR="00C769EF" w:rsidRDefault="00C769EF">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_Toc164781285 \h </w:instrText>
      </w:r>
      <w:r>
        <w:fldChar w:fldCharType="separate"/>
      </w:r>
      <w:r>
        <w:t>80</w:t>
      </w:r>
      <w:r>
        <w:fldChar w:fldCharType="end"/>
      </w:r>
    </w:p>
    <w:p w14:paraId="6696635A" w14:textId="31FA3FF5" w:rsidR="00C769EF" w:rsidRDefault="00C769EF">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_Toc164781286 \h </w:instrText>
      </w:r>
      <w:r>
        <w:fldChar w:fldCharType="separate"/>
      </w:r>
      <w:r>
        <w:t>80</w:t>
      </w:r>
      <w:r>
        <w:fldChar w:fldCharType="end"/>
      </w:r>
    </w:p>
    <w:p w14:paraId="326E67FC" w14:textId="41FD702F" w:rsidR="00C769EF" w:rsidRDefault="00C769EF">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_Toc164781287 \h </w:instrText>
      </w:r>
      <w:r>
        <w:fldChar w:fldCharType="separate"/>
      </w:r>
      <w:r>
        <w:t>80</w:t>
      </w:r>
      <w:r>
        <w:fldChar w:fldCharType="end"/>
      </w:r>
    </w:p>
    <w:p w14:paraId="509804CA" w14:textId="73E83724" w:rsidR="00C769EF" w:rsidRDefault="00C769EF">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_Toc164781288 \h </w:instrText>
      </w:r>
      <w:r>
        <w:fldChar w:fldCharType="separate"/>
      </w:r>
      <w:r>
        <w:t>81</w:t>
      </w:r>
      <w:r>
        <w:fldChar w:fldCharType="end"/>
      </w:r>
    </w:p>
    <w:p w14:paraId="72FC95D7" w14:textId="7B90C6F3" w:rsidR="00C769EF" w:rsidRDefault="00C769EF">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_Toc164781289 \h </w:instrText>
      </w:r>
      <w:r>
        <w:fldChar w:fldCharType="separate"/>
      </w:r>
      <w:r>
        <w:t>81</w:t>
      </w:r>
      <w:r>
        <w:fldChar w:fldCharType="end"/>
      </w:r>
    </w:p>
    <w:p w14:paraId="5F0D5EDA" w14:textId="0BAD2FC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5.41.4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_Toc164781290 \h </w:instrText>
      </w:r>
      <w:r>
        <w:fldChar w:fldCharType="separate"/>
      </w:r>
      <w:r>
        <w:t>83</w:t>
      </w:r>
      <w:r>
        <w:fldChar w:fldCharType="end"/>
      </w:r>
    </w:p>
    <w:p w14:paraId="1EFCB3E1" w14:textId="71A2D65B" w:rsidR="00C769EF" w:rsidRDefault="00C769EF">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_Toc164781291 \h </w:instrText>
      </w:r>
      <w:r>
        <w:fldChar w:fldCharType="separate"/>
      </w:r>
      <w:r>
        <w:t>83</w:t>
      </w:r>
      <w:r>
        <w:fldChar w:fldCharType="end"/>
      </w:r>
    </w:p>
    <w:p w14:paraId="5F8D7AAE" w14:textId="102612C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_Toc164781292 \h </w:instrText>
      </w:r>
      <w:r>
        <w:fldChar w:fldCharType="separate"/>
      </w:r>
      <w:r>
        <w:t>83</w:t>
      </w:r>
      <w:r>
        <w:fldChar w:fldCharType="end"/>
      </w:r>
    </w:p>
    <w:p w14:paraId="51A84B0A" w14:textId="12D3B9C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_Toc164781293 \h </w:instrText>
      </w:r>
      <w:r>
        <w:fldChar w:fldCharType="separate"/>
      </w:r>
      <w:r>
        <w:t>83</w:t>
      </w:r>
      <w:r>
        <w:fldChar w:fldCharType="end"/>
      </w:r>
    </w:p>
    <w:p w14:paraId="405392B4" w14:textId="313F005B" w:rsidR="00C769EF" w:rsidRDefault="00C769EF">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_Toc164781294 \h </w:instrText>
      </w:r>
      <w:r>
        <w:fldChar w:fldCharType="separate"/>
      </w:r>
      <w:r>
        <w:t>83</w:t>
      </w:r>
      <w:r>
        <w:fldChar w:fldCharType="end"/>
      </w:r>
    </w:p>
    <w:p w14:paraId="612FD596" w14:textId="7C421313" w:rsidR="00C769EF" w:rsidRDefault="00C769EF">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_Toc164781295 \h </w:instrText>
      </w:r>
      <w:r>
        <w:fldChar w:fldCharType="separate"/>
      </w:r>
      <w:r>
        <w:t>87</w:t>
      </w:r>
      <w:r>
        <w:fldChar w:fldCharType="end"/>
      </w:r>
    </w:p>
    <w:p w14:paraId="0321BF4D" w14:textId="1BCD0A25" w:rsidR="00C769EF" w:rsidRDefault="00C769EF">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_Toc164781296 \h </w:instrText>
      </w:r>
      <w:r>
        <w:fldChar w:fldCharType="separate"/>
      </w:r>
      <w:r>
        <w:t>87</w:t>
      </w:r>
      <w:r>
        <w:fldChar w:fldCharType="end"/>
      </w:r>
    </w:p>
    <w:p w14:paraId="40B49E5A" w14:textId="7E6C7CB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_Toc164781297 \h </w:instrText>
      </w:r>
      <w:r>
        <w:fldChar w:fldCharType="separate"/>
      </w:r>
      <w:r>
        <w:t>87</w:t>
      </w:r>
      <w:r>
        <w:fldChar w:fldCharType="end"/>
      </w:r>
    </w:p>
    <w:p w14:paraId="6C2BB112" w14:textId="7593B5C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5.43.2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_Toc164781298 \h </w:instrText>
      </w:r>
      <w:r>
        <w:fldChar w:fldCharType="separate"/>
      </w:r>
      <w:r>
        <w:t>88</w:t>
      </w:r>
      <w:r>
        <w:fldChar w:fldCharType="end"/>
      </w:r>
    </w:p>
    <w:p w14:paraId="6334F03B" w14:textId="5D7984B3" w:rsidR="00C769EF" w:rsidRDefault="00C769EF">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_Toc164781299 \h </w:instrText>
      </w:r>
      <w:r>
        <w:fldChar w:fldCharType="separate"/>
      </w:r>
      <w:r>
        <w:t>88</w:t>
      </w:r>
      <w:r>
        <w:fldChar w:fldCharType="end"/>
      </w:r>
    </w:p>
    <w:p w14:paraId="00F0E878" w14:textId="4AC9DAC6" w:rsidR="00C769EF" w:rsidRDefault="00C769EF">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_Toc164781300 \h </w:instrText>
      </w:r>
      <w:r>
        <w:fldChar w:fldCharType="separate"/>
      </w:r>
      <w:r>
        <w:t>89</w:t>
      </w:r>
      <w:r>
        <w:fldChar w:fldCharType="end"/>
      </w:r>
    </w:p>
    <w:p w14:paraId="3512FFB0" w14:textId="181C145D" w:rsidR="00C769EF" w:rsidRDefault="00C769EF">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_Toc164781301 \h </w:instrText>
      </w:r>
      <w:r>
        <w:fldChar w:fldCharType="separate"/>
      </w:r>
      <w:r>
        <w:t>89</w:t>
      </w:r>
      <w:r>
        <w:fldChar w:fldCharType="end"/>
      </w:r>
    </w:p>
    <w:p w14:paraId="34E7D057" w14:textId="4E1F4280" w:rsidR="00C769EF" w:rsidRDefault="00C769EF">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_Toc164781302 \h </w:instrText>
      </w:r>
      <w:r>
        <w:fldChar w:fldCharType="separate"/>
      </w:r>
      <w:r>
        <w:t>89</w:t>
      </w:r>
      <w:r>
        <w:fldChar w:fldCharType="end"/>
      </w:r>
    </w:p>
    <w:p w14:paraId="3C3070EF" w14:textId="29B8E3F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_Toc164781303 \h </w:instrText>
      </w:r>
      <w:r>
        <w:fldChar w:fldCharType="separate"/>
      </w:r>
      <w:r>
        <w:t>89</w:t>
      </w:r>
      <w:r>
        <w:fldChar w:fldCharType="end"/>
      </w:r>
    </w:p>
    <w:p w14:paraId="2969626C" w14:textId="3AF03DA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_Toc164781304 \h </w:instrText>
      </w:r>
      <w:r>
        <w:fldChar w:fldCharType="separate"/>
      </w:r>
      <w:r>
        <w:t>89</w:t>
      </w:r>
      <w:r>
        <w:fldChar w:fldCharType="end"/>
      </w:r>
    </w:p>
    <w:p w14:paraId="4AF18015" w14:textId="652D9918" w:rsidR="00C769EF" w:rsidRDefault="00C769EF">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_Toc164781305 \h </w:instrText>
      </w:r>
      <w:r>
        <w:fldChar w:fldCharType="separate"/>
      </w:r>
      <w:r>
        <w:t>90</w:t>
      </w:r>
      <w:r>
        <w:fldChar w:fldCharType="end"/>
      </w:r>
    </w:p>
    <w:p w14:paraId="2DCB7DF9" w14:textId="0A92894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_Toc164781306 \h </w:instrText>
      </w:r>
      <w:r>
        <w:fldChar w:fldCharType="separate"/>
      </w:r>
      <w:r>
        <w:t>90</w:t>
      </w:r>
      <w:r>
        <w:fldChar w:fldCharType="end"/>
      </w:r>
    </w:p>
    <w:p w14:paraId="72AC72D9" w14:textId="34899D89" w:rsidR="00C769EF" w:rsidRDefault="00C769EF">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_Toc164781307 \h </w:instrText>
      </w:r>
      <w:r>
        <w:fldChar w:fldCharType="separate"/>
      </w:r>
      <w:r>
        <w:t>90</w:t>
      </w:r>
      <w:r>
        <w:fldChar w:fldCharType="end"/>
      </w:r>
    </w:p>
    <w:p w14:paraId="5CBEF447" w14:textId="0A6713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_Toc164781308 \h </w:instrText>
      </w:r>
      <w:r>
        <w:fldChar w:fldCharType="separate"/>
      </w:r>
      <w:r>
        <w:t>90</w:t>
      </w:r>
      <w:r>
        <w:fldChar w:fldCharType="end"/>
      </w:r>
    </w:p>
    <w:p w14:paraId="24AE34F7" w14:textId="124757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_Toc164781309 \h </w:instrText>
      </w:r>
      <w:r>
        <w:fldChar w:fldCharType="separate"/>
      </w:r>
      <w:r>
        <w:t>90</w:t>
      </w:r>
      <w:r>
        <w:fldChar w:fldCharType="end"/>
      </w:r>
    </w:p>
    <w:p w14:paraId="4A32B428" w14:textId="0B2E9458" w:rsidR="00C769EF" w:rsidRDefault="00C769EF">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_Toc164781310 \h </w:instrText>
      </w:r>
      <w:r>
        <w:fldChar w:fldCharType="separate"/>
      </w:r>
      <w:r>
        <w:t>91</w:t>
      </w:r>
      <w:r>
        <w:fldChar w:fldCharType="end"/>
      </w:r>
    </w:p>
    <w:p w14:paraId="163646DD" w14:textId="2029E99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_Toc164781311 \h </w:instrText>
      </w:r>
      <w:r>
        <w:fldChar w:fldCharType="separate"/>
      </w:r>
      <w:r>
        <w:t>91</w:t>
      </w:r>
      <w:r>
        <w:fldChar w:fldCharType="end"/>
      </w:r>
    </w:p>
    <w:p w14:paraId="3B494814" w14:textId="2CA6776B" w:rsidR="00C769EF" w:rsidRDefault="00C769EF">
      <w:pPr>
        <w:pStyle w:val="TOC2"/>
        <w:rPr>
          <w:rFonts w:asciiTheme="minorHAnsi" w:eastAsiaTheme="minorEastAsia" w:hAnsiTheme="minorHAnsi" w:cstheme="minorBidi"/>
          <w:sz w:val="22"/>
          <w:szCs w:val="22"/>
          <w:lang w:eastAsia="zh-CN"/>
        </w:rPr>
      </w:pPr>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_Toc164781312 \h </w:instrText>
      </w:r>
      <w:r>
        <w:fldChar w:fldCharType="separate"/>
      </w:r>
      <w:r>
        <w:t>91</w:t>
      </w:r>
      <w:r>
        <w:fldChar w:fldCharType="end"/>
      </w:r>
    </w:p>
    <w:p w14:paraId="055EFF29" w14:textId="02AA4B9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_Toc164781313 \h </w:instrText>
      </w:r>
      <w:r>
        <w:fldChar w:fldCharType="separate"/>
      </w:r>
      <w:r>
        <w:t>91</w:t>
      </w:r>
      <w:r>
        <w:fldChar w:fldCharType="end"/>
      </w:r>
    </w:p>
    <w:p w14:paraId="286F7DD8" w14:textId="483E298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_Toc164781314 \h </w:instrText>
      </w:r>
      <w:r>
        <w:fldChar w:fldCharType="separate"/>
      </w:r>
      <w:r>
        <w:t>91</w:t>
      </w:r>
      <w:r>
        <w:fldChar w:fldCharType="end"/>
      </w:r>
    </w:p>
    <w:p w14:paraId="583B98EA" w14:textId="5018D9F6" w:rsidR="00C769EF" w:rsidRDefault="00C769EF">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_Toc164781315 \h </w:instrText>
      </w:r>
      <w:r>
        <w:fldChar w:fldCharType="separate"/>
      </w:r>
      <w:r>
        <w:t>92</w:t>
      </w:r>
      <w:r>
        <w:fldChar w:fldCharType="end"/>
      </w:r>
    </w:p>
    <w:p w14:paraId="016633DC" w14:textId="2391494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_Toc164781316 \h </w:instrText>
      </w:r>
      <w:r>
        <w:fldChar w:fldCharType="separate"/>
      </w:r>
      <w:r>
        <w:t>92</w:t>
      </w:r>
      <w:r>
        <w:fldChar w:fldCharType="end"/>
      </w:r>
    </w:p>
    <w:p w14:paraId="48E03326" w14:textId="1D098010" w:rsidR="00C769EF" w:rsidRDefault="00C769EF">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_Toc164781317 \h </w:instrText>
      </w:r>
      <w:r>
        <w:fldChar w:fldCharType="separate"/>
      </w:r>
      <w:r>
        <w:t>93</w:t>
      </w:r>
      <w:r>
        <w:fldChar w:fldCharType="end"/>
      </w:r>
    </w:p>
    <w:p w14:paraId="5C17036F" w14:textId="71DBD46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_Toc164781318 \h </w:instrText>
      </w:r>
      <w:r>
        <w:fldChar w:fldCharType="separate"/>
      </w:r>
      <w:r>
        <w:t>93</w:t>
      </w:r>
      <w:r>
        <w:fldChar w:fldCharType="end"/>
      </w:r>
    </w:p>
    <w:p w14:paraId="79EB9B54" w14:textId="08F3E8A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_Toc164781319 \h </w:instrText>
      </w:r>
      <w:r>
        <w:fldChar w:fldCharType="separate"/>
      </w:r>
      <w:r>
        <w:t>93</w:t>
      </w:r>
      <w:r>
        <w:fldChar w:fldCharType="end"/>
      </w:r>
    </w:p>
    <w:p w14:paraId="5EB2D5D5" w14:textId="5E44052B" w:rsidR="00C769EF" w:rsidRDefault="00C769EF">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_Toc164781320 \h </w:instrText>
      </w:r>
      <w:r>
        <w:fldChar w:fldCharType="separate"/>
      </w:r>
      <w:r>
        <w:t>93</w:t>
      </w:r>
      <w:r>
        <w:fldChar w:fldCharType="end"/>
      </w:r>
    </w:p>
    <w:p w14:paraId="0DC23103" w14:textId="5A59CF2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_Toc164781321 \h </w:instrText>
      </w:r>
      <w:r>
        <w:fldChar w:fldCharType="separate"/>
      </w:r>
      <w:r>
        <w:t>93</w:t>
      </w:r>
      <w:r>
        <w:fldChar w:fldCharType="end"/>
      </w:r>
    </w:p>
    <w:p w14:paraId="6DDEF164" w14:textId="68BBDA45" w:rsidR="00C769EF" w:rsidRDefault="00C769EF">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_Toc164781322 \h </w:instrText>
      </w:r>
      <w:r>
        <w:fldChar w:fldCharType="separate"/>
      </w:r>
      <w:r>
        <w:t>94</w:t>
      </w:r>
      <w:r>
        <w:fldChar w:fldCharType="end"/>
      </w:r>
    </w:p>
    <w:p w14:paraId="1CDF771A" w14:textId="2185FF5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_Toc164781323 \h </w:instrText>
      </w:r>
      <w:r>
        <w:fldChar w:fldCharType="separate"/>
      </w:r>
      <w:r>
        <w:t>94</w:t>
      </w:r>
      <w:r>
        <w:fldChar w:fldCharType="end"/>
      </w:r>
    </w:p>
    <w:p w14:paraId="43E8D7F8" w14:textId="5FF2E6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_Toc164781324 \h </w:instrText>
      </w:r>
      <w:r>
        <w:fldChar w:fldCharType="separate"/>
      </w:r>
      <w:r>
        <w:t>94</w:t>
      </w:r>
      <w:r>
        <w:fldChar w:fldCharType="end"/>
      </w:r>
    </w:p>
    <w:p w14:paraId="56B20F6C" w14:textId="67FAA8B9" w:rsidR="00C769EF" w:rsidRDefault="00C769EF">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_Toc164781325 \h </w:instrText>
      </w:r>
      <w:r>
        <w:fldChar w:fldCharType="separate"/>
      </w:r>
      <w:r>
        <w:t>94</w:t>
      </w:r>
      <w:r>
        <w:fldChar w:fldCharType="end"/>
      </w:r>
    </w:p>
    <w:p w14:paraId="08068345" w14:textId="24F5412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_Toc164781326 \h </w:instrText>
      </w:r>
      <w:r>
        <w:fldChar w:fldCharType="separate"/>
      </w:r>
      <w:r>
        <w:t>95</w:t>
      </w:r>
      <w:r>
        <w:fldChar w:fldCharType="end"/>
      </w:r>
    </w:p>
    <w:p w14:paraId="7CE6AA28" w14:textId="6D8B65F9" w:rsidR="00C769EF" w:rsidRDefault="00C769EF">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_Toc164781327 \h </w:instrText>
      </w:r>
      <w:r>
        <w:fldChar w:fldCharType="separate"/>
      </w:r>
      <w:r>
        <w:t>95</w:t>
      </w:r>
      <w:r>
        <w:fldChar w:fldCharType="end"/>
      </w:r>
    </w:p>
    <w:p w14:paraId="381AB44C" w14:textId="174C2BB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_Toc164781328 \h </w:instrText>
      </w:r>
      <w:r>
        <w:fldChar w:fldCharType="separate"/>
      </w:r>
      <w:r>
        <w:t>95</w:t>
      </w:r>
      <w:r>
        <w:fldChar w:fldCharType="end"/>
      </w:r>
    </w:p>
    <w:p w14:paraId="73839382" w14:textId="49B9ACE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_Toc164781329 \h </w:instrText>
      </w:r>
      <w:r>
        <w:fldChar w:fldCharType="separate"/>
      </w:r>
      <w:r>
        <w:t>95</w:t>
      </w:r>
      <w:r>
        <w:fldChar w:fldCharType="end"/>
      </w:r>
    </w:p>
    <w:p w14:paraId="19BEE282" w14:textId="091D0FD5" w:rsidR="00C769EF" w:rsidRDefault="00C769EF">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_Toc164781330 \h </w:instrText>
      </w:r>
      <w:r>
        <w:fldChar w:fldCharType="separate"/>
      </w:r>
      <w:r>
        <w:t>95</w:t>
      </w:r>
      <w:r>
        <w:fldChar w:fldCharType="end"/>
      </w:r>
    </w:p>
    <w:p w14:paraId="4B044781" w14:textId="25CD3FA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_Toc164781331 \h </w:instrText>
      </w:r>
      <w:r>
        <w:fldChar w:fldCharType="separate"/>
      </w:r>
      <w:r>
        <w:t>95</w:t>
      </w:r>
      <w:r>
        <w:fldChar w:fldCharType="end"/>
      </w:r>
    </w:p>
    <w:p w14:paraId="7E37F521" w14:textId="5CC9E509" w:rsidR="00C769EF" w:rsidRDefault="00C769EF">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_Toc164781332 \h </w:instrText>
      </w:r>
      <w:r>
        <w:fldChar w:fldCharType="separate"/>
      </w:r>
      <w:r>
        <w:t>95</w:t>
      </w:r>
      <w:r>
        <w:fldChar w:fldCharType="end"/>
      </w:r>
    </w:p>
    <w:p w14:paraId="43C3E7F4" w14:textId="45E4CF4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_Toc164781333 \h </w:instrText>
      </w:r>
      <w:r>
        <w:fldChar w:fldCharType="separate"/>
      </w:r>
      <w:r>
        <w:t>95</w:t>
      </w:r>
      <w:r>
        <w:fldChar w:fldCharType="end"/>
      </w:r>
    </w:p>
    <w:p w14:paraId="4DA643F2" w14:textId="157B6F5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_Toc164781334 \h </w:instrText>
      </w:r>
      <w:r>
        <w:fldChar w:fldCharType="separate"/>
      </w:r>
      <w:r>
        <w:t>96</w:t>
      </w:r>
      <w:r>
        <w:fldChar w:fldCharType="end"/>
      </w:r>
    </w:p>
    <w:p w14:paraId="7E897F9D" w14:textId="19618E60" w:rsidR="00C769EF" w:rsidRDefault="00C769EF">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_Toc164781335 \h </w:instrText>
      </w:r>
      <w:r>
        <w:fldChar w:fldCharType="separate"/>
      </w:r>
      <w:r>
        <w:t>96</w:t>
      </w:r>
      <w:r>
        <w:fldChar w:fldCharType="end"/>
      </w:r>
    </w:p>
    <w:p w14:paraId="7BF1AF08" w14:textId="3A80641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_Toc164781336 \h </w:instrText>
      </w:r>
      <w:r>
        <w:fldChar w:fldCharType="separate"/>
      </w:r>
      <w:r>
        <w:t>97</w:t>
      </w:r>
      <w:r>
        <w:fldChar w:fldCharType="end"/>
      </w:r>
    </w:p>
    <w:p w14:paraId="01D4AFA2" w14:textId="5737D5FC" w:rsidR="00C769EF" w:rsidRDefault="00C769EF">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_Toc164781337 \h </w:instrText>
      </w:r>
      <w:r>
        <w:fldChar w:fldCharType="separate"/>
      </w:r>
      <w:r>
        <w:t>97</w:t>
      </w:r>
      <w:r>
        <w:fldChar w:fldCharType="end"/>
      </w:r>
    </w:p>
    <w:p w14:paraId="576298B7" w14:textId="124C096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_Toc164781338 \h </w:instrText>
      </w:r>
      <w:r>
        <w:fldChar w:fldCharType="separate"/>
      </w:r>
      <w:r>
        <w:t>97</w:t>
      </w:r>
      <w:r>
        <w:fldChar w:fldCharType="end"/>
      </w:r>
    </w:p>
    <w:p w14:paraId="7C898D87" w14:textId="07CB0C8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_Toc164781339 \h </w:instrText>
      </w:r>
      <w:r>
        <w:fldChar w:fldCharType="separate"/>
      </w:r>
      <w:r>
        <w:t>98</w:t>
      </w:r>
      <w:r>
        <w:fldChar w:fldCharType="end"/>
      </w:r>
    </w:p>
    <w:p w14:paraId="44077E36" w14:textId="51E3C6A6" w:rsidR="00C769EF" w:rsidRDefault="00C769EF">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_Toc164781340 \h </w:instrText>
      </w:r>
      <w:r>
        <w:fldChar w:fldCharType="separate"/>
      </w:r>
      <w:r>
        <w:t>98</w:t>
      </w:r>
      <w:r>
        <w:fldChar w:fldCharType="end"/>
      </w:r>
    </w:p>
    <w:p w14:paraId="6E81B55B" w14:textId="7944470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_Toc164781341 \h </w:instrText>
      </w:r>
      <w:r>
        <w:fldChar w:fldCharType="separate"/>
      </w:r>
      <w:r>
        <w:t>99</w:t>
      </w:r>
      <w:r>
        <w:fldChar w:fldCharType="end"/>
      </w:r>
    </w:p>
    <w:p w14:paraId="011758CD" w14:textId="1EB733ED" w:rsidR="00C769EF" w:rsidRDefault="00C769EF">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_Toc164781342 \h </w:instrText>
      </w:r>
      <w:r>
        <w:fldChar w:fldCharType="separate"/>
      </w:r>
      <w:r>
        <w:t>99</w:t>
      </w:r>
      <w:r>
        <w:fldChar w:fldCharType="end"/>
      </w:r>
    </w:p>
    <w:p w14:paraId="77B663F2" w14:textId="45DFFD6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_Toc164781343 \h </w:instrText>
      </w:r>
      <w:r>
        <w:fldChar w:fldCharType="separate"/>
      </w:r>
      <w:r>
        <w:t>99</w:t>
      </w:r>
      <w:r>
        <w:fldChar w:fldCharType="end"/>
      </w:r>
    </w:p>
    <w:p w14:paraId="2B2532F4" w14:textId="5BC0E8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_Toc164781344 \h </w:instrText>
      </w:r>
      <w:r>
        <w:fldChar w:fldCharType="separate"/>
      </w:r>
      <w:r>
        <w:t>99</w:t>
      </w:r>
      <w:r>
        <w:fldChar w:fldCharType="end"/>
      </w:r>
    </w:p>
    <w:p w14:paraId="4D207935" w14:textId="5E240614" w:rsidR="00C769EF" w:rsidRDefault="00C769EF">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_Toc164781345 \h </w:instrText>
      </w:r>
      <w:r>
        <w:fldChar w:fldCharType="separate"/>
      </w:r>
      <w:r>
        <w:t>99</w:t>
      </w:r>
      <w:r>
        <w:fldChar w:fldCharType="end"/>
      </w:r>
    </w:p>
    <w:p w14:paraId="71D6B36D" w14:textId="7CF8675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_Toc164781346 \h </w:instrText>
      </w:r>
      <w:r>
        <w:fldChar w:fldCharType="separate"/>
      </w:r>
      <w:r>
        <w:t>100</w:t>
      </w:r>
      <w:r>
        <w:fldChar w:fldCharType="end"/>
      </w:r>
    </w:p>
    <w:p w14:paraId="54AE603F" w14:textId="2035C589" w:rsidR="00C769EF" w:rsidRDefault="00C769EF">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_Toc164781347 \h </w:instrText>
      </w:r>
      <w:r>
        <w:fldChar w:fldCharType="separate"/>
      </w:r>
      <w:r>
        <w:t>101</w:t>
      </w:r>
      <w:r>
        <w:fldChar w:fldCharType="end"/>
      </w:r>
    </w:p>
    <w:p w14:paraId="40AF3045" w14:textId="166E4CB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_Toc164781348 \h </w:instrText>
      </w:r>
      <w:r>
        <w:fldChar w:fldCharType="separate"/>
      </w:r>
      <w:r>
        <w:t>101</w:t>
      </w:r>
      <w:r>
        <w:fldChar w:fldCharType="end"/>
      </w:r>
    </w:p>
    <w:p w14:paraId="1BDBA9AD" w14:textId="517C091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_Toc164781349 \h </w:instrText>
      </w:r>
      <w:r>
        <w:fldChar w:fldCharType="separate"/>
      </w:r>
      <w:r>
        <w:t>101</w:t>
      </w:r>
      <w:r>
        <w:fldChar w:fldCharType="end"/>
      </w:r>
    </w:p>
    <w:p w14:paraId="550906D2" w14:textId="1736D151" w:rsidR="00C769EF" w:rsidRDefault="00C769EF">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_Toc164781350 \h </w:instrText>
      </w:r>
      <w:r>
        <w:fldChar w:fldCharType="separate"/>
      </w:r>
      <w:r>
        <w:t>101</w:t>
      </w:r>
      <w:r>
        <w:fldChar w:fldCharType="end"/>
      </w:r>
    </w:p>
    <w:p w14:paraId="5657903D" w14:textId="26BC5DA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_Toc164781351 \h </w:instrText>
      </w:r>
      <w:r>
        <w:fldChar w:fldCharType="separate"/>
      </w:r>
      <w:r>
        <w:t>102</w:t>
      </w:r>
      <w:r>
        <w:fldChar w:fldCharType="end"/>
      </w:r>
    </w:p>
    <w:p w14:paraId="784547DA" w14:textId="388BEC27" w:rsidR="00C769EF" w:rsidRDefault="00C769EF">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_Toc164781352 \h </w:instrText>
      </w:r>
      <w:r>
        <w:fldChar w:fldCharType="separate"/>
      </w:r>
      <w:r>
        <w:t>102</w:t>
      </w:r>
      <w:r>
        <w:fldChar w:fldCharType="end"/>
      </w:r>
    </w:p>
    <w:p w14:paraId="14E27248" w14:textId="08C8E7C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_Toc164781353 \h </w:instrText>
      </w:r>
      <w:r>
        <w:fldChar w:fldCharType="separate"/>
      </w:r>
      <w:r>
        <w:t>102</w:t>
      </w:r>
      <w:r>
        <w:fldChar w:fldCharType="end"/>
      </w:r>
    </w:p>
    <w:p w14:paraId="4E46DFD7" w14:textId="63552B8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_Toc164781354 \h </w:instrText>
      </w:r>
      <w:r>
        <w:fldChar w:fldCharType="separate"/>
      </w:r>
      <w:r>
        <w:t>103</w:t>
      </w:r>
      <w:r>
        <w:fldChar w:fldCharType="end"/>
      </w:r>
    </w:p>
    <w:p w14:paraId="100610FA" w14:textId="49576552" w:rsidR="00C769EF" w:rsidRDefault="00C769EF">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_Toc164781355 \h </w:instrText>
      </w:r>
      <w:r>
        <w:fldChar w:fldCharType="separate"/>
      </w:r>
      <w:r>
        <w:t>103</w:t>
      </w:r>
      <w:r>
        <w:fldChar w:fldCharType="end"/>
      </w:r>
    </w:p>
    <w:p w14:paraId="53C60070" w14:textId="0D45A90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_Toc164781356 \h </w:instrText>
      </w:r>
      <w:r>
        <w:fldChar w:fldCharType="separate"/>
      </w:r>
      <w:r>
        <w:t>104</w:t>
      </w:r>
      <w:r>
        <w:fldChar w:fldCharType="end"/>
      </w:r>
    </w:p>
    <w:p w14:paraId="6E0BBCAD" w14:textId="0911C94D" w:rsidR="00C769EF" w:rsidRDefault="00C769EF">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_Toc164781357 \h </w:instrText>
      </w:r>
      <w:r>
        <w:fldChar w:fldCharType="separate"/>
      </w:r>
      <w:r>
        <w:t>104</w:t>
      </w:r>
      <w:r>
        <w:fldChar w:fldCharType="end"/>
      </w:r>
    </w:p>
    <w:p w14:paraId="53521994" w14:textId="13500FD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_Toc164781358 \h </w:instrText>
      </w:r>
      <w:r>
        <w:fldChar w:fldCharType="separate"/>
      </w:r>
      <w:r>
        <w:t>104</w:t>
      </w:r>
      <w:r>
        <w:fldChar w:fldCharType="end"/>
      </w:r>
    </w:p>
    <w:p w14:paraId="0FAC2FCA" w14:textId="787FCA5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_Toc164781359 \h </w:instrText>
      </w:r>
      <w:r>
        <w:fldChar w:fldCharType="separate"/>
      </w:r>
      <w:r>
        <w:t>105</w:t>
      </w:r>
      <w:r>
        <w:fldChar w:fldCharType="end"/>
      </w:r>
    </w:p>
    <w:p w14:paraId="5BB216DF" w14:textId="39D3D866" w:rsidR="00C769EF" w:rsidRDefault="00C769EF">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_Toc164781360 \h </w:instrText>
      </w:r>
      <w:r>
        <w:fldChar w:fldCharType="separate"/>
      </w:r>
      <w:r>
        <w:t>105</w:t>
      </w:r>
      <w:r>
        <w:fldChar w:fldCharType="end"/>
      </w:r>
    </w:p>
    <w:p w14:paraId="5A245595" w14:textId="16DC968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_Toc164781361 \h </w:instrText>
      </w:r>
      <w:r>
        <w:fldChar w:fldCharType="separate"/>
      </w:r>
      <w:r>
        <w:t>105</w:t>
      </w:r>
      <w:r>
        <w:fldChar w:fldCharType="end"/>
      </w:r>
    </w:p>
    <w:p w14:paraId="3EF41689" w14:textId="3938D365" w:rsidR="00C769EF" w:rsidRDefault="00C769EF">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_Toc164781362 \h </w:instrText>
      </w:r>
      <w:r>
        <w:fldChar w:fldCharType="separate"/>
      </w:r>
      <w:r>
        <w:t>105</w:t>
      </w:r>
      <w:r>
        <w:fldChar w:fldCharType="end"/>
      </w:r>
    </w:p>
    <w:p w14:paraId="351164B4" w14:textId="0B26437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_Toc164781363 \h </w:instrText>
      </w:r>
      <w:r>
        <w:fldChar w:fldCharType="separate"/>
      </w:r>
      <w:r>
        <w:t>105</w:t>
      </w:r>
      <w:r>
        <w:fldChar w:fldCharType="end"/>
      </w:r>
    </w:p>
    <w:p w14:paraId="77512C8C" w14:textId="394ED1F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_Toc164781364 \h </w:instrText>
      </w:r>
      <w:r>
        <w:fldChar w:fldCharType="separate"/>
      </w:r>
      <w:r>
        <w:t>105</w:t>
      </w:r>
      <w:r>
        <w:fldChar w:fldCharType="end"/>
      </w:r>
    </w:p>
    <w:p w14:paraId="0026EAED" w14:textId="29B5E564" w:rsidR="00C769EF" w:rsidRDefault="00C769EF">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_Toc164781365 \h </w:instrText>
      </w:r>
      <w:r>
        <w:fldChar w:fldCharType="separate"/>
      </w:r>
      <w:r>
        <w:t>106</w:t>
      </w:r>
      <w:r>
        <w:fldChar w:fldCharType="end"/>
      </w:r>
    </w:p>
    <w:p w14:paraId="700F4782" w14:textId="7FCD48A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_Toc164781366 \h </w:instrText>
      </w:r>
      <w:r>
        <w:fldChar w:fldCharType="separate"/>
      </w:r>
      <w:r>
        <w:t>107</w:t>
      </w:r>
      <w:r>
        <w:fldChar w:fldCharType="end"/>
      </w:r>
    </w:p>
    <w:p w14:paraId="15373606" w14:textId="21CA9791" w:rsidR="00C769EF" w:rsidRDefault="00C769EF">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_Toc164781367 \h </w:instrText>
      </w:r>
      <w:r>
        <w:fldChar w:fldCharType="separate"/>
      </w:r>
      <w:r>
        <w:t>107</w:t>
      </w:r>
      <w:r>
        <w:fldChar w:fldCharType="end"/>
      </w:r>
    </w:p>
    <w:p w14:paraId="02204658" w14:textId="33C73EC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6.13.1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_Toc164781368 \h </w:instrText>
      </w:r>
      <w:r>
        <w:fldChar w:fldCharType="separate"/>
      </w:r>
      <w:r>
        <w:t>107</w:t>
      </w:r>
      <w:r>
        <w:fldChar w:fldCharType="end"/>
      </w:r>
    </w:p>
    <w:p w14:paraId="2B37605B" w14:textId="0DB292B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_Toc164781369 \h </w:instrText>
      </w:r>
      <w:r>
        <w:fldChar w:fldCharType="separate"/>
      </w:r>
      <w:r>
        <w:t>107</w:t>
      </w:r>
      <w:r>
        <w:fldChar w:fldCharType="end"/>
      </w:r>
    </w:p>
    <w:p w14:paraId="06785A5B" w14:textId="129EDD80" w:rsidR="00C769EF" w:rsidRDefault="00C769EF">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_Toc164781370 \h </w:instrText>
      </w:r>
      <w:r>
        <w:fldChar w:fldCharType="separate"/>
      </w:r>
      <w:r>
        <w:t>107</w:t>
      </w:r>
      <w:r>
        <w:fldChar w:fldCharType="end"/>
      </w:r>
    </w:p>
    <w:p w14:paraId="522F10A0" w14:textId="2BE5072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_Toc164781371 \h </w:instrText>
      </w:r>
      <w:r>
        <w:fldChar w:fldCharType="separate"/>
      </w:r>
      <w:r>
        <w:t>108</w:t>
      </w:r>
      <w:r>
        <w:fldChar w:fldCharType="end"/>
      </w:r>
    </w:p>
    <w:p w14:paraId="729DB379" w14:textId="2EF282ED" w:rsidR="00C769EF" w:rsidRDefault="00C769EF">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_Toc164781372 \h </w:instrText>
      </w:r>
      <w:r>
        <w:fldChar w:fldCharType="separate"/>
      </w:r>
      <w:r>
        <w:t>108</w:t>
      </w:r>
      <w:r>
        <w:fldChar w:fldCharType="end"/>
      </w:r>
    </w:p>
    <w:p w14:paraId="26FB11A2" w14:textId="662E3F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6.14.1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_Toc164781373 \h </w:instrText>
      </w:r>
      <w:r>
        <w:fldChar w:fldCharType="separate"/>
      </w:r>
      <w:r>
        <w:t>108</w:t>
      </w:r>
      <w:r>
        <w:fldChar w:fldCharType="end"/>
      </w:r>
    </w:p>
    <w:p w14:paraId="08E04441" w14:textId="1F7F21C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_Toc164781374 \h </w:instrText>
      </w:r>
      <w:r>
        <w:fldChar w:fldCharType="separate"/>
      </w:r>
      <w:r>
        <w:t>109</w:t>
      </w:r>
      <w:r>
        <w:fldChar w:fldCharType="end"/>
      </w:r>
    </w:p>
    <w:p w14:paraId="1EA72145" w14:textId="0751BD9D" w:rsidR="00C769EF" w:rsidRDefault="00C769EF">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_Toc164781375 \h </w:instrText>
      </w:r>
      <w:r>
        <w:fldChar w:fldCharType="separate"/>
      </w:r>
      <w:r>
        <w:t>109</w:t>
      </w:r>
      <w:r>
        <w:fldChar w:fldCharType="end"/>
      </w:r>
    </w:p>
    <w:p w14:paraId="0CB41BA0" w14:textId="7E6D9EC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_Toc164781376 \h </w:instrText>
      </w:r>
      <w:r>
        <w:fldChar w:fldCharType="separate"/>
      </w:r>
      <w:r>
        <w:t>110</w:t>
      </w:r>
      <w:r>
        <w:fldChar w:fldCharType="end"/>
      </w:r>
    </w:p>
    <w:p w14:paraId="74948E81" w14:textId="22BA57AD" w:rsidR="00C769EF" w:rsidRDefault="00C769EF">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_Toc164781377 \h </w:instrText>
      </w:r>
      <w:r>
        <w:fldChar w:fldCharType="separate"/>
      </w:r>
      <w:r>
        <w:t>110</w:t>
      </w:r>
      <w:r>
        <w:fldChar w:fldCharType="end"/>
      </w:r>
    </w:p>
    <w:p w14:paraId="022BF2B6" w14:textId="462CCFF3"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6.15.1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_Toc164781378 \h </w:instrText>
      </w:r>
      <w:r>
        <w:fldChar w:fldCharType="separate"/>
      </w:r>
      <w:r>
        <w:t>110</w:t>
      </w:r>
      <w:r>
        <w:fldChar w:fldCharType="end"/>
      </w:r>
    </w:p>
    <w:p w14:paraId="6B0AEFBB" w14:textId="08C50A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_Toc164781379 \h </w:instrText>
      </w:r>
      <w:r>
        <w:fldChar w:fldCharType="separate"/>
      </w:r>
      <w:r>
        <w:t>110</w:t>
      </w:r>
      <w:r>
        <w:fldChar w:fldCharType="end"/>
      </w:r>
    </w:p>
    <w:p w14:paraId="1D9BBAF2" w14:textId="300872C0" w:rsidR="00C769EF" w:rsidRDefault="00C769EF">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_Toc164781380 \h </w:instrText>
      </w:r>
      <w:r>
        <w:fldChar w:fldCharType="separate"/>
      </w:r>
      <w:r>
        <w:t>111</w:t>
      </w:r>
      <w:r>
        <w:fldChar w:fldCharType="end"/>
      </w:r>
    </w:p>
    <w:p w14:paraId="7A5F9094" w14:textId="1034326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_Toc164781381 \h </w:instrText>
      </w:r>
      <w:r>
        <w:fldChar w:fldCharType="separate"/>
      </w:r>
      <w:r>
        <w:t>111</w:t>
      </w:r>
      <w:r>
        <w:fldChar w:fldCharType="end"/>
      </w:r>
    </w:p>
    <w:p w14:paraId="3F3A8696" w14:textId="2B5917BD" w:rsidR="00C769EF" w:rsidRDefault="00C769EF">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_Toc164781382 \h </w:instrText>
      </w:r>
      <w:r>
        <w:fldChar w:fldCharType="separate"/>
      </w:r>
      <w:r>
        <w:t>112</w:t>
      </w:r>
      <w:r>
        <w:fldChar w:fldCharType="end"/>
      </w:r>
    </w:p>
    <w:p w14:paraId="4349F60B" w14:textId="500EF515"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6.16.1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_Toc164781383 \h </w:instrText>
      </w:r>
      <w:r>
        <w:fldChar w:fldCharType="separate"/>
      </w:r>
      <w:r>
        <w:t>112</w:t>
      </w:r>
      <w:r>
        <w:fldChar w:fldCharType="end"/>
      </w:r>
    </w:p>
    <w:p w14:paraId="0770DDC4" w14:textId="254455A7"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_Toc164781384 \h </w:instrText>
      </w:r>
      <w:r>
        <w:fldChar w:fldCharType="separate"/>
      </w:r>
      <w:r>
        <w:t>112</w:t>
      </w:r>
      <w:r>
        <w:fldChar w:fldCharType="end"/>
      </w:r>
    </w:p>
    <w:p w14:paraId="0FF84C8C" w14:textId="04211D9E" w:rsidR="00C769EF" w:rsidRDefault="00C769EF">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_Toc164781385 \h </w:instrText>
      </w:r>
      <w:r>
        <w:fldChar w:fldCharType="separate"/>
      </w:r>
      <w:r>
        <w:t>112</w:t>
      </w:r>
      <w:r>
        <w:fldChar w:fldCharType="end"/>
      </w:r>
    </w:p>
    <w:p w14:paraId="439D4E02" w14:textId="6E3A9F2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_Toc164781386 \h </w:instrText>
      </w:r>
      <w:r>
        <w:fldChar w:fldCharType="separate"/>
      </w:r>
      <w:r>
        <w:t>114</w:t>
      </w:r>
      <w:r>
        <w:fldChar w:fldCharType="end"/>
      </w:r>
    </w:p>
    <w:p w14:paraId="04C67095" w14:textId="6F1DA732" w:rsidR="00C769EF" w:rsidRDefault="00C769EF">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_Toc164781387 \h </w:instrText>
      </w:r>
      <w:r>
        <w:fldChar w:fldCharType="separate"/>
      </w:r>
      <w:r>
        <w:t>114</w:t>
      </w:r>
      <w:r>
        <w:fldChar w:fldCharType="end"/>
      </w:r>
    </w:p>
    <w:p w14:paraId="4BD9AD0A" w14:textId="1C358A0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_Toc164781388 \h </w:instrText>
      </w:r>
      <w:r>
        <w:fldChar w:fldCharType="separate"/>
      </w:r>
      <w:r>
        <w:t>114</w:t>
      </w:r>
      <w:r>
        <w:fldChar w:fldCharType="end"/>
      </w:r>
    </w:p>
    <w:p w14:paraId="78D03936" w14:textId="06047D6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_Toc164781389 \h </w:instrText>
      </w:r>
      <w:r>
        <w:fldChar w:fldCharType="separate"/>
      </w:r>
      <w:r>
        <w:t>114</w:t>
      </w:r>
      <w:r>
        <w:fldChar w:fldCharType="end"/>
      </w:r>
    </w:p>
    <w:p w14:paraId="672FD1FD" w14:textId="318A7F12" w:rsidR="00C769EF" w:rsidRDefault="00C769EF">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_Toc164781390 \h </w:instrText>
      </w:r>
      <w:r>
        <w:fldChar w:fldCharType="separate"/>
      </w:r>
      <w:r>
        <w:t>115</w:t>
      </w:r>
      <w:r>
        <w:fldChar w:fldCharType="end"/>
      </w:r>
    </w:p>
    <w:p w14:paraId="3097BD0A" w14:textId="2A85253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_Toc164781391 \h </w:instrText>
      </w:r>
      <w:r>
        <w:fldChar w:fldCharType="separate"/>
      </w:r>
      <w:r>
        <w:t>116</w:t>
      </w:r>
      <w:r>
        <w:fldChar w:fldCharType="end"/>
      </w:r>
    </w:p>
    <w:p w14:paraId="483BF236" w14:textId="7A4E9F5C" w:rsidR="00C769EF" w:rsidRDefault="00C769EF">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_Toc164781392 \h </w:instrText>
      </w:r>
      <w:r>
        <w:fldChar w:fldCharType="separate"/>
      </w:r>
      <w:r>
        <w:t>116</w:t>
      </w:r>
      <w:r>
        <w:fldChar w:fldCharType="end"/>
      </w:r>
    </w:p>
    <w:p w14:paraId="3EC7E9B1" w14:textId="213DABF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_Toc164781393 \h </w:instrText>
      </w:r>
      <w:r>
        <w:fldChar w:fldCharType="separate"/>
      </w:r>
      <w:r>
        <w:t>116</w:t>
      </w:r>
      <w:r>
        <w:fldChar w:fldCharType="end"/>
      </w:r>
    </w:p>
    <w:p w14:paraId="165D109B" w14:textId="770E94A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_Toc164781394 \h </w:instrText>
      </w:r>
      <w:r>
        <w:fldChar w:fldCharType="separate"/>
      </w:r>
      <w:r>
        <w:t>116</w:t>
      </w:r>
      <w:r>
        <w:fldChar w:fldCharType="end"/>
      </w:r>
    </w:p>
    <w:p w14:paraId="0B52D3F7" w14:textId="16AED743" w:rsidR="00C769EF" w:rsidRDefault="00C769EF">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_Toc164781395 \h </w:instrText>
      </w:r>
      <w:r>
        <w:fldChar w:fldCharType="separate"/>
      </w:r>
      <w:r>
        <w:t>116</w:t>
      </w:r>
      <w:r>
        <w:fldChar w:fldCharType="end"/>
      </w:r>
    </w:p>
    <w:p w14:paraId="039A736A" w14:textId="4E8F9CDC"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6.18.4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_Toc164781396 \h </w:instrText>
      </w:r>
      <w:r>
        <w:fldChar w:fldCharType="separate"/>
      </w:r>
      <w:r>
        <w:t>117</w:t>
      </w:r>
      <w:r>
        <w:fldChar w:fldCharType="end"/>
      </w:r>
    </w:p>
    <w:p w14:paraId="574A6453" w14:textId="08D26F65" w:rsidR="00C769EF" w:rsidRDefault="00C769EF">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_Toc164781397 \h </w:instrText>
      </w:r>
      <w:r>
        <w:fldChar w:fldCharType="separate"/>
      </w:r>
      <w:r>
        <w:t>118</w:t>
      </w:r>
      <w:r>
        <w:fldChar w:fldCharType="end"/>
      </w:r>
    </w:p>
    <w:p w14:paraId="5BF7B48B" w14:textId="1FEE4C0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_Toc164781398 \h </w:instrText>
      </w:r>
      <w:r>
        <w:fldChar w:fldCharType="separate"/>
      </w:r>
      <w:r>
        <w:t>118</w:t>
      </w:r>
      <w:r>
        <w:fldChar w:fldCharType="end"/>
      </w:r>
    </w:p>
    <w:p w14:paraId="48D62405" w14:textId="050CCC0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6.19.2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_Toc164781399 \h </w:instrText>
      </w:r>
      <w:r>
        <w:fldChar w:fldCharType="separate"/>
      </w:r>
      <w:r>
        <w:t>118</w:t>
      </w:r>
      <w:r>
        <w:fldChar w:fldCharType="end"/>
      </w:r>
    </w:p>
    <w:p w14:paraId="5A30A064" w14:textId="7BB15EF8" w:rsidR="00C769EF" w:rsidRDefault="00C769EF">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_Toc164781400 \h </w:instrText>
      </w:r>
      <w:r>
        <w:fldChar w:fldCharType="separate"/>
      </w:r>
      <w:r>
        <w:t>118</w:t>
      </w:r>
      <w:r>
        <w:fldChar w:fldCharType="end"/>
      </w:r>
    </w:p>
    <w:p w14:paraId="16860E99" w14:textId="4D90F17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6.19.4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_Toc164781401 \h </w:instrText>
      </w:r>
      <w:r>
        <w:fldChar w:fldCharType="separate"/>
      </w:r>
      <w:r>
        <w:t>119</w:t>
      </w:r>
      <w:r>
        <w:fldChar w:fldCharType="end"/>
      </w:r>
    </w:p>
    <w:p w14:paraId="2FEAB722" w14:textId="42CA1561" w:rsidR="00C769EF" w:rsidRDefault="00C769EF">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_Toc164781402 \h </w:instrText>
      </w:r>
      <w:r>
        <w:fldChar w:fldCharType="separate"/>
      </w:r>
      <w:r>
        <w:t>119</w:t>
      </w:r>
      <w:r>
        <w:fldChar w:fldCharType="end"/>
      </w:r>
    </w:p>
    <w:p w14:paraId="5A806BFE" w14:textId="5377D4ED"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6.20.1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_Toc164781403 \h </w:instrText>
      </w:r>
      <w:r>
        <w:fldChar w:fldCharType="separate"/>
      </w:r>
      <w:r>
        <w:t>119</w:t>
      </w:r>
      <w:r>
        <w:fldChar w:fldCharType="end"/>
      </w:r>
    </w:p>
    <w:p w14:paraId="0BBBC48C" w14:textId="75986F1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_Toc164781404 \h </w:instrText>
      </w:r>
      <w:r>
        <w:fldChar w:fldCharType="separate"/>
      </w:r>
      <w:r>
        <w:t>120</w:t>
      </w:r>
      <w:r>
        <w:fldChar w:fldCharType="end"/>
      </w:r>
    </w:p>
    <w:p w14:paraId="3D6FD719" w14:textId="4480DFCD" w:rsidR="00C769EF" w:rsidRDefault="00C769EF">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_Toc164781405 \h </w:instrText>
      </w:r>
      <w:r>
        <w:fldChar w:fldCharType="separate"/>
      </w:r>
      <w:r>
        <w:t>120</w:t>
      </w:r>
      <w:r>
        <w:fldChar w:fldCharType="end"/>
      </w:r>
    </w:p>
    <w:p w14:paraId="069BA251" w14:textId="43FB92E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_Toc164781406 \h </w:instrText>
      </w:r>
      <w:r>
        <w:fldChar w:fldCharType="separate"/>
      </w:r>
      <w:r>
        <w:t>121</w:t>
      </w:r>
      <w:r>
        <w:fldChar w:fldCharType="end"/>
      </w:r>
    </w:p>
    <w:p w14:paraId="1BAEB4CD" w14:textId="5F4DB5F0" w:rsidR="00C769EF" w:rsidRDefault="00C769EF">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_Toc164781407 \h </w:instrText>
      </w:r>
      <w:r>
        <w:fldChar w:fldCharType="separate"/>
      </w:r>
      <w:r>
        <w:t>121</w:t>
      </w:r>
      <w:r>
        <w:fldChar w:fldCharType="end"/>
      </w:r>
    </w:p>
    <w:p w14:paraId="185AD8DE" w14:textId="3AC837C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_Toc164781408 \h </w:instrText>
      </w:r>
      <w:r>
        <w:fldChar w:fldCharType="separate"/>
      </w:r>
      <w:r>
        <w:t>121</w:t>
      </w:r>
      <w:r>
        <w:fldChar w:fldCharType="end"/>
      </w:r>
    </w:p>
    <w:p w14:paraId="703E7F8F" w14:textId="2015677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_Toc164781409 \h </w:instrText>
      </w:r>
      <w:r>
        <w:fldChar w:fldCharType="separate"/>
      </w:r>
      <w:r>
        <w:t>121</w:t>
      </w:r>
      <w:r>
        <w:fldChar w:fldCharType="end"/>
      </w:r>
    </w:p>
    <w:p w14:paraId="28B072A8" w14:textId="4ED1EC61" w:rsidR="00C769EF" w:rsidRDefault="00C769EF">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_Toc164781410 \h </w:instrText>
      </w:r>
      <w:r>
        <w:fldChar w:fldCharType="separate"/>
      </w:r>
      <w:r>
        <w:t>122</w:t>
      </w:r>
      <w:r>
        <w:fldChar w:fldCharType="end"/>
      </w:r>
    </w:p>
    <w:p w14:paraId="142B6B7A" w14:textId="781864F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6.21.4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_Toc164781411 \h </w:instrText>
      </w:r>
      <w:r>
        <w:fldChar w:fldCharType="separate"/>
      </w:r>
      <w:r>
        <w:t>122</w:t>
      </w:r>
      <w:r>
        <w:fldChar w:fldCharType="end"/>
      </w:r>
    </w:p>
    <w:p w14:paraId="60C6F5FE" w14:textId="7C017094" w:rsidR="00C769EF" w:rsidRDefault="00C769EF">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_Toc164781412 \h </w:instrText>
      </w:r>
      <w:r>
        <w:fldChar w:fldCharType="separate"/>
      </w:r>
      <w:r>
        <w:t>122</w:t>
      </w:r>
      <w:r>
        <w:fldChar w:fldCharType="end"/>
      </w:r>
    </w:p>
    <w:p w14:paraId="4BD806D6" w14:textId="3077298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_Toc164781413 \h </w:instrText>
      </w:r>
      <w:r>
        <w:fldChar w:fldCharType="separate"/>
      </w:r>
      <w:r>
        <w:t>122</w:t>
      </w:r>
      <w:r>
        <w:fldChar w:fldCharType="end"/>
      </w:r>
    </w:p>
    <w:p w14:paraId="398B195B" w14:textId="4EF68D9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_Toc164781414 \h </w:instrText>
      </w:r>
      <w:r>
        <w:fldChar w:fldCharType="separate"/>
      </w:r>
      <w:r>
        <w:t>122</w:t>
      </w:r>
      <w:r>
        <w:fldChar w:fldCharType="end"/>
      </w:r>
    </w:p>
    <w:p w14:paraId="28589B31" w14:textId="39E0F545" w:rsidR="00C769EF" w:rsidRDefault="00C769EF">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_Toc164781415 \h </w:instrText>
      </w:r>
      <w:r>
        <w:fldChar w:fldCharType="separate"/>
      </w:r>
      <w:r>
        <w:t>123</w:t>
      </w:r>
      <w:r>
        <w:fldChar w:fldCharType="end"/>
      </w:r>
    </w:p>
    <w:p w14:paraId="6A466630" w14:textId="076E73C7"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6.22.4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_Toc164781416 \h </w:instrText>
      </w:r>
      <w:r>
        <w:fldChar w:fldCharType="separate"/>
      </w:r>
      <w:r>
        <w:t>123</w:t>
      </w:r>
      <w:r>
        <w:fldChar w:fldCharType="end"/>
      </w:r>
    </w:p>
    <w:p w14:paraId="29CB32E7" w14:textId="1CF0E643" w:rsidR="00C769EF" w:rsidRDefault="00C769EF">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_Toc164781417 \h </w:instrText>
      </w:r>
      <w:r>
        <w:fldChar w:fldCharType="separate"/>
      </w:r>
      <w:r>
        <w:t>123</w:t>
      </w:r>
      <w:r>
        <w:fldChar w:fldCharType="end"/>
      </w:r>
    </w:p>
    <w:p w14:paraId="736C9E3C" w14:textId="65277839" w:rsidR="00C769EF" w:rsidRDefault="00C769EF">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_Toc164781418 \h </w:instrText>
      </w:r>
      <w:r>
        <w:fldChar w:fldCharType="separate"/>
      </w:r>
      <w:r>
        <w:t>123</w:t>
      </w:r>
      <w:r>
        <w:fldChar w:fldCharType="end"/>
      </w:r>
    </w:p>
    <w:p w14:paraId="28FF473A" w14:textId="6860712D" w:rsidR="00C769EF" w:rsidRDefault="00C769EF">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_Toc164781419 \h </w:instrText>
      </w:r>
      <w:r>
        <w:fldChar w:fldCharType="separate"/>
      </w:r>
      <w:r>
        <w:t>123</w:t>
      </w:r>
      <w:r>
        <w:fldChar w:fldCharType="end"/>
      </w:r>
    </w:p>
    <w:p w14:paraId="645C5768" w14:textId="1603218B" w:rsidR="00C769EF" w:rsidRDefault="00C769EF">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_Toc164781420 \h </w:instrText>
      </w:r>
      <w:r>
        <w:fldChar w:fldCharType="separate"/>
      </w:r>
      <w:r>
        <w:t>123</w:t>
      </w:r>
      <w:r>
        <w:fldChar w:fldCharType="end"/>
      </w:r>
    </w:p>
    <w:p w14:paraId="45921ABB" w14:textId="0430562E" w:rsidR="00C769EF" w:rsidRDefault="00C769EF">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_Toc164781421 \h </w:instrText>
      </w:r>
      <w:r>
        <w:fldChar w:fldCharType="separate"/>
      </w:r>
      <w:r>
        <w:t>124</w:t>
      </w:r>
      <w:r>
        <w:fldChar w:fldCharType="end"/>
      </w:r>
    </w:p>
    <w:p w14:paraId="11184BA2" w14:textId="3202CB7F" w:rsidR="00C769EF" w:rsidRDefault="00C769EF">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_Toc164781422 \h </w:instrText>
      </w:r>
      <w:r>
        <w:fldChar w:fldCharType="separate"/>
      </w:r>
      <w:r>
        <w:t>124</w:t>
      </w:r>
      <w:r>
        <w:fldChar w:fldCharType="end"/>
      </w:r>
    </w:p>
    <w:p w14:paraId="6C1A3534" w14:textId="75CFC6B0" w:rsidR="00C769EF" w:rsidRDefault="00C769EF">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_Toc164781423 \h </w:instrText>
      </w:r>
      <w:r>
        <w:fldChar w:fldCharType="separate"/>
      </w:r>
      <w:r>
        <w:t>124</w:t>
      </w:r>
      <w:r>
        <w:fldChar w:fldCharType="end"/>
      </w:r>
    </w:p>
    <w:p w14:paraId="4478044D" w14:textId="5985C17F" w:rsidR="00C769EF" w:rsidRDefault="00C769EF">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_Toc164781424 \h </w:instrText>
      </w:r>
      <w:r>
        <w:fldChar w:fldCharType="separate"/>
      </w:r>
      <w:r>
        <w:t>124</w:t>
      </w:r>
      <w:r>
        <w:fldChar w:fldCharType="end"/>
      </w:r>
    </w:p>
    <w:p w14:paraId="4B49D3EA" w14:textId="6E9E689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_Toc164781425 \h </w:instrText>
      </w:r>
      <w:r>
        <w:fldChar w:fldCharType="separate"/>
      </w:r>
      <w:r>
        <w:t>125</w:t>
      </w:r>
      <w:r>
        <w:fldChar w:fldCharType="end"/>
      </w:r>
    </w:p>
    <w:p w14:paraId="6A539EF5" w14:textId="4C32E31D" w:rsidR="00C769EF" w:rsidRDefault="00C769EF">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_Toc164781426 \h </w:instrText>
      </w:r>
      <w:r>
        <w:fldChar w:fldCharType="separate"/>
      </w:r>
      <w:r>
        <w:t>125</w:t>
      </w:r>
      <w:r>
        <w:fldChar w:fldCharType="end"/>
      </w:r>
    </w:p>
    <w:p w14:paraId="25060CE0" w14:textId="6293E24E" w:rsidR="00C769EF" w:rsidRDefault="00C769EF">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_Toc164781427 \h </w:instrText>
      </w:r>
      <w:r>
        <w:fldChar w:fldCharType="separate"/>
      </w:r>
      <w:r>
        <w:t>125</w:t>
      </w:r>
      <w:r>
        <w:fldChar w:fldCharType="end"/>
      </w:r>
    </w:p>
    <w:p w14:paraId="7428A81E" w14:textId="449D7D7A" w:rsidR="00C769EF" w:rsidRDefault="00C769EF">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_Toc164781428 \h </w:instrText>
      </w:r>
      <w:r>
        <w:fldChar w:fldCharType="separate"/>
      </w:r>
      <w:r>
        <w:t>126</w:t>
      </w:r>
      <w:r>
        <w:fldChar w:fldCharType="end"/>
      </w:r>
    </w:p>
    <w:p w14:paraId="56C67052" w14:textId="2DC14157" w:rsidR="00C769EF" w:rsidRDefault="00C769EF">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_Toc164781429 \h </w:instrText>
      </w:r>
      <w:r>
        <w:fldChar w:fldCharType="separate"/>
      </w:r>
      <w:r>
        <w:t>126</w:t>
      </w:r>
      <w:r>
        <w:fldChar w:fldCharType="end"/>
      </w:r>
    </w:p>
    <w:p w14:paraId="15CFE983" w14:textId="36AC4AA0"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_Toc164781430 \h </w:instrText>
      </w:r>
      <w:r>
        <w:fldChar w:fldCharType="separate"/>
      </w:r>
      <w:r>
        <w:t>126</w:t>
      </w:r>
      <w:r>
        <w:fldChar w:fldCharType="end"/>
      </w:r>
    </w:p>
    <w:p w14:paraId="643DF365" w14:textId="62A7DCFF" w:rsidR="00C769EF" w:rsidRDefault="00C769EF">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_Toc164781431 \h </w:instrText>
      </w:r>
      <w:r>
        <w:fldChar w:fldCharType="separate"/>
      </w:r>
      <w:r>
        <w:t>126</w:t>
      </w:r>
      <w:r>
        <w:fldChar w:fldCharType="end"/>
      </w:r>
    </w:p>
    <w:p w14:paraId="37AF5B5C" w14:textId="7BBA4CA3" w:rsidR="00C769EF" w:rsidRDefault="00C769EF">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_Toc164781432 \h </w:instrText>
      </w:r>
      <w:r>
        <w:fldChar w:fldCharType="separate"/>
      </w:r>
      <w:r>
        <w:t>126</w:t>
      </w:r>
      <w:r>
        <w:fldChar w:fldCharType="end"/>
      </w:r>
    </w:p>
    <w:p w14:paraId="5D50A0F3" w14:textId="58E43D6C" w:rsidR="00C769EF" w:rsidRDefault="00C769EF">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_Toc164781433 \h </w:instrText>
      </w:r>
      <w:r>
        <w:fldChar w:fldCharType="separate"/>
      </w:r>
      <w:r>
        <w:t>127</w:t>
      </w:r>
      <w:r>
        <w:fldChar w:fldCharType="end"/>
      </w:r>
    </w:p>
    <w:p w14:paraId="793B83E2" w14:textId="1DAECFC6" w:rsidR="00C769EF" w:rsidRDefault="00C769EF">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_Toc164781434 \h </w:instrText>
      </w:r>
      <w:r>
        <w:fldChar w:fldCharType="separate"/>
      </w:r>
      <w:r>
        <w:t>127</w:t>
      </w:r>
      <w:r>
        <w:fldChar w:fldCharType="end"/>
      </w:r>
    </w:p>
    <w:p w14:paraId="7B3F6DBC" w14:textId="014E3258"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_Toc164781435 \h </w:instrText>
      </w:r>
      <w:r>
        <w:fldChar w:fldCharType="separate"/>
      </w:r>
      <w:r>
        <w:t>128</w:t>
      </w:r>
      <w:r>
        <w:fldChar w:fldCharType="end"/>
      </w:r>
    </w:p>
    <w:p w14:paraId="4B61B038" w14:textId="77D16CD1" w:rsidR="00C769EF" w:rsidRDefault="00C769EF">
      <w:pPr>
        <w:pStyle w:val="TOC2"/>
        <w:rPr>
          <w:rFonts w:asciiTheme="minorHAnsi" w:eastAsiaTheme="minorEastAsia" w:hAnsiTheme="minorHAnsi" w:cstheme="minorBidi"/>
          <w:sz w:val="22"/>
          <w:szCs w:val="22"/>
          <w:lang w:eastAsia="zh-CN"/>
        </w:rPr>
      </w:pPr>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_Toc164781436 \h </w:instrText>
      </w:r>
      <w:r>
        <w:fldChar w:fldCharType="separate"/>
      </w:r>
      <w:r>
        <w:t>128</w:t>
      </w:r>
      <w:r>
        <w:fldChar w:fldCharType="end"/>
      </w:r>
    </w:p>
    <w:p w14:paraId="7DB235F9" w14:textId="671E02F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6.27.1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_Toc164781437 \h </w:instrText>
      </w:r>
      <w:r>
        <w:fldChar w:fldCharType="separate"/>
      </w:r>
      <w:r>
        <w:t>128</w:t>
      </w:r>
      <w:r>
        <w:fldChar w:fldCharType="end"/>
      </w:r>
    </w:p>
    <w:p w14:paraId="38CD854C" w14:textId="6CCF718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_Toc164781438 \h </w:instrText>
      </w:r>
      <w:r>
        <w:fldChar w:fldCharType="separate"/>
      </w:r>
      <w:r>
        <w:t>128</w:t>
      </w:r>
      <w:r>
        <w:fldChar w:fldCharType="end"/>
      </w:r>
    </w:p>
    <w:p w14:paraId="3F7F878E" w14:textId="39A5F919" w:rsidR="00C769EF" w:rsidRDefault="00C769EF">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_Toc164781439 \h </w:instrText>
      </w:r>
      <w:r>
        <w:fldChar w:fldCharType="separate"/>
      </w:r>
      <w:r>
        <w:t>128</w:t>
      </w:r>
      <w:r>
        <w:fldChar w:fldCharType="end"/>
      </w:r>
    </w:p>
    <w:p w14:paraId="1A802F5A" w14:textId="071A42DB"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6.27.4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_Toc164781440 \h </w:instrText>
      </w:r>
      <w:r>
        <w:fldChar w:fldCharType="separate"/>
      </w:r>
      <w:r>
        <w:t>129</w:t>
      </w:r>
      <w:r>
        <w:fldChar w:fldCharType="end"/>
      </w:r>
    </w:p>
    <w:p w14:paraId="42A53E3A" w14:textId="57538738" w:rsidR="00C769EF" w:rsidRDefault="00C769EF">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_Toc164781441 \h </w:instrText>
      </w:r>
      <w:r>
        <w:fldChar w:fldCharType="separate"/>
      </w:r>
      <w:r>
        <w:t>129</w:t>
      </w:r>
      <w:r>
        <w:fldChar w:fldCharType="end"/>
      </w:r>
    </w:p>
    <w:p w14:paraId="58510931" w14:textId="6CCBBF0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6.28.1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_Toc164781442 \h </w:instrText>
      </w:r>
      <w:r>
        <w:fldChar w:fldCharType="separate"/>
      </w:r>
      <w:r>
        <w:t>129</w:t>
      </w:r>
      <w:r>
        <w:fldChar w:fldCharType="end"/>
      </w:r>
    </w:p>
    <w:p w14:paraId="37DA79A3" w14:textId="1791960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_Toc164781443 \h </w:instrText>
      </w:r>
      <w:r>
        <w:fldChar w:fldCharType="separate"/>
      </w:r>
      <w:r>
        <w:t>129</w:t>
      </w:r>
      <w:r>
        <w:fldChar w:fldCharType="end"/>
      </w:r>
    </w:p>
    <w:p w14:paraId="53793E13" w14:textId="46A128EE" w:rsidR="00C769EF" w:rsidRDefault="00C769EF">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_Toc164781444 \h </w:instrText>
      </w:r>
      <w:r>
        <w:fldChar w:fldCharType="separate"/>
      </w:r>
      <w:r>
        <w:t>129</w:t>
      </w:r>
      <w:r>
        <w:fldChar w:fldCharType="end"/>
      </w:r>
    </w:p>
    <w:p w14:paraId="6D4F5343" w14:textId="6948062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6.28.4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_Toc164781445 \h </w:instrText>
      </w:r>
      <w:r>
        <w:fldChar w:fldCharType="separate"/>
      </w:r>
      <w:r>
        <w:t>129</w:t>
      </w:r>
      <w:r>
        <w:fldChar w:fldCharType="end"/>
      </w:r>
    </w:p>
    <w:p w14:paraId="173A34EB" w14:textId="2B18F24D" w:rsidR="00C769EF" w:rsidRDefault="00C769EF">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_Toc164781446 \h </w:instrText>
      </w:r>
      <w:r>
        <w:fldChar w:fldCharType="separate"/>
      </w:r>
      <w:r>
        <w:t>129</w:t>
      </w:r>
      <w:r>
        <w:fldChar w:fldCharType="end"/>
      </w:r>
    </w:p>
    <w:p w14:paraId="2F0CCD5A" w14:textId="6D551BB3"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6.29.1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_Toc164781447 \h </w:instrText>
      </w:r>
      <w:r>
        <w:fldChar w:fldCharType="separate"/>
      </w:r>
      <w:r>
        <w:t>129</w:t>
      </w:r>
      <w:r>
        <w:fldChar w:fldCharType="end"/>
      </w:r>
    </w:p>
    <w:p w14:paraId="192EAF18" w14:textId="0F25BF9C"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6.29.2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_Toc164781448 \h </w:instrText>
      </w:r>
      <w:r>
        <w:fldChar w:fldCharType="separate"/>
      </w:r>
      <w:r>
        <w:t>130</w:t>
      </w:r>
      <w:r>
        <w:fldChar w:fldCharType="end"/>
      </w:r>
    </w:p>
    <w:p w14:paraId="2EFFE471" w14:textId="49AE7C95" w:rsidR="00C769EF" w:rsidRDefault="00C769EF">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_Toc164781449 \h </w:instrText>
      </w:r>
      <w:r>
        <w:fldChar w:fldCharType="separate"/>
      </w:r>
      <w:r>
        <w:t>130</w:t>
      </w:r>
      <w:r>
        <w:fldChar w:fldCharType="end"/>
      </w:r>
    </w:p>
    <w:p w14:paraId="29EB89C9" w14:textId="664B5BD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6.29.4</w:t>
      </w:r>
      <w:r>
        <w:rPr>
          <w:rFonts w:asciiTheme="minorHAnsi" w:eastAsiaTheme="minorEastAsia" w:hAnsiTheme="minorHAnsi" w:cstheme="minorBidi"/>
          <w:sz w:val="22"/>
          <w:szCs w:val="22"/>
          <w:lang w:eastAsia="zh-CN"/>
        </w:rPr>
        <w:tab/>
      </w:r>
      <w:r w:rsidRPr="00F45D92">
        <w:rPr>
          <w:rFonts w:eastAsia="MS Mincho"/>
          <w:lang w:eastAsia="ja-JP"/>
        </w:rPr>
        <w:t>Void</w:t>
      </w:r>
      <w:r>
        <w:tab/>
      </w:r>
      <w:r>
        <w:fldChar w:fldCharType="begin"/>
      </w:r>
      <w:r>
        <w:instrText xml:space="preserve"> PAGEREF _Toc164781450 \h </w:instrText>
      </w:r>
      <w:r>
        <w:fldChar w:fldCharType="separate"/>
      </w:r>
      <w:r>
        <w:t>130</w:t>
      </w:r>
      <w:r>
        <w:fldChar w:fldCharType="end"/>
      </w:r>
    </w:p>
    <w:p w14:paraId="4C11A97A" w14:textId="25BBC024" w:rsidR="00C769EF" w:rsidRDefault="00C769EF">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 xml:space="preserve"> CA_n2A-n77A</w:t>
      </w:r>
      <w:r>
        <w:tab/>
      </w:r>
      <w:r>
        <w:fldChar w:fldCharType="begin"/>
      </w:r>
      <w:r>
        <w:instrText xml:space="preserve"> PAGEREF _Toc164781451 \h </w:instrText>
      </w:r>
      <w:r>
        <w:fldChar w:fldCharType="separate"/>
      </w:r>
      <w:r>
        <w:t>130</w:t>
      </w:r>
      <w:r>
        <w:fldChar w:fldCharType="end"/>
      </w:r>
    </w:p>
    <w:p w14:paraId="5C9F95C5" w14:textId="4AB33711" w:rsidR="00C769EF" w:rsidRDefault="00C769EF">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_Toc164781452 \h </w:instrText>
      </w:r>
      <w:r>
        <w:fldChar w:fldCharType="separate"/>
      </w:r>
      <w:r>
        <w:t>130</w:t>
      </w:r>
      <w:r>
        <w:fldChar w:fldCharType="end"/>
      </w:r>
    </w:p>
    <w:p w14:paraId="71418858" w14:textId="6F2E376A" w:rsidR="00C769EF" w:rsidRDefault="00C769EF">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_Toc164781453 \h </w:instrText>
      </w:r>
      <w:r>
        <w:fldChar w:fldCharType="separate"/>
      </w:r>
      <w:r>
        <w:t>131</w:t>
      </w:r>
      <w:r>
        <w:fldChar w:fldCharType="end"/>
      </w:r>
    </w:p>
    <w:p w14:paraId="7A1899BE" w14:textId="4AE51D8A" w:rsidR="00C769EF" w:rsidRDefault="00C769EF">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_Toc164781454 \h </w:instrText>
      </w:r>
      <w:r>
        <w:fldChar w:fldCharType="separate"/>
      </w:r>
      <w:r>
        <w:t>131</w:t>
      </w:r>
      <w:r>
        <w:fldChar w:fldCharType="end"/>
      </w:r>
    </w:p>
    <w:p w14:paraId="1CCEFEF1" w14:textId="6ADB6AE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_Toc164781455 \h </w:instrText>
      </w:r>
      <w:r>
        <w:fldChar w:fldCharType="separate"/>
      </w:r>
      <w:r>
        <w:t>131</w:t>
      </w:r>
      <w:r>
        <w:fldChar w:fldCharType="end"/>
      </w:r>
    </w:p>
    <w:p w14:paraId="4C173333" w14:textId="6EC89E9D" w:rsidR="00C769EF" w:rsidRDefault="00C769EF">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F45D92">
        <w:rPr>
          <w:lang w:val="en-US"/>
        </w:rPr>
        <w:t>CA_n5A-n77A</w:t>
      </w:r>
      <w:r>
        <w:tab/>
      </w:r>
      <w:r>
        <w:fldChar w:fldCharType="begin"/>
      </w:r>
      <w:r>
        <w:instrText xml:space="preserve"> PAGEREF _Toc164781456 \h </w:instrText>
      </w:r>
      <w:r>
        <w:fldChar w:fldCharType="separate"/>
      </w:r>
      <w:r>
        <w:t>132</w:t>
      </w:r>
      <w:r>
        <w:fldChar w:fldCharType="end"/>
      </w:r>
    </w:p>
    <w:p w14:paraId="31140897" w14:textId="75ABC58E" w:rsidR="00C769EF" w:rsidRDefault="00C769EF">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_Toc164781457 \h </w:instrText>
      </w:r>
      <w:r>
        <w:fldChar w:fldCharType="separate"/>
      </w:r>
      <w:r>
        <w:t>132</w:t>
      </w:r>
      <w:r>
        <w:fldChar w:fldCharType="end"/>
      </w:r>
    </w:p>
    <w:p w14:paraId="689A5342" w14:textId="51F8FF8F" w:rsidR="00C769EF" w:rsidRDefault="00C769EF">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_Toc164781458 \h </w:instrText>
      </w:r>
      <w:r>
        <w:fldChar w:fldCharType="separate"/>
      </w:r>
      <w:r>
        <w:t>132</w:t>
      </w:r>
      <w:r>
        <w:fldChar w:fldCharType="end"/>
      </w:r>
    </w:p>
    <w:p w14:paraId="0378F2FB" w14:textId="67A5DD8B" w:rsidR="00C769EF" w:rsidRDefault="00C769EF">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_Toc164781459 \h </w:instrText>
      </w:r>
      <w:r>
        <w:fldChar w:fldCharType="separate"/>
      </w:r>
      <w:r>
        <w:t>132</w:t>
      </w:r>
      <w:r>
        <w:fldChar w:fldCharType="end"/>
      </w:r>
    </w:p>
    <w:p w14:paraId="520E3F27" w14:textId="6CD852E1"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_Toc164781460 \h </w:instrText>
      </w:r>
      <w:r>
        <w:fldChar w:fldCharType="separate"/>
      </w:r>
      <w:r>
        <w:t>132</w:t>
      </w:r>
      <w:r>
        <w:fldChar w:fldCharType="end"/>
      </w:r>
    </w:p>
    <w:p w14:paraId="0799AF50" w14:textId="7B0C8B80" w:rsidR="00C769EF" w:rsidRDefault="00C769EF">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_Toc164781461 \h </w:instrText>
      </w:r>
      <w:r>
        <w:fldChar w:fldCharType="separate"/>
      </w:r>
      <w:r>
        <w:t>132</w:t>
      </w:r>
      <w:r>
        <w:fldChar w:fldCharType="end"/>
      </w:r>
    </w:p>
    <w:p w14:paraId="2DE73202" w14:textId="3E95206C" w:rsidR="00C769EF" w:rsidRDefault="00C769EF">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_Toc164781462 \h </w:instrText>
      </w:r>
      <w:r>
        <w:fldChar w:fldCharType="separate"/>
      </w:r>
      <w:r>
        <w:t>132</w:t>
      </w:r>
      <w:r>
        <w:fldChar w:fldCharType="end"/>
      </w:r>
    </w:p>
    <w:p w14:paraId="19763512" w14:textId="671CD1A0" w:rsidR="00C769EF" w:rsidRDefault="00C769EF">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_Toc164781463 \h </w:instrText>
      </w:r>
      <w:r>
        <w:fldChar w:fldCharType="separate"/>
      </w:r>
      <w:r>
        <w:t>133</w:t>
      </w:r>
      <w:r>
        <w:fldChar w:fldCharType="end"/>
      </w:r>
    </w:p>
    <w:p w14:paraId="66DEABCF" w14:textId="003478DF" w:rsidR="00C769EF" w:rsidRDefault="00C769EF">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_Toc164781464 \h </w:instrText>
      </w:r>
      <w:r>
        <w:fldChar w:fldCharType="separate"/>
      </w:r>
      <w:r>
        <w:t>133</w:t>
      </w:r>
      <w:r>
        <w:fldChar w:fldCharType="end"/>
      </w:r>
    </w:p>
    <w:p w14:paraId="07720DDA" w14:textId="6CAC029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_Toc164781465 \h </w:instrText>
      </w:r>
      <w:r>
        <w:fldChar w:fldCharType="separate"/>
      </w:r>
      <w:r>
        <w:t>133</w:t>
      </w:r>
      <w:r>
        <w:fldChar w:fldCharType="end"/>
      </w:r>
    </w:p>
    <w:p w14:paraId="3D8A1C04" w14:textId="4503B77B" w:rsidR="00C769EF" w:rsidRDefault="00C769EF">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_Toc164781466 \h </w:instrText>
      </w:r>
      <w:r>
        <w:fldChar w:fldCharType="separate"/>
      </w:r>
      <w:r>
        <w:t>133</w:t>
      </w:r>
      <w:r>
        <w:fldChar w:fldCharType="end"/>
      </w:r>
    </w:p>
    <w:p w14:paraId="7661ABA7" w14:textId="7D0E3245" w:rsidR="00C769EF" w:rsidRDefault="00C769EF">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_Toc164781467 \h </w:instrText>
      </w:r>
      <w:r>
        <w:fldChar w:fldCharType="separate"/>
      </w:r>
      <w:r>
        <w:t>133</w:t>
      </w:r>
      <w:r>
        <w:fldChar w:fldCharType="end"/>
      </w:r>
    </w:p>
    <w:p w14:paraId="1C031C95" w14:textId="0A48DFF2" w:rsidR="00C769EF" w:rsidRDefault="00C769EF">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_Toc164781468 \h </w:instrText>
      </w:r>
      <w:r>
        <w:fldChar w:fldCharType="separate"/>
      </w:r>
      <w:r>
        <w:t>133</w:t>
      </w:r>
      <w:r>
        <w:fldChar w:fldCharType="end"/>
      </w:r>
    </w:p>
    <w:p w14:paraId="3E6C3DCC" w14:textId="06EE4ACE" w:rsidR="00C769EF" w:rsidRDefault="00C769EF">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_Toc164781469 \h </w:instrText>
      </w:r>
      <w:r>
        <w:fldChar w:fldCharType="separate"/>
      </w:r>
      <w:r>
        <w:t>134</w:t>
      </w:r>
      <w:r>
        <w:fldChar w:fldCharType="end"/>
      </w:r>
    </w:p>
    <w:p w14:paraId="598B8164" w14:textId="31FEBE1D" w:rsidR="00C769EF" w:rsidRDefault="00C769EF">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_Toc164781470 \h </w:instrText>
      </w:r>
      <w:r>
        <w:fldChar w:fldCharType="separate"/>
      </w:r>
      <w:r>
        <w:t>134</w:t>
      </w:r>
      <w:r>
        <w:fldChar w:fldCharType="end"/>
      </w:r>
    </w:p>
    <w:p w14:paraId="57EFC1B4" w14:textId="6A6E64A2" w:rsidR="00C769EF" w:rsidRDefault="00C769EF">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_Toc164781471 \h </w:instrText>
      </w:r>
      <w:r>
        <w:fldChar w:fldCharType="separate"/>
      </w:r>
      <w:r>
        <w:t>134</w:t>
      </w:r>
      <w:r>
        <w:fldChar w:fldCharType="end"/>
      </w:r>
    </w:p>
    <w:p w14:paraId="23E6F135" w14:textId="5ED3D1C4" w:rsidR="00C769EF" w:rsidRDefault="00C769EF">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_Toc164781472 \h </w:instrText>
      </w:r>
      <w:r>
        <w:fldChar w:fldCharType="separate"/>
      </w:r>
      <w:r>
        <w:t>134</w:t>
      </w:r>
      <w:r>
        <w:fldChar w:fldCharType="end"/>
      </w:r>
    </w:p>
    <w:p w14:paraId="6DC0376C" w14:textId="6375F214" w:rsidR="00C769EF" w:rsidRDefault="00C769EF">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_Toc164781473 \h </w:instrText>
      </w:r>
      <w:r>
        <w:fldChar w:fldCharType="separate"/>
      </w:r>
      <w:r>
        <w:t>135</w:t>
      </w:r>
      <w:r>
        <w:fldChar w:fldCharType="end"/>
      </w:r>
    </w:p>
    <w:p w14:paraId="021B1AC8" w14:textId="720F7C49" w:rsidR="00C769EF" w:rsidRDefault="00C769EF">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_Toc164781474 \h </w:instrText>
      </w:r>
      <w:r>
        <w:fldChar w:fldCharType="separate"/>
      </w:r>
      <w:r>
        <w:t>135</w:t>
      </w:r>
      <w:r>
        <w:fldChar w:fldCharType="end"/>
      </w:r>
    </w:p>
    <w:p w14:paraId="64DF1789" w14:textId="22680AF7" w:rsidR="00C769EF" w:rsidRDefault="00C769EF">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_Toc164781475 \h </w:instrText>
      </w:r>
      <w:r>
        <w:fldChar w:fldCharType="separate"/>
      </w:r>
      <w:r>
        <w:t>135</w:t>
      </w:r>
      <w:r>
        <w:fldChar w:fldCharType="end"/>
      </w:r>
    </w:p>
    <w:p w14:paraId="5D96DB68" w14:textId="7E9D774D" w:rsidR="00C769EF" w:rsidRDefault="00C769EF">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_Toc164781476 \h </w:instrText>
      </w:r>
      <w:r>
        <w:fldChar w:fldCharType="separate"/>
      </w:r>
      <w:r>
        <w:t>135</w:t>
      </w:r>
      <w:r>
        <w:fldChar w:fldCharType="end"/>
      </w:r>
    </w:p>
    <w:p w14:paraId="7F6C0031" w14:textId="5FCA6B49" w:rsidR="00C769EF" w:rsidRDefault="00C769EF">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_Toc164781477 \h </w:instrText>
      </w:r>
      <w:r>
        <w:fldChar w:fldCharType="separate"/>
      </w:r>
      <w:r>
        <w:t>135</w:t>
      </w:r>
      <w:r>
        <w:fldChar w:fldCharType="end"/>
      </w:r>
    </w:p>
    <w:p w14:paraId="6D5048B7" w14:textId="19D54E0E" w:rsidR="00C769EF" w:rsidRDefault="00C769EF">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_Toc164781478 \h </w:instrText>
      </w:r>
      <w:r>
        <w:fldChar w:fldCharType="separate"/>
      </w:r>
      <w:r>
        <w:t>136</w:t>
      </w:r>
      <w:r>
        <w:fldChar w:fldCharType="end"/>
      </w:r>
    </w:p>
    <w:p w14:paraId="3C028A7E" w14:textId="43457FE9" w:rsidR="00C769EF" w:rsidRDefault="00C769EF">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_Toc164781479 \h </w:instrText>
      </w:r>
      <w:r>
        <w:fldChar w:fldCharType="separate"/>
      </w:r>
      <w:r>
        <w:t>136</w:t>
      </w:r>
      <w:r>
        <w:fldChar w:fldCharType="end"/>
      </w:r>
    </w:p>
    <w:p w14:paraId="4887E0E9" w14:textId="594E740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6.35.4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_Toc164781480 \h </w:instrText>
      </w:r>
      <w:r>
        <w:fldChar w:fldCharType="separate"/>
      </w:r>
      <w:r>
        <w:t>137</w:t>
      </w:r>
      <w:r>
        <w:fldChar w:fldCharType="end"/>
      </w:r>
    </w:p>
    <w:p w14:paraId="1FCC1C05" w14:textId="1264BEC0" w:rsidR="00C769EF" w:rsidRDefault="00C769EF">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_Toc164781481 \h </w:instrText>
      </w:r>
      <w:r>
        <w:fldChar w:fldCharType="separate"/>
      </w:r>
      <w:r>
        <w:t>138</w:t>
      </w:r>
      <w:r>
        <w:fldChar w:fldCharType="end"/>
      </w:r>
    </w:p>
    <w:p w14:paraId="745BA954" w14:textId="56DBF310" w:rsidR="00C769EF" w:rsidRDefault="00C769EF">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_Toc164781482 \h </w:instrText>
      </w:r>
      <w:r>
        <w:fldChar w:fldCharType="separate"/>
      </w:r>
      <w:r>
        <w:t>138</w:t>
      </w:r>
      <w:r>
        <w:fldChar w:fldCharType="end"/>
      </w:r>
    </w:p>
    <w:p w14:paraId="7B7C0096" w14:textId="1BAF5228" w:rsidR="00C769EF" w:rsidRDefault="00C769EF">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_Toc164781483 \h </w:instrText>
      </w:r>
      <w:r>
        <w:fldChar w:fldCharType="separate"/>
      </w:r>
      <w:r>
        <w:t>139</w:t>
      </w:r>
      <w:r>
        <w:fldChar w:fldCharType="end"/>
      </w:r>
    </w:p>
    <w:p w14:paraId="5F2F6B1C" w14:textId="12080D2E" w:rsidR="00C769EF" w:rsidRDefault="00C769EF">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_Toc164781484 \h </w:instrText>
      </w:r>
      <w:r>
        <w:fldChar w:fldCharType="separate"/>
      </w:r>
      <w:r>
        <w:t>139</w:t>
      </w:r>
      <w:r>
        <w:fldChar w:fldCharType="end"/>
      </w:r>
    </w:p>
    <w:p w14:paraId="392CEB50" w14:textId="5682B23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_Toc164781485 \h </w:instrText>
      </w:r>
      <w:r>
        <w:fldChar w:fldCharType="separate"/>
      </w:r>
      <w:r>
        <w:t>139</w:t>
      </w:r>
      <w:r>
        <w:fldChar w:fldCharType="end"/>
      </w:r>
    </w:p>
    <w:p w14:paraId="0B4C233F" w14:textId="1DE900D0" w:rsidR="00C769EF" w:rsidRDefault="00C769EF">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_Toc164781486 \h </w:instrText>
      </w:r>
      <w:r>
        <w:fldChar w:fldCharType="separate"/>
      </w:r>
      <w:r>
        <w:t>140</w:t>
      </w:r>
      <w:r>
        <w:fldChar w:fldCharType="end"/>
      </w:r>
    </w:p>
    <w:p w14:paraId="02F0F0CC" w14:textId="3298E4E9" w:rsidR="00C769EF" w:rsidRDefault="00C769EF">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_Toc164781487 \h </w:instrText>
      </w:r>
      <w:r>
        <w:fldChar w:fldCharType="separate"/>
      </w:r>
      <w:r>
        <w:t>140</w:t>
      </w:r>
      <w:r>
        <w:fldChar w:fldCharType="end"/>
      </w:r>
    </w:p>
    <w:p w14:paraId="70526B78" w14:textId="0493095A" w:rsidR="00C769EF" w:rsidRDefault="00C769EF">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_Toc164781488 \h </w:instrText>
      </w:r>
      <w:r>
        <w:fldChar w:fldCharType="separate"/>
      </w:r>
      <w:r>
        <w:t>140</w:t>
      </w:r>
      <w:r>
        <w:fldChar w:fldCharType="end"/>
      </w:r>
    </w:p>
    <w:p w14:paraId="24F1BEA1" w14:textId="77C66A39" w:rsidR="00C769EF" w:rsidRDefault="00C769EF">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_Toc164781489 \h </w:instrText>
      </w:r>
      <w:r>
        <w:fldChar w:fldCharType="separate"/>
      </w:r>
      <w:r>
        <w:t>140</w:t>
      </w:r>
      <w:r>
        <w:fldChar w:fldCharType="end"/>
      </w:r>
    </w:p>
    <w:p w14:paraId="692ADD69" w14:textId="724910D1" w:rsidR="00C769EF" w:rsidRDefault="00C769EF">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_Toc164781490 \h </w:instrText>
      </w:r>
      <w:r>
        <w:fldChar w:fldCharType="separate"/>
      </w:r>
      <w:r>
        <w:t>141</w:t>
      </w:r>
      <w:r>
        <w:fldChar w:fldCharType="end"/>
      </w:r>
    </w:p>
    <w:p w14:paraId="2C7CE474" w14:textId="5BF69CC1" w:rsidR="00C769EF" w:rsidRDefault="00C769EF">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_Toc164781491 \h </w:instrText>
      </w:r>
      <w:r>
        <w:fldChar w:fldCharType="separate"/>
      </w:r>
      <w:r>
        <w:t>141</w:t>
      </w:r>
      <w:r>
        <w:fldChar w:fldCharType="end"/>
      </w:r>
    </w:p>
    <w:p w14:paraId="4E5511C7" w14:textId="6FB07767" w:rsidR="00C769EF" w:rsidRDefault="00C769EF">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_Toc164781492 \h </w:instrText>
      </w:r>
      <w:r>
        <w:fldChar w:fldCharType="separate"/>
      </w:r>
      <w:r>
        <w:t>141</w:t>
      </w:r>
      <w:r>
        <w:fldChar w:fldCharType="end"/>
      </w:r>
    </w:p>
    <w:p w14:paraId="3097DEC1" w14:textId="0CDF2F4F" w:rsidR="00C769EF" w:rsidRDefault="00C769EF">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_Toc164781493 \h </w:instrText>
      </w:r>
      <w:r>
        <w:fldChar w:fldCharType="separate"/>
      </w:r>
      <w:r>
        <w:t>141</w:t>
      </w:r>
      <w:r>
        <w:fldChar w:fldCharType="end"/>
      </w:r>
    </w:p>
    <w:p w14:paraId="4D495553" w14:textId="34425CC4" w:rsidR="00C769EF" w:rsidRDefault="00C769EF">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_Toc164781494 \h </w:instrText>
      </w:r>
      <w:r>
        <w:fldChar w:fldCharType="separate"/>
      </w:r>
      <w:r>
        <w:t>142</w:t>
      </w:r>
      <w:r>
        <w:fldChar w:fldCharType="end"/>
      </w:r>
    </w:p>
    <w:p w14:paraId="115B285F" w14:textId="5B26D55A" w:rsidR="00C769EF" w:rsidRDefault="00C769EF">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_Toc164781495 \h </w:instrText>
      </w:r>
      <w:r>
        <w:fldChar w:fldCharType="separate"/>
      </w:r>
      <w:r>
        <w:t>142</w:t>
      </w:r>
      <w:r>
        <w:fldChar w:fldCharType="end"/>
      </w:r>
    </w:p>
    <w:p w14:paraId="71288878" w14:textId="091D0A23" w:rsidR="00C769EF" w:rsidRDefault="00C769EF">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_Toc164781496 \h </w:instrText>
      </w:r>
      <w:r>
        <w:fldChar w:fldCharType="separate"/>
      </w:r>
      <w:r>
        <w:t>143</w:t>
      </w:r>
      <w:r>
        <w:fldChar w:fldCharType="end"/>
      </w:r>
    </w:p>
    <w:p w14:paraId="3B085A22" w14:textId="17A4132E" w:rsidR="00C769EF" w:rsidRDefault="00C769EF">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_Toc164781497 \h </w:instrText>
      </w:r>
      <w:r>
        <w:fldChar w:fldCharType="separate"/>
      </w:r>
      <w:r>
        <w:t>143</w:t>
      </w:r>
      <w:r>
        <w:fldChar w:fldCharType="end"/>
      </w:r>
    </w:p>
    <w:p w14:paraId="4A768B9D" w14:textId="0AAEB6A9" w:rsidR="00C769EF" w:rsidRDefault="00C769EF">
      <w:pPr>
        <w:pStyle w:val="TOC3"/>
        <w:rPr>
          <w:rFonts w:asciiTheme="minorHAnsi" w:eastAsiaTheme="minorEastAsia" w:hAnsiTheme="minorHAnsi" w:cstheme="minorBidi"/>
          <w:sz w:val="22"/>
          <w:szCs w:val="22"/>
          <w:lang w:eastAsia="zh-CN"/>
        </w:rPr>
      </w:pPr>
      <w:r>
        <w:rPr>
          <w:lang w:eastAsia="zh-CN"/>
        </w:rPr>
        <w:t>6.39.2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_Toc164781498 \h </w:instrText>
      </w:r>
      <w:r>
        <w:fldChar w:fldCharType="separate"/>
      </w:r>
      <w:r>
        <w:t>145</w:t>
      </w:r>
      <w:r>
        <w:fldChar w:fldCharType="end"/>
      </w:r>
    </w:p>
    <w:p w14:paraId="40D6E7E4" w14:textId="1C5A5775" w:rsidR="00C769EF" w:rsidRDefault="00C769EF">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_Toc164781499 \h </w:instrText>
      </w:r>
      <w:r>
        <w:fldChar w:fldCharType="separate"/>
      </w:r>
      <w:r>
        <w:t>145</w:t>
      </w:r>
      <w:r>
        <w:fldChar w:fldCharType="end"/>
      </w:r>
    </w:p>
    <w:p w14:paraId="0F8AF836" w14:textId="4D8697D6"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6.39.4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_Toc164781500 \h </w:instrText>
      </w:r>
      <w:r>
        <w:fldChar w:fldCharType="separate"/>
      </w:r>
      <w:r>
        <w:t>145</w:t>
      </w:r>
      <w:r>
        <w:fldChar w:fldCharType="end"/>
      </w:r>
    </w:p>
    <w:p w14:paraId="6160F60C" w14:textId="3957D845" w:rsidR="00C769EF" w:rsidRDefault="00C769EF">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_Toc164781501 \h </w:instrText>
      </w:r>
      <w:r>
        <w:fldChar w:fldCharType="separate"/>
      </w:r>
      <w:r>
        <w:t>146</w:t>
      </w:r>
      <w:r>
        <w:fldChar w:fldCharType="end"/>
      </w:r>
    </w:p>
    <w:p w14:paraId="5FCC20AB" w14:textId="37D53318" w:rsidR="00C769EF" w:rsidRDefault="00C769EF">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_Toc164781502 \h </w:instrText>
      </w:r>
      <w:r>
        <w:fldChar w:fldCharType="separate"/>
      </w:r>
      <w:r>
        <w:t>146</w:t>
      </w:r>
      <w:r>
        <w:fldChar w:fldCharType="end"/>
      </w:r>
    </w:p>
    <w:p w14:paraId="350E390E" w14:textId="500DCDBC" w:rsidR="00C769EF" w:rsidRDefault="00C769EF">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_Toc164781503 \h </w:instrText>
      </w:r>
      <w:r>
        <w:fldChar w:fldCharType="separate"/>
      </w:r>
      <w:r>
        <w:t>146</w:t>
      </w:r>
      <w:r>
        <w:fldChar w:fldCharType="end"/>
      </w:r>
    </w:p>
    <w:p w14:paraId="7DAFAE5E" w14:textId="11212046" w:rsidR="00C769EF" w:rsidRDefault="00C769EF">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_Toc164781504 \h </w:instrText>
      </w:r>
      <w:r>
        <w:fldChar w:fldCharType="separate"/>
      </w:r>
      <w:r>
        <w:t>146</w:t>
      </w:r>
      <w:r>
        <w:fldChar w:fldCharType="end"/>
      </w:r>
    </w:p>
    <w:p w14:paraId="57C135A5" w14:textId="6700DF9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6.40.4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_Toc164781505 \h </w:instrText>
      </w:r>
      <w:r>
        <w:fldChar w:fldCharType="separate"/>
      </w:r>
      <w:r>
        <w:t>147</w:t>
      </w:r>
      <w:r>
        <w:fldChar w:fldCharType="end"/>
      </w:r>
    </w:p>
    <w:p w14:paraId="2A33F18E" w14:textId="77176978" w:rsidR="00C769EF" w:rsidRDefault="00C769EF">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_Toc164781506 \h </w:instrText>
      </w:r>
      <w:r>
        <w:fldChar w:fldCharType="separate"/>
      </w:r>
      <w:r>
        <w:t>147</w:t>
      </w:r>
      <w:r>
        <w:fldChar w:fldCharType="end"/>
      </w:r>
    </w:p>
    <w:p w14:paraId="25C69CAB" w14:textId="5F4E9CB2" w:rsidR="00C769EF" w:rsidRDefault="00C769EF">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_Toc164781507 \h </w:instrText>
      </w:r>
      <w:r>
        <w:fldChar w:fldCharType="separate"/>
      </w:r>
      <w:r>
        <w:t>147</w:t>
      </w:r>
      <w:r>
        <w:fldChar w:fldCharType="end"/>
      </w:r>
    </w:p>
    <w:p w14:paraId="4F751BEB" w14:textId="75A37F0B" w:rsidR="00C769EF" w:rsidRDefault="00C769EF">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_Toc164781508 \h </w:instrText>
      </w:r>
      <w:r>
        <w:fldChar w:fldCharType="separate"/>
      </w:r>
      <w:r>
        <w:t>147</w:t>
      </w:r>
      <w:r>
        <w:fldChar w:fldCharType="end"/>
      </w:r>
    </w:p>
    <w:p w14:paraId="5ABCF15E" w14:textId="2A76FD3E" w:rsidR="00C769EF" w:rsidRDefault="00C769EF">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_Toc164781509 \h </w:instrText>
      </w:r>
      <w:r>
        <w:fldChar w:fldCharType="separate"/>
      </w:r>
      <w:r>
        <w:t>148</w:t>
      </w:r>
      <w:r>
        <w:fldChar w:fldCharType="end"/>
      </w:r>
    </w:p>
    <w:p w14:paraId="1D848BAD" w14:textId="35034442"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_Toc164781510 \h </w:instrText>
      </w:r>
      <w:r>
        <w:fldChar w:fldCharType="separate"/>
      </w:r>
      <w:r>
        <w:t>148</w:t>
      </w:r>
      <w:r>
        <w:fldChar w:fldCharType="end"/>
      </w:r>
    </w:p>
    <w:p w14:paraId="00EF2E3D" w14:textId="15B743CC" w:rsidR="00C769EF" w:rsidRDefault="00C769EF">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_Toc164781511 \h </w:instrText>
      </w:r>
      <w:r>
        <w:fldChar w:fldCharType="separate"/>
      </w:r>
      <w:r>
        <w:t>148</w:t>
      </w:r>
      <w:r>
        <w:fldChar w:fldCharType="end"/>
      </w:r>
    </w:p>
    <w:p w14:paraId="72CD8B16" w14:textId="62E2EFC1" w:rsidR="00C769EF" w:rsidRDefault="00C769EF">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_Toc164781512 \h </w:instrText>
      </w:r>
      <w:r>
        <w:fldChar w:fldCharType="separate"/>
      </w:r>
      <w:r>
        <w:t>148</w:t>
      </w:r>
      <w:r>
        <w:fldChar w:fldCharType="end"/>
      </w:r>
    </w:p>
    <w:p w14:paraId="525DBC49" w14:textId="4734D2E1" w:rsidR="00C769EF" w:rsidRDefault="00C769EF">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_Toc164781513 \h </w:instrText>
      </w:r>
      <w:r>
        <w:fldChar w:fldCharType="separate"/>
      </w:r>
      <w:r>
        <w:t>149</w:t>
      </w:r>
      <w:r>
        <w:fldChar w:fldCharType="end"/>
      </w:r>
    </w:p>
    <w:p w14:paraId="710D141C" w14:textId="05198727" w:rsidR="00C769EF" w:rsidRDefault="00C769EF">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_Toc164781514 \h </w:instrText>
      </w:r>
      <w:r>
        <w:fldChar w:fldCharType="separate"/>
      </w:r>
      <w:r>
        <w:t>149</w:t>
      </w:r>
      <w:r>
        <w:fldChar w:fldCharType="end"/>
      </w:r>
    </w:p>
    <w:p w14:paraId="1DC95CFA" w14:textId="231BED95"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6.42.4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_Toc164781515 \h </w:instrText>
      </w:r>
      <w:r>
        <w:fldChar w:fldCharType="separate"/>
      </w:r>
      <w:r>
        <w:t>149</w:t>
      </w:r>
      <w:r>
        <w:fldChar w:fldCharType="end"/>
      </w:r>
    </w:p>
    <w:p w14:paraId="51009E63" w14:textId="7C3AA950" w:rsidR="00C769EF" w:rsidRDefault="00C769EF">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_Toc164781516 \h </w:instrText>
      </w:r>
      <w:r>
        <w:fldChar w:fldCharType="separate"/>
      </w:r>
      <w:r>
        <w:t>149</w:t>
      </w:r>
      <w:r>
        <w:fldChar w:fldCharType="end"/>
      </w:r>
    </w:p>
    <w:p w14:paraId="1FC92551" w14:textId="55F66BF9" w:rsidR="00C769EF" w:rsidRDefault="00C769EF">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_Toc164781517 \h </w:instrText>
      </w:r>
      <w:r>
        <w:fldChar w:fldCharType="separate"/>
      </w:r>
      <w:r>
        <w:t>149</w:t>
      </w:r>
      <w:r>
        <w:fldChar w:fldCharType="end"/>
      </w:r>
    </w:p>
    <w:p w14:paraId="02A956BE" w14:textId="7AE3A78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6.43.2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_Toc164781518 \h </w:instrText>
      </w:r>
      <w:r>
        <w:fldChar w:fldCharType="separate"/>
      </w:r>
      <w:r>
        <w:t>150</w:t>
      </w:r>
      <w:r>
        <w:fldChar w:fldCharType="end"/>
      </w:r>
    </w:p>
    <w:p w14:paraId="357160FC" w14:textId="61A2141D" w:rsidR="00C769EF" w:rsidRDefault="00C769EF">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_Toc164781519 \h </w:instrText>
      </w:r>
      <w:r>
        <w:fldChar w:fldCharType="separate"/>
      </w:r>
      <w:r>
        <w:t>150</w:t>
      </w:r>
      <w:r>
        <w:fldChar w:fldCharType="end"/>
      </w:r>
    </w:p>
    <w:p w14:paraId="59A27299" w14:textId="5796D997" w:rsidR="00C769EF" w:rsidRDefault="00C769EF">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_Toc164781520 \h </w:instrText>
      </w:r>
      <w:r>
        <w:fldChar w:fldCharType="separate"/>
      </w:r>
      <w:r>
        <w:t>150</w:t>
      </w:r>
      <w:r>
        <w:fldChar w:fldCharType="end"/>
      </w:r>
    </w:p>
    <w:p w14:paraId="48133A43" w14:textId="79FF9D51" w:rsidR="00C769EF" w:rsidRDefault="00C769EF">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_Toc164781521 \h </w:instrText>
      </w:r>
      <w:r>
        <w:fldChar w:fldCharType="separate"/>
      </w:r>
      <w:r>
        <w:t>150</w:t>
      </w:r>
      <w:r>
        <w:fldChar w:fldCharType="end"/>
      </w:r>
    </w:p>
    <w:p w14:paraId="24AEFEA6" w14:textId="6FF07974" w:rsidR="00C769EF" w:rsidRDefault="00C769EF">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_Toc164781522 \h </w:instrText>
      </w:r>
      <w:r>
        <w:fldChar w:fldCharType="separate"/>
      </w:r>
      <w:r>
        <w:t>150</w:t>
      </w:r>
      <w:r>
        <w:fldChar w:fldCharType="end"/>
      </w:r>
    </w:p>
    <w:p w14:paraId="686BE5C4" w14:textId="68562E7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6.44.2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_Toc164781523 \h </w:instrText>
      </w:r>
      <w:r>
        <w:fldChar w:fldCharType="separate"/>
      </w:r>
      <w:r>
        <w:t>151</w:t>
      </w:r>
      <w:r>
        <w:fldChar w:fldCharType="end"/>
      </w:r>
    </w:p>
    <w:p w14:paraId="0E5A8AA4" w14:textId="3AA6F05B" w:rsidR="00C769EF" w:rsidRDefault="00C769EF">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_Toc164781524 \h </w:instrText>
      </w:r>
      <w:r>
        <w:fldChar w:fldCharType="separate"/>
      </w:r>
      <w:r>
        <w:t>151</w:t>
      </w:r>
      <w:r>
        <w:fldChar w:fldCharType="end"/>
      </w:r>
    </w:p>
    <w:p w14:paraId="42856169" w14:textId="4C0BCEAD" w:rsidR="00C769EF" w:rsidRDefault="00C769EF">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_Toc164781525 \h </w:instrText>
      </w:r>
      <w:r>
        <w:fldChar w:fldCharType="separate"/>
      </w:r>
      <w:r>
        <w:t>151</w:t>
      </w:r>
      <w:r>
        <w:fldChar w:fldCharType="end"/>
      </w:r>
    </w:p>
    <w:p w14:paraId="11F6DCF4" w14:textId="15DEAE30" w:rsidR="00C769EF" w:rsidRDefault="00C769EF">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_Toc164781526 \h </w:instrText>
      </w:r>
      <w:r>
        <w:fldChar w:fldCharType="separate"/>
      </w:r>
      <w:r>
        <w:t>151</w:t>
      </w:r>
      <w:r>
        <w:fldChar w:fldCharType="end"/>
      </w:r>
    </w:p>
    <w:p w14:paraId="46872E05" w14:textId="6667A29E" w:rsidR="00C769EF" w:rsidRDefault="00C769EF">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_Toc164781527 \h </w:instrText>
      </w:r>
      <w:r>
        <w:fldChar w:fldCharType="separate"/>
      </w:r>
      <w:r>
        <w:t>151</w:t>
      </w:r>
      <w:r>
        <w:fldChar w:fldCharType="end"/>
      </w:r>
    </w:p>
    <w:p w14:paraId="4AFD4431" w14:textId="2736CBC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6.45.2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_Toc164781528 \h </w:instrText>
      </w:r>
      <w:r>
        <w:fldChar w:fldCharType="separate"/>
      </w:r>
      <w:r>
        <w:t>151</w:t>
      </w:r>
      <w:r>
        <w:fldChar w:fldCharType="end"/>
      </w:r>
    </w:p>
    <w:p w14:paraId="712DE57D" w14:textId="7B95A8E7" w:rsidR="00C769EF" w:rsidRDefault="00C769EF">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_Toc164781529 \h </w:instrText>
      </w:r>
      <w:r>
        <w:fldChar w:fldCharType="separate"/>
      </w:r>
      <w:r>
        <w:t>152</w:t>
      </w:r>
      <w:r>
        <w:fldChar w:fldCharType="end"/>
      </w:r>
    </w:p>
    <w:p w14:paraId="08C9D683" w14:textId="379F3589" w:rsidR="00C769EF" w:rsidRDefault="00C769EF">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_Toc164781530 \h </w:instrText>
      </w:r>
      <w:r>
        <w:fldChar w:fldCharType="separate"/>
      </w:r>
      <w:r>
        <w:t>153</w:t>
      </w:r>
      <w:r>
        <w:fldChar w:fldCharType="end"/>
      </w:r>
    </w:p>
    <w:p w14:paraId="42371ADC" w14:textId="24DA8CF3" w:rsidR="00C769EF" w:rsidRDefault="00C769EF">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_Toc164781531 \h </w:instrText>
      </w:r>
      <w:r>
        <w:fldChar w:fldCharType="separate"/>
      </w:r>
      <w:r>
        <w:t>153</w:t>
      </w:r>
      <w:r>
        <w:fldChar w:fldCharType="end"/>
      </w:r>
    </w:p>
    <w:p w14:paraId="570E3766" w14:textId="4B3E5B6B" w:rsidR="00C769EF" w:rsidRDefault="00C769EF">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_Toc164781532 \h </w:instrText>
      </w:r>
      <w:r>
        <w:fldChar w:fldCharType="separate"/>
      </w:r>
      <w:r>
        <w:t>153</w:t>
      </w:r>
      <w:r>
        <w:fldChar w:fldCharType="end"/>
      </w:r>
    </w:p>
    <w:p w14:paraId="577016D9" w14:textId="1FAAD22B"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6.46.2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_Toc164781533 \h </w:instrText>
      </w:r>
      <w:r>
        <w:fldChar w:fldCharType="separate"/>
      </w:r>
      <w:r>
        <w:t>153</w:t>
      </w:r>
      <w:r>
        <w:fldChar w:fldCharType="end"/>
      </w:r>
    </w:p>
    <w:p w14:paraId="02297806" w14:textId="3411BC6C" w:rsidR="00C769EF" w:rsidRDefault="00C769EF">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_Toc164781534 \h </w:instrText>
      </w:r>
      <w:r>
        <w:fldChar w:fldCharType="separate"/>
      </w:r>
      <w:r>
        <w:t>153</w:t>
      </w:r>
      <w:r>
        <w:fldChar w:fldCharType="end"/>
      </w:r>
    </w:p>
    <w:p w14:paraId="0BEE34F5" w14:textId="4BB8D42A" w:rsidR="00C769EF" w:rsidRDefault="00C769EF">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_Toc164781535 \h </w:instrText>
      </w:r>
      <w:r>
        <w:fldChar w:fldCharType="separate"/>
      </w:r>
      <w:r>
        <w:t>154</w:t>
      </w:r>
      <w:r>
        <w:fldChar w:fldCharType="end"/>
      </w:r>
    </w:p>
    <w:p w14:paraId="4C724604" w14:textId="240A038D" w:rsidR="00C769EF" w:rsidRDefault="00C769EF">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_Toc164781536 \h </w:instrText>
      </w:r>
      <w:r>
        <w:fldChar w:fldCharType="separate"/>
      </w:r>
      <w:r>
        <w:t>154</w:t>
      </w:r>
      <w:r>
        <w:fldChar w:fldCharType="end"/>
      </w:r>
    </w:p>
    <w:p w14:paraId="56F4DBF6" w14:textId="1F761CEB" w:rsidR="00C769EF" w:rsidRDefault="00C769EF">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_Toc164781537 \h </w:instrText>
      </w:r>
      <w:r>
        <w:fldChar w:fldCharType="separate"/>
      </w:r>
      <w:r>
        <w:t>154</w:t>
      </w:r>
      <w:r>
        <w:fldChar w:fldCharType="end"/>
      </w:r>
    </w:p>
    <w:p w14:paraId="0AA75917" w14:textId="2989FCA4"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6.47.2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_Toc164781538 \h </w:instrText>
      </w:r>
      <w:r>
        <w:fldChar w:fldCharType="separate"/>
      </w:r>
      <w:r>
        <w:t>154</w:t>
      </w:r>
      <w:r>
        <w:fldChar w:fldCharType="end"/>
      </w:r>
    </w:p>
    <w:p w14:paraId="51119056" w14:textId="50605FB7" w:rsidR="00C769EF" w:rsidRDefault="00C769EF">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_Toc164781539 \h </w:instrText>
      </w:r>
      <w:r>
        <w:fldChar w:fldCharType="separate"/>
      </w:r>
      <w:r>
        <w:t>154</w:t>
      </w:r>
      <w:r>
        <w:fldChar w:fldCharType="end"/>
      </w:r>
    </w:p>
    <w:p w14:paraId="29DB09F0" w14:textId="4FE60559" w:rsidR="00C769EF" w:rsidRDefault="00C769EF">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_Toc164781540 \h </w:instrText>
      </w:r>
      <w:r>
        <w:fldChar w:fldCharType="separate"/>
      </w:r>
      <w:r>
        <w:t>155</w:t>
      </w:r>
      <w:r>
        <w:fldChar w:fldCharType="end"/>
      </w:r>
    </w:p>
    <w:p w14:paraId="5318F5BB" w14:textId="609FF0DA" w:rsidR="00C769EF" w:rsidRDefault="00C769EF">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_Toc164781541 \h </w:instrText>
      </w:r>
      <w:r>
        <w:fldChar w:fldCharType="separate"/>
      </w:r>
      <w:r>
        <w:t>155</w:t>
      </w:r>
      <w:r>
        <w:fldChar w:fldCharType="end"/>
      </w:r>
    </w:p>
    <w:p w14:paraId="7F97F3F3" w14:textId="370B972B" w:rsidR="00C769EF" w:rsidRDefault="00C769EF">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_Toc164781542 \h </w:instrText>
      </w:r>
      <w:r>
        <w:fldChar w:fldCharType="separate"/>
      </w:r>
      <w:r>
        <w:t>155</w:t>
      </w:r>
      <w:r>
        <w:fldChar w:fldCharType="end"/>
      </w:r>
    </w:p>
    <w:p w14:paraId="0376BC80" w14:textId="70BCD56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6.48.2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_Toc164781543 \h </w:instrText>
      </w:r>
      <w:r>
        <w:fldChar w:fldCharType="separate"/>
      </w:r>
      <w:r>
        <w:t>155</w:t>
      </w:r>
      <w:r>
        <w:fldChar w:fldCharType="end"/>
      </w:r>
    </w:p>
    <w:p w14:paraId="7D2A1A7E" w14:textId="1100274B" w:rsidR="00C769EF" w:rsidRDefault="00C769EF">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_Toc164781544 \h </w:instrText>
      </w:r>
      <w:r>
        <w:fldChar w:fldCharType="separate"/>
      </w:r>
      <w:r>
        <w:t>155</w:t>
      </w:r>
      <w:r>
        <w:fldChar w:fldCharType="end"/>
      </w:r>
    </w:p>
    <w:p w14:paraId="5347431E" w14:textId="3ACF9DEB" w:rsidR="00C769EF" w:rsidRDefault="00C769EF">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_Toc164781545 \h </w:instrText>
      </w:r>
      <w:r>
        <w:fldChar w:fldCharType="separate"/>
      </w:r>
      <w:r>
        <w:t>156</w:t>
      </w:r>
      <w:r>
        <w:fldChar w:fldCharType="end"/>
      </w:r>
    </w:p>
    <w:p w14:paraId="6FE6ACBD" w14:textId="20CEE923" w:rsidR="00C769EF" w:rsidRDefault="00C769EF">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_Toc164781546 \h </w:instrText>
      </w:r>
      <w:r>
        <w:fldChar w:fldCharType="separate"/>
      </w:r>
      <w:r>
        <w:t>157</w:t>
      </w:r>
      <w:r>
        <w:fldChar w:fldCharType="end"/>
      </w:r>
    </w:p>
    <w:p w14:paraId="7F7DBC80" w14:textId="2160E39D" w:rsidR="00C769EF" w:rsidRDefault="00C769EF">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_Toc164781547 \h </w:instrText>
      </w:r>
      <w:r>
        <w:fldChar w:fldCharType="separate"/>
      </w:r>
      <w:r>
        <w:t>157</w:t>
      </w:r>
      <w:r>
        <w:fldChar w:fldCharType="end"/>
      </w:r>
    </w:p>
    <w:p w14:paraId="15B585CB" w14:textId="15B6DDD6"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6.49.2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_Toc164781548 \h </w:instrText>
      </w:r>
      <w:r>
        <w:fldChar w:fldCharType="separate"/>
      </w:r>
      <w:r>
        <w:t>157</w:t>
      </w:r>
      <w:r>
        <w:fldChar w:fldCharType="end"/>
      </w:r>
    </w:p>
    <w:p w14:paraId="6FDA89FF" w14:textId="24E9EE2C" w:rsidR="00C769EF" w:rsidRDefault="00C769EF">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_Toc164781549 \h </w:instrText>
      </w:r>
      <w:r>
        <w:fldChar w:fldCharType="separate"/>
      </w:r>
      <w:r>
        <w:t>157</w:t>
      </w:r>
      <w:r>
        <w:fldChar w:fldCharType="end"/>
      </w:r>
    </w:p>
    <w:p w14:paraId="2DECDFE4" w14:textId="62B8780B" w:rsidR="00C769EF" w:rsidRDefault="00C769EF">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_Toc164781550 \h </w:instrText>
      </w:r>
      <w:r>
        <w:fldChar w:fldCharType="separate"/>
      </w:r>
      <w:r>
        <w:t>158</w:t>
      </w:r>
      <w:r>
        <w:fldChar w:fldCharType="end"/>
      </w:r>
    </w:p>
    <w:p w14:paraId="7356092A" w14:textId="7791E26F" w:rsidR="00C769EF" w:rsidRDefault="00C769EF">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_Toc164781551 \h </w:instrText>
      </w:r>
      <w:r>
        <w:fldChar w:fldCharType="separate"/>
      </w:r>
      <w:r>
        <w:t>158</w:t>
      </w:r>
      <w:r>
        <w:fldChar w:fldCharType="end"/>
      </w:r>
    </w:p>
    <w:p w14:paraId="46AA7A35" w14:textId="7DC17335" w:rsidR="00C769EF" w:rsidRDefault="00C769EF">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_Toc164781552 \h </w:instrText>
      </w:r>
      <w:r>
        <w:fldChar w:fldCharType="separate"/>
      </w:r>
      <w:r>
        <w:t>158</w:t>
      </w:r>
      <w:r>
        <w:fldChar w:fldCharType="end"/>
      </w:r>
    </w:p>
    <w:p w14:paraId="151F171A" w14:textId="6A9AA8A2"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_Toc164781553 \h </w:instrText>
      </w:r>
      <w:r>
        <w:fldChar w:fldCharType="separate"/>
      </w:r>
      <w:r>
        <w:t>159</w:t>
      </w:r>
      <w:r>
        <w:fldChar w:fldCharType="end"/>
      </w:r>
    </w:p>
    <w:p w14:paraId="64C5FDBC" w14:textId="11204C3E" w:rsidR="00C769EF" w:rsidRDefault="00C769EF">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_Toc164781554 \h </w:instrText>
      </w:r>
      <w:r>
        <w:fldChar w:fldCharType="separate"/>
      </w:r>
      <w:r>
        <w:t>159</w:t>
      </w:r>
      <w:r>
        <w:fldChar w:fldCharType="end"/>
      </w:r>
    </w:p>
    <w:p w14:paraId="1AA40578" w14:textId="3464F6CB" w:rsidR="00C769EF" w:rsidRDefault="00C769EF">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_Toc164781555 \h </w:instrText>
      </w:r>
      <w:r>
        <w:fldChar w:fldCharType="separate"/>
      </w:r>
      <w:r>
        <w:t>160</w:t>
      </w:r>
      <w:r>
        <w:fldChar w:fldCharType="end"/>
      </w:r>
    </w:p>
    <w:p w14:paraId="21727CDA" w14:textId="74F9C621" w:rsidR="00C769EF" w:rsidRDefault="00C769EF">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_Toc164781556 \h </w:instrText>
      </w:r>
      <w:r>
        <w:fldChar w:fldCharType="separate"/>
      </w:r>
      <w:r>
        <w:t>160</w:t>
      </w:r>
      <w:r>
        <w:fldChar w:fldCharType="end"/>
      </w:r>
    </w:p>
    <w:p w14:paraId="402C69C6" w14:textId="08D7B795" w:rsidR="00C769EF" w:rsidRDefault="00C769EF">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_Toc164781557 \h </w:instrText>
      </w:r>
      <w:r>
        <w:fldChar w:fldCharType="separate"/>
      </w:r>
      <w:r>
        <w:t>160</w:t>
      </w:r>
      <w:r>
        <w:fldChar w:fldCharType="end"/>
      </w:r>
    </w:p>
    <w:p w14:paraId="02E29BB6" w14:textId="1B3A3F6C" w:rsidR="00C769EF" w:rsidRDefault="00C769EF">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_Toc164781558 \h </w:instrText>
      </w:r>
      <w:r>
        <w:fldChar w:fldCharType="separate"/>
      </w:r>
      <w:r>
        <w:t>160</w:t>
      </w:r>
      <w:r>
        <w:fldChar w:fldCharType="end"/>
      </w:r>
    </w:p>
    <w:p w14:paraId="4A7C533C" w14:textId="30A8A0F2" w:rsidR="00C769EF" w:rsidRDefault="00C769EF">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_Toc164781559 \h </w:instrText>
      </w:r>
      <w:r>
        <w:fldChar w:fldCharType="separate"/>
      </w:r>
      <w:r>
        <w:t>160</w:t>
      </w:r>
      <w:r>
        <w:fldChar w:fldCharType="end"/>
      </w:r>
    </w:p>
    <w:p w14:paraId="1E91EE88" w14:textId="1826CC3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6.51.4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_Toc164781560 \h </w:instrText>
      </w:r>
      <w:r>
        <w:fldChar w:fldCharType="separate"/>
      </w:r>
      <w:r>
        <w:t>161</w:t>
      </w:r>
      <w:r>
        <w:fldChar w:fldCharType="end"/>
      </w:r>
    </w:p>
    <w:p w14:paraId="5F7897B1" w14:textId="605116CF" w:rsidR="00C769EF" w:rsidRDefault="00C769EF">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_Toc164781561 \h </w:instrText>
      </w:r>
      <w:r>
        <w:fldChar w:fldCharType="separate"/>
      </w:r>
      <w:r>
        <w:t>161</w:t>
      </w:r>
      <w:r>
        <w:fldChar w:fldCharType="end"/>
      </w:r>
    </w:p>
    <w:p w14:paraId="30605BA9" w14:textId="35473A8B" w:rsidR="00C769EF" w:rsidRDefault="00C769EF">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_Toc164781562 \h </w:instrText>
      </w:r>
      <w:r>
        <w:fldChar w:fldCharType="separate"/>
      </w:r>
      <w:r>
        <w:t>161</w:t>
      </w:r>
      <w:r>
        <w:fldChar w:fldCharType="end"/>
      </w:r>
    </w:p>
    <w:p w14:paraId="7BA92D9F" w14:textId="58E9E367" w:rsidR="00C769EF" w:rsidRDefault="00C769EF">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_Toc164781563 \h </w:instrText>
      </w:r>
      <w:r>
        <w:fldChar w:fldCharType="separate"/>
      </w:r>
      <w:r>
        <w:t>161</w:t>
      </w:r>
      <w:r>
        <w:fldChar w:fldCharType="end"/>
      </w:r>
    </w:p>
    <w:p w14:paraId="244814B0" w14:textId="666F9EBB" w:rsidR="00C769EF" w:rsidRDefault="00C769EF">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_Toc164781564 \h </w:instrText>
      </w:r>
      <w:r>
        <w:fldChar w:fldCharType="separate"/>
      </w:r>
      <w:r>
        <w:t>161</w:t>
      </w:r>
      <w:r>
        <w:fldChar w:fldCharType="end"/>
      </w:r>
    </w:p>
    <w:p w14:paraId="7C4E7B60" w14:textId="3D400ABE"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6.52.4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_Toc164781565 \h </w:instrText>
      </w:r>
      <w:r>
        <w:fldChar w:fldCharType="separate"/>
      </w:r>
      <w:r>
        <w:t>162</w:t>
      </w:r>
      <w:r>
        <w:fldChar w:fldCharType="end"/>
      </w:r>
    </w:p>
    <w:p w14:paraId="69E0111A" w14:textId="706FB2B2" w:rsidR="00C769EF" w:rsidRDefault="00C769EF">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_Toc164781566 \h </w:instrText>
      </w:r>
      <w:r>
        <w:fldChar w:fldCharType="separate"/>
      </w:r>
      <w:r>
        <w:t>162</w:t>
      </w:r>
      <w:r>
        <w:fldChar w:fldCharType="end"/>
      </w:r>
    </w:p>
    <w:p w14:paraId="53FCFCC5" w14:textId="5C608279" w:rsidR="00C769EF" w:rsidRDefault="00C769EF">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_Toc164781567 \h </w:instrText>
      </w:r>
      <w:r>
        <w:fldChar w:fldCharType="separate"/>
      </w:r>
      <w:r>
        <w:t>162</w:t>
      </w:r>
      <w:r>
        <w:fldChar w:fldCharType="end"/>
      </w:r>
    </w:p>
    <w:p w14:paraId="2B79E1BE" w14:textId="1BAA9236" w:rsidR="00C769EF" w:rsidRDefault="00C769EF">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_Toc164781568 \h </w:instrText>
      </w:r>
      <w:r>
        <w:fldChar w:fldCharType="separate"/>
      </w:r>
      <w:r>
        <w:t>162</w:t>
      </w:r>
      <w:r>
        <w:fldChar w:fldCharType="end"/>
      </w:r>
    </w:p>
    <w:p w14:paraId="7DD5F722" w14:textId="4ABE8C8B" w:rsidR="00C769EF" w:rsidRDefault="00C769EF">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_Toc164781569 \h </w:instrText>
      </w:r>
      <w:r>
        <w:fldChar w:fldCharType="separate"/>
      </w:r>
      <w:r>
        <w:t>163</w:t>
      </w:r>
      <w:r>
        <w:fldChar w:fldCharType="end"/>
      </w:r>
    </w:p>
    <w:p w14:paraId="1476CDA3" w14:textId="1F9EB9DA"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6.53.4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_Toc164781570 \h </w:instrText>
      </w:r>
      <w:r>
        <w:fldChar w:fldCharType="separate"/>
      </w:r>
      <w:r>
        <w:t>163</w:t>
      </w:r>
      <w:r>
        <w:fldChar w:fldCharType="end"/>
      </w:r>
    </w:p>
    <w:p w14:paraId="2CBBAA7A" w14:textId="50607D27" w:rsidR="00C769EF" w:rsidRDefault="00C769EF">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_Toc164781571 \h </w:instrText>
      </w:r>
      <w:r>
        <w:fldChar w:fldCharType="separate"/>
      </w:r>
      <w:r>
        <w:t>163</w:t>
      </w:r>
      <w:r>
        <w:fldChar w:fldCharType="end"/>
      </w:r>
    </w:p>
    <w:p w14:paraId="3687D001" w14:textId="0F32D181" w:rsidR="00C769EF" w:rsidRDefault="00C769EF">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_Toc164781572 \h </w:instrText>
      </w:r>
      <w:r>
        <w:fldChar w:fldCharType="separate"/>
      </w:r>
      <w:r>
        <w:t>163</w:t>
      </w:r>
      <w:r>
        <w:fldChar w:fldCharType="end"/>
      </w:r>
    </w:p>
    <w:p w14:paraId="13438D5C" w14:textId="4737AA5E" w:rsidR="00C769EF" w:rsidRDefault="00C769EF">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_Toc164781573 \h </w:instrText>
      </w:r>
      <w:r>
        <w:fldChar w:fldCharType="separate"/>
      </w:r>
      <w:r>
        <w:t>164</w:t>
      </w:r>
      <w:r>
        <w:fldChar w:fldCharType="end"/>
      </w:r>
    </w:p>
    <w:p w14:paraId="2192B17B" w14:textId="5B7E0668" w:rsidR="00C769EF" w:rsidRDefault="00C769EF">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_Toc164781574 \h </w:instrText>
      </w:r>
      <w:r>
        <w:fldChar w:fldCharType="separate"/>
      </w:r>
      <w:r>
        <w:t>164</w:t>
      </w:r>
      <w:r>
        <w:fldChar w:fldCharType="end"/>
      </w:r>
    </w:p>
    <w:p w14:paraId="13AF71DC" w14:textId="47E5111F"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6.54.4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_Toc164781575 \h </w:instrText>
      </w:r>
      <w:r>
        <w:fldChar w:fldCharType="separate"/>
      </w:r>
      <w:r>
        <w:t>165</w:t>
      </w:r>
      <w:r>
        <w:fldChar w:fldCharType="end"/>
      </w:r>
    </w:p>
    <w:p w14:paraId="4CAFC4E9" w14:textId="68AF9F46" w:rsidR="00C769EF" w:rsidRDefault="00C769EF">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_Toc164781576 \h </w:instrText>
      </w:r>
      <w:r>
        <w:fldChar w:fldCharType="separate"/>
      </w:r>
      <w:r>
        <w:t>165</w:t>
      </w:r>
      <w:r>
        <w:fldChar w:fldCharType="end"/>
      </w:r>
    </w:p>
    <w:p w14:paraId="0E21FD22" w14:textId="49B8C0EE" w:rsidR="00C769EF" w:rsidRDefault="00C769EF">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_Toc164781577 \h </w:instrText>
      </w:r>
      <w:r>
        <w:fldChar w:fldCharType="separate"/>
      </w:r>
      <w:r>
        <w:t>165</w:t>
      </w:r>
      <w:r>
        <w:fldChar w:fldCharType="end"/>
      </w:r>
    </w:p>
    <w:p w14:paraId="48F8B6B3" w14:textId="613A4FA8" w:rsidR="00C769EF" w:rsidRDefault="00C769EF">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_Toc164781578 \h </w:instrText>
      </w:r>
      <w:r>
        <w:fldChar w:fldCharType="separate"/>
      </w:r>
      <w:r>
        <w:t>166</w:t>
      </w:r>
      <w:r>
        <w:fldChar w:fldCharType="end"/>
      </w:r>
    </w:p>
    <w:p w14:paraId="0885D775" w14:textId="400C398F" w:rsidR="00C769EF" w:rsidRDefault="00C769EF">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_Toc164781579 \h </w:instrText>
      </w:r>
      <w:r>
        <w:fldChar w:fldCharType="separate"/>
      </w:r>
      <w:r>
        <w:t>166</w:t>
      </w:r>
      <w:r>
        <w:fldChar w:fldCharType="end"/>
      </w:r>
    </w:p>
    <w:p w14:paraId="11A76299" w14:textId="481FF649" w:rsidR="00C769EF" w:rsidRDefault="00C769EF">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_Toc164781580 \h </w:instrText>
      </w:r>
      <w:r>
        <w:fldChar w:fldCharType="separate"/>
      </w:r>
      <w:r>
        <w:t>167</w:t>
      </w:r>
      <w:r>
        <w:fldChar w:fldCharType="end"/>
      </w:r>
    </w:p>
    <w:p w14:paraId="5D7E38CF" w14:textId="190AD422" w:rsidR="00C769EF" w:rsidRDefault="00C769EF">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_Toc164781581 \h </w:instrText>
      </w:r>
      <w:r>
        <w:fldChar w:fldCharType="separate"/>
      </w:r>
      <w:r>
        <w:t>167</w:t>
      </w:r>
      <w:r>
        <w:fldChar w:fldCharType="end"/>
      </w:r>
    </w:p>
    <w:p w14:paraId="4E564400" w14:textId="613EB05B" w:rsidR="00C769EF" w:rsidRDefault="00C769EF">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_Toc164781582 \h </w:instrText>
      </w:r>
      <w:r>
        <w:fldChar w:fldCharType="separate"/>
      </w:r>
      <w:r>
        <w:t>167</w:t>
      </w:r>
      <w:r>
        <w:fldChar w:fldCharType="end"/>
      </w:r>
    </w:p>
    <w:p w14:paraId="5E7B95EE" w14:textId="561CC096" w:rsidR="00C769EF" w:rsidRDefault="00C769EF">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_Toc164781583 \h </w:instrText>
      </w:r>
      <w:r>
        <w:fldChar w:fldCharType="separate"/>
      </w:r>
      <w:r>
        <w:t>167</w:t>
      </w:r>
      <w:r>
        <w:fldChar w:fldCharType="end"/>
      </w:r>
    </w:p>
    <w:p w14:paraId="4633B4CF" w14:textId="7B9C811C" w:rsidR="00C769EF" w:rsidRDefault="00C769EF">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_Toc164781584 \h </w:instrText>
      </w:r>
      <w:r>
        <w:fldChar w:fldCharType="separate"/>
      </w:r>
      <w:r>
        <w:t>168</w:t>
      </w:r>
      <w:r>
        <w:fldChar w:fldCharType="end"/>
      </w:r>
    </w:p>
    <w:p w14:paraId="48AC51E0" w14:textId="675C90B3"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6.56.4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_Toc164781585 \h </w:instrText>
      </w:r>
      <w:r>
        <w:fldChar w:fldCharType="separate"/>
      </w:r>
      <w:r>
        <w:t>168</w:t>
      </w:r>
      <w:r>
        <w:fldChar w:fldCharType="end"/>
      </w:r>
    </w:p>
    <w:p w14:paraId="15CDCEB3" w14:textId="549DFF69" w:rsidR="00C769EF" w:rsidRDefault="00C769EF">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_Toc164781586 \h </w:instrText>
      </w:r>
      <w:r>
        <w:fldChar w:fldCharType="separate"/>
      </w:r>
      <w:r>
        <w:t>168</w:t>
      </w:r>
      <w:r>
        <w:fldChar w:fldCharType="end"/>
      </w:r>
    </w:p>
    <w:p w14:paraId="137F7814" w14:textId="268FECCA" w:rsidR="00C769EF" w:rsidRDefault="00C769EF">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_Toc164781587 \h </w:instrText>
      </w:r>
      <w:r>
        <w:fldChar w:fldCharType="separate"/>
      </w:r>
      <w:r>
        <w:t>168</w:t>
      </w:r>
      <w:r>
        <w:fldChar w:fldCharType="end"/>
      </w:r>
    </w:p>
    <w:p w14:paraId="1C2E62F2" w14:textId="6F5902F6" w:rsidR="00C769EF" w:rsidRDefault="00C769EF">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_Toc164781588 \h </w:instrText>
      </w:r>
      <w:r>
        <w:fldChar w:fldCharType="separate"/>
      </w:r>
      <w:r>
        <w:t>169</w:t>
      </w:r>
      <w:r>
        <w:fldChar w:fldCharType="end"/>
      </w:r>
    </w:p>
    <w:p w14:paraId="3A96A2EC" w14:textId="6415BACC" w:rsidR="00C769EF" w:rsidRDefault="00C769EF">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_Toc164781589 \h </w:instrText>
      </w:r>
      <w:r>
        <w:fldChar w:fldCharType="separate"/>
      </w:r>
      <w:r>
        <w:t>169</w:t>
      </w:r>
      <w:r>
        <w:fldChar w:fldCharType="end"/>
      </w:r>
    </w:p>
    <w:p w14:paraId="3FF51CBD" w14:textId="5D79174D"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6.57.4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_Toc164781590 \h </w:instrText>
      </w:r>
      <w:r>
        <w:fldChar w:fldCharType="separate"/>
      </w:r>
      <w:r>
        <w:t>169</w:t>
      </w:r>
      <w:r>
        <w:fldChar w:fldCharType="end"/>
      </w:r>
    </w:p>
    <w:p w14:paraId="395C52CE" w14:textId="335EC7C5" w:rsidR="00C769EF" w:rsidRDefault="00C769EF">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_Toc164781591 \h </w:instrText>
      </w:r>
      <w:r>
        <w:fldChar w:fldCharType="separate"/>
      </w:r>
      <w:r>
        <w:t>170</w:t>
      </w:r>
      <w:r>
        <w:fldChar w:fldCharType="end"/>
      </w:r>
    </w:p>
    <w:p w14:paraId="25E18201" w14:textId="40E27B5D" w:rsidR="00C769EF" w:rsidRDefault="00C769EF">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_Toc164781592 \h </w:instrText>
      </w:r>
      <w:r>
        <w:fldChar w:fldCharType="separate"/>
      </w:r>
      <w:r>
        <w:t>170</w:t>
      </w:r>
      <w:r>
        <w:fldChar w:fldCharType="end"/>
      </w:r>
    </w:p>
    <w:p w14:paraId="574519AF" w14:textId="0AA263AC" w:rsidR="00C769EF" w:rsidRDefault="00C769EF">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F45D92">
        <w:rPr>
          <w:lang w:val="en-US" w:eastAsia="zh-CN"/>
        </w:rPr>
        <w:t>Maximum output power</w:t>
      </w:r>
      <w:r>
        <w:tab/>
      </w:r>
      <w:r>
        <w:fldChar w:fldCharType="begin"/>
      </w:r>
      <w:r>
        <w:instrText xml:space="preserve"> PAGEREF _Toc164781593 \h </w:instrText>
      </w:r>
      <w:r>
        <w:fldChar w:fldCharType="separate"/>
      </w:r>
      <w:r>
        <w:t>170</w:t>
      </w:r>
      <w:r>
        <w:fldChar w:fldCharType="end"/>
      </w:r>
    </w:p>
    <w:p w14:paraId="10F726B1" w14:textId="59728CD7" w:rsidR="00C769EF" w:rsidRDefault="00C769EF">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_Toc164781594 \h </w:instrText>
      </w:r>
      <w:r>
        <w:fldChar w:fldCharType="separate"/>
      </w:r>
      <w:r>
        <w:t>170</w:t>
      </w:r>
      <w:r>
        <w:fldChar w:fldCharType="end"/>
      </w:r>
    </w:p>
    <w:p w14:paraId="74941F27" w14:textId="7ABA98E9" w:rsidR="00C769EF" w:rsidRDefault="00C769EF">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_Toc164781595 \h </w:instrText>
      </w:r>
      <w:r>
        <w:fldChar w:fldCharType="separate"/>
      </w:r>
      <w:r>
        <w:t>171</w:t>
      </w:r>
      <w:r>
        <w:fldChar w:fldCharType="end"/>
      </w:r>
    </w:p>
    <w:p w14:paraId="717C069D" w14:textId="4F3B5FED" w:rsidR="00C769EF" w:rsidRDefault="00C769EF">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_Toc164781596 \h </w:instrText>
      </w:r>
      <w:r>
        <w:fldChar w:fldCharType="separate"/>
      </w:r>
      <w:r>
        <w:t>171</w:t>
      </w:r>
      <w:r>
        <w:fldChar w:fldCharType="end"/>
      </w:r>
    </w:p>
    <w:p w14:paraId="3E16A128" w14:textId="49C1BD59" w:rsidR="00C769EF" w:rsidRDefault="00C769EF">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_Toc164781597 \h </w:instrText>
      </w:r>
      <w:r>
        <w:fldChar w:fldCharType="separate"/>
      </w:r>
      <w:r>
        <w:t>171</w:t>
      </w:r>
      <w:r>
        <w:fldChar w:fldCharType="end"/>
      </w:r>
    </w:p>
    <w:p w14:paraId="05315992" w14:textId="768D9B88"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6.59.2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_Toc164781598 \h </w:instrText>
      </w:r>
      <w:r>
        <w:fldChar w:fldCharType="separate"/>
      </w:r>
      <w:r>
        <w:t>172</w:t>
      </w:r>
      <w:r>
        <w:fldChar w:fldCharType="end"/>
      </w:r>
    </w:p>
    <w:p w14:paraId="5145E7F1" w14:textId="398BA9B7" w:rsidR="00C769EF" w:rsidRDefault="00C769EF">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_Toc164781599 \h </w:instrText>
      </w:r>
      <w:r>
        <w:fldChar w:fldCharType="separate"/>
      </w:r>
      <w:r>
        <w:t>172</w:t>
      </w:r>
      <w:r>
        <w:fldChar w:fldCharType="end"/>
      </w:r>
    </w:p>
    <w:p w14:paraId="01DFE158" w14:textId="15C2DDBB" w:rsidR="00C769EF" w:rsidRDefault="00C769EF">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_Toc164781600 \h </w:instrText>
      </w:r>
      <w:r>
        <w:fldChar w:fldCharType="separate"/>
      </w:r>
      <w:r>
        <w:t>172</w:t>
      </w:r>
      <w:r>
        <w:fldChar w:fldCharType="end"/>
      </w:r>
    </w:p>
    <w:p w14:paraId="04D4A9D1" w14:textId="27212AB3" w:rsidR="00C769EF" w:rsidRDefault="00C769EF">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_Toc164781601 \h </w:instrText>
      </w:r>
      <w:r>
        <w:fldChar w:fldCharType="separate"/>
      </w:r>
      <w:r>
        <w:t>172</w:t>
      </w:r>
      <w:r>
        <w:fldChar w:fldCharType="end"/>
      </w:r>
    </w:p>
    <w:p w14:paraId="6D8356EC" w14:textId="565A076D" w:rsidR="00C769EF" w:rsidRDefault="00C769EF">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_Toc164781602 \h </w:instrText>
      </w:r>
      <w:r>
        <w:fldChar w:fldCharType="separate"/>
      </w:r>
      <w:r>
        <w:t>172</w:t>
      </w:r>
      <w:r>
        <w:fldChar w:fldCharType="end"/>
      </w:r>
    </w:p>
    <w:p w14:paraId="62AA7BB5" w14:textId="7652931A"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6.60.2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_Toc164781603 \h </w:instrText>
      </w:r>
      <w:r>
        <w:fldChar w:fldCharType="separate"/>
      </w:r>
      <w:r>
        <w:t>172</w:t>
      </w:r>
      <w:r>
        <w:fldChar w:fldCharType="end"/>
      </w:r>
    </w:p>
    <w:p w14:paraId="4158B388" w14:textId="4FAF594D" w:rsidR="00C769EF" w:rsidRDefault="00C769EF">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_Toc164781604 \h </w:instrText>
      </w:r>
      <w:r>
        <w:fldChar w:fldCharType="separate"/>
      </w:r>
      <w:r>
        <w:t>173</w:t>
      </w:r>
      <w:r>
        <w:fldChar w:fldCharType="end"/>
      </w:r>
    </w:p>
    <w:p w14:paraId="02EC4E03" w14:textId="578458C0" w:rsidR="00C769EF" w:rsidRDefault="00C769EF">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_Toc164781605 \h </w:instrText>
      </w:r>
      <w:r>
        <w:fldChar w:fldCharType="separate"/>
      </w:r>
      <w:r>
        <w:t>174</w:t>
      </w:r>
      <w:r>
        <w:fldChar w:fldCharType="end"/>
      </w:r>
    </w:p>
    <w:p w14:paraId="3E798841" w14:textId="2A7CFD19" w:rsidR="00C769EF" w:rsidRDefault="00C769EF">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_Toc164781606 \h </w:instrText>
      </w:r>
      <w:r>
        <w:fldChar w:fldCharType="separate"/>
      </w:r>
      <w:r>
        <w:t>174</w:t>
      </w:r>
      <w:r>
        <w:fldChar w:fldCharType="end"/>
      </w:r>
    </w:p>
    <w:p w14:paraId="576D042D" w14:textId="4972CC65" w:rsidR="00C769EF" w:rsidRDefault="00C769EF">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_Toc164781607 \h </w:instrText>
      </w:r>
      <w:r>
        <w:fldChar w:fldCharType="separate"/>
      </w:r>
      <w:r>
        <w:t>174</w:t>
      </w:r>
      <w:r>
        <w:fldChar w:fldCharType="end"/>
      </w:r>
    </w:p>
    <w:p w14:paraId="0C4605AC" w14:textId="31BC78C9"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6.61.2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_Toc164781608 \h </w:instrText>
      </w:r>
      <w:r>
        <w:fldChar w:fldCharType="separate"/>
      </w:r>
      <w:r>
        <w:t>174</w:t>
      </w:r>
      <w:r>
        <w:fldChar w:fldCharType="end"/>
      </w:r>
    </w:p>
    <w:p w14:paraId="75544A5C" w14:textId="14721631" w:rsidR="00C769EF" w:rsidRDefault="00C769EF">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_Toc164781609 \h </w:instrText>
      </w:r>
      <w:r>
        <w:fldChar w:fldCharType="separate"/>
      </w:r>
      <w:r>
        <w:t>174</w:t>
      </w:r>
      <w:r>
        <w:fldChar w:fldCharType="end"/>
      </w:r>
    </w:p>
    <w:p w14:paraId="3DB59213" w14:textId="16870677" w:rsidR="00C769EF" w:rsidRDefault="00C769EF">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_Toc164781610 \h </w:instrText>
      </w:r>
      <w:r>
        <w:fldChar w:fldCharType="separate"/>
      </w:r>
      <w:r>
        <w:t>175</w:t>
      </w:r>
      <w:r>
        <w:fldChar w:fldCharType="end"/>
      </w:r>
    </w:p>
    <w:p w14:paraId="79B1B70B" w14:textId="03852A29" w:rsidR="00C769EF" w:rsidRDefault="00C769EF">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_Toc164781611 \h </w:instrText>
      </w:r>
      <w:r>
        <w:fldChar w:fldCharType="separate"/>
      </w:r>
      <w:r>
        <w:t>176</w:t>
      </w:r>
      <w:r>
        <w:fldChar w:fldCharType="end"/>
      </w:r>
    </w:p>
    <w:p w14:paraId="31C82086" w14:textId="7DF4B845" w:rsidR="00C769EF" w:rsidRDefault="00C769EF">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_Toc164781612 \h </w:instrText>
      </w:r>
      <w:r>
        <w:fldChar w:fldCharType="separate"/>
      </w:r>
      <w:r>
        <w:t>176</w:t>
      </w:r>
      <w:r>
        <w:fldChar w:fldCharType="end"/>
      </w:r>
    </w:p>
    <w:p w14:paraId="65949483" w14:textId="4542E90F"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6.62.2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_Toc164781613 \h </w:instrText>
      </w:r>
      <w:r>
        <w:fldChar w:fldCharType="separate"/>
      </w:r>
      <w:r>
        <w:t>176</w:t>
      </w:r>
      <w:r>
        <w:fldChar w:fldCharType="end"/>
      </w:r>
    </w:p>
    <w:p w14:paraId="10124BA5" w14:textId="65409001" w:rsidR="00C769EF" w:rsidRDefault="00C769EF">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_Toc164781614 \h </w:instrText>
      </w:r>
      <w:r>
        <w:fldChar w:fldCharType="separate"/>
      </w:r>
      <w:r>
        <w:t>176</w:t>
      </w:r>
      <w:r>
        <w:fldChar w:fldCharType="end"/>
      </w:r>
    </w:p>
    <w:p w14:paraId="28ECBB8E" w14:textId="26AD71E5" w:rsidR="00C769EF" w:rsidRDefault="00C769EF">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_Toc164781615 \h </w:instrText>
      </w:r>
      <w:r>
        <w:fldChar w:fldCharType="separate"/>
      </w:r>
      <w:r>
        <w:t>177</w:t>
      </w:r>
      <w:r>
        <w:fldChar w:fldCharType="end"/>
      </w:r>
    </w:p>
    <w:p w14:paraId="1CE3FC6C" w14:textId="507F505B" w:rsidR="00C769EF" w:rsidRDefault="00C769EF">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_Toc164781616 \h </w:instrText>
      </w:r>
      <w:r>
        <w:fldChar w:fldCharType="separate"/>
      </w:r>
      <w:r>
        <w:t>177</w:t>
      </w:r>
      <w:r>
        <w:fldChar w:fldCharType="end"/>
      </w:r>
    </w:p>
    <w:p w14:paraId="715779CC" w14:textId="170F1884" w:rsidR="00C769EF" w:rsidRDefault="00C769EF">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_Toc164781617 \h </w:instrText>
      </w:r>
      <w:r>
        <w:fldChar w:fldCharType="separate"/>
      </w:r>
      <w:r>
        <w:t>177</w:t>
      </w:r>
      <w:r>
        <w:fldChar w:fldCharType="end"/>
      </w:r>
    </w:p>
    <w:p w14:paraId="43E87AA6" w14:textId="6647D06E"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7.x.1</w:t>
      </w:r>
      <w:r>
        <w:rPr>
          <w:rFonts w:asciiTheme="minorHAnsi" w:eastAsiaTheme="minorEastAsia" w:hAnsiTheme="minorHAnsi" w:cstheme="minorBidi"/>
          <w:sz w:val="22"/>
          <w:szCs w:val="22"/>
          <w:lang w:eastAsia="zh-CN"/>
        </w:rPr>
        <w:tab/>
      </w:r>
      <w:r w:rsidRPr="00F45D92">
        <w:rPr>
          <w:rFonts w:cs="Arial"/>
          <w:lang w:eastAsia="zh-CN"/>
        </w:rPr>
        <w:t>Configurations</w:t>
      </w:r>
      <w:r>
        <w:tab/>
      </w:r>
      <w:r>
        <w:fldChar w:fldCharType="begin"/>
      </w:r>
      <w:r>
        <w:instrText xml:space="preserve"> PAGEREF _Toc164781618 \h </w:instrText>
      </w:r>
      <w:r>
        <w:fldChar w:fldCharType="separate"/>
      </w:r>
      <w:r>
        <w:t>177</w:t>
      </w:r>
      <w:r>
        <w:fldChar w:fldCharType="end"/>
      </w:r>
    </w:p>
    <w:p w14:paraId="48B60FBD" w14:textId="1D3AFDA1" w:rsidR="00C769EF" w:rsidRDefault="00C769EF">
      <w:pPr>
        <w:pStyle w:val="TOC3"/>
        <w:rPr>
          <w:rFonts w:asciiTheme="minorHAnsi" w:eastAsiaTheme="minorEastAsia" w:hAnsiTheme="minorHAnsi" w:cstheme="minorBidi"/>
          <w:sz w:val="22"/>
          <w:szCs w:val="22"/>
          <w:lang w:eastAsia="zh-CN"/>
        </w:rPr>
      </w:pPr>
      <w:r w:rsidRPr="00F45D92">
        <w:rPr>
          <w:rFonts w:cs="Arial"/>
          <w:lang w:eastAsia="zh-CN"/>
        </w:rPr>
        <w:t>7.x.2</w:t>
      </w:r>
      <w:r>
        <w:rPr>
          <w:rFonts w:asciiTheme="minorHAnsi" w:eastAsiaTheme="minorEastAsia" w:hAnsiTheme="minorHAnsi" w:cstheme="minorBidi"/>
          <w:sz w:val="22"/>
          <w:szCs w:val="22"/>
          <w:lang w:eastAsia="zh-CN"/>
        </w:rPr>
        <w:tab/>
      </w:r>
      <w:r w:rsidRPr="00F45D92">
        <w:rPr>
          <w:rFonts w:cs="Arial"/>
          <w:lang w:val="en-US" w:eastAsia="zh-CN"/>
        </w:rPr>
        <w:t>Maximum output power</w:t>
      </w:r>
      <w:r>
        <w:tab/>
      </w:r>
      <w:r>
        <w:fldChar w:fldCharType="begin"/>
      </w:r>
      <w:r>
        <w:instrText xml:space="preserve"> PAGEREF _Toc164781619 \h </w:instrText>
      </w:r>
      <w:r>
        <w:fldChar w:fldCharType="separate"/>
      </w:r>
      <w:r>
        <w:t>178</w:t>
      </w:r>
      <w:r>
        <w:fldChar w:fldCharType="end"/>
      </w:r>
    </w:p>
    <w:p w14:paraId="0B86B2E9" w14:textId="711121C0" w:rsidR="00C769EF" w:rsidRDefault="00C769EF">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F45D92">
        <w:rPr>
          <w:rFonts w:eastAsia="MS Mincho"/>
          <w:lang w:eastAsia="ja-JP"/>
        </w:rPr>
        <w:t>REFSENS requirements</w:t>
      </w:r>
      <w:r>
        <w:tab/>
      </w:r>
      <w:r>
        <w:fldChar w:fldCharType="begin"/>
      </w:r>
      <w:r>
        <w:instrText xml:space="preserve"> PAGEREF _Toc164781620 \h </w:instrText>
      </w:r>
      <w:r>
        <w:fldChar w:fldCharType="separate"/>
      </w:r>
      <w:r>
        <w:t>178</w:t>
      </w:r>
      <w:r>
        <w:fldChar w:fldCharType="end"/>
      </w:r>
    </w:p>
    <w:p w14:paraId="498A41AD" w14:textId="27171084" w:rsidR="00C769EF" w:rsidRDefault="00C769EF">
      <w:pPr>
        <w:pStyle w:val="TOC3"/>
        <w:rPr>
          <w:rFonts w:asciiTheme="minorHAnsi" w:eastAsiaTheme="minorEastAsia" w:hAnsiTheme="minorHAnsi" w:cstheme="minorBidi"/>
          <w:sz w:val="22"/>
          <w:szCs w:val="22"/>
          <w:lang w:eastAsia="zh-CN"/>
        </w:rPr>
      </w:pPr>
      <w:r w:rsidRPr="00F45D92">
        <w:rPr>
          <w:rFonts w:eastAsia="MS Mincho"/>
          <w:lang w:eastAsia="ja-JP"/>
        </w:rPr>
        <w:t>7.x.4</w:t>
      </w:r>
      <w:r>
        <w:rPr>
          <w:rFonts w:asciiTheme="minorHAnsi" w:eastAsiaTheme="minorEastAsia" w:hAnsiTheme="minorHAnsi" w:cstheme="minorBidi"/>
          <w:sz w:val="22"/>
          <w:szCs w:val="22"/>
          <w:lang w:eastAsia="zh-CN"/>
        </w:rPr>
        <w:tab/>
      </w:r>
      <w:r w:rsidRPr="00F45D92">
        <w:rPr>
          <w:rFonts w:eastAsia="MS Mincho"/>
          <w:lang w:eastAsia="ja-JP"/>
        </w:rPr>
        <w:t>∆TIB and ∆RIB values</w:t>
      </w:r>
      <w:r>
        <w:tab/>
      </w:r>
      <w:r>
        <w:fldChar w:fldCharType="begin"/>
      </w:r>
      <w:r>
        <w:instrText xml:space="preserve"> PAGEREF _Toc164781621 \h </w:instrText>
      </w:r>
      <w:r>
        <w:fldChar w:fldCharType="separate"/>
      </w:r>
      <w:r>
        <w:t>178</w:t>
      </w:r>
      <w:r>
        <w:fldChar w:fldCharType="end"/>
      </w:r>
    </w:p>
    <w:p w14:paraId="58066A0E" w14:textId="51C04D99" w:rsidR="00C769EF" w:rsidRDefault="00C769EF">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_Toc164781622 \h </w:instrText>
      </w:r>
      <w:r>
        <w:fldChar w:fldCharType="separate"/>
      </w:r>
      <w:r>
        <w:t>179</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8" w:name="_Toc120537557"/>
      <w:bookmarkStart w:id="19" w:name="_Toc164781077"/>
      <w:r w:rsidR="00195D92" w:rsidRPr="009D46B8">
        <w:t>Foreword</w:t>
      </w:r>
      <w:bookmarkEnd w:id="18"/>
      <w:bookmarkEnd w:id="19"/>
    </w:p>
    <w:p w14:paraId="5663F421" w14:textId="77777777" w:rsidR="00080512" w:rsidRPr="009D46B8" w:rsidRDefault="00080512">
      <w:bookmarkStart w:id="20" w:name="foreword"/>
      <w:bookmarkEnd w:id="20"/>
      <w:r w:rsidRPr="009D46B8">
        <w:t xml:space="preserve">This Technical </w:t>
      </w:r>
      <w:bookmarkStart w:id="21" w:name="spectype3"/>
      <w:r w:rsidR="00602AEA" w:rsidRPr="009D46B8">
        <w:t>Report</w:t>
      </w:r>
      <w:bookmarkEnd w:id="21"/>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2" w:name="introduction"/>
      <w:bookmarkEnd w:id="22"/>
      <w:r w:rsidRPr="009D46B8">
        <w:br w:type="page"/>
      </w:r>
      <w:bookmarkStart w:id="23" w:name="scope"/>
      <w:bookmarkStart w:id="24" w:name="_Toc120537558"/>
      <w:bookmarkStart w:id="25" w:name="_Toc164781078"/>
      <w:bookmarkEnd w:id="23"/>
      <w:r w:rsidRPr="009D46B8">
        <w:t>1</w:t>
      </w:r>
      <w:r w:rsidRPr="009D46B8">
        <w:tab/>
        <w:t>Scope</w:t>
      </w:r>
      <w:bookmarkEnd w:id="24"/>
      <w:bookmarkEnd w:id="25"/>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6" w:name="references"/>
      <w:bookmarkStart w:id="27" w:name="_Toc120537559"/>
      <w:bookmarkStart w:id="28" w:name="_Toc164781079"/>
      <w:bookmarkEnd w:id="26"/>
      <w:r w:rsidRPr="009D46B8">
        <w:t>2</w:t>
      </w:r>
      <w:r w:rsidRPr="009D46B8">
        <w:tab/>
        <w:t>References</w:t>
      </w:r>
      <w:bookmarkEnd w:id="27"/>
      <w:bookmarkEnd w:id="28"/>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9" w:name="definitions"/>
      <w:bookmarkStart w:id="30" w:name="_Toc120537560"/>
      <w:bookmarkStart w:id="31" w:name="_Toc164781080"/>
      <w:bookmarkEnd w:id="29"/>
      <w:r w:rsidRPr="009D46B8">
        <w:t>3</w:t>
      </w:r>
      <w:r w:rsidRPr="009D46B8">
        <w:tab/>
        <w:t>Definitions</w:t>
      </w:r>
      <w:r w:rsidR="00602AEA" w:rsidRPr="009D46B8">
        <w:t xml:space="preserve"> of terms, symbols and abbreviations</w:t>
      </w:r>
      <w:bookmarkEnd w:id="30"/>
      <w:bookmarkEnd w:id="31"/>
    </w:p>
    <w:p w14:paraId="5663F483" w14:textId="77777777" w:rsidR="00080512" w:rsidRPr="009D46B8" w:rsidRDefault="00080512">
      <w:pPr>
        <w:pStyle w:val="Heading2"/>
      </w:pPr>
      <w:bookmarkStart w:id="32" w:name="_Toc120537561"/>
      <w:bookmarkStart w:id="33" w:name="_Toc164781081"/>
      <w:r w:rsidRPr="009D46B8">
        <w:t>3.1</w:t>
      </w:r>
      <w:r w:rsidRPr="009D46B8">
        <w:tab/>
      </w:r>
      <w:r w:rsidR="002B6339" w:rsidRPr="009D46B8">
        <w:t>Terms</w:t>
      </w:r>
      <w:bookmarkEnd w:id="32"/>
      <w:bookmarkEnd w:id="33"/>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4" w:name="_Toc120537562"/>
      <w:bookmarkStart w:id="35" w:name="_Toc164781082"/>
      <w:r w:rsidRPr="009D46B8">
        <w:t>3.2</w:t>
      </w:r>
      <w:r w:rsidRPr="009D46B8">
        <w:tab/>
        <w:t>Symbols</w:t>
      </w:r>
      <w:bookmarkEnd w:id="34"/>
      <w:bookmarkEnd w:id="35"/>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6" w:name="_Toc120537563"/>
      <w:bookmarkStart w:id="37" w:name="_Toc164781083"/>
      <w:r w:rsidRPr="009D46B8">
        <w:t>3.3</w:t>
      </w:r>
      <w:r w:rsidRPr="009D46B8">
        <w:tab/>
        <w:t>Abbreviations</w:t>
      </w:r>
      <w:bookmarkEnd w:id="36"/>
      <w:bookmarkEnd w:id="37"/>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8" w:name="clause4"/>
      <w:bookmarkStart w:id="39" w:name="_Toc120537564"/>
      <w:bookmarkStart w:id="40" w:name="_Toc164781084"/>
      <w:bookmarkEnd w:id="38"/>
      <w:r w:rsidRPr="009D46B8">
        <w:t>4</w:t>
      </w:r>
      <w:r w:rsidRPr="009D46B8">
        <w:tab/>
      </w:r>
      <w:r w:rsidRPr="009D46B8">
        <w:rPr>
          <w:rFonts w:hint="eastAsia"/>
          <w:lang w:eastAsia="zh-CN"/>
        </w:rPr>
        <w:t>Back</w:t>
      </w:r>
      <w:r w:rsidRPr="009D46B8">
        <w:t>ground</w:t>
      </w:r>
      <w:bookmarkEnd w:id="39"/>
      <w:bookmarkEnd w:id="40"/>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1" w:name="_Toc46412253"/>
      <w:bookmarkStart w:id="42" w:name="_Toc120537565"/>
      <w:bookmarkStart w:id="43" w:name="_Toc164781085"/>
      <w:r w:rsidRPr="009D46B8">
        <w:t>4.1</w:t>
      </w:r>
      <w:r w:rsidRPr="009D46B8">
        <w:tab/>
        <w:t>TR Maintenance</w:t>
      </w:r>
      <w:bookmarkEnd w:id="41"/>
      <w:bookmarkEnd w:id="42"/>
      <w:bookmarkEnd w:id="43"/>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4" w:name="_Toc120537566"/>
      <w:bookmarkStart w:id="45" w:name="_Toc164781086"/>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4"/>
      <w:bookmarkEnd w:id="45"/>
    </w:p>
    <w:p w14:paraId="5663F4A8" w14:textId="052DDD45" w:rsidR="00A047D8" w:rsidRPr="009D46B8" w:rsidRDefault="00A047D8" w:rsidP="00A047D8">
      <w:pPr>
        <w:pStyle w:val="Heading2"/>
        <w:rPr>
          <w:lang w:eastAsia="zh-CN"/>
        </w:rPr>
      </w:pPr>
      <w:bookmarkStart w:id="46" w:name="_Toc120537567"/>
      <w:bookmarkStart w:id="47" w:name="_Toc164781087"/>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6"/>
      <w:bookmarkEnd w:id="47"/>
    </w:p>
    <w:p w14:paraId="5663F4A9" w14:textId="2309233F" w:rsidR="00A047D8" w:rsidRPr="009D46B8" w:rsidRDefault="00A047D8" w:rsidP="00A047D8">
      <w:pPr>
        <w:pStyle w:val="Heading3"/>
        <w:rPr>
          <w:rFonts w:cs="Arial"/>
          <w:szCs w:val="28"/>
          <w:lang w:eastAsia="zh-CN"/>
        </w:rPr>
      </w:pPr>
      <w:bookmarkStart w:id="48" w:name="_Toc120537568"/>
      <w:bookmarkStart w:id="49" w:name="_Toc164781088"/>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8"/>
      <w:bookmarkEnd w:id="49"/>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50" w:name="_Toc120537569"/>
      <w:bookmarkStart w:id="51" w:name="_Toc164781089"/>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0"/>
      <w:bookmarkEnd w:id="51"/>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2" w:name="_Toc120537570"/>
      <w:bookmarkStart w:id="53" w:name="_Toc164781090"/>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2"/>
      <w:bookmarkEnd w:id="53"/>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4" w:name="_Toc120537571"/>
      <w:r w:rsidRPr="009D46B8">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4"/>
    </w:p>
    <w:p w14:paraId="4CEA5FA7" w14:textId="78BA1CD5" w:rsidR="00A34BDA" w:rsidRPr="009D46B8" w:rsidRDefault="00A34BDA" w:rsidP="00A34BDA">
      <w:pPr>
        <w:pStyle w:val="Heading4"/>
        <w:rPr>
          <w:rFonts w:cs="Arial"/>
          <w:i/>
          <w:color w:val="0000FF"/>
          <w:lang w:eastAsia="zh-CN"/>
        </w:rPr>
      </w:pPr>
      <w:bookmarkStart w:id="55"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5"/>
    </w:p>
    <w:p w14:paraId="5D8D68C8" w14:textId="5152E036" w:rsidR="00A34BDA" w:rsidRPr="009D46B8" w:rsidRDefault="00A34BDA" w:rsidP="00A34BDA">
      <w:pPr>
        <w:pStyle w:val="Heading4"/>
        <w:rPr>
          <w:lang w:eastAsia="zh-CN"/>
        </w:rPr>
      </w:pPr>
      <w:bookmarkStart w:id="56"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6"/>
    </w:p>
    <w:p w14:paraId="2C3EF9E2" w14:textId="3108E692" w:rsidR="00A34BDA" w:rsidRPr="009D46B8" w:rsidRDefault="00A34BDA" w:rsidP="00A34BDA">
      <w:pPr>
        <w:pStyle w:val="Heading4"/>
        <w:rPr>
          <w:lang w:eastAsia="zh-CN"/>
        </w:rPr>
      </w:pPr>
      <w:bookmarkStart w:id="57"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7"/>
    </w:p>
    <w:p w14:paraId="062F35BE" w14:textId="377BE6E4" w:rsidR="00A34BDA" w:rsidRPr="009D46B8" w:rsidRDefault="00A34BDA" w:rsidP="00A34BDA">
      <w:pPr>
        <w:pStyle w:val="Heading4"/>
        <w:rPr>
          <w:lang w:eastAsia="zh-CN"/>
        </w:rPr>
      </w:pPr>
      <w:bookmarkStart w:id="58"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8"/>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9" w:name="_Toc120537576"/>
      <w:bookmarkStart w:id="60" w:name="_Toc164781091"/>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9"/>
      <w:bookmarkEnd w:id="60"/>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1" w:name="_Toc120537577"/>
      <w:bookmarkStart w:id="62" w:name="_Toc164781092"/>
      <w:r w:rsidRPr="009D46B8">
        <w:rPr>
          <w:rFonts w:hint="eastAsia"/>
          <w:lang w:eastAsia="zh-CN"/>
        </w:rPr>
        <w:t>5.1</w:t>
      </w:r>
      <w:r w:rsidRPr="009D46B8">
        <w:tab/>
      </w:r>
      <w:r w:rsidRPr="009D46B8">
        <w:rPr>
          <w:lang w:eastAsia="zh-CN"/>
        </w:rPr>
        <w:t>CA_n25-n41C</w:t>
      </w:r>
      <w:bookmarkEnd w:id="61"/>
      <w:bookmarkEnd w:id="62"/>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3" w:name="_Toc120537578"/>
      <w:bookmarkStart w:id="64" w:name="_Toc164781093"/>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3"/>
      <w:bookmarkEnd w:id="64"/>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5" w:name="_Toc120537579"/>
      <w:bookmarkStart w:id="66" w:name="_Toc164781094"/>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
      <w:bookmarkEnd w:id="66"/>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7" w:name="_Toc120537580"/>
      <w:bookmarkStart w:id="68" w:name="_Toc164781095"/>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7"/>
      <w:bookmarkEnd w:id="68"/>
    </w:p>
    <w:p w14:paraId="75AE44D2" w14:textId="4FC86AF8" w:rsidR="00A40779" w:rsidRPr="009D46B8" w:rsidRDefault="00A40779" w:rsidP="00A40779">
      <w:pPr>
        <w:pStyle w:val="Heading4"/>
        <w:rPr>
          <w:lang w:eastAsia="zh-CN"/>
        </w:rPr>
      </w:pPr>
      <w:bookmarkStart w:id="69"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9"/>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t>Table 5.1.3-</w:t>
      </w:r>
      <w:bookmarkStart w:id="70" w:name="MCCQCTEMPBM_00000025"/>
      <w:bookmarkStart w:id="71" w:name="MCCQCTEMPBM_00000045"/>
      <w:bookmarkStart w:id="72" w:name="MCCQCTEMPBM_00000051"/>
      <w:bookmarkStart w:id="73" w:name="MCCQCTEMPBM_00000059"/>
      <w:bookmarkStart w:id="74" w:name="MCCQCTEMPBM_00000068"/>
      <w:bookmarkStart w:id="75" w:name="MCCQCTEMPBM_0000008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
      <w:bookmarkEnd w:id="71"/>
      <w:bookmarkEnd w:id="72"/>
      <w:bookmarkEnd w:id="73"/>
      <w:bookmarkEnd w:id="74"/>
      <w:bookmarkEnd w:id="7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6" w:name="_Toc120537582"/>
      <w:bookmarkStart w:id="77" w:name="_Toc164781096"/>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6"/>
      <w:bookmarkEnd w:id="77"/>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8" w:name="_Toc120537583"/>
      <w:bookmarkStart w:id="79" w:name="_Toc164781097"/>
      <w:r w:rsidRPr="009D46B8">
        <w:rPr>
          <w:rFonts w:hint="eastAsia"/>
          <w:lang w:eastAsia="zh-CN"/>
        </w:rPr>
        <w:t>5.2</w:t>
      </w:r>
      <w:r w:rsidR="0091515E" w:rsidRPr="009D46B8">
        <w:tab/>
      </w:r>
      <w:r w:rsidR="0091515E" w:rsidRPr="009D46B8">
        <w:rPr>
          <w:lang w:eastAsia="zh-CN"/>
        </w:rPr>
        <w:t>CA_n41C-n66</w:t>
      </w:r>
      <w:bookmarkEnd w:id="78"/>
      <w:bookmarkEnd w:id="79"/>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0" w:name="_Toc120537584"/>
      <w:bookmarkStart w:id="81" w:name="_Toc164781098"/>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0"/>
      <w:bookmarkEnd w:id="81"/>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2" w:name="_Toc120537585"/>
      <w:bookmarkStart w:id="83" w:name="_Toc164781099"/>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2"/>
      <w:bookmarkEnd w:id="83"/>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4" w:name="_Toc120537586"/>
      <w:bookmarkStart w:id="85" w:name="_Toc164781100"/>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4"/>
      <w:bookmarkEnd w:id="85"/>
    </w:p>
    <w:p w14:paraId="2FF84EAF" w14:textId="3FFCA889" w:rsidR="0091515E" w:rsidRPr="009D46B8" w:rsidRDefault="00E007AA" w:rsidP="0091515E">
      <w:pPr>
        <w:pStyle w:val="Heading4"/>
        <w:rPr>
          <w:lang w:eastAsia="zh-CN"/>
        </w:rPr>
      </w:pPr>
      <w:bookmarkStart w:id="86"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6"/>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7" w:name="MCCQCTEMPBM_00000026"/>
      <w:bookmarkStart w:id="88" w:name="MCCQCTEMPBM_00000046"/>
      <w:bookmarkStart w:id="89" w:name="MCCQCTEMPBM_00000052"/>
      <w:bookmarkStart w:id="90" w:name="MCCQCTEMPBM_00000060"/>
      <w:bookmarkStart w:id="91" w:name="MCCQCTEMPBM_00000069"/>
      <w:bookmarkStart w:id="92" w:name="MCCQCTEMPBM_0000008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7"/>
      <w:bookmarkEnd w:id="88"/>
      <w:bookmarkEnd w:id="89"/>
      <w:bookmarkEnd w:id="90"/>
      <w:bookmarkEnd w:id="91"/>
      <w:bookmarkEnd w:id="92"/>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3" w:name="_Toc120537588"/>
      <w:bookmarkStart w:id="94" w:name="_Toc164781101"/>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3"/>
      <w:bookmarkEnd w:id="94"/>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5" w:name="_Toc120537589"/>
      <w:bookmarkStart w:id="96" w:name="_Toc164781102"/>
      <w:r w:rsidRPr="009D46B8">
        <w:rPr>
          <w:rFonts w:hint="eastAsia"/>
          <w:lang w:eastAsia="zh-CN"/>
        </w:rPr>
        <w:t>5.3</w:t>
      </w:r>
      <w:r w:rsidRPr="009D46B8">
        <w:tab/>
      </w:r>
      <w:r w:rsidRPr="009D46B8">
        <w:rPr>
          <w:lang w:eastAsia="zh-CN"/>
        </w:rPr>
        <w:t>CA_n41C-n71</w:t>
      </w:r>
      <w:bookmarkEnd w:id="95"/>
      <w:bookmarkEnd w:id="96"/>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7" w:name="_Toc120537590"/>
      <w:bookmarkStart w:id="98" w:name="_Toc164781103"/>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7"/>
      <w:bookmarkEnd w:id="98"/>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99" w:name="_Toc120537591"/>
      <w:bookmarkStart w:id="100" w:name="_Toc164781104"/>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99"/>
      <w:bookmarkEnd w:id="100"/>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1" w:name="_Toc120537592"/>
      <w:bookmarkStart w:id="102" w:name="_Toc164781105"/>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1"/>
      <w:bookmarkEnd w:id="102"/>
    </w:p>
    <w:p w14:paraId="14A3ED61" w14:textId="2225C8CC" w:rsidR="006B2C69" w:rsidRPr="009D46B8" w:rsidRDefault="006B2C69" w:rsidP="006B2C69">
      <w:pPr>
        <w:pStyle w:val="Heading4"/>
        <w:rPr>
          <w:lang w:eastAsia="zh-CN"/>
        </w:rPr>
      </w:pPr>
      <w:bookmarkStart w:id="103"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3"/>
    </w:p>
    <w:p w14:paraId="6FD667B2" w14:textId="77777777" w:rsidR="006B2C69" w:rsidRPr="009D46B8" w:rsidRDefault="006B2C69" w:rsidP="006B2C69">
      <w:pPr>
        <w:rPr>
          <w:lang w:eastAsia="zh-CN"/>
        </w:rPr>
      </w:pPr>
      <w:bookmarkStart w:id="104" w:name="_Hlk118289250"/>
      <w:r w:rsidRPr="009D46B8">
        <w:rPr>
          <w:lang w:eastAsia="zh-CN"/>
        </w:rPr>
        <w:t xml:space="preserve">For  PC3 CA_n41C there is no MSD into n71. </w:t>
      </w:r>
    </w:p>
    <w:bookmarkEnd w:id="104"/>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5" w:name="_Toc120537594"/>
      <w:bookmarkStart w:id="106" w:name="_Toc164781106"/>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5"/>
      <w:bookmarkEnd w:id="106"/>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7" w:name="_Toc120537595"/>
      <w:bookmarkStart w:id="108" w:name="_Toc164781107"/>
      <w:r w:rsidRPr="009D46B8">
        <w:rPr>
          <w:rFonts w:hint="eastAsia"/>
          <w:lang w:eastAsia="zh-CN"/>
        </w:rPr>
        <w:t>5.4</w:t>
      </w:r>
      <w:r w:rsidRPr="009D46B8">
        <w:tab/>
      </w:r>
      <w:r w:rsidRPr="009D46B8">
        <w:rPr>
          <w:lang w:eastAsia="zh-CN"/>
        </w:rPr>
        <w:t>CA_n41C-n77A</w:t>
      </w:r>
      <w:bookmarkEnd w:id="107"/>
      <w:bookmarkEnd w:id="108"/>
    </w:p>
    <w:p w14:paraId="5E7C8D95" w14:textId="5C71A1B6" w:rsidR="00997351" w:rsidRPr="009D46B8" w:rsidRDefault="00997351" w:rsidP="00997351">
      <w:pPr>
        <w:pStyle w:val="Heading3"/>
        <w:rPr>
          <w:rFonts w:cs="Arial"/>
          <w:szCs w:val="28"/>
          <w:lang w:eastAsia="zh-CN"/>
        </w:rPr>
      </w:pPr>
      <w:bookmarkStart w:id="109" w:name="_Toc120537596"/>
      <w:bookmarkStart w:id="110" w:name="_Toc164781108"/>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09"/>
      <w:bookmarkEnd w:id="110"/>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1" w:name="_Toc120537597"/>
      <w:bookmarkStart w:id="112" w:name="_Toc164781109"/>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1"/>
      <w:bookmarkEnd w:id="112"/>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3" w:name="_Toc120537598"/>
      <w:bookmarkStart w:id="114" w:name="_Toc164781110"/>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3"/>
      <w:bookmarkEnd w:id="114"/>
    </w:p>
    <w:p w14:paraId="69DAA7DA" w14:textId="23D10487" w:rsidR="00997351" w:rsidRPr="009D46B8" w:rsidRDefault="00997351" w:rsidP="00997351">
      <w:pPr>
        <w:pStyle w:val="Heading4"/>
        <w:rPr>
          <w:lang w:eastAsia="zh-CN"/>
        </w:rPr>
      </w:pPr>
      <w:bookmarkStart w:id="115"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5"/>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6" w:name="MCCQCTEMPBM_00000027"/>
      <w:bookmarkStart w:id="117" w:name="MCCQCTEMPBM_00000047"/>
      <w:bookmarkStart w:id="118" w:name="MCCQCTEMPBM_00000053"/>
      <w:bookmarkStart w:id="119" w:name="MCCQCTEMPBM_00000061"/>
      <w:bookmarkStart w:id="120" w:name="MCCQCTEMPBM_00000070"/>
      <w:bookmarkStart w:id="121" w:name="MCCQCTEMPBM_0000008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6"/>
      <w:bookmarkEnd w:id="117"/>
      <w:bookmarkEnd w:id="118"/>
      <w:bookmarkEnd w:id="119"/>
      <w:bookmarkEnd w:id="120"/>
      <w:bookmarkEnd w:id="121"/>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2" w:name="_Toc120537600"/>
      <w:bookmarkStart w:id="123" w:name="_Toc164781111"/>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2"/>
      <w:bookmarkEnd w:id="123"/>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4" w:name="_Toc120537601"/>
      <w:bookmarkStart w:id="125" w:name="_Toc164781112"/>
      <w:r w:rsidRPr="009D46B8">
        <w:rPr>
          <w:rFonts w:hint="eastAsia"/>
          <w:lang w:eastAsia="zh-CN"/>
        </w:rPr>
        <w:t>5.5</w:t>
      </w:r>
      <w:r w:rsidRPr="009D46B8">
        <w:tab/>
      </w:r>
      <w:r w:rsidRPr="009D46B8">
        <w:rPr>
          <w:lang w:eastAsia="zh-CN"/>
        </w:rPr>
        <w:t>CA_n77-n79</w:t>
      </w:r>
      <w:bookmarkEnd w:id="124"/>
      <w:bookmarkEnd w:id="125"/>
    </w:p>
    <w:p w14:paraId="5B885DD7" w14:textId="72956D31" w:rsidR="00703DCC" w:rsidRPr="009D46B8" w:rsidRDefault="00703DCC" w:rsidP="00703DCC">
      <w:pPr>
        <w:pStyle w:val="Heading3"/>
        <w:rPr>
          <w:rFonts w:cs="Arial"/>
          <w:szCs w:val="28"/>
          <w:lang w:eastAsia="zh-CN"/>
        </w:rPr>
      </w:pPr>
      <w:bookmarkStart w:id="126" w:name="_Toc120537602"/>
      <w:bookmarkStart w:id="127" w:name="_Toc164781113"/>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6"/>
      <w:bookmarkEnd w:id="127"/>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28" w:name="_Toc120537603"/>
      <w:bookmarkStart w:id="129" w:name="_Toc164781114"/>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28"/>
      <w:bookmarkEnd w:id="129"/>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0" w:name="_Toc120537604"/>
      <w:bookmarkStart w:id="131" w:name="_Toc164781115"/>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0"/>
      <w:bookmarkEnd w:id="131"/>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2" w:name="_Toc120537605"/>
      <w:r w:rsidRPr="009D46B8">
        <w:rPr>
          <w:lang w:eastAsia="zh-CN"/>
        </w:rPr>
        <w:t>5.5.3.1</w:t>
      </w:r>
      <w:r w:rsidRPr="009D46B8">
        <w:rPr>
          <w:lang w:eastAsia="zh-CN"/>
        </w:rPr>
        <w:tab/>
        <w:t>Power class 2 for single uplink n77</w:t>
      </w:r>
      <w:bookmarkEnd w:id="132"/>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3"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3"/>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4"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4"/>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5"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5"/>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6" w:name="_Toc120537609"/>
      <w:bookmarkStart w:id="137" w:name="_Toc164781116"/>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6"/>
      <w:bookmarkEnd w:id="137"/>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38" w:name="_Toc120537610"/>
      <w:bookmarkStart w:id="139" w:name="_Toc164781117"/>
      <w:r w:rsidRPr="009D46B8">
        <w:rPr>
          <w:rFonts w:hint="eastAsia"/>
          <w:lang w:eastAsia="zh-CN"/>
        </w:rPr>
        <w:t>5.6</w:t>
      </w:r>
      <w:r w:rsidRPr="009D46B8">
        <w:tab/>
      </w:r>
      <w:r w:rsidRPr="009D46B8">
        <w:rPr>
          <w:lang w:eastAsia="zh-CN"/>
        </w:rPr>
        <w:t>CA_n78-n79</w:t>
      </w:r>
      <w:bookmarkEnd w:id="138"/>
      <w:bookmarkEnd w:id="139"/>
    </w:p>
    <w:p w14:paraId="4CC5317A" w14:textId="6DD486BF" w:rsidR="001F6F2B" w:rsidRPr="009D46B8" w:rsidRDefault="001F6F2B" w:rsidP="001F6F2B">
      <w:pPr>
        <w:pStyle w:val="Heading3"/>
        <w:rPr>
          <w:rFonts w:cs="Arial"/>
          <w:szCs w:val="28"/>
          <w:lang w:eastAsia="zh-CN"/>
        </w:rPr>
      </w:pPr>
      <w:bookmarkStart w:id="140" w:name="_Toc120537611"/>
      <w:bookmarkStart w:id="141" w:name="_Toc164781118"/>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0"/>
      <w:bookmarkEnd w:id="141"/>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2"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2"/>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3" w:name="_Toc120537612"/>
      <w:bookmarkStart w:id="144" w:name="_Toc164781119"/>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3"/>
      <w:bookmarkEnd w:id="144"/>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5" w:name="_Toc120537613"/>
      <w:bookmarkStart w:id="146" w:name="_Toc164781120"/>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5"/>
      <w:bookmarkEnd w:id="146"/>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47"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47"/>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48"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48"/>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49"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49"/>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0"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0"/>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1" w:name="_Toc120537618"/>
      <w:bookmarkStart w:id="152" w:name="_Toc164781121"/>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1"/>
      <w:bookmarkEnd w:id="152"/>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3" w:name="_Toc115167913"/>
      <w:bookmarkStart w:id="154" w:name="_Toc164781122"/>
      <w:r w:rsidRPr="009D46B8">
        <w:rPr>
          <w:rFonts w:hint="eastAsia"/>
          <w:lang w:eastAsia="zh-CN"/>
        </w:rPr>
        <w:t>5.7</w:t>
      </w:r>
      <w:r w:rsidRPr="009D46B8">
        <w:rPr>
          <w:lang w:eastAsia="zh-CN"/>
        </w:rPr>
        <w:tab/>
        <w:t>CA_n3-n</w:t>
      </w:r>
      <w:bookmarkEnd w:id="153"/>
      <w:r w:rsidRPr="009D46B8">
        <w:rPr>
          <w:lang w:eastAsia="zh-CN"/>
        </w:rPr>
        <w:t>41</w:t>
      </w:r>
      <w:bookmarkEnd w:id="154"/>
    </w:p>
    <w:p w14:paraId="5073C6FA" w14:textId="4EEE6CF7" w:rsidR="00F57C00" w:rsidRPr="009D46B8" w:rsidRDefault="00F57C00" w:rsidP="0084302D">
      <w:pPr>
        <w:pStyle w:val="Heading3"/>
        <w:rPr>
          <w:lang w:eastAsia="zh-CN"/>
        </w:rPr>
      </w:pPr>
      <w:bookmarkStart w:id="155" w:name="_Toc115167914"/>
      <w:bookmarkStart w:id="156" w:name="_Toc164781123"/>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5"/>
      <w:bookmarkEnd w:id="156"/>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57" w:name="_Toc115167915"/>
      <w:bookmarkStart w:id="158" w:name="_Toc164781124"/>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57"/>
      <w:bookmarkEnd w:id="158"/>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59" w:name="_Toc115167916"/>
      <w:bookmarkStart w:id="160" w:name="_Toc164781125"/>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59"/>
      <w:bookmarkEnd w:id="160"/>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1"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1"/>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2" w:name="_Toc115167922"/>
      <w:bookmarkStart w:id="163" w:name="_Toc164781126"/>
      <w:r w:rsidRPr="009D46B8">
        <w:rPr>
          <w:rFonts w:eastAsia="MS Mincho"/>
          <w:lang w:eastAsia="ja-JP"/>
        </w:rPr>
        <w:t>5.7.4</w:t>
      </w:r>
      <w:r w:rsidRPr="009D46B8">
        <w:rPr>
          <w:rFonts w:eastAsia="MS Mincho"/>
          <w:lang w:eastAsia="ja-JP"/>
        </w:rPr>
        <w:tab/>
        <w:t>∆TIB and ∆RIB values</w:t>
      </w:r>
      <w:bookmarkEnd w:id="162"/>
      <w:bookmarkEnd w:id="163"/>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4" w:name="_Toc164781127"/>
      <w:r w:rsidRPr="009D46B8">
        <w:rPr>
          <w:rFonts w:hint="eastAsia"/>
          <w:lang w:eastAsia="zh-CN"/>
        </w:rPr>
        <w:t>5.8</w:t>
      </w:r>
      <w:r w:rsidRPr="009D46B8">
        <w:tab/>
      </w:r>
      <w:r w:rsidRPr="009D46B8">
        <w:rPr>
          <w:lang w:eastAsia="zh-CN"/>
        </w:rPr>
        <w:t>CA_n3-n77</w:t>
      </w:r>
      <w:bookmarkEnd w:id="164"/>
    </w:p>
    <w:p w14:paraId="6B68AE28" w14:textId="2D1848EB" w:rsidR="006B3D7E" w:rsidRPr="009D46B8" w:rsidRDefault="006B3D7E" w:rsidP="0084302D">
      <w:pPr>
        <w:pStyle w:val="Heading3"/>
        <w:rPr>
          <w:lang w:eastAsia="zh-CN"/>
        </w:rPr>
      </w:pPr>
      <w:bookmarkStart w:id="165" w:name="_Toc164781128"/>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5"/>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6" w:name="_Toc164781129"/>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6"/>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67" w:name="_Toc164781130"/>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7"/>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68" w:name="_Toc164781131"/>
      <w:r w:rsidRPr="009D46B8">
        <w:rPr>
          <w:rFonts w:eastAsia="MS Mincho"/>
          <w:lang w:eastAsia="ja-JP"/>
        </w:rPr>
        <w:t>5.8.4</w:t>
      </w:r>
      <w:r w:rsidRPr="009D46B8">
        <w:rPr>
          <w:rFonts w:eastAsia="MS Mincho"/>
          <w:lang w:eastAsia="ja-JP"/>
        </w:rPr>
        <w:tab/>
        <w:t>∆TIB and ∆RIB values</w:t>
      </w:r>
      <w:bookmarkEnd w:id="168"/>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69" w:name="_Toc164781132"/>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69"/>
    </w:p>
    <w:p w14:paraId="1B8E9C73" w14:textId="1B4115D0" w:rsidR="003E2F2A" w:rsidRPr="009D46B8" w:rsidRDefault="003E2F2A" w:rsidP="0084302D">
      <w:pPr>
        <w:pStyle w:val="Heading3"/>
        <w:rPr>
          <w:lang w:eastAsia="zh-CN"/>
        </w:rPr>
      </w:pPr>
      <w:bookmarkStart w:id="170" w:name="_Toc164781133"/>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0"/>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1"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1"/>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2" w:name="_Toc164781134"/>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2"/>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3" w:name="_Toc164781135"/>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3"/>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4"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4"/>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5" w:name="OLE_LINK17"/>
      <w:r w:rsidRPr="009D46B8">
        <w:rPr>
          <w:rFonts w:eastAsia="SimSun" w:cs="Arial" w:hint="eastAsia"/>
          <w:iCs/>
          <w:lang w:val="en-US" w:eastAsia="zh-CN"/>
        </w:rPr>
        <w:t xml:space="preserve">For PC2 case a, </w:t>
      </w:r>
      <w:bookmarkEnd w:id="175"/>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6" w:name="OLE_LINK11"/>
      <w:r w:rsidRPr="009D46B8">
        <w:rPr>
          <w:rFonts w:eastAsia="SimSun" w:cs="Arial" w:hint="eastAsia"/>
          <w:iCs/>
          <w:lang w:val="en-US" w:eastAsia="zh-CN"/>
        </w:rPr>
        <w:t xml:space="preserve">For the </w:t>
      </w:r>
      <w:bookmarkStart w:id="177" w:name="OLE_LINK19"/>
      <w:r w:rsidRPr="009D46B8">
        <w:rPr>
          <w:rFonts w:eastAsia="SimSun" w:cs="Arial" w:hint="eastAsia"/>
          <w:iCs/>
          <w:lang w:val="en-US" w:eastAsia="zh-CN"/>
        </w:rPr>
        <w:t xml:space="preserve">harmonic </w:t>
      </w:r>
      <w:bookmarkEnd w:id="177"/>
      <w:r w:rsidRPr="009D46B8">
        <w:rPr>
          <w:rFonts w:eastAsia="SimSun" w:cs="Arial" w:hint="eastAsia"/>
          <w:iCs/>
          <w:lang w:val="en-US" w:eastAsia="zh-CN"/>
        </w:rPr>
        <w:t>issue</w:t>
      </w:r>
      <w:bookmarkEnd w:id="176"/>
      <w:r w:rsidRPr="009D46B8">
        <w:rPr>
          <w:rFonts w:eastAsia="SimSun" w:cs="Arial" w:hint="eastAsia"/>
          <w:iCs/>
          <w:lang w:val="en-US" w:eastAsia="zh-CN"/>
        </w:rPr>
        <w:t>, comparing with PC3</w:t>
      </w:r>
      <w:bookmarkStart w:id="178" w:name="OLE_LINK10"/>
      <w:r w:rsidRPr="009D46B8">
        <w:rPr>
          <w:rFonts w:eastAsia="SimSun" w:cs="Arial" w:hint="eastAsia"/>
          <w:iCs/>
          <w:lang w:val="en-US" w:eastAsia="zh-CN"/>
        </w:rPr>
        <w:t xml:space="preserve"> CA_n8A-n78A</w:t>
      </w:r>
      <w:bookmarkEnd w:id="178"/>
      <w:r w:rsidRPr="009D46B8">
        <w:rPr>
          <w:rFonts w:eastAsia="SimSun" w:cs="Arial" w:hint="eastAsia"/>
          <w:iCs/>
          <w:lang w:val="en-US" w:eastAsia="zh-CN"/>
        </w:rPr>
        <w:t xml:space="preserve">, </w:t>
      </w:r>
      <w:bookmarkStart w:id="179" w:name="OLE_LINK18"/>
      <w:r w:rsidRPr="009D46B8">
        <w:rPr>
          <w:rFonts w:eastAsia="SimSun" w:cs="Arial" w:hint="eastAsia"/>
          <w:iCs/>
          <w:lang w:val="en-US" w:eastAsia="zh-CN"/>
        </w:rPr>
        <w:t xml:space="preserve">no additional MSD are expected for this PC2 </w:t>
      </w:r>
      <w:bookmarkStart w:id="180" w:name="OLE_LINK15"/>
      <w:r w:rsidRPr="009D46B8">
        <w:rPr>
          <w:rFonts w:eastAsia="SimSun" w:cs="Arial" w:hint="eastAsia"/>
          <w:iCs/>
          <w:lang w:val="en-US" w:eastAsia="zh-CN"/>
        </w:rPr>
        <w:t>CA_n8A-n78A</w:t>
      </w:r>
      <w:bookmarkEnd w:id="180"/>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79"/>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1" w:name="OLE_LINK13"/>
      <w:r w:rsidRPr="009D46B8">
        <w:rPr>
          <w:rFonts w:eastAsia="SimSun"/>
          <w:iCs/>
          <w:lang w:val="en-US" w:eastAsia="zh-CN"/>
        </w:rPr>
        <w:t xml:space="preserve"> (for PC3 2UL/2DL)</w:t>
      </w:r>
      <w:bookmarkEnd w:id="181"/>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2"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2"/>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3"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3"/>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4" w:name="OLE_LINK21"/>
      <w:r w:rsidRPr="009D46B8">
        <w:rPr>
          <w:rFonts w:eastAsia="SimSun" w:cs="Arial" w:hint="eastAsia"/>
          <w:iCs/>
          <w:lang w:val="en-US" w:eastAsia="zh-CN"/>
        </w:rPr>
        <w:t>IMD4 MSD</w:t>
      </w:r>
      <w:bookmarkEnd w:id="184"/>
      <w:r w:rsidRPr="009D46B8">
        <w:rPr>
          <w:rFonts w:eastAsia="SimSun" w:cs="Arial" w:hint="eastAsia"/>
          <w:iCs/>
          <w:lang w:val="en-US" w:eastAsia="zh-CN"/>
        </w:rPr>
        <w:t xml:space="preserve"> for </w:t>
      </w:r>
      <w:bookmarkStart w:id="185"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5"/>
      <w:r w:rsidRPr="009D46B8">
        <w:rPr>
          <w:rFonts w:eastAsia="SimSun" w:cs="Arial" w:hint="eastAsia"/>
          <w:iCs/>
          <w:lang w:val="en-US" w:eastAsia="zh-CN"/>
        </w:rPr>
        <w:t xml:space="preserve"> is proposed to be defined in </w:t>
      </w:r>
      <w:bookmarkStart w:id="186" w:name="OLE_LINK22"/>
      <w:r w:rsidRPr="009D46B8">
        <w:rPr>
          <w:rFonts w:eastAsia="SimSun" w:cs="Arial" w:hint="eastAsia"/>
          <w:iCs/>
          <w:lang w:val="en-US" w:eastAsia="zh-CN"/>
        </w:rPr>
        <w:t>table 5.9.3.1-1</w:t>
      </w:r>
      <w:bookmarkEnd w:id="186"/>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87"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35pt;height:16.65pt" o:ole="">
                  <v:imagedata r:id="rId18" o:title=""/>
                </v:shape>
                <o:OLEObject Type="Embed" ProgID="Equation.3" ShapeID="_x0000_i1026" DrawAspect="Content" ObjectID="_1775569238"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95pt;height:10.4pt" o:ole="">
                  <v:imagedata r:id="rId20" o:title=""/>
                </v:shape>
                <o:OLEObject Type="Embed" ProgID="Equation.DSMT4" ShapeID="_x0000_i1027" DrawAspect="Content" ObjectID="_1775569239"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87"/>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35pt;height:16.65pt" o:ole="">
                  <v:imagedata r:id="rId18" o:title=""/>
                </v:shape>
                <o:OLEObject Type="Embed" ProgID="Equation.3" ShapeID="_x0000_i1028" DrawAspect="Content" ObjectID="_1775569240"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35pt;height:10.4pt" o:ole="">
                  <v:imagedata r:id="rId20" o:title=""/>
                </v:shape>
                <o:OLEObject Type="Embed" ProgID="Equation.DSMT4" ShapeID="_x0000_i1029" DrawAspect="Content" ObjectID="_1775569241"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88" w:name="_Toc164781136"/>
      <w:r w:rsidRPr="009D46B8">
        <w:rPr>
          <w:lang w:eastAsia="zh-CN"/>
        </w:rPr>
        <w:t>5.9.4</w:t>
      </w:r>
      <w:r w:rsidRPr="009D46B8">
        <w:rPr>
          <w:lang w:eastAsia="zh-CN"/>
        </w:rPr>
        <w:tab/>
        <w:t>∆TIB and ∆RIB values</w:t>
      </w:r>
      <w:bookmarkEnd w:id="188"/>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89"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89"/>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0" w:name="_Toc164781137"/>
      <w:r w:rsidRPr="009D46B8">
        <w:rPr>
          <w:rFonts w:hint="eastAsia"/>
          <w:lang w:eastAsia="zh-CN"/>
        </w:rPr>
        <w:t>5.10</w:t>
      </w:r>
      <w:r w:rsidR="001F4FDD" w:rsidRPr="009D46B8">
        <w:tab/>
      </w:r>
      <w:r w:rsidR="001F4FDD" w:rsidRPr="009D46B8">
        <w:rPr>
          <w:lang w:eastAsia="zh-CN"/>
        </w:rPr>
        <w:t>CA_n40-n77</w:t>
      </w:r>
      <w:bookmarkEnd w:id="190"/>
    </w:p>
    <w:p w14:paraId="14F5164A" w14:textId="55B74854" w:rsidR="001F4FDD" w:rsidRPr="009D46B8" w:rsidRDefault="00B210D1" w:rsidP="0084302D">
      <w:pPr>
        <w:pStyle w:val="Heading3"/>
        <w:rPr>
          <w:lang w:eastAsia="zh-CN"/>
        </w:rPr>
      </w:pPr>
      <w:bookmarkStart w:id="191" w:name="_Toc164781138"/>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1"/>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2" w:name="_Toc164781139"/>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2"/>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3" w:name="_Toc164781140"/>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3"/>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2"/>
        <w:gridCol w:w="1635"/>
        <w:gridCol w:w="767"/>
        <w:gridCol w:w="779"/>
        <w:gridCol w:w="667"/>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194" w:name="_Toc164781141"/>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4"/>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5" w:name="_Toc164781142"/>
      <w:r w:rsidRPr="009D46B8">
        <w:rPr>
          <w:rFonts w:hint="eastAsia"/>
          <w:lang w:eastAsia="zh-CN"/>
        </w:rPr>
        <w:t>5.11</w:t>
      </w:r>
      <w:r w:rsidRPr="009D46B8">
        <w:tab/>
      </w:r>
      <w:r w:rsidRPr="009D46B8">
        <w:rPr>
          <w:lang w:eastAsia="zh-CN"/>
        </w:rPr>
        <w:t>CA_n28-n77</w:t>
      </w:r>
      <w:bookmarkEnd w:id="195"/>
    </w:p>
    <w:p w14:paraId="67AFD106" w14:textId="33C29961" w:rsidR="009849D2" w:rsidRPr="009D46B8" w:rsidRDefault="009849D2" w:rsidP="0084302D">
      <w:pPr>
        <w:pStyle w:val="Heading3"/>
        <w:rPr>
          <w:lang w:eastAsia="zh-CN"/>
        </w:rPr>
      </w:pPr>
      <w:bookmarkStart w:id="196" w:name="_Toc164781143"/>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6"/>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197" w:name="_Toc164781144"/>
      <w:r w:rsidRPr="009D46B8">
        <w:rPr>
          <w:lang w:eastAsia="zh-CN"/>
        </w:rPr>
        <w:t>5.11.</w:t>
      </w:r>
      <w:r w:rsidRPr="009D46B8">
        <w:rPr>
          <w:rFonts w:hint="eastAsia"/>
          <w:lang w:eastAsia="zh-CN"/>
        </w:rPr>
        <w:t>2</w:t>
      </w:r>
      <w:r w:rsidRPr="009D46B8">
        <w:rPr>
          <w:lang w:eastAsia="zh-CN"/>
        </w:rPr>
        <w:tab/>
      </w:r>
      <w:r w:rsidRPr="009D46B8">
        <w:rPr>
          <w:lang w:val="en-US" w:eastAsia="zh-CN"/>
        </w:rPr>
        <w:t>Maximum output power</w:t>
      </w:r>
      <w:bookmarkEnd w:id="197"/>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198" w:name="_Toc164781145"/>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98"/>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199" w:name="_Toc164781146"/>
      <w:r w:rsidRPr="009D46B8">
        <w:rPr>
          <w:rFonts w:eastAsia="MS Mincho"/>
          <w:lang w:eastAsia="ja-JP"/>
        </w:rPr>
        <w:t>5.11.4</w:t>
      </w:r>
      <w:r w:rsidRPr="009D46B8">
        <w:rPr>
          <w:rFonts w:eastAsia="MS Mincho"/>
          <w:lang w:eastAsia="ja-JP"/>
        </w:rPr>
        <w:tab/>
        <w:t>∆TIB and ∆RIB values</w:t>
      </w:r>
      <w:bookmarkEnd w:id="199"/>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0" w:name="_Toc164781147"/>
      <w:r w:rsidRPr="009D46B8">
        <w:rPr>
          <w:rFonts w:hint="eastAsia"/>
          <w:lang w:eastAsia="zh-CN"/>
        </w:rPr>
        <w:t>5.12</w:t>
      </w:r>
      <w:r w:rsidRPr="009D46B8">
        <w:tab/>
      </w:r>
      <w:r w:rsidRPr="009D46B8">
        <w:rPr>
          <w:lang w:eastAsia="zh-CN"/>
        </w:rPr>
        <w:t>CA_n1-n41</w:t>
      </w:r>
      <w:bookmarkEnd w:id="200"/>
    </w:p>
    <w:p w14:paraId="0B4C46CC" w14:textId="4201F7AA" w:rsidR="0040403F" w:rsidRPr="009D46B8" w:rsidRDefault="0040403F" w:rsidP="006D3329">
      <w:pPr>
        <w:pStyle w:val="Heading3"/>
        <w:rPr>
          <w:lang w:eastAsia="zh-CN"/>
        </w:rPr>
      </w:pPr>
      <w:bookmarkStart w:id="201" w:name="_Toc164781148"/>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1"/>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2" w:name="_Toc164781149"/>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2"/>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3" w:name="_Toc164781150"/>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3"/>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04" w:name="_Toc164781151"/>
      <w:r w:rsidRPr="009D46B8">
        <w:rPr>
          <w:rFonts w:eastAsia="MS Mincho"/>
          <w:lang w:eastAsia="ja-JP"/>
        </w:rPr>
        <w:t>5.12.4</w:t>
      </w:r>
      <w:r w:rsidRPr="009D46B8">
        <w:rPr>
          <w:rFonts w:eastAsia="MS Mincho"/>
          <w:lang w:eastAsia="ja-JP"/>
        </w:rPr>
        <w:tab/>
        <w:t>∆TIB and ∆RIB values</w:t>
      </w:r>
      <w:bookmarkEnd w:id="204"/>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5" w:name="_Toc164781152"/>
      <w:r w:rsidRPr="009D46B8">
        <w:rPr>
          <w:rFonts w:hint="eastAsia"/>
          <w:lang w:eastAsia="zh-CN"/>
        </w:rPr>
        <w:t>5.13</w:t>
      </w:r>
      <w:r w:rsidRPr="009D46B8">
        <w:tab/>
      </w:r>
      <w:r w:rsidRPr="009D46B8">
        <w:rPr>
          <w:lang w:eastAsia="zh-CN"/>
        </w:rPr>
        <w:t>CA_n1-n77</w:t>
      </w:r>
      <w:bookmarkEnd w:id="205"/>
    </w:p>
    <w:p w14:paraId="59D4E259" w14:textId="46CE94E7" w:rsidR="00674E27" w:rsidRPr="009D46B8" w:rsidRDefault="00674E27" w:rsidP="003A1076">
      <w:pPr>
        <w:pStyle w:val="Heading3"/>
        <w:rPr>
          <w:lang w:eastAsia="zh-CN"/>
        </w:rPr>
      </w:pPr>
      <w:bookmarkStart w:id="206" w:name="_Toc164781153"/>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6"/>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674E27"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9D46B8" w:rsidRDefault="00674E27"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674E27" w:rsidRPr="009D46B8" w:rsidRDefault="00C45591" w:rsidP="00134EA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07" w:name="_Toc164781154"/>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07"/>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08" w:name="_Toc164781155"/>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8"/>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09" w:name="MCCQCTEMPBM_00000067"/>
      <w:r w:rsidRPr="009D46B8">
        <w:rPr>
          <w:lang w:eastAsia="zh-CN"/>
        </w:rPr>
        <w:t xml:space="preserve">5.13.3.2      </w:t>
      </w:r>
      <w:r w:rsidR="00674E27" w:rsidRPr="009D46B8">
        <w:rPr>
          <w:lang w:eastAsia="zh-CN"/>
        </w:rPr>
        <w:t>Power class 2 for single uplink n77</w:t>
      </w:r>
    </w:p>
    <w:bookmarkEnd w:id="209"/>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0" w:name="_Toc164781156"/>
      <w:r w:rsidRPr="009D46B8">
        <w:rPr>
          <w:rFonts w:hint="eastAsia"/>
          <w:lang w:eastAsia="zh-CN"/>
        </w:rPr>
        <w:t>5.14</w:t>
      </w:r>
      <w:r w:rsidRPr="009D46B8">
        <w:tab/>
      </w:r>
      <w:r w:rsidRPr="009D46B8">
        <w:rPr>
          <w:lang w:eastAsia="zh-CN"/>
        </w:rPr>
        <w:t>CA_n25-n78</w:t>
      </w:r>
      <w:bookmarkEnd w:id="210"/>
    </w:p>
    <w:p w14:paraId="199C52D6" w14:textId="5C2621A1" w:rsidR="00C12E76" w:rsidRPr="009D46B8" w:rsidRDefault="00C12E76" w:rsidP="00FD0980">
      <w:pPr>
        <w:pStyle w:val="Heading3"/>
        <w:rPr>
          <w:lang w:eastAsia="zh-CN"/>
        </w:rPr>
      </w:pPr>
      <w:bookmarkStart w:id="211" w:name="_Toc164781157"/>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1"/>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2" w:name="_Toc164781158"/>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2"/>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3" w:name="_Toc164781159"/>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3"/>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4" w:name="_Toc164781160"/>
      <w:r w:rsidRPr="009D46B8">
        <w:rPr>
          <w:lang w:eastAsia="ja-JP"/>
        </w:rPr>
        <w:t>5.14.4</w:t>
      </w:r>
      <w:r w:rsidRPr="009D46B8">
        <w:rPr>
          <w:lang w:eastAsia="ja-JP"/>
        </w:rPr>
        <w:tab/>
        <w:t>∆TIB and ∆RIB values</w:t>
      </w:r>
      <w:bookmarkEnd w:id="214"/>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5" w:name="_Toc164781161"/>
      <w:r w:rsidRPr="009D46B8">
        <w:rPr>
          <w:rFonts w:hint="eastAsia"/>
          <w:lang w:eastAsia="zh-CN"/>
        </w:rPr>
        <w:t>5.15</w:t>
      </w:r>
      <w:r w:rsidRPr="009D46B8">
        <w:tab/>
      </w:r>
      <w:r w:rsidRPr="009D46B8">
        <w:rPr>
          <w:lang w:eastAsia="zh-CN"/>
        </w:rPr>
        <w:t>CA_n66-n78</w:t>
      </w:r>
      <w:bookmarkEnd w:id="215"/>
    </w:p>
    <w:p w14:paraId="336A34B5" w14:textId="426D2C63" w:rsidR="00503D9B" w:rsidRPr="009D46B8" w:rsidRDefault="00503D9B" w:rsidP="00FD0980">
      <w:pPr>
        <w:pStyle w:val="Heading3"/>
        <w:rPr>
          <w:lang w:eastAsia="zh-CN"/>
        </w:rPr>
      </w:pPr>
      <w:bookmarkStart w:id="216" w:name="_Toc164781162"/>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6"/>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17" w:name="_Toc164781163"/>
      <w:r w:rsidRPr="009D46B8">
        <w:rPr>
          <w:lang w:eastAsia="zh-CN"/>
        </w:rPr>
        <w:t>5.15.</w:t>
      </w:r>
      <w:r w:rsidRPr="009D46B8">
        <w:rPr>
          <w:rFonts w:hint="eastAsia"/>
          <w:lang w:eastAsia="zh-CN"/>
        </w:rPr>
        <w:t>2</w:t>
      </w:r>
      <w:r w:rsidRPr="009D46B8">
        <w:rPr>
          <w:lang w:eastAsia="zh-CN"/>
        </w:rPr>
        <w:tab/>
      </w:r>
      <w:r w:rsidRPr="009D46B8">
        <w:rPr>
          <w:lang w:val="en-US" w:eastAsia="zh-CN"/>
        </w:rPr>
        <w:t>Maximum output power</w:t>
      </w:r>
      <w:bookmarkEnd w:id="217"/>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18" w:name="_Toc164781164"/>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8"/>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19" w:name="_Toc164781165"/>
      <w:r w:rsidRPr="009D46B8">
        <w:rPr>
          <w:lang w:eastAsia="ja-JP"/>
        </w:rPr>
        <w:t>5.15.4</w:t>
      </w:r>
      <w:r w:rsidRPr="009D46B8">
        <w:rPr>
          <w:lang w:eastAsia="ja-JP"/>
        </w:rPr>
        <w:tab/>
        <w:t>∆TIB and ∆RIB values</w:t>
      </w:r>
      <w:bookmarkEnd w:id="219"/>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0" w:name="_Toc164781166"/>
      <w:r w:rsidRPr="009D46B8">
        <w:rPr>
          <w:rFonts w:hint="eastAsia"/>
          <w:lang w:eastAsia="zh-CN"/>
        </w:rPr>
        <w:t>5.16</w:t>
      </w:r>
      <w:r w:rsidRPr="009D46B8">
        <w:tab/>
      </w:r>
      <w:r w:rsidRPr="009D46B8">
        <w:rPr>
          <w:lang w:eastAsia="zh-CN"/>
        </w:rPr>
        <w:t>CA_n7-n77</w:t>
      </w:r>
      <w:bookmarkEnd w:id="220"/>
    </w:p>
    <w:p w14:paraId="1D28E91C" w14:textId="081F69AD" w:rsidR="004147CF" w:rsidRPr="009D46B8" w:rsidRDefault="004147CF" w:rsidP="00FD0980">
      <w:pPr>
        <w:pStyle w:val="Heading3"/>
        <w:rPr>
          <w:lang w:eastAsia="zh-CN"/>
        </w:rPr>
      </w:pPr>
      <w:bookmarkStart w:id="221" w:name="_Toc164781167"/>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1"/>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2" w:name="_Toc164781168"/>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2"/>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3" w:name="_Toc164781169"/>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3"/>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5A30BBF4">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0015AA3E">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170042F7">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65916C9A">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76B3AA19">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0BF5FB3A">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4" w:name="_Toc164781170"/>
      <w:r w:rsidRPr="009D46B8">
        <w:rPr>
          <w:lang w:eastAsia="ja-JP"/>
        </w:rPr>
        <w:t>5.16.4</w:t>
      </w:r>
      <w:r w:rsidRPr="009D46B8">
        <w:rPr>
          <w:lang w:eastAsia="ja-JP"/>
        </w:rPr>
        <w:tab/>
        <w:t>∆TIB and ∆RIB values</w:t>
      </w:r>
      <w:bookmarkEnd w:id="224"/>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5" w:name="_Toc164781171"/>
      <w:r w:rsidRPr="009D46B8">
        <w:rPr>
          <w:rFonts w:hint="eastAsia"/>
          <w:lang w:eastAsia="zh-CN"/>
        </w:rPr>
        <w:t>5.17</w:t>
      </w:r>
      <w:r w:rsidRPr="009D46B8">
        <w:tab/>
      </w:r>
      <w:r w:rsidRPr="009D46B8">
        <w:rPr>
          <w:lang w:eastAsia="zh-CN"/>
        </w:rPr>
        <w:t>CA_n</w:t>
      </w:r>
      <w:r w:rsidRPr="009D46B8">
        <w:rPr>
          <w:lang w:val="en-US" w:eastAsia="zh-CN"/>
        </w:rPr>
        <w:t>1</w:t>
      </w:r>
      <w:bookmarkStart w:id="226" w:name="_Toc121580580"/>
      <w:r w:rsidRPr="009D46B8">
        <w:rPr>
          <w:lang w:eastAsia="zh-CN"/>
        </w:rPr>
        <w:t>-n</w:t>
      </w:r>
      <w:bookmarkEnd w:id="226"/>
      <w:r w:rsidRPr="009D46B8">
        <w:rPr>
          <w:rFonts w:hint="eastAsia"/>
          <w:lang w:val="en-US" w:eastAsia="zh-CN"/>
        </w:rPr>
        <w:t>7</w:t>
      </w:r>
      <w:r w:rsidRPr="009D46B8">
        <w:rPr>
          <w:lang w:val="en-US" w:eastAsia="zh-CN"/>
        </w:rPr>
        <w:t>9</w:t>
      </w:r>
      <w:bookmarkEnd w:id="225"/>
    </w:p>
    <w:p w14:paraId="00E4FE72" w14:textId="34ABFA6C" w:rsidR="00E00078" w:rsidRPr="009D46B8" w:rsidRDefault="00E00078" w:rsidP="00FD0980">
      <w:pPr>
        <w:pStyle w:val="Heading3"/>
        <w:rPr>
          <w:lang w:eastAsia="zh-CN"/>
        </w:rPr>
      </w:pPr>
      <w:bookmarkStart w:id="227" w:name="_Toc121580581"/>
      <w:bookmarkStart w:id="228" w:name="_Toc164781172"/>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27"/>
      <w:bookmarkEnd w:id="228"/>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29" w:name="_Toc121580582"/>
      <w:bookmarkStart w:id="230" w:name="_Toc164781173"/>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29"/>
      <w:bookmarkEnd w:id="230"/>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1" w:name="_Toc121580583"/>
      <w:bookmarkStart w:id="232" w:name="_Toc164781174"/>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1"/>
      <w:bookmarkEnd w:id="232"/>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3" w:name="_Toc121580584"/>
      <w:r w:rsidRPr="009D46B8">
        <w:t>5.17.3</w:t>
      </w:r>
      <w:r w:rsidRPr="009D46B8">
        <w:rPr>
          <w:rFonts w:hint="eastAsia"/>
        </w:rPr>
        <w:t>.1</w:t>
      </w:r>
      <w:r w:rsidRPr="009D46B8">
        <w:rPr>
          <w:rFonts w:hint="eastAsia"/>
        </w:rPr>
        <w:tab/>
        <w:t>Power class 2 case</w:t>
      </w:r>
      <w:r w:rsidRPr="009D46B8">
        <w:t xml:space="preserve"> a</w:t>
      </w:r>
      <w:bookmarkEnd w:id="233"/>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4" w:name="_Toc121580589"/>
      <w:bookmarkStart w:id="235" w:name="_Toc164781175"/>
      <w:r w:rsidRPr="009D46B8">
        <w:rPr>
          <w:lang w:eastAsia="ja-JP"/>
        </w:rPr>
        <w:t>5.17.</w:t>
      </w:r>
      <w:r w:rsidRPr="009D46B8">
        <w:rPr>
          <w:rFonts w:hint="eastAsia"/>
          <w:lang w:eastAsia="ja-JP"/>
        </w:rPr>
        <w:t>4</w:t>
      </w:r>
      <w:r w:rsidRPr="009D46B8">
        <w:rPr>
          <w:lang w:eastAsia="ja-JP"/>
        </w:rPr>
        <w:tab/>
        <w:t>∆TIB and ∆RIB values</w:t>
      </w:r>
      <w:bookmarkEnd w:id="234"/>
      <w:bookmarkEnd w:id="235"/>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6" w:name="_Toc164781176"/>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6"/>
    </w:p>
    <w:p w14:paraId="526BCD64" w14:textId="651E9A1B" w:rsidR="00E704EE" w:rsidRPr="009D46B8" w:rsidRDefault="00D12969" w:rsidP="00FD0980">
      <w:pPr>
        <w:pStyle w:val="Heading3"/>
        <w:rPr>
          <w:lang w:eastAsia="zh-CN"/>
        </w:rPr>
      </w:pPr>
      <w:bookmarkStart w:id="237" w:name="_Toc164781177"/>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37"/>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38" w:name="_Toc164781178"/>
      <w:r w:rsidRPr="009D46B8">
        <w:t>5.18</w:t>
      </w:r>
      <w:r w:rsidR="00E704EE" w:rsidRPr="009D46B8">
        <w:t>.2</w:t>
      </w:r>
      <w:r w:rsidR="00E704EE" w:rsidRPr="009D46B8">
        <w:tab/>
        <w:t>Maximum output power</w:t>
      </w:r>
      <w:bookmarkEnd w:id="238"/>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39" w:name="_Toc164781179"/>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39"/>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0"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1"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1"/>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2"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4pt;height:16.65pt;mso-width-percent:0;mso-height-percent:0;mso-width-percent:0;mso-height-percent:0" o:ole="">
                  <v:imagedata r:id="rId42" o:title=""/>
                </v:shape>
                <o:OLEObject Type="Embed" ProgID="Equation.3" ShapeID="_x0000_i1030" DrawAspect="Content" ObjectID="_1775569242"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65pt;height:16.65pt;mso-width-percent:0;mso-height-percent:0;mso-width-percent:0;mso-height-percent:0" o:ole="">
                  <v:imagedata r:id="rId44" o:title=""/>
                </v:shape>
                <o:OLEObject Type="Embed" ProgID="Equation.3" ShapeID="_x0000_i1031" DrawAspect="Content" ObjectID="_1775569243"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2"/>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3"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4pt;height:16.65pt;mso-width-percent:0;mso-height-percent:0;mso-width-percent:0;mso-height-percent:0" o:ole="">
                  <v:imagedata r:id="rId42" o:title=""/>
                </v:shape>
                <o:OLEObject Type="Embed" ProgID="Equation.3" ShapeID="_x0000_i1032" DrawAspect="Content" ObjectID="_1775569244"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65pt;height:16.65pt;mso-width-percent:0;mso-height-percent:0;mso-width-percent:0;mso-height-percent:0" o:ole="">
                  <v:imagedata r:id="rId44" o:title=""/>
                </v:shape>
                <o:OLEObject Type="Embed" ProgID="Equation.3" ShapeID="_x0000_i1033" DrawAspect="Content" ObjectID="_1775569245"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3"/>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4" w:name="_Toc164781180"/>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4"/>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5" w:name="_Toc144154853"/>
      <w:bookmarkStart w:id="246" w:name="_Toc164781181"/>
      <w:bookmarkStart w:id="247" w:name="_Toc47701541"/>
      <w:bookmarkStart w:id="248" w:name="_Toc519110869"/>
      <w:bookmarkStart w:id="249" w:name="_Toc56192244"/>
      <w:bookmarkStart w:id="250" w:name="_Toc523749795"/>
      <w:bookmarkStart w:id="251" w:name="_Toc523750860"/>
      <w:bookmarkStart w:id="252" w:name="_Toc527979873"/>
      <w:bookmarkStart w:id="253" w:name="_Toc531769356"/>
      <w:bookmarkStart w:id="254" w:name="_Toc39585265"/>
      <w:bookmarkStart w:id="255" w:name="_Toc39586608"/>
      <w:bookmarkStart w:id="256" w:name="_Toc494295564"/>
      <w:bookmarkStart w:id="257" w:name="_Toc495923664"/>
      <w:bookmarkStart w:id="258" w:name="_Toc500344917"/>
      <w:bookmarkStart w:id="259" w:name="_Toc507677790"/>
      <w:bookmarkStart w:id="260" w:name="_Toc512349568"/>
      <w:r w:rsidRPr="009D46B8">
        <w:rPr>
          <w:rFonts w:hint="eastAsia"/>
          <w:lang w:eastAsia="zh-CN"/>
        </w:rPr>
        <w:t>5.19</w:t>
      </w:r>
      <w:r w:rsidRPr="009D46B8">
        <w:tab/>
      </w:r>
      <w:r w:rsidRPr="009D46B8">
        <w:rPr>
          <w:lang w:eastAsia="zh-CN"/>
        </w:rPr>
        <w:t>CA_n13-n77</w:t>
      </w:r>
      <w:bookmarkEnd w:id="245"/>
      <w:bookmarkEnd w:id="246"/>
    </w:p>
    <w:p w14:paraId="2D025B04" w14:textId="0459F950" w:rsidR="004F0718" w:rsidRPr="009D46B8" w:rsidRDefault="004F0718" w:rsidP="00CF7B31">
      <w:pPr>
        <w:pStyle w:val="Heading3"/>
        <w:rPr>
          <w:lang w:eastAsia="zh-CN"/>
        </w:rPr>
      </w:pPr>
      <w:bookmarkStart w:id="261" w:name="_Toc144154854"/>
      <w:bookmarkStart w:id="262" w:name="_Toc164781182"/>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1"/>
      <w:bookmarkEnd w:id="262"/>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3" w:name="_Toc144154855"/>
      <w:bookmarkStart w:id="264" w:name="_Toc164781183"/>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3"/>
      <w:bookmarkEnd w:id="264"/>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5" w:name="_Toc144154856"/>
      <w:bookmarkStart w:id="266" w:name="_Toc164781184"/>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5"/>
      <w:bookmarkEnd w:id="266"/>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67" w:name="_Toc144154857"/>
      <w:bookmarkStart w:id="268" w:name="_Toc164781185"/>
      <w:r w:rsidRPr="009D46B8">
        <w:rPr>
          <w:rFonts w:eastAsia="MS Mincho"/>
          <w:lang w:eastAsia="ja-JP"/>
        </w:rPr>
        <w:t>5.19.4</w:t>
      </w:r>
      <w:r w:rsidRPr="009D46B8">
        <w:rPr>
          <w:rFonts w:eastAsia="MS Mincho"/>
          <w:lang w:eastAsia="ja-JP"/>
        </w:rPr>
        <w:tab/>
        <w:t>∆TIB and ∆RIB values</w:t>
      </w:r>
      <w:bookmarkEnd w:id="267"/>
      <w:bookmarkEnd w:id="268"/>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69" w:name="_Toc16478118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sidRPr="009D46B8">
        <w:rPr>
          <w:rFonts w:hint="eastAsia"/>
          <w:lang w:eastAsia="zh-CN"/>
        </w:rPr>
        <w:t>5.20</w:t>
      </w:r>
      <w:r w:rsidRPr="009D46B8">
        <w:tab/>
      </w:r>
      <w:r w:rsidRPr="009D46B8">
        <w:rPr>
          <w:lang w:eastAsia="zh-CN"/>
        </w:rPr>
        <w:t>CA_n5-n77</w:t>
      </w:r>
      <w:bookmarkEnd w:id="269"/>
    </w:p>
    <w:p w14:paraId="52BF8B32" w14:textId="3C087936" w:rsidR="00E474FD" w:rsidRPr="009D46B8" w:rsidRDefault="00E474FD" w:rsidP="00E474FD">
      <w:pPr>
        <w:pStyle w:val="Heading3"/>
        <w:rPr>
          <w:lang w:eastAsia="zh-CN"/>
        </w:rPr>
      </w:pPr>
      <w:bookmarkStart w:id="270" w:name="_Toc164781187"/>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0"/>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1" w:name="_Toc164781188"/>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1"/>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2" w:name="_Toc164781189"/>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2"/>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3" w:name="_Toc164781190"/>
      <w:r w:rsidRPr="009D46B8">
        <w:rPr>
          <w:rFonts w:hint="eastAsia"/>
          <w:lang w:eastAsia="zh-CN"/>
        </w:rPr>
        <w:t>5.21</w:t>
      </w:r>
      <w:r w:rsidRPr="009D46B8">
        <w:tab/>
      </w:r>
      <w:r w:rsidRPr="009D46B8">
        <w:rPr>
          <w:lang w:eastAsia="zh-CN"/>
        </w:rPr>
        <w:t>CA_n66-n77</w:t>
      </w:r>
      <w:bookmarkEnd w:id="273"/>
    </w:p>
    <w:p w14:paraId="46AFE616" w14:textId="50900388" w:rsidR="00F24FAF" w:rsidRPr="009D46B8" w:rsidRDefault="00F24FAF" w:rsidP="00F24FAF">
      <w:pPr>
        <w:pStyle w:val="Heading3"/>
        <w:rPr>
          <w:lang w:eastAsia="zh-CN"/>
        </w:rPr>
      </w:pPr>
      <w:bookmarkStart w:id="274" w:name="_Toc164781191"/>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4"/>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5" w:name="_Toc164781192"/>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5"/>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6" w:name="_Toc164781193"/>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6"/>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77" w:name="_Toc164781194"/>
      <w:r w:rsidRPr="009D46B8">
        <w:rPr>
          <w:rFonts w:hint="eastAsia"/>
          <w:lang w:eastAsia="zh-CN"/>
        </w:rPr>
        <w:t>5.22</w:t>
      </w:r>
      <w:r w:rsidRPr="009D46B8">
        <w:tab/>
      </w:r>
      <w:r w:rsidRPr="009D46B8">
        <w:rPr>
          <w:lang w:eastAsia="zh-CN"/>
        </w:rPr>
        <w:t>CA_n25-n77</w:t>
      </w:r>
      <w:bookmarkEnd w:id="277"/>
    </w:p>
    <w:p w14:paraId="62D39B51" w14:textId="7420A103" w:rsidR="001108E7" w:rsidRPr="009D46B8" w:rsidRDefault="001108E7" w:rsidP="001108E7">
      <w:pPr>
        <w:pStyle w:val="Heading3"/>
        <w:rPr>
          <w:lang w:eastAsia="zh-CN"/>
        </w:rPr>
      </w:pPr>
      <w:bookmarkStart w:id="278" w:name="_Toc164781195"/>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78"/>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79" w:name="_Toc164781196"/>
      <w:r w:rsidRPr="009D46B8">
        <w:rPr>
          <w:lang w:eastAsia="zh-CN"/>
        </w:rPr>
        <w:t>5.22.</w:t>
      </w:r>
      <w:r w:rsidRPr="009D46B8">
        <w:rPr>
          <w:rFonts w:hint="eastAsia"/>
          <w:lang w:eastAsia="zh-CN"/>
        </w:rPr>
        <w:t>2</w:t>
      </w:r>
      <w:r w:rsidRPr="009D46B8">
        <w:rPr>
          <w:lang w:eastAsia="zh-CN"/>
        </w:rPr>
        <w:tab/>
      </w:r>
      <w:r w:rsidRPr="009D46B8">
        <w:rPr>
          <w:lang w:val="en-US" w:eastAsia="zh-CN"/>
        </w:rPr>
        <w:t>Maximum output power</w:t>
      </w:r>
      <w:bookmarkEnd w:id="279"/>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0" w:name="_Toc164781197"/>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0"/>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1" w:name="_Toc164781198"/>
      <w:r w:rsidRPr="009D46B8">
        <w:rPr>
          <w:rFonts w:hint="eastAsia"/>
          <w:lang w:eastAsia="zh-CN"/>
        </w:rPr>
        <w:t>5.23</w:t>
      </w:r>
      <w:r w:rsidRPr="009D46B8">
        <w:tab/>
      </w:r>
      <w:r w:rsidRPr="009D46B8">
        <w:rPr>
          <w:lang w:eastAsia="zh-CN"/>
        </w:rPr>
        <w:t>CA_n71-n78</w:t>
      </w:r>
      <w:bookmarkEnd w:id="281"/>
    </w:p>
    <w:p w14:paraId="62D5C31A" w14:textId="1F9DACC2" w:rsidR="00C03DCD" w:rsidRPr="009D46B8" w:rsidRDefault="00C03DCD" w:rsidP="00792606">
      <w:pPr>
        <w:pStyle w:val="Heading3"/>
        <w:rPr>
          <w:lang w:eastAsia="zh-CN"/>
        </w:rPr>
      </w:pPr>
      <w:bookmarkStart w:id="282" w:name="_Toc164781199"/>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2"/>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3" w:name="_Toc164781200"/>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3"/>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4" w:name="_Toc164781201"/>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4"/>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5" w:name="_Toc164781202"/>
      <w:r w:rsidRPr="009D46B8">
        <w:rPr>
          <w:rFonts w:eastAsia="MS Mincho"/>
          <w:lang w:eastAsia="ja-JP"/>
        </w:rPr>
        <w:t>5.23.4</w:t>
      </w:r>
      <w:r w:rsidRPr="009D46B8">
        <w:rPr>
          <w:rFonts w:eastAsia="MS Mincho"/>
          <w:lang w:eastAsia="ja-JP"/>
        </w:rPr>
        <w:tab/>
        <w:t>∆TIB and ∆RIB values</w:t>
      </w:r>
      <w:bookmarkEnd w:id="285"/>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6" w:name="_Toc144369174"/>
      <w:bookmarkStart w:id="287" w:name="_Toc164781203"/>
      <w:r w:rsidRPr="009D46B8">
        <w:rPr>
          <w:rFonts w:hint="eastAsia"/>
          <w:lang w:eastAsia="zh-CN"/>
        </w:rPr>
        <w:t>5.24</w:t>
      </w:r>
      <w:r w:rsidRPr="009D46B8">
        <w:tab/>
      </w:r>
      <w:r w:rsidRPr="009D46B8">
        <w:rPr>
          <w:lang w:eastAsia="zh-CN"/>
        </w:rPr>
        <w:t>CA_n5-</w:t>
      </w:r>
      <w:bookmarkEnd w:id="286"/>
      <w:r w:rsidRPr="009D46B8">
        <w:rPr>
          <w:lang w:eastAsia="zh-CN"/>
        </w:rPr>
        <w:t>n78</w:t>
      </w:r>
      <w:bookmarkEnd w:id="287"/>
    </w:p>
    <w:p w14:paraId="55891B6E" w14:textId="02D5C7A1" w:rsidR="000B49E6" w:rsidRPr="009D46B8" w:rsidRDefault="000B49E6" w:rsidP="000B49E6">
      <w:pPr>
        <w:pStyle w:val="Heading3"/>
        <w:rPr>
          <w:lang w:eastAsia="zh-CN"/>
        </w:rPr>
      </w:pPr>
      <w:bookmarkStart w:id="288" w:name="_Toc144369175"/>
      <w:bookmarkStart w:id="289" w:name="_Toc164781204"/>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88"/>
      <w:bookmarkEnd w:id="289"/>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0" w:name="_Toc144369176"/>
      <w:bookmarkStart w:id="291" w:name="_Toc164781205"/>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0"/>
      <w:bookmarkEnd w:id="291"/>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2" w:name="_Toc144369177"/>
      <w:bookmarkStart w:id="293" w:name="_Toc164781206"/>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2"/>
      <w:bookmarkEnd w:id="293"/>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4" w:name="_Toc164781207"/>
      <w:bookmarkStart w:id="295" w:name="_Toc144369154"/>
      <w:r w:rsidRPr="009D46B8">
        <w:rPr>
          <w:rFonts w:hint="eastAsia"/>
          <w:lang w:eastAsia="zh-CN"/>
        </w:rPr>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4"/>
    </w:p>
    <w:p w14:paraId="107530C2" w14:textId="31B708D3" w:rsidR="00077D54" w:rsidRPr="009D46B8" w:rsidRDefault="00077D54" w:rsidP="00B6550E">
      <w:pPr>
        <w:pStyle w:val="Heading3"/>
        <w:rPr>
          <w:lang w:eastAsia="zh-CN"/>
        </w:rPr>
      </w:pPr>
      <w:bookmarkStart w:id="296" w:name="_Toc164781208"/>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6"/>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297" w:name="_Toc164781209"/>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297"/>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298" w:name="_Toc164781210"/>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98"/>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77777777" w:rsidR="00077D54" w:rsidRPr="009D46B8" w:rsidRDefault="00077D54" w:rsidP="00077D54">
      <w:pPr>
        <w:rPr>
          <w:szCs w:val="16"/>
          <w:lang w:eastAsia="ja-JP"/>
        </w:rPr>
      </w:pPr>
      <w:r w:rsidRPr="009D46B8">
        <w:rPr>
          <w:szCs w:val="16"/>
          <w:lang w:eastAsia="ja-JP"/>
        </w:rPr>
        <w:t>For PC1.5 CA_n1-n78 with single uplink, there is no harmonic and harmonic mixing issue.</w:t>
      </w:r>
    </w:p>
    <w:p w14:paraId="7CF8A382" w14:textId="3F09C1BF" w:rsidR="00077D54" w:rsidRPr="009D46B8" w:rsidRDefault="00077D54" w:rsidP="00B6550E">
      <w:pPr>
        <w:pStyle w:val="Heading3"/>
        <w:rPr>
          <w:lang w:eastAsia="zh-CN"/>
        </w:rPr>
      </w:pPr>
      <w:bookmarkStart w:id="299" w:name="_Toc164781211"/>
      <w:r w:rsidRPr="009D46B8">
        <w:rPr>
          <w:lang w:eastAsia="zh-CN"/>
        </w:rPr>
        <w:t>5.25.4</w:t>
      </w:r>
      <w:r w:rsidRPr="009D46B8">
        <w:rPr>
          <w:lang w:eastAsia="zh-CN"/>
        </w:rPr>
        <w:tab/>
        <w:t>∆TIB and ∆RIB values</w:t>
      </w:r>
      <w:bookmarkEnd w:id="299"/>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0" w:name="_Toc164781212"/>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0"/>
    </w:p>
    <w:p w14:paraId="5FEBBD8E" w14:textId="02563C43" w:rsidR="00077D54" w:rsidRPr="009D46B8" w:rsidRDefault="00077D54" w:rsidP="00B6550E">
      <w:pPr>
        <w:pStyle w:val="Heading3"/>
        <w:rPr>
          <w:lang w:eastAsia="zh-CN"/>
        </w:rPr>
      </w:pPr>
      <w:bookmarkStart w:id="301" w:name="_Toc164781213"/>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1"/>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2" w:name="_Toc164781214"/>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2"/>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3" w:name="_Toc164781215"/>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3"/>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77777777" w:rsidR="00077D54" w:rsidRPr="009D46B8" w:rsidRDefault="00077D54" w:rsidP="00077D54"/>
    <w:p w14:paraId="4B2ED134" w14:textId="536D9B3E" w:rsidR="00077D54" w:rsidRPr="009D46B8" w:rsidRDefault="00077D54" w:rsidP="00B6550E">
      <w:pPr>
        <w:pStyle w:val="Heading3"/>
        <w:rPr>
          <w:lang w:eastAsia="zh-CN"/>
        </w:rPr>
      </w:pPr>
      <w:bookmarkStart w:id="304" w:name="_Toc164781216"/>
      <w:r w:rsidRPr="009D46B8">
        <w:rPr>
          <w:lang w:eastAsia="zh-CN"/>
        </w:rPr>
        <w:t>5.26.4</w:t>
      </w:r>
      <w:r w:rsidRPr="009D46B8">
        <w:rPr>
          <w:lang w:eastAsia="zh-CN"/>
        </w:rPr>
        <w:tab/>
        <w:t>∆TIB and ∆RIB values</w:t>
      </w:r>
      <w:bookmarkEnd w:id="304"/>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5" w:name="_Toc164781217"/>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5"/>
    </w:p>
    <w:p w14:paraId="539B2298" w14:textId="0F1B2C3C" w:rsidR="00077D54" w:rsidRPr="009D46B8" w:rsidRDefault="00D47F4E" w:rsidP="00B6550E">
      <w:pPr>
        <w:pStyle w:val="Heading3"/>
        <w:rPr>
          <w:lang w:eastAsia="zh-CN"/>
        </w:rPr>
      </w:pPr>
      <w:bookmarkStart w:id="306" w:name="_Toc164781218"/>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6"/>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07" w:name="_Toc164781219"/>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07"/>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08" w:name="_Toc164781220"/>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08"/>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09" w:name="_Hlk149848336"/>
      <w:r w:rsidRPr="009D46B8">
        <w:rPr>
          <w:szCs w:val="16"/>
        </w:rPr>
        <w:t>This PC2 band combination of CA_n28A-n78A is already defined in TS38.101-1[3], so this section is omitted.</w:t>
      </w:r>
      <w:bookmarkEnd w:id="309"/>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77777777" w:rsidR="00077D54" w:rsidRPr="009D46B8" w:rsidRDefault="00077D54" w:rsidP="00077D54"/>
    <w:p w14:paraId="534FB35C" w14:textId="565B4ACC" w:rsidR="00077D54" w:rsidRPr="009D46B8" w:rsidRDefault="00D47F4E" w:rsidP="00B6550E">
      <w:pPr>
        <w:pStyle w:val="Heading3"/>
        <w:rPr>
          <w:lang w:eastAsia="zh-CN"/>
        </w:rPr>
      </w:pPr>
      <w:bookmarkStart w:id="310" w:name="_Toc164781221"/>
      <w:r w:rsidRPr="009D46B8">
        <w:rPr>
          <w:lang w:eastAsia="zh-CN"/>
        </w:rPr>
        <w:t>5.27</w:t>
      </w:r>
      <w:r w:rsidR="00077D54" w:rsidRPr="009D46B8">
        <w:rPr>
          <w:lang w:eastAsia="zh-CN"/>
        </w:rPr>
        <w:t>.4</w:t>
      </w:r>
      <w:r w:rsidR="00077D54" w:rsidRPr="009D46B8">
        <w:rPr>
          <w:lang w:eastAsia="zh-CN"/>
        </w:rPr>
        <w:tab/>
        <w:t>∆TIB and ∆RIB values</w:t>
      </w:r>
      <w:bookmarkEnd w:id="310"/>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1" w:name="_Toc164781222"/>
      <w:r w:rsidRPr="009D46B8">
        <w:rPr>
          <w:rFonts w:hint="eastAsia"/>
          <w:lang w:eastAsia="zh-CN"/>
        </w:rPr>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5"/>
      <w:r w:rsidR="00077D54" w:rsidRPr="009D46B8">
        <w:rPr>
          <w:lang w:val="en-US" w:eastAsia="zh-CN"/>
        </w:rPr>
        <w:t>7</w:t>
      </w:r>
      <w:bookmarkEnd w:id="311"/>
    </w:p>
    <w:p w14:paraId="397DC7DB" w14:textId="389E6373" w:rsidR="00077D54" w:rsidRPr="009D46B8" w:rsidRDefault="00D47F4E" w:rsidP="00B6550E">
      <w:pPr>
        <w:pStyle w:val="Heading3"/>
        <w:rPr>
          <w:lang w:eastAsia="zh-CN"/>
        </w:rPr>
      </w:pPr>
      <w:bookmarkStart w:id="312" w:name="_Toc144369155"/>
      <w:bookmarkStart w:id="313" w:name="_Toc164781223"/>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2"/>
      <w:bookmarkEnd w:id="313"/>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4" w:name="_Toc144369156"/>
      <w:bookmarkStart w:id="315" w:name="_Toc164781224"/>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4"/>
      <w:bookmarkEnd w:id="315"/>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6" w:name="_Toc144369157"/>
      <w:bookmarkStart w:id="317" w:name="_Toc164781225"/>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6"/>
      <w:bookmarkEnd w:id="317"/>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7"/>
        <w:gridCol w:w="846"/>
        <w:gridCol w:w="1009"/>
        <w:gridCol w:w="1675"/>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35pt;height:17.9pt;mso-width-percent:0;mso-height-percent:0;mso-width-percent:0;mso-height-percent:0" o:ole="">
                  <v:imagedata r:id="rId18" o:title=""/>
                </v:shape>
                <o:OLEObject Type="Embed" ProgID="Equation.3" ShapeID="_x0000_i1034" DrawAspect="Content" ObjectID="_1775569246"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7pt;height:10.4pt;mso-width-percent:0;mso-height-percent:0;mso-width-percent:0;mso-height-percent:0" o:ole="">
                  <v:imagedata r:id="rId20" o:title=""/>
                </v:shape>
                <o:OLEObject Type="Embed" ProgID="Equation.DSMT4" ShapeID="_x0000_i1035" DrawAspect="Content" ObjectID="_1775569247"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18" w:name="_Toc144369158"/>
      <w:bookmarkStart w:id="319" w:name="_Toc164781226"/>
      <w:r w:rsidRPr="009D46B8">
        <w:rPr>
          <w:lang w:eastAsia="zh-CN"/>
        </w:rPr>
        <w:t>5.28</w:t>
      </w:r>
      <w:r w:rsidR="00077D54" w:rsidRPr="009D46B8">
        <w:rPr>
          <w:lang w:eastAsia="zh-CN"/>
        </w:rPr>
        <w:t>.4</w:t>
      </w:r>
      <w:r w:rsidR="00077D54" w:rsidRPr="009D46B8">
        <w:rPr>
          <w:lang w:eastAsia="zh-CN"/>
        </w:rPr>
        <w:tab/>
        <w:t>∆TIB and ∆RIB values</w:t>
      </w:r>
      <w:bookmarkEnd w:id="318"/>
      <w:bookmarkEnd w:id="319"/>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0" w:name="_Toc144369198"/>
      <w:bookmarkStart w:id="321" w:name="_Toc164781227"/>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0"/>
      <w:bookmarkEnd w:id="321"/>
    </w:p>
    <w:p w14:paraId="35D4A77E" w14:textId="762F5336" w:rsidR="00077D54" w:rsidRPr="009D46B8" w:rsidRDefault="00D47F4E" w:rsidP="00B6550E">
      <w:pPr>
        <w:pStyle w:val="Heading3"/>
        <w:rPr>
          <w:lang w:eastAsia="zh-CN"/>
        </w:rPr>
      </w:pPr>
      <w:bookmarkStart w:id="322" w:name="_Toc144369199"/>
      <w:bookmarkStart w:id="323" w:name="_Toc164781228"/>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2"/>
      <w:bookmarkEnd w:id="323"/>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4" w:name="_Toc144369200"/>
      <w:bookmarkStart w:id="325" w:name="_Toc164781229"/>
      <w:r w:rsidRPr="009D46B8">
        <w:t>5.29</w:t>
      </w:r>
      <w:r w:rsidR="00077D54" w:rsidRPr="009D46B8">
        <w:t>.2</w:t>
      </w:r>
      <w:r w:rsidR="00077D54" w:rsidRPr="009D46B8">
        <w:tab/>
        <w:t>Maximum output power</w:t>
      </w:r>
      <w:bookmarkEnd w:id="324"/>
      <w:bookmarkEnd w:id="325"/>
    </w:p>
    <w:p w14:paraId="791B7819" w14:textId="77777777" w:rsidR="00077D54" w:rsidRPr="009D46B8" w:rsidRDefault="00077D54" w:rsidP="00077D54">
      <w:pPr>
        <w:rPr>
          <w:szCs w:val="16"/>
        </w:rPr>
      </w:pPr>
      <w:bookmarkStart w:id="326"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27" w:name="_Toc164781230"/>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6"/>
      <w:bookmarkEnd w:id="327"/>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28" w:name="_Toc144369202"/>
      <w:bookmarkStart w:id="329" w:name="_Toc164781231"/>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28"/>
      <w:bookmarkEnd w:id="329"/>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0" w:name="_Toc164781232"/>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0"/>
    </w:p>
    <w:p w14:paraId="0C92C3E5" w14:textId="5DC63CAA" w:rsidR="00077D54" w:rsidRPr="009D46B8" w:rsidRDefault="00D47F4E" w:rsidP="00B6550E">
      <w:pPr>
        <w:pStyle w:val="Heading3"/>
        <w:rPr>
          <w:lang w:eastAsia="zh-CN"/>
        </w:rPr>
      </w:pPr>
      <w:bookmarkStart w:id="331" w:name="_Toc164781233"/>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1"/>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2" w:name="_Toc164781234"/>
      <w:r w:rsidRPr="009D46B8">
        <w:t>5.30</w:t>
      </w:r>
      <w:r w:rsidR="00077D54" w:rsidRPr="009D46B8">
        <w:t>.2</w:t>
      </w:r>
      <w:r w:rsidR="00077D54" w:rsidRPr="009D46B8">
        <w:tab/>
        <w:t>Maximum output power</w:t>
      </w:r>
      <w:bookmarkEnd w:id="332"/>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3" w:name="_Toc164781235"/>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3"/>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4" w:name="_Toc164781236"/>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4"/>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5" w:name="_Toc164781237"/>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5"/>
    </w:p>
    <w:p w14:paraId="696472D5" w14:textId="14163FED" w:rsidR="00077D54" w:rsidRPr="009D46B8" w:rsidRDefault="00D47F4E" w:rsidP="00B6550E">
      <w:pPr>
        <w:pStyle w:val="Heading3"/>
        <w:rPr>
          <w:lang w:eastAsia="zh-CN"/>
        </w:rPr>
      </w:pPr>
      <w:bookmarkStart w:id="336" w:name="_Toc164781238"/>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6"/>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7" w:name="_Toc164781239"/>
      <w:r w:rsidRPr="009D46B8">
        <w:t>5.31</w:t>
      </w:r>
      <w:r w:rsidR="00077D54" w:rsidRPr="009D46B8">
        <w:t>.2</w:t>
      </w:r>
      <w:r w:rsidR="00077D54" w:rsidRPr="009D46B8">
        <w:tab/>
        <w:t>Maximum output power</w:t>
      </w:r>
      <w:bookmarkEnd w:id="337"/>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38" w:name="_Toc164781240"/>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8"/>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39" w:name="_Toc164781241"/>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9"/>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0" w:name="_Toc136331109"/>
      <w:bookmarkStart w:id="341" w:name="_Toc164781242"/>
      <w:r w:rsidRPr="009D46B8">
        <w:rPr>
          <w:rFonts w:hint="eastAsia"/>
          <w:lang w:eastAsia="zh-CN"/>
        </w:rPr>
        <w:t>5.32</w:t>
      </w:r>
      <w:r w:rsidRPr="009D46B8">
        <w:tab/>
      </w:r>
      <w:r w:rsidRPr="009D46B8">
        <w:rPr>
          <w:lang w:eastAsia="zh-CN"/>
        </w:rPr>
        <w:t>CA_n18-n</w:t>
      </w:r>
      <w:bookmarkEnd w:id="340"/>
      <w:r w:rsidRPr="009D46B8">
        <w:rPr>
          <w:lang w:eastAsia="zh-CN"/>
        </w:rPr>
        <w:t>41</w:t>
      </w:r>
      <w:bookmarkEnd w:id="341"/>
    </w:p>
    <w:p w14:paraId="15AFB263" w14:textId="0DFC9CE9" w:rsidR="00534DB9" w:rsidRPr="009D46B8" w:rsidRDefault="00534DB9" w:rsidP="00534DB9">
      <w:pPr>
        <w:pStyle w:val="Heading3"/>
        <w:rPr>
          <w:lang w:eastAsia="zh-CN"/>
        </w:rPr>
      </w:pPr>
      <w:bookmarkStart w:id="342" w:name="_Toc136331110"/>
      <w:bookmarkStart w:id="343" w:name="_Toc164781243"/>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2"/>
      <w:bookmarkEnd w:id="343"/>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4" w:name="_Toc136331111"/>
      <w:bookmarkStart w:id="345" w:name="_Toc164781244"/>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44"/>
      <w:bookmarkEnd w:id="345"/>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6" w:name="_Toc164781245"/>
      <w:r w:rsidRPr="009D46B8">
        <w:rPr>
          <w:rFonts w:eastAsia="DengXian"/>
        </w:rPr>
        <w:t>5.32.3</w:t>
      </w:r>
      <w:r w:rsidRPr="009D46B8">
        <w:rPr>
          <w:rFonts w:eastAsia="DengXian"/>
        </w:rPr>
        <w:tab/>
        <w:t>REFSENS requirements</w:t>
      </w:r>
      <w:bookmarkEnd w:id="346"/>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65pt;height:25.4pt" o:ole="">
                  <v:imagedata r:id="rId50" o:title=""/>
                </v:shape>
                <o:OLEObject Type="Embed" ProgID="Equation.DSMT4" ShapeID="_x0000_i1036" DrawAspect="Content" ObjectID="_1775569248"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85pt;height:10.4pt" o:ole="">
                  <v:imagedata r:id="rId20" o:title=""/>
                </v:shape>
                <o:OLEObject Type="Embed" ProgID="Equation.DSMT4" ShapeID="_x0000_i1037" DrawAspect="Content" ObjectID="_1775569249"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47" w:name="_Toc164781246"/>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47"/>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48" w:name="_Toc164781247"/>
      <w:r w:rsidRPr="009D46B8">
        <w:rPr>
          <w:rFonts w:hint="eastAsia"/>
          <w:lang w:eastAsia="zh-CN"/>
        </w:rPr>
        <w:t>5.33</w:t>
      </w:r>
      <w:r w:rsidRPr="009D46B8">
        <w:tab/>
      </w:r>
      <w:r w:rsidRPr="009D46B8">
        <w:rPr>
          <w:lang w:eastAsia="zh-CN"/>
        </w:rPr>
        <w:t>CA_n18-n77</w:t>
      </w:r>
      <w:bookmarkEnd w:id="348"/>
    </w:p>
    <w:p w14:paraId="06D904A9" w14:textId="029AA6A4" w:rsidR="00052041" w:rsidRPr="009D46B8" w:rsidRDefault="00052041" w:rsidP="00052041">
      <w:pPr>
        <w:pStyle w:val="Heading3"/>
        <w:rPr>
          <w:lang w:eastAsia="zh-CN"/>
        </w:rPr>
      </w:pPr>
      <w:bookmarkStart w:id="349" w:name="_Toc164781248"/>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49"/>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0" w:name="_Toc164781249"/>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0"/>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1" w:name="_Toc164781250"/>
      <w:r w:rsidRPr="009D46B8">
        <w:rPr>
          <w:rFonts w:eastAsia="DengXian"/>
        </w:rPr>
        <w:t>5.33.3</w:t>
      </w:r>
      <w:r w:rsidRPr="009D46B8">
        <w:rPr>
          <w:rFonts w:eastAsia="DengXian"/>
        </w:rPr>
        <w:tab/>
        <w:t>REFSENS requirements</w:t>
      </w:r>
      <w:bookmarkEnd w:id="351"/>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2" w:name="_Toc164781251"/>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2"/>
    </w:p>
    <w:p w14:paraId="0D0C71DD" w14:textId="224F7507" w:rsidR="005B4460" w:rsidRPr="009D46B8" w:rsidRDefault="005B4460" w:rsidP="00F81056">
      <w:pPr>
        <w:pStyle w:val="Heading3"/>
        <w:rPr>
          <w:lang w:eastAsia="zh-CN"/>
        </w:rPr>
      </w:pPr>
      <w:bookmarkStart w:id="353" w:name="_Toc164781252"/>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3"/>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4"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4"/>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5" w:name="_Toc164781253"/>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5"/>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6" w:name="_Toc164781254"/>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6"/>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57" w:name="_Toc164781255"/>
      <w:r w:rsidRPr="009D46B8">
        <w:rPr>
          <w:lang w:eastAsia="zh-CN"/>
        </w:rPr>
        <w:t>5.34.4</w:t>
      </w:r>
      <w:r w:rsidRPr="009D46B8">
        <w:rPr>
          <w:lang w:eastAsia="zh-CN"/>
        </w:rPr>
        <w:tab/>
        <w:t>∆TIB and ∆RIB values</w:t>
      </w:r>
      <w:bookmarkEnd w:id="357"/>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58" w:name="_Toc164781256"/>
      <w:r w:rsidRPr="009D46B8">
        <w:rPr>
          <w:rFonts w:hint="eastAsia"/>
          <w:lang w:eastAsia="zh-CN"/>
        </w:rPr>
        <w:t>5.35</w:t>
      </w:r>
      <w:r w:rsidRPr="009D46B8">
        <w:tab/>
      </w:r>
      <w:r w:rsidRPr="009D46B8">
        <w:rPr>
          <w:lang w:eastAsia="zh-CN"/>
        </w:rPr>
        <w:t>CA_n7-n78</w:t>
      </w:r>
      <w:bookmarkEnd w:id="358"/>
    </w:p>
    <w:p w14:paraId="45C5C11E" w14:textId="30C4412F" w:rsidR="00903870" w:rsidRPr="009D46B8" w:rsidRDefault="00903870" w:rsidP="00F81056">
      <w:pPr>
        <w:pStyle w:val="Heading3"/>
        <w:rPr>
          <w:lang w:eastAsia="zh-CN"/>
        </w:rPr>
      </w:pPr>
      <w:bookmarkStart w:id="359" w:name="_Toc164781257"/>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59"/>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0" w:name="_Toc164781258"/>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0"/>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1" w:name="_Toc164781259"/>
      <w:r w:rsidRPr="009D46B8">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1"/>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2" w:name="_Toc164781260"/>
      <w:r w:rsidRPr="009D46B8">
        <w:rPr>
          <w:lang w:eastAsia="ja-JP"/>
        </w:rPr>
        <w:t>5.35.4</w:t>
      </w:r>
      <w:r w:rsidRPr="009D46B8">
        <w:rPr>
          <w:lang w:eastAsia="ja-JP"/>
        </w:rPr>
        <w:tab/>
        <w:t>∆TIB and ∆RIB values</w:t>
      </w:r>
      <w:bookmarkEnd w:id="362"/>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3" w:name="_Toc164781261"/>
      <w:r w:rsidRPr="009D46B8">
        <w:rPr>
          <w:rFonts w:hint="eastAsia"/>
          <w:lang w:eastAsia="zh-CN"/>
        </w:rPr>
        <w:t>5.36</w:t>
      </w:r>
      <w:r w:rsidRPr="009D46B8">
        <w:tab/>
      </w:r>
      <w:r w:rsidRPr="009D46B8">
        <w:rPr>
          <w:lang w:eastAsia="zh-CN"/>
        </w:rPr>
        <w:t>CA_n71-n77</w:t>
      </w:r>
      <w:bookmarkEnd w:id="363"/>
    </w:p>
    <w:p w14:paraId="433BD932" w14:textId="7FDB8CF9" w:rsidR="003930D8" w:rsidRPr="009D46B8" w:rsidRDefault="003930D8" w:rsidP="00F81056">
      <w:pPr>
        <w:pStyle w:val="Heading3"/>
        <w:rPr>
          <w:lang w:eastAsia="zh-CN"/>
        </w:rPr>
      </w:pPr>
      <w:bookmarkStart w:id="364" w:name="_Toc164781262"/>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4"/>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5" w:name="_Toc164781263"/>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5"/>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6" w:name="_Toc164781264"/>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6"/>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67" w:name="_Toc164781265"/>
      <w:r w:rsidRPr="009D46B8">
        <w:rPr>
          <w:rFonts w:eastAsia="MS Mincho"/>
          <w:lang w:eastAsia="ja-JP"/>
        </w:rPr>
        <w:t>5.36.4</w:t>
      </w:r>
      <w:r w:rsidRPr="009D46B8">
        <w:rPr>
          <w:rFonts w:eastAsia="MS Mincho"/>
          <w:lang w:eastAsia="ja-JP"/>
        </w:rPr>
        <w:tab/>
        <w:t>∆TIB and ∆RIB values</w:t>
      </w:r>
      <w:bookmarkEnd w:id="367"/>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68" w:name="_Toc164781266"/>
      <w:r w:rsidRPr="009D46B8">
        <w:t>5.37</w:t>
      </w:r>
      <w:r w:rsidRPr="009D46B8">
        <w:tab/>
        <w:t xml:space="preserve">DL </w:t>
      </w:r>
      <w:r w:rsidRPr="009D46B8">
        <w:rPr>
          <w:lang w:eastAsia="zh-CN"/>
        </w:rPr>
        <w:t>CA_n77A-n85A, UL n77, UL CA_n77A-n85A</w:t>
      </w:r>
      <w:bookmarkEnd w:id="368"/>
    </w:p>
    <w:p w14:paraId="35B37F13" w14:textId="14BB827D" w:rsidR="00852E3F" w:rsidRPr="009D46B8" w:rsidRDefault="00852E3F" w:rsidP="00852E3F">
      <w:pPr>
        <w:pStyle w:val="Heading3"/>
        <w:rPr>
          <w:rFonts w:cs="Arial"/>
          <w:szCs w:val="28"/>
          <w:lang w:eastAsia="zh-CN"/>
        </w:rPr>
      </w:pPr>
      <w:bookmarkStart w:id="369" w:name="_Toc164781267"/>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69"/>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0" w:name="_Toc164781268"/>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0"/>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1" w:name="_Toc164781269"/>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1"/>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2" w:name="_Toc164781270"/>
      <w:r w:rsidRPr="009D46B8">
        <w:rPr>
          <w:rFonts w:eastAsia="MS Mincho"/>
          <w:lang w:eastAsia="ja-JP"/>
        </w:rPr>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2"/>
    </w:p>
    <w:p w14:paraId="4A18F913" w14:textId="77777777" w:rsidR="00650043" w:rsidRPr="004D3578" w:rsidRDefault="00650043" w:rsidP="00650043">
      <w:pPr>
        <w:pStyle w:val="Heading2"/>
        <w:rPr>
          <w:lang w:eastAsia="zh-CN"/>
        </w:rPr>
      </w:pPr>
      <w:bookmarkStart w:id="373" w:name="_Toc164781271"/>
      <w:r>
        <w:rPr>
          <w:rFonts w:hint="eastAsia"/>
          <w:lang w:eastAsia="zh-CN"/>
        </w:rPr>
        <w:t>5.38</w:t>
      </w:r>
      <w:r w:rsidRPr="004D3578">
        <w:tab/>
      </w:r>
      <w:bookmarkStart w:id="374" w:name="_Toc151408430"/>
      <w:r>
        <w:rPr>
          <w:lang w:eastAsia="zh-CN"/>
        </w:rPr>
        <w:t>CA_n</w:t>
      </w:r>
      <w:r>
        <w:rPr>
          <w:rFonts w:hint="eastAsia"/>
          <w:lang w:eastAsia="zh-CN"/>
        </w:rPr>
        <w:t>3A</w:t>
      </w:r>
      <w:r>
        <w:rPr>
          <w:lang w:eastAsia="zh-CN"/>
        </w:rPr>
        <w:t>-n</w:t>
      </w:r>
      <w:bookmarkEnd w:id="374"/>
      <w:r>
        <w:rPr>
          <w:rFonts w:hint="eastAsia"/>
          <w:lang w:eastAsia="zh-CN"/>
        </w:rPr>
        <w:t>41C</w:t>
      </w:r>
      <w:bookmarkEnd w:id="373"/>
    </w:p>
    <w:p w14:paraId="3B182412" w14:textId="77777777" w:rsidR="00650043" w:rsidRPr="001043CD" w:rsidRDefault="00650043" w:rsidP="00650043">
      <w:pPr>
        <w:pStyle w:val="Heading3"/>
        <w:rPr>
          <w:rFonts w:cs="Arial"/>
          <w:szCs w:val="28"/>
          <w:lang w:eastAsia="zh-CN"/>
        </w:rPr>
      </w:pPr>
      <w:bookmarkStart w:id="375" w:name="_Toc151408431"/>
      <w:bookmarkStart w:id="376" w:name="_Toc164781272"/>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75"/>
      <w:bookmarkEnd w:id="376"/>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77" w:name="_Toc151408432"/>
      <w:bookmarkStart w:id="378" w:name="_Toc164781273"/>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77"/>
      <w:bookmarkEnd w:id="378"/>
    </w:p>
    <w:p w14:paraId="5103E163" w14:textId="77777777" w:rsidR="00650043" w:rsidRDefault="00650043" w:rsidP="00650043">
      <w:pPr>
        <w:pStyle w:val="TH"/>
        <w:rPr>
          <w:lang w:eastAsia="zh-CN"/>
        </w:rPr>
      </w:pPr>
      <w:bookmarkStart w:id="379" w:name="_Hlk161927034"/>
      <w:bookmarkStart w:id="380"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79"/>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0"/>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1"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2" w:name="_Toc164781274"/>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1"/>
      <w:bookmarkEnd w:id="382"/>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3"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83"/>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t xml:space="preserve"> Table </w:t>
      </w:r>
      <w:r>
        <w:rPr>
          <w:rFonts w:eastAsia="SimSun"/>
        </w:rPr>
        <w:t>5.38</w:t>
      </w:r>
      <w:r w:rsidRPr="00C14682">
        <w:rPr>
          <w:rFonts w:eastAsia="SimSun"/>
        </w:rPr>
        <w:t xml:space="preserve">.3-1: </w:t>
      </w:r>
      <w:bookmarkStart w:id="384" w:name="OLE_LINK26"/>
      <w:r w:rsidRPr="00C14682">
        <w:rPr>
          <w:rFonts w:eastAsia="SimSun"/>
        </w:rPr>
        <w:t>Co-existence studies for Uplink Intra-Band Contiguous CA</w:t>
      </w:r>
      <w:bookmarkEnd w:id="384"/>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85"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86" w:name="_Toc151408469"/>
      <w:bookmarkStart w:id="387" w:name="_Toc164781275"/>
      <w:bookmarkEnd w:id="385"/>
      <w:r>
        <w:rPr>
          <w:rFonts w:eastAsia="MS Mincho"/>
          <w:lang w:eastAsia="ja-JP"/>
        </w:rPr>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86"/>
      <w:bookmarkEnd w:id="387"/>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88" w:name="_Toc164781276"/>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88"/>
    </w:p>
    <w:p w14:paraId="77F6934D" w14:textId="77777777" w:rsidR="00650043" w:rsidRPr="001043CD" w:rsidRDefault="00650043" w:rsidP="00650043">
      <w:pPr>
        <w:pStyle w:val="Heading3"/>
        <w:rPr>
          <w:rFonts w:cs="Arial"/>
          <w:szCs w:val="28"/>
          <w:lang w:eastAsia="zh-CN"/>
        </w:rPr>
      </w:pPr>
      <w:bookmarkStart w:id="389" w:name="_Toc164781277"/>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89"/>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0" w:name="_Toc164781278"/>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0"/>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1" w:name="_Toc164781279"/>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1"/>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2" w:name="_Hlk162255572"/>
      <w:r w:rsidRPr="00A21E3D">
        <w:rPr>
          <w:rFonts w:eastAsiaTheme="minorEastAsia"/>
          <w:lang w:val="en-US" w:eastAsia="zh-CN"/>
        </w:rPr>
        <w:t>The cross band isolation MSD for this PC2 CA_n40A-n41A with UL n40 has already been specified in TS38.101-1.</w:t>
      </w:r>
    </w:p>
    <w:bookmarkEnd w:id="392"/>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393"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393"/>
    </w:p>
    <w:p w14:paraId="1A3E9C70" w14:textId="77777777" w:rsidR="00650043" w:rsidRDefault="00650043" w:rsidP="00650043">
      <w:pPr>
        <w:pStyle w:val="TH"/>
      </w:pPr>
      <w:r>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394" w:name="_Hlk162256049"/>
    </w:p>
    <w:p w14:paraId="6C985845" w14:textId="77777777" w:rsidR="00650043" w:rsidRPr="00FD4F24" w:rsidRDefault="00650043" w:rsidP="00650043">
      <w:pPr>
        <w:pStyle w:val="Heading3"/>
        <w:rPr>
          <w:lang w:eastAsia="zh-CN"/>
        </w:rPr>
      </w:pPr>
      <w:bookmarkStart w:id="395" w:name="_Toc164781280"/>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395"/>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396" w:name="_Toc151408475"/>
      <w:bookmarkStart w:id="397" w:name="_Toc164781281"/>
      <w:bookmarkEnd w:id="394"/>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396"/>
      <w:r>
        <w:rPr>
          <w:lang w:val="en-US" w:eastAsia="zh-CN"/>
        </w:rPr>
        <w:t>7, UL CA_n77(2A)</w:t>
      </w:r>
      <w:bookmarkEnd w:id="397"/>
    </w:p>
    <w:p w14:paraId="6AD7D5EC" w14:textId="77777777" w:rsidR="00650043" w:rsidRDefault="00650043" w:rsidP="00FF63C5">
      <w:pPr>
        <w:pStyle w:val="Heading3"/>
        <w:rPr>
          <w:lang w:eastAsia="zh-CN"/>
        </w:rPr>
      </w:pPr>
      <w:bookmarkStart w:id="398" w:name="_Toc151408476"/>
      <w:bookmarkStart w:id="399" w:name="_Toc164781282"/>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398"/>
      <w:bookmarkEnd w:id="399"/>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0" w:name="_Toc164781283"/>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0"/>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1" w:name="_Toc164781284"/>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1"/>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2" w:name="_Toc164781285"/>
      <w:r w:rsidRPr="008F506B">
        <w:rPr>
          <w:lang w:eastAsia="ja-JP"/>
        </w:rPr>
        <w:t>5.</w:t>
      </w:r>
      <w:r>
        <w:rPr>
          <w:lang w:eastAsia="ja-JP"/>
        </w:rPr>
        <w:t>40</w:t>
      </w:r>
      <w:r w:rsidRPr="008F506B">
        <w:rPr>
          <w:lang w:eastAsia="ja-JP"/>
        </w:rPr>
        <w:t>.4</w:t>
      </w:r>
      <w:r w:rsidRPr="008F506B">
        <w:rPr>
          <w:lang w:eastAsia="ja-JP"/>
        </w:rPr>
        <w:tab/>
        <w:t>∆TIB and ∆RIB values</w:t>
      </w:r>
      <w:bookmarkEnd w:id="402"/>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03" w:name="_Toc164781286"/>
      <w:r>
        <w:rPr>
          <w:rFonts w:hint="eastAsia"/>
          <w:lang w:eastAsia="zh-CN"/>
        </w:rPr>
        <w:t>5.41</w:t>
      </w:r>
      <w:r w:rsidRPr="007C0A32">
        <w:tab/>
      </w:r>
      <w:r w:rsidRPr="007C0A32">
        <w:rPr>
          <w:lang w:eastAsia="zh-CN"/>
        </w:rPr>
        <w:t>CA_n40-n7</w:t>
      </w:r>
      <w:r>
        <w:rPr>
          <w:lang w:eastAsia="zh-CN"/>
        </w:rPr>
        <w:t>8</w:t>
      </w:r>
      <w:bookmarkEnd w:id="403"/>
    </w:p>
    <w:p w14:paraId="1ABA9CF4" w14:textId="77777777" w:rsidR="00650043" w:rsidRPr="007C0A32" w:rsidRDefault="00650043" w:rsidP="00650043">
      <w:pPr>
        <w:pStyle w:val="Heading3"/>
        <w:rPr>
          <w:lang w:eastAsia="zh-CN"/>
        </w:rPr>
      </w:pPr>
      <w:bookmarkStart w:id="404" w:name="_Toc164781287"/>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04"/>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05" w:name="_Toc164781288"/>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05"/>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06" w:name="_Toc164781289"/>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06"/>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07" w:name="_Hlk163039820"/>
      <w:r w:rsidRPr="00C113E1">
        <w:rPr>
          <w:rFonts w:ascii="Arial" w:hAnsi="Arial"/>
          <w:b/>
          <w:lang w:eastAsia="ja-JP"/>
        </w:rPr>
        <w:t xml:space="preserve">harmonic mixing </w:t>
      </w:r>
      <w:bookmarkEnd w:id="407"/>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08" w:name="_Toc164781290"/>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408"/>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09" w:name="_Toc164781291"/>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09"/>
    </w:p>
    <w:p w14:paraId="5E416DD7" w14:textId="77777777" w:rsidR="00650043" w:rsidRPr="001043CD" w:rsidRDefault="00650043" w:rsidP="00650043">
      <w:pPr>
        <w:pStyle w:val="Heading3"/>
        <w:rPr>
          <w:rFonts w:cs="Arial"/>
          <w:szCs w:val="28"/>
          <w:lang w:eastAsia="zh-CN"/>
        </w:rPr>
      </w:pPr>
      <w:bookmarkStart w:id="410" w:name="_Toc164781292"/>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0"/>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1" w:name="_Toc164781293"/>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1"/>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2" w:name="_Toc164781294"/>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2"/>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13"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14" w:name="OLE_LINK24"/>
      <w:r w:rsidRPr="00921605">
        <w:rPr>
          <w:lang w:val="en-US" w:eastAsia="zh-CN"/>
        </w:rPr>
        <w:t>cross-band isolation MSD</w:t>
      </w:r>
      <w:bookmarkEnd w:id="414"/>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15" w:name="OLE_LINK25"/>
      <w:r w:rsidRPr="00921605">
        <w:rPr>
          <w:lang w:val="en-US" w:eastAsia="zh-CN"/>
        </w:rPr>
        <w:t>Harmonic mixing MSD</w:t>
      </w:r>
      <w:bookmarkEnd w:id="415"/>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16" w:name="OLE_LINK23"/>
      <w:r w:rsidRPr="00921605">
        <w:rPr>
          <w:lang w:val="en-US" w:eastAsia="zh-CN"/>
        </w:rPr>
        <w:t xml:space="preserve"> CA_n39A-n41A</w:t>
      </w:r>
      <w:bookmarkEnd w:id="416"/>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13"/>
    </w:p>
    <w:p w14:paraId="4367A0F1" w14:textId="77777777" w:rsidR="00650043" w:rsidRPr="00001619" w:rsidRDefault="00650043" w:rsidP="00650043">
      <w:pPr>
        <w:pStyle w:val="Heading4"/>
        <w:rPr>
          <w:lang w:eastAsia="zh-CN"/>
        </w:rPr>
      </w:pPr>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17"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17"/>
    </w:p>
    <w:p w14:paraId="00FDDA0F" w14:textId="77777777" w:rsidR="00650043" w:rsidRPr="00921605" w:rsidRDefault="00650043" w:rsidP="00650043">
      <w:pPr>
        <w:pStyle w:val="TH"/>
      </w:pPr>
      <w:bookmarkStart w:id="418" w:name="OLE_LINK59"/>
      <w:r>
        <w:rPr>
          <w:rFonts w:cs="Arial"/>
          <w:b w:val="0"/>
          <w:bCs/>
          <w:lang w:val="en-US" w:eastAsia="zh-CN"/>
        </w:rPr>
        <w:t>T</w:t>
      </w:r>
      <w:r w:rsidRPr="00921605">
        <w:t xml:space="preserve">able </w:t>
      </w:r>
      <w:bookmarkStart w:id="419" w:name="OLE_LINK51"/>
      <w:r>
        <w:t>5.42</w:t>
      </w:r>
      <w:r w:rsidRPr="00921605">
        <w:t>.3.2-</w:t>
      </w:r>
      <w:r>
        <w:rPr>
          <w:rFonts w:hint="eastAsia"/>
          <w:lang w:eastAsia="zh-CN"/>
        </w:rPr>
        <w:t>1</w:t>
      </w:r>
      <w:r w:rsidRPr="00921605">
        <w:t xml:space="preserve">. </w:t>
      </w:r>
      <w:bookmarkEnd w:id="419"/>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18"/>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8pt;height:10.4pt" o:ole="">
                  <v:imagedata r:id="rId53" o:title=""/>
                </v:shape>
                <o:OLEObject Type="Embed" ProgID="Equation.3" ShapeID="_x0000_i1038" DrawAspect="Content" ObjectID="_1775569250"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4pt" o:ole="">
                  <v:imagedata r:id="rId20" o:title=""/>
                </v:shape>
                <o:OLEObject Type="Embed" ProgID="Equation.DSMT4" ShapeID="_x0000_i1039" DrawAspect="Content" ObjectID="_1775569251"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0"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0"/>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1"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1"/>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2"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23" w:name="OLE_LINK48"/>
      <w:bookmarkEnd w:id="422"/>
      <w:r w:rsidRPr="00921605">
        <w:rPr>
          <w:rFonts w:cs="Arial"/>
          <w:lang w:val="en-US" w:eastAsia="zh-CN"/>
        </w:rPr>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23"/>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25pt;height:10.4pt" o:ole="">
                  <v:imagedata r:id="rId58" o:title=""/>
                </v:shape>
                <o:OLEObject Type="Embed" ProgID="Equation.3" ShapeID="_x0000_i1040" DrawAspect="Content" ObjectID="_1775569252"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4pt" o:ole="">
                  <v:imagedata r:id="rId20" o:title=""/>
                </v:shape>
                <o:OLEObject Type="Embed" ProgID="Equation.DSMT4" ShapeID="_x0000_i1041" DrawAspect="Content" ObjectID="_1775569253"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24"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24"/>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25" w:name="OLE_LINK60"/>
      <w:r w:rsidRPr="00921605">
        <w:rPr>
          <w:rFonts w:eastAsiaTheme="minorEastAsia"/>
          <w:lang w:val="en-US" w:eastAsia="zh-CN"/>
        </w:rPr>
        <w:t>comparing with PC3 CA_n39A-n41A</w:t>
      </w:r>
      <w:bookmarkEnd w:id="425"/>
      <w:r w:rsidRPr="00921605">
        <w:rPr>
          <w:rFonts w:eastAsiaTheme="minorEastAsia"/>
          <w:lang w:val="en-US" w:eastAsia="zh-CN"/>
        </w:rPr>
        <w:t xml:space="preserve">, </w:t>
      </w:r>
      <w:bookmarkStart w:id="426" w:name="OLE_LINK37"/>
      <w:bookmarkStart w:id="427" w:name="OLE_LINK38"/>
      <w:r w:rsidRPr="00921605">
        <w:rPr>
          <w:rFonts w:eastAsiaTheme="minorEastAsia"/>
          <w:lang w:val="en-US" w:eastAsia="zh-CN"/>
        </w:rPr>
        <w:t>cross-band isolation MSD or harmonic mixing MSD</w:t>
      </w:r>
      <w:bookmarkEnd w:id="426"/>
      <w:r w:rsidRPr="00921605">
        <w:rPr>
          <w:rFonts w:eastAsiaTheme="minorEastAsia"/>
          <w:lang w:val="en-US" w:eastAsia="zh-CN"/>
        </w:rPr>
        <w:t xml:space="preserve"> caused </w:t>
      </w:r>
      <w:bookmarkEnd w:id="427"/>
      <w:r w:rsidRPr="00921605">
        <w:rPr>
          <w:rFonts w:eastAsiaTheme="minorEastAsia"/>
          <w:lang w:val="en-US" w:eastAsia="zh-CN"/>
        </w:rPr>
        <w:t xml:space="preserve">by </w:t>
      </w:r>
      <w:bookmarkStart w:id="428" w:name="OLE_LINK39"/>
      <w:r w:rsidRPr="00921605">
        <w:rPr>
          <w:rFonts w:eastAsiaTheme="minorEastAsia"/>
          <w:lang w:val="en-US" w:eastAsia="zh-CN"/>
        </w:rPr>
        <w:t>UL PC2 n39 or PC2 n41</w:t>
      </w:r>
      <w:bookmarkEnd w:id="428"/>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29"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29"/>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8pt;height:10.4pt" o:ole="">
                  <v:imagedata r:id="rId53" o:title=""/>
                </v:shape>
                <o:OLEObject Type="Embed" ProgID="Equation.3" ShapeID="_x0000_i1042" DrawAspect="Content" ObjectID="_1775569254"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4pt" o:ole="">
                  <v:imagedata r:id="rId20" o:title=""/>
                </v:shape>
                <o:OLEObject Type="Embed" ProgID="Equation.DSMT4" ShapeID="_x0000_i1043" DrawAspect="Content" ObjectID="_1775569255"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0" w:name="_Toc164781295"/>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0"/>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1" w:name="_Toc164781296"/>
      <w:r>
        <w:rPr>
          <w:rFonts w:hint="eastAsia"/>
          <w:lang w:eastAsia="zh-CN"/>
        </w:rPr>
        <w:t>5.43</w:t>
      </w:r>
      <w:r w:rsidRPr="004D3578">
        <w:tab/>
      </w:r>
      <w:bookmarkStart w:id="432" w:name="_Hlk162011666"/>
      <w:r>
        <w:rPr>
          <w:lang w:eastAsia="zh-CN"/>
        </w:rPr>
        <w:t>CA_n</w:t>
      </w:r>
      <w:r>
        <w:rPr>
          <w:rFonts w:hint="eastAsia"/>
          <w:lang w:eastAsia="zh-CN"/>
        </w:rPr>
        <w:t>28A</w:t>
      </w:r>
      <w:r>
        <w:rPr>
          <w:lang w:eastAsia="zh-CN"/>
        </w:rPr>
        <w:t>-n</w:t>
      </w:r>
      <w:r>
        <w:rPr>
          <w:rFonts w:hint="eastAsia"/>
          <w:lang w:eastAsia="zh-CN"/>
        </w:rPr>
        <w:t>40A</w:t>
      </w:r>
      <w:bookmarkEnd w:id="431"/>
      <w:bookmarkEnd w:id="432"/>
    </w:p>
    <w:p w14:paraId="5B4477A1" w14:textId="77777777" w:rsidR="00650043" w:rsidRPr="001043CD" w:rsidRDefault="00650043" w:rsidP="00650043">
      <w:pPr>
        <w:pStyle w:val="Heading3"/>
        <w:rPr>
          <w:rFonts w:cs="Arial"/>
          <w:szCs w:val="28"/>
          <w:lang w:eastAsia="zh-CN"/>
        </w:rPr>
      </w:pPr>
      <w:bookmarkStart w:id="433" w:name="_Toc164781297"/>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3"/>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34" w:name="_Toc164781298"/>
      <w:r>
        <w:rPr>
          <w:rFonts w:cs="Arial"/>
          <w:lang w:eastAsia="zh-CN"/>
        </w:rPr>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4"/>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35" w:name="_Toc164781299"/>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5"/>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36"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37" w:name="_Hlk162276249"/>
      <w:bookmarkEnd w:id="436"/>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37"/>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2.8pt;height:26.2pt" o:ole="">
                  <v:imagedata r:id="rId50" o:title=""/>
                </v:shape>
                <o:OLEObject Type="Embed" ProgID="Equation.DSMT4" ShapeID="_x0000_i1044" DrawAspect="Content" ObjectID="_1775569256"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2.8pt;height:26.2pt" o:ole="">
                  <v:imagedata r:id="rId50" o:title=""/>
                </v:shape>
                <o:OLEObject Type="Embed" ProgID="Equation.DSMT4" ShapeID="_x0000_i1045" DrawAspect="Content" ObjectID="_1775569257"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38" w:name="_Toc164781300"/>
      <w:bookmarkStart w:id="439"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8"/>
    </w:p>
    <w:p w14:paraId="33FE5D62" w14:textId="77777777" w:rsidR="00650043" w:rsidRDefault="00650043" w:rsidP="00650043">
      <w:pPr>
        <w:rPr>
          <w:lang w:eastAsia="zh-CN"/>
        </w:rPr>
      </w:pPr>
      <w:r>
        <w:rPr>
          <w:lang w:eastAsia="zh-CN"/>
        </w:rPr>
        <w:t>Void</w:t>
      </w:r>
    </w:p>
    <w:bookmarkEnd w:id="439"/>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40" w:name="_Toc120537619"/>
      <w:bookmarkStart w:id="441" w:name="_Toc164781301"/>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40"/>
      <w:bookmarkEnd w:id="441"/>
    </w:p>
    <w:p w14:paraId="5663F57C" w14:textId="77777777" w:rsidR="002033D5" w:rsidRPr="009D46B8" w:rsidRDefault="00A047D8" w:rsidP="002033D5">
      <w:pPr>
        <w:pStyle w:val="Heading2"/>
        <w:rPr>
          <w:lang w:eastAsia="zh-CN"/>
        </w:rPr>
      </w:pPr>
      <w:bookmarkStart w:id="442" w:name="_Toc120537620"/>
      <w:bookmarkStart w:id="443" w:name="_Toc164781302"/>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42"/>
      <w:bookmarkEnd w:id="443"/>
    </w:p>
    <w:p w14:paraId="5663F57D" w14:textId="4890DC93" w:rsidR="00BB7C76" w:rsidRPr="009D46B8" w:rsidRDefault="001051C5" w:rsidP="00634A01">
      <w:pPr>
        <w:pStyle w:val="Heading3"/>
        <w:rPr>
          <w:rFonts w:cs="Arial"/>
          <w:szCs w:val="28"/>
          <w:lang w:eastAsia="zh-CN"/>
        </w:rPr>
      </w:pPr>
      <w:bookmarkStart w:id="444" w:name="_Toc3303723"/>
      <w:bookmarkStart w:id="445" w:name="_Toc3364427"/>
      <w:bookmarkStart w:id="446" w:name="_Toc46412257"/>
      <w:bookmarkStart w:id="447" w:name="_Toc120537621"/>
      <w:bookmarkStart w:id="448" w:name="_Toc164781303"/>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44"/>
      <w:bookmarkEnd w:id="445"/>
      <w:bookmarkEnd w:id="446"/>
      <w:r w:rsidR="00BC7DD1" w:rsidRPr="009D46B8">
        <w:rPr>
          <w:rFonts w:cs="Arial" w:hint="eastAsia"/>
          <w:szCs w:val="28"/>
          <w:lang w:eastAsia="zh-CN"/>
        </w:rPr>
        <w:t>s</w:t>
      </w:r>
      <w:bookmarkEnd w:id="447"/>
      <w:bookmarkEnd w:id="448"/>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49" w:name="_Toc3303724"/>
      <w:bookmarkStart w:id="450" w:name="_Toc3364428"/>
      <w:bookmarkStart w:id="451" w:name="_Toc46412258"/>
      <w:bookmarkStart w:id="452" w:name="_Toc120537622"/>
      <w:bookmarkStart w:id="453" w:name="_Toc164781304"/>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49"/>
      <w:bookmarkEnd w:id="450"/>
      <w:bookmarkEnd w:id="451"/>
      <w:bookmarkEnd w:id="452"/>
      <w:bookmarkEnd w:id="453"/>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54" w:name="_Toc3303726"/>
      <w:bookmarkStart w:id="455" w:name="_Toc3364430"/>
      <w:bookmarkStart w:id="456" w:name="_Toc46412260"/>
      <w:bookmarkStart w:id="457" w:name="_Toc120537623"/>
      <w:bookmarkStart w:id="458" w:name="_Toc164781305"/>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54"/>
      <w:bookmarkEnd w:id="455"/>
      <w:r w:rsidR="00AA43E0" w:rsidRPr="009D46B8">
        <w:rPr>
          <w:rFonts w:eastAsia="MS Mincho"/>
          <w:lang w:eastAsia="ja-JP"/>
        </w:rPr>
        <w:t>REFSENS requirements</w:t>
      </w:r>
      <w:bookmarkEnd w:id="456"/>
      <w:bookmarkEnd w:id="457"/>
      <w:bookmarkEnd w:id="458"/>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59" w:name="_Toc30066232"/>
      <w:bookmarkStart w:id="460"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59"/>
      <w:r w:rsidR="001043CD" w:rsidRPr="009D46B8">
        <w:rPr>
          <w:rFonts w:hint="eastAsia"/>
          <w:lang w:eastAsia="zh-CN"/>
        </w:rPr>
        <w:t>Power class 2 case</w:t>
      </w:r>
      <w:r w:rsidR="008A1429" w:rsidRPr="009D46B8">
        <w:rPr>
          <w:lang w:eastAsia="zh-CN"/>
        </w:rPr>
        <w:t xml:space="preserve"> a</w:t>
      </w:r>
      <w:bookmarkEnd w:id="460"/>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61" w:name="_Toc3303727"/>
      <w:bookmarkStart w:id="462" w:name="_Toc3364431"/>
      <w:bookmarkStart w:id="463" w:name="_Toc46412261"/>
      <w:bookmarkStart w:id="464" w:name="_Toc120537625"/>
      <w:bookmarkStart w:id="465" w:name="_Toc164781306"/>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61"/>
      <w:bookmarkEnd w:id="462"/>
      <w:bookmarkEnd w:id="463"/>
      <w:bookmarkEnd w:id="464"/>
      <w:bookmarkEnd w:id="465"/>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66" w:name="_Toc120537626"/>
      <w:bookmarkStart w:id="467" w:name="_Toc164781307"/>
      <w:r w:rsidRPr="009D46B8">
        <w:t xml:space="preserve">6.1 </w:t>
      </w:r>
      <w:r w:rsidR="00CF3D19" w:rsidRPr="009D46B8">
        <w:tab/>
      </w:r>
      <w:r w:rsidRPr="009D46B8">
        <w:t xml:space="preserve">DL </w:t>
      </w:r>
      <w:r w:rsidRPr="009D46B8">
        <w:rPr>
          <w:lang w:eastAsia="zh-CN"/>
        </w:rPr>
        <w:t>CA_n25-n41-n66, UL CA_n25A-n41A</w:t>
      </w:r>
      <w:bookmarkEnd w:id="466"/>
      <w:bookmarkEnd w:id="467"/>
    </w:p>
    <w:p w14:paraId="380A3E11" w14:textId="578F682B" w:rsidR="00C81ED6" w:rsidRPr="009D46B8" w:rsidRDefault="00973E92" w:rsidP="00C81ED6">
      <w:pPr>
        <w:pStyle w:val="Heading3"/>
        <w:rPr>
          <w:rFonts w:cs="Arial"/>
          <w:szCs w:val="28"/>
          <w:lang w:eastAsia="zh-CN"/>
        </w:rPr>
      </w:pPr>
      <w:bookmarkStart w:id="468" w:name="_Toc120537627"/>
      <w:bookmarkStart w:id="469" w:name="_Toc164781308"/>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68"/>
      <w:bookmarkEnd w:id="469"/>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70" w:name="_Toc120537628"/>
      <w:bookmarkStart w:id="471" w:name="_Toc164781309"/>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70"/>
      <w:bookmarkEnd w:id="471"/>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72" w:name="_Toc120537629"/>
      <w:bookmarkStart w:id="473" w:name="_Toc164781310"/>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72"/>
      <w:bookmarkEnd w:id="473"/>
    </w:p>
    <w:p w14:paraId="790C6C9E" w14:textId="5A58E345" w:rsidR="00C81ED6" w:rsidRPr="009D46B8" w:rsidRDefault="00973E92" w:rsidP="00C81ED6">
      <w:pPr>
        <w:pStyle w:val="Heading4"/>
        <w:rPr>
          <w:lang w:eastAsia="zh-CN"/>
        </w:rPr>
      </w:pPr>
      <w:bookmarkStart w:id="474"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74"/>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75"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75"/>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76" w:name="_Toc120537632"/>
      <w:bookmarkStart w:id="477" w:name="_Toc164781311"/>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76"/>
      <w:bookmarkEnd w:id="477"/>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78" w:name="_Toc120537633"/>
      <w:bookmarkStart w:id="479" w:name="_Toc164781312"/>
      <w:r w:rsidRPr="009D46B8">
        <w:t>6.2</w:t>
      </w:r>
      <w:r w:rsidR="00C81ED6" w:rsidRPr="009D46B8">
        <w:tab/>
        <w:t xml:space="preserve">DL </w:t>
      </w:r>
      <w:r w:rsidR="00C81ED6" w:rsidRPr="009D46B8">
        <w:rPr>
          <w:lang w:eastAsia="zh-CN"/>
        </w:rPr>
        <w:t>CA_n25-n41-n66, UL CA_n41A-n66A</w:t>
      </w:r>
      <w:bookmarkEnd w:id="478"/>
      <w:bookmarkEnd w:id="479"/>
    </w:p>
    <w:p w14:paraId="4DBBE9E1" w14:textId="5AF9E913" w:rsidR="00C81ED6" w:rsidRPr="009D46B8" w:rsidRDefault="00973E92" w:rsidP="00C81ED6">
      <w:pPr>
        <w:pStyle w:val="Heading3"/>
        <w:rPr>
          <w:rFonts w:cs="Arial"/>
          <w:szCs w:val="28"/>
          <w:lang w:eastAsia="zh-CN"/>
        </w:rPr>
      </w:pPr>
      <w:bookmarkStart w:id="480" w:name="_Toc120537634"/>
      <w:bookmarkStart w:id="481" w:name="_Toc164781313"/>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80"/>
      <w:bookmarkEnd w:id="481"/>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82" w:name="_Toc120537635"/>
      <w:bookmarkStart w:id="483" w:name="_Toc164781314"/>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2"/>
      <w:bookmarkEnd w:id="483"/>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84" w:name="_Toc120537636"/>
      <w:bookmarkStart w:id="485" w:name="_Toc164781315"/>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4"/>
      <w:bookmarkEnd w:id="485"/>
    </w:p>
    <w:p w14:paraId="55E7AFDB" w14:textId="6D535E94" w:rsidR="00C81ED6" w:rsidRPr="009D46B8" w:rsidRDefault="00973E92" w:rsidP="00C81ED6">
      <w:pPr>
        <w:pStyle w:val="Heading4"/>
        <w:rPr>
          <w:lang w:eastAsia="zh-CN"/>
        </w:rPr>
      </w:pPr>
      <w:bookmarkStart w:id="486"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86"/>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87" w:name="MCCQCTEMPBM_00000028"/>
      <w:bookmarkStart w:id="488" w:name="MCCQCTEMPBM_00000048"/>
      <w:bookmarkStart w:id="489" w:name="MCCQCTEMPBM_00000054"/>
      <w:bookmarkStart w:id="490" w:name="MCCQCTEMPBM_00000062"/>
      <w:bookmarkStart w:id="491" w:name="MCCQCTEMPBM_00000071"/>
      <w:bookmarkStart w:id="492" w:name="MCCQCTEMPBM_0000008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87"/>
      <w:bookmarkEnd w:id="488"/>
      <w:bookmarkEnd w:id="489"/>
      <w:bookmarkEnd w:id="490"/>
      <w:bookmarkEnd w:id="491"/>
      <w:bookmarkEnd w:id="492"/>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3F3C6B87">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3CE52EAD">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1BB2FEC9">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491091B7">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4CCBFF5E">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10F7874B">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493"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493"/>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494" w:name="_Toc120537639"/>
      <w:bookmarkStart w:id="495" w:name="_Toc164781316"/>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94"/>
      <w:bookmarkEnd w:id="495"/>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496" w:name="_Toc120537640"/>
      <w:bookmarkStart w:id="497" w:name="_Toc164781317"/>
      <w:r w:rsidRPr="009D46B8">
        <w:t>6.3</w:t>
      </w:r>
      <w:r w:rsidR="004C52BC" w:rsidRPr="009D46B8">
        <w:tab/>
        <w:t xml:space="preserve">DL </w:t>
      </w:r>
      <w:r w:rsidR="004C52BC" w:rsidRPr="009D46B8">
        <w:rPr>
          <w:lang w:eastAsia="zh-CN"/>
        </w:rPr>
        <w:t>CA_n25-n41-n71, UL CA_n25A-n41A</w:t>
      </w:r>
      <w:bookmarkEnd w:id="496"/>
      <w:bookmarkEnd w:id="497"/>
    </w:p>
    <w:p w14:paraId="572C671A" w14:textId="3900B003" w:rsidR="004C52BC" w:rsidRPr="009D46B8" w:rsidRDefault="00040E34" w:rsidP="004C52BC">
      <w:pPr>
        <w:pStyle w:val="Heading3"/>
        <w:rPr>
          <w:rFonts w:cs="Arial"/>
          <w:szCs w:val="28"/>
          <w:lang w:eastAsia="zh-CN"/>
        </w:rPr>
      </w:pPr>
      <w:bookmarkStart w:id="498" w:name="_Toc120537641"/>
      <w:bookmarkStart w:id="499" w:name="_Toc164781318"/>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498"/>
      <w:bookmarkEnd w:id="499"/>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00" w:name="_Toc120537642"/>
      <w:bookmarkStart w:id="501" w:name="_Toc164781319"/>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00"/>
      <w:bookmarkEnd w:id="501"/>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02" w:name="_Hlk118121858"/>
            <w:r w:rsidRPr="009D46B8">
              <w:rPr>
                <w:rFonts w:hint="eastAsia"/>
              </w:rPr>
              <w:t>CA_n</w:t>
            </w:r>
            <w:r w:rsidRPr="009D46B8">
              <w:t>25A</w:t>
            </w:r>
            <w:r w:rsidRPr="009D46B8">
              <w:rPr>
                <w:rFonts w:hint="eastAsia"/>
              </w:rPr>
              <w:t>-n</w:t>
            </w:r>
            <w:r w:rsidRPr="009D46B8">
              <w:t>41A</w:t>
            </w:r>
            <w:bookmarkEnd w:id="502"/>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03" w:name="_Toc120537643"/>
      <w:bookmarkStart w:id="504" w:name="_Toc164781320"/>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03"/>
      <w:bookmarkEnd w:id="504"/>
    </w:p>
    <w:p w14:paraId="104F0AD3" w14:textId="75AF91C0" w:rsidR="004C52BC" w:rsidRPr="009D46B8" w:rsidRDefault="00040E34" w:rsidP="004C52BC">
      <w:pPr>
        <w:pStyle w:val="Heading4"/>
        <w:rPr>
          <w:lang w:eastAsia="zh-CN"/>
        </w:rPr>
      </w:pPr>
      <w:bookmarkStart w:id="505"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05"/>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06"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06"/>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07" w:name="_Toc120537646"/>
      <w:bookmarkStart w:id="508" w:name="_Toc164781321"/>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07"/>
      <w:bookmarkEnd w:id="508"/>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09" w:name="_Toc120537647"/>
      <w:bookmarkStart w:id="510" w:name="_Toc164781322"/>
      <w:r w:rsidRPr="009D46B8">
        <w:t>6.4</w:t>
      </w:r>
      <w:r w:rsidR="004C52BC" w:rsidRPr="009D46B8">
        <w:tab/>
        <w:t xml:space="preserve">DL </w:t>
      </w:r>
      <w:r w:rsidR="004C52BC" w:rsidRPr="009D46B8">
        <w:rPr>
          <w:lang w:eastAsia="zh-CN"/>
        </w:rPr>
        <w:t>CA_n25-n41-n71, UL CA_n41A-n71A</w:t>
      </w:r>
      <w:bookmarkEnd w:id="509"/>
      <w:bookmarkEnd w:id="510"/>
    </w:p>
    <w:p w14:paraId="49EE70BA" w14:textId="0BB322C6" w:rsidR="004C52BC" w:rsidRPr="009D46B8" w:rsidRDefault="00040E34" w:rsidP="004C52BC">
      <w:pPr>
        <w:pStyle w:val="Heading3"/>
        <w:rPr>
          <w:rFonts w:cs="Arial"/>
          <w:szCs w:val="28"/>
          <w:lang w:eastAsia="zh-CN"/>
        </w:rPr>
      </w:pPr>
      <w:bookmarkStart w:id="511" w:name="_Toc120537648"/>
      <w:bookmarkStart w:id="512" w:name="_Toc164781323"/>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1"/>
      <w:bookmarkEnd w:id="512"/>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13" w:name="_Toc120537649"/>
      <w:bookmarkStart w:id="514" w:name="_Toc164781324"/>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3"/>
      <w:bookmarkEnd w:id="514"/>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15" w:name="_Toc120537650"/>
      <w:bookmarkStart w:id="516" w:name="_Toc164781325"/>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15"/>
      <w:bookmarkEnd w:id="516"/>
    </w:p>
    <w:p w14:paraId="15DD2A73" w14:textId="3C87E5CC" w:rsidR="004C52BC" w:rsidRPr="009D46B8" w:rsidRDefault="00040E34" w:rsidP="004C52BC">
      <w:pPr>
        <w:pStyle w:val="Heading4"/>
        <w:rPr>
          <w:lang w:eastAsia="zh-CN"/>
        </w:rPr>
      </w:pPr>
      <w:bookmarkStart w:id="517"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17"/>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18"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18"/>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19" w:name="_Toc120537653"/>
      <w:bookmarkStart w:id="520" w:name="_Toc164781326"/>
      <w:r w:rsidRPr="009D46B8">
        <w:rPr>
          <w:rFonts w:eastAsia="MS Mincho"/>
          <w:lang w:eastAsia="ja-JP"/>
        </w:rPr>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19"/>
      <w:bookmarkEnd w:id="520"/>
    </w:p>
    <w:p w14:paraId="03438FF0" w14:textId="2D6A2222" w:rsidR="004C52BC" w:rsidRPr="009D46B8" w:rsidRDefault="00040E34" w:rsidP="004C52BC">
      <w:pPr>
        <w:pStyle w:val="Heading2"/>
        <w:rPr>
          <w:lang w:eastAsia="zh-CN"/>
        </w:rPr>
      </w:pPr>
      <w:bookmarkStart w:id="521" w:name="_Toc120537654"/>
      <w:bookmarkStart w:id="522" w:name="_Toc164781327"/>
      <w:r w:rsidRPr="009D46B8">
        <w:t>6.5</w:t>
      </w:r>
      <w:r w:rsidR="004C52BC" w:rsidRPr="009D46B8">
        <w:tab/>
        <w:t xml:space="preserve">DL </w:t>
      </w:r>
      <w:r w:rsidR="004C52BC" w:rsidRPr="009D46B8">
        <w:rPr>
          <w:lang w:eastAsia="zh-CN"/>
        </w:rPr>
        <w:t>CA_n25-n41-n71, UL CA_n41C</w:t>
      </w:r>
      <w:bookmarkEnd w:id="521"/>
      <w:bookmarkEnd w:id="522"/>
    </w:p>
    <w:p w14:paraId="51F5AB4D" w14:textId="2CA7E213" w:rsidR="004C52BC" w:rsidRPr="009D46B8" w:rsidRDefault="00040E34" w:rsidP="004C52BC">
      <w:pPr>
        <w:pStyle w:val="Heading3"/>
        <w:rPr>
          <w:rFonts w:cs="Arial"/>
          <w:szCs w:val="28"/>
          <w:lang w:eastAsia="zh-CN"/>
        </w:rPr>
      </w:pPr>
      <w:bookmarkStart w:id="523" w:name="_Toc120537655"/>
      <w:bookmarkStart w:id="524" w:name="_Toc164781328"/>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3"/>
      <w:bookmarkEnd w:id="524"/>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25" w:name="_Toc120537656"/>
      <w:bookmarkStart w:id="526" w:name="_Toc164781329"/>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25"/>
      <w:bookmarkEnd w:id="526"/>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27" w:name="_Toc120537657"/>
      <w:bookmarkStart w:id="528" w:name="_Toc164781330"/>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27"/>
      <w:bookmarkEnd w:id="528"/>
    </w:p>
    <w:p w14:paraId="5D0318B7" w14:textId="2DDA4E63" w:rsidR="004C52BC" w:rsidRPr="009D46B8" w:rsidRDefault="00040E34" w:rsidP="004C52BC">
      <w:pPr>
        <w:pStyle w:val="Heading4"/>
        <w:rPr>
          <w:lang w:eastAsia="zh-CN"/>
        </w:rPr>
      </w:pPr>
      <w:bookmarkStart w:id="529"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29"/>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30" w:name="_Toc120537659"/>
      <w:bookmarkStart w:id="531" w:name="_Toc164781331"/>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0"/>
      <w:bookmarkEnd w:id="531"/>
    </w:p>
    <w:p w14:paraId="3ABB3D90" w14:textId="0DB98CF1" w:rsidR="009600D7" w:rsidRPr="009D46B8" w:rsidRDefault="009600D7" w:rsidP="009600D7">
      <w:pPr>
        <w:pStyle w:val="Heading2"/>
        <w:rPr>
          <w:lang w:eastAsia="zh-CN"/>
        </w:rPr>
      </w:pPr>
      <w:bookmarkStart w:id="532" w:name="_Toc120537660"/>
      <w:bookmarkStart w:id="533" w:name="_Toc164781332"/>
      <w:r w:rsidRPr="009D46B8">
        <w:t>6.6</w:t>
      </w:r>
      <w:r w:rsidRPr="009D46B8">
        <w:tab/>
        <w:t xml:space="preserve">DL </w:t>
      </w:r>
      <w:r w:rsidRPr="009D46B8">
        <w:rPr>
          <w:lang w:eastAsia="zh-CN"/>
        </w:rPr>
        <w:t>CA_n25-n41-n77, UL CA_n25A-n41A</w:t>
      </w:r>
      <w:bookmarkEnd w:id="532"/>
      <w:bookmarkEnd w:id="533"/>
    </w:p>
    <w:p w14:paraId="3C35913C" w14:textId="3DC8A1EF" w:rsidR="009600D7" w:rsidRPr="009D46B8" w:rsidRDefault="009600D7" w:rsidP="009600D7">
      <w:pPr>
        <w:pStyle w:val="Heading3"/>
        <w:rPr>
          <w:rFonts w:cs="Arial"/>
          <w:szCs w:val="28"/>
          <w:lang w:eastAsia="zh-CN"/>
        </w:rPr>
      </w:pPr>
      <w:bookmarkStart w:id="534" w:name="_Toc120537661"/>
      <w:bookmarkStart w:id="535" w:name="_Toc164781333"/>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34"/>
      <w:bookmarkEnd w:id="535"/>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36" w:name="_Toc120537662"/>
      <w:bookmarkStart w:id="537" w:name="_Toc164781334"/>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36"/>
      <w:bookmarkEnd w:id="537"/>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38" w:name="_Toc120537663"/>
      <w:bookmarkStart w:id="539" w:name="_Toc164781335"/>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38"/>
      <w:bookmarkEnd w:id="539"/>
    </w:p>
    <w:p w14:paraId="4CAB3159" w14:textId="1D21C428" w:rsidR="009600D7" w:rsidRPr="009D46B8" w:rsidRDefault="009600D7" w:rsidP="009600D7">
      <w:pPr>
        <w:pStyle w:val="Heading4"/>
        <w:rPr>
          <w:lang w:eastAsia="zh-CN"/>
        </w:rPr>
      </w:pPr>
      <w:bookmarkStart w:id="540"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40"/>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4DD8CB2E">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5325025F">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60F7BB7" wp14:editId="4031D77F">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A5C40E0">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63882E11">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382E4E8C">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2C14E1FC">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41"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41"/>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42" w:name="_Toc120537666"/>
      <w:bookmarkStart w:id="543" w:name="_Toc164781336"/>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42"/>
      <w:bookmarkEnd w:id="543"/>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44" w:name="_Toc120537667"/>
      <w:bookmarkStart w:id="545" w:name="_Toc164781337"/>
      <w:r w:rsidRPr="009D46B8">
        <w:t>6.7</w:t>
      </w:r>
      <w:r w:rsidRPr="009D46B8">
        <w:tab/>
        <w:t xml:space="preserve">DL </w:t>
      </w:r>
      <w:r w:rsidRPr="009D46B8">
        <w:rPr>
          <w:lang w:eastAsia="zh-CN"/>
        </w:rPr>
        <w:t>CA_n25-n41-n77, UL CA_n25A-n77A</w:t>
      </w:r>
      <w:bookmarkEnd w:id="544"/>
      <w:bookmarkEnd w:id="545"/>
    </w:p>
    <w:p w14:paraId="512010E6" w14:textId="2FF93D79" w:rsidR="009600D7" w:rsidRPr="009D46B8" w:rsidRDefault="009600D7" w:rsidP="009600D7">
      <w:pPr>
        <w:pStyle w:val="Heading3"/>
        <w:rPr>
          <w:rFonts w:cs="Arial"/>
          <w:szCs w:val="28"/>
          <w:lang w:eastAsia="zh-CN"/>
        </w:rPr>
      </w:pPr>
      <w:bookmarkStart w:id="546" w:name="_Toc120537668"/>
      <w:bookmarkStart w:id="547" w:name="_Toc164781338"/>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6"/>
      <w:bookmarkEnd w:id="547"/>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48" w:name="_Toc120537669"/>
      <w:bookmarkStart w:id="549" w:name="_Toc164781339"/>
      <w:r w:rsidRPr="009D46B8">
        <w:rPr>
          <w:rFonts w:cs="Arial"/>
          <w:lang w:eastAsia="zh-CN"/>
        </w:rPr>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48"/>
      <w:bookmarkEnd w:id="549"/>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50" w:name="_Toc120537670"/>
      <w:bookmarkStart w:id="551" w:name="_Toc164781340"/>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0"/>
      <w:bookmarkEnd w:id="551"/>
    </w:p>
    <w:p w14:paraId="238FB8E3" w14:textId="6E1F3CE1" w:rsidR="009600D7" w:rsidRPr="009D46B8" w:rsidRDefault="009600D7" w:rsidP="009600D7">
      <w:pPr>
        <w:pStyle w:val="Heading4"/>
        <w:rPr>
          <w:lang w:eastAsia="zh-CN"/>
        </w:rPr>
      </w:pPr>
      <w:bookmarkStart w:id="552"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2"/>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359EAC">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328B61D9">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5EAD1F01">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22DEF6C1">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6B973527">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0D9A17FE">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0C11453E">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53"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53"/>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54" w:name="_Toc120537673"/>
      <w:bookmarkStart w:id="555" w:name="_Toc164781341"/>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54"/>
      <w:bookmarkEnd w:id="555"/>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56" w:name="_Toc120537674"/>
      <w:bookmarkStart w:id="557" w:name="_Toc164781342"/>
      <w:r w:rsidRPr="009D46B8">
        <w:t>6.8</w:t>
      </w:r>
      <w:r w:rsidR="009600D7" w:rsidRPr="009D46B8">
        <w:tab/>
        <w:t xml:space="preserve">DL </w:t>
      </w:r>
      <w:r w:rsidR="009600D7" w:rsidRPr="009D46B8">
        <w:rPr>
          <w:lang w:eastAsia="zh-CN"/>
        </w:rPr>
        <w:t>CA_n25-n41-n77, UL CA_n41A-n77A</w:t>
      </w:r>
      <w:bookmarkEnd w:id="556"/>
      <w:bookmarkEnd w:id="557"/>
    </w:p>
    <w:p w14:paraId="2ECFF6C2" w14:textId="78DC6FA8" w:rsidR="009600D7" w:rsidRPr="009D46B8" w:rsidRDefault="005C03AA" w:rsidP="009600D7">
      <w:pPr>
        <w:pStyle w:val="Heading3"/>
        <w:rPr>
          <w:rFonts w:cs="Arial"/>
          <w:szCs w:val="28"/>
          <w:lang w:eastAsia="zh-CN"/>
        </w:rPr>
      </w:pPr>
      <w:bookmarkStart w:id="558" w:name="_Toc120537675"/>
      <w:bookmarkStart w:id="559" w:name="_Toc164781343"/>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58"/>
      <w:bookmarkEnd w:id="559"/>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60" w:name="_Toc120537676"/>
      <w:bookmarkStart w:id="561" w:name="_Toc164781344"/>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60"/>
      <w:bookmarkEnd w:id="561"/>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62" w:name="_Toc120537677"/>
      <w:bookmarkStart w:id="563" w:name="_Toc164781345"/>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62"/>
      <w:bookmarkEnd w:id="563"/>
    </w:p>
    <w:p w14:paraId="29FE95F5" w14:textId="7009594B" w:rsidR="009600D7" w:rsidRPr="009D46B8" w:rsidRDefault="005C03AA" w:rsidP="009600D7">
      <w:pPr>
        <w:pStyle w:val="Heading4"/>
        <w:rPr>
          <w:lang w:eastAsia="zh-CN"/>
        </w:rPr>
      </w:pPr>
      <w:bookmarkStart w:id="564"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64"/>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51C5C64">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540BD5F8">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47DF13EA">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1BE55448">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6FB25C8">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51FD2181">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3B2693B4">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65" w:name="_Toc120537679"/>
      <w:bookmarkStart w:id="566" w:name="_Toc164781346"/>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65"/>
      <w:bookmarkEnd w:id="566"/>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67" w:name="_Toc120537680"/>
      <w:bookmarkStart w:id="568" w:name="_Toc164781347"/>
      <w:r w:rsidRPr="009D46B8">
        <w:t>6.9</w:t>
      </w:r>
      <w:r w:rsidRPr="009D46B8">
        <w:tab/>
        <w:t xml:space="preserve">DL </w:t>
      </w:r>
      <w:r w:rsidRPr="009D46B8">
        <w:rPr>
          <w:lang w:eastAsia="zh-CN"/>
        </w:rPr>
        <w:t>CA_n25-n66-n77, UL CA_n25A-n77A</w:t>
      </w:r>
      <w:bookmarkEnd w:id="567"/>
      <w:bookmarkEnd w:id="568"/>
    </w:p>
    <w:p w14:paraId="34059260" w14:textId="4ED28723" w:rsidR="00E36C40" w:rsidRPr="009D46B8" w:rsidRDefault="00E36C40" w:rsidP="00E36C40">
      <w:pPr>
        <w:pStyle w:val="Heading3"/>
        <w:rPr>
          <w:rFonts w:cs="Arial"/>
          <w:szCs w:val="28"/>
          <w:lang w:eastAsia="zh-CN"/>
        </w:rPr>
      </w:pPr>
      <w:bookmarkStart w:id="569" w:name="_Toc120537681"/>
      <w:bookmarkStart w:id="570" w:name="_Toc164781348"/>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69"/>
      <w:bookmarkEnd w:id="570"/>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71" w:name="_Toc120537682"/>
      <w:bookmarkStart w:id="572" w:name="_Toc164781349"/>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71"/>
      <w:bookmarkEnd w:id="572"/>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73" w:name="_Toc120537683"/>
      <w:bookmarkStart w:id="574" w:name="_Toc164781350"/>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73"/>
      <w:bookmarkEnd w:id="574"/>
    </w:p>
    <w:p w14:paraId="3BA4F25A" w14:textId="73B62289" w:rsidR="00E36C40" w:rsidRPr="009D46B8" w:rsidRDefault="00E36C40" w:rsidP="00E36C40">
      <w:pPr>
        <w:pStyle w:val="Heading4"/>
        <w:rPr>
          <w:lang w:eastAsia="zh-CN"/>
        </w:rPr>
      </w:pPr>
      <w:bookmarkStart w:id="575"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75"/>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9F7585D" wp14:editId="71F0BA43">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3B2768EA">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21B5165B">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18CD940B">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564E66E0">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51E8429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120E83F0">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76"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76"/>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77" w:name="_Toc120537686"/>
      <w:bookmarkStart w:id="578" w:name="_Toc164781351"/>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77"/>
      <w:bookmarkEnd w:id="578"/>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79" w:name="_Toc120537687"/>
      <w:bookmarkStart w:id="580" w:name="_Toc164781352"/>
      <w:r w:rsidRPr="009D46B8">
        <w:t>6.10</w:t>
      </w:r>
      <w:r w:rsidRPr="009D46B8">
        <w:tab/>
        <w:t xml:space="preserve">DL </w:t>
      </w:r>
      <w:r w:rsidRPr="009D46B8">
        <w:rPr>
          <w:lang w:eastAsia="zh-CN"/>
        </w:rPr>
        <w:t>CA_n25-n66-n77, UL CA_n66A-n77A</w:t>
      </w:r>
      <w:bookmarkEnd w:id="579"/>
      <w:bookmarkEnd w:id="580"/>
    </w:p>
    <w:p w14:paraId="4F589359" w14:textId="083A1E72" w:rsidR="00E36C40" w:rsidRPr="009D46B8" w:rsidRDefault="00E36C40" w:rsidP="00E36C40">
      <w:pPr>
        <w:pStyle w:val="Heading3"/>
        <w:rPr>
          <w:rFonts w:cs="Arial"/>
          <w:szCs w:val="28"/>
          <w:lang w:eastAsia="zh-CN"/>
        </w:rPr>
      </w:pPr>
      <w:bookmarkStart w:id="581" w:name="_Toc120537688"/>
      <w:bookmarkStart w:id="582" w:name="_Toc164781353"/>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1"/>
      <w:bookmarkEnd w:id="582"/>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83" w:name="_Toc120537689"/>
      <w:bookmarkStart w:id="584" w:name="_Toc164781354"/>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3"/>
      <w:bookmarkEnd w:id="584"/>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85" w:name="_Toc120537690"/>
      <w:bookmarkStart w:id="586" w:name="_Toc164781355"/>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5"/>
      <w:bookmarkEnd w:id="586"/>
    </w:p>
    <w:p w14:paraId="0E2C25D5" w14:textId="6A48A324" w:rsidR="00E36C40" w:rsidRPr="009D46B8" w:rsidRDefault="00E36C40" w:rsidP="00E36C40">
      <w:pPr>
        <w:pStyle w:val="Heading4"/>
        <w:rPr>
          <w:lang w:eastAsia="zh-CN"/>
        </w:rPr>
      </w:pPr>
      <w:bookmarkStart w:id="587"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87"/>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3A5961ED">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109EE239">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3A66B0F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A13F33A">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547E3DC1">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58A1DBE8">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32433DAD">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588"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88"/>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589" w:name="_Toc120537693"/>
      <w:bookmarkStart w:id="590" w:name="_Toc164781356"/>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589"/>
      <w:bookmarkEnd w:id="590"/>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591" w:name="_Toc120537694"/>
      <w:bookmarkStart w:id="592" w:name="_Toc164781357"/>
      <w:r w:rsidRPr="009D46B8">
        <w:t>6.11</w:t>
      </w:r>
      <w:r w:rsidRPr="009D46B8">
        <w:tab/>
        <w:t xml:space="preserve">DL </w:t>
      </w:r>
      <w:r w:rsidRPr="009D46B8">
        <w:rPr>
          <w:lang w:eastAsia="zh-CN"/>
        </w:rPr>
        <w:t>CA_n25-n71-n77, UL CA_n25A-n77A</w:t>
      </w:r>
      <w:bookmarkEnd w:id="591"/>
      <w:bookmarkEnd w:id="592"/>
    </w:p>
    <w:p w14:paraId="68E74C01" w14:textId="03469CD7" w:rsidR="008172E1" w:rsidRPr="009D46B8" w:rsidRDefault="008172E1" w:rsidP="008172E1">
      <w:pPr>
        <w:pStyle w:val="Heading3"/>
        <w:rPr>
          <w:rFonts w:cs="Arial"/>
          <w:szCs w:val="28"/>
          <w:lang w:eastAsia="zh-CN"/>
        </w:rPr>
      </w:pPr>
      <w:bookmarkStart w:id="593" w:name="_Toc120537695"/>
      <w:bookmarkStart w:id="594" w:name="_Toc164781358"/>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3"/>
      <w:bookmarkEnd w:id="594"/>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595" w:name="_Toc120537696"/>
      <w:bookmarkStart w:id="596" w:name="_Toc164781359"/>
      <w:r w:rsidRPr="009D46B8">
        <w:rPr>
          <w:rFonts w:cs="Arial"/>
          <w:lang w:eastAsia="zh-CN"/>
        </w:rPr>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95"/>
      <w:bookmarkEnd w:id="596"/>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597" w:name="_Toc120537697"/>
      <w:bookmarkStart w:id="598" w:name="_Toc164781360"/>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97"/>
      <w:bookmarkEnd w:id="598"/>
    </w:p>
    <w:p w14:paraId="005DCF44" w14:textId="3FA54007" w:rsidR="008172E1" w:rsidRPr="009D46B8" w:rsidRDefault="008172E1" w:rsidP="008172E1">
      <w:pPr>
        <w:pStyle w:val="Heading4"/>
        <w:rPr>
          <w:lang w:eastAsia="zh-CN"/>
        </w:rPr>
      </w:pPr>
      <w:bookmarkStart w:id="599"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99"/>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00"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00"/>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01" w:name="_Toc120537700"/>
      <w:bookmarkStart w:id="602" w:name="_Toc164781361"/>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01"/>
      <w:bookmarkEnd w:id="602"/>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03" w:name="_Toc120537701"/>
      <w:bookmarkStart w:id="604" w:name="_Toc164781362"/>
      <w:r w:rsidRPr="009D46B8">
        <w:t>6.12</w:t>
      </w:r>
      <w:r w:rsidRPr="009D46B8">
        <w:tab/>
        <w:t>DL CA_n25-n71-n77, UL CA_n71A-n77A</w:t>
      </w:r>
      <w:bookmarkEnd w:id="603"/>
      <w:bookmarkEnd w:id="604"/>
    </w:p>
    <w:p w14:paraId="605EB421" w14:textId="7EC0179E" w:rsidR="008172E1" w:rsidRPr="009D46B8" w:rsidRDefault="008172E1" w:rsidP="008172E1">
      <w:pPr>
        <w:pStyle w:val="Heading3"/>
        <w:rPr>
          <w:rFonts w:cs="Arial"/>
          <w:szCs w:val="28"/>
          <w:lang w:eastAsia="zh-CN"/>
        </w:rPr>
      </w:pPr>
      <w:bookmarkStart w:id="605" w:name="_Toc120537702"/>
      <w:bookmarkStart w:id="606" w:name="_Toc164781363"/>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05"/>
      <w:bookmarkEnd w:id="606"/>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07" w:name="_Toc120537703"/>
      <w:bookmarkStart w:id="608" w:name="_Toc164781364"/>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07"/>
      <w:bookmarkEnd w:id="608"/>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09" w:name="_Toc120537704"/>
      <w:bookmarkStart w:id="610" w:name="_Toc164781365"/>
      <w:r w:rsidRPr="009D46B8">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09"/>
      <w:bookmarkEnd w:id="610"/>
    </w:p>
    <w:p w14:paraId="566D68B5" w14:textId="5859C224" w:rsidR="008172E1" w:rsidRPr="009D46B8" w:rsidRDefault="008172E1" w:rsidP="008172E1">
      <w:pPr>
        <w:pStyle w:val="Heading4"/>
        <w:rPr>
          <w:lang w:eastAsia="zh-CN"/>
        </w:rPr>
      </w:pPr>
      <w:bookmarkStart w:id="611"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1"/>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01EE691D">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28BD518D">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F577201">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539ED4D3">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6C74B05D">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5FAC34D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12"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12"/>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13" w:name="_Toc120537707"/>
      <w:bookmarkStart w:id="614" w:name="_Toc164781366"/>
      <w:r w:rsidRPr="009D46B8">
        <w:rPr>
          <w:rFonts w:eastAsia="MS Mincho"/>
          <w:lang w:eastAsia="ja-JP"/>
        </w:rPr>
        <w:t>6.12.</w:t>
      </w:r>
      <w:r w:rsidRPr="009D46B8">
        <w:rPr>
          <w:rFonts w:eastAsia="MS Mincho" w:hint="eastAsia"/>
          <w:lang w:eastAsia="ja-JP"/>
        </w:rPr>
        <w:t>4</w:t>
      </w:r>
      <w:r w:rsidRPr="009D46B8">
        <w:rPr>
          <w:rFonts w:eastAsia="MS Mincho"/>
          <w:lang w:eastAsia="ja-JP"/>
        </w:rPr>
        <w:tab/>
        <w:t>∆TIB and ∆RIB values</w:t>
      </w:r>
      <w:bookmarkEnd w:id="613"/>
      <w:bookmarkEnd w:id="614"/>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15" w:name="_Toc120537708"/>
      <w:bookmarkStart w:id="616" w:name="_Toc164781367"/>
      <w:r w:rsidRPr="009D46B8">
        <w:t>6.13</w:t>
      </w:r>
      <w:r w:rsidRPr="009D46B8">
        <w:tab/>
        <w:t xml:space="preserve">DL </w:t>
      </w:r>
      <w:r w:rsidRPr="009D46B8">
        <w:rPr>
          <w:lang w:eastAsia="zh-CN"/>
        </w:rPr>
        <w:t>CA_n41-n66-n77, UL CA_n41A-n66A</w:t>
      </w:r>
      <w:bookmarkEnd w:id="615"/>
      <w:bookmarkEnd w:id="616"/>
    </w:p>
    <w:p w14:paraId="161406C9" w14:textId="14FA568F" w:rsidR="00EF1342" w:rsidRPr="009D46B8" w:rsidRDefault="00EF1342" w:rsidP="00EF1342">
      <w:pPr>
        <w:pStyle w:val="Heading3"/>
        <w:rPr>
          <w:rFonts w:cs="Arial"/>
          <w:szCs w:val="28"/>
          <w:lang w:eastAsia="zh-CN"/>
        </w:rPr>
      </w:pPr>
      <w:bookmarkStart w:id="617" w:name="_Toc120537709"/>
      <w:bookmarkStart w:id="618" w:name="_Toc164781368"/>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17"/>
      <w:bookmarkEnd w:id="618"/>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19" w:name="_Toc120537710"/>
      <w:bookmarkStart w:id="620" w:name="_Toc164781369"/>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19"/>
      <w:bookmarkEnd w:id="620"/>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21" w:name="_Toc120537711"/>
      <w:bookmarkStart w:id="622" w:name="_Toc164781370"/>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1"/>
      <w:bookmarkEnd w:id="622"/>
    </w:p>
    <w:p w14:paraId="2CD7C6A2" w14:textId="40BABEDD" w:rsidR="00EF1342" w:rsidRPr="009D46B8" w:rsidRDefault="00EF1342" w:rsidP="00EF1342">
      <w:pPr>
        <w:pStyle w:val="Heading4"/>
        <w:rPr>
          <w:lang w:eastAsia="zh-CN"/>
        </w:rPr>
      </w:pPr>
      <w:bookmarkStart w:id="623"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3"/>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718A3F53">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51A99371">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632D0870">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2FDA4244">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7E88F9C">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0924EDF">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24"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24"/>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25" w:name="_Toc120537714"/>
      <w:bookmarkStart w:id="626" w:name="_Toc164781371"/>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25"/>
      <w:bookmarkEnd w:id="626"/>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27" w:name="_Toc120537715"/>
      <w:bookmarkStart w:id="628" w:name="_Toc164781372"/>
      <w:r w:rsidRPr="009D46B8">
        <w:t>6.14</w:t>
      </w:r>
      <w:r w:rsidRPr="009D46B8">
        <w:tab/>
        <w:t xml:space="preserve">DL </w:t>
      </w:r>
      <w:r w:rsidRPr="009D46B8">
        <w:rPr>
          <w:lang w:eastAsia="zh-CN"/>
        </w:rPr>
        <w:t>CA_n41-n66-n77, UL CA_n41A-n77A</w:t>
      </w:r>
      <w:bookmarkEnd w:id="627"/>
      <w:bookmarkEnd w:id="628"/>
    </w:p>
    <w:p w14:paraId="2815B364" w14:textId="0EA4F9AF" w:rsidR="00EF1342" w:rsidRPr="009D46B8" w:rsidRDefault="00EF1342" w:rsidP="00EF1342">
      <w:pPr>
        <w:pStyle w:val="Heading3"/>
        <w:rPr>
          <w:rFonts w:cs="Arial"/>
          <w:szCs w:val="28"/>
          <w:lang w:eastAsia="zh-CN"/>
        </w:rPr>
      </w:pPr>
      <w:bookmarkStart w:id="629" w:name="_Toc120537716"/>
      <w:bookmarkStart w:id="630" w:name="_Toc164781373"/>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9"/>
      <w:bookmarkEnd w:id="630"/>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31" w:name="_Toc120537717"/>
      <w:bookmarkStart w:id="632" w:name="_Toc164781374"/>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1"/>
      <w:bookmarkEnd w:id="632"/>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33" w:name="_Toc120537718"/>
      <w:bookmarkStart w:id="634" w:name="_Toc164781375"/>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3"/>
      <w:bookmarkEnd w:id="634"/>
    </w:p>
    <w:p w14:paraId="27720B75" w14:textId="04BAAB6B" w:rsidR="00EF1342" w:rsidRPr="009D46B8" w:rsidRDefault="00EF1342" w:rsidP="00EF1342">
      <w:pPr>
        <w:pStyle w:val="Heading4"/>
        <w:rPr>
          <w:lang w:eastAsia="zh-CN"/>
        </w:rPr>
      </w:pPr>
      <w:bookmarkStart w:id="635"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35"/>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1115262">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95F88D6">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278F23DC">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3C01AE79">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5B2F2DEC">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001FB353">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36" w:name="_Toc120537720"/>
      <w:bookmarkStart w:id="637" w:name="_Toc164781376"/>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36"/>
      <w:bookmarkEnd w:id="637"/>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38" w:name="_Toc120537721"/>
      <w:bookmarkStart w:id="639" w:name="_Toc164781377"/>
      <w:r w:rsidRPr="009D46B8">
        <w:t>6.15</w:t>
      </w:r>
      <w:r w:rsidRPr="009D46B8">
        <w:tab/>
        <w:t>DL CA_n41-n66-n77, UL CA_n66A-n77A</w:t>
      </w:r>
      <w:bookmarkEnd w:id="638"/>
      <w:bookmarkEnd w:id="639"/>
    </w:p>
    <w:p w14:paraId="676B8490" w14:textId="6FA071E9" w:rsidR="00EF1342" w:rsidRPr="009D46B8" w:rsidRDefault="00EF1342" w:rsidP="00EF1342">
      <w:pPr>
        <w:pStyle w:val="Heading3"/>
        <w:rPr>
          <w:rFonts w:cs="Arial"/>
          <w:szCs w:val="28"/>
          <w:lang w:eastAsia="zh-CN"/>
        </w:rPr>
      </w:pPr>
      <w:bookmarkStart w:id="640" w:name="_Toc120537722"/>
      <w:bookmarkStart w:id="641" w:name="_Toc164781378"/>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0"/>
      <w:bookmarkEnd w:id="641"/>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42" w:name="_Toc120537723"/>
      <w:bookmarkStart w:id="643" w:name="_Toc164781379"/>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2"/>
      <w:bookmarkEnd w:id="643"/>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44" w:name="_Toc120537724"/>
      <w:bookmarkStart w:id="645" w:name="_Toc164781380"/>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4"/>
      <w:bookmarkEnd w:id="645"/>
    </w:p>
    <w:p w14:paraId="26B5D15E" w14:textId="697A169D" w:rsidR="00EF1342" w:rsidRPr="009D46B8" w:rsidRDefault="00EF1342" w:rsidP="00EF1342">
      <w:pPr>
        <w:pStyle w:val="Heading4"/>
        <w:rPr>
          <w:lang w:eastAsia="zh-CN"/>
        </w:rPr>
      </w:pPr>
      <w:bookmarkStart w:id="646"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46"/>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0AF5508C">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3FED3ACB">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0588B84">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0C958D40">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5301F15E">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5CEEDF86">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47" w:name="_Toc120537726"/>
      <w:bookmarkStart w:id="648" w:name="_Toc164781381"/>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47"/>
      <w:bookmarkEnd w:id="648"/>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49" w:name="_Toc120537727"/>
      <w:bookmarkStart w:id="650" w:name="_Toc164781382"/>
      <w:r w:rsidRPr="009D46B8">
        <w:t>6.16</w:t>
      </w:r>
      <w:r w:rsidR="00C471CB" w:rsidRPr="009D46B8">
        <w:tab/>
        <w:t xml:space="preserve">DL </w:t>
      </w:r>
      <w:r w:rsidR="00C471CB" w:rsidRPr="009D46B8">
        <w:rPr>
          <w:lang w:eastAsia="zh-CN"/>
        </w:rPr>
        <w:t>CA_n41-n71-n77, UL CA_n41A-n71A</w:t>
      </w:r>
      <w:bookmarkEnd w:id="649"/>
      <w:bookmarkEnd w:id="650"/>
    </w:p>
    <w:p w14:paraId="0ABC69AC" w14:textId="797D7FC2" w:rsidR="00C471CB" w:rsidRPr="009D46B8" w:rsidRDefault="005D1104" w:rsidP="00C471CB">
      <w:pPr>
        <w:pStyle w:val="Heading3"/>
        <w:rPr>
          <w:rFonts w:cs="Arial"/>
          <w:szCs w:val="28"/>
          <w:lang w:eastAsia="zh-CN"/>
        </w:rPr>
      </w:pPr>
      <w:bookmarkStart w:id="651" w:name="_Toc120537728"/>
      <w:bookmarkStart w:id="652" w:name="_Toc164781383"/>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51"/>
      <w:bookmarkEnd w:id="652"/>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53" w:name="_Toc120537729"/>
      <w:bookmarkStart w:id="654" w:name="_Toc164781384"/>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53"/>
      <w:bookmarkEnd w:id="654"/>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55" w:name="_Toc120537730"/>
      <w:bookmarkStart w:id="656" w:name="_Toc164781385"/>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55"/>
      <w:bookmarkEnd w:id="656"/>
    </w:p>
    <w:p w14:paraId="757E4C56" w14:textId="4FA8928A" w:rsidR="00C471CB" w:rsidRPr="009D46B8" w:rsidRDefault="005D1104" w:rsidP="00C471CB">
      <w:pPr>
        <w:pStyle w:val="Heading4"/>
        <w:rPr>
          <w:lang w:eastAsia="zh-CN"/>
        </w:rPr>
      </w:pPr>
      <w:bookmarkStart w:id="657"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57"/>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7764466E">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099A16AB">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1A92B799">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2A3DA940">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143AAE4E">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4B97A8FC">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58"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58"/>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59" w:name="_Toc120537733"/>
      <w:bookmarkStart w:id="660" w:name="_Toc164781386"/>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59"/>
      <w:bookmarkEnd w:id="660"/>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61" w:name="_Toc120537734"/>
      <w:bookmarkStart w:id="662" w:name="_Toc164781387"/>
      <w:r w:rsidRPr="009D46B8">
        <w:t>6.17</w:t>
      </w:r>
      <w:r w:rsidR="00C471CB" w:rsidRPr="009D46B8">
        <w:tab/>
        <w:t xml:space="preserve">DL </w:t>
      </w:r>
      <w:r w:rsidR="00C471CB" w:rsidRPr="009D46B8">
        <w:rPr>
          <w:lang w:eastAsia="zh-CN"/>
        </w:rPr>
        <w:t>CA_n41-n71-n77, UL CA_n41A-n77A</w:t>
      </w:r>
      <w:bookmarkEnd w:id="661"/>
      <w:bookmarkEnd w:id="662"/>
    </w:p>
    <w:p w14:paraId="4AABE34C" w14:textId="349CE9D4" w:rsidR="00C471CB" w:rsidRPr="009D46B8" w:rsidRDefault="005D1104" w:rsidP="00C471CB">
      <w:pPr>
        <w:pStyle w:val="Heading3"/>
        <w:rPr>
          <w:rFonts w:cs="Arial"/>
          <w:szCs w:val="28"/>
          <w:lang w:eastAsia="zh-CN"/>
        </w:rPr>
      </w:pPr>
      <w:bookmarkStart w:id="663" w:name="_Toc120537735"/>
      <w:bookmarkStart w:id="664" w:name="_Toc164781388"/>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3"/>
      <w:bookmarkEnd w:id="664"/>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65" w:name="_Toc120537736"/>
      <w:bookmarkStart w:id="666" w:name="_Toc164781389"/>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65"/>
      <w:bookmarkEnd w:id="666"/>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67" w:name="_Toc120537737"/>
      <w:bookmarkStart w:id="668" w:name="_Toc164781390"/>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67"/>
      <w:bookmarkEnd w:id="668"/>
    </w:p>
    <w:p w14:paraId="3FC2172F" w14:textId="6D9EBF53" w:rsidR="00C471CB" w:rsidRPr="009D46B8" w:rsidRDefault="005D1104" w:rsidP="00C471CB">
      <w:pPr>
        <w:pStyle w:val="Heading4"/>
        <w:rPr>
          <w:lang w:eastAsia="zh-CN"/>
        </w:rPr>
      </w:pPr>
      <w:bookmarkStart w:id="669"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69"/>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70"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70"/>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298AC441">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408781C9">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046C0EFC">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47EA592E">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5F3D2612">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5B1F6A48">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71" w:name="_Toc120537739"/>
      <w:bookmarkStart w:id="672" w:name="_Toc164781391"/>
      <w:r w:rsidRPr="009D46B8">
        <w:rPr>
          <w:rFonts w:eastAsia="MS Mincho"/>
          <w:lang w:eastAsia="ja-JP"/>
        </w:rPr>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1"/>
      <w:bookmarkEnd w:id="672"/>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73" w:name="_Toc120537740"/>
      <w:bookmarkStart w:id="674" w:name="_Toc164781392"/>
      <w:r w:rsidRPr="009D46B8">
        <w:t>6.18</w:t>
      </w:r>
      <w:r w:rsidR="00C471CB" w:rsidRPr="009D46B8">
        <w:tab/>
        <w:t>DL CA_n41-n71-n77, UL CA_n71A-n77A</w:t>
      </w:r>
      <w:bookmarkEnd w:id="673"/>
      <w:bookmarkEnd w:id="674"/>
    </w:p>
    <w:p w14:paraId="6E491993" w14:textId="071C40C1" w:rsidR="00C471CB" w:rsidRPr="009D46B8" w:rsidRDefault="0011432F" w:rsidP="00C471CB">
      <w:pPr>
        <w:pStyle w:val="Heading3"/>
        <w:rPr>
          <w:rFonts w:cs="Arial"/>
          <w:szCs w:val="28"/>
          <w:lang w:eastAsia="zh-CN"/>
        </w:rPr>
      </w:pPr>
      <w:bookmarkStart w:id="675" w:name="_Toc120537741"/>
      <w:bookmarkStart w:id="676" w:name="_Toc164781393"/>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75"/>
      <w:bookmarkEnd w:id="676"/>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77" w:name="_Toc120537742"/>
      <w:bookmarkStart w:id="678" w:name="_Toc164781394"/>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77"/>
      <w:bookmarkEnd w:id="678"/>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79" w:name="_Toc120537743"/>
      <w:bookmarkStart w:id="680" w:name="_Toc164781395"/>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79"/>
      <w:bookmarkEnd w:id="680"/>
    </w:p>
    <w:p w14:paraId="4A9993A0" w14:textId="2826D0CA" w:rsidR="00C471CB" w:rsidRPr="009D46B8" w:rsidRDefault="0011432F" w:rsidP="00C471CB">
      <w:pPr>
        <w:pStyle w:val="Heading4"/>
        <w:rPr>
          <w:lang w:eastAsia="zh-CN"/>
        </w:rPr>
      </w:pPr>
      <w:bookmarkStart w:id="681"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81"/>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0ACC4FD6">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35B8BA35">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115CF1E6">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0254FC3A">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0DA80859">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68AB45F7">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82" w:name="_Toc120537745"/>
      <w:bookmarkStart w:id="683" w:name="_Toc164781396"/>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2"/>
      <w:bookmarkEnd w:id="683"/>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84" w:name="_Toc120537746"/>
      <w:bookmarkStart w:id="685" w:name="_Toc164781397"/>
      <w:r w:rsidRPr="009D46B8">
        <w:t>6.19</w:t>
      </w:r>
      <w:r w:rsidR="004266E1" w:rsidRPr="009D46B8">
        <w:tab/>
        <w:t xml:space="preserve">DL </w:t>
      </w:r>
      <w:r w:rsidR="004266E1" w:rsidRPr="009D46B8">
        <w:rPr>
          <w:lang w:eastAsia="zh-CN"/>
        </w:rPr>
        <w:t>CA_n66-n71-n77, UL CA_n66A-n77A</w:t>
      </w:r>
      <w:bookmarkEnd w:id="684"/>
      <w:bookmarkEnd w:id="685"/>
    </w:p>
    <w:p w14:paraId="5AF1BC94" w14:textId="68DFF466" w:rsidR="004266E1" w:rsidRPr="009D46B8" w:rsidRDefault="00FE1628" w:rsidP="004266E1">
      <w:pPr>
        <w:pStyle w:val="Heading3"/>
        <w:rPr>
          <w:rFonts w:cs="Arial"/>
          <w:szCs w:val="28"/>
          <w:lang w:eastAsia="zh-CN"/>
        </w:rPr>
      </w:pPr>
      <w:bookmarkStart w:id="686" w:name="_Toc120537747"/>
      <w:bookmarkStart w:id="687" w:name="_Toc164781398"/>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86"/>
      <w:bookmarkEnd w:id="687"/>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688" w:name="_Toc120537748"/>
      <w:bookmarkStart w:id="689" w:name="_Toc164781399"/>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688"/>
      <w:bookmarkEnd w:id="689"/>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690" w:name="_Toc120537749"/>
      <w:bookmarkStart w:id="691" w:name="_Toc164781400"/>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690"/>
      <w:bookmarkEnd w:id="691"/>
    </w:p>
    <w:p w14:paraId="5ED918F1" w14:textId="6B9D02AA" w:rsidR="004266E1" w:rsidRPr="009D46B8" w:rsidRDefault="00FE1628" w:rsidP="004266E1">
      <w:pPr>
        <w:pStyle w:val="Heading4"/>
        <w:rPr>
          <w:lang w:eastAsia="zh-CN"/>
        </w:rPr>
      </w:pPr>
      <w:bookmarkStart w:id="692"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692"/>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693"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693"/>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2D4C718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11816D58">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6C2CE606">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3D637F1">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30A0CC9C">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0B54006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694"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694"/>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695" w:name="_Toc120537752"/>
      <w:bookmarkStart w:id="696" w:name="_Toc164781401"/>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695"/>
      <w:bookmarkEnd w:id="696"/>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697" w:name="_Toc120537753"/>
      <w:bookmarkStart w:id="698" w:name="_Toc164781402"/>
      <w:r w:rsidRPr="009D46B8">
        <w:t>6.20</w:t>
      </w:r>
      <w:r w:rsidR="004266E1" w:rsidRPr="009D46B8">
        <w:tab/>
        <w:t>DL CA_n66-n71-n77, UL CA_n71A-n77A</w:t>
      </w:r>
      <w:bookmarkEnd w:id="697"/>
      <w:bookmarkEnd w:id="698"/>
    </w:p>
    <w:p w14:paraId="0EF0C6F8" w14:textId="46535DFE" w:rsidR="004266E1" w:rsidRPr="009D46B8" w:rsidRDefault="00914078" w:rsidP="004266E1">
      <w:pPr>
        <w:pStyle w:val="Heading3"/>
        <w:rPr>
          <w:rFonts w:cs="Arial"/>
          <w:szCs w:val="28"/>
          <w:lang w:eastAsia="zh-CN"/>
        </w:rPr>
      </w:pPr>
      <w:bookmarkStart w:id="699" w:name="_Toc120537754"/>
      <w:bookmarkStart w:id="700" w:name="_Toc164781403"/>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9"/>
      <w:bookmarkEnd w:id="700"/>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01" w:name="_Toc120537755"/>
      <w:bookmarkStart w:id="702" w:name="_Toc164781404"/>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1"/>
      <w:bookmarkEnd w:id="702"/>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03" w:name="_Toc120537756"/>
      <w:bookmarkStart w:id="704" w:name="_Toc164781405"/>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3"/>
      <w:bookmarkEnd w:id="704"/>
    </w:p>
    <w:p w14:paraId="5223D930" w14:textId="1366851A" w:rsidR="004266E1" w:rsidRPr="009D46B8" w:rsidRDefault="00914078" w:rsidP="004266E1">
      <w:pPr>
        <w:pStyle w:val="Heading4"/>
        <w:rPr>
          <w:lang w:eastAsia="zh-CN"/>
        </w:rPr>
      </w:pPr>
      <w:bookmarkStart w:id="705"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5"/>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3800A202">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3A6E640A">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3144E0BC">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101C85C7">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6721A0A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8"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47BF66F" wp14:editId="66D3D1B9">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262B511F">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06"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06"/>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07" w:name="_Toc120537759"/>
      <w:bookmarkStart w:id="708" w:name="_Toc164781406"/>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07"/>
      <w:bookmarkEnd w:id="708"/>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09" w:name="_Toc120537760"/>
      <w:bookmarkStart w:id="710" w:name="_Toc164781407"/>
      <w:r w:rsidRPr="009D46B8">
        <w:t>6.21</w:t>
      </w:r>
      <w:r w:rsidRPr="009D46B8">
        <w:tab/>
        <w:t xml:space="preserve">DL </w:t>
      </w:r>
      <w:r w:rsidRPr="009D46B8">
        <w:rPr>
          <w:lang w:eastAsia="zh-CN"/>
        </w:rPr>
        <w:t>CA_n41-n66-n71, UL CA_n41A-n71A</w:t>
      </w:r>
      <w:bookmarkEnd w:id="709"/>
      <w:bookmarkEnd w:id="710"/>
    </w:p>
    <w:p w14:paraId="4DF19E56" w14:textId="6C93DE79" w:rsidR="00B61BA8" w:rsidRPr="009D46B8" w:rsidRDefault="00B61BA8" w:rsidP="00B61BA8">
      <w:pPr>
        <w:pStyle w:val="Heading3"/>
        <w:rPr>
          <w:rFonts w:cs="Arial"/>
          <w:szCs w:val="28"/>
          <w:lang w:eastAsia="zh-CN"/>
        </w:rPr>
      </w:pPr>
      <w:bookmarkStart w:id="711" w:name="_Toc120537761"/>
      <w:bookmarkStart w:id="712" w:name="_Toc164781408"/>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11"/>
      <w:bookmarkEnd w:id="712"/>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13" w:name="_Toc120537762"/>
      <w:bookmarkStart w:id="714" w:name="_Toc164781409"/>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13"/>
      <w:bookmarkEnd w:id="714"/>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15" w:name="_Toc120537763"/>
      <w:bookmarkStart w:id="716" w:name="_Toc164781410"/>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15"/>
      <w:bookmarkEnd w:id="716"/>
    </w:p>
    <w:p w14:paraId="3723641D" w14:textId="2FA1C03B" w:rsidR="00B61BA8" w:rsidRPr="009D46B8" w:rsidRDefault="00B61BA8" w:rsidP="00B61BA8">
      <w:pPr>
        <w:pStyle w:val="Heading4"/>
        <w:rPr>
          <w:lang w:eastAsia="zh-CN"/>
        </w:rPr>
      </w:pPr>
      <w:bookmarkStart w:id="717"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17"/>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18"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18"/>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19" w:name="_Toc120537766"/>
      <w:bookmarkStart w:id="720" w:name="_Toc164781411"/>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19"/>
      <w:bookmarkEnd w:id="720"/>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21" w:name="_Toc120537767"/>
      <w:bookmarkStart w:id="722" w:name="_Toc164781412"/>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21"/>
      <w:bookmarkEnd w:id="722"/>
    </w:p>
    <w:p w14:paraId="449C49E9" w14:textId="329C5310" w:rsidR="00B61BA8" w:rsidRPr="009D46B8" w:rsidRDefault="00B61BA8" w:rsidP="00B61BA8">
      <w:pPr>
        <w:pStyle w:val="Heading3"/>
        <w:rPr>
          <w:rFonts w:cs="Arial"/>
          <w:szCs w:val="28"/>
          <w:lang w:eastAsia="zh-CN"/>
        </w:rPr>
      </w:pPr>
      <w:bookmarkStart w:id="723" w:name="_Toc120537768"/>
      <w:bookmarkStart w:id="724" w:name="_Toc164781413"/>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3"/>
      <w:bookmarkEnd w:id="724"/>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25" w:name="_Toc120537769"/>
      <w:bookmarkStart w:id="726" w:name="_Toc164781414"/>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25"/>
      <w:bookmarkEnd w:id="726"/>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27" w:name="_Toc120537770"/>
      <w:bookmarkStart w:id="728" w:name="_Toc164781415"/>
      <w:r w:rsidRPr="009D46B8">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27"/>
      <w:bookmarkEnd w:id="728"/>
    </w:p>
    <w:p w14:paraId="418D405A" w14:textId="4E1940DB" w:rsidR="00B61BA8" w:rsidRPr="009D46B8" w:rsidRDefault="00B61BA8" w:rsidP="00B61BA8">
      <w:pPr>
        <w:pStyle w:val="Heading4"/>
        <w:rPr>
          <w:lang w:eastAsia="zh-CN"/>
        </w:rPr>
      </w:pPr>
      <w:bookmarkStart w:id="729"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29"/>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30"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0"/>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31" w:name="_Toc120537773"/>
      <w:bookmarkStart w:id="732" w:name="_Toc164781416"/>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31"/>
      <w:bookmarkEnd w:id="732"/>
    </w:p>
    <w:p w14:paraId="1BEE0548" w14:textId="3911C7DA" w:rsidR="00836F84" w:rsidRPr="009D46B8" w:rsidRDefault="002B769D" w:rsidP="0084302D">
      <w:pPr>
        <w:pStyle w:val="Heading2"/>
        <w:rPr>
          <w:lang w:eastAsia="zh-CN"/>
        </w:rPr>
      </w:pPr>
      <w:bookmarkStart w:id="733" w:name="_Toc164781417"/>
      <w:r w:rsidRPr="009D46B8">
        <w:rPr>
          <w:lang w:eastAsia="zh-CN"/>
        </w:rPr>
        <w:t>6.23</w:t>
      </w:r>
      <w:r w:rsidR="00836F84" w:rsidRPr="009D46B8">
        <w:tab/>
      </w:r>
      <w:r w:rsidR="00836F84" w:rsidRPr="009D46B8">
        <w:rPr>
          <w:lang w:eastAsia="zh-CN"/>
        </w:rPr>
        <w:t>CA_n3-n28-n41</w:t>
      </w:r>
      <w:bookmarkEnd w:id="733"/>
    </w:p>
    <w:p w14:paraId="154D668A" w14:textId="0DC51C75" w:rsidR="00836F84" w:rsidRPr="009D46B8" w:rsidRDefault="002B769D" w:rsidP="0084302D">
      <w:pPr>
        <w:pStyle w:val="Heading3"/>
        <w:rPr>
          <w:lang w:eastAsia="zh-CN"/>
        </w:rPr>
      </w:pPr>
      <w:bookmarkStart w:id="734" w:name="_Toc164781418"/>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34"/>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35" w:name="_Toc164781419"/>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35"/>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36" w:name="_Toc164781420"/>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36"/>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t xml:space="preserve">Table </w:t>
      </w:r>
      <w:r w:rsidR="002B769D" w:rsidRPr="009D46B8">
        <w:t>6.23</w:t>
      </w:r>
      <w:r w:rsidRPr="009D46B8">
        <w:t>.3-</w:t>
      </w:r>
      <w:bookmarkStart w:id="737" w:name="MCCQCTEMPBM_00000049"/>
      <w:bookmarkStart w:id="738" w:name="MCCQCTEMPBM_00000055"/>
      <w:bookmarkStart w:id="739" w:name="MCCQCTEMPBM_00000063"/>
      <w:bookmarkStart w:id="740" w:name="MCCQCTEMPBM_00000072"/>
      <w:bookmarkStart w:id="741" w:name="MCCQCTEMPBM_0000008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37"/>
      <w:bookmarkEnd w:id="738"/>
      <w:bookmarkEnd w:id="739"/>
      <w:bookmarkEnd w:id="740"/>
      <w:bookmarkEnd w:id="741"/>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42" w:name="_Toc164781421"/>
      <w:r w:rsidRPr="009D46B8">
        <w:rPr>
          <w:lang w:eastAsia="zh-CN"/>
        </w:rPr>
        <w:t>6.24</w:t>
      </w:r>
      <w:r w:rsidRPr="009D46B8">
        <w:tab/>
      </w:r>
      <w:r w:rsidRPr="009D46B8">
        <w:rPr>
          <w:lang w:eastAsia="zh-CN"/>
        </w:rPr>
        <w:t>CA_n3-n41-n77</w:t>
      </w:r>
      <w:bookmarkEnd w:id="742"/>
    </w:p>
    <w:p w14:paraId="0C4B3A0B" w14:textId="53B7DC4A" w:rsidR="00CF662E" w:rsidRPr="009D46B8" w:rsidRDefault="00CF662E" w:rsidP="0084302D">
      <w:pPr>
        <w:pStyle w:val="Heading3"/>
        <w:rPr>
          <w:lang w:eastAsia="zh-CN"/>
        </w:rPr>
      </w:pPr>
      <w:bookmarkStart w:id="743" w:name="_Toc164781422"/>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43"/>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44" w:name="_Toc164781423"/>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44"/>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45" w:name="_Toc164781424"/>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45"/>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46" w:name="MCCQCTEMPBM_00000050"/>
      <w:bookmarkStart w:id="747" w:name="MCCQCTEMPBM_00000056"/>
      <w:bookmarkStart w:id="748" w:name="MCCQCTEMPBM_00000064"/>
      <w:bookmarkStart w:id="749" w:name="MCCQCTEMPBM_00000073"/>
      <w:bookmarkStart w:id="750" w:name="MCCQCTEMPBM_0000008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6"/>
      <w:bookmarkEnd w:id="747"/>
      <w:bookmarkEnd w:id="748"/>
      <w:bookmarkEnd w:id="749"/>
      <w:bookmarkEnd w:id="750"/>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51" w:name="_Toc164781425"/>
      <w:r w:rsidRPr="009D46B8">
        <w:rPr>
          <w:rFonts w:eastAsia="MS Mincho"/>
          <w:lang w:eastAsia="ja-JP"/>
        </w:rPr>
        <w:t>6.24.4</w:t>
      </w:r>
      <w:r w:rsidRPr="009D46B8">
        <w:rPr>
          <w:rFonts w:eastAsia="MS Mincho"/>
          <w:lang w:eastAsia="ja-JP"/>
        </w:rPr>
        <w:tab/>
        <w:t>∆TIB and ∆RIB values</w:t>
      </w:r>
      <w:bookmarkEnd w:id="751"/>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52" w:name="_Toc164781426"/>
      <w:r w:rsidRPr="009D46B8">
        <w:rPr>
          <w:lang w:eastAsia="zh-CN"/>
        </w:rPr>
        <w:t>6.25</w:t>
      </w:r>
      <w:r w:rsidR="009E58AF" w:rsidRPr="009D46B8">
        <w:tab/>
      </w:r>
      <w:r w:rsidR="009E58AF" w:rsidRPr="009D46B8">
        <w:rPr>
          <w:lang w:eastAsia="zh-CN"/>
        </w:rPr>
        <w:t>CA_n3-n28-n77</w:t>
      </w:r>
      <w:bookmarkEnd w:id="752"/>
    </w:p>
    <w:p w14:paraId="68DF7185" w14:textId="5D2E1A56" w:rsidR="009E58AF" w:rsidRPr="009D46B8" w:rsidRDefault="00A713EE" w:rsidP="0084302D">
      <w:pPr>
        <w:pStyle w:val="Heading3"/>
        <w:rPr>
          <w:lang w:eastAsia="zh-CN"/>
        </w:rPr>
      </w:pPr>
      <w:bookmarkStart w:id="753" w:name="_Toc164781427"/>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53"/>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54" w:name="_Toc164781428"/>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54"/>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55" w:name="_Toc164781429"/>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55"/>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56" w:name="MCCQCTEMPBM_00000057"/>
      <w:bookmarkStart w:id="757" w:name="MCCQCTEMPBM_00000065"/>
      <w:bookmarkStart w:id="758" w:name="MCCQCTEMPBM_00000074"/>
      <w:bookmarkStart w:id="759" w:name="MCCQCTEMPBM_0000008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6"/>
      <w:bookmarkEnd w:id="757"/>
      <w:bookmarkEnd w:id="758"/>
      <w:bookmarkEnd w:id="759"/>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60" w:name="_Toc164781430"/>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60"/>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61" w:name="_Toc164781431"/>
      <w:r w:rsidRPr="009D46B8">
        <w:rPr>
          <w:lang w:eastAsia="zh-CN"/>
        </w:rPr>
        <w:t>6.26</w:t>
      </w:r>
      <w:r w:rsidRPr="009D46B8">
        <w:tab/>
      </w:r>
      <w:r w:rsidRPr="009D46B8">
        <w:rPr>
          <w:lang w:eastAsia="zh-CN"/>
        </w:rPr>
        <w:t>CA_n28-n41-n77</w:t>
      </w:r>
      <w:bookmarkEnd w:id="761"/>
    </w:p>
    <w:p w14:paraId="04D3E711" w14:textId="770CF725" w:rsidR="005C6734" w:rsidRPr="009D46B8" w:rsidRDefault="005C6734" w:rsidP="0084302D">
      <w:pPr>
        <w:pStyle w:val="Heading3"/>
        <w:rPr>
          <w:lang w:eastAsia="zh-CN"/>
        </w:rPr>
      </w:pPr>
      <w:bookmarkStart w:id="762" w:name="_Toc164781432"/>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62"/>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77777777" w:rsidR="005C6734" w:rsidRPr="009D46B8" w:rsidRDefault="005C6734" w:rsidP="007156AA">
            <w:pPr>
              <w:keepNext/>
              <w:keepLines/>
              <w:spacing w:after="0"/>
              <w:jc w:val="center"/>
              <w:rPr>
                <w:rFonts w:ascii="Arial" w:hAnsi="Arial" w:cs="Arial"/>
                <w:color w:val="FF0000"/>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63" w:name="_Toc164781433"/>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63"/>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64" w:name="_Toc164781434"/>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64"/>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t>Table 6.26.3-</w:t>
      </w:r>
      <w:bookmarkStart w:id="765" w:name="MCCQCTEMPBM_00000058"/>
      <w:bookmarkStart w:id="766" w:name="MCCQCTEMPBM_00000066"/>
      <w:bookmarkStart w:id="767" w:name="MCCQCTEMPBM_00000075"/>
      <w:bookmarkStart w:id="768" w:name="MCCQCTEMPBM_00000088"/>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65"/>
      <w:bookmarkEnd w:id="766"/>
      <w:bookmarkEnd w:id="767"/>
      <w:bookmarkEnd w:id="768"/>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69" w:name="_Toc164781435"/>
      <w:r w:rsidRPr="009D46B8">
        <w:rPr>
          <w:rFonts w:eastAsia="MS Mincho"/>
          <w:lang w:eastAsia="ja-JP"/>
        </w:rPr>
        <w:t>6.26.4</w:t>
      </w:r>
      <w:r w:rsidRPr="009D46B8">
        <w:rPr>
          <w:rFonts w:eastAsia="MS Mincho"/>
          <w:lang w:eastAsia="ja-JP"/>
        </w:rPr>
        <w:tab/>
        <w:t>∆TIB and ∆RIB values</w:t>
      </w:r>
      <w:bookmarkEnd w:id="769"/>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70" w:name="_Toc164781436"/>
      <w:r w:rsidRPr="009D46B8">
        <w:t>6.27</w:t>
      </w:r>
      <w:r w:rsidRPr="009D46B8">
        <w:tab/>
      </w:r>
      <w:r w:rsidRPr="009D46B8">
        <w:rPr>
          <w:lang w:eastAsia="zh-CN"/>
        </w:rPr>
        <w:t>CA_n2-n48-n77</w:t>
      </w:r>
      <w:bookmarkEnd w:id="770"/>
    </w:p>
    <w:p w14:paraId="2EC92F6F" w14:textId="76CB0E68" w:rsidR="003508F9" w:rsidRPr="009D46B8" w:rsidRDefault="003508F9" w:rsidP="003508F9">
      <w:pPr>
        <w:pStyle w:val="Heading3"/>
        <w:rPr>
          <w:rFonts w:cs="Arial"/>
          <w:szCs w:val="28"/>
          <w:lang w:eastAsia="zh-CN"/>
        </w:rPr>
      </w:pPr>
      <w:bookmarkStart w:id="771" w:name="_Toc164781437"/>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71"/>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72" w:name="_Toc164781438"/>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72"/>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73" w:name="_Toc164781439"/>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3"/>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74" w:name="_Toc164781440"/>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74"/>
    </w:p>
    <w:p w14:paraId="5CFE66FD" w14:textId="42EDF56F" w:rsidR="000A15E9" w:rsidRPr="009D46B8" w:rsidRDefault="000A15E9" w:rsidP="000A15E9">
      <w:pPr>
        <w:pStyle w:val="Heading2"/>
        <w:rPr>
          <w:lang w:eastAsia="zh-CN"/>
        </w:rPr>
      </w:pPr>
      <w:bookmarkStart w:id="775" w:name="_Toc164781441"/>
      <w:r w:rsidRPr="009D46B8">
        <w:t>6.28</w:t>
      </w:r>
      <w:r w:rsidRPr="009D46B8">
        <w:tab/>
      </w:r>
      <w:r w:rsidRPr="009D46B8">
        <w:rPr>
          <w:lang w:eastAsia="zh-CN"/>
        </w:rPr>
        <w:t>CA_n5-n48-n77</w:t>
      </w:r>
      <w:bookmarkEnd w:id="775"/>
    </w:p>
    <w:p w14:paraId="26C1DEDD" w14:textId="732E6CF1" w:rsidR="000A15E9" w:rsidRPr="009D46B8" w:rsidRDefault="000A15E9" w:rsidP="000A15E9">
      <w:pPr>
        <w:pStyle w:val="Heading3"/>
        <w:rPr>
          <w:rFonts w:cs="Arial"/>
          <w:szCs w:val="28"/>
          <w:lang w:eastAsia="zh-CN"/>
        </w:rPr>
      </w:pPr>
      <w:bookmarkStart w:id="776" w:name="_Toc164781442"/>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76"/>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77" w:name="_Toc164781443"/>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77"/>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78" w:name="_Toc164781444"/>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8"/>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79" w:name="_Toc164781445"/>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79"/>
    </w:p>
    <w:p w14:paraId="5609282E" w14:textId="2DCC07C2" w:rsidR="000C7CB4" w:rsidRPr="009D46B8" w:rsidRDefault="000C7CB4" w:rsidP="000C7CB4">
      <w:pPr>
        <w:pStyle w:val="Heading2"/>
        <w:rPr>
          <w:lang w:eastAsia="zh-CN"/>
        </w:rPr>
      </w:pPr>
      <w:bookmarkStart w:id="780" w:name="_Toc164781446"/>
      <w:r w:rsidRPr="009D46B8">
        <w:t>6.29</w:t>
      </w:r>
      <w:r w:rsidRPr="009D46B8">
        <w:tab/>
      </w:r>
      <w:r w:rsidRPr="009D46B8">
        <w:rPr>
          <w:lang w:eastAsia="zh-CN"/>
        </w:rPr>
        <w:t>CA_n48-n66-n77</w:t>
      </w:r>
      <w:bookmarkEnd w:id="780"/>
    </w:p>
    <w:p w14:paraId="38575397" w14:textId="090A5644" w:rsidR="000C7CB4" w:rsidRPr="009D46B8" w:rsidRDefault="000C7CB4" w:rsidP="000C7CB4">
      <w:pPr>
        <w:pStyle w:val="Heading3"/>
        <w:rPr>
          <w:rFonts w:cs="Arial"/>
          <w:szCs w:val="28"/>
          <w:lang w:eastAsia="zh-CN"/>
        </w:rPr>
      </w:pPr>
      <w:bookmarkStart w:id="781" w:name="_Toc164781447"/>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1"/>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82" w:name="_Toc164781448"/>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2"/>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83" w:name="_Toc164781449"/>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3"/>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784" w:name="_Toc164781450"/>
      <w:r w:rsidRPr="009D46B8">
        <w:rPr>
          <w:rFonts w:eastAsia="MS Mincho"/>
          <w:lang w:eastAsia="ja-JP"/>
        </w:rPr>
        <w:t>6.29.</w:t>
      </w:r>
      <w:r w:rsidRPr="009D46B8">
        <w:rPr>
          <w:rFonts w:eastAsia="MS Mincho" w:hint="eastAsia"/>
          <w:lang w:eastAsia="ja-JP"/>
        </w:rPr>
        <w:t>4</w:t>
      </w:r>
      <w:r w:rsidRPr="009D46B8">
        <w:rPr>
          <w:rFonts w:eastAsia="MS Mincho"/>
          <w:lang w:eastAsia="ja-JP"/>
        </w:rPr>
        <w:tab/>
        <w:t>Void</w:t>
      </w:r>
      <w:bookmarkEnd w:id="784"/>
    </w:p>
    <w:p w14:paraId="419595CF" w14:textId="38066816" w:rsidR="004F75C4" w:rsidRPr="009D46B8" w:rsidRDefault="00134EAB" w:rsidP="003A1076">
      <w:pPr>
        <w:pStyle w:val="Heading2"/>
        <w:rPr>
          <w:lang w:eastAsia="zh-CN"/>
        </w:rPr>
      </w:pPr>
      <w:bookmarkStart w:id="785" w:name="_Toc164781451"/>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785"/>
    </w:p>
    <w:p w14:paraId="22A0ED02" w14:textId="41FB53C5" w:rsidR="004F75C4" w:rsidRPr="009D46B8" w:rsidRDefault="00134EAB" w:rsidP="003A1076">
      <w:pPr>
        <w:pStyle w:val="Heading3"/>
        <w:rPr>
          <w:lang w:eastAsia="zh-CN"/>
        </w:rPr>
      </w:pPr>
      <w:bookmarkStart w:id="786" w:name="_Toc164781452"/>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86"/>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787" w:name="_Toc164781453"/>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87"/>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788" w:name="_Toc164781454"/>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88"/>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789" w:name="_Toc164781455"/>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789"/>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790" w:name="_Toc164781456"/>
      <w:r w:rsidRPr="009D46B8">
        <w:rPr>
          <w:lang w:eastAsia="zh-CN"/>
        </w:rPr>
        <w:t>6.31</w:t>
      </w:r>
      <w:r w:rsidR="004F75C4" w:rsidRPr="009D46B8">
        <w:tab/>
        <w:t xml:space="preserve">DL </w:t>
      </w:r>
      <w:r w:rsidR="004F75C4" w:rsidRPr="009D46B8">
        <w:rPr>
          <w:lang w:eastAsia="zh-CN"/>
        </w:rPr>
        <w:t>CA_n2-n5-n77, UL_</w:t>
      </w:r>
      <w:r w:rsidR="004F75C4" w:rsidRPr="009D46B8">
        <w:rPr>
          <w:lang w:val="en-US"/>
        </w:rPr>
        <w:t>CA_n5A-n77A</w:t>
      </w:r>
      <w:bookmarkEnd w:id="790"/>
    </w:p>
    <w:p w14:paraId="59FDF807" w14:textId="31BAEED2" w:rsidR="004F75C4" w:rsidRPr="009D46B8" w:rsidRDefault="00134EAB" w:rsidP="003A1076">
      <w:pPr>
        <w:pStyle w:val="Heading3"/>
        <w:rPr>
          <w:lang w:eastAsia="zh-CN"/>
        </w:rPr>
      </w:pPr>
      <w:bookmarkStart w:id="791" w:name="_Toc164781457"/>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791"/>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792" w:name="_Toc164781458"/>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792"/>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793" w:name="_Toc164781459"/>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793"/>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794" w:name="_Toc164781460"/>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794"/>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795" w:name="_Toc164781461"/>
      <w:r w:rsidRPr="009D46B8">
        <w:rPr>
          <w:lang w:eastAsia="zh-CN"/>
        </w:rPr>
        <w:t>6.32</w:t>
      </w:r>
      <w:r w:rsidRPr="009D46B8">
        <w:tab/>
      </w:r>
      <w:r w:rsidRPr="009D46B8">
        <w:rPr>
          <w:lang w:eastAsia="zh-CN"/>
        </w:rPr>
        <w:t>CA_n1-n3-n41</w:t>
      </w:r>
      <w:bookmarkEnd w:id="795"/>
    </w:p>
    <w:p w14:paraId="0F9AC716" w14:textId="40F68FC7" w:rsidR="00C82F4B" w:rsidRPr="009D46B8" w:rsidRDefault="00C82F4B" w:rsidP="00FD0980">
      <w:pPr>
        <w:pStyle w:val="Heading3"/>
        <w:rPr>
          <w:lang w:eastAsia="zh-CN"/>
        </w:rPr>
      </w:pPr>
      <w:bookmarkStart w:id="796" w:name="_Toc164781462"/>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796"/>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797" w:name="_Toc164781463"/>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797"/>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798" w:name="_Toc164781464"/>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8"/>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799" w:name="_Toc164781465"/>
      <w:r w:rsidRPr="009D46B8">
        <w:rPr>
          <w:rFonts w:eastAsia="MS Mincho"/>
          <w:lang w:eastAsia="ja-JP"/>
        </w:rPr>
        <w:t>6.32.4</w:t>
      </w:r>
      <w:r w:rsidRPr="009D46B8">
        <w:rPr>
          <w:rFonts w:eastAsia="MS Mincho"/>
          <w:lang w:eastAsia="ja-JP"/>
        </w:rPr>
        <w:tab/>
        <w:t>∆TIB and ∆RIB values</w:t>
      </w:r>
      <w:bookmarkEnd w:id="799"/>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00" w:name="_Toc164781466"/>
      <w:r w:rsidRPr="009D46B8">
        <w:rPr>
          <w:rFonts w:hint="eastAsia"/>
          <w:lang w:eastAsia="zh-CN"/>
        </w:rPr>
        <w:t>6.33</w:t>
      </w:r>
      <w:r w:rsidRPr="009D46B8">
        <w:tab/>
      </w:r>
      <w:r w:rsidRPr="009D46B8">
        <w:rPr>
          <w:lang w:eastAsia="zh-CN"/>
        </w:rPr>
        <w:t>CA_n7-n66-n78</w:t>
      </w:r>
      <w:bookmarkEnd w:id="800"/>
    </w:p>
    <w:p w14:paraId="0CC2F6A2" w14:textId="124F7B31" w:rsidR="004E5604" w:rsidRPr="009D46B8" w:rsidRDefault="004E5604" w:rsidP="00FD0980">
      <w:pPr>
        <w:pStyle w:val="Heading3"/>
        <w:rPr>
          <w:lang w:eastAsia="zh-CN"/>
        </w:rPr>
      </w:pPr>
      <w:bookmarkStart w:id="801" w:name="_Toc164781467"/>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01"/>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02" w:name="_Toc164781468"/>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02"/>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03" w:name="_Toc164781469"/>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03"/>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04" w:name="MCCQCTEMPBM_00000076"/>
      <w:bookmarkStart w:id="805" w:name="MCCQCTEMPBM_0000008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04"/>
      <w:bookmarkEnd w:id="805"/>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06" w:name="_Toc164781470"/>
      <w:r w:rsidRPr="009D46B8">
        <w:rPr>
          <w:lang w:eastAsia="ja-JP"/>
        </w:rPr>
        <w:t>6.33.4</w:t>
      </w:r>
      <w:r w:rsidRPr="009D46B8">
        <w:rPr>
          <w:lang w:eastAsia="ja-JP"/>
        </w:rPr>
        <w:tab/>
        <w:t>∆TIB and ∆RIB values</w:t>
      </w:r>
      <w:bookmarkEnd w:id="806"/>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07" w:name="_Toc164781471"/>
      <w:r w:rsidRPr="009D46B8">
        <w:rPr>
          <w:rFonts w:hint="eastAsia"/>
          <w:lang w:eastAsia="zh-CN"/>
        </w:rPr>
        <w:t>6.34</w:t>
      </w:r>
      <w:r w:rsidRPr="009D46B8">
        <w:tab/>
      </w:r>
      <w:r w:rsidRPr="009D46B8">
        <w:rPr>
          <w:lang w:eastAsia="zh-CN"/>
        </w:rPr>
        <w:t>CA_n25-n66-n78</w:t>
      </w:r>
      <w:bookmarkEnd w:id="807"/>
    </w:p>
    <w:p w14:paraId="751C53BA" w14:textId="40489180" w:rsidR="0011017C" w:rsidRPr="009D46B8" w:rsidRDefault="0011017C" w:rsidP="00FD0980">
      <w:pPr>
        <w:pStyle w:val="Heading3"/>
        <w:rPr>
          <w:lang w:eastAsia="zh-CN"/>
        </w:rPr>
      </w:pPr>
      <w:bookmarkStart w:id="808" w:name="_Toc164781472"/>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08"/>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09" w:name="_Toc164781473"/>
      <w:r w:rsidRPr="009D46B8">
        <w:rPr>
          <w:lang w:eastAsia="zh-CN"/>
        </w:rPr>
        <w:t>6.34.</w:t>
      </w:r>
      <w:r w:rsidRPr="009D46B8">
        <w:rPr>
          <w:rFonts w:hint="eastAsia"/>
          <w:lang w:eastAsia="zh-CN"/>
        </w:rPr>
        <w:t>2</w:t>
      </w:r>
      <w:r w:rsidRPr="009D46B8">
        <w:rPr>
          <w:lang w:eastAsia="zh-CN"/>
        </w:rPr>
        <w:tab/>
      </w:r>
      <w:r w:rsidRPr="009D46B8">
        <w:rPr>
          <w:lang w:val="en-US" w:eastAsia="zh-CN"/>
        </w:rPr>
        <w:t>Maximum output power</w:t>
      </w:r>
      <w:bookmarkEnd w:id="809"/>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10" w:name="_Toc164781474"/>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10"/>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11" w:name="MCCQCTEMPBM_00000077"/>
      <w:bookmarkStart w:id="812" w:name="MCCQCTEMPBM_00000090"/>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11"/>
      <w:bookmarkEnd w:id="812"/>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13" w:name="_Toc164781475"/>
      <w:r w:rsidRPr="009D46B8">
        <w:t>6.34.4</w:t>
      </w:r>
      <w:r w:rsidRPr="009D46B8">
        <w:tab/>
        <w:t>∆TIB and ∆RIB values</w:t>
      </w:r>
      <w:bookmarkEnd w:id="813"/>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14" w:name="_Toc164781476"/>
      <w:r w:rsidRPr="009D46B8">
        <w:rPr>
          <w:lang w:eastAsia="zh-CN"/>
        </w:rPr>
        <w:t>6.35</w:t>
      </w:r>
      <w:r w:rsidRPr="009D46B8">
        <w:tab/>
      </w:r>
      <w:r w:rsidRPr="009D46B8">
        <w:rPr>
          <w:lang w:eastAsia="zh-CN"/>
        </w:rPr>
        <w:t>CA_n5-n7-n77</w:t>
      </w:r>
      <w:bookmarkEnd w:id="814"/>
    </w:p>
    <w:p w14:paraId="5D79A8C3" w14:textId="69DB61F2" w:rsidR="00C23577" w:rsidRPr="009D46B8" w:rsidRDefault="00C23577" w:rsidP="00CF7B31">
      <w:pPr>
        <w:pStyle w:val="Heading3"/>
        <w:rPr>
          <w:lang w:eastAsia="zh-CN"/>
        </w:rPr>
      </w:pPr>
      <w:bookmarkStart w:id="815" w:name="_Toc164781477"/>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15"/>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16" w:name="_Toc164781478"/>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16"/>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17" w:name="_Toc164781479"/>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17"/>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18" w:name="_Hlk145605081"/>
      <w:r w:rsidRPr="009D46B8">
        <w:rPr>
          <w:lang w:eastAsia="zh-CN"/>
        </w:rPr>
        <w:t xml:space="preserve">Based on calculation, </w:t>
      </w:r>
      <w:bookmarkStart w:id="819" w:name="_Hlk142389493"/>
      <w:r w:rsidRPr="009D46B8">
        <w:rPr>
          <w:lang w:eastAsia="zh-CN"/>
        </w:rPr>
        <w:t>IMD2 of dual UL</w:t>
      </w:r>
      <w:r w:rsidRPr="009D46B8">
        <w:t xml:space="preserve"> </w:t>
      </w:r>
      <w:r w:rsidRPr="009D46B8">
        <w:rPr>
          <w:lang w:eastAsia="zh-CN"/>
        </w:rPr>
        <w:t>CA_n5-n77 falls into n7 DL</w:t>
      </w:r>
      <w:bookmarkEnd w:id="819"/>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18"/>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20" w:name="_Toc164781480"/>
      <w:r w:rsidRPr="009D46B8">
        <w:rPr>
          <w:rFonts w:eastAsia="MS Mincho"/>
          <w:lang w:eastAsia="ja-JP"/>
        </w:rPr>
        <w:t>6.35.4</w:t>
      </w:r>
      <w:r w:rsidRPr="009D46B8">
        <w:rPr>
          <w:rFonts w:eastAsia="MS Mincho"/>
          <w:lang w:eastAsia="ja-JP"/>
        </w:rPr>
        <w:tab/>
        <w:t>∆TIB and ∆RIB values</w:t>
      </w:r>
      <w:bookmarkEnd w:id="820"/>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21" w:name="_Toc164781481"/>
      <w:r w:rsidRPr="009D46B8">
        <w:rPr>
          <w:lang w:eastAsia="zh-CN"/>
        </w:rPr>
        <w:t>6.36</w:t>
      </w:r>
      <w:r w:rsidRPr="009D46B8">
        <w:tab/>
      </w:r>
      <w:r w:rsidRPr="009D46B8">
        <w:rPr>
          <w:lang w:eastAsia="zh-CN"/>
        </w:rPr>
        <w:t>CA_n7-n25-n77</w:t>
      </w:r>
      <w:bookmarkEnd w:id="821"/>
    </w:p>
    <w:p w14:paraId="51F77507" w14:textId="7B09F90B" w:rsidR="00CD52B3" w:rsidRPr="009D46B8" w:rsidRDefault="00CD52B3" w:rsidP="00CF7B31">
      <w:pPr>
        <w:pStyle w:val="Heading3"/>
        <w:rPr>
          <w:lang w:eastAsia="zh-CN"/>
        </w:rPr>
      </w:pPr>
      <w:bookmarkStart w:id="822" w:name="_Toc164781482"/>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22"/>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23" w:name="_Toc164781483"/>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23"/>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24" w:name="_Toc164781484"/>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24"/>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25" w:name="_Toc164781485"/>
      <w:r w:rsidRPr="009D46B8">
        <w:rPr>
          <w:rFonts w:eastAsia="MS Mincho"/>
          <w:lang w:eastAsia="ja-JP"/>
        </w:rPr>
        <w:t>6.36.4</w:t>
      </w:r>
      <w:r w:rsidRPr="009D46B8">
        <w:rPr>
          <w:rFonts w:eastAsia="MS Mincho"/>
          <w:lang w:eastAsia="ja-JP"/>
        </w:rPr>
        <w:tab/>
        <w:t>∆TIB and ∆RIB values</w:t>
      </w:r>
      <w:bookmarkEnd w:id="825"/>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26" w:name="_Toc164781486"/>
      <w:r w:rsidRPr="009D46B8">
        <w:rPr>
          <w:rFonts w:hint="eastAsia"/>
          <w:lang w:eastAsia="zh-CN"/>
        </w:rPr>
        <w:t>6.37</w:t>
      </w:r>
      <w:r w:rsidRPr="009D46B8">
        <w:tab/>
      </w:r>
      <w:r w:rsidRPr="009D46B8">
        <w:rPr>
          <w:lang w:eastAsia="zh-CN"/>
        </w:rPr>
        <w:t>CA_n5-n25-n77</w:t>
      </w:r>
      <w:bookmarkEnd w:id="826"/>
    </w:p>
    <w:p w14:paraId="3D498DE3" w14:textId="1ADF733A" w:rsidR="00504F49" w:rsidRPr="009D46B8" w:rsidRDefault="00504F49" w:rsidP="00CF7B31">
      <w:pPr>
        <w:pStyle w:val="Heading3"/>
        <w:rPr>
          <w:lang w:eastAsia="zh-CN"/>
        </w:rPr>
      </w:pPr>
      <w:bookmarkStart w:id="827" w:name="_Toc164781487"/>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27"/>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28" w:name="_Toc164781488"/>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28"/>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29" w:name="_Toc164781489"/>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9"/>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t>Table 6.37.3-</w:t>
      </w:r>
      <w:bookmarkStart w:id="830" w:name="MCCQCTEMPBM_00000078"/>
      <w:bookmarkStart w:id="831" w:name="MCCQCTEMPBM_0000009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30"/>
      <w:bookmarkEnd w:id="83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32" w:name="_Toc136331292"/>
      <w:bookmarkStart w:id="833" w:name="_Toc164781490"/>
      <w:r w:rsidRPr="009D46B8">
        <w:rPr>
          <w:lang w:eastAsia="ja-JP"/>
        </w:rPr>
        <w:t>6.37.4</w:t>
      </w:r>
      <w:r w:rsidRPr="009D46B8">
        <w:rPr>
          <w:lang w:eastAsia="ja-JP"/>
        </w:rPr>
        <w:tab/>
        <w:t>∆TIB and ∆RIB values</w:t>
      </w:r>
      <w:bookmarkEnd w:id="832"/>
      <w:bookmarkEnd w:id="833"/>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34" w:name="_Toc164781491"/>
      <w:r w:rsidRPr="009D46B8">
        <w:rPr>
          <w:rFonts w:hint="eastAsia"/>
          <w:lang w:eastAsia="zh-CN"/>
        </w:rPr>
        <w:t>6.38</w:t>
      </w:r>
      <w:r w:rsidR="00AC15F0" w:rsidRPr="009D46B8">
        <w:tab/>
      </w:r>
      <w:r w:rsidR="00AC15F0" w:rsidRPr="009D46B8">
        <w:rPr>
          <w:lang w:eastAsia="zh-CN"/>
        </w:rPr>
        <w:t>CA_n5-n25-n78</w:t>
      </w:r>
      <w:bookmarkEnd w:id="834"/>
    </w:p>
    <w:p w14:paraId="09114757" w14:textId="1B511BFE" w:rsidR="00AC15F0" w:rsidRPr="009D46B8" w:rsidRDefault="00AE3022" w:rsidP="00CF7B31">
      <w:pPr>
        <w:pStyle w:val="Heading3"/>
        <w:rPr>
          <w:lang w:eastAsia="zh-CN"/>
        </w:rPr>
      </w:pPr>
      <w:bookmarkStart w:id="835" w:name="_Toc164781492"/>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35"/>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36" w:name="_Toc164781493"/>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36"/>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37" w:name="_Toc164781494"/>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37"/>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38" w:name="MCCQCTEMPBM_00000079"/>
      <w:bookmarkStart w:id="839" w:name="MCCQCTEMPBM_0000009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38"/>
      <w:bookmarkEnd w:id="839"/>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40" w:name="_Toc164781495"/>
      <w:r w:rsidRPr="009D46B8">
        <w:rPr>
          <w:lang w:eastAsia="ja-JP"/>
        </w:rPr>
        <w:t>6.38</w:t>
      </w:r>
      <w:r w:rsidR="00AC15F0" w:rsidRPr="009D46B8">
        <w:rPr>
          <w:lang w:eastAsia="ja-JP"/>
        </w:rPr>
        <w:t>.4</w:t>
      </w:r>
      <w:r w:rsidR="00AC15F0" w:rsidRPr="009D46B8">
        <w:rPr>
          <w:lang w:eastAsia="ja-JP"/>
        </w:rPr>
        <w:tab/>
        <w:t>∆TIB and ∆RIB values</w:t>
      </w:r>
      <w:bookmarkEnd w:id="840"/>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41" w:name="_Toc164781496"/>
      <w:r w:rsidRPr="009D46B8">
        <w:rPr>
          <w:lang w:eastAsia="zh-CN"/>
        </w:rPr>
        <w:t>6.39</w:t>
      </w:r>
      <w:r w:rsidR="001A5785" w:rsidRPr="009D46B8">
        <w:tab/>
      </w:r>
      <w:r w:rsidR="001A5785" w:rsidRPr="009D46B8">
        <w:rPr>
          <w:lang w:eastAsia="zh-CN"/>
        </w:rPr>
        <w:t>CA_n7-n66-n77</w:t>
      </w:r>
      <w:bookmarkEnd w:id="841"/>
    </w:p>
    <w:p w14:paraId="00B01130" w14:textId="2EC8AC12" w:rsidR="001A5785" w:rsidRPr="009D46B8" w:rsidRDefault="00246574" w:rsidP="00CF7B31">
      <w:pPr>
        <w:pStyle w:val="Heading3"/>
        <w:rPr>
          <w:lang w:eastAsia="zh-CN"/>
        </w:rPr>
      </w:pPr>
      <w:bookmarkStart w:id="842" w:name="_Toc164781497"/>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42"/>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43" w:name="_Toc164781498"/>
      <w:r w:rsidRPr="009D46B8">
        <w:rPr>
          <w:lang w:eastAsia="zh-CN"/>
        </w:rPr>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43"/>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44" w:name="_Toc164781499"/>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44"/>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45" w:name="_Toc164781500"/>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45"/>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46" w:name="_Toc164781501"/>
      <w:r w:rsidRPr="009D46B8">
        <w:rPr>
          <w:lang w:eastAsia="zh-CN"/>
        </w:rPr>
        <w:t>6.40</w:t>
      </w:r>
      <w:r w:rsidRPr="009D46B8">
        <w:tab/>
      </w:r>
      <w:r w:rsidRPr="009D46B8">
        <w:rPr>
          <w:lang w:eastAsia="zh-CN"/>
        </w:rPr>
        <w:t>CA_n7-n71-n77</w:t>
      </w:r>
      <w:bookmarkEnd w:id="846"/>
    </w:p>
    <w:p w14:paraId="752B9BED" w14:textId="7D978BE6" w:rsidR="00AB77AB" w:rsidRPr="009D46B8" w:rsidRDefault="00AB77AB" w:rsidP="00CF7B31">
      <w:pPr>
        <w:pStyle w:val="Heading3"/>
        <w:rPr>
          <w:lang w:eastAsia="zh-CN"/>
        </w:rPr>
      </w:pPr>
      <w:bookmarkStart w:id="847" w:name="_Toc164781502"/>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47"/>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48" w:name="_Toc164781503"/>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48"/>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49" w:name="_Toc164781504"/>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9"/>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50" w:name="_Toc164781505"/>
      <w:r w:rsidRPr="009D46B8">
        <w:rPr>
          <w:rFonts w:eastAsia="MS Mincho"/>
          <w:lang w:eastAsia="ja-JP"/>
        </w:rPr>
        <w:t>6.40.4</w:t>
      </w:r>
      <w:r w:rsidRPr="009D46B8">
        <w:rPr>
          <w:rFonts w:eastAsia="MS Mincho"/>
          <w:lang w:eastAsia="ja-JP"/>
        </w:rPr>
        <w:tab/>
        <w:t>∆TIB and ∆RIB values</w:t>
      </w:r>
      <w:bookmarkEnd w:id="850"/>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51" w:name="_Toc164781506"/>
      <w:r w:rsidRPr="009D46B8">
        <w:rPr>
          <w:lang w:eastAsia="zh-CN"/>
        </w:rPr>
        <w:t>6.41</w:t>
      </w:r>
      <w:r w:rsidRPr="009D46B8">
        <w:tab/>
      </w:r>
      <w:r w:rsidRPr="009D46B8">
        <w:rPr>
          <w:lang w:eastAsia="zh-CN"/>
        </w:rPr>
        <w:t>CA_n13-n25-n77</w:t>
      </w:r>
      <w:bookmarkEnd w:id="851"/>
    </w:p>
    <w:p w14:paraId="75BCC50A" w14:textId="24BE3055" w:rsidR="00405EBF" w:rsidRPr="009D46B8" w:rsidRDefault="00405EBF" w:rsidP="00CF7B31">
      <w:pPr>
        <w:pStyle w:val="Heading3"/>
        <w:rPr>
          <w:lang w:eastAsia="zh-CN"/>
        </w:rPr>
      </w:pPr>
      <w:bookmarkStart w:id="852" w:name="_Toc164781507"/>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52"/>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53" w:name="_Toc164781508"/>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53"/>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54" w:name="_Toc164781509"/>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54"/>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55" w:name="_Toc164781510"/>
      <w:r w:rsidRPr="009D46B8">
        <w:rPr>
          <w:rFonts w:eastAsia="MS Mincho"/>
          <w:lang w:eastAsia="ja-JP"/>
        </w:rPr>
        <w:t>6.41.4</w:t>
      </w:r>
      <w:r w:rsidRPr="009D46B8">
        <w:rPr>
          <w:rFonts w:eastAsia="MS Mincho"/>
          <w:lang w:eastAsia="ja-JP"/>
        </w:rPr>
        <w:tab/>
        <w:t>∆TIB and ∆RIB values</w:t>
      </w:r>
      <w:bookmarkEnd w:id="855"/>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56" w:name="_Toc164781511"/>
      <w:r w:rsidRPr="009D46B8">
        <w:rPr>
          <w:lang w:eastAsia="zh-CN"/>
        </w:rPr>
        <w:t>6.42</w:t>
      </w:r>
      <w:r w:rsidRPr="009D46B8">
        <w:tab/>
      </w:r>
      <w:r w:rsidRPr="009D46B8">
        <w:rPr>
          <w:lang w:eastAsia="zh-CN"/>
        </w:rPr>
        <w:t>CA_n1-n3-n77</w:t>
      </w:r>
      <w:bookmarkEnd w:id="856"/>
    </w:p>
    <w:p w14:paraId="2259228C" w14:textId="507CEDDB" w:rsidR="00792606" w:rsidRPr="009D46B8" w:rsidRDefault="00792606" w:rsidP="002A5B75">
      <w:pPr>
        <w:pStyle w:val="Heading3"/>
        <w:rPr>
          <w:lang w:eastAsia="zh-CN"/>
        </w:rPr>
      </w:pPr>
      <w:bookmarkStart w:id="857" w:name="_Toc164781512"/>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57"/>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58" w:name="_Toc164781513"/>
      <w:r w:rsidRPr="009D46B8">
        <w:rPr>
          <w:lang w:eastAsia="zh-CN"/>
        </w:rPr>
        <w:t>6.42.</w:t>
      </w:r>
      <w:r w:rsidRPr="009D46B8">
        <w:rPr>
          <w:rFonts w:hint="eastAsia"/>
          <w:lang w:eastAsia="zh-CN"/>
        </w:rPr>
        <w:t>2</w:t>
      </w:r>
      <w:r w:rsidRPr="009D46B8">
        <w:rPr>
          <w:lang w:eastAsia="zh-CN"/>
        </w:rPr>
        <w:tab/>
      </w:r>
      <w:r w:rsidRPr="009D46B8">
        <w:rPr>
          <w:lang w:val="en-US" w:eastAsia="zh-CN"/>
        </w:rPr>
        <w:t>Maximum output power</w:t>
      </w:r>
      <w:bookmarkEnd w:id="858"/>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59" w:name="_Toc164781514"/>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59"/>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60" w:name="_Toc164781515"/>
      <w:r w:rsidRPr="009D46B8">
        <w:rPr>
          <w:rFonts w:eastAsia="MS Mincho"/>
          <w:lang w:eastAsia="ja-JP"/>
        </w:rPr>
        <w:t>6.42.4</w:t>
      </w:r>
      <w:r w:rsidRPr="009D46B8">
        <w:rPr>
          <w:rFonts w:eastAsia="MS Mincho"/>
          <w:lang w:eastAsia="ja-JP"/>
        </w:rPr>
        <w:tab/>
        <w:t>∆TIB and ∆RIB values</w:t>
      </w:r>
      <w:bookmarkEnd w:id="860"/>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61" w:name="_Toc164781516"/>
      <w:r w:rsidRPr="009D46B8">
        <w:rPr>
          <w:lang w:eastAsia="zh-CN"/>
        </w:rPr>
        <w:t>6.43</w:t>
      </w:r>
      <w:r w:rsidRPr="009D46B8">
        <w:tab/>
        <w:t xml:space="preserve">DL </w:t>
      </w:r>
      <w:r w:rsidRPr="009D46B8">
        <w:rPr>
          <w:lang w:eastAsia="zh-CN"/>
        </w:rPr>
        <w:t>CA_n3-n77-n79, UL CA_n3A-n77A</w:t>
      </w:r>
      <w:bookmarkEnd w:id="861"/>
    </w:p>
    <w:p w14:paraId="4BE586B7" w14:textId="70A5F74F" w:rsidR="004C11E1" w:rsidRPr="009D46B8" w:rsidRDefault="004C11E1" w:rsidP="00B77DC0">
      <w:pPr>
        <w:pStyle w:val="Heading3"/>
        <w:rPr>
          <w:lang w:eastAsia="zh-CN"/>
        </w:rPr>
      </w:pPr>
      <w:bookmarkStart w:id="862" w:name="_Toc164781517"/>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62"/>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63" w:name="_Toc164781518"/>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63"/>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64" w:name="_Toc164781519"/>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64"/>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65" w:name="_Toc164781520"/>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65"/>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66" w:name="_Toc164781521"/>
      <w:r w:rsidRPr="009D46B8">
        <w:rPr>
          <w:lang w:eastAsia="zh-CN"/>
        </w:rPr>
        <w:t>6.44</w:t>
      </w:r>
      <w:r w:rsidRPr="009D46B8">
        <w:tab/>
        <w:t xml:space="preserve">DL </w:t>
      </w:r>
      <w:r w:rsidRPr="009D46B8">
        <w:rPr>
          <w:lang w:eastAsia="zh-CN"/>
        </w:rPr>
        <w:t>CA_n3-n77-n79, UL CA_n3A-n79A</w:t>
      </w:r>
      <w:bookmarkEnd w:id="866"/>
    </w:p>
    <w:p w14:paraId="501639E1" w14:textId="29937B4D" w:rsidR="004C11E1" w:rsidRPr="009D46B8" w:rsidRDefault="004C11E1" w:rsidP="00B77DC0">
      <w:pPr>
        <w:pStyle w:val="Heading3"/>
        <w:rPr>
          <w:lang w:eastAsia="zh-CN"/>
        </w:rPr>
      </w:pPr>
      <w:bookmarkStart w:id="867" w:name="_Toc164781522"/>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67"/>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68" w:name="_Toc164781523"/>
      <w:r w:rsidRPr="009D46B8">
        <w:rPr>
          <w:rFonts w:cs="Arial"/>
          <w:lang w:eastAsia="zh-CN"/>
        </w:rPr>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68"/>
    </w:p>
    <w:p w14:paraId="623093B0" w14:textId="0DAF46A2" w:rsidR="004C11E1" w:rsidRPr="009D46B8" w:rsidRDefault="004C11E1" w:rsidP="004C11E1">
      <w:pPr>
        <w:keepNext/>
        <w:keepLines/>
        <w:spacing w:before="60"/>
        <w:jc w:val="center"/>
        <w:rPr>
          <w:rFonts w:ascii="Arial" w:hAnsi="Arial"/>
          <w:b/>
          <w:lang w:eastAsia="zh-CN"/>
        </w:rPr>
      </w:pPr>
      <w:bookmarkStart w:id="869"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70" w:name="_Toc164781524"/>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70"/>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69"/>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71" w:name="_Toc164781525"/>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71"/>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72" w:name="_Toc164781526"/>
      <w:r w:rsidRPr="009D46B8">
        <w:rPr>
          <w:lang w:eastAsia="zh-CN"/>
        </w:rPr>
        <w:t>6.45</w:t>
      </w:r>
      <w:r w:rsidRPr="009D46B8">
        <w:tab/>
        <w:t xml:space="preserve">DL </w:t>
      </w:r>
      <w:r w:rsidRPr="009D46B8">
        <w:rPr>
          <w:lang w:eastAsia="zh-CN"/>
        </w:rPr>
        <w:t>CA_n3-n77-n79, UL CA_n77A-n79A</w:t>
      </w:r>
      <w:bookmarkEnd w:id="872"/>
    </w:p>
    <w:p w14:paraId="178E95D6" w14:textId="2AAAE850" w:rsidR="004C11E1" w:rsidRPr="009D46B8" w:rsidRDefault="004C11E1" w:rsidP="00B77DC0">
      <w:pPr>
        <w:pStyle w:val="Heading3"/>
        <w:rPr>
          <w:lang w:eastAsia="zh-CN"/>
        </w:rPr>
      </w:pPr>
      <w:bookmarkStart w:id="873" w:name="_Toc164781527"/>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73"/>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74" w:name="_Toc164781528"/>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74"/>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75" w:name="_Toc164781529"/>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75"/>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76"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76"/>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77"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E999D10">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18B6F9CB">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2D28FE78">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515B0DB0">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4EBD5B0E">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47637CF3">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77"/>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78"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79" w:name="_Hlk148707792"/>
            <w:bookmarkEnd w:id="87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79"/>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880" w:name="_Toc164781530"/>
      <w:r w:rsidRPr="009D46B8">
        <w:rPr>
          <w:lang w:eastAsia="ja-JP"/>
        </w:rPr>
        <w:t>6.45.4</w:t>
      </w:r>
      <w:r w:rsidRPr="009D46B8">
        <w:rPr>
          <w:lang w:eastAsia="ja-JP"/>
        </w:rPr>
        <w:tab/>
        <w:t>∆TIB and ∆RIB values</w:t>
      </w:r>
      <w:bookmarkEnd w:id="880"/>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881" w:name="_Toc164781531"/>
      <w:r w:rsidRPr="009D46B8">
        <w:rPr>
          <w:lang w:eastAsia="zh-CN"/>
        </w:rPr>
        <w:t>6.46</w:t>
      </w:r>
      <w:r w:rsidRPr="009D46B8">
        <w:tab/>
        <w:t xml:space="preserve">DL </w:t>
      </w:r>
      <w:r w:rsidRPr="009D46B8">
        <w:rPr>
          <w:lang w:eastAsia="zh-CN"/>
        </w:rPr>
        <w:t>CA_n28-n77-n79, UL CA_n28A-n77A</w:t>
      </w:r>
      <w:bookmarkEnd w:id="881"/>
    </w:p>
    <w:p w14:paraId="1753A728" w14:textId="414C7A27" w:rsidR="004C11E1" w:rsidRPr="009D46B8" w:rsidRDefault="004C11E1" w:rsidP="00B77DC0">
      <w:pPr>
        <w:pStyle w:val="Heading3"/>
        <w:rPr>
          <w:lang w:eastAsia="zh-CN"/>
        </w:rPr>
      </w:pPr>
      <w:bookmarkStart w:id="882" w:name="_Toc164781532"/>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882"/>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883" w:name="_Toc164781533"/>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3"/>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884" w:name="_Toc164781534"/>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4"/>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885" w:name="_Toc164781535"/>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885"/>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886" w:name="_Toc164781536"/>
      <w:r w:rsidRPr="009D46B8">
        <w:rPr>
          <w:lang w:eastAsia="zh-CN"/>
        </w:rPr>
        <w:t>6.47</w:t>
      </w:r>
      <w:r w:rsidRPr="009D46B8">
        <w:tab/>
        <w:t xml:space="preserve">DL </w:t>
      </w:r>
      <w:r w:rsidRPr="009D46B8">
        <w:rPr>
          <w:lang w:eastAsia="zh-CN"/>
        </w:rPr>
        <w:t>CA_n28-n77-n79, UL CA_n28A-n79A</w:t>
      </w:r>
      <w:bookmarkEnd w:id="886"/>
    </w:p>
    <w:p w14:paraId="22FC6FCC" w14:textId="06A79081" w:rsidR="004C11E1" w:rsidRPr="009D46B8" w:rsidRDefault="004C11E1" w:rsidP="00B77DC0">
      <w:pPr>
        <w:pStyle w:val="Heading3"/>
        <w:rPr>
          <w:lang w:eastAsia="zh-CN"/>
        </w:rPr>
      </w:pPr>
      <w:bookmarkStart w:id="887" w:name="_Toc164781537"/>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887"/>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888" w:name="_Toc164781538"/>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8"/>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889" w:name="_Toc164781539"/>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9"/>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890" w:name="_Toc164781540"/>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890"/>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891" w:name="_Toc164781541"/>
      <w:r w:rsidRPr="009D46B8">
        <w:rPr>
          <w:lang w:eastAsia="zh-CN"/>
        </w:rPr>
        <w:t>6.48</w:t>
      </w:r>
      <w:r w:rsidRPr="009D46B8">
        <w:tab/>
        <w:t xml:space="preserve">DL </w:t>
      </w:r>
      <w:r w:rsidRPr="009D46B8">
        <w:rPr>
          <w:lang w:eastAsia="zh-CN"/>
        </w:rPr>
        <w:t>CA_n28-n77-n79, UL CA_n77A-n79A</w:t>
      </w:r>
      <w:bookmarkEnd w:id="891"/>
    </w:p>
    <w:p w14:paraId="343E4E0E" w14:textId="4F1241CA" w:rsidR="004C11E1" w:rsidRPr="009D46B8" w:rsidRDefault="004C11E1" w:rsidP="00B77DC0">
      <w:pPr>
        <w:pStyle w:val="Heading3"/>
        <w:rPr>
          <w:lang w:eastAsia="zh-CN"/>
        </w:rPr>
      </w:pPr>
      <w:bookmarkStart w:id="892" w:name="_Toc164781542"/>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892"/>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893" w:name="_Toc164781543"/>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3"/>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894" w:name="_Toc164781544"/>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4"/>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301C43D8">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45DC5100">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6F986EB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7DBA4FE8">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317201C2">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8167ACE">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895"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6" w:name="_Hlk148708438"/>
            <w:bookmarkEnd w:id="89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6"/>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897" w:name="_Toc164781545"/>
      <w:r w:rsidRPr="009D46B8">
        <w:rPr>
          <w:lang w:eastAsia="ja-JP"/>
        </w:rPr>
        <w:t>6.48.4</w:t>
      </w:r>
      <w:r w:rsidRPr="009D46B8">
        <w:rPr>
          <w:lang w:eastAsia="ja-JP"/>
        </w:rPr>
        <w:tab/>
        <w:t>∆TIB and ∆RIB values</w:t>
      </w:r>
      <w:bookmarkEnd w:id="897"/>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898" w:name="_Toc164781546"/>
      <w:r w:rsidRPr="009D46B8">
        <w:rPr>
          <w:lang w:eastAsia="zh-CN"/>
        </w:rPr>
        <w:t>6.49</w:t>
      </w:r>
      <w:r w:rsidRPr="009D46B8">
        <w:tab/>
        <w:t xml:space="preserve">DL </w:t>
      </w:r>
      <w:r w:rsidRPr="009D46B8">
        <w:rPr>
          <w:lang w:eastAsia="zh-CN"/>
        </w:rPr>
        <w:t>CA_n3-n28-n79, UL CA_n3A-n79A</w:t>
      </w:r>
      <w:bookmarkEnd w:id="898"/>
    </w:p>
    <w:p w14:paraId="36572E82" w14:textId="1AC9E0B3" w:rsidR="004C11E1" w:rsidRPr="009D46B8" w:rsidRDefault="004C11E1" w:rsidP="00B77DC0">
      <w:pPr>
        <w:pStyle w:val="Heading3"/>
        <w:rPr>
          <w:lang w:eastAsia="zh-CN"/>
        </w:rPr>
      </w:pPr>
      <w:bookmarkStart w:id="899" w:name="_Toc164781547"/>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899"/>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00" w:name="_Toc164781548"/>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0"/>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01" w:name="_Toc164781549"/>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1"/>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289FDE0E">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32ACC21F">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098E49AA">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749169A1">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EF55382">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2D5E1FC3">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2"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02"/>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03" w:name="_Toc164781550"/>
      <w:r w:rsidRPr="009D46B8">
        <w:rPr>
          <w:lang w:eastAsia="ja-JP"/>
        </w:rPr>
        <w:t>6.49.4</w:t>
      </w:r>
      <w:r w:rsidRPr="009D46B8">
        <w:rPr>
          <w:lang w:eastAsia="ja-JP"/>
        </w:rPr>
        <w:tab/>
        <w:t>∆TIB and ∆RIB values</w:t>
      </w:r>
      <w:bookmarkEnd w:id="903"/>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04" w:name="_Toc164781551"/>
      <w:r w:rsidRPr="009D46B8">
        <w:rPr>
          <w:lang w:eastAsia="zh-CN"/>
        </w:rPr>
        <w:t>6.50</w:t>
      </w:r>
      <w:r w:rsidRPr="009D46B8">
        <w:tab/>
        <w:t xml:space="preserve">DL </w:t>
      </w:r>
      <w:r w:rsidRPr="009D46B8">
        <w:rPr>
          <w:lang w:eastAsia="zh-CN"/>
        </w:rPr>
        <w:t>CA_n3-n28-n79, UL CA_n28A-n79A</w:t>
      </w:r>
      <w:bookmarkEnd w:id="904"/>
    </w:p>
    <w:p w14:paraId="456CA0EA" w14:textId="1BD14225" w:rsidR="004C11E1" w:rsidRPr="009D46B8" w:rsidRDefault="004C11E1" w:rsidP="00B77DC0">
      <w:pPr>
        <w:pStyle w:val="Heading3"/>
        <w:rPr>
          <w:lang w:eastAsia="zh-CN"/>
        </w:rPr>
      </w:pPr>
      <w:bookmarkStart w:id="905" w:name="_Toc164781552"/>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05"/>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06" w:name="_Toc164781553"/>
      <w:r w:rsidRPr="009D46B8">
        <w:rPr>
          <w:rFonts w:cs="Arial"/>
          <w:lang w:eastAsia="zh-CN"/>
        </w:rPr>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6"/>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07" w:name="_Toc164781554"/>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7"/>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26ABF18B">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7153608D">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09C1F7FD">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3D97F5E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3577522A">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547C0922">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8"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08"/>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09" w:name="_Toc164781555"/>
      <w:r w:rsidRPr="009D46B8">
        <w:rPr>
          <w:lang w:eastAsia="ja-JP"/>
        </w:rPr>
        <w:t>6.50.4</w:t>
      </w:r>
      <w:r w:rsidRPr="009D46B8">
        <w:rPr>
          <w:lang w:eastAsia="ja-JP"/>
        </w:rPr>
        <w:tab/>
        <w:t>∆TIB and ∆RIB values</w:t>
      </w:r>
      <w:bookmarkEnd w:id="909"/>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10" w:name="_Toc164781556"/>
      <w:r w:rsidRPr="009D46B8">
        <w:rPr>
          <w:lang w:eastAsia="zh-CN"/>
        </w:rPr>
        <w:t>6.51</w:t>
      </w:r>
      <w:r w:rsidRPr="009D46B8">
        <w:tab/>
      </w:r>
      <w:r w:rsidRPr="009D46B8">
        <w:rPr>
          <w:lang w:eastAsia="zh-CN"/>
        </w:rPr>
        <w:t>CA_n1-n28-n41</w:t>
      </w:r>
      <w:bookmarkEnd w:id="910"/>
    </w:p>
    <w:p w14:paraId="71283A80" w14:textId="6470D582" w:rsidR="00CA246E" w:rsidRPr="009D46B8" w:rsidRDefault="00CA246E" w:rsidP="004B2956">
      <w:pPr>
        <w:pStyle w:val="Heading3"/>
        <w:rPr>
          <w:lang w:eastAsia="zh-CN"/>
        </w:rPr>
      </w:pPr>
      <w:bookmarkStart w:id="911" w:name="_Toc164781557"/>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11"/>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12" w:name="_Toc164781558"/>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12"/>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13" w:name="_Toc164781559"/>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13"/>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14" w:name="_Toc164781560"/>
      <w:r w:rsidRPr="009D46B8">
        <w:rPr>
          <w:rFonts w:eastAsia="MS Mincho"/>
          <w:lang w:eastAsia="ja-JP"/>
        </w:rPr>
        <w:t>6.51.4</w:t>
      </w:r>
      <w:r w:rsidRPr="009D46B8">
        <w:rPr>
          <w:rFonts w:eastAsia="MS Mincho"/>
          <w:lang w:eastAsia="ja-JP"/>
        </w:rPr>
        <w:tab/>
        <w:t>∆TIB and ∆RIB values</w:t>
      </w:r>
      <w:bookmarkEnd w:id="914"/>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15" w:name="_Toc164781561"/>
      <w:r w:rsidRPr="009D46B8">
        <w:rPr>
          <w:lang w:eastAsia="zh-CN"/>
        </w:rPr>
        <w:t>6.52</w:t>
      </w:r>
      <w:r w:rsidRPr="009D46B8">
        <w:tab/>
      </w:r>
      <w:r w:rsidRPr="009D46B8">
        <w:rPr>
          <w:lang w:eastAsia="zh-CN"/>
        </w:rPr>
        <w:t>CA_n18-n28-n77</w:t>
      </w:r>
      <w:bookmarkEnd w:id="915"/>
    </w:p>
    <w:p w14:paraId="564B65D6" w14:textId="09FA5504" w:rsidR="006B13B1" w:rsidRPr="009D46B8" w:rsidRDefault="006B13B1" w:rsidP="00BC77BD">
      <w:pPr>
        <w:pStyle w:val="Heading3"/>
        <w:rPr>
          <w:lang w:eastAsia="zh-CN"/>
        </w:rPr>
      </w:pPr>
      <w:bookmarkStart w:id="916" w:name="_Toc164781562"/>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16"/>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17" w:name="_Hlk149726279"/>
            <w:r w:rsidRPr="009D46B8">
              <w:rPr>
                <w:rFonts w:ascii="Arial" w:hAnsi="Arial" w:cs="Arial"/>
                <w:sz w:val="18"/>
                <w:szCs w:val="18"/>
                <w:lang w:eastAsia="zh-CN"/>
              </w:rPr>
              <w:t>CA_n18A-n28A-n77A</w:t>
            </w:r>
            <w:bookmarkEnd w:id="917"/>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18" w:name="_Toc164781563"/>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18"/>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19" w:name="_Toc164781564"/>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19"/>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20"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20"/>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21" w:name="_Toc164781565"/>
      <w:r w:rsidRPr="009D46B8">
        <w:rPr>
          <w:rFonts w:eastAsia="MS Mincho"/>
          <w:lang w:eastAsia="ja-JP"/>
        </w:rPr>
        <w:t>6.52.4</w:t>
      </w:r>
      <w:r w:rsidRPr="009D46B8">
        <w:rPr>
          <w:rFonts w:eastAsia="MS Mincho"/>
          <w:lang w:eastAsia="ja-JP"/>
        </w:rPr>
        <w:tab/>
        <w:t>∆TIB and ∆RIB values</w:t>
      </w:r>
      <w:bookmarkEnd w:id="921"/>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22" w:name="_Toc164781566"/>
      <w:r w:rsidRPr="009D46B8">
        <w:rPr>
          <w:lang w:eastAsia="zh-CN"/>
        </w:rPr>
        <w:t>6.53</w:t>
      </w:r>
      <w:r w:rsidRPr="009D46B8">
        <w:tab/>
      </w:r>
      <w:r w:rsidRPr="009D46B8">
        <w:rPr>
          <w:lang w:eastAsia="zh-CN"/>
        </w:rPr>
        <w:t>CA_n3-n18-n77</w:t>
      </w:r>
      <w:bookmarkEnd w:id="922"/>
    </w:p>
    <w:p w14:paraId="3456BF34" w14:textId="754E59D6" w:rsidR="00354044" w:rsidRPr="009D46B8" w:rsidRDefault="00354044" w:rsidP="005D5CC3">
      <w:pPr>
        <w:pStyle w:val="Heading3"/>
        <w:rPr>
          <w:lang w:eastAsia="zh-CN"/>
        </w:rPr>
      </w:pPr>
      <w:bookmarkStart w:id="923" w:name="_Toc164781567"/>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23"/>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24" w:name="_Toc164781568"/>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24"/>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25" w:name="_Toc164781569"/>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25"/>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26" w:name="_Toc164781570"/>
      <w:r w:rsidRPr="009D46B8">
        <w:rPr>
          <w:rFonts w:eastAsia="MS Mincho"/>
          <w:lang w:eastAsia="ja-JP"/>
        </w:rPr>
        <w:t>6.53.4</w:t>
      </w:r>
      <w:r w:rsidRPr="009D46B8">
        <w:rPr>
          <w:rFonts w:eastAsia="MS Mincho"/>
          <w:lang w:eastAsia="ja-JP"/>
        </w:rPr>
        <w:tab/>
        <w:t>∆TIB and ∆RIB values</w:t>
      </w:r>
      <w:bookmarkEnd w:id="926"/>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27" w:name="_Toc164781571"/>
      <w:r w:rsidRPr="009D46B8">
        <w:rPr>
          <w:lang w:eastAsia="zh-CN"/>
        </w:rPr>
        <w:t>6.54</w:t>
      </w:r>
      <w:r w:rsidRPr="009D46B8">
        <w:tab/>
      </w:r>
      <w:r w:rsidRPr="009D46B8">
        <w:rPr>
          <w:lang w:eastAsia="zh-CN"/>
        </w:rPr>
        <w:t>CA_n18-n41-n77</w:t>
      </w:r>
      <w:bookmarkEnd w:id="927"/>
    </w:p>
    <w:p w14:paraId="1688380B" w14:textId="6CD382AC" w:rsidR="0027273B" w:rsidRPr="009D46B8" w:rsidRDefault="0027273B" w:rsidP="00F81056">
      <w:pPr>
        <w:pStyle w:val="Heading3"/>
        <w:rPr>
          <w:lang w:eastAsia="zh-CN"/>
        </w:rPr>
      </w:pPr>
      <w:bookmarkStart w:id="928" w:name="_Toc164781572"/>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28"/>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29" w:name="_Toc164781573"/>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29"/>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30" w:name="_Toc164781574"/>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30"/>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31" w:name="_Toc164781575"/>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31"/>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32" w:name="_Toc164781576"/>
      <w:r w:rsidRPr="009D46B8">
        <w:rPr>
          <w:rFonts w:hint="eastAsia"/>
          <w:lang w:eastAsia="zh-CN"/>
        </w:rPr>
        <w:t>6.55</w:t>
      </w:r>
      <w:r w:rsidRPr="009D46B8">
        <w:tab/>
      </w:r>
      <w:r w:rsidRPr="009D46B8">
        <w:rPr>
          <w:lang w:eastAsia="zh-CN"/>
        </w:rPr>
        <w:t>CA_n13-n66-n77</w:t>
      </w:r>
      <w:bookmarkEnd w:id="932"/>
    </w:p>
    <w:p w14:paraId="05375CEC" w14:textId="69EAD8F8" w:rsidR="00C51ACE" w:rsidRPr="009D46B8" w:rsidRDefault="00C51ACE" w:rsidP="00C51ACE">
      <w:pPr>
        <w:pStyle w:val="Heading3"/>
        <w:rPr>
          <w:lang w:eastAsia="zh-CN"/>
        </w:rPr>
      </w:pPr>
      <w:bookmarkStart w:id="933" w:name="_Toc164781577"/>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33"/>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34" w:name="_Toc164781578"/>
      <w:r w:rsidRPr="009D46B8">
        <w:rPr>
          <w:lang w:eastAsia="zh-CN"/>
        </w:rPr>
        <w:t>6.55.</w:t>
      </w:r>
      <w:r w:rsidRPr="009D46B8">
        <w:rPr>
          <w:rFonts w:hint="eastAsia"/>
          <w:lang w:eastAsia="zh-CN"/>
        </w:rPr>
        <w:t>2</w:t>
      </w:r>
      <w:r w:rsidRPr="009D46B8">
        <w:rPr>
          <w:lang w:eastAsia="zh-CN"/>
        </w:rPr>
        <w:tab/>
      </w:r>
      <w:r w:rsidRPr="009D46B8">
        <w:rPr>
          <w:lang w:val="en-US" w:eastAsia="zh-CN"/>
        </w:rPr>
        <w:t>Maximum output power</w:t>
      </w:r>
      <w:bookmarkEnd w:id="934"/>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35" w:name="_Toc164781579"/>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35"/>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7AA985B9">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1F698E31">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1173B814">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2F6D5C1E">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186680F1">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70"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2C53870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t>Table 6.55.3-</w:t>
      </w:r>
      <w:bookmarkStart w:id="936" w:name="MCCQCTEMPBM_0000009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36"/>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37" w:name="_Toc164781580"/>
      <w:r w:rsidRPr="009D46B8">
        <w:rPr>
          <w:lang w:eastAsia="ja-JP"/>
        </w:rPr>
        <w:t>6.55.4</w:t>
      </w:r>
      <w:r w:rsidRPr="009D46B8">
        <w:rPr>
          <w:lang w:eastAsia="ja-JP"/>
        </w:rPr>
        <w:tab/>
        <w:t>∆TIB and ∆RIB values</w:t>
      </w:r>
      <w:bookmarkEnd w:id="937"/>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38" w:name="_Toc164781581"/>
      <w:r w:rsidRPr="009D46B8">
        <w:rPr>
          <w:lang w:eastAsia="zh-CN"/>
        </w:rPr>
        <w:t>6.56</w:t>
      </w:r>
      <w:r w:rsidRPr="009D46B8">
        <w:tab/>
      </w:r>
      <w:r w:rsidRPr="009D46B8">
        <w:rPr>
          <w:lang w:eastAsia="zh-CN"/>
        </w:rPr>
        <w:t>CA_n1-n28-n77</w:t>
      </w:r>
      <w:bookmarkEnd w:id="938"/>
    </w:p>
    <w:p w14:paraId="25340165" w14:textId="3F35D59A" w:rsidR="00CE6DB1" w:rsidRPr="009D46B8" w:rsidRDefault="00CE6DB1" w:rsidP="00F81056">
      <w:pPr>
        <w:pStyle w:val="Heading3"/>
        <w:rPr>
          <w:lang w:eastAsia="zh-CN"/>
        </w:rPr>
      </w:pPr>
      <w:bookmarkStart w:id="939" w:name="_Toc164781582"/>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39"/>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40" w:name="_Toc164781583"/>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40"/>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41" w:name="_Toc164781584"/>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1"/>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42" w:name="_Toc164781585"/>
      <w:r w:rsidRPr="009D46B8">
        <w:rPr>
          <w:rFonts w:eastAsia="MS Mincho"/>
          <w:lang w:eastAsia="ja-JP"/>
        </w:rPr>
        <w:t>6.56.4</w:t>
      </w:r>
      <w:r w:rsidRPr="009D46B8">
        <w:rPr>
          <w:rFonts w:eastAsia="MS Mincho"/>
          <w:lang w:eastAsia="ja-JP"/>
        </w:rPr>
        <w:tab/>
        <w:t>∆TIB and ∆RIB values</w:t>
      </w:r>
      <w:bookmarkEnd w:id="942"/>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43" w:name="_Toc164781586"/>
      <w:r w:rsidRPr="009D46B8">
        <w:rPr>
          <w:lang w:eastAsia="zh-CN"/>
        </w:rPr>
        <w:t>6.57</w:t>
      </w:r>
      <w:r w:rsidRPr="009D46B8">
        <w:tab/>
      </w:r>
      <w:r w:rsidRPr="009D46B8">
        <w:rPr>
          <w:lang w:eastAsia="zh-CN"/>
        </w:rPr>
        <w:t>CA_n1-n41-n77</w:t>
      </w:r>
      <w:bookmarkEnd w:id="943"/>
    </w:p>
    <w:p w14:paraId="00CADADF" w14:textId="5A599989" w:rsidR="00604BB6" w:rsidRPr="009D46B8" w:rsidRDefault="00604BB6" w:rsidP="00F81056">
      <w:pPr>
        <w:pStyle w:val="Heading3"/>
        <w:rPr>
          <w:lang w:eastAsia="zh-CN"/>
        </w:rPr>
      </w:pPr>
      <w:bookmarkStart w:id="944" w:name="_Toc164781587"/>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44"/>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45" w:name="_Toc164781588"/>
      <w:r w:rsidRPr="009D46B8">
        <w:rPr>
          <w:lang w:eastAsia="zh-CN"/>
        </w:rPr>
        <w:t>6.57.</w:t>
      </w:r>
      <w:r w:rsidRPr="009D46B8">
        <w:rPr>
          <w:rFonts w:hint="eastAsia"/>
          <w:lang w:eastAsia="zh-CN"/>
        </w:rPr>
        <w:t>2</w:t>
      </w:r>
      <w:r w:rsidRPr="009D46B8">
        <w:rPr>
          <w:lang w:eastAsia="zh-CN"/>
        </w:rPr>
        <w:tab/>
      </w:r>
      <w:r w:rsidRPr="009D46B8">
        <w:rPr>
          <w:lang w:val="en-US" w:eastAsia="zh-CN"/>
        </w:rPr>
        <w:t>Maximum output power</w:t>
      </w:r>
      <w:bookmarkEnd w:id="945"/>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46" w:name="_Toc164781589"/>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6"/>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47" w:name="_Toc164781590"/>
      <w:r w:rsidRPr="009D46B8">
        <w:rPr>
          <w:rFonts w:eastAsia="MS Mincho"/>
          <w:lang w:eastAsia="ja-JP"/>
        </w:rPr>
        <w:t>6.57.4</w:t>
      </w:r>
      <w:r w:rsidRPr="009D46B8">
        <w:rPr>
          <w:rFonts w:eastAsia="MS Mincho"/>
          <w:lang w:eastAsia="ja-JP"/>
        </w:rPr>
        <w:tab/>
        <w:t>∆TIB and ∆RIB values</w:t>
      </w:r>
      <w:bookmarkEnd w:id="947"/>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48" w:name="_Toc151408784"/>
      <w:bookmarkStart w:id="949" w:name="_Toc164781591"/>
      <w:r>
        <w:rPr>
          <w:rFonts w:hint="eastAsia"/>
          <w:lang w:eastAsia="zh-CN"/>
        </w:rPr>
        <w:t>6.58</w:t>
      </w:r>
      <w:r w:rsidRPr="00AE70E3">
        <w:tab/>
      </w:r>
      <w:bookmarkEnd w:id="948"/>
      <w:r w:rsidRPr="00694F9A">
        <w:rPr>
          <w:lang w:eastAsia="zh-CN"/>
        </w:rPr>
        <w:t>CA_n7-n26-n78</w:t>
      </w:r>
      <w:bookmarkEnd w:id="949"/>
    </w:p>
    <w:p w14:paraId="3AB95421" w14:textId="5F0AFC96" w:rsidR="00C5580C" w:rsidRPr="00AE70E3" w:rsidRDefault="00C5580C" w:rsidP="00C5580C">
      <w:pPr>
        <w:pStyle w:val="Heading3"/>
        <w:rPr>
          <w:lang w:eastAsia="zh-CN"/>
        </w:rPr>
      </w:pPr>
      <w:bookmarkStart w:id="950" w:name="_Toc151408785"/>
      <w:bookmarkStart w:id="951" w:name="_Toc164781592"/>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50"/>
      <w:bookmarkEnd w:id="951"/>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52" w:name="_Toc151408786"/>
      <w:bookmarkStart w:id="953" w:name="_Toc164781593"/>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52"/>
      <w:bookmarkEnd w:id="953"/>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54" w:name="_Toc151408787"/>
      <w:bookmarkStart w:id="955" w:name="_Toc164781594"/>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54"/>
      <w:bookmarkEnd w:id="955"/>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827C740">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07E55EE9">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3834CC19">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36957662">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44CFEF8C">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2501BD2E">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56" w:name="_Toc151408788"/>
      <w:bookmarkStart w:id="957" w:name="_Toc164781595"/>
      <w:r>
        <w:rPr>
          <w:lang w:eastAsia="ja-JP"/>
        </w:rPr>
        <w:t>6.58</w:t>
      </w:r>
      <w:r w:rsidRPr="00C113E1">
        <w:rPr>
          <w:lang w:eastAsia="ja-JP"/>
        </w:rPr>
        <w:t>.4</w:t>
      </w:r>
      <w:r w:rsidRPr="00C113E1">
        <w:rPr>
          <w:lang w:eastAsia="ja-JP"/>
        </w:rPr>
        <w:tab/>
        <w:t>∆TIB and ∆RIB values</w:t>
      </w:r>
      <w:bookmarkEnd w:id="956"/>
      <w:bookmarkEnd w:id="957"/>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58" w:name="_Toc164781596"/>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58"/>
    </w:p>
    <w:p w14:paraId="538F52C7" w14:textId="3E58159A" w:rsidR="005202DB" w:rsidRDefault="005202DB" w:rsidP="005202DB">
      <w:pPr>
        <w:pStyle w:val="Heading3"/>
        <w:ind w:left="0" w:firstLine="0"/>
        <w:rPr>
          <w:lang w:eastAsia="zh-CN"/>
        </w:rPr>
      </w:pPr>
      <w:bookmarkStart w:id="959" w:name="_Toc164781597"/>
      <w:r>
        <w:rPr>
          <w:lang w:eastAsia="zh-CN"/>
        </w:rPr>
        <w:t>6.59.</w:t>
      </w:r>
      <w:r>
        <w:rPr>
          <w:rFonts w:hint="eastAsia"/>
          <w:lang w:eastAsia="zh-CN"/>
        </w:rPr>
        <w:t>1</w:t>
      </w:r>
      <w:r>
        <w:rPr>
          <w:lang w:eastAsia="zh-CN"/>
        </w:rPr>
        <w:tab/>
        <w:t>Configuration</w:t>
      </w:r>
      <w:r>
        <w:rPr>
          <w:rFonts w:hint="eastAsia"/>
          <w:lang w:eastAsia="zh-CN"/>
        </w:rPr>
        <w:t>s</w:t>
      </w:r>
      <w:bookmarkEnd w:id="959"/>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60" w:name="_Toc164781598"/>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60"/>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61" w:name="_Toc164781599"/>
      <w:r>
        <w:t>6.59.</w:t>
      </w:r>
      <w:r>
        <w:rPr>
          <w:rFonts w:hint="eastAsia"/>
          <w:lang w:eastAsia="zh-CN"/>
        </w:rPr>
        <w:t>3</w:t>
      </w:r>
      <w:r>
        <w:rPr>
          <w:rFonts w:ascii="Courier New" w:hAnsi="Courier New"/>
          <w:szCs w:val="22"/>
          <w:lang w:eastAsia="sv-SE"/>
        </w:rPr>
        <w:tab/>
      </w:r>
      <w:r>
        <w:rPr>
          <w:lang w:eastAsia="ja-JP"/>
        </w:rPr>
        <w:t>REFSENS requirements</w:t>
      </w:r>
      <w:bookmarkEnd w:id="961"/>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62" w:name="_Toc164781600"/>
      <w:r>
        <w:rPr>
          <w:lang w:eastAsia="ja-JP"/>
        </w:rPr>
        <w:t>6.59</w:t>
      </w:r>
      <w:r w:rsidRPr="00C113E1">
        <w:rPr>
          <w:lang w:eastAsia="ja-JP"/>
        </w:rPr>
        <w:t>.4</w:t>
      </w:r>
      <w:r w:rsidRPr="00C113E1">
        <w:rPr>
          <w:lang w:eastAsia="ja-JP"/>
        </w:rPr>
        <w:tab/>
        <w:t>∆TIB and ∆RIB values</w:t>
      </w:r>
      <w:bookmarkEnd w:id="962"/>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63" w:name="_Toc164781601"/>
      <w:r>
        <w:rPr>
          <w:lang w:eastAsia="zh-CN"/>
        </w:rPr>
        <w:t>6.60</w:t>
      </w:r>
      <w:r w:rsidRPr="008B5E6D">
        <w:tab/>
      </w:r>
      <w:bookmarkStart w:id="964"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63"/>
      <w:bookmarkEnd w:id="964"/>
    </w:p>
    <w:p w14:paraId="1CFD85C0" w14:textId="2534A7B3" w:rsidR="005202DB" w:rsidRDefault="005202DB" w:rsidP="005202DB">
      <w:pPr>
        <w:pStyle w:val="Heading3"/>
        <w:ind w:left="0" w:firstLine="0"/>
        <w:rPr>
          <w:lang w:eastAsia="zh-CN"/>
        </w:rPr>
      </w:pPr>
      <w:bookmarkStart w:id="965" w:name="_Toc164781602"/>
      <w:r>
        <w:rPr>
          <w:lang w:eastAsia="zh-CN"/>
        </w:rPr>
        <w:t>6.60.</w:t>
      </w:r>
      <w:r>
        <w:rPr>
          <w:rFonts w:hint="eastAsia"/>
          <w:lang w:eastAsia="zh-CN"/>
        </w:rPr>
        <w:t>1</w:t>
      </w:r>
      <w:r>
        <w:rPr>
          <w:lang w:eastAsia="zh-CN"/>
        </w:rPr>
        <w:tab/>
        <w:t>Configuration</w:t>
      </w:r>
      <w:r>
        <w:rPr>
          <w:rFonts w:hint="eastAsia"/>
          <w:lang w:eastAsia="zh-CN"/>
        </w:rPr>
        <w:t>s</w:t>
      </w:r>
      <w:bookmarkEnd w:id="965"/>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66" w:name="_Toc164781603"/>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66"/>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67" w:name="_Toc164781604"/>
      <w:r>
        <w:t>6.60.</w:t>
      </w:r>
      <w:r>
        <w:rPr>
          <w:rFonts w:hint="eastAsia"/>
          <w:lang w:eastAsia="zh-CN"/>
        </w:rPr>
        <w:t>3</w:t>
      </w:r>
      <w:r>
        <w:rPr>
          <w:rFonts w:ascii="Courier New" w:hAnsi="Courier New"/>
          <w:szCs w:val="22"/>
          <w:lang w:eastAsia="sv-SE"/>
        </w:rPr>
        <w:tab/>
      </w:r>
      <w:r>
        <w:rPr>
          <w:lang w:eastAsia="ja-JP"/>
        </w:rPr>
        <w:t>REFSENS requirements</w:t>
      </w:r>
      <w:bookmarkEnd w:id="967"/>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020CD1E2">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4EE26EDA">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6AA9EA8D">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4A01F2E8">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24569235">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6E6D4367">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68"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69" w:name="_Toc164781605"/>
      <w:bookmarkEnd w:id="968"/>
      <w:r>
        <w:rPr>
          <w:lang w:eastAsia="ja-JP"/>
        </w:rPr>
        <w:t>6.60</w:t>
      </w:r>
      <w:r w:rsidRPr="00C113E1">
        <w:rPr>
          <w:lang w:eastAsia="ja-JP"/>
        </w:rPr>
        <w:t>.4</w:t>
      </w:r>
      <w:r w:rsidRPr="00C113E1">
        <w:rPr>
          <w:lang w:eastAsia="ja-JP"/>
        </w:rPr>
        <w:tab/>
        <w:t>∆TIB and ∆RIB values</w:t>
      </w:r>
      <w:bookmarkEnd w:id="969"/>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70" w:name="_Toc151408839"/>
      <w:bookmarkStart w:id="971" w:name="_Toc164781606"/>
      <w:r>
        <w:rPr>
          <w:lang w:eastAsia="zh-CN"/>
        </w:rPr>
        <w:t>6.61</w:t>
      </w:r>
      <w:r w:rsidRPr="008B5E6D">
        <w:tab/>
      </w:r>
      <w:bookmarkStart w:id="972"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70"/>
      <w:bookmarkEnd w:id="971"/>
      <w:bookmarkEnd w:id="972"/>
    </w:p>
    <w:p w14:paraId="1C60FA38" w14:textId="7F6FA9B2" w:rsidR="005202DB" w:rsidRDefault="005202DB" w:rsidP="005202DB">
      <w:pPr>
        <w:pStyle w:val="Heading3"/>
        <w:ind w:left="0" w:firstLine="0"/>
        <w:rPr>
          <w:lang w:eastAsia="zh-CN"/>
        </w:rPr>
      </w:pPr>
      <w:bookmarkStart w:id="973" w:name="_Toc151408840"/>
      <w:bookmarkStart w:id="974" w:name="_Toc164781607"/>
      <w:r>
        <w:rPr>
          <w:lang w:eastAsia="zh-CN"/>
        </w:rPr>
        <w:t>6.61.</w:t>
      </w:r>
      <w:r>
        <w:rPr>
          <w:rFonts w:hint="eastAsia"/>
          <w:lang w:eastAsia="zh-CN"/>
        </w:rPr>
        <w:t>1</w:t>
      </w:r>
      <w:r>
        <w:rPr>
          <w:lang w:eastAsia="zh-CN"/>
        </w:rPr>
        <w:tab/>
        <w:t>Configuration</w:t>
      </w:r>
      <w:r>
        <w:rPr>
          <w:rFonts w:hint="eastAsia"/>
          <w:lang w:eastAsia="zh-CN"/>
        </w:rPr>
        <w:t>s</w:t>
      </w:r>
      <w:bookmarkEnd w:id="973"/>
      <w:bookmarkEnd w:id="974"/>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975" w:name="_Toc151408841"/>
      <w:bookmarkStart w:id="976" w:name="_Toc164781608"/>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75"/>
      <w:bookmarkEnd w:id="976"/>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977" w:name="_Toc151408842"/>
      <w:bookmarkStart w:id="978" w:name="_Toc164781609"/>
      <w:r>
        <w:t>6.61.</w:t>
      </w:r>
      <w:r>
        <w:rPr>
          <w:rFonts w:hint="eastAsia"/>
          <w:lang w:eastAsia="zh-CN"/>
        </w:rPr>
        <w:t>3</w:t>
      </w:r>
      <w:r>
        <w:rPr>
          <w:rFonts w:ascii="Courier New" w:hAnsi="Courier New"/>
          <w:szCs w:val="22"/>
          <w:lang w:eastAsia="sv-SE"/>
        </w:rPr>
        <w:tab/>
      </w:r>
      <w:r>
        <w:rPr>
          <w:lang w:eastAsia="ja-JP"/>
        </w:rPr>
        <w:t>REFSENS requirements</w:t>
      </w:r>
      <w:bookmarkEnd w:id="977"/>
      <w:bookmarkEnd w:id="978"/>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086A3121">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6400501B">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65C8C29B">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36ABE3AE">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6BE806B1">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161F6A60">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979"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980"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981" w:name="_Toc151408843"/>
      <w:bookmarkStart w:id="982" w:name="_Toc164781610"/>
      <w:bookmarkEnd w:id="979"/>
      <w:bookmarkEnd w:id="980"/>
      <w:r>
        <w:rPr>
          <w:lang w:eastAsia="ja-JP"/>
        </w:rPr>
        <w:t>6.61</w:t>
      </w:r>
      <w:r w:rsidRPr="00C113E1">
        <w:rPr>
          <w:lang w:eastAsia="ja-JP"/>
        </w:rPr>
        <w:t>.4</w:t>
      </w:r>
      <w:r w:rsidRPr="00C113E1">
        <w:rPr>
          <w:lang w:eastAsia="ja-JP"/>
        </w:rPr>
        <w:tab/>
        <w:t>∆TIB and ∆RIB values</w:t>
      </w:r>
      <w:bookmarkEnd w:id="981"/>
      <w:bookmarkEnd w:id="982"/>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983" w:name="_Toc151408844"/>
      <w:bookmarkStart w:id="984" w:name="_Toc164781611"/>
      <w:r>
        <w:rPr>
          <w:lang w:eastAsia="zh-CN"/>
        </w:rPr>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983"/>
      <w:bookmarkEnd w:id="984"/>
    </w:p>
    <w:p w14:paraId="0081BDA8" w14:textId="0ADDC75E" w:rsidR="005202DB" w:rsidRDefault="005202DB" w:rsidP="005202DB">
      <w:pPr>
        <w:pStyle w:val="Heading3"/>
        <w:ind w:left="0" w:firstLine="0"/>
        <w:rPr>
          <w:lang w:eastAsia="zh-CN"/>
        </w:rPr>
      </w:pPr>
      <w:bookmarkStart w:id="985" w:name="_Toc151408845"/>
      <w:bookmarkStart w:id="986" w:name="_Toc164781612"/>
      <w:r>
        <w:rPr>
          <w:lang w:eastAsia="zh-CN"/>
        </w:rPr>
        <w:t>6.62.</w:t>
      </w:r>
      <w:r>
        <w:rPr>
          <w:rFonts w:hint="eastAsia"/>
          <w:lang w:eastAsia="zh-CN"/>
        </w:rPr>
        <w:t>1</w:t>
      </w:r>
      <w:r>
        <w:rPr>
          <w:lang w:eastAsia="zh-CN"/>
        </w:rPr>
        <w:tab/>
        <w:t>Configuration</w:t>
      </w:r>
      <w:r>
        <w:rPr>
          <w:rFonts w:hint="eastAsia"/>
          <w:lang w:eastAsia="zh-CN"/>
        </w:rPr>
        <w:t>s</w:t>
      </w:r>
      <w:bookmarkEnd w:id="985"/>
      <w:bookmarkEnd w:id="986"/>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987" w:name="_Toc151408846"/>
      <w:bookmarkStart w:id="988" w:name="_Toc164781613"/>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7"/>
      <w:bookmarkEnd w:id="988"/>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989" w:name="_Toc151408847"/>
      <w:bookmarkStart w:id="990" w:name="_Toc164781614"/>
      <w:r>
        <w:t>6.62.</w:t>
      </w:r>
      <w:r>
        <w:rPr>
          <w:rFonts w:hint="eastAsia"/>
          <w:lang w:eastAsia="zh-CN"/>
        </w:rPr>
        <w:t>3</w:t>
      </w:r>
      <w:r>
        <w:rPr>
          <w:rFonts w:ascii="Courier New" w:hAnsi="Courier New"/>
          <w:szCs w:val="22"/>
          <w:lang w:eastAsia="sv-SE"/>
        </w:rPr>
        <w:tab/>
      </w:r>
      <w:r>
        <w:rPr>
          <w:lang w:eastAsia="ja-JP"/>
        </w:rPr>
        <w:t>REFSENS requirements</w:t>
      </w:r>
      <w:bookmarkEnd w:id="989"/>
      <w:bookmarkEnd w:id="990"/>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1DDCB4FC">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29F51E72">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31138FE6">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29551E7B">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4376E6E6">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5D60C181">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7FEC72D6">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A951CB3">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519FD3B2">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991"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992" w:name="_Toc151408848"/>
      <w:bookmarkStart w:id="993" w:name="_Toc164781615"/>
      <w:bookmarkEnd w:id="991"/>
      <w:r>
        <w:rPr>
          <w:lang w:eastAsia="ja-JP"/>
        </w:rPr>
        <w:t>6.62</w:t>
      </w:r>
      <w:r w:rsidRPr="00C113E1">
        <w:rPr>
          <w:lang w:eastAsia="ja-JP"/>
        </w:rPr>
        <w:t>.4</w:t>
      </w:r>
      <w:r w:rsidRPr="00C113E1">
        <w:rPr>
          <w:lang w:eastAsia="ja-JP"/>
        </w:rPr>
        <w:tab/>
        <w:t>∆TIB and ∆RIB values</w:t>
      </w:r>
      <w:bookmarkEnd w:id="992"/>
      <w:bookmarkEnd w:id="993"/>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994" w:name="_Toc120537774"/>
      <w:bookmarkStart w:id="995" w:name="_Toc164781616"/>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994"/>
      <w:bookmarkEnd w:id="995"/>
    </w:p>
    <w:p w14:paraId="5663F669" w14:textId="77777777" w:rsidR="0069128F" w:rsidRPr="009D46B8" w:rsidRDefault="00EA2075" w:rsidP="0069128F">
      <w:pPr>
        <w:pStyle w:val="Heading2"/>
        <w:rPr>
          <w:lang w:eastAsia="zh-CN"/>
        </w:rPr>
      </w:pPr>
      <w:bookmarkStart w:id="996" w:name="_Toc120537775"/>
      <w:bookmarkStart w:id="997" w:name="_Toc164781617"/>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996"/>
      <w:bookmarkEnd w:id="997"/>
    </w:p>
    <w:p w14:paraId="5663F66A" w14:textId="77777777" w:rsidR="0069128F" w:rsidRPr="009D46B8" w:rsidRDefault="00EA2075" w:rsidP="0069128F">
      <w:pPr>
        <w:pStyle w:val="Heading3"/>
        <w:rPr>
          <w:rFonts w:cs="Arial"/>
          <w:szCs w:val="28"/>
          <w:lang w:eastAsia="zh-CN"/>
        </w:rPr>
      </w:pPr>
      <w:bookmarkStart w:id="998" w:name="_Toc120537776"/>
      <w:bookmarkStart w:id="999" w:name="_Toc164781618"/>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998"/>
      <w:bookmarkEnd w:id="999"/>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00" w:name="_Toc120537777"/>
      <w:bookmarkStart w:id="1001" w:name="_Toc164781619"/>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00"/>
      <w:bookmarkEnd w:id="1001"/>
    </w:p>
    <w:p w14:paraId="5663F761" w14:textId="77777777" w:rsidR="0069128F" w:rsidRPr="009D46B8" w:rsidRDefault="00EA2075" w:rsidP="0069128F">
      <w:pPr>
        <w:pStyle w:val="Heading3"/>
        <w:rPr>
          <w:lang w:eastAsia="zh-CN"/>
        </w:rPr>
      </w:pPr>
      <w:bookmarkStart w:id="1002" w:name="_Toc120537778"/>
      <w:bookmarkStart w:id="1003" w:name="_Toc164781620"/>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02"/>
      <w:bookmarkEnd w:id="1003"/>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04" w:name="_Toc120537779"/>
      <w:bookmarkStart w:id="1005" w:name="_Toc164781621"/>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04"/>
      <w:bookmarkEnd w:id="1005"/>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06" w:name="_Toc120537780"/>
      <w:bookmarkStart w:id="1007" w:name="_Toc164781622"/>
      <w:r w:rsidR="00D71DC4" w:rsidRPr="009D46B8">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08" w:name="historyclause"/>
      <w:bookmarkEnd w:id="1006"/>
      <w:bookmarkEnd w:id="1007"/>
      <w:bookmarkEnd w:id="10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t>Change history</w:t>
            </w:r>
          </w:p>
        </w:tc>
      </w:tr>
      <w:tr w:rsidR="003C3971" w:rsidRPr="009D46B8" w14:paraId="5663F771" w14:textId="77777777" w:rsidTr="00B6567C">
        <w:tc>
          <w:tcPr>
            <w:tcW w:w="800"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800"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B6567C">
        <w:tc>
          <w:tcPr>
            <w:tcW w:w="800"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800"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B6567C">
        <w:tc>
          <w:tcPr>
            <w:tcW w:w="800"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800"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B6567C">
        <w:tc>
          <w:tcPr>
            <w:tcW w:w="800"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800"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B6567C">
        <w:tc>
          <w:tcPr>
            <w:tcW w:w="800"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800"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B6567C">
        <w:tc>
          <w:tcPr>
            <w:tcW w:w="800"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800"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B6567C">
        <w:tc>
          <w:tcPr>
            <w:tcW w:w="800"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t>2023-08</w:t>
            </w:r>
          </w:p>
        </w:tc>
        <w:tc>
          <w:tcPr>
            <w:tcW w:w="800"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B6567C">
        <w:tc>
          <w:tcPr>
            <w:tcW w:w="800"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800"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B6567C">
        <w:tc>
          <w:tcPr>
            <w:tcW w:w="800"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800"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B6567C">
        <w:tc>
          <w:tcPr>
            <w:tcW w:w="800" w:type="dxa"/>
            <w:shd w:val="solid" w:color="FFFFFF" w:fill="auto"/>
          </w:tcPr>
          <w:p w14:paraId="2DE3D8C6" w14:textId="7C439DF7" w:rsidR="004342BB" w:rsidRPr="009D46B8" w:rsidRDefault="004342BB" w:rsidP="00911CC9">
            <w:pPr>
              <w:pStyle w:val="TAC"/>
              <w:jc w:val="left"/>
              <w:rPr>
                <w:sz w:val="16"/>
                <w:szCs w:val="16"/>
                <w:lang w:eastAsia="zh-CN"/>
              </w:rPr>
            </w:pPr>
            <w:bookmarkStart w:id="1009" w:name="MCCQCTEMPBM_00000080" w:colFirst="0" w:colLast="0"/>
            <w:r w:rsidRPr="009D46B8">
              <w:rPr>
                <w:sz w:val="16"/>
                <w:szCs w:val="16"/>
                <w:lang w:eastAsia="zh-CN"/>
              </w:rPr>
              <w:t>2024-0</w:t>
            </w:r>
            <w:r w:rsidR="00E45831">
              <w:rPr>
                <w:sz w:val="16"/>
                <w:szCs w:val="16"/>
                <w:lang w:eastAsia="zh-CN"/>
              </w:rPr>
              <w:t>3</w:t>
            </w:r>
          </w:p>
        </w:tc>
        <w:tc>
          <w:tcPr>
            <w:tcW w:w="800"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B6567C">
        <w:tc>
          <w:tcPr>
            <w:tcW w:w="800"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800"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bookmarkEnd w:id="1009"/>
    </w:tbl>
    <w:p w14:paraId="5663F78D" w14:textId="77777777" w:rsidR="003C3971" w:rsidRPr="00235394" w:rsidRDefault="003C3971" w:rsidP="003C3971"/>
    <w:p w14:paraId="5663F78F" w14:textId="77777777" w:rsidR="00080512" w:rsidRDefault="00080512"/>
    <w:sectPr w:rsidR="00080512" w:rsidSect="009A749F">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B636F6" w14:textId="77777777" w:rsidR="00A64658" w:rsidRDefault="00A64658">
      <w:r>
        <w:separator/>
      </w:r>
    </w:p>
  </w:endnote>
  <w:endnote w:type="continuationSeparator" w:id="0">
    <w:p w14:paraId="0A55D4BA" w14:textId="77777777" w:rsidR="00A64658" w:rsidRDefault="00A64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38C8BF" w14:textId="77777777" w:rsidR="004B3980" w:rsidRDefault="004B39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D59CB7" w14:textId="77777777" w:rsidR="004B3980" w:rsidRDefault="004B398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5D6511" w14:textId="77777777" w:rsidR="004B3980" w:rsidRDefault="004B398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4B3980" w:rsidRDefault="004B39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1A380A" w14:textId="77777777" w:rsidR="00A64658" w:rsidRDefault="00A64658">
      <w:r>
        <w:separator/>
      </w:r>
    </w:p>
  </w:footnote>
  <w:footnote w:type="continuationSeparator" w:id="0">
    <w:p w14:paraId="61E90490" w14:textId="77777777" w:rsidR="00A64658" w:rsidRDefault="00A64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9679D" w14:textId="77777777" w:rsidR="004B3980" w:rsidRDefault="004B39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62BF88" w14:textId="77777777" w:rsidR="004B3980" w:rsidRDefault="004B398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2C40E" w14:textId="77777777" w:rsidR="004B3980" w:rsidRDefault="004B398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76DD07EF" w:rsidR="004B3980" w:rsidRDefault="004B39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63C5">
      <w:rPr>
        <w:rFonts w:ascii="Arial" w:hAnsi="Arial" w:cs="Arial"/>
        <w:b/>
        <w:noProof/>
        <w:sz w:val="18"/>
        <w:szCs w:val="18"/>
      </w:rPr>
      <w:t>3GPP TR 38.899 V0.9.0 (2024-04)</w:t>
    </w:r>
    <w:r>
      <w:rPr>
        <w:rFonts w:ascii="Arial" w:hAnsi="Arial" w:cs="Arial"/>
        <w:b/>
        <w:sz w:val="18"/>
        <w:szCs w:val="18"/>
      </w:rPr>
      <w:fldChar w:fldCharType="end"/>
    </w:r>
  </w:p>
  <w:p w14:paraId="5663F799" w14:textId="77777777" w:rsidR="004B3980" w:rsidRDefault="004B39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7282ECF2" w:rsidR="004B3980" w:rsidRDefault="004B39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63C5">
      <w:rPr>
        <w:rFonts w:ascii="Arial" w:hAnsi="Arial" w:cs="Arial"/>
        <w:b/>
        <w:noProof/>
        <w:sz w:val="18"/>
        <w:szCs w:val="18"/>
      </w:rPr>
      <w:t>Release 18</w:t>
    </w:r>
    <w:r>
      <w:rPr>
        <w:rFonts w:ascii="Arial" w:hAnsi="Arial" w:cs="Arial"/>
        <w:b/>
        <w:sz w:val="18"/>
        <w:szCs w:val="18"/>
      </w:rPr>
      <w:fldChar w:fldCharType="end"/>
    </w:r>
  </w:p>
  <w:p w14:paraId="5663F79B" w14:textId="77777777" w:rsidR="004B3980" w:rsidRDefault="004B39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10"/>
  </w:num>
  <w:num w:numId="7">
    <w:abstractNumId w:val="25"/>
  </w:num>
  <w:num w:numId="8">
    <w:abstractNumId w:val="26"/>
  </w:num>
  <w:num w:numId="9">
    <w:abstractNumId w:val="20"/>
  </w:num>
  <w:num w:numId="10">
    <w:abstractNumId w:val="4"/>
  </w:num>
  <w:num w:numId="11">
    <w:abstractNumId w:val="23"/>
  </w:num>
  <w:num w:numId="12">
    <w:abstractNumId w:val="28"/>
  </w:num>
  <w:num w:numId="13">
    <w:abstractNumId w:val="9"/>
  </w:num>
  <w:num w:numId="14">
    <w:abstractNumId w:val="2"/>
  </w:num>
  <w:num w:numId="15">
    <w:abstractNumId w:val="1"/>
  </w:num>
  <w:num w:numId="16">
    <w:abstractNumId w:val="0"/>
  </w:num>
  <w:num w:numId="17">
    <w:abstractNumId w:val="31"/>
  </w:num>
  <w:num w:numId="18">
    <w:abstractNumId w:val="32"/>
  </w:num>
  <w:num w:numId="19">
    <w:abstractNumId w:val="15"/>
  </w:num>
  <w:num w:numId="20">
    <w:abstractNumId w:val="21"/>
  </w:num>
  <w:num w:numId="21">
    <w:abstractNumId w:val="33"/>
  </w:num>
  <w:num w:numId="22">
    <w:abstractNumId w:val="11"/>
  </w:num>
  <w:num w:numId="23">
    <w:abstractNumId w:val="16"/>
  </w:num>
  <w:num w:numId="24">
    <w:abstractNumId w:val="13"/>
  </w:num>
  <w:num w:numId="25">
    <w:abstractNumId w:val="12"/>
  </w:num>
  <w:num w:numId="26">
    <w:abstractNumId w:val="17"/>
  </w:num>
  <w:num w:numId="27">
    <w:abstractNumId w:val="24"/>
  </w:num>
  <w:num w:numId="28">
    <w:abstractNumId w:val="19"/>
  </w:num>
  <w:num w:numId="29">
    <w:abstractNumId w:val="8"/>
  </w:num>
  <w:num w:numId="30">
    <w:abstractNumId w:val="30"/>
  </w:num>
  <w:num w:numId="31">
    <w:abstractNumId w:val="18"/>
  </w:num>
  <w:num w:numId="32">
    <w:abstractNumId w:val="14"/>
  </w:num>
  <w:num w:numId="33">
    <w:abstractNumId w:val="6"/>
  </w:num>
  <w:num w:numId="34">
    <w:abstractNumId w:val="29"/>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8D6"/>
    <w:rsid w:val="00272A91"/>
    <w:rsid w:val="002738E8"/>
    <w:rsid w:val="00275E9B"/>
    <w:rsid w:val="00276309"/>
    <w:rsid w:val="00282FCD"/>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0542D"/>
    <w:rsid w:val="00905E24"/>
    <w:rsid w:val="00906724"/>
    <w:rsid w:val="009114D7"/>
    <w:rsid w:val="00911CC9"/>
    <w:rsid w:val="009129B5"/>
    <w:rsid w:val="0091348E"/>
    <w:rsid w:val="00914078"/>
    <w:rsid w:val="0091515E"/>
    <w:rsid w:val="009160E3"/>
    <w:rsid w:val="009178FC"/>
    <w:rsid w:val="00917CCB"/>
    <w:rsid w:val="00920DB3"/>
    <w:rsid w:val="00921605"/>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73E92"/>
    <w:rsid w:val="0097594F"/>
    <w:rsid w:val="00980BB2"/>
    <w:rsid w:val="00981897"/>
    <w:rsid w:val="00982A33"/>
    <w:rsid w:val="009832D0"/>
    <w:rsid w:val="009847C5"/>
    <w:rsid w:val="009849D2"/>
    <w:rsid w:val="009872B4"/>
    <w:rsid w:val="009949D7"/>
    <w:rsid w:val="009951DF"/>
    <w:rsid w:val="00996E7B"/>
    <w:rsid w:val="00997344"/>
    <w:rsid w:val="00997351"/>
    <w:rsid w:val="009976AC"/>
    <w:rsid w:val="00997EC8"/>
    <w:rsid w:val="00997F47"/>
    <w:rsid w:val="009A3975"/>
    <w:rsid w:val="009A40E6"/>
    <w:rsid w:val="009A749F"/>
    <w:rsid w:val="009B5901"/>
    <w:rsid w:val="009C06FC"/>
    <w:rsid w:val="009D0F30"/>
    <w:rsid w:val="009D46B8"/>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1911"/>
    <w:rsid w:val="00C51ACE"/>
    <w:rsid w:val="00C52673"/>
    <w:rsid w:val="00C5580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3E59"/>
    <w:rsid w:val="00F57C00"/>
    <w:rsid w:val="00F60098"/>
    <w:rsid w:val="00F61C5C"/>
    <w:rsid w:val="00F64FCE"/>
    <w:rsid w:val="00F653B8"/>
    <w:rsid w:val="00F71EE7"/>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uiPriority w:val="99"/>
    <w:qFormat/>
    <w:rsid w:val="0093642B"/>
    <w:pPr>
      <w:jc w:val="center"/>
    </w:pPr>
  </w:style>
  <w:style w:type="character" w:customStyle="1" w:styleId="TACChar">
    <w:name w:val="TAC Char"/>
    <w:link w:val="TAC"/>
    <w:uiPriority w:val="99"/>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oleObject" Target="embeddings/oleObject20.bin"/><Relationship Id="rId6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74"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8.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10" Type="http://schemas.openxmlformats.org/officeDocument/2006/relationships/oleObject" Target="embeddings/oleObject1.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cid:image008.png@01D82186.36AE3370" TargetMode="External"/><Relationship Id="rId34" Type="http://schemas.openxmlformats.org/officeDocument/2006/relationships/image" Target="media/image11.png"/><Relationship Id="rId50" Type="http://schemas.openxmlformats.org/officeDocument/2006/relationships/image" Target="media/image17.wmf"/><Relationship Id="rId55"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FD921D-9D34-4CE9-9371-494245104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583</TotalTime>
  <Pages>4</Pages>
  <Words>50375</Words>
  <Characters>287144</Characters>
  <Application>Microsoft Office Word</Application>
  <DocSecurity>0</DocSecurity>
  <Lines>2392</Lines>
  <Paragraphs>673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336846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195</cp:revision>
  <cp:lastPrinted>2019-02-25T14:05:00Z</cp:lastPrinted>
  <dcterms:created xsi:type="dcterms:W3CDTF">2023-08-31T08:31:00Z</dcterms:created>
  <dcterms:modified xsi:type="dcterms:W3CDTF">2024-04-25T15:54:00Z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1714060437</vt:lpwstr>
  </property>
</Properties>
</file>