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6383BF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Pr="002B5D5F">
        <w:rPr>
          <w:rFonts w:cs="Arial"/>
          <w:iCs/>
          <w:sz w:val="24"/>
        </w:rPr>
        <w:t>R4-</w:t>
      </w:r>
      <w:r w:rsidR="006A3748" w:rsidRPr="006A3748">
        <w:rPr>
          <w:rFonts w:cs="Arial"/>
          <w:iCs/>
          <w:sz w:val="24"/>
        </w:rPr>
        <w:t>2404757</w:t>
      </w:r>
    </w:p>
    <w:p w14:paraId="225BCA78" w14:textId="1D183B9A"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5329DA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D80081">
        <w:rPr>
          <w:rFonts w:ascii="Arial" w:hAnsi="Arial" w:cs="Arial"/>
        </w:rPr>
        <w:t xml:space="preserve"> introduction of protection requirement </w:t>
      </w:r>
      <w:r w:rsidR="008D091C">
        <w:rPr>
          <w:rFonts w:ascii="Arial" w:hAnsi="Arial" w:cs="Arial"/>
        </w:rPr>
        <w:t>for</w:t>
      </w:r>
      <w:r w:rsidR="00D80081">
        <w:rPr>
          <w:rFonts w:ascii="Arial" w:hAnsi="Arial" w:cs="Arial"/>
        </w:rPr>
        <w:t xml:space="preserve"> FSS UL</w:t>
      </w:r>
      <w:r w:rsidR="008D091C">
        <w:rPr>
          <w:rFonts w:ascii="Arial" w:hAnsi="Arial" w:cs="Arial"/>
        </w:rPr>
        <w:t xml:space="preserve"> service</w:t>
      </w:r>
      <w:r w:rsidR="00E81706">
        <w:rPr>
          <w:rFonts w:ascii="Arial" w:hAnsi="Arial" w:cs="Arial"/>
        </w:rPr>
        <w:t xml:space="preserve"> operating within 6425 to 7125 MHz</w:t>
      </w:r>
    </w:p>
    <w:p w14:paraId="72798C4E" w14:textId="5F9E2B0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55825">
        <w:rPr>
          <w:rFonts w:ascii="Arial" w:hAnsi="Arial" w:cs="Arial"/>
          <w:bCs/>
          <w:lang w:val="en-US"/>
        </w:rPr>
        <w:t>9.2.2</w:t>
      </w:r>
    </w:p>
    <w:p w14:paraId="3C088A4A" w14:textId="51E4D14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3F46B5">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3D29B61F" w:rsidR="00843454" w:rsidRDefault="0065591D" w:rsidP="00155B44">
      <w:pPr>
        <w:pStyle w:val="BodyText"/>
      </w:pPr>
      <w:r>
        <w:t>At the RAN plenary meeting (RAN#</w:t>
      </w:r>
      <w:r w:rsidR="00E52848">
        <w:t>103</w:t>
      </w:r>
      <w:r w:rsidR="000333EA">
        <w:t xml:space="preserve"> in Maastricht) it was decided </w:t>
      </w:r>
      <w:r w:rsidR="00635626">
        <w:t xml:space="preserve">[1] </w:t>
      </w:r>
      <w:r w:rsidR="000333EA">
        <w:t xml:space="preserve">to start a </w:t>
      </w:r>
      <w:r w:rsidR="00716251">
        <w:t>Work Item (</w:t>
      </w:r>
      <w:r w:rsidR="000333EA">
        <w:t>WI</w:t>
      </w:r>
      <w:r w:rsidR="00716251">
        <w:t>)</w:t>
      </w:r>
      <w:r w:rsidR="000333EA">
        <w:t xml:space="preserve"> </w:t>
      </w:r>
      <w:r w:rsidR="00171363">
        <w:t>for BS RF requirement evolution (</w:t>
      </w:r>
      <w:proofErr w:type="spellStart"/>
      <w:r w:rsidR="009300E9" w:rsidRPr="009300E9">
        <w:t>NR_BS_RF_req_evo</w:t>
      </w:r>
      <w:proofErr w:type="spellEnd"/>
      <w:r w:rsidR="00171363">
        <w:t xml:space="preserve">). </w:t>
      </w:r>
      <w:r w:rsidR="00E83CE1">
        <w:t>Part o</w:t>
      </w:r>
      <w:r w:rsidR="0084650D">
        <w:t>f</w:t>
      </w:r>
      <w:r w:rsidR="00E83CE1">
        <w:t xml:space="preserve"> th</w:t>
      </w:r>
      <w:r w:rsidR="002B4A2F">
        <w:t>e</w:t>
      </w:r>
      <w:r w:rsidR="00E83CE1">
        <w:t xml:space="preserve"> WI</w:t>
      </w:r>
      <w:r w:rsidR="00F51DBD">
        <w:t xml:space="preserve"> </w:t>
      </w:r>
      <w:r w:rsidR="00171363">
        <w:t>objective</w:t>
      </w:r>
      <w:r w:rsidR="00F51DBD">
        <w:t>s</w:t>
      </w:r>
      <w:r w:rsidR="004F40F8">
        <w:t xml:space="preserve"> </w:t>
      </w:r>
      <w:r w:rsidR="00255D77">
        <w:t>is</w:t>
      </w:r>
      <w:r w:rsidR="002B2BE9">
        <w:t xml:space="preserve"> work </w:t>
      </w:r>
      <w:r w:rsidR="001B0497">
        <w:t xml:space="preserve">related </w:t>
      </w:r>
      <w:r w:rsidR="000333EA">
        <w:t xml:space="preserve">to </w:t>
      </w:r>
      <w:r w:rsidR="001B0497">
        <w:t>the introduction of</w:t>
      </w:r>
      <w:r w:rsidR="000333EA">
        <w:t xml:space="preserve"> a new requirement</w:t>
      </w:r>
      <w:r w:rsidR="001B0497">
        <w:t xml:space="preserve"> for AAS BS</w:t>
      </w:r>
      <w:r w:rsidR="000333EA">
        <w:t xml:space="preserve"> </w:t>
      </w:r>
      <w:r w:rsidR="0065648B">
        <w:t xml:space="preserve">to protect FSS UL service within the frequency band 6425 to 7125 </w:t>
      </w:r>
      <w:proofErr w:type="spellStart"/>
      <w:r w:rsidR="0065648B">
        <w:t>MHz</w:t>
      </w:r>
      <w:r w:rsidR="00A16608">
        <w:t>.</w:t>
      </w:r>
      <w:proofErr w:type="spellEnd"/>
      <w:r w:rsidR="00080377">
        <w:t xml:space="preserve"> </w:t>
      </w:r>
      <w:r w:rsidR="0067626F">
        <w:t xml:space="preserve">The </w:t>
      </w:r>
      <w:r w:rsidR="006675AA">
        <w:t>pro</w:t>
      </w:r>
      <w:r w:rsidR="000D5F17">
        <w:t xml:space="preserve">posal </w:t>
      </w:r>
      <w:r w:rsidR="00763C81">
        <w:t>to develop a new requirement for band n104</w:t>
      </w:r>
      <w:r w:rsidR="00B2120B">
        <w:t xml:space="preserve"> was part of the BS RF Rel-19 package [3]. </w:t>
      </w:r>
      <w:r w:rsidR="0065648B">
        <w:t xml:space="preserve">The background for this new requirement </w:t>
      </w:r>
      <w:r w:rsidR="00F43869">
        <w:t>comes from the WRC-23 final act [</w:t>
      </w:r>
      <w:r w:rsidR="00635626">
        <w:t>2</w:t>
      </w:r>
      <w:r w:rsidR="00F43869">
        <w:t xml:space="preserve">] where a new condition was adopted </w:t>
      </w:r>
      <w:r w:rsidR="00635626">
        <w:t xml:space="preserve">for IMT </w:t>
      </w:r>
      <w:r w:rsidR="00B11FC2">
        <w:t xml:space="preserve">base stations </w:t>
      </w:r>
      <w:r w:rsidR="00635626">
        <w:t xml:space="preserve">to protect FSS UL sharing spectrum in a co-channel situation. </w:t>
      </w:r>
    </w:p>
    <w:p w14:paraId="52EC68F0" w14:textId="18DA562B" w:rsidR="00843454" w:rsidRPr="007D610C" w:rsidRDefault="00C628DE" w:rsidP="0062745C">
      <w:pPr>
        <w:pStyle w:val="BodyText"/>
      </w:pPr>
      <w:r>
        <w:t>In t</w:t>
      </w:r>
      <w:r w:rsidR="00843454">
        <w:t>his contribution</w:t>
      </w:r>
      <w:r w:rsidR="0050282F">
        <w:t xml:space="preserve"> we </w:t>
      </w:r>
      <w:r w:rsidR="00E333B3">
        <w:t>present</w:t>
      </w:r>
      <w:r w:rsidR="00B469CE">
        <w:t xml:space="preserve"> </w:t>
      </w:r>
      <w:r w:rsidR="00123B6A">
        <w:t>an overview</w:t>
      </w:r>
      <w:r w:rsidR="00CF4362">
        <w:t xml:space="preserve"> of</w:t>
      </w:r>
      <w:r w:rsidR="00E333B3">
        <w:t xml:space="preserve"> </w:t>
      </w:r>
      <w:r w:rsidR="000F3D07">
        <w:t>the background</w:t>
      </w:r>
      <w:r w:rsidR="004F70EA">
        <w:t xml:space="preserve"> for the technical condition </w:t>
      </w:r>
      <w:r w:rsidR="00C84F5B">
        <w:t xml:space="preserve">from ITU-R </w:t>
      </w:r>
      <w:r w:rsidR="004F70EA">
        <w:t xml:space="preserve">and how a new requirement in 3GPP RAN4 BS RF </w:t>
      </w:r>
      <w:r w:rsidR="00B64C6F">
        <w:t xml:space="preserve">specifications </w:t>
      </w:r>
      <w:r w:rsidR="004F70EA">
        <w:t xml:space="preserve">can </w:t>
      </w:r>
      <w:r w:rsidR="00B11FC2">
        <w:t xml:space="preserve">be </w:t>
      </w:r>
      <w:r w:rsidR="00B64C6F">
        <w:t>introduced.</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57E4C1" w14:textId="77777777" w:rsidR="000E02E4" w:rsidRDefault="009B587A" w:rsidP="0062745C">
      <w:pPr>
        <w:pStyle w:val="BodyText"/>
      </w:pPr>
      <w:r>
        <w:t>The introduction of a new requirement</w:t>
      </w:r>
      <w:r w:rsidR="00582382">
        <w:t xml:space="preserve"> </w:t>
      </w:r>
      <w:r w:rsidR="00057849">
        <w:t>has</w:t>
      </w:r>
      <w:r w:rsidR="00862290">
        <w:t xml:space="preserve"> been </w:t>
      </w:r>
      <w:r w:rsidR="005F1389">
        <w:t>initiated</w:t>
      </w:r>
      <w:r w:rsidR="00862290">
        <w:t xml:space="preserve"> to clarify the requirement concept and establish a </w:t>
      </w:r>
      <w:r w:rsidR="005F1389">
        <w:t xml:space="preserve">global </w:t>
      </w:r>
      <w:r w:rsidR="00862290">
        <w:t xml:space="preserve">harmonized </w:t>
      </w:r>
      <w:r w:rsidR="005F1389">
        <w:t xml:space="preserve">standard for the corresponding </w:t>
      </w:r>
      <w:r w:rsidR="00862290">
        <w:t>conformance</w:t>
      </w:r>
      <w:r w:rsidR="005F1389">
        <w:t xml:space="preserve"> test. </w:t>
      </w:r>
      <w:r w:rsidR="00C167B1">
        <w:t xml:space="preserve">The discussion is divided into multiple parts focusing on technical background, aspects related to BS RF </w:t>
      </w:r>
      <w:r w:rsidR="005459AD">
        <w:t>core specification and aspects related to conformance test specification.</w:t>
      </w:r>
    </w:p>
    <w:p w14:paraId="64508D36" w14:textId="1D4850FE" w:rsidR="009B587A" w:rsidRDefault="005F1389" w:rsidP="0062745C">
      <w:pPr>
        <w:pStyle w:val="BodyText"/>
      </w:pPr>
      <w:r>
        <w:t xml:space="preserve"> </w:t>
      </w:r>
    </w:p>
    <w:p w14:paraId="192C3500" w14:textId="7B06540D" w:rsidR="00432EC4" w:rsidRPr="007E436D" w:rsidRDefault="00F54AF1" w:rsidP="007E436D">
      <w:pPr>
        <w:pStyle w:val="BodyText"/>
        <w:numPr>
          <w:ilvl w:val="1"/>
          <w:numId w:val="5"/>
        </w:numPr>
        <w:ind w:hanging="720"/>
        <w:rPr>
          <w:rFonts w:ascii="Arial" w:hAnsi="Arial" w:cs="Arial"/>
          <w:sz w:val="28"/>
          <w:szCs w:val="28"/>
        </w:rPr>
      </w:pPr>
      <w:r w:rsidRPr="007E436D">
        <w:rPr>
          <w:rFonts w:ascii="Arial" w:hAnsi="Arial" w:cs="Arial"/>
          <w:sz w:val="28"/>
          <w:szCs w:val="28"/>
        </w:rPr>
        <w:t>Background</w:t>
      </w:r>
    </w:p>
    <w:p w14:paraId="42DB2353" w14:textId="53BDD21C" w:rsidR="00C31F5E" w:rsidRDefault="00C31F5E" w:rsidP="00C31F5E">
      <w:pPr>
        <w:pStyle w:val="BodyText"/>
      </w:pPr>
      <w:r>
        <w:t xml:space="preserve">As an outcome of ITU-R sharing studies protection of FSS UL will be required when IMT networks are introduced in the frequency range 6425 to 7125 </w:t>
      </w:r>
      <w:proofErr w:type="spellStart"/>
      <w:r>
        <w:t>MHz.</w:t>
      </w:r>
      <w:proofErr w:type="spellEnd"/>
      <w:r>
        <w:t xml:space="preserve"> A new condition based on expected EIRP above the horizon have been adopted</w:t>
      </w:r>
      <w:r w:rsidR="00B636F6">
        <w:t xml:space="preserve"> by ITU-R</w:t>
      </w:r>
      <w:r>
        <w:t>.</w:t>
      </w:r>
    </w:p>
    <w:p w14:paraId="6BE7069C" w14:textId="5E42E6CF" w:rsidR="00C31F5E" w:rsidRDefault="00C31F5E" w:rsidP="00C31F5E">
      <w:pPr>
        <w:pStyle w:val="BodyText"/>
      </w:pPr>
      <w:r>
        <w:t xml:space="preserve">The new condition will have impact on the design of the AAS BS with respect to baseband algorithms via the steering capability, radio hardware via the transmitter power capability and antenna hardware via the array geometry. Therefore, it would be appropriate to develop and standardize </w:t>
      </w:r>
      <w:r w:rsidR="00F3507D">
        <w:t xml:space="preserve">a </w:t>
      </w:r>
      <w:r>
        <w:t xml:space="preserve">BS RF core requirement and corresponding conformance test requirements, including test methods for AAS BS.  </w:t>
      </w:r>
    </w:p>
    <w:p w14:paraId="18F57840" w14:textId="1DFD2E3C" w:rsidR="00C31F5E" w:rsidRDefault="00C31F5E" w:rsidP="00C31F5E">
      <w:pPr>
        <w:pStyle w:val="BodyText"/>
      </w:pPr>
      <w:r>
        <w:t>The intention with the requirement is to set a limit on the aggregated power at the victim receiver at the satellite from IMT network</w:t>
      </w:r>
      <w:r w:rsidR="00FB03DC">
        <w:t>s on</w:t>
      </w:r>
      <w:r w:rsidR="00F3507D">
        <w:t xml:space="preserve"> the ground</w:t>
      </w:r>
      <w:r>
        <w:t xml:space="preserve">. The requirement will be defined per base station on power radiated above the horizon. </w:t>
      </w:r>
    </w:p>
    <w:p w14:paraId="1C12E02E" w14:textId="77777777" w:rsidR="00C31F5E" w:rsidRDefault="00C31F5E" w:rsidP="00C31F5E">
      <w:pPr>
        <w:pStyle w:val="BodyText"/>
      </w:pPr>
      <w:r>
        <w:t>When it is introduced in 3GPP RAN4 NR BS specifications it will be handled as a regulatory BS RF requirement applicable for AAS BS supporting band n104.</w:t>
      </w:r>
    </w:p>
    <w:p w14:paraId="1B2F0FA4" w14:textId="77777777" w:rsidR="00C31F5E" w:rsidRDefault="00C31F5E" w:rsidP="00C31F5E">
      <w:pPr>
        <w:pStyle w:val="BodyText"/>
      </w:pPr>
      <w:r>
        <w:t>The NR BS RF specifications to be impacted of this requirement are:</w:t>
      </w:r>
    </w:p>
    <w:p w14:paraId="7777D2A1" w14:textId="30CAFCAA" w:rsidR="00C31F5E" w:rsidRDefault="00C31F5E" w:rsidP="00C31F5E">
      <w:pPr>
        <w:pStyle w:val="BodyText"/>
      </w:pPr>
      <w:r>
        <w:t>-</w:t>
      </w:r>
      <w:r>
        <w:tab/>
        <w:t>NR; Base Station (BS) radio transmission and reception, TS 38.104</w:t>
      </w:r>
    </w:p>
    <w:p w14:paraId="4AD85257" w14:textId="764BD494" w:rsidR="00C31F5E" w:rsidRDefault="00C31F5E" w:rsidP="00C31F5E">
      <w:pPr>
        <w:pStyle w:val="BodyText"/>
      </w:pPr>
      <w:r>
        <w:t>-</w:t>
      </w:r>
      <w:r>
        <w:tab/>
        <w:t>NR; Base Station (BS) conformance testing Part 2: Radiated conformance testing, TS 38.141-2</w:t>
      </w:r>
    </w:p>
    <w:p w14:paraId="23889DE1" w14:textId="18E0CB72" w:rsidR="00EA53B8" w:rsidRDefault="00133409" w:rsidP="0062745C">
      <w:pPr>
        <w:pStyle w:val="BodyText"/>
      </w:pPr>
      <w:r>
        <w:t>In</w:t>
      </w:r>
      <w:r w:rsidR="00F31E52">
        <w:t xml:space="preserve"> the ITU-R discussion</w:t>
      </w:r>
      <w:r w:rsidR="00312647">
        <w:t xml:space="preserve"> ideas related to how to measure expected EIRP</w:t>
      </w:r>
      <w:r w:rsidR="00ED67B6">
        <w:t xml:space="preserve"> mask to show conformance to the specified mask emerged. </w:t>
      </w:r>
      <w:r w:rsidR="00F1086D">
        <w:t>A test concept with a set of test beams was considered</w:t>
      </w:r>
      <w:r w:rsidR="00FC7F25">
        <w:t xml:space="preserve">. The idea with this concept was to mimic normal operation in a RAN4 test environment. </w:t>
      </w:r>
    </w:p>
    <w:p w14:paraId="2EE80FC4" w14:textId="77777777" w:rsidR="00EA53B8" w:rsidRDefault="00EA53B8" w:rsidP="0062745C">
      <w:pPr>
        <w:pStyle w:val="BodyText"/>
      </w:pPr>
    </w:p>
    <w:p w14:paraId="794CF7F5" w14:textId="77777777" w:rsidR="004C43FE" w:rsidRDefault="004C43FE" w:rsidP="0062745C">
      <w:pPr>
        <w:pStyle w:val="BodyText"/>
      </w:pPr>
    </w:p>
    <w:p w14:paraId="06EE7C3D" w14:textId="6360E67E" w:rsidR="00BE1591" w:rsidRPr="007E436D" w:rsidRDefault="00734B69" w:rsidP="007E436D">
      <w:pPr>
        <w:pStyle w:val="BodyText"/>
        <w:numPr>
          <w:ilvl w:val="1"/>
          <w:numId w:val="5"/>
        </w:numPr>
        <w:ind w:hanging="720"/>
        <w:rPr>
          <w:rFonts w:ascii="Arial" w:hAnsi="Arial" w:cs="Arial"/>
          <w:sz w:val="28"/>
          <w:szCs w:val="28"/>
        </w:rPr>
      </w:pPr>
      <w:r>
        <w:rPr>
          <w:rFonts w:ascii="Arial" w:hAnsi="Arial" w:cs="Arial"/>
          <w:sz w:val="28"/>
          <w:szCs w:val="28"/>
        </w:rPr>
        <w:lastRenderedPageBreak/>
        <w:t>Requirement</w:t>
      </w:r>
      <w:r w:rsidR="006E157C">
        <w:rPr>
          <w:rFonts w:ascii="Arial" w:hAnsi="Arial" w:cs="Arial"/>
          <w:sz w:val="28"/>
          <w:szCs w:val="28"/>
        </w:rPr>
        <w:t xml:space="preserve"> definition</w:t>
      </w:r>
    </w:p>
    <w:p w14:paraId="4FA23CFB" w14:textId="13518660" w:rsidR="00DF5BCA" w:rsidRDefault="00DF5BCA" w:rsidP="00DF5BCA">
      <w:r>
        <w:t xml:space="preserve">In ITU-R a new condition for the frequency range 6425 to 7125 MHz was adopted at WRC-23 for protection of FSS UL during co-channel spectrum sharing situations. The new condition is defined as an elevation mask based on a new parameter referred to as </w:t>
      </w:r>
      <w:r w:rsidRPr="00867B17">
        <w:rPr>
          <w:i/>
          <w:iCs/>
        </w:rPr>
        <w:t>expected EIRP</w:t>
      </w:r>
      <w:r>
        <w:rPr>
          <w:i/>
          <w:iCs/>
        </w:rPr>
        <w:t xml:space="preserve"> </w:t>
      </w:r>
      <w:r w:rsidR="009220E8">
        <w:t xml:space="preserve">(EEIRP) </w:t>
      </w:r>
      <w:r>
        <w:t xml:space="preserve">spectral density level. The maximum allowed </w:t>
      </w:r>
      <w:r w:rsidR="003128B6">
        <w:t>E</w:t>
      </w:r>
      <w:r>
        <w:t xml:space="preserve">EIRP level for a </w:t>
      </w:r>
      <w:r w:rsidR="00B22A6C">
        <w:t>BS</w:t>
      </w:r>
      <w:r>
        <w:t xml:space="preserve"> as function of the vertical angle above the horizon </w:t>
      </w:r>
      <w:r w:rsidR="00AA65F7">
        <w:t>(aka. the elevation angle</w:t>
      </w:r>
      <w:r w:rsidR="009C1655">
        <w:t xml:space="preserve"> defined as the </w:t>
      </w:r>
      <w:r w:rsidR="007959B3">
        <w:t>vertical angle from the horizon to a certain angle above the horizon</w:t>
      </w:r>
      <w:r w:rsidR="00AA65F7">
        <w:t xml:space="preserve">) </w:t>
      </w:r>
      <w:r>
        <w:t>shall not exceed the values listed in Table 2.2-1.</w:t>
      </w:r>
    </w:p>
    <w:p w14:paraId="1E0A589B" w14:textId="7058E19F" w:rsidR="00DF5BCA" w:rsidRPr="003C0B2F" w:rsidRDefault="00DF5BCA" w:rsidP="00DF5BC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-1: </w:t>
      </w:r>
      <w:r>
        <w:rPr>
          <w:rFonts w:ascii="Arial" w:eastAsia="SimSun" w:hAnsi="Arial"/>
          <w:b/>
        </w:rPr>
        <w:t xml:space="preserve">Maximum allowed </w:t>
      </w:r>
      <w:r w:rsidR="003128B6">
        <w:rPr>
          <w:rFonts w:ascii="Arial" w:eastAsia="SimSun" w:hAnsi="Arial"/>
          <w:b/>
        </w:rPr>
        <w:t>E</w:t>
      </w:r>
      <w:r>
        <w:rPr>
          <w:rFonts w:ascii="Arial" w:eastAsia="SimSun" w:hAnsi="Arial"/>
          <w:b/>
        </w:rPr>
        <w:t>EIRP level</w:t>
      </w:r>
      <w:r w:rsidR="00CF2F6C">
        <w:rPr>
          <w:rFonts w:ascii="Arial" w:eastAsia="SimSun" w:hAnsi="Arial"/>
          <w:b/>
        </w:rPr>
        <w:t xml:space="preserve"> as function of elevation angular range</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DF5BCA" w:rsidRPr="000C0827" w14:paraId="02BEA052" w14:textId="77777777" w:rsidTr="00A37B30">
        <w:trPr>
          <w:tblHeader/>
          <w:jc w:val="center"/>
        </w:trPr>
        <w:tc>
          <w:tcPr>
            <w:tcW w:w="2667" w:type="dxa"/>
          </w:tcPr>
          <w:p w14:paraId="0DF5E99C" w14:textId="71780650" w:rsidR="00DF5BCA" w:rsidRDefault="003B0434" w:rsidP="00A37B30">
            <w:pPr>
              <w:keepNext/>
              <w:keepLines/>
              <w:spacing w:after="0"/>
              <w:jc w:val="center"/>
              <w:rPr>
                <w:rFonts w:ascii="Arial" w:hAnsi="Arial"/>
                <w:b/>
                <w:sz w:val="18"/>
              </w:rPr>
            </w:pPr>
            <w:r>
              <w:rPr>
                <w:rFonts w:ascii="Arial" w:hAnsi="Arial"/>
                <w:b/>
                <w:sz w:val="18"/>
              </w:rPr>
              <w:t>Elevation</w:t>
            </w:r>
            <w:r w:rsidR="00DF5BCA">
              <w:rPr>
                <w:rFonts w:ascii="Arial" w:hAnsi="Arial"/>
                <w:b/>
                <w:sz w:val="18"/>
              </w:rPr>
              <w:t xml:space="preserve"> ang</w:t>
            </w:r>
            <w:r w:rsidR="00A203FA">
              <w:rPr>
                <w:rFonts w:ascii="Arial" w:hAnsi="Arial"/>
                <w:b/>
                <w:sz w:val="18"/>
              </w:rPr>
              <w:t>ular</w:t>
            </w:r>
            <w:r w:rsidR="00DF5BCA">
              <w:rPr>
                <w:rFonts w:ascii="Arial" w:hAnsi="Arial"/>
                <w:b/>
                <w:sz w:val="18"/>
              </w:rPr>
              <w:t xml:space="preserve"> range</w:t>
            </w:r>
            <w:r w:rsidR="00A203FA">
              <w:rPr>
                <w:rFonts w:ascii="Arial" w:hAnsi="Arial"/>
                <w:b/>
                <w:sz w:val="18"/>
              </w:rPr>
              <w:t>s</w:t>
            </w:r>
          </w:p>
          <w:p w14:paraId="2297E691" w14:textId="5D2AE3D5" w:rsidR="00931DB7" w:rsidRPr="001C33F2" w:rsidRDefault="008309ED" w:rsidP="00931DB7">
            <w:pPr>
              <w:keepNext/>
              <w:keepLines/>
              <w:spacing w:after="0"/>
              <w:jc w:val="center"/>
              <w:rPr>
                <w:rFonts w:asciiTheme="majorHAnsi" w:hAnsiTheme="majorHAnsi"/>
                <w:b/>
                <w:bCs/>
                <w:sz w:val="18"/>
                <w:szCs w:val="18"/>
              </w:rPr>
            </w:pPr>
            <m:oMathPara>
              <m:oMath>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α</m:t>
                    </m:r>
                  </m:e>
                  <m:sub>
                    <m:r>
                      <m:rPr>
                        <m:sty m:val="bi"/>
                      </m:rPr>
                      <w:rPr>
                        <w:rFonts w:ascii="Cambria Math" w:eastAsiaTheme="minorEastAsia" w:hAnsi="Cambria Math"/>
                        <w:sz w:val="18"/>
                        <w:szCs w:val="18"/>
                      </w:rPr>
                      <m:t>i</m:t>
                    </m:r>
                  </m:sub>
                </m:sSub>
                <m:r>
                  <m:rPr>
                    <m:sty m:val="bi"/>
                  </m:rPr>
                  <w:rPr>
                    <w:rFonts w:ascii="Cambria Math" w:eastAsiaTheme="minorEastAsia" w:hAnsi="Cambria Math"/>
                    <w:sz w:val="18"/>
                    <w:szCs w:val="18"/>
                  </w:rPr>
                  <m:t>≤θ&lt;</m:t>
                </m:r>
                <m:sSub>
                  <m:sSubPr>
                    <m:ctrlPr>
                      <w:rPr>
                        <w:rFonts w:ascii="Cambria Math" w:eastAsiaTheme="minorEastAsia" w:hAnsi="Cambria Math"/>
                        <w:b/>
                        <w:bCs/>
                        <w:i/>
                        <w:sz w:val="18"/>
                        <w:szCs w:val="18"/>
                      </w:rPr>
                    </m:ctrlPr>
                  </m:sSubPr>
                  <m:e>
                    <m:r>
                      <m:rPr>
                        <m:sty m:val="bi"/>
                      </m:rPr>
                      <w:rPr>
                        <w:rFonts w:ascii="Cambria Math" w:eastAsiaTheme="minorEastAsia" w:hAnsi="Cambria Math"/>
                        <w:sz w:val="18"/>
                        <w:szCs w:val="18"/>
                      </w:rPr>
                      <m:t>β</m:t>
                    </m:r>
                  </m:e>
                  <m:sub>
                    <m:r>
                      <m:rPr>
                        <m:sty m:val="bi"/>
                      </m:rPr>
                      <w:rPr>
                        <w:rFonts w:ascii="Cambria Math" w:eastAsiaTheme="minorEastAsia" w:hAnsi="Cambria Math"/>
                        <w:sz w:val="18"/>
                        <w:szCs w:val="18"/>
                      </w:rPr>
                      <m:t>i</m:t>
                    </m:r>
                  </m:sub>
                </m:sSub>
              </m:oMath>
            </m:oMathPara>
          </w:p>
          <w:p w14:paraId="2C89751E" w14:textId="77777777" w:rsidR="00DF5BCA" w:rsidRDefault="00DF5BCA" w:rsidP="00A37B30">
            <w:pPr>
              <w:keepNext/>
              <w:keepLines/>
              <w:spacing w:after="0"/>
              <w:jc w:val="center"/>
              <w:rPr>
                <w:rFonts w:ascii="Arial" w:hAnsi="Arial"/>
                <w:b/>
                <w:sz w:val="18"/>
              </w:rPr>
            </w:pPr>
            <w:r>
              <w:rPr>
                <w:rFonts w:ascii="Arial" w:hAnsi="Arial"/>
                <w:b/>
                <w:sz w:val="18"/>
              </w:rPr>
              <w:t>(Degrees)</w:t>
            </w:r>
          </w:p>
        </w:tc>
        <w:tc>
          <w:tcPr>
            <w:tcW w:w="1955" w:type="dxa"/>
          </w:tcPr>
          <w:p w14:paraId="305EBADE" w14:textId="5DADF241" w:rsidR="00DF5BCA" w:rsidRDefault="003128B6" w:rsidP="00A37B30">
            <w:pPr>
              <w:keepNext/>
              <w:keepLines/>
              <w:spacing w:after="0"/>
              <w:jc w:val="center"/>
              <w:rPr>
                <w:rFonts w:ascii="Arial" w:hAnsi="Arial"/>
                <w:b/>
                <w:sz w:val="18"/>
              </w:rPr>
            </w:pPr>
            <w:r>
              <w:rPr>
                <w:rFonts w:ascii="Arial" w:hAnsi="Arial"/>
                <w:b/>
                <w:sz w:val="18"/>
              </w:rPr>
              <w:t>E</w:t>
            </w:r>
            <w:r w:rsidR="00DF5BCA">
              <w:rPr>
                <w:rFonts w:ascii="Arial" w:hAnsi="Arial"/>
                <w:b/>
                <w:sz w:val="18"/>
              </w:rPr>
              <w:t>EIRP</w:t>
            </w:r>
            <w:r w:rsidR="00DF5BCA">
              <w:rPr>
                <w:rFonts w:ascii="Arial" w:hAnsi="Arial"/>
                <w:b/>
                <w:sz w:val="18"/>
              </w:rPr>
              <w:br/>
              <w:t>(dBm/MHz)</w:t>
            </w:r>
          </w:p>
          <w:p w14:paraId="3D33AE9D" w14:textId="77777777" w:rsidR="00DF5BCA" w:rsidRDefault="00DF5BCA" w:rsidP="00A37B30">
            <w:pPr>
              <w:keepNext/>
              <w:keepLines/>
              <w:spacing w:after="0"/>
              <w:jc w:val="center"/>
              <w:rPr>
                <w:rFonts w:ascii="Arial" w:hAnsi="Arial"/>
                <w:b/>
                <w:sz w:val="18"/>
              </w:rPr>
            </w:pPr>
          </w:p>
        </w:tc>
      </w:tr>
      <w:tr w:rsidR="00DF5BCA" w:rsidRPr="000C0827" w14:paraId="43F4BE87" w14:textId="77777777" w:rsidTr="00A37B30">
        <w:trPr>
          <w:jc w:val="center"/>
        </w:trPr>
        <w:tc>
          <w:tcPr>
            <w:tcW w:w="2667" w:type="dxa"/>
          </w:tcPr>
          <w:p w14:paraId="661910C0" w14:textId="77777777" w:rsidR="00DF5BCA" w:rsidRPr="00906D94" w:rsidRDefault="00DF5BCA" w:rsidP="00A37B30">
            <w:pPr>
              <w:keepNext/>
              <w:keepLines/>
              <w:spacing w:after="0"/>
              <w:jc w:val="center"/>
              <w:rPr>
                <w:rFonts w:ascii="Arial" w:hAnsi="Arial"/>
                <w:bCs/>
                <w:sz w:val="18"/>
              </w:rPr>
            </w:pPr>
            <w:r>
              <w:rPr>
                <w:rFonts w:ascii="Arial" w:hAnsi="Arial"/>
                <w:bCs/>
                <w:sz w:val="18"/>
              </w:rPr>
              <w:t>0</w:t>
            </w:r>
            <w:r w:rsidRPr="00906D94">
              <w:rPr>
                <w:rFonts w:ascii="Arial" w:hAnsi="Arial"/>
                <w:bCs/>
                <w:sz w:val="18"/>
                <w:u w:val="single"/>
              </w:rPr>
              <w:t>&lt;</w:t>
            </w:r>
            <w:r w:rsidRPr="00906D94">
              <w:rPr>
                <w:rFonts w:ascii="Symbol" w:hAnsi="Symbol"/>
                <w:bCs/>
                <w:sz w:val="18"/>
              </w:rPr>
              <w:t>q</w:t>
            </w:r>
            <w:r>
              <w:rPr>
                <w:rFonts w:ascii="Arial" w:hAnsi="Arial"/>
                <w:bCs/>
                <w:sz w:val="18"/>
              </w:rPr>
              <w:t>&lt;5</w:t>
            </w:r>
          </w:p>
        </w:tc>
        <w:tc>
          <w:tcPr>
            <w:tcW w:w="1955" w:type="dxa"/>
          </w:tcPr>
          <w:p w14:paraId="6AA480F9" w14:textId="77777777" w:rsidR="00DF5BCA" w:rsidRDefault="00DF5BCA" w:rsidP="00A37B30">
            <w:pPr>
              <w:keepNext/>
              <w:keepLines/>
              <w:spacing w:after="0"/>
              <w:jc w:val="center"/>
              <w:rPr>
                <w:rFonts w:ascii="Arial" w:hAnsi="Arial"/>
                <w:sz w:val="18"/>
                <w:szCs w:val="18"/>
                <w:lang w:eastAsia="zh-CN"/>
              </w:rPr>
            </w:pPr>
            <w:r>
              <w:rPr>
                <w:rFonts w:ascii="Arial" w:hAnsi="Arial"/>
                <w:sz w:val="18"/>
                <w:szCs w:val="18"/>
                <w:lang w:eastAsia="zh-CN"/>
              </w:rPr>
              <w:t>27</w:t>
            </w:r>
          </w:p>
        </w:tc>
      </w:tr>
      <w:tr w:rsidR="00DF5BCA" w:rsidRPr="000C0827" w14:paraId="362085D5" w14:textId="77777777" w:rsidTr="00A37B30">
        <w:trPr>
          <w:jc w:val="center"/>
        </w:trPr>
        <w:tc>
          <w:tcPr>
            <w:tcW w:w="2667" w:type="dxa"/>
          </w:tcPr>
          <w:p w14:paraId="1F3E145E" w14:textId="77777777" w:rsidR="00DF5BCA" w:rsidRDefault="00DF5BCA" w:rsidP="00A37B30">
            <w:pPr>
              <w:keepNext/>
              <w:keepLines/>
              <w:spacing w:after="0"/>
              <w:jc w:val="center"/>
              <w:rPr>
                <w:rFonts w:ascii="Arial" w:hAnsi="Arial"/>
                <w:sz w:val="18"/>
                <w:lang w:eastAsia="x-none"/>
              </w:rPr>
            </w:pPr>
            <w:r>
              <w:rPr>
                <w:rFonts w:ascii="Arial" w:hAnsi="Arial"/>
                <w:bCs/>
                <w:sz w:val="18"/>
              </w:rPr>
              <w:t>5</w:t>
            </w:r>
            <w:r w:rsidRPr="00920960">
              <w:rPr>
                <w:rFonts w:ascii="Arial" w:hAnsi="Arial"/>
                <w:bCs/>
                <w:sz w:val="18"/>
                <w:u w:val="single"/>
              </w:rPr>
              <w:t>&lt;</w:t>
            </w:r>
            <w:r w:rsidRPr="00920960">
              <w:rPr>
                <w:rFonts w:ascii="Symbol" w:hAnsi="Symbol"/>
                <w:bCs/>
                <w:sz w:val="18"/>
              </w:rPr>
              <w:t>q</w:t>
            </w:r>
            <w:r>
              <w:rPr>
                <w:rFonts w:ascii="Arial" w:hAnsi="Arial"/>
                <w:bCs/>
                <w:sz w:val="18"/>
              </w:rPr>
              <w:t>&lt;10</w:t>
            </w:r>
          </w:p>
        </w:tc>
        <w:tc>
          <w:tcPr>
            <w:tcW w:w="1955" w:type="dxa"/>
          </w:tcPr>
          <w:p w14:paraId="2BA00D07"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23</w:t>
            </w:r>
          </w:p>
        </w:tc>
      </w:tr>
      <w:tr w:rsidR="00DF5BCA" w:rsidRPr="000C0827" w14:paraId="7274135E" w14:textId="77777777" w:rsidTr="00A37B30">
        <w:trPr>
          <w:jc w:val="center"/>
        </w:trPr>
        <w:tc>
          <w:tcPr>
            <w:tcW w:w="2667" w:type="dxa"/>
          </w:tcPr>
          <w:p w14:paraId="18BB1060" w14:textId="77777777" w:rsidR="00DF5BCA" w:rsidRDefault="00DF5BCA" w:rsidP="00A37B30">
            <w:pPr>
              <w:keepNext/>
              <w:keepLines/>
              <w:spacing w:after="0"/>
              <w:jc w:val="center"/>
              <w:rPr>
                <w:rFonts w:ascii="Arial" w:hAnsi="Arial"/>
                <w:sz w:val="18"/>
                <w:lang w:eastAsia="x-none"/>
              </w:rPr>
            </w:pPr>
            <w:r>
              <w:rPr>
                <w:rFonts w:ascii="Arial" w:hAnsi="Arial"/>
                <w:bCs/>
                <w:sz w:val="18"/>
              </w:rPr>
              <w:t>10</w:t>
            </w:r>
            <w:r w:rsidRPr="00920960">
              <w:rPr>
                <w:rFonts w:ascii="Arial" w:hAnsi="Arial"/>
                <w:bCs/>
                <w:sz w:val="18"/>
                <w:u w:val="single"/>
              </w:rPr>
              <w:t>&lt;</w:t>
            </w:r>
            <w:r w:rsidRPr="00920960">
              <w:rPr>
                <w:rFonts w:ascii="Symbol" w:hAnsi="Symbol"/>
                <w:bCs/>
                <w:sz w:val="18"/>
              </w:rPr>
              <w:t>q</w:t>
            </w:r>
            <w:r>
              <w:rPr>
                <w:rFonts w:ascii="Arial" w:hAnsi="Arial"/>
                <w:bCs/>
                <w:sz w:val="18"/>
              </w:rPr>
              <w:t>&lt;15</w:t>
            </w:r>
          </w:p>
        </w:tc>
        <w:tc>
          <w:tcPr>
            <w:tcW w:w="1955" w:type="dxa"/>
          </w:tcPr>
          <w:p w14:paraId="5B6FFE1A"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19</w:t>
            </w:r>
          </w:p>
        </w:tc>
      </w:tr>
      <w:tr w:rsidR="00DF5BCA" w:rsidRPr="000C0827" w14:paraId="69CE03E3" w14:textId="77777777" w:rsidTr="00A37B30">
        <w:trPr>
          <w:jc w:val="center"/>
        </w:trPr>
        <w:tc>
          <w:tcPr>
            <w:tcW w:w="2667" w:type="dxa"/>
          </w:tcPr>
          <w:p w14:paraId="6A17FAE0" w14:textId="77777777" w:rsidR="00DF5BCA" w:rsidRDefault="00DF5BCA" w:rsidP="00A37B30">
            <w:pPr>
              <w:keepNext/>
              <w:keepLines/>
              <w:spacing w:after="0"/>
              <w:jc w:val="center"/>
              <w:rPr>
                <w:rFonts w:ascii="Arial" w:hAnsi="Arial"/>
                <w:sz w:val="18"/>
                <w:lang w:eastAsia="x-none"/>
              </w:rPr>
            </w:pPr>
            <w:r>
              <w:rPr>
                <w:rFonts w:ascii="Arial" w:hAnsi="Arial"/>
                <w:bCs/>
                <w:sz w:val="18"/>
              </w:rPr>
              <w:t>15</w:t>
            </w:r>
            <w:r w:rsidRPr="00920960">
              <w:rPr>
                <w:rFonts w:ascii="Arial" w:hAnsi="Arial"/>
                <w:bCs/>
                <w:sz w:val="18"/>
                <w:u w:val="single"/>
              </w:rPr>
              <w:t>&lt;</w:t>
            </w:r>
            <w:r w:rsidRPr="00920960">
              <w:rPr>
                <w:rFonts w:ascii="Symbol" w:hAnsi="Symbol"/>
                <w:bCs/>
                <w:sz w:val="18"/>
              </w:rPr>
              <w:t>q</w:t>
            </w:r>
            <w:r>
              <w:rPr>
                <w:rFonts w:ascii="Arial" w:hAnsi="Arial"/>
                <w:bCs/>
                <w:sz w:val="18"/>
              </w:rPr>
              <w:t>&lt;20</w:t>
            </w:r>
          </w:p>
        </w:tc>
        <w:tc>
          <w:tcPr>
            <w:tcW w:w="1955" w:type="dxa"/>
          </w:tcPr>
          <w:p w14:paraId="35005BC9"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18</w:t>
            </w:r>
          </w:p>
        </w:tc>
      </w:tr>
      <w:tr w:rsidR="00DF5BCA" w:rsidRPr="000C0827" w14:paraId="78DEA826" w14:textId="77777777" w:rsidTr="00A37B30">
        <w:trPr>
          <w:jc w:val="center"/>
        </w:trPr>
        <w:tc>
          <w:tcPr>
            <w:tcW w:w="2667" w:type="dxa"/>
          </w:tcPr>
          <w:p w14:paraId="1F77FB73" w14:textId="77777777" w:rsidR="00DF5BCA" w:rsidRDefault="00DF5BCA" w:rsidP="00A37B30">
            <w:pPr>
              <w:keepNext/>
              <w:keepLines/>
              <w:spacing w:after="0"/>
              <w:jc w:val="center"/>
              <w:rPr>
                <w:rFonts w:ascii="Arial" w:hAnsi="Arial"/>
                <w:sz w:val="18"/>
                <w:lang w:eastAsia="x-none"/>
              </w:rPr>
            </w:pPr>
            <w:r>
              <w:rPr>
                <w:rFonts w:ascii="Arial" w:hAnsi="Arial"/>
                <w:bCs/>
                <w:sz w:val="18"/>
              </w:rPr>
              <w:t>20</w:t>
            </w:r>
            <w:r w:rsidRPr="00920960">
              <w:rPr>
                <w:rFonts w:ascii="Arial" w:hAnsi="Arial"/>
                <w:bCs/>
                <w:sz w:val="18"/>
                <w:u w:val="single"/>
              </w:rPr>
              <w:t>&lt;</w:t>
            </w:r>
            <w:r w:rsidRPr="00920960">
              <w:rPr>
                <w:rFonts w:ascii="Symbol" w:hAnsi="Symbol"/>
                <w:bCs/>
                <w:sz w:val="18"/>
              </w:rPr>
              <w:t>q</w:t>
            </w:r>
            <w:r>
              <w:rPr>
                <w:rFonts w:ascii="Arial" w:hAnsi="Arial"/>
                <w:bCs/>
                <w:sz w:val="18"/>
              </w:rPr>
              <w:t>&lt;30</w:t>
            </w:r>
          </w:p>
        </w:tc>
        <w:tc>
          <w:tcPr>
            <w:tcW w:w="1955" w:type="dxa"/>
          </w:tcPr>
          <w:p w14:paraId="58F63867"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16</w:t>
            </w:r>
          </w:p>
        </w:tc>
      </w:tr>
      <w:tr w:rsidR="00DF5BCA" w:rsidRPr="000C0827" w14:paraId="515A8449" w14:textId="77777777" w:rsidTr="00A37B30">
        <w:trPr>
          <w:jc w:val="center"/>
        </w:trPr>
        <w:tc>
          <w:tcPr>
            <w:tcW w:w="2667" w:type="dxa"/>
          </w:tcPr>
          <w:p w14:paraId="10E5A6C1" w14:textId="77777777" w:rsidR="00DF5BCA" w:rsidRDefault="00DF5BCA" w:rsidP="00A37B30">
            <w:pPr>
              <w:keepNext/>
              <w:keepLines/>
              <w:spacing w:after="0"/>
              <w:jc w:val="center"/>
              <w:rPr>
                <w:rFonts w:ascii="Arial" w:hAnsi="Arial"/>
                <w:sz w:val="18"/>
                <w:lang w:eastAsia="x-none"/>
              </w:rPr>
            </w:pPr>
            <w:r>
              <w:rPr>
                <w:rFonts w:ascii="Arial" w:hAnsi="Arial"/>
                <w:bCs/>
                <w:sz w:val="18"/>
              </w:rPr>
              <w:t>30</w:t>
            </w:r>
            <w:r w:rsidRPr="00920960">
              <w:rPr>
                <w:rFonts w:ascii="Arial" w:hAnsi="Arial"/>
                <w:bCs/>
                <w:sz w:val="18"/>
                <w:u w:val="single"/>
              </w:rPr>
              <w:t>&lt;</w:t>
            </w:r>
            <w:r w:rsidRPr="00920960">
              <w:rPr>
                <w:rFonts w:ascii="Symbol" w:hAnsi="Symbol"/>
                <w:bCs/>
                <w:sz w:val="18"/>
              </w:rPr>
              <w:t>q</w:t>
            </w:r>
            <w:r>
              <w:rPr>
                <w:rFonts w:ascii="Arial" w:hAnsi="Arial"/>
                <w:bCs/>
                <w:sz w:val="18"/>
              </w:rPr>
              <w:t>&lt;60</w:t>
            </w:r>
          </w:p>
        </w:tc>
        <w:tc>
          <w:tcPr>
            <w:tcW w:w="1955" w:type="dxa"/>
          </w:tcPr>
          <w:p w14:paraId="553AF1C9"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15</w:t>
            </w:r>
          </w:p>
        </w:tc>
      </w:tr>
      <w:tr w:rsidR="00DF5BCA" w:rsidRPr="000C0827" w14:paraId="049724A5" w14:textId="77777777" w:rsidTr="00A37B30">
        <w:trPr>
          <w:jc w:val="center"/>
        </w:trPr>
        <w:tc>
          <w:tcPr>
            <w:tcW w:w="2667" w:type="dxa"/>
          </w:tcPr>
          <w:p w14:paraId="1891BD50" w14:textId="77777777" w:rsidR="00DF5BCA" w:rsidRDefault="00DF5BCA" w:rsidP="00A37B30">
            <w:pPr>
              <w:keepNext/>
              <w:keepLines/>
              <w:spacing w:after="0"/>
              <w:jc w:val="center"/>
              <w:rPr>
                <w:rFonts w:ascii="Arial" w:hAnsi="Arial"/>
                <w:sz w:val="18"/>
                <w:lang w:eastAsia="x-none"/>
              </w:rPr>
            </w:pPr>
            <w:r>
              <w:rPr>
                <w:rFonts w:ascii="Arial" w:hAnsi="Arial"/>
                <w:bCs/>
                <w:sz w:val="18"/>
              </w:rPr>
              <w:t>60</w:t>
            </w:r>
            <w:r w:rsidRPr="00920960">
              <w:rPr>
                <w:rFonts w:ascii="Arial" w:hAnsi="Arial"/>
                <w:bCs/>
                <w:sz w:val="18"/>
                <w:u w:val="single"/>
              </w:rPr>
              <w:t>&lt;</w:t>
            </w:r>
            <w:r w:rsidRPr="00920960">
              <w:rPr>
                <w:rFonts w:ascii="Symbol" w:hAnsi="Symbol"/>
                <w:bCs/>
                <w:sz w:val="18"/>
              </w:rPr>
              <w:t>q</w:t>
            </w:r>
            <w:r>
              <w:rPr>
                <w:rFonts w:ascii="Arial" w:hAnsi="Arial"/>
                <w:bCs/>
                <w:sz w:val="18"/>
              </w:rPr>
              <w:t>&lt;90</w:t>
            </w:r>
          </w:p>
        </w:tc>
        <w:tc>
          <w:tcPr>
            <w:tcW w:w="1955" w:type="dxa"/>
          </w:tcPr>
          <w:p w14:paraId="2A1862E8" w14:textId="77777777" w:rsidR="00DF5BCA" w:rsidRDefault="00DF5BCA" w:rsidP="00A37B30">
            <w:pPr>
              <w:keepNext/>
              <w:keepLines/>
              <w:spacing w:after="0"/>
              <w:jc w:val="center"/>
              <w:rPr>
                <w:rFonts w:ascii="Arial" w:hAnsi="Arial"/>
                <w:sz w:val="18"/>
                <w:lang w:eastAsia="x-none"/>
              </w:rPr>
            </w:pPr>
            <w:r>
              <w:rPr>
                <w:rFonts w:ascii="Arial" w:hAnsi="Arial"/>
                <w:sz w:val="18"/>
                <w:lang w:eastAsia="x-none"/>
              </w:rPr>
              <w:t>15</w:t>
            </w:r>
          </w:p>
        </w:tc>
      </w:tr>
    </w:tbl>
    <w:p w14:paraId="3565708F" w14:textId="77777777" w:rsidR="00DF5BCA" w:rsidRDefault="00DF5BCA" w:rsidP="00DF5BCA"/>
    <w:p w14:paraId="23D66912" w14:textId="53C9B6EC" w:rsidR="00DA0649" w:rsidRDefault="00DA0649" w:rsidP="006E7ABF">
      <w:r>
        <w:t xml:space="preserve">The table </w:t>
      </w:r>
      <w:r w:rsidR="005E2802">
        <w:t xml:space="preserve">above will create the core of the new requirement for protection of FSS UL and </w:t>
      </w:r>
      <w:r w:rsidR="00BA232E">
        <w:t xml:space="preserve">should be captured in the NR BS RF core specification (TS 38.104). </w:t>
      </w:r>
      <w:r w:rsidR="00EF58D6">
        <w:t xml:space="preserve">There are two approaches </w:t>
      </w:r>
      <w:r w:rsidR="00CB1570">
        <w:t>relevant for the location to place this new requirement is in the specification structure</w:t>
      </w:r>
      <w:r w:rsidR="004F3F99">
        <w:t xml:space="preserve">: As a new subclause in the </w:t>
      </w:r>
      <w:r w:rsidR="00936209">
        <w:t xml:space="preserve">section for radiated </w:t>
      </w:r>
      <w:r w:rsidR="004F3F99">
        <w:t>transmitter</w:t>
      </w:r>
      <w:r w:rsidR="00030052">
        <w:t xml:space="preserve"> characteristics</w:t>
      </w:r>
      <w:r w:rsidR="001B7D29">
        <w:t xml:space="preserve"> in clause 9 or </w:t>
      </w:r>
      <w:r w:rsidR="00030052">
        <w:t>in</w:t>
      </w:r>
      <w:r w:rsidR="001B7D29">
        <w:t xml:space="preserve"> a new clause</w:t>
      </w:r>
      <w:r w:rsidR="00030052">
        <w:t>.</w:t>
      </w:r>
    </w:p>
    <w:p w14:paraId="6A14DE34" w14:textId="2F3D1C5B" w:rsidR="00EF58D6" w:rsidRPr="007E436D" w:rsidRDefault="00030052" w:rsidP="006E7ABF">
      <w:pPr>
        <w:rPr>
          <w:b/>
          <w:bCs/>
        </w:rPr>
      </w:pPr>
      <w:r w:rsidRPr="007E436D">
        <w:rPr>
          <w:b/>
          <w:bCs/>
          <w:u w:val="single"/>
        </w:rPr>
        <w:t xml:space="preserve">Observation </w:t>
      </w:r>
      <w:r w:rsidR="00FC7F25">
        <w:rPr>
          <w:b/>
          <w:bCs/>
          <w:u w:val="single"/>
        </w:rPr>
        <w:t>1</w:t>
      </w:r>
      <w:r w:rsidRPr="007E436D">
        <w:rPr>
          <w:b/>
          <w:bCs/>
          <w:u w:val="single"/>
        </w:rPr>
        <w:t>:</w:t>
      </w:r>
      <w:r w:rsidRPr="00030052">
        <w:t xml:space="preserve"> RAN4 need to find</w:t>
      </w:r>
      <w:r w:rsidR="00B9681C">
        <w:t xml:space="preserve"> a</w:t>
      </w:r>
      <w:r w:rsidRPr="00030052">
        <w:t xml:space="preserve"> proper location in </w:t>
      </w:r>
      <w:r w:rsidR="00B9681C">
        <w:t xml:space="preserve">the TS 38.104 </w:t>
      </w:r>
      <w:r w:rsidRPr="00030052">
        <w:t>specification structure for the new requirement.</w:t>
      </w:r>
    </w:p>
    <w:p w14:paraId="384BE4F4" w14:textId="77777777" w:rsidR="005B7684" w:rsidRDefault="00094D9B" w:rsidP="006E7ABF">
      <w:r>
        <w:t>In the current specification</w:t>
      </w:r>
      <w:r w:rsidR="002F34AA">
        <w:t xml:space="preserve">, requirements are named based on </w:t>
      </w:r>
      <w:r w:rsidR="00C07444">
        <w:t>the purpose of the requirement</w:t>
      </w:r>
      <w:r w:rsidR="00D56167">
        <w:t>, rather than named after the parameter used for the requirement.</w:t>
      </w:r>
      <w:r w:rsidR="00C07444">
        <w:t xml:space="preserve"> This new requirement would limit the unwanted emission radiated </w:t>
      </w:r>
      <w:r w:rsidR="00D56167">
        <w:t>above the horizon.</w:t>
      </w:r>
      <w:r w:rsidR="00784381">
        <w:t xml:space="preserve"> </w:t>
      </w:r>
      <w:r w:rsidR="002B3629">
        <w:t xml:space="preserve">To avoid confusion with regular unwanted emission requirement it is preferable to avoid using “unwanted emission” in the name. A candidate </w:t>
      </w:r>
      <w:r w:rsidR="00AC6835">
        <w:t xml:space="preserve">for the name is “OTA spatial emission above horizon”. </w:t>
      </w:r>
    </w:p>
    <w:p w14:paraId="3BED515D" w14:textId="5675A59A" w:rsidR="00094D9B" w:rsidRDefault="005B7684" w:rsidP="007E436D">
      <w:pPr>
        <w:pStyle w:val="BodyText"/>
      </w:pPr>
      <w:r w:rsidRPr="007E436D">
        <w:rPr>
          <w:b/>
          <w:bCs/>
          <w:u w:val="single"/>
        </w:rPr>
        <w:t xml:space="preserve">Observation </w:t>
      </w:r>
      <w:r w:rsidR="00FC7F25">
        <w:rPr>
          <w:b/>
          <w:bCs/>
          <w:u w:val="single"/>
        </w:rPr>
        <w:t>2</w:t>
      </w:r>
      <w:r w:rsidRPr="007E436D">
        <w:rPr>
          <w:b/>
          <w:bCs/>
          <w:u w:val="single"/>
        </w:rPr>
        <w:t>:</w:t>
      </w:r>
      <w:r>
        <w:t xml:space="preserve"> The new requirement </w:t>
      </w:r>
      <w:r w:rsidR="000C42FF">
        <w:t>needs</w:t>
      </w:r>
      <w:r>
        <w:t xml:space="preserve"> a </w:t>
      </w:r>
      <w:r w:rsidR="000C42FF">
        <w:t xml:space="preserve">name for the </w:t>
      </w:r>
      <w:r>
        <w:t xml:space="preserve">heading in RAN4 specifications. </w:t>
      </w:r>
      <w:r w:rsidR="000C42FF" w:rsidRPr="000C42FF">
        <w:t>To avoid confusion the name for the ne</w:t>
      </w:r>
      <w:r w:rsidR="000C42FF">
        <w:t>w</w:t>
      </w:r>
      <w:r w:rsidR="000C42FF" w:rsidRPr="000C42FF">
        <w:t xml:space="preserve"> requirement need to differentiate from regular unwanted emissions used by current specifications and regulatory documents. </w:t>
      </w:r>
      <w:r>
        <w:t xml:space="preserve">Following </w:t>
      </w:r>
      <w:r w:rsidR="00352968">
        <w:t xml:space="preserve">RAN4 </w:t>
      </w:r>
      <w:r w:rsidR="00A9472A">
        <w:t xml:space="preserve">conventions, a candidate name </w:t>
      </w:r>
      <w:r w:rsidR="00352968">
        <w:t xml:space="preserve">to consider </w:t>
      </w:r>
      <w:r w:rsidR="00A9472A">
        <w:t xml:space="preserve">is “OTA spatial emission above horizon”.  </w:t>
      </w:r>
      <w:r w:rsidR="002B3629">
        <w:t xml:space="preserve"> </w:t>
      </w:r>
      <w:r w:rsidR="00D56167">
        <w:t xml:space="preserve"> </w:t>
      </w:r>
    </w:p>
    <w:p w14:paraId="174FEBF8" w14:textId="3A19DE6E" w:rsidR="00BF153D" w:rsidRPr="003F46B5" w:rsidRDefault="00BF153D" w:rsidP="007E436D">
      <w:pPr>
        <w:pStyle w:val="BodyText"/>
        <w:rPr>
          <w:b/>
          <w:bCs/>
          <w:u w:val="single"/>
        </w:rPr>
      </w:pPr>
      <w:r w:rsidRPr="003F46B5">
        <w:rPr>
          <w:b/>
          <w:bCs/>
          <w:u w:val="single"/>
        </w:rPr>
        <w:t>Proposal 1:</w:t>
      </w:r>
      <w:r w:rsidRPr="003F46B5">
        <w:t xml:space="preserve"> </w:t>
      </w:r>
      <w:r w:rsidR="00BA1597" w:rsidRPr="003F46B5">
        <w:t>Refer</w:t>
      </w:r>
      <w:r w:rsidR="003F46B5" w:rsidRPr="003F46B5">
        <w:t xml:space="preserve"> to the new requirement as “OTA spatial emission above horizon”.</w:t>
      </w:r>
    </w:p>
    <w:p w14:paraId="749C9223" w14:textId="44398D92" w:rsidR="006E7ABF" w:rsidRDefault="00394E09" w:rsidP="006E7ABF">
      <w:r>
        <w:t xml:space="preserve">The </w:t>
      </w:r>
      <w:r w:rsidR="001F2C62">
        <w:t xml:space="preserve">new </w:t>
      </w:r>
      <w:r w:rsidR="00375E95">
        <w:t xml:space="preserve">requirement is based on a </w:t>
      </w:r>
      <w:r w:rsidR="001F2C62">
        <w:t xml:space="preserve">requirement profile using a </w:t>
      </w:r>
      <w:r w:rsidR="00375E95">
        <w:t>new parameter called EEIRP.</w:t>
      </w:r>
      <w:r w:rsidR="001F2C62">
        <w:t xml:space="preserve"> </w:t>
      </w:r>
      <w:r w:rsidR="008F5862">
        <w:t>The</w:t>
      </w:r>
      <w:r w:rsidR="00ED198F">
        <w:t xml:space="preserve"> EEIRP profile is constituted by </w:t>
      </w:r>
      <m:oMath>
        <m:sSub>
          <m:sSubPr>
            <m:ctrlPr>
              <w:rPr>
                <w:rFonts w:ascii="Cambria Math" w:hAnsi="Cambria Math"/>
                <w:i/>
              </w:rPr>
            </m:ctrlPr>
          </m:sSubPr>
          <m:e>
            <m:r>
              <w:rPr>
                <w:rFonts w:ascii="Cambria Math" w:hAnsi="Cambria Math"/>
              </w:rPr>
              <m:t>EEIRP</m:t>
            </m:r>
          </m:e>
          <m:sub>
            <m:r>
              <w:rPr>
                <w:rFonts w:ascii="Cambria Math" w:hAnsi="Cambria Math"/>
              </w:rPr>
              <m:t>i</m:t>
            </m:r>
          </m:sub>
        </m:sSub>
      </m:oMath>
      <w:r w:rsidR="00ED198F">
        <w:t xml:space="preserve"> values creating a profile covering </w:t>
      </w:r>
      <m:oMath>
        <m:r>
          <w:rPr>
            <w:rFonts w:ascii="Cambria Math" w:hAnsi="Cambria Math"/>
          </w:rPr>
          <m:t>i</m:t>
        </m:r>
      </m:oMath>
      <w:r w:rsidR="00ED198F">
        <w:t xml:space="preserve"> elevation ang</w:t>
      </w:r>
      <w:r w:rsidR="00375E95">
        <w:t>ular</w:t>
      </w:r>
      <w:r w:rsidR="00ED198F">
        <w:t xml:space="preserve"> regions. </w:t>
      </w:r>
      <w:r w:rsidR="006E7ABF">
        <w:t xml:space="preserve">In RAN4 BS RF specifications terminology required for the new requirement is required in TS 38.104, clause 3. The parameter EEIRP can be defined in words as: </w:t>
      </w:r>
    </w:p>
    <w:p w14:paraId="359F4DA3" w14:textId="01894AF9" w:rsidR="006E7ABF" w:rsidRPr="0049046C" w:rsidRDefault="006E7ABF" w:rsidP="006E7ABF">
      <w:pPr>
        <w:rPr>
          <w:i/>
          <w:iCs/>
        </w:rPr>
      </w:pPr>
      <w:r w:rsidRPr="0049046C">
        <w:rPr>
          <w:b/>
          <w:bCs/>
          <w:i/>
          <w:iCs/>
        </w:rPr>
        <w:t>Expected EIRP</w:t>
      </w:r>
      <w:r>
        <w:rPr>
          <w:b/>
          <w:bCs/>
          <w:i/>
          <w:iCs/>
        </w:rPr>
        <w:t xml:space="preserve"> or EEIRP</w:t>
      </w:r>
      <w:r w:rsidRPr="0049046C">
        <w:rPr>
          <w:b/>
          <w:bCs/>
          <w:i/>
          <w:iCs/>
        </w:rPr>
        <w:t>:</w:t>
      </w:r>
      <w:r w:rsidRPr="0049046C">
        <w:rPr>
          <w:i/>
          <w:iCs/>
        </w:rPr>
        <w:t xml:space="preserve"> The expected EIRP is defined as the</w:t>
      </w:r>
      <w:r>
        <w:rPr>
          <w:i/>
          <w:iCs/>
        </w:rPr>
        <w:t xml:space="preserve"> average of the average EIRP radiated above the horizon over</w:t>
      </w:r>
      <w:r w:rsidRPr="0049046C">
        <w:rPr>
          <w:i/>
          <w:iCs/>
        </w:rPr>
        <w:t xml:space="preserve"> horizontal angles between -180</w:t>
      </w:r>
      <w:r w:rsidRPr="0049046C">
        <w:rPr>
          <w:i/>
          <w:iCs/>
          <w:vertAlign w:val="superscript"/>
        </w:rPr>
        <w:t>o</w:t>
      </w:r>
      <w:r w:rsidRPr="0049046C">
        <w:rPr>
          <w:i/>
          <w:iCs/>
        </w:rPr>
        <w:t xml:space="preserve"> to 180</w:t>
      </w:r>
      <w:r w:rsidRPr="0049046C">
        <w:rPr>
          <w:i/>
          <w:iCs/>
          <w:vertAlign w:val="superscript"/>
        </w:rPr>
        <w:t>o</w:t>
      </w:r>
      <w:r w:rsidR="00183585">
        <w:rPr>
          <w:i/>
          <w:iCs/>
        </w:rPr>
        <w:t xml:space="preserve"> </w:t>
      </w:r>
      <w:r w:rsidRPr="0049046C">
        <w:rPr>
          <w:i/>
          <w:iCs/>
        </w:rPr>
        <w:t>wit</w:t>
      </w:r>
      <w:r>
        <w:rPr>
          <w:i/>
          <w:iCs/>
        </w:rPr>
        <w:t>hin</w:t>
      </w:r>
      <w:r w:rsidRPr="0049046C">
        <w:rPr>
          <w:i/>
          <w:iCs/>
        </w:rPr>
        <w:t xml:space="preserve"> specified vertical </w:t>
      </w:r>
      <w:r>
        <w:rPr>
          <w:i/>
          <w:iCs/>
        </w:rPr>
        <w:t xml:space="preserve">elevation </w:t>
      </w:r>
      <w:r w:rsidRPr="0049046C">
        <w:rPr>
          <w:i/>
          <w:iCs/>
        </w:rPr>
        <w:t>ranges.</w:t>
      </w:r>
    </w:p>
    <w:p w14:paraId="3F2A0607" w14:textId="4F34CA83" w:rsidR="00AB2544" w:rsidRDefault="00AB2544" w:rsidP="002E7E53">
      <w:r>
        <w:t xml:space="preserve">The EEIRP profile is defined with respect to the elevation angle, where </w:t>
      </w:r>
      <m:oMath>
        <m:r>
          <w:rPr>
            <w:rFonts w:ascii="Cambria Math" w:hAnsi="Cambria Math"/>
          </w:rPr>
          <m:t>θ</m:t>
        </m:r>
      </m:oMath>
      <w:r>
        <w:t xml:space="preserve"> equal to 0 degrees refers to the angle towards the horizon and 90 degrees refers to an angle straight up into the sky. For this requirement RAN4 need to define the elevation angle according to conventions used in ITU-R. </w:t>
      </w:r>
    </w:p>
    <w:p w14:paraId="031F7E63" w14:textId="37547C1C" w:rsidR="002E7E53" w:rsidRDefault="00292D6C" w:rsidP="002E7E53">
      <w:r>
        <w:t xml:space="preserve">For the technical background </w:t>
      </w:r>
      <w:r w:rsidR="00FA3B19">
        <w:t>to be captured in a new technical report (TR 38.9xx)</w:t>
      </w:r>
      <w:r w:rsidR="002E7E53">
        <w:t xml:space="preserve"> </w:t>
      </w:r>
      <w:r w:rsidR="00FA3B19">
        <w:t>t</w:t>
      </w:r>
      <w:r w:rsidR="002E7E53">
        <w:t xml:space="preserve">he EEIRP profile is related to the upper hemi-sphere two dimensional </w:t>
      </w:r>
      <w:r w:rsidR="00AB2544">
        <w:t xml:space="preserve">average </w:t>
      </w:r>
      <w:r w:rsidR="002E7E53">
        <w:t xml:space="preserve">EIRP pattern </w:t>
      </w:r>
      <w:r w:rsidR="00AB2544">
        <w:t>as</w:t>
      </w:r>
      <w:r w:rsidR="002E7E53">
        <w:t>:</w:t>
      </w:r>
    </w:p>
    <w:p w14:paraId="6A405DD3" w14:textId="77777777" w:rsidR="002E7E53" w:rsidRPr="00563225" w:rsidRDefault="008309ED" w:rsidP="002E7E53">
      <w:pPr>
        <w:jc w:val="center"/>
        <w:rPr>
          <w:rFonts w:eastAsiaTheme="minorEastAsia"/>
        </w:rPr>
      </w:pPr>
      <m:oMathPara>
        <m:oMath>
          <m:sSub>
            <m:sSubPr>
              <m:ctrlPr>
                <w:rPr>
                  <w:rFonts w:ascii="Cambria Math" w:hAnsi="Cambria Math"/>
                  <w:i/>
                </w:rPr>
              </m:ctrlPr>
            </m:sSubPr>
            <m:e>
              <m:r>
                <w:rPr>
                  <w:rFonts w:ascii="Cambria Math" w:hAnsi="Cambria Math"/>
                </w:rPr>
                <m:t>EEIRP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i</m:t>
                              </m:r>
                            </m:sub>
                          </m:sSub>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i</m:t>
                              </m:r>
                            </m:sub>
                          </m:sSub>
                        </m:e>
                      </m:d>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α</m:t>
                  </m:r>
                </m:e>
                <m:sub>
                  <m:r>
                    <w:rPr>
                      <w:rFonts w:ascii="Cambria Math" w:hAnsi="Cambria Math"/>
                    </w:rPr>
                    <m:t>i</m:t>
                  </m:r>
                </m:sub>
              </m:sSub>
            </m:sub>
            <m:sup>
              <m:sSub>
                <m:sSubPr>
                  <m:ctrlPr>
                    <w:rPr>
                      <w:rFonts w:ascii="Cambria Math" w:hAnsi="Cambria Math"/>
                      <w:i/>
                    </w:rPr>
                  </m:ctrlPr>
                </m:sSubPr>
                <m:e>
                  <m:r>
                    <w:rPr>
                      <w:rFonts w:ascii="Cambria Math" w:hAnsi="Cambria Math"/>
                    </w:rPr>
                    <m:t>β</m:t>
                  </m:r>
                </m:e>
                <m:sub>
                  <m:r>
                    <w:rPr>
                      <w:rFonts w:ascii="Cambria Math" w:hAnsi="Cambria Math"/>
                    </w:rPr>
                    <m:t>i</m:t>
                  </m:r>
                </m:sub>
              </m:sSub>
            </m:sup>
            <m:e>
              <m:nary>
                <m:naryPr>
                  <m:limLoc m:val="undOvr"/>
                  <m:ctrlPr>
                    <w:rPr>
                      <w:rFonts w:ascii="Cambria Math" w:hAnsi="Cambria Math"/>
                      <w:i/>
                    </w:rPr>
                  </m:ctrlPr>
                </m:naryPr>
                <m:sub>
                  <m:r>
                    <w:rPr>
                      <w:rFonts w:ascii="Cambria Math" w:hAnsi="Cambria Math"/>
                    </w:rPr>
                    <m:t>-180</m:t>
                  </m:r>
                </m:sub>
                <m:sup>
                  <m:r>
                    <w:rPr>
                      <w:rFonts w:ascii="Cambria Math" w:hAnsi="Cambria Math"/>
                    </w:rPr>
                    <m:t>180</m:t>
                  </m:r>
                </m:sup>
                <m:e>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dφdθ</m:t>
              </m:r>
            </m:e>
          </m:func>
        </m:oMath>
      </m:oMathPara>
    </w:p>
    <w:p w14:paraId="1532E601" w14:textId="14E3841F" w:rsidR="00A2408C" w:rsidRDefault="002E7E53" w:rsidP="002E7E53">
      <w:r>
        <w:t xml:space="preserve"> , where </w:t>
      </w:r>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oMath>
      <w:r>
        <w:rPr>
          <w:rFonts w:eastAsiaTheme="minorEastAsia"/>
        </w:rPr>
        <w:t xml:space="preserve"> denotes the </w:t>
      </w:r>
      <w:r w:rsidR="00B6466B">
        <w:rPr>
          <w:rFonts w:eastAsiaTheme="minorEastAsia"/>
        </w:rPr>
        <w:t>average</w:t>
      </w:r>
      <w:r w:rsidRPr="008D62F3">
        <w:rPr>
          <w:rFonts w:eastAsiaTheme="minorEastAsia"/>
        </w:rPr>
        <w:t xml:space="preserve"> </w:t>
      </w:r>
      <w:r w:rsidR="00CF014D">
        <w:rPr>
          <w:rFonts w:eastAsiaTheme="minorEastAsia"/>
        </w:rPr>
        <w:t>3</w:t>
      </w:r>
      <w:r w:rsidRPr="008D62F3">
        <w:rPr>
          <w:rFonts w:eastAsiaTheme="minorEastAsia"/>
        </w:rPr>
        <w:t xml:space="preserve">-D EIRP </w:t>
      </w:r>
      <w:r>
        <w:rPr>
          <w:rFonts w:eastAsiaTheme="minorEastAsia"/>
        </w:rPr>
        <w:t xml:space="preserve">spectral density </w:t>
      </w:r>
      <w:r w:rsidRPr="008D62F3">
        <w:rPr>
          <w:rFonts w:eastAsiaTheme="minorEastAsia"/>
        </w:rPr>
        <w:t>pattern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i</m:t>
            </m:r>
          </m:sub>
        </m:sSub>
        <m:r>
          <w:rPr>
            <w:rFonts w:ascii="Cambria Math" w:eastAsiaTheme="minorEastAsia" w:hAnsi="Cambria Math"/>
          </w:rPr>
          <m:t>≤θ&lt;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i</m:t>
            </m:r>
          </m:sub>
        </m:sSub>
      </m:oMath>
      <w:r>
        <w:t xml:space="preserve"> is the elevation angular range</w:t>
      </w:r>
      <w:r w:rsidR="00A41312">
        <w:t>,</w:t>
      </w:r>
      <w:r>
        <w:t xml:space="preserve"> </w:t>
      </w:r>
      <m:oMath>
        <m:r>
          <w:rPr>
            <w:rFonts w:ascii="Cambria Math" w:hAnsi="Cambria Math"/>
          </w:rPr>
          <m:t>i</m:t>
        </m:r>
      </m:oMath>
      <w:r>
        <w:rPr>
          <w:rFonts w:eastAsiaTheme="minorEastAsia"/>
        </w:rPr>
        <w:t xml:space="preserve"> </w:t>
      </w:r>
      <w:r>
        <w:t>is the number of elevation ranges</w:t>
      </w:r>
      <w:r w:rsidR="00A41312">
        <w:t xml:space="preserve">, </w:t>
      </w:r>
      <m:oMath>
        <m:r>
          <w:rPr>
            <w:rFonts w:ascii="Cambria Math" w:eastAsiaTheme="minorEastAsia" w:hAnsi="Cambria Math"/>
          </w:rPr>
          <m:t>θ</m:t>
        </m:r>
      </m:oMath>
      <w:r w:rsidR="0032606D">
        <w:t xml:space="preserve"> is the elevation angle and </w:t>
      </w:r>
      <m:oMath>
        <m:r>
          <w:rPr>
            <w:rFonts w:ascii="Cambria Math" w:hAnsi="Cambria Math"/>
          </w:rPr>
          <m:t>φ</m:t>
        </m:r>
      </m:oMath>
      <w:r w:rsidR="0032606D">
        <w:t xml:space="preserve"> is the horizontal angle. </w:t>
      </w:r>
    </w:p>
    <w:p w14:paraId="307BA985" w14:textId="2EF58A49" w:rsidR="00B8166A" w:rsidRDefault="00E84E43" w:rsidP="002E7E53">
      <w:r>
        <w:t>It is worth to note that t</w:t>
      </w:r>
      <w:r w:rsidRPr="00546004">
        <w:t xml:space="preserve">he relation to TRP is obvious in the case where only one vertical range is considered (where the </w:t>
      </w:r>
      <w:r>
        <w:t>elevation</w:t>
      </w:r>
      <w:r w:rsidRPr="00546004">
        <w:t xml:space="preserve"> angle range</w:t>
      </w:r>
      <w:r>
        <w:t xml:space="preserve"> is defined as</w:t>
      </w:r>
      <w:r w:rsidRPr="00546004">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oMath>
      <w:r w:rsidRPr="00546004">
        <w:t xml:space="preserve"> is equal</w:t>
      </w:r>
      <w:r>
        <w:t xml:space="preserve"> to</w:t>
      </w:r>
      <w:r w:rsidRPr="00546004">
        <w:t xml:space="preserve"> -90 degrees and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oMath>
      <w:r w:rsidRPr="00546004">
        <w:t xml:space="preserve"> is equal to 90 degrees). In this case </w:t>
      </w:r>
      <w:r>
        <w:t>E</w:t>
      </w:r>
      <w:r w:rsidRPr="00546004">
        <w:t xml:space="preserve">EIRP </w:t>
      </w:r>
      <w:r>
        <w:t>is equal to</w:t>
      </w:r>
      <w:r w:rsidRPr="00546004">
        <w:t xml:space="preserve"> TRP.</w:t>
      </w:r>
    </w:p>
    <w:p w14:paraId="380B91A4" w14:textId="7A5ED6EA" w:rsidR="00143E9F" w:rsidRDefault="00143E9F" w:rsidP="00143E9F">
      <w:pPr>
        <w:pStyle w:val="BodyText"/>
      </w:pPr>
      <w:r w:rsidRPr="007E436D">
        <w:rPr>
          <w:b/>
          <w:bCs/>
          <w:u w:val="single"/>
        </w:rPr>
        <w:lastRenderedPageBreak/>
        <w:t xml:space="preserve">Observation </w:t>
      </w:r>
      <w:r w:rsidR="00C979DF">
        <w:rPr>
          <w:b/>
          <w:bCs/>
          <w:u w:val="single"/>
        </w:rPr>
        <w:t>3</w:t>
      </w:r>
      <w:r w:rsidRPr="007E436D">
        <w:rPr>
          <w:b/>
          <w:bCs/>
          <w:u w:val="single"/>
        </w:rPr>
        <w:t>:</w:t>
      </w:r>
      <w:r>
        <w:t xml:space="preserve"> RAN4 need to define a parameter for the elevation angle used by the requirement profile. </w:t>
      </w:r>
    </w:p>
    <w:p w14:paraId="70033AD3" w14:textId="2367C446" w:rsidR="00143E9F" w:rsidRDefault="00143E9F" w:rsidP="007E436D">
      <w:pPr>
        <w:pStyle w:val="BodyText"/>
      </w:pPr>
      <w:r w:rsidRPr="007E436D">
        <w:rPr>
          <w:b/>
          <w:bCs/>
          <w:u w:val="single"/>
        </w:rPr>
        <w:t xml:space="preserve">Observation </w:t>
      </w:r>
      <w:r w:rsidR="00C979DF">
        <w:rPr>
          <w:b/>
          <w:bCs/>
          <w:u w:val="single"/>
        </w:rPr>
        <w:t>4</w:t>
      </w:r>
      <w:r w:rsidRPr="007E436D">
        <w:rPr>
          <w:b/>
          <w:bCs/>
          <w:u w:val="single"/>
        </w:rPr>
        <w:t>:</w:t>
      </w:r>
      <w:r>
        <w:t xml:space="preserve"> RAN4 need to define descriptive text for “Expected EIRP” to be added in terminology section. </w:t>
      </w:r>
    </w:p>
    <w:p w14:paraId="0AC0BE34" w14:textId="00D5E2C7" w:rsidR="00EE1006" w:rsidRDefault="00310902" w:rsidP="0062745C">
      <w:pPr>
        <w:pStyle w:val="BodyText"/>
      </w:pPr>
      <w:r>
        <w:t xml:space="preserve">In the NR BS RF core specification, requirements for different types of base stations can be found. The NR specification support four different BS types: 1-C for </w:t>
      </w:r>
      <w:r w:rsidR="00CE6547">
        <w:t>BS using passive antennas</w:t>
      </w:r>
      <w:r>
        <w:t>, 1-H, 1-</w:t>
      </w:r>
      <w:proofErr w:type="gramStart"/>
      <w:r>
        <w:t>O</w:t>
      </w:r>
      <w:proofErr w:type="gramEnd"/>
      <w:r>
        <w:t xml:space="preserve"> and 2-O</w:t>
      </w:r>
      <w:r w:rsidR="00CE6547">
        <w:t xml:space="preserve"> for AAS BS</w:t>
      </w:r>
      <w:r>
        <w:t xml:space="preserve">. </w:t>
      </w:r>
    </w:p>
    <w:p w14:paraId="72CF35F3" w14:textId="093412A1" w:rsidR="002D2A43" w:rsidRDefault="002D2A43" w:rsidP="0062745C">
      <w:pPr>
        <w:pStyle w:val="BodyText"/>
      </w:pPr>
      <w:r>
        <w:t xml:space="preserve">The </w:t>
      </w:r>
      <w:r w:rsidR="002B269F">
        <w:t>ITU-R condition is</w:t>
      </w:r>
      <w:r>
        <w:t xml:space="preserve"> only </w:t>
      </w:r>
      <w:r w:rsidR="002B269F">
        <w:t xml:space="preserve">defined </w:t>
      </w:r>
      <w:r>
        <w:t xml:space="preserve">for the frequency range 6425 to 7125 MHz which </w:t>
      </w:r>
      <w:r w:rsidR="002B269F">
        <w:t xml:space="preserve">overlap NR band n104. The new requirement is only applicable for </w:t>
      </w:r>
      <w:r w:rsidR="0012187E">
        <w:t xml:space="preserve">band n104 within FR1. </w:t>
      </w:r>
    </w:p>
    <w:p w14:paraId="4168CB02" w14:textId="5EE16F3E" w:rsidR="0012187E" w:rsidRDefault="0012187E" w:rsidP="0012187E">
      <w:pPr>
        <w:pStyle w:val="BodyText"/>
      </w:pPr>
      <w:r w:rsidRPr="007E436D">
        <w:rPr>
          <w:b/>
          <w:bCs/>
          <w:u w:val="single"/>
        </w:rPr>
        <w:t xml:space="preserve">Observation </w:t>
      </w:r>
      <w:r w:rsidR="00C979DF">
        <w:rPr>
          <w:b/>
          <w:bCs/>
          <w:u w:val="single"/>
        </w:rPr>
        <w:t>5</w:t>
      </w:r>
      <w:r w:rsidRPr="007E436D">
        <w:rPr>
          <w:b/>
          <w:bCs/>
          <w:u w:val="single"/>
        </w:rPr>
        <w:t>:</w:t>
      </w:r>
      <w:r>
        <w:t xml:space="preserve"> The requirement defined from the condition from WRC-23 is only applicable for NR band n104.</w:t>
      </w:r>
    </w:p>
    <w:p w14:paraId="6BAA1B26" w14:textId="77777777" w:rsidR="0012187E" w:rsidRDefault="00402591" w:rsidP="00402591">
      <w:r>
        <w:t>The EEIRP limits will directly limit the power generated above the horizon towards the sky and will restrict the AAS BS implementation with respect to maximum supported EIRP towards UEs within the angular coverage range, antenna array geometry and coverage range capability.</w:t>
      </w:r>
    </w:p>
    <w:p w14:paraId="12D71B3D" w14:textId="56273544" w:rsidR="00402591" w:rsidRDefault="0012187E" w:rsidP="00402591">
      <w:r>
        <w:t>Hence the new requirements will only be applicable for NR AAS BS type 1-H and 1-O.</w:t>
      </w:r>
      <w:r w:rsidR="00402591">
        <w:t xml:space="preserve"> </w:t>
      </w:r>
      <w:r w:rsidR="00120422">
        <w:t xml:space="preserve">In the case of BS type 1-C, the requirement still </w:t>
      </w:r>
      <w:r w:rsidR="00B76012">
        <w:t>applies</w:t>
      </w:r>
      <w:r w:rsidR="006D74E0">
        <w:t>, but since the antenna is not included in the scope of 3GPP specifications</w:t>
      </w:r>
      <w:r w:rsidR="00AA29C3">
        <w:t xml:space="preserve">, a conformance test </w:t>
      </w:r>
      <w:r w:rsidR="006F6FA2">
        <w:t>cannot</w:t>
      </w:r>
      <w:r w:rsidR="00AA29C3">
        <w:t xml:space="preserve"> be </w:t>
      </w:r>
      <w:r w:rsidR="006F6FA2">
        <w:t xml:space="preserve">defined for BS type 1-C. The </w:t>
      </w:r>
      <w:r w:rsidR="00D71A3C">
        <w:t>E</w:t>
      </w:r>
      <w:r w:rsidR="006F6FA2">
        <w:t>EIRP limit will indirectly set a limit</w:t>
      </w:r>
      <w:r w:rsidR="00B76012">
        <w:t xml:space="preserve"> on the power capability of the base station</w:t>
      </w:r>
      <w:r w:rsidR="175F23BD">
        <w:t xml:space="preserve"> or the properties of fixed beam antennas</w:t>
      </w:r>
      <w:r w:rsidR="00B76012">
        <w:t xml:space="preserve">. </w:t>
      </w:r>
    </w:p>
    <w:p w14:paraId="7763E8D6" w14:textId="77777777" w:rsidR="004373AA" w:rsidRDefault="0012187E" w:rsidP="0012187E">
      <w:pPr>
        <w:pStyle w:val="BodyText"/>
      </w:pPr>
      <w:r w:rsidRPr="007E436D">
        <w:rPr>
          <w:b/>
          <w:bCs/>
          <w:u w:val="single"/>
        </w:rPr>
        <w:t xml:space="preserve">Observation </w:t>
      </w:r>
      <w:r w:rsidR="00C979DF">
        <w:rPr>
          <w:b/>
          <w:bCs/>
          <w:u w:val="single"/>
        </w:rPr>
        <w:t>6</w:t>
      </w:r>
      <w:r w:rsidRPr="007E436D">
        <w:rPr>
          <w:b/>
          <w:bCs/>
          <w:u w:val="single"/>
        </w:rPr>
        <w:t>:</w:t>
      </w:r>
      <w:r>
        <w:t xml:space="preserve"> The requirement is applicable for AAS BS type 1-H and BS type 1-O.</w:t>
      </w:r>
    </w:p>
    <w:p w14:paraId="031FA390" w14:textId="39334327" w:rsidR="0012187E" w:rsidRDefault="004373AA" w:rsidP="0012187E">
      <w:pPr>
        <w:pStyle w:val="BodyText"/>
      </w:pPr>
      <w:r w:rsidRPr="00811B25">
        <w:rPr>
          <w:b/>
          <w:bCs/>
          <w:u w:val="single"/>
        </w:rPr>
        <w:t>Proposal 2:</w:t>
      </w:r>
      <w:r>
        <w:t xml:space="preserve"> RAN4 need to include the </w:t>
      </w:r>
      <w:r w:rsidR="00D71A3C">
        <w:t>E</w:t>
      </w:r>
      <w:r>
        <w:t>EIRP limits from ITU-R</w:t>
      </w:r>
      <w:r w:rsidR="00811B25">
        <w:t xml:space="preserve"> in the BS RF core specification together with required terminology and definitions. </w:t>
      </w:r>
    </w:p>
    <w:p w14:paraId="6ACE8F90" w14:textId="77777777" w:rsidR="006E157C" w:rsidRDefault="006E157C" w:rsidP="0062745C">
      <w:pPr>
        <w:pStyle w:val="BodyText"/>
      </w:pPr>
    </w:p>
    <w:p w14:paraId="58F07F1B" w14:textId="49E7594A" w:rsidR="0023140A" w:rsidRDefault="006E157C" w:rsidP="007E436D">
      <w:pPr>
        <w:pStyle w:val="BodyText"/>
        <w:numPr>
          <w:ilvl w:val="1"/>
          <w:numId w:val="5"/>
        </w:numPr>
        <w:ind w:hanging="720"/>
        <w:rPr>
          <w:rFonts w:ascii="Arial" w:hAnsi="Arial" w:cs="Arial"/>
          <w:sz w:val="28"/>
          <w:szCs w:val="28"/>
        </w:rPr>
      </w:pPr>
      <w:r>
        <w:rPr>
          <w:rFonts w:ascii="Arial" w:hAnsi="Arial" w:cs="Arial"/>
          <w:sz w:val="28"/>
          <w:szCs w:val="28"/>
        </w:rPr>
        <w:t xml:space="preserve">Conformance test </w:t>
      </w:r>
      <w:r w:rsidR="002A5C50">
        <w:rPr>
          <w:rFonts w:ascii="Arial" w:hAnsi="Arial" w:cs="Arial"/>
          <w:sz w:val="28"/>
          <w:szCs w:val="28"/>
        </w:rPr>
        <w:t>aspects</w:t>
      </w:r>
    </w:p>
    <w:p w14:paraId="798178AF" w14:textId="316E8FE9" w:rsidR="00BE1591" w:rsidRDefault="00F726BF" w:rsidP="003E7861">
      <w:r>
        <w:t xml:space="preserve">In this section further details relevant for the conformance test specification (TS 38.141-2) is </w:t>
      </w:r>
      <w:r w:rsidR="00755FEE">
        <w:t>presented</w:t>
      </w:r>
      <w:r w:rsidR="00BE5ED4">
        <w:t xml:space="preserve"> with the </w:t>
      </w:r>
      <w:r w:rsidR="001807C0">
        <w:t>intention</w:t>
      </w:r>
      <w:r w:rsidR="00BE5ED4">
        <w:t xml:space="preserve"> to stimulate the discussion related to </w:t>
      </w:r>
      <w:r w:rsidR="001807C0">
        <w:t>conformance</w:t>
      </w:r>
      <w:r w:rsidR="00BE5ED4">
        <w:t xml:space="preserve"> testing and</w:t>
      </w:r>
      <w:r w:rsidR="001807C0">
        <w:t xml:space="preserve"> how to include relevant information in the conformance test specification.</w:t>
      </w:r>
      <w:r w:rsidR="00755FEE">
        <w:t xml:space="preserve"> </w:t>
      </w:r>
    </w:p>
    <w:p w14:paraId="2D14AF51" w14:textId="77777777" w:rsidR="008D4998" w:rsidRDefault="008D4998" w:rsidP="003E7861"/>
    <w:p w14:paraId="6188E899" w14:textId="27299497" w:rsidR="00DE0405" w:rsidRPr="003E7861" w:rsidRDefault="000171D3" w:rsidP="003E7861">
      <w:pPr>
        <w:pStyle w:val="BodyText"/>
        <w:numPr>
          <w:ilvl w:val="2"/>
          <w:numId w:val="5"/>
        </w:numPr>
        <w:ind w:left="709" w:hanging="709"/>
        <w:rPr>
          <w:rFonts w:ascii="Arial" w:hAnsi="Arial" w:cs="Arial"/>
          <w:sz w:val="24"/>
          <w:szCs w:val="24"/>
        </w:rPr>
      </w:pPr>
      <w:r w:rsidRPr="003E7861">
        <w:rPr>
          <w:rFonts w:ascii="Arial" w:hAnsi="Arial" w:cs="Arial"/>
          <w:sz w:val="24"/>
          <w:szCs w:val="24"/>
        </w:rPr>
        <w:t xml:space="preserve">BS RF </w:t>
      </w:r>
      <w:r w:rsidR="001F6D54" w:rsidRPr="003E7861">
        <w:rPr>
          <w:rFonts w:ascii="Arial" w:hAnsi="Arial" w:cs="Arial"/>
          <w:sz w:val="24"/>
          <w:szCs w:val="24"/>
        </w:rPr>
        <w:t>t</w:t>
      </w:r>
      <w:r w:rsidRPr="003E7861">
        <w:rPr>
          <w:rFonts w:ascii="Arial" w:hAnsi="Arial" w:cs="Arial"/>
          <w:sz w:val="24"/>
          <w:szCs w:val="24"/>
        </w:rPr>
        <w:t>est approach</w:t>
      </w:r>
    </w:p>
    <w:p w14:paraId="40E8BCAF" w14:textId="072FB8A5" w:rsidR="00397180" w:rsidRDefault="00397180" w:rsidP="00397180">
      <w:pPr>
        <w:pStyle w:val="BodyText"/>
      </w:pPr>
      <w:r>
        <w:t xml:space="preserve">In the BS RF conformance test specification (TS 38.141-2) </w:t>
      </w:r>
      <w:r w:rsidR="000026D9">
        <w:t xml:space="preserve">RAN4 have adopted an approach to </w:t>
      </w:r>
      <w:r w:rsidR="00957281">
        <w:t>use</w:t>
      </w:r>
      <w:r>
        <w:t xml:space="preserve"> </w:t>
      </w:r>
      <w:r w:rsidR="00957281">
        <w:t xml:space="preserve">a </w:t>
      </w:r>
      <w:r>
        <w:t>baseband</w:t>
      </w:r>
      <w:r w:rsidR="00957281">
        <w:t xml:space="preserve"> with limited</w:t>
      </w:r>
      <w:r>
        <w:t xml:space="preserve"> functionality</w:t>
      </w:r>
      <w:r w:rsidR="00B34331">
        <w:t xml:space="preserve"> based on</w:t>
      </w:r>
      <w:r>
        <w:t xml:space="preserve"> pre-defined test signals</w:t>
      </w:r>
      <w:r w:rsidR="00B34331">
        <w:t xml:space="preserve"> (aka. test models)</w:t>
      </w:r>
      <w:r>
        <w:t xml:space="preserve">. The beamforming weight vectors are proprietary and determined by manufacturer declarations of beamforming direction. Hence, no support for testing the BS during true normal operation in a controlled fading environment is possible with the current approach adopted by RAN4. </w:t>
      </w:r>
    </w:p>
    <w:p w14:paraId="3B9B5D04" w14:textId="6AB15CB3" w:rsidR="00397180" w:rsidRDefault="00397180" w:rsidP="00397180">
      <w:pPr>
        <w:pStyle w:val="BodyText"/>
      </w:pPr>
      <w:r>
        <w:t xml:space="preserve">During the test the AAS base station is configured with a test baseband functionality that will use the test models and apply beam forming weight vector, as shown in Figure </w:t>
      </w:r>
      <w:r w:rsidR="00832A96">
        <w:t>2.</w:t>
      </w:r>
      <w:r>
        <w:t>3-1.</w:t>
      </w:r>
      <w:r w:rsidR="00BE358C">
        <w:t xml:space="preserve"> </w:t>
      </w:r>
      <w:r w:rsidR="000B276C">
        <w:t>With t</w:t>
      </w:r>
      <w:r w:rsidR="00BE358C">
        <w:t xml:space="preserve">he beamforming weight vector </w:t>
      </w:r>
      <w:r w:rsidR="002B31EB">
        <w:t>test beam</w:t>
      </w:r>
      <w:r w:rsidR="00FA0B46">
        <w:t>s</w:t>
      </w:r>
      <w:r w:rsidR="005E5BAD">
        <w:t xml:space="preserve"> will be generated </w:t>
      </w:r>
      <w:r w:rsidR="00A503E2">
        <w:t xml:space="preserve">according to </w:t>
      </w:r>
      <w:r w:rsidR="005637AE">
        <w:t>requirement definitions</w:t>
      </w:r>
      <w:r w:rsidR="009278AA">
        <w:t xml:space="preserve"> in TS 38.141-2.</w:t>
      </w:r>
      <w:r w:rsidR="00FB5607">
        <w:t xml:space="preserve"> </w:t>
      </w:r>
    </w:p>
    <w:p w14:paraId="50A4B53B" w14:textId="53BE67FC" w:rsidR="002E534C" w:rsidRDefault="00397180" w:rsidP="00397180">
      <w:pPr>
        <w:pStyle w:val="BodyText"/>
      </w:pPr>
      <w:r>
        <w:t>The test is conducted in a Li</w:t>
      </w:r>
      <w:r w:rsidR="0035431A">
        <w:t>ne</w:t>
      </w:r>
      <w:r>
        <w:t>-of-Sight (LOS) environment without feedback from the measurement receiver (UE). Unlike for UE conformance testing, the BS Down-link and Up-link is tested separately with no dependencies.</w:t>
      </w:r>
    </w:p>
    <w:p w14:paraId="4C49787A" w14:textId="77777777" w:rsidR="00C9016F" w:rsidRDefault="00C9016F" w:rsidP="00397180">
      <w:pPr>
        <w:pStyle w:val="BodyText"/>
      </w:pPr>
    </w:p>
    <w:p w14:paraId="7B572897" w14:textId="4D416E63" w:rsidR="002E534C" w:rsidRDefault="007E1211" w:rsidP="003E7861">
      <w:pPr>
        <w:pStyle w:val="BodyText"/>
        <w:jc w:val="center"/>
      </w:pPr>
      <w:r w:rsidRPr="00500E7D">
        <w:rPr>
          <w:noProof/>
        </w:rPr>
        <w:drawing>
          <wp:inline distT="0" distB="0" distL="0" distR="0" wp14:anchorId="62349A30" wp14:editId="354E4332">
            <wp:extent cx="4232489" cy="19669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1154" cy="1970958"/>
                    </a:xfrm>
                    <a:prstGeom prst="rect">
                      <a:avLst/>
                    </a:prstGeom>
                    <a:noFill/>
                    <a:ln>
                      <a:noFill/>
                    </a:ln>
                  </pic:spPr>
                </pic:pic>
              </a:graphicData>
            </a:graphic>
          </wp:inline>
        </w:drawing>
      </w:r>
    </w:p>
    <w:p w14:paraId="3DA3AA2B" w14:textId="2EC099D4" w:rsidR="00832A96" w:rsidRDefault="00832A96" w:rsidP="00832A96">
      <w:pPr>
        <w:keepLines/>
        <w:spacing w:after="240"/>
        <w:jc w:val="center"/>
        <w:outlineLvl w:val="0"/>
        <w:rPr>
          <w:rFonts w:ascii="Arial" w:hAnsi="Arial"/>
          <w:b/>
          <w:lang w:eastAsia="x-none"/>
        </w:rPr>
      </w:pPr>
      <w:r>
        <w:rPr>
          <w:rFonts w:ascii="Arial" w:hAnsi="Arial"/>
          <w:b/>
          <w:lang w:eastAsia="x-none"/>
        </w:rPr>
        <w:t>Figure 2.3</w:t>
      </w:r>
      <w:r w:rsidRPr="009D1119">
        <w:rPr>
          <w:rFonts w:ascii="Arial" w:hAnsi="Arial"/>
          <w:b/>
          <w:lang w:eastAsia="x-none"/>
        </w:rPr>
        <w:t>-1:</w:t>
      </w:r>
      <w:r>
        <w:rPr>
          <w:rFonts w:ascii="Arial" w:hAnsi="Arial"/>
          <w:b/>
          <w:lang w:eastAsia="x-none"/>
        </w:rPr>
        <w:t xml:space="preserve"> Down-link test object configuration</w:t>
      </w:r>
    </w:p>
    <w:p w14:paraId="5FC3EF07" w14:textId="77777777" w:rsidR="003C1843" w:rsidRDefault="003C1843" w:rsidP="003C1843">
      <w:pPr>
        <w:pStyle w:val="BodyText"/>
      </w:pPr>
      <w:r>
        <w:lastRenderedPageBreak/>
        <w:t>To represent normal operation the base station manufacturer declares the angular range intended for normal operation. This declaration will depend on intended deployment scenario. This would mean that if a specific base station implementation is intended for multiple deployment scenarios, e.g., rural, sub-urban and urban multiple declarations may be needed.</w:t>
      </w:r>
    </w:p>
    <w:p w14:paraId="5EDB3F3C" w14:textId="46C9F41D" w:rsidR="003C1843" w:rsidRDefault="003C1843" w:rsidP="003C1843">
      <w:pPr>
        <w:pStyle w:val="BodyText"/>
      </w:pPr>
      <w:r>
        <w:t xml:space="preserve">The concept of static test beams allows for conformance testing in conventional antenna test ranges using standard test equipment (network </w:t>
      </w:r>
      <w:r w:rsidR="00BC0EFC">
        <w:t>analyser</w:t>
      </w:r>
      <w:r>
        <w:t xml:space="preserve">, signal generator, spectrum </w:t>
      </w:r>
      <w:r w:rsidR="00BC0EFC">
        <w:t>analyser</w:t>
      </w:r>
      <w:r>
        <w:t xml:space="preserve">, etc.). </w:t>
      </w:r>
    </w:p>
    <w:p w14:paraId="4551D44C" w14:textId="77777777" w:rsidR="00A811B4" w:rsidRDefault="00A811B4" w:rsidP="003C1843">
      <w:pPr>
        <w:pStyle w:val="BodyText"/>
      </w:pPr>
    </w:p>
    <w:p w14:paraId="4BE1BBA0" w14:textId="32D37D5A" w:rsidR="000171D3" w:rsidRPr="008A7351" w:rsidRDefault="007E7FA1" w:rsidP="007839BF">
      <w:pPr>
        <w:pStyle w:val="BodyText"/>
        <w:numPr>
          <w:ilvl w:val="2"/>
          <w:numId w:val="5"/>
        </w:numPr>
        <w:ind w:left="709" w:hanging="709"/>
        <w:rPr>
          <w:rFonts w:ascii="Arial" w:hAnsi="Arial" w:cs="Arial"/>
          <w:sz w:val="24"/>
          <w:szCs w:val="24"/>
        </w:rPr>
      </w:pPr>
      <w:r>
        <w:rPr>
          <w:rFonts w:ascii="Arial" w:hAnsi="Arial" w:cs="Arial"/>
          <w:sz w:val="24"/>
          <w:szCs w:val="24"/>
        </w:rPr>
        <w:t>EEIRP</w:t>
      </w:r>
      <w:r w:rsidR="00893FEB">
        <w:rPr>
          <w:rFonts w:ascii="Arial" w:hAnsi="Arial" w:cs="Arial"/>
          <w:sz w:val="24"/>
          <w:szCs w:val="24"/>
        </w:rPr>
        <w:t xml:space="preserve"> mask</w:t>
      </w:r>
      <w:r>
        <w:rPr>
          <w:rFonts w:ascii="Arial" w:hAnsi="Arial" w:cs="Arial"/>
          <w:sz w:val="24"/>
          <w:szCs w:val="24"/>
        </w:rPr>
        <w:t xml:space="preserve"> t</w:t>
      </w:r>
      <w:r w:rsidR="000171D3" w:rsidRPr="008A7351">
        <w:rPr>
          <w:rFonts w:ascii="Arial" w:hAnsi="Arial" w:cs="Arial"/>
          <w:sz w:val="24"/>
          <w:szCs w:val="24"/>
        </w:rPr>
        <w:t xml:space="preserve">est </w:t>
      </w:r>
      <w:r>
        <w:rPr>
          <w:rFonts w:ascii="Arial" w:hAnsi="Arial" w:cs="Arial"/>
          <w:sz w:val="24"/>
          <w:szCs w:val="24"/>
        </w:rPr>
        <w:t>c</w:t>
      </w:r>
      <w:r w:rsidR="000171D3" w:rsidRPr="008A7351">
        <w:rPr>
          <w:rFonts w:ascii="Arial" w:hAnsi="Arial" w:cs="Arial"/>
          <w:sz w:val="24"/>
          <w:szCs w:val="24"/>
        </w:rPr>
        <w:t>oncept</w:t>
      </w:r>
    </w:p>
    <w:p w14:paraId="75C222C1" w14:textId="77777777" w:rsidR="00DD17E7" w:rsidRDefault="00DD17E7" w:rsidP="00DD17E7">
      <w:r w:rsidRPr="00925888">
        <w:t xml:space="preserve">The </w:t>
      </w:r>
      <w:r>
        <w:t xml:space="preserve">conformance </w:t>
      </w:r>
      <w:r w:rsidRPr="00925888">
        <w:t xml:space="preserve">test </w:t>
      </w:r>
      <w:r>
        <w:t>will be created around a concept of using test beams within a declared coverage angular range (CAR). The CAR is the angular range along vertical and horizontal axis for which the base station is intended to provide coverage within.</w:t>
      </w:r>
    </w:p>
    <w:p w14:paraId="33BC34DC" w14:textId="77777777" w:rsidR="00DD17E7" w:rsidRDefault="00DD17E7" w:rsidP="00DD17E7">
      <w:r w:rsidRPr="00925888">
        <w:t xml:space="preserve">For the </w:t>
      </w:r>
      <w:r>
        <w:t xml:space="preserve">conformance </w:t>
      </w:r>
      <w:r w:rsidRPr="00925888">
        <w:t>test</w:t>
      </w:r>
      <w:r>
        <w:t xml:space="preserve"> of the EEIRP profile multiple test beam with difference directions is required to establish the average EIRP pattern corresponding to normal operation. For this purpose,</w:t>
      </w:r>
      <w:r w:rsidRPr="00925888">
        <w:t xml:space="preserve"> </w:t>
      </w:r>
      <m:oMath>
        <m:r>
          <w:rPr>
            <w:rFonts w:ascii="Cambria Math" w:hAnsi="Cambria Math"/>
          </w:rPr>
          <m:t>K</m:t>
        </m:r>
      </m:oMath>
      <w:r>
        <w:t xml:space="preserve"> different </w:t>
      </w:r>
      <w:r w:rsidRPr="00925888">
        <w:t xml:space="preserve">test beam </w:t>
      </w:r>
      <w:r>
        <w:t xml:space="preserve">with different beam </w:t>
      </w:r>
      <w:r w:rsidRPr="00925888">
        <w:t>direction</w:t>
      </w:r>
      <w:r>
        <w:t>s distributed within the declared CAR for which the base station is intended to operate within is required</w:t>
      </w:r>
      <w:r w:rsidRPr="00925888">
        <w:t>.</w:t>
      </w:r>
      <w:r>
        <w:t xml:space="preserve"> </w:t>
      </w:r>
    </w:p>
    <w:p w14:paraId="5644A161" w14:textId="77777777" w:rsidR="00DD17E7" w:rsidRDefault="00DD17E7" w:rsidP="00DD17E7">
      <w:r>
        <w:t>The intention with the test beams is to excite the array antenna is such a way that the array side-lobe suppression characteristics is captured. For an array antenna with sparse element separation in the vertical domain using sub-arrays, side lobe response and eventual grating lobe response will be captured.</w:t>
      </w:r>
      <w:r w:rsidRPr="00925888">
        <w:t xml:space="preserve"> </w:t>
      </w:r>
    </w:p>
    <w:p w14:paraId="6FC1D10F" w14:textId="7750684F" w:rsidR="0000388B" w:rsidRDefault="009D3338" w:rsidP="00594049">
      <w:pPr>
        <w:pStyle w:val="BodyText"/>
      </w:pPr>
      <w:r w:rsidRPr="000165F8">
        <w:t xml:space="preserve">The conformance test required to show compliance to the maximum allowed </w:t>
      </w:r>
      <w:r w:rsidR="007867F7">
        <w:t>E</w:t>
      </w:r>
      <w:r w:rsidRPr="000165F8">
        <w:t>EIRP limit needs to be developed by RAN4. To show conformance to the maximum allowed</w:t>
      </w:r>
      <w:r w:rsidR="001138CB">
        <w:t xml:space="preserve"> </w:t>
      </w:r>
      <w:r w:rsidR="007867F7">
        <w:t>E</w:t>
      </w:r>
      <w:r w:rsidRPr="000165F8">
        <w:t xml:space="preserve">EIRP limits </w:t>
      </w:r>
      <w:proofErr w:type="gramStart"/>
      <w:r w:rsidRPr="000165F8">
        <w:t>a large number of</w:t>
      </w:r>
      <w:proofErr w:type="gramEnd"/>
      <w:r w:rsidRPr="000165F8">
        <w:t xml:space="preserve"> measured </w:t>
      </w:r>
      <w:r w:rsidR="00FA3368">
        <w:t>3</w:t>
      </w:r>
      <w:r w:rsidRPr="000165F8">
        <w:t xml:space="preserve">-D EIRP patterns for different array excitations will be needed. It is essential that the array excitations would stress the </w:t>
      </w:r>
      <w:r w:rsidR="005F4588">
        <w:t xml:space="preserve">AAS </w:t>
      </w:r>
      <w:r w:rsidRPr="000165F8">
        <w:t>base station implementation to produce radiated power above horizon, hence condition where maximum EIRP within the intended coverage range should be considered. Since the RAN4 concept of conformance testing is built around pre-defined test signals (test models and fixed refence channels) normal operation</w:t>
      </w:r>
      <w:r w:rsidR="006041CC">
        <w:t xml:space="preserve"> in fading environment</w:t>
      </w:r>
      <w:r w:rsidRPr="000165F8">
        <w:t xml:space="preserve"> capturing true layer-1 operation cannot be captured by the conformance test in RAN4</w:t>
      </w:r>
      <w:r w:rsidR="006041CC">
        <w:t xml:space="preserve"> for AAS base stations</w:t>
      </w:r>
      <w:r w:rsidRPr="000165F8">
        <w:t xml:space="preserve">. </w:t>
      </w:r>
    </w:p>
    <w:p w14:paraId="34F0F728" w14:textId="62BE90BD" w:rsidR="009D3338" w:rsidRDefault="007C057F" w:rsidP="00594049">
      <w:pPr>
        <w:pStyle w:val="BodyText"/>
      </w:pPr>
      <w:r>
        <w:t>To facilitate</w:t>
      </w:r>
      <w:r w:rsidR="009D3338" w:rsidRPr="000165F8">
        <w:t xml:space="preserve"> </w:t>
      </w:r>
      <w:r>
        <w:t xml:space="preserve">EEIRP mask </w:t>
      </w:r>
      <w:r w:rsidR="009D3338" w:rsidRPr="000165F8">
        <w:t xml:space="preserve">conformance testing </w:t>
      </w:r>
      <w:r>
        <w:t>in RAN4</w:t>
      </w:r>
      <w:r w:rsidR="009D3338" w:rsidRPr="000165F8">
        <w:t xml:space="preserve">, the concept of test beams </w:t>
      </w:r>
      <w:r w:rsidR="000C4CA2">
        <w:t>is</w:t>
      </w:r>
      <w:r w:rsidR="009D3338" w:rsidRPr="000165F8">
        <w:t xml:space="preserve"> adopted. The test beams will be distributed within the </w:t>
      </w:r>
      <w:r w:rsidR="00704E91">
        <w:t xml:space="preserve">declared </w:t>
      </w:r>
      <w:r w:rsidR="00140472">
        <w:t>CAR</w:t>
      </w:r>
      <w:r w:rsidR="009D3338" w:rsidRPr="000165F8">
        <w:t xml:space="preserve">. For each test beam, the </w:t>
      </w:r>
      <w:r w:rsidR="00CF014D">
        <w:t>3</w:t>
      </w:r>
      <w:r w:rsidR="009D3338" w:rsidRPr="000165F8">
        <w:t xml:space="preserve">-D EIRP pattern in the upper hemisphere is measured. Based on measured </w:t>
      </w:r>
      <w:r w:rsidR="006C3E79">
        <w:t xml:space="preserve">EIRP </w:t>
      </w:r>
      <w:r w:rsidR="009D3338" w:rsidRPr="000165F8">
        <w:t xml:space="preserve">patterns the </w:t>
      </w:r>
      <w:r w:rsidR="00F60D7D">
        <w:t>E</w:t>
      </w:r>
      <w:r w:rsidR="009D3338" w:rsidRPr="000165F8">
        <w:t xml:space="preserve">EIRP profile can be calculated as </w:t>
      </w:r>
      <w:r w:rsidR="0009221F">
        <w:t xml:space="preserve">the output from </w:t>
      </w:r>
      <w:r w:rsidR="009D3338" w:rsidRPr="000165F8">
        <w:t>a multistage averaging process</w:t>
      </w:r>
      <w:r w:rsidR="00253DE0">
        <w:t xml:space="preserve">. </w:t>
      </w:r>
    </w:p>
    <w:p w14:paraId="21EFEEB1" w14:textId="25663FB8" w:rsidR="00DD17E7" w:rsidRDefault="00DD17E7" w:rsidP="00DD17E7">
      <w:r>
        <w:t xml:space="preserve">Multiple CARs can be declared </w:t>
      </w:r>
      <w:r w:rsidR="001E43CE">
        <w:t xml:space="preserve">for a </w:t>
      </w:r>
      <w:r w:rsidR="00EF7BD1">
        <w:t xml:space="preserve">base station </w:t>
      </w:r>
      <w:r w:rsidR="00D34E50">
        <w:t xml:space="preserve">supporting </w:t>
      </w:r>
      <w:r w:rsidR="00595054">
        <w:t>multiple deployment scenarios</w:t>
      </w:r>
      <w:r w:rsidR="00B63D30">
        <w:t xml:space="preserve"> </w:t>
      </w:r>
      <w:r>
        <w:t xml:space="preserve">to map towards different </w:t>
      </w:r>
      <w:r w:rsidR="00476BE2">
        <w:t xml:space="preserve">scenarios with different UE </w:t>
      </w:r>
      <w:r w:rsidR="00E13C4C">
        <w:t>distributions</w:t>
      </w:r>
      <w:r>
        <w:t xml:space="preserve">. Eventually, for each declared CAR different beam power profiles are utilized to optimize coverage while meeting the </w:t>
      </w:r>
      <w:r w:rsidR="00AC78B3">
        <w:t>E</w:t>
      </w:r>
      <w:r>
        <w:t xml:space="preserve">EIRP profile above the horizon.  </w:t>
      </w:r>
    </w:p>
    <w:p w14:paraId="0CA4B7B9" w14:textId="5EA73F59" w:rsidR="00DD17E7" w:rsidRDefault="00DD17E7" w:rsidP="00DD17E7">
      <w:r>
        <w:t xml:space="preserve">The meaning of CAR is essential for the EEIRP test requirement. In the terminology section (clause 3 of TS 38.141-2), a definition of CAR is needed. </w:t>
      </w:r>
      <w:proofErr w:type="gramStart"/>
      <w:r>
        <w:t>For the purpose of</w:t>
      </w:r>
      <w:proofErr w:type="gramEnd"/>
      <w:r>
        <w:t xml:space="preserve"> </w:t>
      </w:r>
      <w:r w:rsidR="00E13C4C">
        <w:t>E</w:t>
      </w:r>
      <w:r>
        <w:t>EIRP requirement the CAR can be defined as:</w:t>
      </w:r>
    </w:p>
    <w:p w14:paraId="2628E942" w14:textId="77777777" w:rsidR="00DD17E7" w:rsidRPr="001562FC" w:rsidRDefault="00DD17E7" w:rsidP="00DD17E7">
      <w:pPr>
        <w:rPr>
          <w:i/>
          <w:iCs/>
        </w:rPr>
      </w:pPr>
      <w:r w:rsidRPr="001562FC">
        <w:rPr>
          <w:b/>
          <w:bCs/>
          <w:i/>
          <w:iCs/>
        </w:rPr>
        <w:t>Coverage Angular Range:</w:t>
      </w:r>
      <w:r w:rsidRPr="001562FC">
        <w:rPr>
          <w:i/>
          <w:iCs/>
        </w:rPr>
        <w:t xml:space="preserve"> </w:t>
      </w:r>
      <w:r>
        <w:rPr>
          <w:i/>
          <w:iCs/>
        </w:rPr>
        <w:t>The coverage angular range is a set of directions describing the intended angular operation range for which the expected EIRP requirement met.</w:t>
      </w:r>
      <w:r w:rsidRPr="001562FC">
        <w:rPr>
          <w:i/>
          <w:iCs/>
        </w:rPr>
        <w:t xml:space="preserve"> </w:t>
      </w:r>
    </w:p>
    <w:p w14:paraId="0A895389" w14:textId="2A5AE312" w:rsidR="00DD17E7" w:rsidRDefault="00DD17E7" w:rsidP="00DD17E7">
      <w:r>
        <w:t xml:space="preserve">RAN4 need to decide on naming conventions for the manufacturer declarations. Eventually, some </w:t>
      </w:r>
      <w:r w:rsidR="00A4449B">
        <w:t>declarations</w:t>
      </w:r>
      <w:r>
        <w:t xml:space="preserve"> can be re-used from previous requirements</w:t>
      </w:r>
      <w:r w:rsidR="00A4449B">
        <w:t>.</w:t>
      </w:r>
    </w:p>
    <w:p w14:paraId="515657FB" w14:textId="77777777" w:rsidR="00DD17E7" w:rsidRDefault="00DD17E7" w:rsidP="00DD17E7">
      <w:r>
        <w:t xml:space="preserve">For each test beam, the BS manufacturer declares the peak EIRP and direction as </w:t>
      </w:r>
      <w:r w:rsidRPr="00CA1F3E">
        <w:rPr>
          <w:rFonts w:ascii="Symbol" w:hAnsi="Symbol"/>
        </w:rPr>
        <w:t>q</w:t>
      </w:r>
      <w:r>
        <w:t xml:space="preserve"> and </w:t>
      </w:r>
      <w:r w:rsidRPr="00CA1F3E">
        <w:rPr>
          <w:rFonts w:ascii="Symbol" w:hAnsi="Symbol"/>
        </w:rPr>
        <w:t xml:space="preserve">j </w:t>
      </w:r>
      <w:r>
        <w:t>angle pair.</w:t>
      </w:r>
    </w:p>
    <w:p w14:paraId="787A0E46" w14:textId="77777777" w:rsidR="00DD17E7" w:rsidRDefault="00DD17E7" w:rsidP="00DD17E7">
      <w:r>
        <w:t xml:space="preserve">For a solid test requirement, the details related to placement of the beam directions and weighting factors need to be captured in the specification. The location and distribution of beam directions will affect the averaging process significantly. RAN4 needs to define how many beam directions will be needed and how to distribute them. </w:t>
      </w:r>
    </w:p>
    <w:p w14:paraId="7D828850" w14:textId="6B36A5A8" w:rsidR="00DD17E7" w:rsidRDefault="00DD17E7" w:rsidP="00DD17E7">
      <w:r w:rsidRPr="00EB6A48">
        <w:rPr>
          <w:b/>
          <w:bCs/>
          <w:u w:val="single"/>
        </w:rPr>
        <w:t>Observation</w:t>
      </w:r>
      <w:r w:rsidR="00AA0B68">
        <w:rPr>
          <w:b/>
          <w:bCs/>
          <w:u w:val="single"/>
        </w:rPr>
        <w:t xml:space="preserve"> </w:t>
      </w:r>
      <w:r w:rsidR="00A811B4">
        <w:rPr>
          <w:b/>
          <w:bCs/>
          <w:u w:val="single"/>
        </w:rPr>
        <w:t>7</w:t>
      </w:r>
      <w:r w:rsidRPr="00EB6A48">
        <w:rPr>
          <w:b/>
          <w:bCs/>
          <w:u w:val="single"/>
        </w:rPr>
        <w:t>:</w:t>
      </w:r>
      <w:r>
        <w:t xml:space="preserve"> Since the conformance test concept adopted in RAN4 currently not capture operation in fading environment manufacturer declarations will be needed to derive the angular coverage range. This means that the declaration and deployment scenarios are tied together. </w:t>
      </w:r>
    </w:p>
    <w:p w14:paraId="13B4730E" w14:textId="30270E49" w:rsidR="00DD17E7" w:rsidRDefault="00DD17E7" w:rsidP="00DD17E7">
      <w:r>
        <w:t xml:space="preserve">The CAR is declared by the base station manufacturer using the angles listed in Table </w:t>
      </w:r>
      <w:r w:rsidR="009919CE">
        <w:t>2.3.2</w:t>
      </w:r>
      <w:r>
        <w:t xml:space="preserve">-1. </w:t>
      </w:r>
    </w:p>
    <w:p w14:paraId="0CAE9BA8" w14:textId="2507CEE5" w:rsidR="00DD17E7" w:rsidRPr="00A96E45" w:rsidRDefault="00DD17E7" w:rsidP="00DD17E7">
      <w:pPr>
        <w:keepNext/>
        <w:keepLines/>
        <w:spacing w:after="0"/>
        <w:jc w:val="center"/>
        <w:rPr>
          <w:rFonts w:ascii="Arial" w:eastAsia="SimSun" w:hAnsi="Arial" w:cs="Arial"/>
          <w:b/>
        </w:rPr>
      </w:pPr>
      <w:r w:rsidRPr="00A96E45">
        <w:rPr>
          <w:rFonts w:ascii="Arial" w:eastAsia="SimSun" w:hAnsi="Arial" w:cs="Arial"/>
          <w:b/>
        </w:rPr>
        <w:lastRenderedPageBreak/>
        <w:t xml:space="preserve">Table </w:t>
      </w:r>
      <w:r w:rsidR="009919CE" w:rsidRPr="00A96E45">
        <w:rPr>
          <w:rFonts w:ascii="Arial" w:eastAsia="SimSun" w:hAnsi="Arial" w:cs="Arial"/>
          <w:b/>
        </w:rPr>
        <w:t>2.3.2</w:t>
      </w:r>
      <w:r w:rsidRPr="00A96E45">
        <w:rPr>
          <w:rFonts w:ascii="Arial" w:eastAsia="SimSun" w:hAnsi="Arial" w:cs="Arial"/>
          <w:b/>
        </w:rPr>
        <w:t>-1: CAR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2426"/>
      </w:tblGrid>
      <w:tr w:rsidR="00DD17E7" w:rsidRPr="001C5CA9" w14:paraId="3CC07350" w14:textId="77777777" w:rsidTr="00A37B30">
        <w:trPr>
          <w:tblHeader/>
          <w:jc w:val="center"/>
        </w:trPr>
        <w:tc>
          <w:tcPr>
            <w:tcW w:w="0" w:type="auto"/>
            <w:shd w:val="clear" w:color="auto" w:fill="auto"/>
          </w:tcPr>
          <w:p w14:paraId="21963F05"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1BFC6521"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Description</w:t>
            </w:r>
          </w:p>
        </w:tc>
      </w:tr>
      <w:tr w:rsidR="00DD17E7" w:rsidRPr="001C5CA9" w14:paraId="175581FE" w14:textId="77777777" w:rsidTr="00A37B30">
        <w:trPr>
          <w:jc w:val="center"/>
        </w:trPr>
        <w:tc>
          <w:tcPr>
            <w:tcW w:w="0" w:type="auto"/>
            <w:shd w:val="clear" w:color="auto" w:fill="auto"/>
          </w:tcPr>
          <w:p w14:paraId="3E14931D"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365C8B37"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DD17E7" w:rsidRPr="001C5CA9" w14:paraId="3AE42555" w14:textId="77777777" w:rsidTr="00A37B30">
        <w:trPr>
          <w:jc w:val="center"/>
        </w:trPr>
        <w:tc>
          <w:tcPr>
            <w:tcW w:w="0" w:type="auto"/>
            <w:shd w:val="clear" w:color="auto" w:fill="auto"/>
          </w:tcPr>
          <w:p w14:paraId="4668ABEA"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38980427"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q</w:t>
            </w:r>
            <w:r w:rsidRPr="009919CE">
              <w:rPr>
                <w:rFonts w:ascii="Arial" w:hAnsi="Arial" w:cs="Arial"/>
                <w:sz w:val="18"/>
                <w:szCs w:val="18"/>
                <w:lang w:eastAsia="zh-CN"/>
              </w:rPr>
              <w:t xml:space="preserve"> axis</w:t>
            </w:r>
          </w:p>
        </w:tc>
      </w:tr>
      <w:tr w:rsidR="00DD17E7" w:rsidRPr="001C5CA9" w14:paraId="084AB7D1" w14:textId="77777777" w:rsidTr="00A37B30">
        <w:trPr>
          <w:jc w:val="center"/>
        </w:trPr>
        <w:tc>
          <w:tcPr>
            <w:tcW w:w="0" w:type="auto"/>
            <w:shd w:val="clear" w:color="auto" w:fill="auto"/>
          </w:tcPr>
          <w:p w14:paraId="5D790D90"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080A256F"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Minimum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r w:rsidR="00DD17E7" w:rsidRPr="001C5CA9" w14:paraId="4E4B9D0D" w14:textId="77777777" w:rsidTr="00A37B30">
        <w:trPr>
          <w:jc w:val="center"/>
        </w:trPr>
        <w:tc>
          <w:tcPr>
            <w:tcW w:w="0" w:type="auto"/>
            <w:shd w:val="clear" w:color="auto" w:fill="auto"/>
          </w:tcPr>
          <w:p w14:paraId="357A9203"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3A4042B3"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 xml:space="preserve">Maximum angle along </w:t>
            </w:r>
            <w:r w:rsidRPr="00A4449B">
              <w:rPr>
                <w:rFonts w:ascii="Symbol" w:hAnsi="Symbol" w:cs="Arial"/>
                <w:sz w:val="18"/>
                <w:szCs w:val="18"/>
                <w:lang w:eastAsia="zh-CN"/>
              </w:rPr>
              <w:t>j</w:t>
            </w:r>
            <w:r w:rsidRPr="009919CE">
              <w:rPr>
                <w:rFonts w:ascii="Arial" w:hAnsi="Arial" w:cs="Arial"/>
                <w:sz w:val="18"/>
                <w:szCs w:val="18"/>
                <w:lang w:eastAsia="zh-CN"/>
              </w:rPr>
              <w:t xml:space="preserve"> axis</w:t>
            </w:r>
          </w:p>
        </w:tc>
      </w:tr>
    </w:tbl>
    <w:p w14:paraId="45D4D543" w14:textId="77777777" w:rsidR="00DD17E7" w:rsidRDefault="00DD17E7" w:rsidP="00DD17E7"/>
    <w:p w14:paraId="11064781" w14:textId="1513F567" w:rsidR="00DD17E7" w:rsidRDefault="00DD17E7" w:rsidP="00DD17E7">
      <w:r>
        <w:t xml:space="preserve">The CAR can be visualized as a rectangular area in the </w:t>
      </w:r>
      <w:r w:rsidRPr="00DE10D9">
        <w:rPr>
          <w:rFonts w:ascii="Symbol" w:hAnsi="Symbol"/>
        </w:rPr>
        <w:t>q</w:t>
      </w:r>
      <w:r>
        <w:t>/</w:t>
      </w:r>
      <w:r w:rsidRPr="00DE10D9">
        <w:rPr>
          <w:rFonts w:ascii="Symbol" w:hAnsi="Symbol"/>
        </w:rPr>
        <w:t>j</w:t>
      </w:r>
      <w:r>
        <w:t xml:space="preserve"> plane as shown in Figure </w:t>
      </w:r>
      <w:r w:rsidR="009919CE">
        <w:t>2.3.2</w:t>
      </w:r>
      <w:r>
        <w:t xml:space="preserve">-1 as a green rectangle. </w:t>
      </w:r>
    </w:p>
    <w:p w14:paraId="38F1E360" w14:textId="34518FA8" w:rsidR="00DD17E7" w:rsidRDefault="00DD17E7" w:rsidP="00DD17E7">
      <w:r>
        <w:t xml:space="preserve">For a typical wide area base station intended for 3-sector rural deployments values listed in Table </w:t>
      </w:r>
      <w:r w:rsidR="009919CE">
        <w:t>2.3.2</w:t>
      </w:r>
      <w:r>
        <w:t>-2 is reasonable.</w:t>
      </w:r>
    </w:p>
    <w:p w14:paraId="32ACA69A" w14:textId="42650FBC" w:rsidR="00DD17E7" w:rsidRPr="00A96E45" w:rsidRDefault="00DD17E7" w:rsidP="00DD17E7">
      <w:pPr>
        <w:keepNext/>
        <w:keepLines/>
        <w:spacing w:after="0"/>
        <w:jc w:val="center"/>
        <w:rPr>
          <w:rFonts w:ascii="Arial" w:eastAsia="SimSun" w:hAnsi="Arial" w:cs="Arial"/>
          <w:b/>
        </w:rPr>
      </w:pPr>
      <w:r w:rsidRPr="00A96E45">
        <w:rPr>
          <w:rFonts w:ascii="Arial" w:eastAsia="SimSun" w:hAnsi="Arial" w:cs="Arial"/>
          <w:b/>
        </w:rPr>
        <w:t xml:space="preserve">Table </w:t>
      </w:r>
      <w:r w:rsidR="009919CE" w:rsidRPr="00A96E45">
        <w:rPr>
          <w:rFonts w:ascii="Arial" w:eastAsia="SimSun" w:hAnsi="Arial" w:cs="Arial"/>
          <w:b/>
        </w:rPr>
        <w:t>2.3.2</w:t>
      </w:r>
      <w:r w:rsidRPr="00A96E45">
        <w:rPr>
          <w:rFonts w:ascii="Arial" w:eastAsia="SimSun" w:hAnsi="Arial" w:cs="Arial"/>
          <w:b/>
        </w:rPr>
        <w:t>-2: Typical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47"/>
      </w:tblGrid>
      <w:tr w:rsidR="00DD17E7" w:rsidRPr="001C5CA9" w14:paraId="329DE2B1" w14:textId="77777777" w:rsidTr="00A37B30">
        <w:trPr>
          <w:tblHeader/>
          <w:jc w:val="center"/>
        </w:trPr>
        <w:tc>
          <w:tcPr>
            <w:tcW w:w="0" w:type="auto"/>
            <w:shd w:val="clear" w:color="auto" w:fill="auto"/>
          </w:tcPr>
          <w:p w14:paraId="24803BC9"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Parameter</w:t>
            </w:r>
          </w:p>
        </w:tc>
        <w:tc>
          <w:tcPr>
            <w:tcW w:w="0" w:type="auto"/>
          </w:tcPr>
          <w:p w14:paraId="66825FB0" w14:textId="77777777" w:rsidR="00DD17E7" w:rsidRPr="009919CE" w:rsidRDefault="00DD17E7" w:rsidP="00A37B30">
            <w:pPr>
              <w:keepNext/>
              <w:keepLines/>
              <w:spacing w:after="0"/>
              <w:jc w:val="center"/>
              <w:rPr>
                <w:rFonts w:ascii="Arial" w:hAnsi="Arial" w:cs="Arial"/>
                <w:b/>
                <w:sz w:val="18"/>
              </w:rPr>
            </w:pPr>
            <w:r w:rsidRPr="009919CE">
              <w:rPr>
                <w:rFonts w:ascii="Arial" w:hAnsi="Arial" w:cs="Arial"/>
                <w:b/>
                <w:sz w:val="18"/>
              </w:rPr>
              <w:t>Values</w:t>
            </w:r>
            <w:r w:rsidRPr="009919CE">
              <w:rPr>
                <w:rFonts w:ascii="Arial" w:hAnsi="Arial" w:cs="Arial"/>
                <w:b/>
                <w:sz w:val="18"/>
              </w:rPr>
              <w:br/>
              <w:t>(degrees)</w:t>
            </w:r>
          </w:p>
        </w:tc>
      </w:tr>
      <w:tr w:rsidR="00DD17E7" w:rsidRPr="001C5CA9" w14:paraId="7F98EA28" w14:textId="77777777" w:rsidTr="00A37B30">
        <w:trPr>
          <w:jc w:val="center"/>
        </w:trPr>
        <w:tc>
          <w:tcPr>
            <w:tcW w:w="0" w:type="auto"/>
            <w:shd w:val="clear" w:color="auto" w:fill="auto"/>
          </w:tcPr>
          <w:p w14:paraId="6E0E6E86"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min</w:t>
            </w:r>
          </w:p>
        </w:tc>
        <w:tc>
          <w:tcPr>
            <w:tcW w:w="0" w:type="auto"/>
          </w:tcPr>
          <w:p w14:paraId="3AB2FCCC"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0</w:t>
            </w:r>
          </w:p>
        </w:tc>
      </w:tr>
      <w:tr w:rsidR="00DD17E7" w:rsidRPr="001C5CA9" w14:paraId="385505C8" w14:textId="77777777" w:rsidTr="00A37B30">
        <w:trPr>
          <w:jc w:val="center"/>
        </w:trPr>
        <w:tc>
          <w:tcPr>
            <w:tcW w:w="0" w:type="auto"/>
            <w:shd w:val="clear" w:color="auto" w:fill="auto"/>
          </w:tcPr>
          <w:p w14:paraId="285C0EBF"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q</w:t>
            </w:r>
            <w:r w:rsidRPr="009919CE">
              <w:rPr>
                <w:rFonts w:ascii="Arial" w:hAnsi="Arial" w:cs="Arial"/>
                <w:sz w:val="18"/>
                <w:szCs w:val="18"/>
                <w:vertAlign w:val="subscript"/>
                <w:lang w:eastAsia="zh-CN"/>
              </w:rPr>
              <w:t>max</w:t>
            </w:r>
          </w:p>
        </w:tc>
        <w:tc>
          <w:tcPr>
            <w:tcW w:w="0" w:type="auto"/>
          </w:tcPr>
          <w:p w14:paraId="6EAE85EF"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12</w:t>
            </w:r>
          </w:p>
        </w:tc>
      </w:tr>
      <w:tr w:rsidR="00DD17E7" w:rsidRPr="001C5CA9" w14:paraId="535C1513" w14:textId="77777777" w:rsidTr="00A37B30">
        <w:trPr>
          <w:jc w:val="center"/>
        </w:trPr>
        <w:tc>
          <w:tcPr>
            <w:tcW w:w="0" w:type="auto"/>
            <w:shd w:val="clear" w:color="auto" w:fill="auto"/>
          </w:tcPr>
          <w:p w14:paraId="30CB891F"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min</w:t>
            </w:r>
          </w:p>
        </w:tc>
        <w:tc>
          <w:tcPr>
            <w:tcW w:w="0" w:type="auto"/>
          </w:tcPr>
          <w:p w14:paraId="0B583E56"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r w:rsidR="00DD17E7" w:rsidRPr="001C5CA9" w14:paraId="68A99682" w14:textId="77777777" w:rsidTr="00A37B30">
        <w:trPr>
          <w:jc w:val="center"/>
        </w:trPr>
        <w:tc>
          <w:tcPr>
            <w:tcW w:w="0" w:type="auto"/>
            <w:shd w:val="clear" w:color="auto" w:fill="auto"/>
          </w:tcPr>
          <w:p w14:paraId="0EA15DB6" w14:textId="77777777" w:rsidR="00DD17E7" w:rsidRPr="009919CE" w:rsidRDefault="00DD17E7" w:rsidP="00A37B30">
            <w:pPr>
              <w:keepNext/>
              <w:keepLines/>
              <w:spacing w:after="0"/>
              <w:jc w:val="center"/>
              <w:rPr>
                <w:rFonts w:ascii="Arial" w:hAnsi="Arial" w:cs="Arial"/>
                <w:sz w:val="18"/>
                <w:lang w:eastAsia="x-none"/>
              </w:rPr>
            </w:pPr>
            <w:r w:rsidRPr="00A4449B">
              <w:rPr>
                <w:rFonts w:ascii="Symbol" w:hAnsi="Symbol" w:cs="Arial"/>
                <w:sz w:val="18"/>
                <w:szCs w:val="18"/>
                <w:lang w:eastAsia="zh-CN"/>
              </w:rPr>
              <w:t>j</w:t>
            </w:r>
            <w:r w:rsidRPr="009919CE">
              <w:rPr>
                <w:rFonts w:ascii="Arial" w:hAnsi="Arial" w:cs="Arial"/>
                <w:sz w:val="18"/>
                <w:szCs w:val="18"/>
                <w:vertAlign w:val="subscript"/>
                <w:lang w:eastAsia="zh-CN"/>
              </w:rPr>
              <w:t>max</w:t>
            </w:r>
          </w:p>
        </w:tc>
        <w:tc>
          <w:tcPr>
            <w:tcW w:w="0" w:type="auto"/>
          </w:tcPr>
          <w:p w14:paraId="5F94C07E" w14:textId="77777777" w:rsidR="00DD17E7" w:rsidRPr="009919CE" w:rsidRDefault="00DD17E7" w:rsidP="00A37B30">
            <w:pPr>
              <w:keepNext/>
              <w:keepLines/>
              <w:spacing w:after="0"/>
              <w:jc w:val="center"/>
              <w:rPr>
                <w:rFonts w:ascii="Arial" w:hAnsi="Arial" w:cs="Arial"/>
                <w:sz w:val="18"/>
                <w:lang w:eastAsia="x-none"/>
              </w:rPr>
            </w:pPr>
            <w:r w:rsidRPr="009919CE">
              <w:rPr>
                <w:rFonts w:ascii="Arial" w:hAnsi="Arial" w:cs="Arial"/>
                <w:sz w:val="18"/>
                <w:szCs w:val="18"/>
                <w:lang w:eastAsia="zh-CN"/>
              </w:rPr>
              <w:t>60</w:t>
            </w:r>
          </w:p>
        </w:tc>
      </w:tr>
    </w:tbl>
    <w:p w14:paraId="4CFFF947" w14:textId="77777777" w:rsidR="00DD17E7" w:rsidRDefault="00DD17E7" w:rsidP="00DD17E7"/>
    <w:p w14:paraId="130B02E5" w14:textId="0B0DDEF8" w:rsidR="00DD17E7" w:rsidRDefault="00DD17E7" w:rsidP="00DD17E7">
      <w:r>
        <w:t xml:space="preserve">For other deployment scenarios (e.g., </w:t>
      </w:r>
      <w:r w:rsidR="00A218A3" w:rsidRPr="00A218A3">
        <w:t>for wide area base station operating in an urban deployment scenario</w:t>
      </w:r>
      <w:r>
        <w:t xml:space="preserve">) other values may be declared. </w:t>
      </w:r>
    </w:p>
    <w:p w14:paraId="287AC676" w14:textId="77777777" w:rsidR="00DD17E7" w:rsidRDefault="00DD17E7" w:rsidP="00DD17E7">
      <w:pPr>
        <w:jc w:val="center"/>
        <w:rPr>
          <w:rFonts w:asciiTheme="majorHAnsi" w:eastAsia="SimSun" w:hAnsiTheme="majorHAnsi"/>
          <w:b/>
        </w:rPr>
      </w:pPr>
      <w:r w:rsidRPr="003478BF">
        <w:rPr>
          <w:noProof/>
        </w:rPr>
        <w:drawing>
          <wp:inline distT="0" distB="0" distL="0" distR="0" wp14:anchorId="4929F1E0" wp14:editId="5DF5FB81">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091C6A59" w14:textId="2B4CB061" w:rsidR="00DD17E7" w:rsidRPr="00A96E45" w:rsidRDefault="00DD17E7" w:rsidP="00DD17E7">
      <w:pPr>
        <w:jc w:val="center"/>
        <w:rPr>
          <w:rFonts w:ascii="Arial" w:hAnsi="Arial" w:cs="Arial"/>
        </w:rPr>
      </w:pPr>
      <w:r w:rsidRPr="00A96E45">
        <w:rPr>
          <w:rFonts w:ascii="Arial" w:eastAsia="SimSun" w:hAnsi="Arial" w:cs="Arial"/>
          <w:b/>
        </w:rPr>
        <w:t xml:space="preserve">Figure </w:t>
      </w:r>
      <w:r w:rsidR="009919CE" w:rsidRPr="00A96E45">
        <w:rPr>
          <w:rFonts w:ascii="Arial" w:eastAsia="SimSun" w:hAnsi="Arial" w:cs="Arial"/>
          <w:b/>
        </w:rPr>
        <w:t>2.3.2</w:t>
      </w:r>
      <w:r w:rsidRPr="00A96E45">
        <w:rPr>
          <w:rFonts w:ascii="Arial" w:eastAsia="SimSun" w:hAnsi="Arial" w:cs="Arial"/>
          <w:b/>
        </w:rPr>
        <w:t>-1: Coverage angular range</w:t>
      </w:r>
    </w:p>
    <w:p w14:paraId="222884C4" w14:textId="77777777" w:rsidR="00DD17E7" w:rsidRDefault="00DD17E7" w:rsidP="00DD17E7">
      <w:r>
        <w:t xml:space="preserve">The test beams will be located within the declared CAR. The number of test beams </w:t>
      </w:r>
      <m:oMath>
        <m:r>
          <w:rPr>
            <w:rFonts w:ascii="Cambria Math" w:hAnsi="Cambria Math"/>
          </w:rPr>
          <m:t>K</m:t>
        </m:r>
      </m:oMath>
      <w:r>
        <w:t xml:space="preserve"> and the location within the </w:t>
      </w:r>
      <w:r w:rsidRPr="0044658F">
        <w:rPr>
          <w:rFonts w:ascii="Symbol" w:hAnsi="Symbol"/>
        </w:rPr>
        <w:t>q</w:t>
      </w:r>
      <w:r>
        <w:t>/</w:t>
      </w:r>
      <w:r w:rsidRPr="0044658F">
        <w:rPr>
          <w:rFonts w:ascii="Symbol" w:hAnsi="Symbol"/>
        </w:rPr>
        <w:t>j</w:t>
      </w:r>
      <w:r>
        <w:t xml:space="preserve"> plane will impact the measured EEIRP profile. In the background information relevant for the condition ITU-R stipulates that the beam directions should be distributed uniformly within the CAR. To adjust for beams located at the edge of the CAR a beam weight factor has been introduced.</w:t>
      </w:r>
    </w:p>
    <w:p w14:paraId="077A2208" w14:textId="77777777" w:rsidR="00DD17E7" w:rsidRDefault="00DD17E7" w:rsidP="00DD17E7">
      <w:r>
        <w:t xml:space="preserve">The average EIRP pattern is calculated from </w:t>
      </w:r>
      <m:oMath>
        <m:r>
          <w:rPr>
            <w:rFonts w:ascii="Cambria Math" w:hAnsi="Cambria Math"/>
          </w:rPr>
          <m:t>K</m:t>
        </m:r>
      </m:oMath>
      <w:r>
        <w:rPr>
          <w:rFonts w:eastAsiaTheme="minorEastAsia"/>
        </w:rPr>
        <w:t xml:space="preserve"> EIRP patterns </w:t>
      </w:r>
      <w:r>
        <w:t>as:</w:t>
      </w:r>
    </w:p>
    <w:p w14:paraId="737843AD" w14:textId="77777777" w:rsidR="00DD17E7" w:rsidRPr="001535B2" w:rsidRDefault="008309ED" w:rsidP="00DD17E7">
      <w:pPr>
        <w:jc w:val="both"/>
        <w:rPr>
          <w:rFonts w:eastAsiaTheme="minorEastAsia"/>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e>
          </m:nary>
          <m:d>
            <m:dPr>
              <m:ctrlPr>
                <w:rPr>
                  <w:rFonts w:ascii="Cambria Math" w:hAnsi="Cambria Math"/>
                  <w:i/>
                </w:rPr>
              </m:ctrlPr>
            </m:dPr>
            <m:e>
              <m:r>
                <w:rPr>
                  <w:rFonts w:ascii="Cambria Math" w:hAnsi="Cambria Math"/>
                </w:rPr>
                <m:t>θ,φ</m:t>
              </m:r>
            </m:e>
          </m:d>
        </m:oMath>
      </m:oMathPara>
    </w:p>
    <w:p w14:paraId="67C93B95" w14:textId="77777777" w:rsidR="00DD17E7" w:rsidRPr="00B919C2" w:rsidRDefault="00DD17E7" w:rsidP="00DD17E7">
      <w:pPr>
        <w:jc w:val="both"/>
        <w:rPr>
          <w:rFonts w:eastAsiaTheme="minorEastAsia"/>
        </w:rPr>
      </w:pP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Pr>
          <w:rFonts w:eastAsiaTheme="minorEastAsia"/>
        </w:rPr>
        <w:t xml:space="preserve"> is a beam weighting factor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Pr>
          <w:rFonts w:eastAsiaTheme="minorEastAsia"/>
        </w:rPr>
        <w:t xml:space="preserve"> is the EIRP pattern per measured test beam. </w:t>
      </w:r>
    </w:p>
    <w:p w14:paraId="2DFFA729" w14:textId="77777777" w:rsidR="00DD17E7" w:rsidRPr="0019660C" w:rsidRDefault="00DD17E7" w:rsidP="00DD17E7">
      <w:pPr>
        <w:rPr>
          <w:i/>
          <w:iCs/>
        </w:rPr>
      </w:pPr>
      <w:r w:rsidRPr="0019660C">
        <w:rPr>
          <w:b/>
          <w:bCs/>
          <w:i/>
          <w:iCs/>
        </w:rPr>
        <w:t>Beam weight</w:t>
      </w:r>
      <w:r>
        <w:rPr>
          <w:b/>
          <w:bCs/>
          <w:i/>
          <w:iCs/>
        </w:rPr>
        <w:t xml:space="preserve"> factor</w:t>
      </w:r>
      <w:r w:rsidRPr="0019660C">
        <w:rPr>
          <w:b/>
          <w:bCs/>
          <w:i/>
          <w:iCs/>
        </w:rPr>
        <w:t>:</w:t>
      </w:r>
      <w:r w:rsidRPr="0019660C">
        <w:rPr>
          <w:i/>
          <w:iCs/>
        </w:rPr>
        <w:t xml:space="preserve"> The weight for the k-</w:t>
      </w:r>
      <w:proofErr w:type="spellStart"/>
      <w:r w:rsidRPr="0019660C">
        <w:rPr>
          <w:i/>
          <w:iCs/>
        </w:rPr>
        <w:t>th</w:t>
      </w:r>
      <w:proofErr w:type="spellEnd"/>
      <w:r w:rsidRPr="0019660C">
        <w:rPr>
          <w:i/>
          <w:iCs/>
        </w:rPr>
        <w:t xml:space="preserve"> test beam direction, i.e., the fraction of the coverage angular range represented by the k</w:t>
      </w:r>
      <w:r>
        <w:rPr>
          <w:i/>
          <w:iCs/>
        </w:rPr>
        <w:t>-</w:t>
      </w:r>
      <w:proofErr w:type="spellStart"/>
      <w:r w:rsidRPr="0019660C">
        <w:rPr>
          <w:i/>
          <w:iCs/>
        </w:rPr>
        <w:t>th</w:t>
      </w:r>
      <w:proofErr w:type="spellEnd"/>
      <w:r w:rsidRPr="0019660C">
        <w:rPr>
          <w:i/>
          <w:iCs/>
        </w:rPr>
        <w:t xml:space="preserve"> test beam. </w:t>
      </w:r>
    </w:p>
    <w:p w14:paraId="43BC962D" w14:textId="77777777" w:rsidR="00DD17E7" w:rsidRDefault="00DD17E7" w:rsidP="00DD17E7">
      <w:r>
        <w:t xml:space="preserve">For example,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m:t>
            </m:r>
          </m:den>
        </m:f>
        <m:r>
          <w:rPr>
            <w:rFonts w:ascii="Cambria Math" w:eastAsiaTheme="minorEastAsia" w:hAnsi="Cambria Math"/>
          </w:rPr>
          <m:t xml:space="preserve"> </m:t>
        </m:r>
      </m:oMath>
      <w:r>
        <w:t xml:space="preserve"> in the case that </w:t>
      </w:r>
      <m:oMath>
        <m:r>
          <w:rPr>
            <w:rFonts w:ascii="Cambria Math" w:hAnsi="Cambria Math"/>
          </w:rPr>
          <m:t>K</m:t>
        </m:r>
      </m:oMath>
      <w:r>
        <w:t xml:space="preserve"> uniform equal spaced test beams are assumed in azimuth and elevation, respectively, and where each beam covers an equal range of angles (e.g., equal area in </w:t>
      </w:r>
      <w:r w:rsidRPr="0044658F">
        <w:rPr>
          <w:rFonts w:ascii="Symbol" w:hAnsi="Symbol"/>
        </w:rPr>
        <w:t>q</w:t>
      </w:r>
      <w:r>
        <w:t>/</w:t>
      </w:r>
      <w:r w:rsidRPr="0044658F">
        <w:rPr>
          <w:rFonts w:ascii="Symbol" w:hAnsi="Symbol"/>
        </w:rPr>
        <w:t>j</w:t>
      </w:r>
      <w:r>
        <w:t xml:space="preserve"> plane). The weight factor is required to account for test beam coverage for test beams located on the edge of the CAR, non-uniform distribution or allowing for fewer test beams to be considered as show in following examples. </w:t>
      </w:r>
    </w:p>
    <w:p w14:paraId="34DA24B9" w14:textId="51361A70" w:rsidR="00DD17E7" w:rsidRDefault="00DD17E7" w:rsidP="00DD17E7">
      <w:r w:rsidRPr="00530ADD">
        <w:lastRenderedPageBreak/>
        <w:t xml:space="preserve">Eventually, the maximum </w:t>
      </w:r>
      <w:r>
        <w:t>peak EIRP</w:t>
      </w:r>
      <w:r w:rsidRPr="00530ADD">
        <w:t xml:space="preserve"> difference between declared beam needs to be limited </w:t>
      </w:r>
      <w:r>
        <w:t>to a certain value (e.g., 10 dB)</w:t>
      </w:r>
      <w:r w:rsidRPr="00530ADD">
        <w:t>. Without a cap o</w:t>
      </w:r>
      <w:r>
        <w:t>n</w:t>
      </w:r>
      <w:r w:rsidRPr="00530ADD">
        <w:t xml:space="preserve"> the </w:t>
      </w:r>
      <w:r>
        <w:t xml:space="preserve">maximum </w:t>
      </w:r>
      <w:r w:rsidRPr="00530ADD">
        <w:t>differen</w:t>
      </w:r>
      <w:r>
        <w:t>ce</w:t>
      </w:r>
      <w:r w:rsidRPr="00530ADD">
        <w:t xml:space="preserve">, fake beams can be declared during testing that will produce incorrect measured </w:t>
      </w:r>
      <w:r w:rsidR="0081652A">
        <w:t>E</w:t>
      </w:r>
      <w:r w:rsidRPr="00530ADD">
        <w:t>EIRP</w:t>
      </w:r>
      <w:r>
        <w:t xml:space="preserve"> levels. </w:t>
      </w:r>
    </w:p>
    <w:p w14:paraId="5775C6FF" w14:textId="570EB18F" w:rsidR="00DD17E7" w:rsidRDefault="00DD17E7" w:rsidP="00AA0B68">
      <w:pPr>
        <w:jc w:val="both"/>
      </w:pPr>
      <w:r>
        <w:t xml:space="preserve">In the conformance specification a reference to the BS RF core specification will be used for the requirement profile. Since, this is a regulatory requirement the test tolerance will be set to zero. Hence, the BS RF requirement profile and conformance test profile will be equivalent. </w:t>
      </w:r>
    </w:p>
    <w:p w14:paraId="3F740AB5" w14:textId="6C02DA73" w:rsidR="00706679" w:rsidRDefault="00706679" w:rsidP="00AA0B68">
      <w:pPr>
        <w:jc w:val="both"/>
      </w:pPr>
      <w:r w:rsidRPr="00E576DA">
        <w:rPr>
          <w:b/>
          <w:bCs/>
          <w:u w:val="single"/>
        </w:rPr>
        <w:t>Observatio</w:t>
      </w:r>
      <w:r w:rsidR="004E1E2C" w:rsidRPr="00E576DA">
        <w:rPr>
          <w:b/>
          <w:bCs/>
          <w:u w:val="single"/>
        </w:rPr>
        <w:t>n 8:</w:t>
      </w:r>
      <w:r w:rsidR="004E1E2C">
        <w:t xml:space="preserve"> RAN4 need to define</w:t>
      </w:r>
      <w:r w:rsidR="00D90991">
        <w:t xml:space="preserve"> test beam set(s) that guarantees acceptable measurement uncertainty. </w:t>
      </w:r>
    </w:p>
    <w:p w14:paraId="48729E23" w14:textId="506D12B4" w:rsidR="00A811B4" w:rsidRDefault="003935CB" w:rsidP="00AA0B68">
      <w:pPr>
        <w:jc w:val="both"/>
      </w:pPr>
      <w:r w:rsidRPr="003935CB">
        <w:rPr>
          <w:b/>
          <w:bCs/>
          <w:u w:val="single"/>
        </w:rPr>
        <w:t>Proposal 3:</w:t>
      </w:r>
      <w:r w:rsidRPr="003935CB">
        <w:t xml:space="preserve"> RAN4 should define a concept where the test beam directions are related to the declared Coverage Angular Range (CAR) and the number of test beam directions are specified.</w:t>
      </w:r>
    </w:p>
    <w:p w14:paraId="7D9B0381" w14:textId="77777777" w:rsidR="0076071E" w:rsidRPr="007839BF" w:rsidRDefault="0076071E" w:rsidP="00AA0B68">
      <w:pPr>
        <w:jc w:val="both"/>
      </w:pPr>
    </w:p>
    <w:p w14:paraId="72BF0C09" w14:textId="3FC37130" w:rsidR="000171D3" w:rsidRDefault="00E3454C" w:rsidP="00AA0B68">
      <w:pPr>
        <w:pStyle w:val="BodyText"/>
        <w:numPr>
          <w:ilvl w:val="2"/>
          <w:numId w:val="5"/>
        </w:numPr>
        <w:ind w:left="709" w:hanging="709"/>
        <w:rPr>
          <w:rFonts w:ascii="Arial" w:hAnsi="Arial" w:cs="Arial"/>
          <w:sz w:val="24"/>
          <w:szCs w:val="24"/>
        </w:rPr>
      </w:pPr>
      <w:r w:rsidRPr="00AA0B68">
        <w:rPr>
          <w:rFonts w:ascii="Arial" w:hAnsi="Arial" w:cs="Arial"/>
          <w:sz w:val="24"/>
          <w:szCs w:val="24"/>
        </w:rPr>
        <w:t>Manufacturer declarations</w:t>
      </w:r>
    </w:p>
    <w:p w14:paraId="137C01AB" w14:textId="771D0AAE" w:rsidR="00F700C6" w:rsidRDefault="00F700C6" w:rsidP="00F700C6">
      <w:r>
        <w:t>The EEIRP requirement and corresponding test method depends on manufacturer declarations describing the AAS BS capability</w:t>
      </w:r>
      <w:r w:rsidR="00EF67E1">
        <w:t xml:space="preserve"> in terms of supporting different deployment </w:t>
      </w:r>
      <w:r w:rsidR="000E792F">
        <w:t>scenarios</w:t>
      </w:r>
      <w:r>
        <w:t>.</w:t>
      </w:r>
      <w:r w:rsidR="000E792F">
        <w:t xml:space="preserve"> Typically, a single base station </w:t>
      </w:r>
      <w:r w:rsidR="00C1519C">
        <w:t>implementation</w:t>
      </w:r>
      <w:r w:rsidR="000E792F">
        <w:t xml:space="preserve"> </w:t>
      </w:r>
      <w:r w:rsidR="00602D2F">
        <w:t>support</w:t>
      </w:r>
      <w:r w:rsidR="00120D33">
        <w:t xml:space="preserve">s </w:t>
      </w:r>
      <w:r w:rsidR="00C1519C">
        <w:t>multiple</w:t>
      </w:r>
      <w:r w:rsidR="00120D33">
        <w:t xml:space="preserve"> </w:t>
      </w:r>
      <w:r w:rsidR="00DA76D2">
        <w:t xml:space="preserve">deployment </w:t>
      </w:r>
      <w:r w:rsidR="00C1519C">
        <w:t>scenarios</w:t>
      </w:r>
      <w:r w:rsidR="007D6A60">
        <w:t xml:space="preserve">. The </w:t>
      </w:r>
      <w:r w:rsidR="00005319">
        <w:t xml:space="preserve">specific </w:t>
      </w:r>
      <w:r w:rsidR="00387E4D">
        <w:t xml:space="preserve">deployment </w:t>
      </w:r>
      <w:r w:rsidR="00913721">
        <w:t>scenario</w:t>
      </w:r>
      <w:r w:rsidR="00A6021D">
        <w:t xml:space="preserve"> is </w:t>
      </w:r>
      <w:r w:rsidR="0012200A">
        <w:t xml:space="preserve">configured </w:t>
      </w:r>
      <w:r w:rsidR="00CF18BE">
        <w:t xml:space="preserve">when </w:t>
      </w:r>
      <w:r w:rsidR="007D6A60">
        <w:t xml:space="preserve">the base station </w:t>
      </w:r>
      <w:r w:rsidR="00913721">
        <w:t>deployed in the network for the first time.</w:t>
      </w:r>
      <w:r w:rsidR="000E792F">
        <w:t xml:space="preserve"> </w:t>
      </w:r>
    </w:p>
    <w:p w14:paraId="1758C1D5" w14:textId="3620D969" w:rsidR="00F700C6" w:rsidRDefault="00F700C6" w:rsidP="00F700C6">
      <w:r>
        <w:t xml:space="preserve">In Figure 2.3.3-1, </w:t>
      </w:r>
      <w:r w:rsidR="00AC14FE">
        <w:t xml:space="preserve">an example of </w:t>
      </w:r>
      <w:r>
        <w:t xml:space="preserve">manufacturer declarations for </w:t>
      </w:r>
      <w:r w:rsidR="006201F0">
        <w:t xml:space="preserve">a base station capable of supporting </w:t>
      </w:r>
      <w:r>
        <w:t xml:space="preserve">Q </w:t>
      </w:r>
      <w:r w:rsidR="006201F0">
        <w:t xml:space="preserve">different </w:t>
      </w:r>
      <w:r>
        <w:t>CAR are listed.</w:t>
      </w:r>
      <w:r w:rsidR="004F54BC">
        <w:t xml:space="preserve"> For each declared CAR</w:t>
      </w:r>
      <w:r w:rsidR="00494358">
        <w:t xml:space="preserve">, the base station </w:t>
      </w:r>
      <w:r w:rsidR="00B22F23">
        <w:t>needs</w:t>
      </w:r>
      <w:r w:rsidR="00494358">
        <w:t xml:space="preserve"> to meet the EEIRP mask. </w:t>
      </w:r>
      <w:r>
        <w:t xml:space="preserve"> </w:t>
      </w:r>
    </w:p>
    <w:p w14:paraId="4310D182" w14:textId="4876EE9A" w:rsidR="00F700C6" w:rsidRPr="00A96E45" w:rsidRDefault="00F700C6" w:rsidP="00F700C6">
      <w:pPr>
        <w:keepNext/>
        <w:keepLines/>
        <w:spacing w:after="0"/>
        <w:jc w:val="center"/>
        <w:rPr>
          <w:rFonts w:ascii="Arial" w:eastAsia="SimSun" w:hAnsi="Arial" w:cs="Arial"/>
          <w:b/>
        </w:rPr>
      </w:pPr>
      <w:r w:rsidRPr="00A96E45">
        <w:rPr>
          <w:rFonts w:ascii="Arial" w:eastAsia="SimSun" w:hAnsi="Arial" w:cs="Arial"/>
          <w:b/>
        </w:rPr>
        <w:t>Table 2.3.3-1: Manufacturer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56"/>
        <w:gridCol w:w="1017"/>
        <w:gridCol w:w="2426"/>
        <w:gridCol w:w="2108"/>
      </w:tblGrid>
      <w:tr w:rsidR="00F700C6" w:rsidRPr="001C5CA9" w14:paraId="1FA70E7F" w14:textId="77777777" w:rsidTr="00A37B30">
        <w:trPr>
          <w:tblHeader/>
          <w:jc w:val="center"/>
        </w:trPr>
        <w:tc>
          <w:tcPr>
            <w:tcW w:w="0" w:type="auto"/>
          </w:tcPr>
          <w:p w14:paraId="77424CDA" w14:textId="77777777" w:rsidR="00F700C6" w:rsidRPr="00F500F6" w:rsidRDefault="00F700C6" w:rsidP="00A37B30">
            <w:pPr>
              <w:keepNext/>
              <w:keepLines/>
              <w:spacing w:after="0"/>
              <w:jc w:val="center"/>
              <w:rPr>
                <w:rFonts w:ascii="Arial" w:hAnsi="Arial" w:cs="Arial"/>
                <w:b/>
                <w:sz w:val="18"/>
                <w:szCs w:val="18"/>
              </w:rPr>
            </w:pPr>
            <w:r w:rsidRPr="00F500F6">
              <w:rPr>
                <w:rFonts w:ascii="Arial" w:hAnsi="Arial" w:cs="Arial"/>
                <w:b/>
                <w:sz w:val="18"/>
                <w:szCs w:val="18"/>
              </w:rPr>
              <w:t>CAR ID</w:t>
            </w:r>
          </w:p>
        </w:tc>
        <w:tc>
          <w:tcPr>
            <w:tcW w:w="0" w:type="auto"/>
            <w:shd w:val="clear" w:color="auto" w:fill="auto"/>
          </w:tcPr>
          <w:p w14:paraId="458B453A" w14:textId="77777777" w:rsidR="00F700C6" w:rsidRPr="00F500F6" w:rsidRDefault="00F700C6" w:rsidP="00A37B30">
            <w:pPr>
              <w:keepNext/>
              <w:keepLines/>
              <w:spacing w:after="0"/>
              <w:jc w:val="center"/>
              <w:rPr>
                <w:rFonts w:ascii="Arial" w:hAnsi="Arial" w:cs="Arial"/>
                <w:b/>
                <w:sz w:val="18"/>
                <w:szCs w:val="18"/>
              </w:rPr>
            </w:pPr>
            <w:r w:rsidRPr="00F500F6">
              <w:rPr>
                <w:rFonts w:ascii="Arial" w:hAnsi="Arial" w:cs="Arial"/>
                <w:b/>
                <w:sz w:val="18"/>
                <w:szCs w:val="18"/>
              </w:rPr>
              <w:t>Parameter</w:t>
            </w:r>
          </w:p>
        </w:tc>
        <w:tc>
          <w:tcPr>
            <w:tcW w:w="0" w:type="auto"/>
          </w:tcPr>
          <w:p w14:paraId="0AEB89A1" w14:textId="77777777" w:rsidR="00F700C6" w:rsidRPr="00F500F6" w:rsidRDefault="00F700C6" w:rsidP="00A37B30">
            <w:pPr>
              <w:keepNext/>
              <w:keepLines/>
              <w:spacing w:after="0"/>
              <w:jc w:val="center"/>
              <w:rPr>
                <w:rFonts w:ascii="Arial" w:hAnsi="Arial" w:cs="Arial"/>
                <w:b/>
                <w:sz w:val="18"/>
                <w:szCs w:val="18"/>
              </w:rPr>
            </w:pPr>
            <w:r w:rsidRPr="00F500F6">
              <w:rPr>
                <w:rFonts w:ascii="Arial" w:hAnsi="Arial" w:cs="Arial"/>
                <w:b/>
                <w:sz w:val="18"/>
                <w:szCs w:val="18"/>
              </w:rPr>
              <w:t>Description</w:t>
            </w:r>
          </w:p>
        </w:tc>
        <w:tc>
          <w:tcPr>
            <w:tcW w:w="0" w:type="auto"/>
          </w:tcPr>
          <w:p w14:paraId="090BAAE0" w14:textId="77777777" w:rsidR="00F700C6" w:rsidRPr="00F500F6" w:rsidRDefault="00F700C6" w:rsidP="00A37B30">
            <w:pPr>
              <w:keepNext/>
              <w:keepLines/>
              <w:spacing w:after="0"/>
              <w:jc w:val="center"/>
              <w:rPr>
                <w:rFonts w:ascii="Arial" w:hAnsi="Arial" w:cs="Arial"/>
                <w:b/>
                <w:sz w:val="18"/>
                <w:szCs w:val="18"/>
              </w:rPr>
            </w:pPr>
            <w:r w:rsidRPr="00F500F6">
              <w:rPr>
                <w:rFonts w:ascii="Arial" w:hAnsi="Arial" w:cs="Arial"/>
                <w:b/>
                <w:sz w:val="18"/>
                <w:szCs w:val="18"/>
              </w:rPr>
              <w:t>Example values</w:t>
            </w:r>
          </w:p>
        </w:tc>
      </w:tr>
      <w:tr w:rsidR="00F700C6" w:rsidRPr="001C5CA9" w14:paraId="3CFFE972" w14:textId="77777777" w:rsidTr="00A37B30">
        <w:trPr>
          <w:jc w:val="center"/>
        </w:trPr>
        <w:tc>
          <w:tcPr>
            <w:tcW w:w="0" w:type="auto"/>
            <w:vMerge w:val="restart"/>
          </w:tcPr>
          <w:p w14:paraId="66E3DDAD" w14:textId="77777777" w:rsidR="00F700C6" w:rsidRPr="00F500F6" w:rsidRDefault="00F700C6" w:rsidP="00A37B30">
            <w:pPr>
              <w:keepNext/>
              <w:keepLines/>
              <w:spacing w:after="0"/>
              <w:jc w:val="center"/>
              <w:rPr>
                <w:rFonts w:ascii="Arial" w:hAnsi="Arial" w:cs="Arial"/>
                <w:sz w:val="18"/>
                <w:szCs w:val="18"/>
                <w:lang w:eastAsia="zh-CN"/>
              </w:rPr>
            </w:pPr>
          </w:p>
          <w:p w14:paraId="4EBC10E3" w14:textId="77777777" w:rsidR="00F700C6" w:rsidRPr="00F500F6" w:rsidRDefault="00F700C6" w:rsidP="00A37B30">
            <w:pPr>
              <w:keepNext/>
              <w:keepLines/>
              <w:spacing w:after="0"/>
              <w:jc w:val="center"/>
              <w:rPr>
                <w:rFonts w:ascii="Arial" w:hAnsi="Arial" w:cs="Arial"/>
                <w:sz w:val="18"/>
                <w:szCs w:val="18"/>
                <w:lang w:eastAsia="zh-CN"/>
              </w:rPr>
            </w:pPr>
          </w:p>
          <w:p w14:paraId="1FE0A28B"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1</w:t>
            </w:r>
          </w:p>
        </w:tc>
        <w:tc>
          <w:tcPr>
            <w:tcW w:w="0" w:type="auto"/>
            <w:shd w:val="clear" w:color="auto" w:fill="auto"/>
          </w:tcPr>
          <w:p w14:paraId="07C86C51" w14:textId="77777777" w:rsidR="00F700C6" w:rsidRPr="00F500F6" w:rsidRDefault="00F700C6" w:rsidP="00A37B30">
            <w:pPr>
              <w:keepNext/>
              <w:keepLines/>
              <w:spacing w:after="0"/>
              <w:jc w:val="center"/>
              <w:rPr>
                <w:rFonts w:ascii="Arial" w:hAnsi="Arial" w:cs="Arial"/>
                <w:sz w:val="18"/>
                <w:szCs w:val="18"/>
                <w:lang w:eastAsia="x-none"/>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min</w:t>
            </w:r>
          </w:p>
        </w:tc>
        <w:tc>
          <w:tcPr>
            <w:tcW w:w="0" w:type="auto"/>
          </w:tcPr>
          <w:p w14:paraId="2EF00D49" w14:textId="77777777" w:rsidR="00F700C6" w:rsidRPr="00F500F6" w:rsidRDefault="00F700C6" w:rsidP="00A37B30">
            <w:pPr>
              <w:keepNext/>
              <w:keepLines/>
              <w:spacing w:after="0"/>
              <w:jc w:val="center"/>
              <w:rPr>
                <w:rFonts w:ascii="Arial" w:hAnsi="Arial" w:cs="Arial"/>
                <w:sz w:val="18"/>
                <w:szCs w:val="18"/>
                <w:lang w:eastAsia="x-none"/>
              </w:rPr>
            </w:pPr>
            <w:r w:rsidRPr="00F500F6">
              <w:rPr>
                <w:rFonts w:ascii="Arial" w:hAnsi="Arial" w:cs="Arial"/>
                <w:sz w:val="18"/>
                <w:szCs w:val="18"/>
                <w:lang w:eastAsia="zh-CN"/>
              </w:rPr>
              <w:t xml:space="preserve">Minimum angle along </w:t>
            </w:r>
            <w:r w:rsidRPr="00E576DA">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4A3A634A"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0 degrees</w:t>
            </w:r>
          </w:p>
        </w:tc>
      </w:tr>
      <w:tr w:rsidR="00F700C6" w:rsidRPr="001C5CA9" w14:paraId="3E5F5A1F" w14:textId="77777777" w:rsidTr="00A37B30">
        <w:trPr>
          <w:jc w:val="center"/>
        </w:trPr>
        <w:tc>
          <w:tcPr>
            <w:tcW w:w="0" w:type="auto"/>
            <w:vMerge/>
          </w:tcPr>
          <w:p w14:paraId="40AB92E8" w14:textId="77777777" w:rsidR="00F700C6" w:rsidRPr="00F500F6" w:rsidRDefault="00F700C6" w:rsidP="00A37B30">
            <w:pPr>
              <w:keepNext/>
              <w:keepLines/>
              <w:spacing w:after="0"/>
              <w:jc w:val="center"/>
              <w:rPr>
                <w:rFonts w:ascii="Arial" w:hAnsi="Arial" w:cs="Arial"/>
                <w:sz w:val="18"/>
                <w:szCs w:val="18"/>
                <w:lang w:eastAsia="zh-CN"/>
              </w:rPr>
            </w:pPr>
          </w:p>
        </w:tc>
        <w:tc>
          <w:tcPr>
            <w:tcW w:w="0" w:type="auto"/>
            <w:shd w:val="clear" w:color="auto" w:fill="auto"/>
          </w:tcPr>
          <w:p w14:paraId="112F959E" w14:textId="77777777" w:rsidR="00F700C6" w:rsidRPr="00F500F6" w:rsidRDefault="00F700C6" w:rsidP="00A37B30">
            <w:pPr>
              <w:keepNext/>
              <w:keepLines/>
              <w:spacing w:after="0"/>
              <w:jc w:val="center"/>
              <w:rPr>
                <w:rFonts w:ascii="Arial" w:hAnsi="Arial" w:cs="Arial"/>
                <w:sz w:val="18"/>
                <w:szCs w:val="18"/>
                <w:lang w:eastAsia="x-none"/>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max</w:t>
            </w:r>
          </w:p>
        </w:tc>
        <w:tc>
          <w:tcPr>
            <w:tcW w:w="0" w:type="auto"/>
          </w:tcPr>
          <w:p w14:paraId="698B7EE0" w14:textId="77777777" w:rsidR="00F700C6" w:rsidRPr="00F500F6" w:rsidRDefault="00F700C6" w:rsidP="00A37B30">
            <w:pPr>
              <w:keepNext/>
              <w:keepLines/>
              <w:spacing w:after="0"/>
              <w:jc w:val="center"/>
              <w:rPr>
                <w:rFonts w:ascii="Arial" w:hAnsi="Arial" w:cs="Arial"/>
                <w:sz w:val="18"/>
                <w:szCs w:val="18"/>
                <w:lang w:eastAsia="x-none"/>
              </w:rPr>
            </w:pPr>
            <w:r w:rsidRPr="00F500F6">
              <w:rPr>
                <w:rFonts w:ascii="Arial" w:hAnsi="Arial" w:cs="Arial"/>
                <w:sz w:val="18"/>
                <w:szCs w:val="18"/>
                <w:lang w:eastAsia="zh-CN"/>
              </w:rPr>
              <w:t xml:space="preserve">Maximum angle along </w:t>
            </w:r>
            <w:r w:rsidRPr="00E576DA">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278F4539"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6 degrees</w:t>
            </w:r>
          </w:p>
        </w:tc>
      </w:tr>
      <w:tr w:rsidR="00F700C6" w:rsidRPr="001C5CA9" w14:paraId="134959C0" w14:textId="77777777" w:rsidTr="00A37B30">
        <w:trPr>
          <w:jc w:val="center"/>
        </w:trPr>
        <w:tc>
          <w:tcPr>
            <w:tcW w:w="0" w:type="auto"/>
            <w:vMerge/>
          </w:tcPr>
          <w:p w14:paraId="6B113CDD" w14:textId="77777777" w:rsidR="00F700C6" w:rsidRPr="00F500F6" w:rsidRDefault="00F700C6" w:rsidP="00A37B30">
            <w:pPr>
              <w:keepNext/>
              <w:keepLines/>
              <w:spacing w:after="0"/>
              <w:jc w:val="center"/>
              <w:rPr>
                <w:rFonts w:ascii="Arial" w:hAnsi="Arial" w:cs="Arial"/>
                <w:sz w:val="18"/>
                <w:szCs w:val="18"/>
                <w:lang w:eastAsia="zh-CN"/>
              </w:rPr>
            </w:pPr>
          </w:p>
        </w:tc>
        <w:tc>
          <w:tcPr>
            <w:tcW w:w="0" w:type="auto"/>
            <w:shd w:val="clear" w:color="auto" w:fill="auto"/>
          </w:tcPr>
          <w:p w14:paraId="0F58CFD1" w14:textId="77777777" w:rsidR="00F700C6" w:rsidRPr="00F500F6" w:rsidRDefault="00F700C6" w:rsidP="00A37B30">
            <w:pPr>
              <w:keepNext/>
              <w:keepLines/>
              <w:spacing w:after="0"/>
              <w:jc w:val="center"/>
              <w:rPr>
                <w:rFonts w:ascii="Arial" w:hAnsi="Arial" w:cs="Arial"/>
                <w:sz w:val="18"/>
                <w:szCs w:val="18"/>
                <w:lang w:eastAsia="x-none"/>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min</w:t>
            </w:r>
          </w:p>
        </w:tc>
        <w:tc>
          <w:tcPr>
            <w:tcW w:w="0" w:type="auto"/>
          </w:tcPr>
          <w:p w14:paraId="5D293D32" w14:textId="77777777" w:rsidR="00F700C6" w:rsidRPr="00F500F6" w:rsidRDefault="00F700C6" w:rsidP="00A37B30">
            <w:pPr>
              <w:keepNext/>
              <w:keepLines/>
              <w:spacing w:after="0"/>
              <w:jc w:val="center"/>
              <w:rPr>
                <w:rFonts w:ascii="Arial" w:hAnsi="Arial" w:cs="Arial"/>
                <w:sz w:val="18"/>
                <w:szCs w:val="18"/>
                <w:lang w:eastAsia="x-none"/>
              </w:rPr>
            </w:pPr>
            <w:r w:rsidRPr="00F500F6">
              <w:rPr>
                <w:rFonts w:ascii="Arial" w:hAnsi="Arial" w:cs="Arial"/>
                <w:sz w:val="18"/>
                <w:szCs w:val="18"/>
                <w:lang w:eastAsia="zh-CN"/>
              </w:rPr>
              <w:t xml:space="preserve">Minimum angle along </w:t>
            </w:r>
            <w:r w:rsidRPr="00E576DA">
              <w:rPr>
                <w:rFonts w:ascii="Symbol" w:hAnsi="Symbol" w:cs="Arial"/>
                <w:sz w:val="18"/>
                <w:szCs w:val="18"/>
                <w:lang w:eastAsia="zh-CN"/>
              </w:rPr>
              <w:t xml:space="preserve">j </w:t>
            </w:r>
            <w:r w:rsidRPr="00F500F6">
              <w:rPr>
                <w:rFonts w:ascii="Arial" w:hAnsi="Arial" w:cs="Arial"/>
                <w:sz w:val="18"/>
                <w:szCs w:val="18"/>
                <w:lang w:eastAsia="zh-CN"/>
              </w:rPr>
              <w:t>axis</w:t>
            </w:r>
          </w:p>
        </w:tc>
        <w:tc>
          <w:tcPr>
            <w:tcW w:w="0" w:type="auto"/>
          </w:tcPr>
          <w:p w14:paraId="121D90D1"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F700C6" w:rsidRPr="001C5CA9" w14:paraId="2F389A29" w14:textId="77777777" w:rsidTr="00A37B30">
        <w:trPr>
          <w:jc w:val="center"/>
        </w:trPr>
        <w:tc>
          <w:tcPr>
            <w:tcW w:w="0" w:type="auto"/>
            <w:vMerge/>
          </w:tcPr>
          <w:p w14:paraId="0004DA98" w14:textId="77777777" w:rsidR="00F700C6" w:rsidRPr="00F500F6" w:rsidRDefault="00F700C6" w:rsidP="00A37B30">
            <w:pPr>
              <w:keepNext/>
              <w:keepLines/>
              <w:spacing w:after="0"/>
              <w:jc w:val="center"/>
              <w:rPr>
                <w:rFonts w:ascii="Arial" w:hAnsi="Arial" w:cs="Arial"/>
                <w:sz w:val="18"/>
                <w:szCs w:val="18"/>
                <w:lang w:eastAsia="zh-CN"/>
              </w:rPr>
            </w:pPr>
          </w:p>
        </w:tc>
        <w:tc>
          <w:tcPr>
            <w:tcW w:w="0" w:type="auto"/>
            <w:shd w:val="clear" w:color="auto" w:fill="auto"/>
          </w:tcPr>
          <w:p w14:paraId="5542A367" w14:textId="77777777" w:rsidR="00F700C6" w:rsidRPr="00F500F6" w:rsidRDefault="00F700C6" w:rsidP="00A37B30">
            <w:pPr>
              <w:keepNext/>
              <w:keepLines/>
              <w:spacing w:after="0"/>
              <w:jc w:val="center"/>
              <w:rPr>
                <w:rFonts w:ascii="Arial" w:hAnsi="Arial" w:cs="Arial"/>
                <w:sz w:val="18"/>
                <w:szCs w:val="18"/>
                <w:lang w:eastAsia="x-none"/>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max</w:t>
            </w:r>
          </w:p>
        </w:tc>
        <w:tc>
          <w:tcPr>
            <w:tcW w:w="0" w:type="auto"/>
          </w:tcPr>
          <w:p w14:paraId="78838A5F" w14:textId="77777777" w:rsidR="00F700C6" w:rsidRPr="00F500F6" w:rsidRDefault="00F700C6" w:rsidP="00A37B30">
            <w:pPr>
              <w:keepNext/>
              <w:keepLines/>
              <w:spacing w:after="0"/>
              <w:jc w:val="center"/>
              <w:rPr>
                <w:rFonts w:ascii="Arial" w:hAnsi="Arial" w:cs="Arial"/>
                <w:sz w:val="18"/>
                <w:szCs w:val="18"/>
                <w:lang w:eastAsia="x-none"/>
              </w:rPr>
            </w:pPr>
            <w:r w:rsidRPr="00F500F6">
              <w:rPr>
                <w:rFonts w:ascii="Arial" w:hAnsi="Arial" w:cs="Arial"/>
                <w:sz w:val="18"/>
                <w:szCs w:val="18"/>
                <w:lang w:eastAsia="zh-CN"/>
              </w:rPr>
              <w:t xml:space="preserve">Maximum angle along </w:t>
            </w:r>
            <w:r w:rsidRPr="00E576DA">
              <w:rPr>
                <w:rFonts w:ascii="Symbol" w:hAnsi="Symbol" w:cs="Arial"/>
                <w:sz w:val="18"/>
                <w:szCs w:val="18"/>
                <w:lang w:eastAsia="zh-CN"/>
              </w:rPr>
              <w:t>j</w:t>
            </w:r>
            <w:r w:rsidRPr="00F500F6">
              <w:rPr>
                <w:rFonts w:ascii="Arial" w:hAnsi="Arial" w:cs="Arial"/>
                <w:sz w:val="18"/>
                <w:szCs w:val="18"/>
                <w:lang w:eastAsia="zh-CN"/>
              </w:rPr>
              <w:t xml:space="preserve"> axis</w:t>
            </w:r>
          </w:p>
        </w:tc>
        <w:tc>
          <w:tcPr>
            <w:tcW w:w="0" w:type="auto"/>
          </w:tcPr>
          <w:p w14:paraId="6960520D"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F700C6" w:rsidRPr="001C5CA9" w14:paraId="1C5DBAD5" w14:textId="77777777" w:rsidTr="00A37B30">
        <w:trPr>
          <w:jc w:val="center"/>
        </w:trPr>
        <w:tc>
          <w:tcPr>
            <w:tcW w:w="0" w:type="auto"/>
            <w:vMerge/>
          </w:tcPr>
          <w:p w14:paraId="297EDDC7" w14:textId="77777777" w:rsidR="00F700C6" w:rsidRPr="00F500F6" w:rsidRDefault="00F700C6" w:rsidP="00A37B30">
            <w:pPr>
              <w:keepNext/>
              <w:keepLines/>
              <w:spacing w:after="0"/>
              <w:jc w:val="center"/>
              <w:rPr>
                <w:rFonts w:ascii="Arial" w:eastAsia="Ericsson Hilda" w:hAnsi="Arial" w:cs="Arial"/>
                <w:sz w:val="18"/>
                <w:szCs w:val="18"/>
                <w:lang w:eastAsia="zh-CN"/>
              </w:rPr>
            </w:pPr>
          </w:p>
        </w:tc>
        <w:tc>
          <w:tcPr>
            <w:tcW w:w="0" w:type="auto"/>
            <w:shd w:val="clear" w:color="auto" w:fill="auto"/>
          </w:tcPr>
          <w:p w14:paraId="030EEEB1" w14:textId="77777777" w:rsidR="00F700C6" w:rsidRPr="00F500F6" w:rsidRDefault="008309ED" w:rsidP="00A37B30">
            <w:pPr>
              <w:keepNext/>
              <w:keepLines/>
              <w:spacing w:after="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r>
                      <m:rPr>
                        <m:sty m:val="p"/>
                      </m:rPr>
                      <w:rPr>
                        <w:rFonts w:ascii="Cambria Math" w:hAnsi="Cambria Math" w:cs="Arial"/>
                        <w:sz w:val="18"/>
                        <w:szCs w:val="18"/>
                        <w:lang w:eastAsia="zh-CN"/>
                      </w:rPr>
                      <m:t>Δ</m:t>
                    </m:r>
                  </m:e>
                  <m:sub>
                    <m:r>
                      <w:rPr>
                        <w:rFonts w:ascii="Cambria Math" w:hAnsi="Cambria Math" w:cs="Arial"/>
                        <w:sz w:val="18"/>
                        <w:szCs w:val="18"/>
                        <w:lang w:eastAsia="zh-CN"/>
                      </w:rPr>
                      <m:t>k</m:t>
                    </m:r>
                  </m:sub>
                </m:sSub>
              </m:oMath>
            </m:oMathPara>
          </w:p>
        </w:tc>
        <w:tc>
          <w:tcPr>
            <w:tcW w:w="0" w:type="auto"/>
          </w:tcPr>
          <w:p w14:paraId="6EE7B625"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Test beam power back-off</w:t>
            </w:r>
          </w:p>
        </w:tc>
        <w:tc>
          <w:tcPr>
            <w:tcW w:w="0" w:type="auto"/>
          </w:tcPr>
          <w:p w14:paraId="4A438BF9"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0, 0, 0, 0, 0, 0, 0, 0, 0 dB</w:t>
            </w:r>
          </w:p>
        </w:tc>
      </w:tr>
      <w:tr w:rsidR="00594049" w:rsidRPr="001C5CA9" w14:paraId="033194BA" w14:textId="77777777" w:rsidTr="00A37B30">
        <w:trPr>
          <w:jc w:val="center"/>
        </w:trPr>
        <w:tc>
          <w:tcPr>
            <w:tcW w:w="0" w:type="auto"/>
            <w:vMerge w:val="restart"/>
          </w:tcPr>
          <w:p w14:paraId="52D53C05" w14:textId="77777777" w:rsidR="00594049" w:rsidRPr="00F500F6" w:rsidRDefault="00594049" w:rsidP="00594049">
            <w:pPr>
              <w:keepNext/>
              <w:keepLines/>
              <w:spacing w:after="0"/>
              <w:jc w:val="center"/>
              <w:rPr>
                <w:rFonts w:ascii="Arial" w:hAnsi="Arial" w:cs="Arial"/>
                <w:sz w:val="18"/>
                <w:szCs w:val="18"/>
                <w:lang w:eastAsia="zh-CN"/>
              </w:rPr>
            </w:pPr>
          </w:p>
          <w:p w14:paraId="596C5FF6" w14:textId="77777777" w:rsidR="00594049" w:rsidRPr="00F500F6" w:rsidRDefault="00594049" w:rsidP="00594049">
            <w:pPr>
              <w:keepNext/>
              <w:keepLines/>
              <w:spacing w:after="0"/>
              <w:jc w:val="center"/>
              <w:rPr>
                <w:rFonts w:ascii="Arial" w:hAnsi="Arial" w:cs="Arial"/>
                <w:sz w:val="18"/>
                <w:szCs w:val="18"/>
                <w:lang w:eastAsia="zh-CN"/>
              </w:rPr>
            </w:pPr>
          </w:p>
          <w:p w14:paraId="2DAA3989" w14:textId="77777777"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2</w:t>
            </w:r>
          </w:p>
        </w:tc>
        <w:tc>
          <w:tcPr>
            <w:tcW w:w="0" w:type="auto"/>
            <w:shd w:val="clear" w:color="auto" w:fill="auto"/>
          </w:tcPr>
          <w:p w14:paraId="766DF616" w14:textId="77777777" w:rsidR="00594049" w:rsidRPr="00F500F6" w:rsidRDefault="00594049" w:rsidP="00594049">
            <w:pPr>
              <w:keepNext/>
              <w:keepLines/>
              <w:spacing w:after="0"/>
              <w:jc w:val="center"/>
              <w:rPr>
                <w:rFonts w:ascii="Arial" w:hAnsi="Arial" w:cs="Arial"/>
                <w:sz w:val="18"/>
                <w:szCs w:val="18"/>
                <w:lang w:eastAsia="zh-CN"/>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min</w:t>
            </w:r>
          </w:p>
        </w:tc>
        <w:tc>
          <w:tcPr>
            <w:tcW w:w="0" w:type="auto"/>
          </w:tcPr>
          <w:p w14:paraId="7386A878" w14:textId="53DD8F4C"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Minimum angle along </w:t>
            </w:r>
            <w:r w:rsidRPr="006A114E">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0FF9F4D0" w14:textId="77777777"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0 degrees</w:t>
            </w:r>
          </w:p>
        </w:tc>
      </w:tr>
      <w:tr w:rsidR="00594049" w:rsidRPr="001C5CA9" w14:paraId="45F0479E" w14:textId="77777777" w:rsidTr="00A37B30">
        <w:trPr>
          <w:jc w:val="center"/>
        </w:trPr>
        <w:tc>
          <w:tcPr>
            <w:tcW w:w="0" w:type="auto"/>
            <w:vMerge/>
          </w:tcPr>
          <w:p w14:paraId="202349C9" w14:textId="77777777" w:rsidR="00594049" w:rsidRPr="00F500F6" w:rsidRDefault="00594049" w:rsidP="00594049">
            <w:pPr>
              <w:keepNext/>
              <w:keepLines/>
              <w:spacing w:after="0"/>
              <w:jc w:val="center"/>
              <w:rPr>
                <w:rFonts w:ascii="Arial" w:hAnsi="Arial" w:cs="Arial"/>
                <w:sz w:val="18"/>
                <w:szCs w:val="18"/>
                <w:lang w:eastAsia="zh-CN"/>
              </w:rPr>
            </w:pPr>
          </w:p>
        </w:tc>
        <w:tc>
          <w:tcPr>
            <w:tcW w:w="0" w:type="auto"/>
            <w:shd w:val="clear" w:color="auto" w:fill="auto"/>
          </w:tcPr>
          <w:p w14:paraId="04D26FEE" w14:textId="77777777" w:rsidR="00594049" w:rsidRPr="00F500F6" w:rsidRDefault="00594049" w:rsidP="00594049">
            <w:pPr>
              <w:keepNext/>
              <w:keepLines/>
              <w:spacing w:after="0"/>
              <w:jc w:val="center"/>
              <w:rPr>
                <w:rFonts w:ascii="Arial" w:hAnsi="Arial" w:cs="Arial"/>
                <w:sz w:val="18"/>
                <w:szCs w:val="18"/>
                <w:lang w:eastAsia="zh-CN"/>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max</w:t>
            </w:r>
          </w:p>
        </w:tc>
        <w:tc>
          <w:tcPr>
            <w:tcW w:w="0" w:type="auto"/>
          </w:tcPr>
          <w:p w14:paraId="181CA1A7" w14:textId="2B625C58"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Maximum angle along </w:t>
            </w:r>
            <w:r w:rsidRPr="006A114E">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1D72533F" w14:textId="77777777"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12 degrees</w:t>
            </w:r>
          </w:p>
        </w:tc>
      </w:tr>
      <w:tr w:rsidR="00594049" w:rsidRPr="001C5CA9" w14:paraId="4666F4C8" w14:textId="77777777" w:rsidTr="00A37B30">
        <w:trPr>
          <w:jc w:val="center"/>
        </w:trPr>
        <w:tc>
          <w:tcPr>
            <w:tcW w:w="0" w:type="auto"/>
            <w:vMerge/>
          </w:tcPr>
          <w:p w14:paraId="2DF846ED" w14:textId="77777777" w:rsidR="00594049" w:rsidRPr="00F500F6" w:rsidRDefault="00594049" w:rsidP="00594049">
            <w:pPr>
              <w:keepNext/>
              <w:keepLines/>
              <w:spacing w:after="0"/>
              <w:jc w:val="center"/>
              <w:rPr>
                <w:rFonts w:ascii="Arial" w:hAnsi="Arial" w:cs="Arial"/>
                <w:sz w:val="18"/>
                <w:szCs w:val="18"/>
                <w:lang w:eastAsia="zh-CN"/>
              </w:rPr>
            </w:pPr>
          </w:p>
        </w:tc>
        <w:tc>
          <w:tcPr>
            <w:tcW w:w="0" w:type="auto"/>
            <w:shd w:val="clear" w:color="auto" w:fill="auto"/>
          </w:tcPr>
          <w:p w14:paraId="28C5B35D" w14:textId="77777777" w:rsidR="00594049" w:rsidRPr="00F500F6" w:rsidRDefault="00594049" w:rsidP="00594049">
            <w:pPr>
              <w:keepNext/>
              <w:keepLines/>
              <w:spacing w:after="0"/>
              <w:jc w:val="center"/>
              <w:rPr>
                <w:rFonts w:ascii="Arial" w:hAnsi="Arial" w:cs="Arial"/>
                <w:sz w:val="18"/>
                <w:szCs w:val="18"/>
                <w:lang w:eastAsia="zh-CN"/>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min</w:t>
            </w:r>
          </w:p>
        </w:tc>
        <w:tc>
          <w:tcPr>
            <w:tcW w:w="0" w:type="auto"/>
          </w:tcPr>
          <w:p w14:paraId="437EB247" w14:textId="777D6253"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Minimum angle along </w:t>
            </w:r>
            <w:r w:rsidRPr="006A114E">
              <w:rPr>
                <w:rFonts w:ascii="Symbol" w:hAnsi="Symbol" w:cs="Arial"/>
                <w:sz w:val="18"/>
                <w:szCs w:val="18"/>
                <w:lang w:eastAsia="zh-CN"/>
              </w:rPr>
              <w:t xml:space="preserve">j </w:t>
            </w:r>
            <w:r w:rsidRPr="00F500F6">
              <w:rPr>
                <w:rFonts w:ascii="Arial" w:hAnsi="Arial" w:cs="Arial"/>
                <w:sz w:val="18"/>
                <w:szCs w:val="18"/>
                <w:lang w:eastAsia="zh-CN"/>
              </w:rPr>
              <w:t>axis</w:t>
            </w:r>
          </w:p>
        </w:tc>
        <w:tc>
          <w:tcPr>
            <w:tcW w:w="0" w:type="auto"/>
          </w:tcPr>
          <w:p w14:paraId="6E8A302C" w14:textId="77777777"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594049" w:rsidRPr="001C5CA9" w14:paraId="1278EC75" w14:textId="77777777" w:rsidTr="00A37B30">
        <w:trPr>
          <w:jc w:val="center"/>
        </w:trPr>
        <w:tc>
          <w:tcPr>
            <w:tcW w:w="0" w:type="auto"/>
            <w:vMerge/>
          </w:tcPr>
          <w:p w14:paraId="76C96C9A" w14:textId="77777777" w:rsidR="00594049" w:rsidRPr="00F500F6" w:rsidRDefault="00594049" w:rsidP="00594049">
            <w:pPr>
              <w:keepNext/>
              <w:keepLines/>
              <w:spacing w:after="0"/>
              <w:jc w:val="center"/>
              <w:rPr>
                <w:rFonts w:ascii="Arial" w:hAnsi="Arial" w:cs="Arial"/>
                <w:sz w:val="18"/>
                <w:szCs w:val="18"/>
                <w:lang w:eastAsia="zh-CN"/>
              </w:rPr>
            </w:pPr>
          </w:p>
        </w:tc>
        <w:tc>
          <w:tcPr>
            <w:tcW w:w="0" w:type="auto"/>
            <w:shd w:val="clear" w:color="auto" w:fill="auto"/>
          </w:tcPr>
          <w:p w14:paraId="285848E2" w14:textId="77777777" w:rsidR="00594049" w:rsidRPr="00F500F6" w:rsidRDefault="00594049" w:rsidP="00594049">
            <w:pPr>
              <w:keepNext/>
              <w:keepLines/>
              <w:spacing w:after="0"/>
              <w:jc w:val="center"/>
              <w:rPr>
                <w:rFonts w:ascii="Arial" w:hAnsi="Arial" w:cs="Arial"/>
                <w:sz w:val="18"/>
                <w:szCs w:val="18"/>
                <w:lang w:eastAsia="zh-CN"/>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max</w:t>
            </w:r>
          </w:p>
        </w:tc>
        <w:tc>
          <w:tcPr>
            <w:tcW w:w="0" w:type="auto"/>
          </w:tcPr>
          <w:p w14:paraId="5DF0C02B" w14:textId="2031F980"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Maximum angle along </w:t>
            </w:r>
            <w:r w:rsidRPr="006A114E">
              <w:rPr>
                <w:rFonts w:ascii="Symbol" w:hAnsi="Symbol" w:cs="Arial"/>
                <w:sz w:val="18"/>
                <w:szCs w:val="18"/>
                <w:lang w:eastAsia="zh-CN"/>
              </w:rPr>
              <w:t>j</w:t>
            </w:r>
            <w:r w:rsidRPr="00F500F6">
              <w:rPr>
                <w:rFonts w:ascii="Arial" w:hAnsi="Arial" w:cs="Arial"/>
                <w:sz w:val="18"/>
                <w:szCs w:val="18"/>
                <w:lang w:eastAsia="zh-CN"/>
              </w:rPr>
              <w:t xml:space="preserve"> axis</w:t>
            </w:r>
          </w:p>
        </w:tc>
        <w:tc>
          <w:tcPr>
            <w:tcW w:w="0" w:type="auto"/>
          </w:tcPr>
          <w:p w14:paraId="7809290E" w14:textId="77777777" w:rsidR="00594049" w:rsidRPr="00F500F6" w:rsidRDefault="00594049" w:rsidP="00594049">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F700C6" w:rsidRPr="001C5CA9" w14:paraId="29F85B26" w14:textId="77777777" w:rsidTr="00A37B30">
        <w:trPr>
          <w:jc w:val="center"/>
        </w:trPr>
        <w:tc>
          <w:tcPr>
            <w:tcW w:w="0" w:type="auto"/>
            <w:vMerge/>
          </w:tcPr>
          <w:p w14:paraId="44140D69" w14:textId="77777777" w:rsidR="00F700C6" w:rsidRPr="00F500F6" w:rsidRDefault="00F700C6" w:rsidP="00A37B30">
            <w:pPr>
              <w:keepNext/>
              <w:keepLines/>
              <w:spacing w:after="0"/>
              <w:jc w:val="center"/>
              <w:rPr>
                <w:rFonts w:ascii="Arial" w:hAnsi="Arial" w:cs="Arial"/>
                <w:sz w:val="18"/>
                <w:szCs w:val="18"/>
                <w:lang w:eastAsia="zh-CN"/>
              </w:rPr>
            </w:pPr>
          </w:p>
        </w:tc>
        <w:tc>
          <w:tcPr>
            <w:tcW w:w="0" w:type="auto"/>
            <w:shd w:val="clear" w:color="auto" w:fill="auto"/>
          </w:tcPr>
          <w:p w14:paraId="505344DE" w14:textId="77777777" w:rsidR="00F700C6" w:rsidRPr="00F500F6" w:rsidRDefault="008309ED" w:rsidP="00A37B30">
            <w:pPr>
              <w:keepNext/>
              <w:keepLines/>
              <w:spacing w:after="0"/>
              <w:jc w:val="center"/>
              <w:rPr>
                <w:rFonts w:ascii="Arial" w:hAnsi="Arial" w:cs="Arial"/>
                <w:sz w:val="18"/>
                <w:szCs w:val="18"/>
                <w:lang w:eastAsia="zh-CN"/>
              </w:rPr>
            </w:pPr>
            <m:oMathPara>
              <m:oMath>
                <m:sSub>
                  <m:sSubPr>
                    <m:ctrlPr>
                      <w:rPr>
                        <w:rFonts w:ascii="Cambria Math" w:hAnsi="Cambria Math" w:cs="Arial"/>
                        <w:i/>
                        <w:sz w:val="18"/>
                        <w:szCs w:val="18"/>
                        <w:lang w:eastAsia="zh-CN"/>
                      </w:rPr>
                    </m:ctrlPr>
                  </m:sSubPr>
                  <m:e>
                    <m:r>
                      <m:rPr>
                        <m:sty m:val="p"/>
                      </m:rPr>
                      <w:rPr>
                        <w:rFonts w:ascii="Cambria Math" w:hAnsi="Cambria Math" w:cs="Arial"/>
                        <w:sz w:val="18"/>
                        <w:szCs w:val="18"/>
                        <w:lang w:eastAsia="zh-CN"/>
                      </w:rPr>
                      <m:t>Δ</m:t>
                    </m:r>
                  </m:e>
                  <m:sub>
                    <m:r>
                      <w:rPr>
                        <w:rFonts w:ascii="Cambria Math" w:hAnsi="Cambria Math" w:cs="Arial"/>
                        <w:sz w:val="18"/>
                        <w:szCs w:val="18"/>
                        <w:lang w:eastAsia="zh-CN"/>
                      </w:rPr>
                      <m:t>k</m:t>
                    </m:r>
                  </m:sub>
                </m:sSub>
              </m:oMath>
            </m:oMathPara>
          </w:p>
        </w:tc>
        <w:tc>
          <w:tcPr>
            <w:tcW w:w="0" w:type="auto"/>
          </w:tcPr>
          <w:p w14:paraId="2585DCAE"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Test beam power back-off</w:t>
            </w:r>
          </w:p>
        </w:tc>
        <w:tc>
          <w:tcPr>
            <w:tcW w:w="0" w:type="auto"/>
          </w:tcPr>
          <w:p w14:paraId="1B6FC57F"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0, 0, 0, 0, 0, 0, 0, 0, 0 dB</w:t>
            </w:r>
          </w:p>
        </w:tc>
      </w:tr>
      <w:tr w:rsidR="00F700C6" w:rsidRPr="001C5CA9" w14:paraId="03A70F2D" w14:textId="77777777" w:rsidTr="00A37B30">
        <w:trPr>
          <w:trHeight w:val="1120"/>
          <w:jc w:val="center"/>
        </w:trPr>
        <w:tc>
          <w:tcPr>
            <w:tcW w:w="0" w:type="auto"/>
          </w:tcPr>
          <w:p w14:paraId="37CD9B9E"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65D7DBEE"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251D2A01" w14:textId="77777777" w:rsidR="00F700C6" w:rsidRPr="00F500F6" w:rsidRDefault="00F700C6" w:rsidP="00A37B30">
            <w:pPr>
              <w:keepNext/>
              <w:keepLines/>
              <w:spacing w:after="0"/>
              <w:jc w:val="center"/>
              <w:rPr>
                <w:rFonts w:ascii="Arial" w:hAnsi="Arial" w:cs="Arial"/>
                <w:sz w:val="18"/>
                <w:szCs w:val="18"/>
                <w:lang w:eastAsia="zh-CN"/>
              </w:rPr>
            </w:pPr>
            <m:oMathPara>
              <m:oMath>
                <m:r>
                  <w:rPr>
                    <w:rFonts w:ascii="Cambria Math" w:hAnsi="Cambria Math" w:cs="Arial"/>
                    <w:sz w:val="18"/>
                    <w:szCs w:val="18"/>
                    <w:lang w:eastAsia="zh-CN"/>
                  </w:rPr>
                  <m:t>⋮</m:t>
                </m:r>
              </m:oMath>
            </m:oMathPara>
          </w:p>
        </w:tc>
        <w:tc>
          <w:tcPr>
            <w:tcW w:w="0" w:type="auto"/>
            <w:shd w:val="clear" w:color="auto" w:fill="auto"/>
          </w:tcPr>
          <w:p w14:paraId="6AE13B75"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5DB2E233"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329CB18B" w14:textId="77777777" w:rsidR="00F700C6" w:rsidRPr="00F500F6" w:rsidRDefault="00F700C6" w:rsidP="00A37B30">
            <w:pPr>
              <w:keepNext/>
              <w:keepLines/>
              <w:spacing w:after="0"/>
              <w:jc w:val="center"/>
              <w:rPr>
                <w:rFonts w:ascii="Arial" w:eastAsia="Ericsson Hilda" w:hAnsi="Arial" w:cs="Arial"/>
                <w:sz w:val="18"/>
                <w:szCs w:val="18"/>
                <w:lang w:eastAsia="zh-CN"/>
              </w:rPr>
            </w:pPr>
            <m:oMathPara>
              <m:oMath>
                <m:r>
                  <w:rPr>
                    <w:rFonts w:ascii="Cambria Math" w:hAnsi="Cambria Math" w:cs="Arial"/>
                    <w:sz w:val="18"/>
                    <w:szCs w:val="18"/>
                    <w:lang w:eastAsia="zh-CN"/>
                  </w:rPr>
                  <m:t>⋮</m:t>
                </m:r>
              </m:oMath>
            </m:oMathPara>
          </w:p>
        </w:tc>
        <w:tc>
          <w:tcPr>
            <w:tcW w:w="0" w:type="auto"/>
          </w:tcPr>
          <w:p w14:paraId="4053F45E"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6FD28FF0"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7BE8E990" w14:textId="77777777" w:rsidR="00F700C6" w:rsidRPr="00F500F6" w:rsidRDefault="00F700C6" w:rsidP="00A37B30">
            <w:pPr>
              <w:keepNext/>
              <w:keepLines/>
              <w:spacing w:after="0"/>
              <w:jc w:val="center"/>
              <w:rPr>
                <w:rFonts w:ascii="Arial" w:hAnsi="Arial" w:cs="Arial"/>
                <w:sz w:val="18"/>
                <w:szCs w:val="18"/>
                <w:lang w:eastAsia="zh-CN"/>
              </w:rPr>
            </w:pPr>
            <m:oMathPara>
              <m:oMath>
                <m:r>
                  <w:rPr>
                    <w:rFonts w:ascii="Cambria Math" w:hAnsi="Cambria Math" w:cs="Arial"/>
                    <w:sz w:val="18"/>
                    <w:szCs w:val="18"/>
                    <w:lang w:eastAsia="zh-CN"/>
                  </w:rPr>
                  <m:t>⋮</m:t>
                </m:r>
              </m:oMath>
            </m:oMathPara>
          </w:p>
        </w:tc>
        <w:tc>
          <w:tcPr>
            <w:tcW w:w="0" w:type="auto"/>
          </w:tcPr>
          <w:p w14:paraId="3155316C"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2C55DCAB" w14:textId="77777777" w:rsidR="00F700C6" w:rsidRPr="00F500F6" w:rsidRDefault="00F700C6" w:rsidP="00A37B30">
            <w:pPr>
              <w:keepNext/>
              <w:keepLines/>
              <w:spacing w:after="0"/>
              <w:jc w:val="center"/>
              <w:rPr>
                <w:rFonts w:ascii="Arial" w:eastAsiaTheme="minorEastAsia" w:hAnsi="Arial" w:cs="Arial"/>
                <w:sz w:val="18"/>
                <w:szCs w:val="18"/>
                <w:lang w:eastAsia="zh-CN"/>
              </w:rPr>
            </w:pPr>
          </w:p>
          <w:p w14:paraId="74FF5D31" w14:textId="77777777" w:rsidR="00F700C6" w:rsidRPr="00F500F6" w:rsidRDefault="00F700C6" w:rsidP="00A37B30">
            <w:pPr>
              <w:keepNext/>
              <w:keepLines/>
              <w:spacing w:after="0"/>
              <w:jc w:val="center"/>
              <w:rPr>
                <w:rFonts w:ascii="Arial" w:hAnsi="Arial" w:cs="Arial"/>
                <w:sz w:val="18"/>
                <w:szCs w:val="18"/>
                <w:lang w:eastAsia="zh-CN"/>
              </w:rPr>
            </w:pPr>
            <m:oMathPara>
              <m:oMath>
                <m:r>
                  <w:rPr>
                    <w:rFonts w:ascii="Cambria Math" w:hAnsi="Cambria Math" w:cs="Arial"/>
                    <w:sz w:val="18"/>
                    <w:szCs w:val="18"/>
                    <w:lang w:eastAsia="zh-CN"/>
                  </w:rPr>
                  <m:t>⋮</m:t>
                </m:r>
              </m:oMath>
            </m:oMathPara>
          </w:p>
        </w:tc>
      </w:tr>
      <w:tr w:rsidR="00706679" w:rsidRPr="001C5CA9" w14:paraId="15DA0DD1" w14:textId="77777777" w:rsidTr="00A37B30">
        <w:trPr>
          <w:jc w:val="center"/>
        </w:trPr>
        <w:tc>
          <w:tcPr>
            <w:tcW w:w="0" w:type="auto"/>
            <w:vMerge w:val="restart"/>
          </w:tcPr>
          <w:p w14:paraId="3AFDD3E4" w14:textId="77777777" w:rsidR="00706679" w:rsidRPr="00F500F6" w:rsidRDefault="00706679" w:rsidP="00706679">
            <w:pPr>
              <w:keepNext/>
              <w:keepLines/>
              <w:spacing w:after="0"/>
              <w:jc w:val="center"/>
              <w:rPr>
                <w:rFonts w:ascii="Arial" w:hAnsi="Arial" w:cs="Arial"/>
                <w:sz w:val="18"/>
                <w:szCs w:val="18"/>
                <w:lang w:eastAsia="zh-CN"/>
              </w:rPr>
            </w:pPr>
          </w:p>
          <w:p w14:paraId="36B6A18D" w14:textId="77777777" w:rsidR="00706679" w:rsidRPr="00F500F6" w:rsidRDefault="00706679" w:rsidP="00706679">
            <w:pPr>
              <w:keepNext/>
              <w:keepLines/>
              <w:spacing w:after="0"/>
              <w:jc w:val="center"/>
              <w:rPr>
                <w:rFonts w:ascii="Arial" w:hAnsi="Arial" w:cs="Arial"/>
                <w:sz w:val="18"/>
                <w:szCs w:val="18"/>
                <w:lang w:eastAsia="zh-CN"/>
              </w:rPr>
            </w:pPr>
          </w:p>
          <w:p w14:paraId="17608241" w14:textId="77777777"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Q</w:t>
            </w:r>
          </w:p>
        </w:tc>
        <w:tc>
          <w:tcPr>
            <w:tcW w:w="0" w:type="auto"/>
            <w:shd w:val="clear" w:color="auto" w:fill="auto"/>
          </w:tcPr>
          <w:p w14:paraId="6C71BDE5" w14:textId="77777777" w:rsidR="00706679" w:rsidRPr="00F500F6" w:rsidRDefault="00706679" w:rsidP="00706679">
            <w:pPr>
              <w:keepNext/>
              <w:keepLines/>
              <w:spacing w:after="0"/>
              <w:jc w:val="center"/>
              <w:rPr>
                <w:rFonts w:ascii="Arial" w:eastAsia="Ericsson Hilda" w:hAnsi="Arial" w:cs="Arial"/>
                <w:sz w:val="18"/>
                <w:szCs w:val="18"/>
                <w:lang w:eastAsia="zh-CN"/>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min</w:t>
            </w:r>
          </w:p>
        </w:tc>
        <w:tc>
          <w:tcPr>
            <w:tcW w:w="0" w:type="auto"/>
          </w:tcPr>
          <w:p w14:paraId="628EE291" w14:textId="383D53FB"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Minimum angle along </w:t>
            </w:r>
            <w:r w:rsidRPr="006A114E">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1E96AF91" w14:textId="77777777"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0 degrees</w:t>
            </w:r>
          </w:p>
        </w:tc>
      </w:tr>
      <w:tr w:rsidR="00706679" w:rsidRPr="001C5CA9" w14:paraId="2C0BD54D" w14:textId="77777777" w:rsidTr="00A37B30">
        <w:trPr>
          <w:jc w:val="center"/>
        </w:trPr>
        <w:tc>
          <w:tcPr>
            <w:tcW w:w="0" w:type="auto"/>
            <w:vMerge/>
          </w:tcPr>
          <w:p w14:paraId="6950D0FB" w14:textId="77777777" w:rsidR="00706679" w:rsidRPr="00F500F6" w:rsidRDefault="00706679" w:rsidP="00706679">
            <w:pPr>
              <w:keepNext/>
              <w:keepLines/>
              <w:spacing w:after="0"/>
              <w:jc w:val="center"/>
              <w:rPr>
                <w:rFonts w:ascii="Arial" w:hAnsi="Arial" w:cs="Arial"/>
                <w:sz w:val="18"/>
                <w:szCs w:val="18"/>
                <w:lang w:eastAsia="zh-CN"/>
              </w:rPr>
            </w:pPr>
          </w:p>
        </w:tc>
        <w:tc>
          <w:tcPr>
            <w:tcW w:w="0" w:type="auto"/>
            <w:shd w:val="clear" w:color="auto" w:fill="auto"/>
          </w:tcPr>
          <w:p w14:paraId="5C6E2704" w14:textId="77777777" w:rsidR="00706679" w:rsidRPr="00F500F6" w:rsidRDefault="00706679" w:rsidP="00706679">
            <w:pPr>
              <w:keepNext/>
              <w:keepLines/>
              <w:spacing w:after="0"/>
              <w:jc w:val="center"/>
              <w:rPr>
                <w:rFonts w:ascii="Arial" w:eastAsia="Ericsson Hilda" w:hAnsi="Arial" w:cs="Arial"/>
                <w:sz w:val="18"/>
                <w:szCs w:val="18"/>
                <w:lang w:eastAsia="zh-CN"/>
              </w:rPr>
            </w:pPr>
            <w:r w:rsidRPr="00EC0E2D">
              <w:rPr>
                <w:rFonts w:ascii="Symbol" w:hAnsi="Symbol" w:cs="Arial"/>
                <w:sz w:val="18"/>
                <w:szCs w:val="18"/>
                <w:lang w:eastAsia="zh-CN"/>
              </w:rPr>
              <w:t>q</w:t>
            </w:r>
            <w:r w:rsidRPr="00F500F6">
              <w:rPr>
                <w:rFonts w:ascii="Arial" w:hAnsi="Arial" w:cs="Arial"/>
                <w:sz w:val="18"/>
                <w:szCs w:val="18"/>
                <w:vertAlign w:val="subscript"/>
                <w:lang w:eastAsia="zh-CN"/>
              </w:rPr>
              <w:t>max</w:t>
            </w:r>
          </w:p>
        </w:tc>
        <w:tc>
          <w:tcPr>
            <w:tcW w:w="0" w:type="auto"/>
          </w:tcPr>
          <w:p w14:paraId="08DBABA2" w14:textId="23CB8BAB"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Maximum angle along </w:t>
            </w:r>
            <w:r w:rsidRPr="006A114E">
              <w:rPr>
                <w:rFonts w:ascii="Symbol" w:hAnsi="Symbol" w:cs="Arial"/>
                <w:sz w:val="18"/>
                <w:szCs w:val="18"/>
                <w:lang w:eastAsia="zh-CN"/>
              </w:rPr>
              <w:t>q</w:t>
            </w:r>
            <w:r w:rsidRPr="00F500F6">
              <w:rPr>
                <w:rFonts w:ascii="Arial" w:hAnsi="Arial" w:cs="Arial"/>
                <w:sz w:val="18"/>
                <w:szCs w:val="18"/>
                <w:lang w:eastAsia="zh-CN"/>
              </w:rPr>
              <w:t xml:space="preserve"> axis</w:t>
            </w:r>
          </w:p>
        </w:tc>
        <w:tc>
          <w:tcPr>
            <w:tcW w:w="0" w:type="auto"/>
          </w:tcPr>
          <w:p w14:paraId="6E541DE5" w14:textId="77777777"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15 degrees</w:t>
            </w:r>
          </w:p>
        </w:tc>
      </w:tr>
      <w:tr w:rsidR="00706679" w:rsidRPr="001C5CA9" w14:paraId="39D4623E" w14:textId="77777777" w:rsidTr="00A37B30">
        <w:trPr>
          <w:jc w:val="center"/>
        </w:trPr>
        <w:tc>
          <w:tcPr>
            <w:tcW w:w="0" w:type="auto"/>
            <w:vMerge/>
          </w:tcPr>
          <w:p w14:paraId="5D02AF3B" w14:textId="77777777" w:rsidR="00706679" w:rsidRPr="00F500F6" w:rsidRDefault="00706679" w:rsidP="00706679">
            <w:pPr>
              <w:keepNext/>
              <w:keepLines/>
              <w:spacing w:after="0"/>
              <w:jc w:val="center"/>
              <w:rPr>
                <w:rFonts w:ascii="Arial" w:hAnsi="Arial" w:cs="Arial"/>
                <w:sz w:val="18"/>
                <w:szCs w:val="18"/>
                <w:lang w:eastAsia="zh-CN"/>
              </w:rPr>
            </w:pPr>
          </w:p>
        </w:tc>
        <w:tc>
          <w:tcPr>
            <w:tcW w:w="0" w:type="auto"/>
            <w:shd w:val="clear" w:color="auto" w:fill="auto"/>
          </w:tcPr>
          <w:p w14:paraId="4B09567B" w14:textId="77777777" w:rsidR="00706679" w:rsidRPr="00F500F6" w:rsidRDefault="00706679" w:rsidP="00706679">
            <w:pPr>
              <w:keepNext/>
              <w:keepLines/>
              <w:spacing w:after="0"/>
              <w:jc w:val="center"/>
              <w:rPr>
                <w:rFonts w:ascii="Arial" w:eastAsia="Ericsson Hilda" w:hAnsi="Arial" w:cs="Arial"/>
                <w:sz w:val="18"/>
                <w:szCs w:val="18"/>
                <w:lang w:eastAsia="zh-CN"/>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min</w:t>
            </w:r>
          </w:p>
        </w:tc>
        <w:tc>
          <w:tcPr>
            <w:tcW w:w="0" w:type="auto"/>
          </w:tcPr>
          <w:p w14:paraId="404783AD" w14:textId="52B9DD89"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Minimum angle along </w:t>
            </w:r>
            <w:r w:rsidRPr="006A114E">
              <w:rPr>
                <w:rFonts w:ascii="Symbol" w:hAnsi="Symbol" w:cs="Arial"/>
                <w:sz w:val="18"/>
                <w:szCs w:val="18"/>
                <w:lang w:eastAsia="zh-CN"/>
              </w:rPr>
              <w:t xml:space="preserve">j </w:t>
            </w:r>
            <w:r w:rsidRPr="00F500F6">
              <w:rPr>
                <w:rFonts w:ascii="Arial" w:hAnsi="Arial" w:cs="Arial"/>
                <w:sz w:val="18"/>
                <w:szCs w:val="18"/>
                <w:lang w:eastAsia="zh-CN"/>
              </w:rPr>
              <w:t>axis</w:t>
            </w:r>
          </w:p>
        </w:tc>
        <w:tc>
          <w:tcPr>
            <w:tcW w:w="0" w:type="auto"/>
          </w:tcPr>
          <w:p w14:paraId="12935945" w14:textId="77777777"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706679" w:rsidRPr="001C5CA9" w14:paraId="46FDE552" w14:textId="77777777" w:rsidTr="00A37B30">
        <w:trPr>
          <w:jc w:val="center"/>
        </w:trPr>
        <w:tc>
          <w:tcPr>
            <w:tcW w:w="0" w:type="auto"/>
            <w:vMerge/>
          </w:tcPr>
          <w:p w14:paraId="23C9A484" w14:textId="77777777" w:rsidR="00706679" w:rsidRPr="00F500F6" w:rsidRDefault="00706679" w:rsidP="00706679">
            <w:pPr>
              <w:keepNext/>
              <w:keepLines/>
              <w:spacing w:after="0"/>
              <w:jc w:val="center"/>
              <w:rPr>
                <w:rFonts w:ascii="Arial" w:hAnsi="Arial" w:cs="Arial"/>
                <w:sz w:val="18"/>
                <w:szCs w:val="18"/>
                <w:lang w:eastAsia="zh-CN"/>
              </w:rPr>
            </w:pPr>
          </w:p>
        </w:tc>
        <w:tc>
          <w:tcPr>
            <w:tcW w:w="0" w:type="auto"/>
            <w:shd w:val="clear" w:color="auto" w:fill="auto"/>
          </w:tcPr>
          <w:p w14:paraId="09B91414" w14:textId="77777777" w:rsidR="00706679" w:rsidRPr="00F500F6" w:rsidRDefault="00706679" w:rsidP="00706679">
            <w:pPr>
              <w:keepNext/>
              <w:keepLines/>
              <w:spacing w:after="0"/>
              <w:jc w:val="center"/>
              <w:rPr>
                <w:rFonts w:ascii="Arial" w:eastAsia="Ericsson Hilda" w:hAnsi="Arial" w:cs="Arial"/>
                <w:sz w:val="18"/>
                <w:szCs w:val="18"/>
                <w:lang w:eastAsia="zh-CN"/>
              </w:rPr>
            </w:pPr>
            <w:r w:rsidRPr="00EC0E2D">
              <w:rPr>
                <w:rFonts w:ascii="Symbol" w:hAnsi="Symbol" w:cs="Arial"/>
                <w:sz w:val="18"/>
                <w:szCs w:val="18"/>
                <w:lang w:eastAsia="zh-CN"/>
              </w:rPr>
              <w:t>j</w:t>
            </w:r>
            <w:r w:rsidRPr="00F500F6">
              <w:rPr>
                <w:rFonts w:ascii="Arial" w:hAnsi="Arial" w:cs="Arial"/>
                <w:sz w:val="18"/>
                <w:szCs w:val="18"/>
                <w:vertAlign w:val="subscript"/>
                <w:lang w:eastAsia="zh-CN"/>
              </w:rPr>
              <w:t>max</w:t>
            </w:r>
          </w:p>
        </w:tc>
        <w:tc>
          <w:tcPr>
            <w:tcW w:w="0" w:type="auto"/>
          </w:tcPr>
          <w:p w14:paraId="1C43F89E" w14:textId="3F74B65F"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 xml:space="preserve">Maximum angle along </w:t>
            </w:r>
            <w:r w:rsidRPr="006A114E">
              <w:rPr>
                <w:rFonts w:ascii="Symbol" w:hAnsi="Symbol" w:cs="Arial"/>
                <w:sz w:val="18"/>
                <w:szCs w:val="18"/>
                <w:lang w:eastAsia="zh-CN"/>
              </w:rPr>
              <w:t>j</w:t>
            </w:r>
            <w:r w:rsidRPr="00F500F6">
              <w:rPr>
                <w:rFonts w:ascii="Arial" w:hAnsi="Arial" w:cs="Arial"/>
                <w:sz w:val="18"/>
                <w:szCs w:val="18"/>
                <w:lang w:eastAsia="zh-CN"/>
              </w:rPr>
              <w:t xml:space="preserve"> axis</w:t>
            </w:r>
          </w:p>
        </w:tc>
        <w:tc>
          <w:tcPr>
            <w:tcW w:w="0" w:type="auto"/>
          </w:tcPr>
          <w:p w14:paraId="76A58576" w14:textId="77777777" w:rsidR="00706679" w:rsidRPr="00F500F6" w:rsidRDefault="00706679" w:rsidP="00706679">
            <w:pPr>
              <w:keepNext/>
              <w:keepLines/>
              <w:spacing w:after="0"/>
              <w:jc w:val="center"/>
              <w:rPr>
                <w:rFonts w:ascii="Arial" w:hAnsi="Arial" w:cs="Arial"/>
                <w:sz w:val="18"/>
                <w:szCs w:val="18"/>
                <w:lang w:eastAsia="zh-CN"/>
              </w:rPr>
            </w:pPr>
            <w:r w:rsidRPr="00F500F6">
              <w:rPr>
                <w:rFonts w:ascii="Arial" w:hAnsi="Arial" w:cs="Arial"/>
                <w:sz w:val="18"/>
                <w:szCs w:val="18"/>
                <w:lang w:eastAsia="zh-CN"/>
              </w:rPr>
              <w:t>60 degrees</w:t>
            </w:r>
          </w:p>
        </w:tc>
      </w:tr>
      <w:tr w:rsidR="00F700C6" w:rsidRPr="001C5CA9" w14:paraId="53719ECE" w14:textId="77777777" w:rsidTr="00A37B30">
        <w:trPr>
          <w:jc w:val="center"/>
        </w:trPr>
        <w:tc>
          <w:tcPr>
            <w:tcW w:w="0" w:type="auto"/>
            <w:vMerge/>
          </w:tcPr>
          <w:p w14:paraId="15535288" w14:textId="77777777" w:rsidR="00F700C6" w:rsidRPr="00F500F6" w:rsidRDefault="00F700C6" w:rsidP="00A37B30">
            <w:pPr>
              <w:keepNext/>
              <w:keepLines/>
              <w:spacing w:after="0"/>
              <w:jc w:val="center"/>
              <w:rPr>
                <w:rFonts w:ascii="Arial" w:hAnsi="Arial" w:cs="Arial"/>
                <w:sz w:val="18"/>
                <w:szCs w:val="18"/>
                <w:lang w:eastAsia="zh-CN"/>
              </w:rPr>
            </w:pPr>
          </w:p>
        </w:tc>
        <w:tc>
          <w:tcPr>
            <w:tcW w:w="0" w:type="auto"/>
            <w:shd w:val="clear" w:color="auto" w:fill="auto"/>
          </w:tcPr>
          <w:p w14:paraId="3891F9C8" w14:textId="77777777" w:rsidR="00F700C6" w:rsidRPr="00F500F6" w:rsidRDefault="008309ED" w:rsidP="00A37B30">
            <w:pPr>
              <w:keepNext/>
              <w:keepLines/>
              <w:spacing w:after="0"/>
              <w:jc w:val="center"/>
              <w:rPr>
                <w:rFonts w:ascii="Arial" w:eastAsia="Ericsson Hilda" w:hAnsi="Arial" w:cs="Arial"/>
                <w:sz w:val="18"/>
                <w:szCs w:val="18"/>
                <w:lang w:eastAsia="zh-CN"/>
              </w:rPr>
            </w:pPr>
            <m:oMathPara>
              <m:oMath>
                <m:sSub>
                  <m:sSubPr>
                    <m:ctrlPr>
                      <w:rPr>
                        <w:rFonts w:ascii="Cambria Math" w:hAnsi="Cambria Math" w:cs="Arial"/>
                        <w:i/>
                        <w:sz w:val="18"/>
                        <w:szCs w:val="18"/>
                        <w:lang w:eastAsia="zh-CN"/>
                      </w:rPr>
                    </m:ctrlPr>
                  </m:sSubPr>
                  <m:e>
                    <m:r>
                      <m:rPr>
                        <m:sty m:val="p"/>
                      </m:rPr>
                      <w:rPr>
                        <w:rFonts w:ascii="Cambria Math" w:hAnsi="Cambria Math" w:cs="Arial"/>
                        <w:sz w:val="18"/>
                        <w:szCs w:val="18"/>
                        <w:lang w:eastAsia="zh-CN"/>
                      </w:rPr>
                      <m:t>Δ</m:t>
                    </m:r>
                  </m:e>
                  <m:sub>
                    <m:r>
                      <w:rPr>
                        <w:rFonts w:ascii="Cambria Math" w:hAnsi="Cambria Math" w:cs="Arial"/>
                        <w:sz w:val="18"/>
                        <w:szCs w:val="18"/>
                        <w:lang w:eastAsia="zh-CN"/>
                      </w:rPr>
                      <m:t>k</m:t>
                    </m:r>
                  </m:sub>
                </m:sSub>
              </m:oMath>
            </m:oMathPara>
          </w:p>
        </w:tc>
        <w:tc>
          <w:tcPr>
            <w:tcW w:w="0" w:type="auto"/>
          </w:tcPr>
          <w:p w14:paraId="53284758"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Test beam power back-off</w:t>
            </w:r>
          </w:p>
        </w:tc>
        <w:tc>
          <w:tcPr>
            <w:tcW w:w="0" w:type="auto"/>
          </w:tcPr>
          <w:p w14:paraId="4B45E511" w14:textId="77777777" w:rsidR="00F700C6" w:rsidRPr="00F500F6" w:rsidRDefault="00F700C6" w:rsidP="00A37B30">
            <w:pPr>
              <w:keepNext/>
              <w:keepLines/>
              <w:spacing w:after="0"/>
              <w:jc w:val="center"/>
              <w:rPr>
                <w:rFonts w:ascii="Arial" w:hAnsi="Arial" w:cs="Arial"/>
                <w:sz w:val="18"/>
                <w:szCs w:val="18"/>
                <w:lang w:eastAsia="zh-CN"/>
              </w:rPr>
            </w:pPr>
            <w:r w:rsidRPr="00F500F6">
              <w:rPr>
                <w:rFonts w:ascii="Arial" w:hAnsi="Arial" w:cs="Arial"/>
                <w:sz w:val="18"/>
                <w:szCs w:val="18"/>
                <w:lang w:eastAsia="zh-CN"/>
              </w:rPr>
              <w:t>2, 2, 2, 2, 2, 2, 2, 2, 2 dB</w:t>
            </w:r>
          </w:p>
        </w:tc>
      </w:tr>
    </w:tbl>
    <w:p w14:paraId="48E638AD" w14:textId="77777777" w:rsidR="00F700C6" w:rsidRDefault="00F700C6" w:rsidP="00F700C6"/>
    <w:p w14:paraId="431917A5" w14:textId="4156DE0D" w:rsidR="00F700C6" w:rsidRDefault="00F700C6" w:rsidP="00F700C6">
      <w:pPr>
        <w:rPr>
          <w:rFonts w:eastAsiaTheme="minorEastAsia"/>
        </w:rPr>
      </w:pPr>
      <w:r>
        <w:t xml:space="preserve">The EIRP </w:t>
      </w:r>
      <w:r w:rsidR="006319B6">
        <w:t xml:space="preserve">beam </w:t>
      </w:r>
      <w:r>
        <w:t xml:space="preserve">power back-off </w:t>
      </w:r>
      <m:oMath>
        <m:sSub>
          <m:sSubPr>
            <m:ctrlPr>
              <w:rPr>
                <w:rFonts w:ascii="Cambria Math" w:hAnsi="Cambria Math"/>
                <w:i/>
              </w:rPr>
            </m:ctrlPr>
          </m:sSubPr>
          <m:e>
            <m:r>
              <m:rPr>
                <m:sty m:val="p"/>
              </m:rPr>
              <w:rPr>
                <w:rFonts w:ascii="Cambria Math" w:hAnsi="Cambria Math"/>
              </w:rPr>
              <m:t>Δ</m:t>
            </m:r>
          </m:e>
          <m:sub>
            <m:r>
              <w:rPr>
                <w:rFonts w:ascii="Cambria Math" w:hAnsi="Cambria Math"/>
              </w:rPr>
              <m:t>k</m:t>
            </m:r>
          </m:sub>
        </m:sSub>
      </m:oMath>
      <w:r>
        <w:rPr>
          <w:rFonts w:eastAsiaTheme="minorEastAsia"/>
        </w:rPr>
        <w:t xml:space="preserve"> is defined as the difference between maximum declared EIRP (declaration part of radiated transmit power) and specific k-</w:t>
      </w:r>
      <w:proofErr w:type="spellStart"/>
      <w:r>
        <w:rPr>
          <w:rFonts w:eastAsiaTheme="minorEastAsia"/>
        </w:rPr>
        <w:t>th</w:t>
      </w:r>
      <w:proofErr w:type="spellEnd"/>
      <w:r>
        <w:rPr>
          <w:rFonts w:eastAsiaTheme="minorEastAsia"/>
        </w:rPr>
        <w:t xml:space="preserve"> test beam.</w:t>
      </w:r>
      <w:r w:rsidR="00745D3C">
        <w:rPr>
          <w:rFonts w:eastAsiaTheme="minorEastAsia"/>
        </w:rPr>
        <w:t xml:space="preserve"> </w:t>
      </w:r>
      <w:r w:rsidR="00AC717C">
        <w:rPr>
          <w:rFonts w:eastAsiaTheme="minorEastAsia"/>
        </w:rPr>
        <w:t xml:space="preserve">This parameter allows for </w:t>
      </w:r>
      <w:r w:rsidR="00F72B1E">
        <w:rPr>
          <w:rFonts w:eastAsiaTheme="minorEastAsia"/>
        </w:rPr>
        <w:t xml:space="preserve">extending the CAR, while meeting the mask by reducing the power for </w:t>
      </w:r>
      <w:r w:rsidR="003E1C36">
        <w:rPr>
          <w:rFonts w:eastAsiaTheme="minorEastAsia"/>
        </w:rPr>
        <w:t>beams</w:t>
      </w:r>
      <w:r w:rsidR="005F5927">
        <w:rPr>
          <w:rFonts w:eastAsiaTheme="minorEastAsia"/>
        </w:rPr>
        <w:t xml:space="preserve"> with large vertical down-tilt angles. </w:t>
      </w:r>
    </w:p>
    <w:p w14:paraId="34ACE3C4" w14:textId="1EA8D621" w:rsidR="00F700C6" w:rsidRDefault="00F700C6" w:rsidP="00F700C6">
      <w:pPr>
        <w:rPr>
          <w:rFonts w:eastAsiaTheme="minorEastAsia"/>
        </w:rPr>
      </w:pPr>
      <w:r>
        <w:rPr>
          <w:rFonts w:eastAsiaTheme="minorEastAsia"/>
        </w:rPr>
        <w:t xml:space="preserve">If the base station is equipped with a mechanical bracket that allow for have different mechanical tilt settings at deployment, it is reasonable to declare multiple CAR to be able to optimize power utilization and coverage. The relation between mechanical tilt and configured CAR should be documented in the </w:t>
      </w:r>
      <w:r w:rsidR="003571CF">
        <w:rPr>
          <w:rFonts w:eastAsiaTheme="minorEastAsia"/>
        </w:rPr>
        <w:t>product operation manual.</w:t>
      </w:r>
    </w:p>
    <w:p w14:paraId="31123ADB" w14:textId="67870FDF" w:rsidR="00F700C6" w:rsidRDefault="00F700C6" w:rsidP="00F500F6">
      <w:pPr>
        <w:rPr>
          <w:rFonts w:eastAsiaTheme="minorEastAsia"/>
        </w:rPr>
      </w:pPr>
      <w:r>
        <w:rPr>
          <w:rFonts w:eastAsiaTheme="minorEastAsia"/>
        </w:rPr>
        <w:t xml:space="preserve">In addition, also the physical size of the antenna array should be declared by the base station manufacturer. The size is needed to determine the maximum allowed spatial sampling grid for EIRP pattern measurements.  </w:t>
      </w:r>
    </w:p>
    <w:p w14:paraId="035046A1" w14:textId="7B854009" w:rsidR="00DD0096" w:rsidRDefault="00A811B4" w:rsidP="00F500F6">
      <w:pPr>
        <w:rPr>
          <w:rFonts w:eastAsiaTheme="minorEastAsia"/>
        </w:rPr>
      </w:pPr>
      <w:r w:rsidRPr="00594049">
        <w:rPr>
          <w:rFonts w:eastAsiaTheme="minorEastAsia"/>
          <w:b/>
          <w:bCs/>
          <w:u w:val="single"/>
        </w:rPr>
        <w:t xml:space="preserve">Observation </w:t>
      </w:r>
      <w:r w:rsidR="00D90991">
        <w:rPr>
          <w:rFonts w:eastAsiaTheme="minorEastAsia"/>
          <w:b/>
          <w:bCs/>
          <w:u w:val="single"/>
        </w:rPr>
        <w:t>9</w:t>
      </w:r>
      <w:r w:rsidRPr="00594049">
        <w:rPr>
          <w:rFonts w:eastAsiaTheme="minorEastAsia"/>
          <w:b/>
          <w:bCs/>
          <w:u w:val="single"/>
        </w:rPr>
        <w:t>:</w:t>
      </w:r>
      <w:r>
        <w:rPr>
          <w:rFonts w:eastAsiaTheme="minorEastAsia"/>
        </w:rPr>
        <w:t xml:space="preserve"> RAN4 need to establish </w:t>
      </w:r>
      <w:r w:rsidR="00DD0096">
        <w:rPr>
          <w:rFonts w:eastAsiaTheme="minorEastAsia"/>
        </w:rPr>
        <w:t>format and structure for relevant declarations related to coverage angular range.</w:t>
      </w:r>
    </w:p>
    <w:p w14:paraId="07E60639" w14:textId="77777777" w:rsidR="00DD0096" w:rsidRPr="00594049" w:rsidRDefault="00DD0096" w:rsidP="00F500F6">
      <w:pPr>
        <w:rPr>
          <w:rFonts w:eastAsiaTheme="minorEastAsia"/>
        </w:rPr>
      </w:pPr>
    </w:p>
    <w:p w14:paraId="37C8F0D4" w14:textId="59F2E4ED" w:rsidR="00E3454C" w:rsidRDefault="00536FBE" w:rsidP="00077385">
      <w:pPr>
        <w:pStyle w:val="BodyText"/>
        <w:numPr>
          <w:ilvl w:val="2"/>
          <w:numId w:val="5"/>
        </w:numPr>
        <w:ind w:left="709" w:hanging="709"/>
        <w:rPr>
          <w:rFonts w:ascii="Arial" w:hAnsi="Arial" w:cs="Arial"/>
          <w:sz w:val="24"/>
          <w:szCs w:val="24"/>
        </w:rPr>
      </w:pPr>
      <w:r w:rsidRPr="009D3338">
        <w:rPr>
          <w:rFonts w:ascii="Arial" w:hAnsi="Arial" w:cs="Arial"/>
          <w:sz w:val="24"/>
          <w:szCs w:val="24"/>
        </w:rPr>
        <w:lastRenderedPageBreak/>
        <w:t>Method of test</w:t>
      </w:r>
    </w:p>
    <w:p w14:paraId="1DB116B4" w14:textId="19F17039" w:rsidR="00077385" w:rsidRDefault="00A10D8C" w:rsidP="00077385">
      <w:r w:rsidRPr="00A10D8C">
        <w:t>The information is this section is captured in TS 38.141-2 for each requirement. It gives detailed information about test object configuration and test scope.</w:t>
      </w:r>
    </w:p>
    <w:p w14:paraId="4298CCCE" w14:textId="77777777" w:rsidR="00DD0096" w:rsidRDefault="00DD0096" w:rsidP="00077385"/>
    <w:p w14:paraId="1415451B" w14:textId="5136F758" w:rsidR="00A10D8C" w:rsidRPr="00E84E43" w:rsidRDefault="00AD3810" w:rsidP="00E84E43">
      <w:pPr>
        <w:pStyle w:val="ListParagraph"/>
        <w:numPr>
          <w:ilvl w:val="3"/>
          <w:numId w:val="5"/>
        </w:numPr>
        <w:ind w:left="709" w:hanging="709"/>
        <w:rPr>
          <w:rFonts w:ascii="Arial" w:hAnsi="Arial" w:cs="Arial"/>
          <w:sz w:val="20"/>
          <w:szCs w:val="20"/>
        </w:rPr>
      </w:pPr>
      <w:r w:rsidRPr="00E84E43">
        <w:rPr>
          <w:rFonts w:ascii="Arial" w:hAnsi="Arial" w:cs="Arial"/>
          <w:sz w:val="20"/>
          <w:szCs w:val="20"/>
        </w:rPr>
        <w:t>Initial conditions</w:t>
      </w:r>
    </w:p>
    <w:p w14:paraId="1CD73DBA" w14:textId="77777777" w:rsidR="0007460A" w:rsidRDefault="0007460A" w:rsidP="0007460A">
      <w:r>
        <w:t xml:space="preserve">In this section information related to initial conditions, test object configuration and test object placement is captured. </w:t>
      </w:r>
    </w:p>
    <w:p w14:paraId="0867DAEC" w14:textId="77777777" w:rsidR="0007460A" w:rsidRDefault="0007460A" w:rsidP="0007460A">
      <w:r>
        <w:t>The test environment: Normal condition, see TS 38.141-2, Annex B.2.</w:t>
      </w:r>
    </w:p>
    <w:p w14:paraId="134634C1" w14:textId="77777777" w:rsidR="0007460A" w:rsidRDefault="0007460A" w:rsidP="0007460A">
      <w:r>
        <w:t xml:space="preserve">RF channels to be tested for single carrier: T; see TS 38.141-2, subclause 4.9.1. It is not necessary to test Bottom, Middle and Top frequency. Top frequency is enough since the highest supported frequency sets strictest design constraints. </w:t>
      </w:r>
    </w:p>
    <w:p w14:paraId="07627941" w14:textId="77777777" w:rsidR="0007460A" w:rsidRPr="009B5269" w:rsidRDefault="0007460A" w:rsidP="0007460A">
      <w:r w:rsidRPr="009B5269">
        <w:t>Base station RF bandwidth positions to be tested for multi-carrier and/or carrier aggregation (CA):</w:t>
      </w:r>
    </w:p>
    <w:p w14:paraId="67D25B5F" w14:textId="77777777" w:rsidR="0007460A" w:rsidRPr="00DC7017" w:rsidRDefault="0007460A" w:rsidP="0007460A">
      <w:pPr>
        <w:pStyle w:val="ListParagraph"/>
        <w:numPr>
          <w:ilvl w:val="0"/>
          <w:numId w:val="10"/>
        </w:numPr>
        <w:rPr>
          <w:rFonts w:ascii="Times New Roman" w:hAnsi="Times New Roman" w:cs="Times New Roman"/>
          <w:sz w:val="20"/>
          <w:szCs w:val="20"/>
        </w:rPr>
      </w:pPr>
      <w:r w:rsidRPr="00DC7017">
        <w:rPr>
          <w:rFonts w:ascii="Times New Roman" w:hAnsi="Times New Roman" w:cs="Times New Roman"/>
          <w:sz w:val="20"/>
          <w:szCs w:val="20"/>
        </w:rPr>
        <w:t>B</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 M</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 T</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 xml:space="preserve"> in single band operation; see TS 38.141-2, subclause 4.9.1.</w:t>
      </w:r>
    </w:p>
    <w:p w14:paraId="0C084486" w14:textId="77777777" w:rsidR="0007460A" w:rsidRPr="00DC7017" w:rsidRDefault="0007460A" w:rsidP="0007460A">
      <w:pPr>
        <w:pStyle w:val="ListParagraph"/>
        <w:numPr>
          <w:ilvl w:val="0"/>
          <w:numId w:val="10"/>
        </w:numPr>
        <w:rPr>
          <w:rFonts w:ascii="Times New Roman" w:hAnsi="Times New Roman" w:cs="Times New Roman"/>
          <w:sz w:val="20"/>
          <w:szCs w:val="20"/>
        </w:rPr>
      </w:pPr>
      <w:r w:rsidRPr="00DC7017">
        <w:rPr>
          <w:rFonts w:ascii="Times New Roman" w:hAnsi="Times New Roman" w:cs="Times New Roman"/>
          <w:sz w:val="20"/>
          <w:szCs w:val="20"/>
        </w:rPr>
        <w:t>B</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_T’</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 xml:space="preserve"> and B’</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_T</w:t>
      </w:r>
      <w:r w:rsidRPr="00DC7017">
        <w:rPr>
          <w:rFonts w:ascii="Times New Roman" w:hAnsi="Times New Roman" w:cs="Times New Roman"/>
          <w:sz w:val="20"/>
          <w:szCs w:val="20"/>
          <w:vertAlign w:val="subscript"/>
        </w:rPr>
        <w:t>RFBW</w:t>
      </w:r>
      <w:r w:rsidRPr="00DC7017">
        <w:rPr>
          <w:rFonts w:ascii="Times New Roman" w:hAnsi="Times New Roman" w:cs="Times New Roman"/>
          <w:sz w:val="20"/>
          <w:szCs w:val="20"/>
        </w:rPr>
        <w:t xml:space="preserve"> in multi-band operation; see TS 38.141-2, subclause 4.9.1.</w:t>
      </w:r>
    </w:p>
    <w:p w14:paraId="34398992" w14:textId="77777777" w:rsidR="0007460A" w:rsidRDefault="0007460A" w:rsidP="0007460A">
      <w:r>
        <w:t xml:space="preserve">The test object is located on the positioner with mechanical tilt set to 0 degrees. </w:t>
      </w:r>
    </w:p>
    <w:p w14:paraId="1E5F650E" w14:textId="77777777" w:rsidR="0007460A" w:rsidRDefault="0007460A" w:rsidP="0007460A">
      <w:r w:rsidRPr="003E6ED0">
        <w:t xml:space="preserve">Since this requirement is capturing power transmitted </w:t>
      </w:r>
      <w:r>
        <w:t>towards the sky</w:t>
      </w:r>
      <w:r w:rsidRPr="003E6ED0">
        <w:t xml:space="preserve">. It is essential that the test object is mounted on the positioner such that blocking effects </w:t>
      </w:r>
      <w:r>
        <w:t>due to</w:t>
      </w:r>
      <w:r w:rsidRPr="003E6ED0">
        <w:t xml:space="preserve"> the positioner is minimized. </w:t>
      </w:r>
      <w:r>
        <w:t>For</w:t>
      </w:r>
      <w:r w:rsidRPr="003E6ED0">
        <w:t xml:space="preserve"> regular </w:t>
      </w:r>
      <w:r>
        <w:t>antenna pattern measurements</w:t>
      </w:r>
      <w:r w:rsidRPr="003E6ED0">
        <w:t xml:space="preserve"> typically, </w:t>
      </w:r>
      <w:r>
        <w:t xml:space="preserve">the focus is on the </w:t>
      </w:r>
      <w:r w:rsidRPr="003E6ED0">
        <w:t xml:space="preserve">horizontal angle and then we often see blocking effects in </w:t>
      </w:r>
      <w:r>
        <w:t xml:space="preserve">along </w:t>
      </w:r>
      <w:r w:rsidRPr="003E6ED0">
        <w:t>vertical</w:t>
      </w:r>
      <w:r>
        <w:t xml:space="preserve"> angle</w:t>
      </w:r>
      <w:r w:rsidRPr="003E6ED0">
        <w:t>.</w:t>
      </w:r>
    </w:p>
    <w:p w14:paraId="4CB49AB5" w14:textId="77777777" w:rsidR="0007460A" w:rsidRDefault="0007460A" w:rsidP="0007460A">
      <w:r>
        <w:t>For this requirement the same test model as for radiated transmit power should be used.</w:t>
      </w:r>
    </w:p>
    <w:p w14:paraId="5C256899" w14:textId="77777777" w:rsidR="00E55956" w:rsidRDefault="00E55956" w:rsidP="0007460A"/>
    <w:p w14:paraId="0825FA2D" w14:textId="3E7FF52C" w:rsidR="00AD3810" w:rsidRPr="00470B0B" w:rsidRDefault="0007460A" w:rsidP="00470B0B">
      <w:pPr>
        <w:pStyle w:val="ListParagraph"/>
        <w:numPr>
          <w:ilvl w:val="3"/>
          <w:numId w:val="5"/>
        </w:numPr>
        <w:ind w:left="709" w:hanging="709"/>
        <w:rPr>
          <w:rFonts w:ascii="Arial" w:hAnsi="Arial" w:cs="Arial"/>
          <w:sz w:val="20"/>
          <w:szCs w:val="20"/>
        </w:rPr>
      </w:pPr>
      <w:r w:rsidRPr="00470B0B">
        <w:rPr>
          <w:rFonts w:ascii="Arial" w:hAnsi="Arial" w:cs="Arial"/>
          <w:sz w:val="20"/>
          <w:szCs w:val="20"/>
        </w:rPr>
        <w:t>Procedure</w:t>
      </w:r>
    </w:p>
    <w:p w14:paraId="04FFCDFD" w14:textId="77777777" w:rsidR="00DB16BC" w:rsidRDefault="00DB16BC" w:rsidP="00DB16BC">
      <w:r>
        <w:t>The following high level test procedure describes essential steps required to measure a EEIRP profile.</w:t>
      </w:r>
    </w:p>
    <w:p w14:paraId="648E1B7B"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 xml:space="preserve">Place the test object at the positioner, such that blocking effect in the vertical domain is minimized. </w:t>
      </w:r>
      <w:r w:rsidRPr="00DC7017">
        <w:rPr>
          <w:rFonts w:ascii="Times New Roman" w:hAnsi="Times New Roman" w:cs="Times New Roman"/>
          <w:sz w:val="20"/>
          <w:szCs w:val="20"/>
        </w:rPr>
        <w:br/>
      </w:r>
    </w:p>
    <w:p w14:paraId="3AC11CD8"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Align the manufacturer declared coordinate system orientation (D.2) of the test object with the coordinate system used by the test system.</w:t>
      </w:r>
      <w:r w:rsidRPr="00DC7017">
        <w:rPr>
          <w:rFonts w:ascii="Times New Roman" w:hAnsi="Times New Roman" w:cs="Times New Roman"/>
          <w:sz w:val="20"/>
          <w:szCs w:val="20"/>
        </w:rPr>
        <w:br/>
      </w:r>
    </w:p>
    <w:p w14:paraId="1D7C582C"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Configure the test object according to applicable test configuration in TS 38.141-2, subclause 4.8 using the corresponding test model described in TS 38.141-2, subclause 4.9.2.</w:t>
      </w:r>
      <w:r w:rsidRPr="00DC7017">
        <w:rPr>
          <w:rFonts w:ascii="Times New Roman" w:hAnsi="Times New Roman" w:cs="Times New Roman"/>
          <w:sz w:val="20"/>
          <w:szCs w:val="20"/>
        </w:rPr>
        <w:br/>
      </w:r>
    </w:p>
    <w:p w14:paraId="464F5152"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 xml:space="preserve">Set the positioner at location for measurement point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m</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n</m:t>
                </m:r>
              </m:sub>
            </m:sSub>
          </m:e>
        </m:d>
      </m:oMath>
      <w:r w:rsidRPr="00DC7017">
        <w:rPr>
          <w:rFonts w:ascii="Times New Roman" w:hAnsi="Times New Roman" w:cs="Times New Roman"/>
          <w:sz w:val="20"/>
          <w:szCs w:val="20"/>
        </w:rPr>
        <w:t xml:space="preserve"> for </w:t>
      </w:r>
      <m:oMath>
        <m:r>
          <w:rPr>
            <w:rFonts w:ascii="Cambria Math" w:hAnsi="Cambria Math" w:cs="Times New Roman"/>
            <w:sz w:val="20"/>
            <w:szCs w:val="20"/>
          </w:rPr>
          <m:t>m=1..M</m:t>
        </m:r>
      </m:oMath>
      <w:r w:rsidRPr="00DC7017">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n=1..N</m:t>
        </m:r>
      </m:oMath>
      <w:r w:rsidRPr="00DC7017">
        <w:rPr>
          <w:rFonts w:ascii="Times New Roman" w:eastAsiaTheme="minorEastAsia" w:hAnsi="Times New Roman" w:cs="Times New Roman"/>
          <w:sz w:val="20"/>
          <w:szCs w:val="20"/>
        </w:rPr>
        <w:t>.</w:t>
      </w:r>
      <w:r w:rsidRPr="00DC7017">
        <w:rPr>
          <w:rFonts w:ascii="Times New Roman" w:hAnsi="Times New Roman" w:cs="Times New Roman"/>
          <w:sz w:val="20"/>
          <w:szCs w:val="20"/>
        </w:rPr>
        <w:br/>
      </w:r>
    </w:p>
    <w:p w14:paraId="6BEF9F9D"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 xml:space="preserve">Enable test beam  </w:t>
      </w:r>
      <m:oMath>
        <m:r>
          <w:rPr>
            <w:rFonts w:ascii="Cambria Math" w:hAnsi="Cambria Math" w:cs="Times New Roman"/>
            <w:sz w:val="20"/>
            <w:szCs w:val="20"/>
          </w:rPr>
          <m:t>k</m:t>
        </m:r>
      </m:oMath>
      <w:r w:rsidRPr="00DC7017">
        <w:rPr>
          <w:rFonts w:ascii="Times New Roman" w:hAnsi="Times New Roman" w:cs="Times New Roman"/>
          <w:sz w:val="20"/>
          <w:szCs w:val="20"/>
        </w:rPr>
        <w:t xml:space="preserve"> for </w:t>
      </w:r>
      <m:oMath>
        <m:r>
          <w:rPr>
            <w:rFonts w:ascii="Cambria Math" w:hAnsi="Cambria Math" w:cs="Times New Roman"/>
            <w:sz w:val="20"/>
            <w:szCs w:val="20"/>
          </w:rPr>
          <m:t>k=1..K</m:t>
        </m:r>
      </m:oMath>
      <w:r w:rsidRPr="00DC7017">
        <w:rPr>
          <w:rFonts w:ascii="Times New Roman" w:hAnsi="Times New Roman" w:cs="Times New Roman"/>
          <w:sz w:val="20"/>
          <w:szCs w:val="20"/>
        </w:rPr>
        <w:t>.</w:t>
      </w:r>
      <w:r w:rsidRPr="00DC7017">
        <w:rPr>
          <w:rFonts w:ascii="Times New Roman" w:hAnsi="Times New Roman" w:cs="Times New Roman"/>
          <w:sz w:val="20"/>
          <w:szCs w:val="20"/>
        </w:rPr>
        <w:br/>
      </w:r>
    </w:p>
    <w:p w14:paraId="62CB284B"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 xml:space="preserve">Measure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m</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n</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p2</m:t>
            </m:r>
          </m:sub>
        </m:sSub>
      </m:oMath>
      <w:r w:rsidRPr="00DC7017">
        <w:rPr>
          <w:rFonts w:ascii="Times New Roman" w:eastAsiaTheme="minorEastAsia" w:hAnsi="Times New Roman" w:cs="Times New Roman"/>
          <w:sz w:val="20"/>
          <w:szCs w:val="20"/>
        </w:rPr>
        <w:t>, where p1 and p2 denotes two orthogonal polarizations.</w:t>
      </w:r>
      <w:r w:rsidRPr="00DC7017">
        <w:rPr>
          <w:rFonts w:ascii="Times New Roman" w:eastAsiaTheme="minorEastAsia" w:hAnsi="Times New Roman" w:cs="Times New Roman"/>
          <w:sz w:val="20"/>
          <w:szCs w:val="20"/>
        </w:rPr>
        <w:br/>
      </w:r>
    </w:p>
    <w:p w14:paraId="26D5B291"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eastAsiaTheme="minorEastAsia" w:hAnsi="Times New Roman" w:cs="Times New Roman"/>
          <w:sz w:val="20"/>
          <w:szCs w:val="20"/>
        </w:rPr>
        <w:t xml:space="preserve">Repeat step 5 and 6 for all </w:t>
      </w:r>
      <m:oMath>
        <m:r>
          <w:rPr>
            <w:rFonts w:ascii="Cambria Math" w:eastAsiaTheme="minorEastAsia" w:hAnsi="Cambria Math" w:cs="Times New Roman"/>
            <w:sz w:val="20"/>
            <w:szCs w:val="20"/>
          </w:rPr>
          <m:t>K</m:t>
        </m:r>
      </m:oMath>
      <w:r w:rsidRPr="00DC7017">
        <w:rPr>
          <w:rFonts w:ascii="Times New Roman" w:eastAsiaTheme="minorEastAsia" w:hAnsi="Times New Roman" w:cs="Times New Roman"/>
          <w:sz w:val="20"/>
          <w:szCs w:val="20"/>
        </w:rPr>
        <w:t xml:space="preserve"> test beams.</w:t>
      </w:r>
      <w:r w:rsidRPr="00DC7017">
        <w:rPr>
          <w:rFonts w:ascii="Times New Roman" w:eastAsiaTheme="minorEastAsia" w:hAnsi="Times New Roman" w:cs="Times New Roman"/>
          <w:sz w:val="20"/>
          <w:szCs w:val="20"/>
        </w:rPr>
        <w:br/>
      </w:r>
    </w:p>
    <w:p w14:paraId="6F303F09" w14:textId="77777777"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eastAsiaTheme="minorEastAsia" w:hAnsi="Times New Roman" w:cs="Times New Roman"/>
          <w:sz w:val="20"/>
          <w:szCs w:val="20"/>
        </w:rPr>
        <w:t xml:space="preserve">Repeat step 4, 5, 6 and 7 for all </w:t>
      </w:r>
      <m:oMath>
        <m:r>
          <w:rPr>
            <w:rFonts w:ascii="Cambria Math" w:eastAsiaTheme="minorEastAsia" w:hAnsi="Cambria Math" w:cs="Times New Roman"/>
            <w:sz w:val="20"/>
            <w:szCs w:val="20"/>
          </w:rPr>
          <m:t>M</m:t>
        </m:r>
      </m:oMath>
      <w:r w:rsidRPr="00DC7017">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m:t>
        </m:r>
      </m:oMath>
      <w:r w:rsidRPr="00DC7017">
        <w:rPr>
          <w:rFonts w:ascii="Times New Roman" w:eastAsiaTheme="minorEastAsia" w:hAnsi="Times New Roman" w:cs="Times New Roman"/>
          <w:sz w:val="20"/>
          <w:szCs w:val="20"/>
        </w:rPr>
        <w:t xml:space="preserve"> positioner locations.</w:t>
      </w:r>
      <w:r w:rsidRPr="00DC7017">
        <w:rPr>
          <w:rFonts w:ascii="Times New Roman" w:hAnsi="Times New Roman" w:cs="Times New Roman"/>
          <w:sz w:val="20"/>
          <w:szCs w:val="20"/>
        </w:rPr>
        <w:br/>
      </w:r>
    </w:p>
    <w:p w14:paraId="28EF3EB9" w14:textId="7D3AE0F0" w:rsidR="00DB16BC" w:rsidRPr="00DC7017" w:rsidRDefault="00DB16BC" w:rsidP="00DB16BC">
      <w:pPr>
        <w:pStyle w:val="ListParagraph"/>
        <w:numPr>
          <w:ilvl w:val="0"/>
          <w:numId w:val="11"/>
        </w:numPr>
        <w:rPr>
          <w:rFonts w:ascii="Times New Roman" w:hAnsi="Times New Roman" w:cs="Times New Roman"/>
          <w:sz w:val="20"/>
          <w:szCs w:val="20"/>
        </w:rPr>
      </w:pPr>
      <w:r w:rsidRPr="00DC7017">
        <w:rPr>
          <w:rFonts w:ascii="Times New Roman" w:hAnsi="Times New Roman" w:cs="Times New Roman"/>
          <w:sz w:val="20"/>
          <w:szCs w:val="20"/>
        </w:rPr>
        <w:t xml:space="preserve">Calculate </w:t>
      </w:r>
      <m:oMath>
        <m:sSub>
          <m:sSubPr>
            <m:ctrlPr>
              <w:rPr>
                <w:rFonts w:ascii="Cambria Math" w:hAnsi="Cambria Math" w:cs="Times New Roman"/>
                <w:i/>
                <w:sz w:val="20"/>
                <w:szCs w:val="20"/>
              </w:rPr>
            </m:ctrlPr>
          </m:sSubPr>
          <m:e>
            <m:r>
              <w:rPr>
                <w:rFonts w:ascii="Cambria Math" w:hAnsi="Cambria Math" w:cs="Times New Roman"/>
                <w:sz w:val="20"/>
                <w:szCs w:val="20"/>
              </w:rPr>
              <m:t>EEIRP</m:t>
            </m:r>
          </m:e>
          <m:sub>
            <m:r>
              <w:rPr>
                <w:rFonts w:ascii="Cambria Math" w:hAnsi="Cambria Math" w:cs="Times New Roman"/>
                <w:sz w:val="20"/>
                <w:szCs w:val="20"/>
              </w:rPr>
              <m:t>i</m:t>
            </m:r>
          </m:sub>
        </m:sSub>
      </m:oMath>
      <w:r w:rsidRPr="00DC7017">
        <w:rPr>
          <w:rFonts w:ascii="Times New Roman" w:hAnsi="Times New Roman" w:cs="Times New Roman"/>
          <w:sz w:val="20"/>
          <w:szCs w:val="20"/>
        </w:rPr>
        <w:t xml:space="preserve"> profile from measured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m</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n</m:t>
                </m:r>
              </m:sub>
            </m:sSub>
          </m:e>
        </m:d>
      </m:oMath>
      <w:r w:rsidRPr="00DC7017">
        <w:rPr>
          <w:rFonts w:ascii="Times New Roman" w:eastAsiaTheme="minorEastAsia" w:hAnsi="Times New Roman" w:cs="Times New Roman"/>
          <w:sz w:val="20"/>
          <w:szCs w:val="20"/>
        </w:rPr>
        <w:t xml:space="preserve"> patterns</w:t>
      </w:r>
      <w:r w:rsidRPr="00DC7017">
        <w:rPr>
          <w:rFonts w:ascii="Times New Roman" w:hAnsi="Times New Roman" w:cs="Times New Roman"/>
          <w:sz w:val="20"/>
          <w:szCs w:val="20"/>
        </w:rPr>
        <w:t xml:space="preserve"> as described in section </w:t>
      </w:r>
      <w:r w:rsidR="003B5379">
        <w:rPr>
          <w:rFonts w:ascii="Times New Roman" w:hAnsi="Times New Roman" w:cs="Times New Roman"/>
          <w:sz w:val="20"/>
          <w:szCs w:val="20"/>
        </w:rPr>
        <w:t>2.3.5.3.</w:t>
      </w:r>
    </w:p>
    <w:p w14:paraId="2489DC30" w14:textId="41F69E31" w:rsidR="00DD0096" w:rsidRDefault="00DD0096" w:rsidP="00DB16BC">
      <w:r w:rsidRPr="00594049">
        <w:rPr>
          <w:b/>
          <w:bCs/>
          <w:u w:val="single"/>
        </w:rPr>
        <w:t xml:space="preserve">Observation </w:t>
      </w:r>
      <w:r w:rsidR="00D90991">
        <w:rPr>
          <w:b/>
          <w:bCs/>
          <w:u w:val="single"/>
        </w:rPr>
        <w:t>10</w:t>
      </w:r>
      <w:r w:rsidRPr="00594049">
        <w:rPr>
          <w:b/>
          <w:bCs/>
          <w:u w:val="single"/>
        </w:rPr>
        <w:t>:</w:t>
      </w:r>
      <w:r>
        <w:t xml:space="preserve"> RAN4 need to </w:t>
      </w:r>
      <w:r w:rsidR="00646AF5">
        <w:t>describe the test procedure part of initial conditions.</w:t>
      </w:r>
    </w:p>
    <w:p w14:paraId="2289393E" w14:textId="77777777" w:rsidR="0007460A" w:rsidRDefault="0007460A" w:rsidP="009D3338"/>
    <w:p w14:paraId="22EAB7D9" w14:textId="77777777" w:rsidR="0023138C" w:rsidRDefault="0023138C" w:rsidP="009D3338"/>
    <w:p w14:paraId="1606AF4F" w14:textId="77777777" w:rsidR="0023138C" w:rsidRDefault="0023138C" w:rsidP="009D3338"/>
    <w:p w14:paraId="672E3F00" w14:textId="77777777" w:rsidR="0023138C" w:rsidRPr="00077385" w:rsidRDefault="0023138C" w:rsidP="009D3338"/>
    <w:p w14:paraId="347B26EC" w14:textId="5761DF9D" w:rsidR="00536FBE" w:rsidRPr="00DC7017" w:rsidRDefault="00536FBE" w:rsidP="00DC7017">
      <w:pPr>
        <w:pStyle w:val="BodyText"/>
        <w:numPr>
          <w:ilvl w:val="2"/>
          <w:numId w:val="5"/>
        </w:numPr>
        <w:ind w:left="709" w:hanging="709"/>
        <w:rPr>
          <w:rFonts w:ascii="Arial" w:hAnsi="Arial" w:cs="Arial"/>
          <w:sz w:val="24"/>
          <w:szCs w:val="24"/>
        </w:rPr>
      </w:pPr>
      <w:r w:rsidRPr="00DC7017">
        <w:rPr>
          <w:rFonts w:ascii="Arial" w:hAnsi="Arial" w:cs="Arial"/>
          <w:sz w:val="24"/>
          <w:szCs w:val="24"/>
        </w:rPr>
        <w:lastRenderedPageBreak/>
        <w:t>Measurement</w:t>
      </w:r>
    </w:p>
    <w:p w14:paraId="156D35A7" w14:textId="77777777" w:rsidR="001B56D1" w:rsidRDefault="001B56D1" w:rsidP="001B56D1">
      <w:r>
        <w:t xml:space="preserve">Traditionally, the measurement can be divided into two different stages: Test range calibration and measurement. For an expected EIRP measurement a third stage is introduced. </w:t>
      </w:r>
    </w:p>
    <w:p w14:paraId="19B0106D" w14:textId="77777777" w:rsidR="001B56D1" w:rsidRPr="00DC7017" w:rsidRDefault="001B56D1" w:rsidP="001B56D1">
      <w:pPr>
        <w:pStyle w:val="ListParagraph"/>
        <w:numPr>
          <w:ilvl w:val="0"/>
          <w:numId w:val="12"/>
        </w:numPr>
        <w:rPr>
          <w:rFonts w:ascii="Times New Roman" w:hAnsi="Times New Roman" w:cs="Times New Roman"/>
          <w:sz w:val="20"/>
          <w:szCs w:val="20"/>
        </w:rPr>
      </w:pPr>
      <w:r w:rsidRPr="00DC7017">
        <w:rPr>
          <w:rFonts w:ascii="Times New Roman" w:hAnsi="Times New Roman" w:cs="Times New Roman"/>
          <w:sz w:val="20"/>
          <w:szCs w:val="20"/>
        </w:rPr>
        <w:t>Test range calibration</w:t>
      </w:r>
    </w:p>
    <w:p w14:paraId="1272E763" w14:textId="77777777" w:rsidR="001B56D1" w:rsidRPr="00DC7017" w:rsidRDefault="001B56D1" w:rsidP="001B56D1">
      <w:pPr>
        <w:pStyle w:val="ListParagraph"/>
        <w:numPr>
          <w:ilvl w:val="0"/>
          <w:numId w:val="12"/>
        </w:numPr>
        <w:rPr>
          <w:rFonts w:ascii="Times New Roman" w:hAnsi="Times New Roman" w:cs="Times New Roman"/>
          <w:sz w:val="20"/>
          <w:szCs w:val="20"/>
        </w:rPr>
      </w:pPr>
      <w:r w:rsidRPr="00DC7017">
        <w:rPr>
          <w:rFonts w:ascii="Times New Roman" w:hAnsi="Times New Roman" w:cs="Times New Roman"/>
          <w:sz w:val="20"/>
          <w:szCs w:val="20"/>
        </w:rPr>
        <w:t>EIRP pattern measurement</w:t>
      </w:r>
    </w:p>
    <w:p w14:paraId="5D2386DF" w14:textId="77777777" w:rsidR="001B56D1" w:rsidRPr="00DC7017" w:rsidRDefault="001B56D1" w:rsidP="001B56D1">
      <w:pPr>
        <w:pStyle w:val="ListParagraph"/>
        <w:numPr>
          <w:ilvl w:val="0"/>
          <w:numId w:val="12"/>
        </w:numPr>
        <w:rPr>
          <w:rFonts w:ascii="Times New Roman" w:hAnsi="Times New Roman" w:cs="Times New Roman"/>
          <w:sz w:val="20"/>
          <w:szCs w:val="20"/>
        </w:rPr>
      </w:pPr>
      <w:r w:rsidRPr="00DC7017">
        <w:rPr>
          <w:rFonts w:ascii="Times New Roman" w:hAnsi="Times New Roman" w:cs="Times New Roman"/>
          <w:sz w:val="20"/>
          <w:szCs w:val="20"/>
        </w:rPr>
        <w:t>Post processing</w:t>
      </w:r>
    </w:p>
    <w:p w14:paraId="6C9EF432" w14:textId="21DB3D5E" w:rsidR="001A210F" w:rsidRDefault="006F0522" w:rsidP="009D3338">
      <w:r>
        <w:t>The post-processing stage</w:t>
      </w:r>
      <w:r w:rsidR="00ED2D10">
        <w:t xml:space="preserve"> </w:t>
      </w:r>
      <w:r w:rsidR="00E50EE5">
        <w:t>i</w:t>
      </w:r>
      <w:r w:rsidR="00C87079">
        <w:t xml:space="preserve">s required for some test methods, </w:t>
      </w:r>
      <w:r w:rsidR="00273DF9">
        <w:t>e.g.,</w:t>
      </w:r>
      <w:r w:rsidR="00C87079">
        <w:t xml:space="preserve"> TRP test methods </w:t>
      </w:r>
      <w:r w:rsidR="0092677F">
        <w:t xml:space="preserve">which are based on </w:t>
      </w:r>
      <w:r w:rsidR="00AA4386">
        <w:t>spatial EIRP samples. For EEIRP</w:t>
      </w:r>
      <w:r w:rsidR="008433A3">
        <w:t xml:space="preserve">, the post processing </w:t>
      </w:r>
      <w:r w:rsidR="005E3F7C">
        <w:t xml:space="preserve">stage will be </w:t>
      </w:r>
      <w:r w:rsidR="005A101F">
        <w:t xml:space="preserve">even </w:t>
      </w:r>
      <w:r w:rsidR="005E3F7C">
        <w:t xml:space="preserve">more complex </w:t>
      </w:r>
      <w:r w:rsidR="009411B0">
        <w:t xml:space="preserve">which would </w:t>
      </w:r>
      <w:r w:rsidR="00A560E6">
        <w:t>lead to</w:t>
      </w:r>
      <w:r w:rsidR="007B603B">
        <w:t xml:space="preserve"> that </w:t>
      </w:r>
      <w:r w:rsidR="007B57E7">
        <w:t xml:space="preserve">a new </w:t>
      </w:r>
      <w:r w:rsidR="00A743EA">
        <w:t>Annex</w:t>
      </w:r>
      <w:r w:rsidR="00F42EAA">
        <w:t xml:space="preserve"> would be required in the conformance test specification </w:t>
      </w:r>
      <w:r w:rsidR="005A101F">
        <w:t xml:space="preserve">for the technical background information. </w:t>
      </w:r>
    </w:p>
    <w:p w14:paraId="3B4104A2" w14:textId="77777777" w:rsidR="00794941" w:rsidRDefault="00794941" w:rsidP="009D3338"/>
    <w:p w14:paraId="4855B5CB" w14:textId="055843BF" w:rsidR="00DB16BC" w:rsidRPr="00DC7017" w:rsidRDefault="001B56D1" w:rsidP="00DC7017">
      <w:pPr>
        <w:pStyle w:val="ListParagraph"/>
        <w:numPr>
          <w:ilvl w:val="3"/>
          <w:numId w:val="5"/>
        </w:numPr>
        <w:ind w:left="709" w:hanging="709"/>
        <w:rPr>
          <w:rFonts w:ascii="Arial" w:hAnsi="Arial" w:cs="Arial"/>
          <w:sz w:val="20"/>
          <w:szCs w:val="20"/>
        </w:rPr>
      </w:pPr>
      <w:r w:rsidRPr="00DC7017">
        <w:rPr>
          <w:rFonts w:ascii="Arial" w:hAnsi="Arial" w:cs="Arial"/>
          <w:sz w:val="20"/>
          <w:szCs w:val="20"/>
        </w:rPr>
        <w:t>Test range calibration</w:t>
      </w:r>
    </w:p>
    <w:p w14:paraId="14917B62" w14:textId="77777777" w:rsidR="004B5BC3" w:rsidRDefault="004B5BC3" w:rsidP="004B5BC3">
      <w:r>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w:t>
      </w:r>
    </w:p>
    <w:p w14:paraId="2C3721D0" w14:textId="21BB622F" w:rsidR="004B5BC3" w:rsidRDefault="004B5BC3" w:rsidP="004B5BC3">
      <w:r>
        <w:t xml:space="preserve">In addition, the measurement uncertainty can be improved by calibrating the absolute power measurement uncertainty of the measurement receiver (spectrum </w:t>
      </w:r>
      <w:proofErr w:type="spellStart"/>
      <w:r>
        <w:t>analyzer</w:t>
      </w:r>
      <w:proofErr w:type="spellEnd"/>
      <w:r>
        <w:t xml:space="preserve"> with </w:t>
      </w:r>
      <w:proofErr w:type="gramStart"/>
      <w:r>
        <w:t>fairly high</w:t>
      </w:r>
      <w:proofErr w:type="gramEnd"/>
      <w:r>
        <w:t xml:space="preserve"> absolute power measurement uncertainty) using a power meter (with very low measurement uncertainty). A detailed description of </w:t>
      </w:r>
      <w:r w:rsidR="00360009">
        <w:t xml:space="preserve">suitable test ranges and corresponding calibration </w:t>
      </w:r>
      <w:r w:rsidR="00B4376B">
        <w:t>procedures</w:t>
      </w:r>
      <w:r>
        <w:t xml:space="preserve"> can be found in TR 37.941. </w:t>
      </w:r>
    </w:p>
    <w:p w14:paraId="3559A74C" w14:textId="77777777" w:rsidR="00C55F74" w:rsidRDefault="00C55F74" w:rsidP="004B5BC3"/>
    <w:p w14:paraId="75CFE77E" w14:textId="22E0D99E" w:rsidR="001A210F" w:rsidRPr="00DC7017" w:rsidRDefault="004B5BC3" w:rsidP="00DC7017">
      <w:pPr>
        <w:pStyle w:val="ListParagraph"/>
        <w:numPr>
          <w:ilvl w:val="3"/>
          <w:numId w:val="5"/>
        </w:numPr>
        <w:ind w:left="709" w:hanging="709"/>
        <w:rPr>
          <w:rFonts w:ascii="Arial" w:hAnsi="Arial" w:cs="Arial"/>
          <w:sz w:val="20"/>
          <w:szCs w:val="20"/>
        </w:rPr>
      </w:pPr>
      <w:r w:rsidRPr="00DC7017">
        <w:rPr>
          <w:rFonts w:ascii="Arial" w:hAnsi="Arial" w:cs="Arial"/>
          <w:sz w:val="20"/>
          <w:szCs w:val="20"/>
        </w:rPr>
        <w:t>EIRP pattern measurement</w:t>
      </w:r>
    </w:p>
    <w:p w14:paraId="5750D68A" w14:textId="77777777" w:rsidR="00833212" w:rsidRDefault="00833212" w:rsidP="00833212">
      <w:pPr>
        <w:rPr>
          <w:noProof/>
        </w:rPr>
      </w:pPr>
      <w:r>
        <w:rPr>
          <w:noProof/>
        </w:rPr>
        <w:t xml:space="preserve">For each test beam, the EIRP pattern above the horizon (in the upper hemi-sphere) is measured for horizontal angles within the range </w:t>
      </w:r>
      <m:oMath>
        <m:r>
          <w:rPr>
            <w:rFonts w:ascii="Cambria Math" w:hAnsi="Cambria Math"/>
            <w:noProof/>
          </w:rPr>
          <m:t>-180≤φ≤180</m:t>
        </m:r>
      </m:oMath>
      <w:r>
        <w:rPr>
          <w:noProof/>
        </w:rPr>
        <w:t xml:space="preserve"> degrees and elevation angles within the range </w:t>
      </w:r>
      <m:oMath>
        <m:r>
          <w:rPr>
            <w:rFonts w:ascii="Cambria Math" w:hAnsi="Cambria Math"/>
            <w:noProof/>
          </w:rPr>
          <m:t>0≤θ≤90</m:t>
        </m:r>
      </m:oMath>
      <w:r>
        <w:rPr>
          <w:noProof/>
        </w:rPr>
        <w:t xml:space="preserve">  degrees.</w:t>
      </w:r>
    </w:p>
    <w:p w14:paraId="534345E5" w14:textId="77777777" w:rsidR="00833212" w:rsidRDefault="00833212" w:rsidP="00833212">
      <w:r>
        <w:t xml:space="preserve">The discrete EIRP pattern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oMath>
      <w:r>
        <w:t xml:space="preserve"> measured per test beam using a specific sampling grid with a specific sampling grid resolution. For the reference test method described in this document a uniform sampling grid is considered. </w:t>
      </w:r>
      <w:r w:rsidRPr="00773068">
        <w:t xml:space="preserve">Considering practical measurement aspects, such as test complexity and test time the EIRP </w:t>
      </w:r>
      <w:r>
        <w:t xml:space="preserve">pattern per test beam </w:t>
      </w:r>
      <w:r w:rsidRPr="00773068">
        <w:t xml:space="preserve">is measured for a set of discrete spatial angles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oMath>
      <w:r w:rsidRPr="00773068">
        <w:t xml:space="preserve">, where </w:t>
      </w:r>
      <m:oMath>
        <m:r>
          <w:rPr>
            <w:rFonts w:ascii="Cambria Math" w:hAnsi="Cambria Math"/>
          </w:rPr>
          <m:t>m=1..M</m:t>
        </m:r>
      </m:oMath>
      <w:r w:rsidRPr="00773068">
        <w:t xml:space="preserve"> and </w:t>
      </w:r>
      <m:oMath>
        <m:r>
          <w:rPr>
            <w:rFonts w:ascii="Cambria Math" w:hAnsi="Cambria Math"/>
          </w:rPr>
          <m:t>n=1..N</m:t>
        </m:r>
      </m:oMath>
      <w:r w:rsidRPr="00773068">
        <w:t xml:space="preserve">. </w:t>
      </w:r>
    </w:p>
    <w:p w14:paraId="56DD5342" w14:textId="77777777" w:rsidR="00833212" w:rsidRDefault="00833212" w:rsidP="00833212">
      <w:r>
        <w:t xml:space="preserve">The EIRP pattern measurement stage and corresponding details on maximum allowed sampling resolution needs to be documented in an Annex in TS 38.141-2. </w:t>
      </w:r>
    </w:p>
    <w:p w14:paraId="6FD99BA0" w14:textId="304F508E" w:rsidR="00646AF5" w:rsidRDefault="00646AF5" w:rsidP="00833212">
      <w:r w:rsidRPr="00594049">
        <w:rPr>
          <w:b/>
          <w:bCs/>
          <w:u w:val="single"/>
        </w:rPr>
        <w:t xml:space="preserve">Observation </w:t>
      </w:r>
      <w:r w:rsidR="00D90991" w:rsidRPr="00594049">
        <w:rPr>
          <w:b/>
          <w:bCs/>
          <w:u w:val="single"/>
        </w:rPr>
        <w:t>1</w:t>
      </w:r>
      <w:r w:rsidR="00D90991">
        <w:rPr>
          <w:b/>
          <w:bCs/>
          <w:u w:val="single"/>
        </w:rPr>
        <w:t>1</w:t>
      </w:r>
      <w:r w:rsidRPr="00594049">
        <w:rPr>
          <w:b/>
          <w:bCs/>
          <w:u w:val="single"/>
        </w:rPr>
        <w:t>:</w:t>
      </w:r>
      <w:r>
        <w:t xml:space="preserve"> RAN4 need to describe </w:t>
      </w:r>
      <w:r w:rsidR="006629FB">
        <w:t xml:space="preserve">the required </w:t>
      </w:r>
      <w:r w:rsidR="003373B5">
        <w:t>radiation pattern resolution tha</w:t>
      </w:r>
      <w:r w:rsidR="004347ED">
        <w:t>t</w:t>
      </w:r>
      <w:r w:rsidR="003373B5">
        <w:t xml:space="preserve"> is required </w:t>
      </w:r>
      <w:r w:rsidR="00F268D2">
        <w:t xml:space="preserve">per test beam. </w:t>
      </w:r>
      <w:r w:rsidR="00217632">
        <w:t xml:space="preserve"> </w:t>
      </w:r>
    </w:p>
    <w:p w14:paraId="30AFC9DC" w14:textId="77777777" w:rsidR="00833212" w:rsidRDefault="00833212" w:rsidP="00833212"/>
    <w:p w14:paraId="1F0EF1D0" w14:textId="0E2DA1BF" w:rsidR="00833212" w:rsidRPr="00DC7017" w:rsidRDefault="006731AB" w:rsidP="00DC7017">
      <w:pPr>
        <w:pStyle w:val="ListParagraph"/>
        <w:numPr>
          <w:ilvl w:val="3"/>
          <w:numId w:val="5"/>
        </w:numPr>
        <w:ind w:left="709" w:hanging="709"/>
        <w:rPr>
          <w:rFonts w:ascii="Arial" w:hAnsi="Arial" w:cs="Arial"/>
          <w:sz w:val="20"/>
          <w:szCs w:val="20"/>
        </w:rPr>
      </w:pPr>
      <w:r w:rsidRPr="00DC7017">
        <w:rPr>
          <w:rFonts w:ascii="Arial" w:hAnsi="Arial" w:cs="Arial"/>
          <w:sz w:val="20"/>
          <w:szCs w:val="20"/>
        </w:rPr>
        <w:t>Post processing</w:t>
      </w:r>
    </w:p>
    <w:p w14:paraId="402884D7" w14:textId="5D7B5805" w:rsidR="007C1033" w:rsidRDefault="00571E7A" w:rsidP="00B171DE">
      <w:r>
        <w:t xml:space="preserve">In technical background information from ITU-R [2] the EEIRP profile is calculated </w:t>
      </w:r>
      <w:r w:rsidR="003F43A0">
        <w:t>from a</w:t>
      </w:r>
      <w:r w:rsidR="00C31452">
        <w:t>n integration</w:t>
      </w:r>
      <w:r w:rsidR="00097690">
        <w:t xml:space="preserve"> over</w:t>
      </w:r>
      <w:r w:rsidR="003F43A0">
        <w:t xml:space="preserve"> </w:t>
      </w:r>
      <w:r w:rsidR="00A778BF">
        <w:t xml:space="preserve">continues </w:t>
      </w:r>
      <w:r w:rsidR="00FC5B27">
        <w:t xml:space="preserve">average </w:t>
      </w:r>
      <w:r w:rsidR="00A778BF">
        <w:t>EIRP patten</w:t>
      </w:r>
      <w:r w:rsidR="00FC5B27">
        <w:t>.</w:t>
      </w:r>
      <w:r w:rsidR="001B225D">
        <w:t xml:space="preserve"> From a testing perspective</w:t>
      </w:r>
      <w:r w:rsidR="00786245">
        <w:t xml:space="preserve">, the </w:t>
      </w:r>
      <w:r w:rsidR="00EA1ACB">
        <w:t>averaging</w:t>
      </w:r>
      <w:r w:rsidR="00786245">
        <w:t xml:space="preserve"> process should be described as</w:t>
      </w:r>
      <w:r w:rsidR="00D247A5">
        <w:t xml:space="preserve"> </w:t>
      </w:r>
      <w:r w:rsidR="00EA1ACB">
        <w:t xml:space="preserve">an average over discrete spatial samples. </w:t>
      </w:r>
      <w:r w:rsidR="00FC5B27">
        <w:t xml:space="preserve"> </w:t>
      </w:r>
    </w:p>
    <w:p w14:paraId="3625B249" w14:textId="15B1A4E2" w:rsidR="00B171DE" w:rsidRDefault="00B171DE" w:rsidP="00B171DE">
      <w:r>
        <w:t xml:space="preserve">The </w:t>
      </w:r>
      <w:r w:rsidR="00A3786F">
        <w:t>E</w:t>
      </w:r>
      <w:r>
        <w:t xml:space="preserve">EIRP profile can be extracted from measured EIRP spectral density radiation patterns described in section </w:t>
      </w:r>
      <w:r w:rsidR="0055444B">
        <w:t>2.3.5.2</w:t>
      </w:r>
      <w:r>
        <w:t xml:space="preserve"> by applying multiple stage of averaging processes.  </w:t>
      </w:r>
    </w:p>
    <w:p w14:paraId="5F355F27" w14:textId="77777777" w:rsidR="00B171DE" w:rsidRDefault="00B171DE" w:rsidP="00B171DE">
      <w:r>
        <w:t xml:space="preserve">In the first stage the average EIRP radiation pattern over </w:t>
      </w:r>
      <m:oMath>
        <m:r>
          <w:rPr>
            <w:rFonts w:ascii="Cambria Math" w:hAnsi="Cambria Math"/>
          </w:rPr>
          <m:t>K</m:t>
        </m:r>
      </m:oMath>
      <w:r>
        <w:rPr>
          <w:rFonts w:eastAsiaTheme="minorEastAsia"/>
        </w:rPr>
        <w:t xml:space="preserve"> test beams </w:t>
      </w:r>
      <w:r>
        <w:t>are calculated as:</w:t>
      </w:r>
    </w:p>
    <w:p w14:paraId="1D9043B2" w14:textId="77777777" w:rsidR="00B171DE" w:rsidRPr="00642C3A" w:rsidRDefault="008309ED" w:rsidP="00B171DE">
      <w:pPr>
        <w:jc w:val="both"/>
        <w:rPr>
          <w:rFonts w:eastAsiaTheme="minorEastAsia"/>
        </w:rPr>
      </w:pPr>
      <m:oMathPara>
        <m:oMath>
          <m:acc>
            <m:accPr>
              <m:chr m:val="̅"/>
              <m:ctrlPr>
                <w:rPr>
                  <w:rFonts w:ascii="Cambria Math" w:hAnsi="Cambria Math"/>
                  <w:i/>
                </w:rPr>
              </m:ctrlPr>
            </m:accPr>
            <m:e>
              <m:r>
                <w:rPr>
                  <w:rFonts w:ascii="Cambria Math" w:hAnsi="Cambria Math"/>
                </w:rPr>
                <m:t>EIRP</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e>
          </m:nary>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oMath>
      </m:oMathPara>
    </w:p>
    <w:p w14:paraId="4281C60D" w14:textId="27D7DB5D" w:rsidR="00B171DE" w:rsidRPr="00DE10D9" w:rsidRDefault="00B171DE" w:rsidP="00B171DE">
      <w:r w:rsidRPr="00DE10D9">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r>
          <w:rPr>
            <w:rFonts w:ascii="Cambria Math" w:hAnsi="Cambria Math"/>
          </w:rPr>
          <m:t xml:space="preserve"> </m:t>
        </m:r>
      </m:oMath>
      <w:r w:rsidRPr="00DE10D9">
        <w:t xml:space="preserve">is the EIRP </w:t>
      </w:r>
      <w:r>
        <w:t>spectral density</w:t>
      </w:r>
      <w:r w:rsidRPr="00DE10D9">
        <w:t xml:space="preserve"> radiation pattern measured for the k-</w:t>
      </w:r>
      <w:proofErr w:type="spellStart"/>
      <w:r w:rsidRPr="00DE10D9">
        <w:t>th</w:t>
      </w:r>
      <w:proofErr w:type="spellEnd"/>
      <w:r w:rsidRPr="00DE10D9">
        <w:t xml:space="preserve"> </w:t>
      </w:r>
      <w:r>
        <w:t>test beam</w:t>
      </w:r>
      <w:r w:rsidRPr="00DE10D9">
        <w:t xml:space="preserve"> and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DE10D9">
        <w:t xml:space="preserve"> refers to the weight </w:t>
      </w:r>
      <w:r>
        <w:t xml:space="preserve">factor </w:t>
      </w:r>
      <w:r w:rsidRPr="00DE10D9">
        <w:t>for the k-</w:t>
      </w:r>
      <w:proofErr w:type="spellStart"/>
      <w:r w:rsidRPr="00DE10D9">
        <w:t>th</w:t>
      </w:r>
      <w:proofErr w:type="spellEnd"/>
      <w:r w:rsidRPr="00DE10D9">
        <w:t xml:space="preserve"> beamforming direction, i.e., the fraction of the steering range represented by the k-</w:t>
      </w:r>
      <w:proofErr w:type="spellStart"/>
      <w:r w:rsidRPr="00DE10D9">
        <w:t>th</w:t>
      </w:r>
      <w:proofErr w:type="spellEnd"/>
      <w:r w:rsidRPr="00DE10D9">
        <w:t xml:space="preserve"> beamforming direction (see </w:t>
      </w:r>
      <w:r w:rsidR="00976ABB">
        <w:t xml:space="preserve">detailed description in </w:t>
      </w:r>
      <w:r>
        <w:t xml:space="preserve">section </w:t>
      </w:r>
      <w:r w:rsidR="00976ABB">
        <w:t>2.3.2</w:t>
      </w:r>
      <w:r w:rsidRPr="00DE10D9">
        <w:t>).</w:t>
      </w:r>
    </w:p>
    <w:p w14:paraId="0797B805" w14:textId="3F6AD840" w:rsidR="00B171DE" w:rsidRPr="00DE10D9" w:rsidRDefault="00B171DE" w:rsidP="00B171DE">
      <w:r>
        <w:t>In the second average stage t</w:t>
      </w:r>
      <w:r w:rsidRPr="00DE10D9">
        <w:t xml:space="preserve">he </w:t>
      </w:r>
      <w:r w:rsidR="00A3786F">
        <w:t>E</w:t>
      </w:r>
      <w:r w:rsidRPr="00DE10D9">
        <w:t>EIRP level for the i-</w:t>
      </w:r>
      <w:proofErr w:type="spellStart"/>
      <w:r w:rsidRPr="00DE10D9">
        <w:t>th</w:t>
      </w:r>
      <w:proofErr w:type="spellEnd"/>
      <w:r w:rsidRPr="00DE10D9">
        <w:t xml:space="preserve"> elevation range is calculated as:</w:t>
      </w:r>
    </w:p>
    <w:p w14:paraId="627B3C61" w14:textId="77777777" w:rsidR="00B171DE" w:rsidRPr="00563225" w:rsidRDefault="008309ED" w:rsidP="00B171DE">
      <w:pPr>
        <w:rPr>
          <w:rFonts w:eastAsiaTheme="minorEastAsia"/>
        </w:rPr>
      </w:pPr>
      <m:oMathPara>
        <m:oMath>
          <m:sSub>
            <m:sSubPr>
              <m:ctrlPr>
                <w:rPr>
                  <w:rFonts w:ascii="Cambria Math" w:hAnsi="Cambria Math"/>
                  <w:i/>
                </w:rPr>
              </m:ctrlPr>
            </m:sSubPr>
            <m:e>
              <m:r>
                <w:rPr>
                  <w:rFonts w:ascii="Cambria Math" w:hAnsi="Cambria Math"/>
                </w:rPr>
                <m:t>EEIRP</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
                <m:dPr>
                  <m:ctrlPr>
                    <w:rPr>
                      <w:rFonts w:ascii="Cambria Math" w:hAnsi="Cambria Math"/>
                      <w:i/>
                    </w:rPr>
                  </m:ctrlPr>
                </m:dPr>
                <m:e>
                  <m:r>
                    <w:rPr>
                      <w:rFonts w:ascii="Cambria Math" w:hAnsi="Cambria Math"/>
                    </w:rPr>
                    <m:t>δ-γ</m:t>
                  </m:r>
                </m:e>
              </m:d>
              <m:r>
                <w:rPr>
                  <w:rFonts w:ascii="Cambria Math" w:hAnsi="Cambria Math"/>
                </w:rPr>
                <m:t>N</m:t>
              </m:r>
            </m:den>
          </m:f>
          <m:nary>
            <m:naryPr>
              <m:chr m:val="∑"/>
              <m:limLoc m:val="undOvr"/>
              <m:ctrlPr>
                <w:rPr>
                  <w:rFonts w:ascii="Cambria Math" w:hAnsi="Cambria Math"/>
                  <w:i/>
                </w:rPr>
              </m:ctrlPr>
            </m:naryPr>
            <m:sub>
              <m:r>
                <w:rPr>
                  <w:rFonts w:ascii="Cambria Math" w:hAnsi="Cambria Math"/>
                </w:rPr>
                <m:t>m=γ</m:t>
              </m:r>
            </m:sub>
            <m:sup>
              <m:r>
                <w:rPr>
                  <w:rFonts w:ascii="Cambria Math" w:hAnsi="Cambria Math"/>
                </w:rPr>
                <m:t>δ</m:t>
              </m:r>
            </m:sup>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acc>
                    <m:accPr>
                      <m:chr m:val="̅"/>
                      <m:ctrlPr>
                        <w:rPr>
                          <w:rFonts w:ascii="Cambria Math" w:hAnsi="Cambria Math"/>
                          <w:i/>
                        </w:rPr>
                      </m:ctrlPr>
                    </m:accPr>
                    <m:e>
                      <m:r>
                        <w:rPr>
                          <w:rFonts w:ascii="Cambria Math" w:hAnsi="Cambria Math"/>
                        </w:rPr>
                        <m:t>EIRP</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e>
              </m:d>
            </m:e>
          </m:func>
        </m:oMath>
      </m:oMathPara>
    </w:p>
    <w:p w14:paraId="2CC847A8" w14:textId="77777777" w:rsidR="00B171DE" w:rsidRPr="00DE10D9" w:rsidRDefault="00B171DE" w:rsidP="00B171DE">
      <w:r w:rsidRPr="00DE10D9">
        <w:t xml:space="preserve">, where </w:t>
      </w:r>
      <m:oMath>
        <m:r>
          <w:rPr>
            <w:rFonts w:ascii="Cambria Math" w:hAnsi="Cambria Math"/>
          </w:rPr>
          <m:t>γ</m:t>
        </m:r>
      </m:oMath>
      <w:r w:rsidRPr="00DE10D9">
        <w:t xml:space="preserve"> is the </w:t>
      </w:r>
      <w:r>
        <w:t xml:space="preserve">vertical </w:t>
      </w:r>
      <w:r w:rsidRPr="00DE10D9">
        <w:t xml:space="preserve">sample index for the angle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DE10D9">
        <w:t xml:space="preserve"> and </w:t>
      </w:r>
      <m:oMath>
        <m:r>
          <w:rPr>
            <w:rFonts w:ascii="Cambria Math" w:hAnsi="Cambria Math"/>
          </w:rPr>
          <m:t>δ</m:t>
        </m:r>
      </m:oMath>
      <w:r w:rsidRPr="00DE10D9">
        <w:t xml:space="preserve"> is the </w:t>
      </w:r>
      <w:r>
        <w:t xml:space="preserve">horizontal </w:t>
      </w:r>
      <w:r w:rsidRPr="00DE10D9">
        <w:t xml:space="preserve">sample index for the angle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t xml:space="preserve"> for </w:t>
      </w:r>
      <m:oMath>
        <m:r>
          <w:rPr>
            <w:rFonts w:ascii="Cambria Math" w:hAnsi="Cambria Math"/>
          </w:rPr>
          <m:t>i=1..I</m:t>
        </m:r>
      </m:oMath>
      <w:r>
        <w:t>.</w:t>
      </w:r>
    </w:p>
    <w:p w14:paraId="1A71B985" w14:textId="77777777" w:rsidR="00B171DE" w:rsidRPr="00DE10D9" w:rsidRDefault="00B171DE" w:rsidP="00B171DE">
      <w:r w:rsidRPr="00DE10D9">
        <w:t>The post-processing stage with details description of the averaging calculations should be captured in a dedicated Annex in TS 38.141-2.</w:t>
      </w:r>
    </w:p>
    <w:p w14:paraId="60C10A8B" w14:textId="4B521460" w:rsidR="003935CB" w:rsidRDefault="00092500" w:rsidP="00B171DE">
      <w:r w:rsidRPr="00DB2807">
        <w:rPr>
          <w:b/>
          <w:bCs/>
          <w:u w:val="single"/>
        </w:rPr>
        <w:t>Proposal 4:</w:t>
      </w:r>
      <w:r>
        <w:t xml:space="preserve"> RAN4 need to describe the post-processing calculation </w:t>
      </w:r>
      <w:r w:rsidR="00DB2807">
        <w:t xml:space="preserve">in </w:t>
      </w:r>
      <w:r w:rsidR="00E95C53">
        <w:t xml:space="preserve">discrete form in </w:t>
      </w:r>
      <w:r w:rsidR="00DB2807">
        <w:t>the conformance test specification.</w:t>
      </w:r>
    </w:p>
    <w:p w14:paraId="6D308031" w14:textId="77777777" w:rsidR="001B56D1" w:rsidRDefault="001B56D1" w:rsidP="009D3338"/>
    <w:p w14:paraId="2DAF6900" w14:textId="40515C0E" w:rsidR="00536FBE" w:rsidRPr="009D3338" w:rsidRDefault="00536FBE" w:rsidP="000A4C3D">
      <w:pPr>
        <w:pStyle w:val="BodyText"/>
        <w:numPr>
          <w:ilvl w:val="2"/>
          <w:numId w:val="5"/>
        </w:numPr>
        <w:ind w:left="709" w:hanging="709"/>
        <w:rPr>
          <w:rFonts w:ascii="Arial" w:hAnsi="Arial" w:cs="Arial"/>
          <w:sz w:val="24"/>
          <w:szCs w:val="24"/>
        </w:rPr>
      </w:pPr>
      <w:r w:rsidRPr="009D3338">
        <w:rPr>
          <w:rFonts w:ascii="Arial" w:hAnsi="Arial" w:cs="Arial"/>
          <w:sz w:val="24"/>
          <w:szCs w:val="24"/>
        </w:rPr>
        <w:t>Measurement uncertainty evaluation</w:t>
      </w:r>
    </w:p>
    <w:p w14:paraId="03338391" w14:textId="00F6EB7E" w:rsidR="000A4C3D" w:rsidRPr="000A4C3D" w:rsidRDefault="000A4C3D" w:rsidP="000A4C3D">
      <w:r w:rsidRPr="000A4C3D">
        <w:t xml:space="preserve">RAN4 needs to evaluate the Measurement Uncertainty (MU) for the reference test method described in this document. The measurement uncertainty for related to a measurement of </w:t>
      </w:r>
      <w:r w:rsidR="004F4D78">
        <w:t>E</w:t>
      </w:r>
      <w:r w:rsidRPr="000A4C3D">
        <w:t>EIRP would depend on some new factors never being considered by RAN4 before such as:</w:t>
      </w:r>
    </w:p>
    <w:p w14:paraId="6A4AFC15" w14:textId="77777777"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The MU impact due to limited measurement receiver dynamic range.</w:t>
      </w:r>
    </w:p>
    <w:p w14:paraId="59B5AA7D" w14:textId="77777777"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The MU impact due to limited number of used test beam directions.</w:t>
      </w:r>
    </w:p>
    <w:p w14:paraId="295A6DBB" w14:textId="77777777"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The MU impact due to selected distribution of test beam directions and usage of the beam weight factor.</w:t>
      </w:r>
    </w:p>
    <w:p w14:paraId="0D305D21" w14:textId="5A439B73"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 xml:space="preserve">The MU impact due to the selected EIRP </w:t>
      </w:r>
      <w:r w:rsidR="004F4D78">
        <w:rPr>
          <w:rFonts w:ascii="Times New Roman" w:hAnsi="Times New Roman" w:cs="Times New Roman"/>
          <w:sz w:val="20"/>
          <w:szCs w:val="20"/>
        </w:rPr>
        <w:t xml:space="preserve">patten </w:t>
      </w:r>
      <w:r w:rsidRPr="009D3338">
        <w:rPr>
          <w:rFonts w:ascii="Times New Roman" w:hAnsi="Times New Roman" w:cs="Times New Roman"/>
          <w:sz w:val="20"/>
          <w:szCs w:val="20"/>
        </w:rPr>
        <w:t>spatial sampling resolution.</w:t>
      </w:r>
    </w:p>
    <w:p w14:paraId="13716553" w14:textId="77777777"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The MU impact due to the absolute power measurement uncertainty determined by the calibration process.</w:t>
      </w:r>
    </w:p>
    <w:p w14:paraId="0048ECAF" w14:textId="77777777" w:rsidR="000A4C3D" w:rsidRPr="009D3338" w:rsidRDefault="000A4C3D" w:rsidP="000A4C3D">
      <w:pPr>
        <w:pStyle w:val="ListParagraph"/>
        <w:numPr>
          <w:ilvl w:val="0"/>
          <w:numId w:val="10"/>
        </w:numPr>
        <w:rPr>
          <w:rFonts w:ascii="Times New Roman" w:hAnsi="Times New Roman" w:cs="Times New Roman"/>
          <w:sz w:val="20"/>
          <w:szCs w:val="20"/>
        </w:rPr>
      </w:pPr>
      <w:r w:rsidRPr="009D3338">
        <w:rPr>
          <w:rFonts w:ascii="Times New Roman" w:hAnsi="Times New Roman" w:cs="Times New Roman"/>
          <w:sz w:val="20"/>
          <w:szCs w:val="20"/>
        </w:rPr>
        <w:t xml:space="preserve">The MU impact due to positioner blocking effects in the vertical domain. </w:t>
      </w:r>
    </w:p>
    <w:p w14:paraId="08ACACA6" w14:textId="77777777" w:rsidR="000A4C3D" w:rsidRPr="000A4C3D" w:rsidRDefault="000A4C3D" w:rsidP="000A4C3D">
      <w:r w:rsidRPr="000A4C3D">
        <w:t>The measurement uncertainty evaluation background will be captured in a new Technical Report (TR).</w:t>
      </w:r>
    </w:p>
    <w:p w14:paraId="63682330" w14:textId="77777777" w:rsidR="000A4C3D" w:rsidRDefault="000A4C3D" w:rsidP="000A4C3D">
      <w:r>
        <w:t xml:space="preserve">Due to the complexity and dependence to manufacturer declaration the measurement uncertainty evaluation needs to be performed per vertical angular range over the profile. </w:t>
      </w:r>
    </w:p>
    <w:p w14:paraId="2D1ACA36" w14:textId="05BDC770" w:rsidR="000A4C3D" w:rsidRDefault="000A4C3D" w:rsidP="000A4C3D">
      <w:r>
        <w:t xml:space="preserve">Since the requirement on </w:t>
      </w:r>
      <w:r w:rsidR="004F4D78">
        <w:t>E</w:t>
      </w:r>
      <w:r>
        <w:t xml:space="preserve">ERIP is a regulatory requirement, the test tolerance defined in RAN4 will not allow for relaxation with respect to the core requirement. Hence, the measurement uncertainty needs to be accounted for in the design. This would mean that a large measurement uncertainty would directly relate to fulfilling a stricter </w:t>
      </w:r>
      <w:r w:rsidR="00796399">
        <w:t>E</w:t>
      </w:r>
      <w:r>
        <w:t xml:space="preserve">EIRP level. </w:t>
      </w:r>
    </w:p>
    <w:p w14:paraId="17FB73CE" w14:textId="6DE5036E" w:rsidR="000171D3" w:rsidRDefault="005469E3" w:rsidP="003C1843">
      <w:pPr>
        <w:pStyle w:val="BodyText"/>
      </w:pPr>
      <w:r w:rsidRPr="00594049">
        <w:rPr>
          <w:b/>
          <w:bCs/>
          <w:u w:val="single"/>
        </w:rPr>
        <w:t xml:space="preserve">Observation </w:t>
      </w:r>
      <w:r w:rsidR="00CD5EF3" w:rsidRPr="00594049">
        <w:rPr>
          <w:b/>
          <w:bCs/>
          <w:u w:val="single"/>
        </w:rPr>
        <w:t>1</w:t>
      </w:r>
      <w:r w:rsidR="00CD5EF3">
        <w:rPr>
          <w:b/>
          <w:bCs/>
          <w:u w:val="single"/>
        </w:rPr>
        <w:t>2</w:t>
      </w:r>
      <w:r w:rsidRPr="00594049">
        <w:rPr>
          <w:b/>
          <w:bCs/>
          <w:u w:val="single"/>
        </w:rPr>
        <w:t>:</w:t>
      </w:r>
      <w:r>
        <w:t xml:space="preserve"> </w:t>
      </w:r>
      <w:r w:rsidR="003112B5">
        <w:t xml:space="preserve">RAN4 need to evaluate the measurement uncertainty for </w:t>
      </w:r>
      <w:r w:rsidR="00B94A7F">
        <w:t>E</w:t>
      </w:r>
      <w:r w:rsidR="003112B5">
        <w:t>EIRP and capture the outcome in TR 37.941.</w:t>
      </w:r>
    </w:p>
    <w:p w14:paraId="750C60AA" w14:textId="77777777" w:rsidR="00716932" w:rsidRDefault="00716932" w:rsidP="003C1843">
      <w:pPr>
        <w:pStyle w:val="BodyText"/>
      </w:pPr>
    </w:p>
    <w:p w14:paraId="2ED84DC2" w14:textId="77777777" w:rsidR="004A0609" w:rsidRDefault="004A0609" w:rsidP="003C1843">
      <w:pPr>
        <w:pStyle w:val="BodyText"/>
      </w:pPr>
    </w:p>
    <w:p w14:paraId="1E9E9F60" w14:textId="77777777" w:rsidR="004A0609" w:rsidRDefault="004A0609" w:rsidP="003C1843">
      <w:pPr>
        <w:pStyle w:val="BodyText"/>
      </w:pPr>
    </w:p>
    <w:p w14:paraId="427348BA" w14:textId="77777777" w:rsidR="004A0609" w:rsidRDefault="004A0609" w:rsidP="003C1843">
      <w:pPr>
        <w:pStyle w:val="BodyText"/>
      </w:pPr>
    </w:p>
    <w:p w14:paraId="043A5422" w14:textId="77777777" w:rsidR="004A0609" w:rsidRDefault="004A0609" w:rsidP="003C1843">
      <w:pPr>
        <w:pStyle w:val="BodyText"/>
      </w:pPr>
    </w:p>
    <w:p w14:paraId="20FD1C0E" w14:textId="77777777" w:rsidR="004A0609" w:rsidRDefault="004A0609" w:rsidP="003C1843">
      <w:pPr>
        <w:pStyle w:val="BodyText"/>
      </w:pPr>
    </w:p>
    <w:p w14:paraId="4B95EDF3" w14:textId="77777777" w:rsidR="004A0609" w:rsidRDefault="004A0609" w:rsidP="003C1843">
      <w:pPr>
        <w:pStyle w:val="BodyText"/>
      </w:pPr>
    </w:p>
    <w:p w14:paraId="25D66F8F" w14:textId="77777777" w:rsidR="004A0609" w:rsidRDefault="004A0609" w:rsidP="003C1843">
      <w:pPr>
        <w:pStyle w:val="BodyText"/>
      </w:pPr>
    </w:p>
    <w:p w14:paraId="5F293AB7" w14:textId="77777777" w:rsidR="004A0609" w:rsidRDefault="004A0609" w:rsidP="003C1843">
      <w:pPr>
        <w:pStyle w:val="BodyText"/>
      </w:pPr>
    </w:p>
    <w:p w14:paraId="61ADC3AE" w14:textId="77777777" w:rsidR="004A0609" w:rsidRDefault="004A0609" w:rsidP="003C1843">
      <w:pPr>
        <w:pStyle w:val="BodyText"/>
      </w:pPr>
    </w:p>
    <w:p w14:paraId="3BD93DF1" w14:textId="77777777" w:rsidR="004A0609" w:rsidRDefault="004A0609" w:rsidP="003C1843">
      <w:pPr>
        <w:pStyle w:val="BodyText"/>
      </w:pPr>
    </w:p>
    <w:p w14:paraId="1FE7D382" w14:textId="77777777" w:rsidR="004A0609" w:rsidRDefault="004A0609" w:rsidP="003C1843">
      <w:pPr>
        <w:pStyle w:val="BodyText"/>
      </w:pPr>
    </w:p>
    <w:p w14:paraId="5E4722C0" w14:textId="77777777" w:rsidR="004A0609" w:rsidRDefault="004A0609" w:rsidP="003C1843">
      <w:pPr>
        <w:pStyle w:val="BodyText"/>
      </w:pPr>
    </w:p>
    <w:p w14:paraId="104596B8" w14:textId="77777777" w:rsidR="004A0609" w:rsidRDefault="004A0609" w:rsidP="003C1843">
      <w:pPr>
        <w:pStyle w:val="BodyText"/>
      </w:pPr>
    </w:p>
    <w:p w14:paraId="03A1CDEA" w14:textId="77777777" w:rsidR="004A0609" w:rsidRDefault="004A0609" w:rsidP="003C1843">
      <w:pPr>
        <w:pStyle w:val="BodyText"/>
      </w:pPr>
    </w:p>
    <w:p w14:paraId="5239E3A2" w14:textId="77777777" w:rsidR="004A0609" w:rsidRDefault="004A0609" w:rsidP="003C1843">
      <w:pPr>
        <w:pStyle w:val="BodyText"/>
      </w:pPr>
    </w:p>
    <w:p w14:paraId="267C0FCC" w14:textId="77777777" w:rsidR="004A0609" w:rsidRDefault="004A0609" w:rsidP="003C1843">
      <w:pPr>
        <w:pStyle w:val="BodyText"/>
      </w:pPr>
    </w:p>
    <w:p w14:paraId="201F3AC7" w14:textId="77777777" w:rsidR="000A4C3D" w:rsidRDefault="000A4C3D" w:rsidP="000A4C3D">
      <w:pPr>
        <w:pBdr>
          <w:bottom w:val="single" w:sz="4" w:space="1" w:color="auto"/>
        </w:pBdr>
        <w:rPr>
          <w:rFonts w:ascii="Arial" w:hAnsi="Arial" w:cs="Arial"/>
        </w:rPr>
      </w:pPr>
    </w:p>
    <w:p w14:paraId="691E9AEA" w14:textId="452B8B60" w:rsidR="000A4C3D" w:rsidRDefault="000A4C3D" w:rsidP="000A4C3D">
      <w:pPr>
        <w:pStyle w:val="Heading1"/>
        <w:keepLines w:val="0"/>
        <w:numPr>
          <w:ilvl w:val="0"/>
          <w:numId w:val="5"/>
        </w:numPr>
        <w:pBdr>
          <w:top w:val="none" w:sz="0" w:space="0" w:color="auto"/>
        </w:pBdr>
        <w:spacing w:before="0" w:after="240"/>
        <w:ind w:right="284" w:hanging="720"/>
      </w:pPr>
      <w:r>
        <w:t>Conclusion</w:t>
      </w:r>
    </w:p>
    <w:p w14:paraId="2EB45A7A" w14:textId="77777777" w:rsidR="00454C12" w:rsidRDefault="00CE5A28" w:rsidP="0062745C">
      <w:pPr>
        <w:pStyle w:val="BodyText"/>
      </w:pPr>
      <w:r>
        <w:t>In this contribution we present an overview o</w:t>
      </w:r>
      <w:r w:rsidR="00E6057E">
        <w:t>f the new requirement required to protect FSS UL within band n104</w:t>
      </w:r>
      <w:r w:rsidR="00EA0E50">
        <w:t xml:space="preserve"> and aspects to consider when the requirement is included in RAN4 BS specifications</w:t>
      </w:r>
      <w:r w:rsidR="00E6057E">
        <w:t>.</w:t>
      </w:r>
      <w:r w:rsidR="00EA0E50">
        <w:t xml:space="preserve"> </w:t>
      </w:r>
    </w:p>
    <w:p w14:paraId="6BA103D7" w14:textId="77777777" w:rsidR="00454C12" w:rsidRDefault="00454C12" w:rsidP="0062745C">
      <w:pPr>
        <w:pStyle w:val="BodyText"/>
      </w:pPr>
    </w:p>
    <w:p w14:paraId="4D408761" w14:textId="2A7E724E" w:rsidR="00454C12" w:rsidRDefault="000B69FF" w:rsidP="0062745C">
      <w:pPr>
        <w:pStyle w:val="BodyText"/>
      </w:pPr>
      <w:r>
        <w:t xml:space="preserve">Based on the information </w:t>
      </w:r>
      <w:r w:rsidR="0070658F">
        <w:t xml:space="preserve">in this contribution </w:t>
      </w:r>
      <w:r>
        <w:t>we have observed following:</w:t>
      </w:r>
      <w:r w:rsidR="00E6057E">
        <w:t xml:space="preserve"> </w:t>
      </w:r>
    </w:p>
    <w:p w14:paraId="2C266E5D" w14:textId="77777777" w:rsidR="00D90991" w:rsidRPr="007E436D" w:rsidRDefault="00D90991" w:rsidP="00D90991">
      <w:pPr>
        <w:rPr>
          <w:b/>
          <w:bCs/>
        </w:rPr>
      </w:pPr>
      <w:r w:rsidRPr="007E436D">
        <w:rPr>
          <w:b/>
          <w:bCs/>
          <w:u w:val="single"/>
        </w:rPr>
        <w:t xml:space="preserve">Observation </w:t>
      </w:r>
      <w:r>
        <w:rPr>
          <w:b/>
          <w:bCs/>
          <w:u w:val="single"/>
        </w:rPr>
        <w:t>1</w:t>
      </w:r>
      <w:r w:rsidRPr="007E436D">
        <w:rPr>
          <w:b/>
          <w:bCs/>
          <w:u w:val="single"/>
        </w:rPr>
        <w:t>:</w:t>
      </w:r>
      <w:r w:rsidRPr="00030052">
        <w:t xml:space="preserve"> RAN4 need to find</w:t>
      </w:r>
      <w:r>
        <w:t xml:space="preserve"> a</w:t>
      </w:r>
      <w:r w:rsidRPr="00030052">
        <w:t xml:space="preserve"> proper location in </w:t>
      </w:r>
      <w:r>
        <w:t xml:space="preserve">the TS 38.104 </w:t>
      </w:r>
      <w:r w:rsidRPr="00030052">
        <w:t>specification structure for the new requirement.</w:t>
      </w:r>
    </w:p>
    <w:p w14:paraId="50C685DC" w14:textId="77777777" w:rsidR="00617CC5" w:rsidRDefault="00617CC5" w:rsidP="00617CC5">
      <w:pPr>
        <w:pStyle w:val="BodyText"/>
      </w:pPr>
      <w:r w:rsidRPr="007E436D">
        <w:rPr>
          <w:b/>
          <w:bCs/>
          <w:u w:val="single"/>
        </w:rPr>
        <w:t xml:space="preserve">Observation </w:t>
      </w:r>
      <w:r>
        <w:rPr>
          <w:b/>
          <w:bCs/>
          <w:u w:val="single"/>
        </w:rPr>
        <w:t>2</w:t>
      </w:r>
      <w:r w:rsidRPr="007E436D">
        <w:rPr>
          <w:b/>
          <w:bCs/>
          <w:u w:val="single"/>
        </w:rPr>
        <w:t>:</w:t>
      </w:r>
      <w:r>
        <w:t xml:space="preserve"> The new requirement needs a name for the heading in RAN4 specifications. </w:t>
      </w:r>
      <w:r w:rsidRPr="000C42FF">
        <w:t>To avoid confusion the name for the ne</w:t>
      </w:r>
      <w:r>
        <w:t>w</w:t>
      </w:r>
      <w:r w:rsidRPr="000C42FF">
        <w:t xml:space="preserve"> requirement need to differentiate from regular unwanted emissions used by current specifications and regulatory documents. </w:t>
      </w:r>
      <w:r>
        <w:t xml:space="preserve">Following RAN4 conventions, a candidate name to consider is “OTA spatial emission above horizon”.    </w:t>
      </w:r>
    </w:p>
    <w:p w14:paraId="4829CFE5" w14:textId="77777777" w:rsidR="005D6A81" w:rsidRDefault="005D6A81" w:rsidP="005D6A81">
      <w:pPr>
        <w:pStyle w:val="BodyText"/>
      </w:pPr>
      <w:r w:rsidRPr="007E436D">
        <w:rPr>
          <w:b/>
          <w:bCs/>
          <w:u w:val="single"/>
        </w:rPr>
        <w:t xml:space="preserve">Observation </w:t>
      </w:r>
      <w:r>
        <w:rPr>
          <w:b/>
          <w:bCs/>
          <w:u w:val="single"/>
        </w:rPr>
        <w:t>3</w:t>
      </w:r>
      <w:r w:rsidRPr="007E436D">
        <w:rPr>
          <w:b/>
          <w:bCs/>
          <w:u w:val="single"/>
        </w:rPr>
        <w:t>:</w:t>
      </w:r>
      <w:r>
        <w:t xml:space="preserve"> RAN4 need to define a parameter for the elevation angle used by the requirement profile. </w:t>
      </w:r>
    </w:p>
    <w:p w14:paraId="071957D1" w14:textId="77777777" w:rsidR="005D6A81" w:rsidRDefault="005D6A81" w:rsidP="005D6A81">
      <w:pPr>
        <w:pStyle w:val="BodyText"/>
      </w:pPr>
      <w:r w:rsidRPr="007E436D">
        <w:rPr>
          <w:b/>
          <w:bCs/>
          <w:u w:val="single"/>
        </w:rPr>
        <w:t xml:space="preserve">Observation </w:t>
      </w:r>
      <w:r>
        <w:rPr>
          <w:b/>
          <w:bCs/>
          <w:u w:val="single"/>
        </w:rPr>
        <w:t>4</w:t>
      </w:r>
      <w:r w:rsidRPr="007E436D">
        <w:rPr>
          <w:b/>
          <w:bCs/>
          <w:u w:val="single"/>
        </w:rPr>
        <w:t>:</w:t>
      </w:r>
      <w:r>
        <w:t xml:space="preserve"> RAN4 need to define descriptive text for “Expected EIRP” to be added in terminology section. </w:t>
      </w:r>
    </w:p>
    <w:p w14:paraId="46E7F880" w14:textId="77777777" w:rsidR="004F6E17" w:rsidRDefault="004F6E17" w:rsidP="004F6E17">
      <w:pPr>
        <w:pStyle w:val="BodyText"/>
      </w:pPr>
      <w:r w:rsidRPr="007E436D">
        <w:rPr>
          <w:b/>
          <w:bCs/>
          <w:u w:val="single"/>
        </w:rPr>
        <w:t xml:space="preserve">Observation </w:t>
      </w:r>
      <w:r>
        <w:rPr>
          <w:b/>
          <w:bCs/>
          <w:u w:val="single"/>
        </w:rPr>
        <w:t>5</w:t>
      </w:r>
      <w:r w:rsidRPr="007E436D">
        <w:rPr>
          <w:b/>
          <w:bCs/>
          <w:u w:val="single"/>
        </w:rPr>
        <w:t>:</w:t>
      </w:r>
      <w:r>
        <w:t xml:space="preserve"> The requirement defined from the condition from WRC-23 is only applicable for NR band n104.</w:t>
      </w:r>
    </w:p>
    <w:p w14:paraId="0F606140" w14:textId="77777777" w:rsidR="004F6E17" w:rsidRDefault="004F6E17" w:rsidP="004F6E17">
      <w:pPr>
        <w:pStyle w:val="BodyText"/>
      </w:pPr>
      <w:r w:rsidRPr="007E436D">
        <w:rPr>
          <w:b/>
          <w:bCs/>
          <w:u w:val="single"/>
        </w:rPr>
        <w:t xml:space="preserve">Observation </w:t>
      </w:r>
      <w:r>
        <w:rPr>
          <w:b/>
          <w:bCs/>
          <w:u w:val="single"/>
        </w:rPr>
        <w:t>6</w:t>
      </w:r>
      <w:r w:rsidRPr="007E436D">
        <w:rPr>
          <w:b/>
          <w:bCs/>
          <w:u w:val="single"/>
        </w:rPr>
        <w:t>:</w:t>
      </w:r>
      <w:r>
        <w:t xml:space="preserve"> The requirement is applicable for AAS BS type 1-H and BS type 1-O. </w:t>
      </w:r>
    </w:p>
    <w:p w14:paraId="2ED01F95" w14:textId="77777777" w:rsidR="004F6E17" w:rsidRDefault="004F6E17" w:rsidP="004F6E17">
      <w:r w:rsidRPr="00EB6A48">
        <w:rPr>
          <w:b/>
          <w:bCs/>
          <w:u w:val="single"/>
        </w:rPr>
        <w:t>Observation</w:t>
      </w:r>
      <w:r>
        <w:rPr>
          <w:b/>
          <w:bCs/>
          <w:u w:val="single"/>
        </w:rPr>
        <w:t xml:space="preserve"> 7</w:t>
      </w:r>
      <w:r w:rsidRPr="00EB6A48">
        <w:rPr>
          <w:b/>
          <w:bCs/>
          <w:u w:val="single"/>
        </w:rPr>
        <w:t>:</w:t>
      </w:r>
      <w:r>
        <w:t xml:space="preserve"> Since the conformance test concept adopted in RAN4 currently not capture operation in fading environment manufacturer declarations will be needed to derive the angular coverage range. This means that the declaration and deployment scenarios are tied together. </w:t>
      </w:r>
    </w:p>
    <w:p w14:paraId="740E7BE9" w14:textId="77777777" w:rsidR="004F6E17" w:rsidRDefault="004F6E17" w:rsidP="004F6E17">
      <w:pPr>
        <w:jc w:val="both"/>
      </w:pPr>
      <w:r w:rsidRPr="006A114E">
        <w:rPr>
          <w:b/>
          <w:bCs/>
          <w:u w:val="single"/>
        </w:rPr>
        <w:t>Observation 8:</w:t>
      </w:r>
      <w:r>
        <w:t xml:space="preserve"> RAN4 need to define test beam set(s) that guarantees acceptable measurement uncertainty. </w:t>
      </w:r>
    </w:p>
    <w:p w14:paraId="18F6FC4A" w14:textId="77777777" w:rsidR="004F6E17" w:rsidRDefault="004F6E17" w:rsidP="004F6E17">
      <w:pPr>
        <w:rPr>
          <w:rFonts w:eastAsiaTheme="minorEastAsia"/>
        </w:rPr>
      </w:pPr>
      <w:r w:rsidRPr="00594049">
        <w:rPr>
          <w:rFonts w:eastAsiaTheme="minorEastAsia"/>
          <w:b/>
          <w:bCs/>
          <w:u w:val="single"/>
        </w:rPr>
        <w:t xml:space="preserve">Observation </w:t>
      </w:r>
      <w:r>
        <w:rPr>
          <w:rFonts w:eastAsiaTheme="minorEastAsia"/>
          <w:b/>
          <w:bCs/>
          <w:u w:val="single"/>
        </w:rPr>
        <w:t>9</w:t>
      </w:r>
      <w:r w:rsidRPr="00594049">
        <w:rPr>
          <w:rFonts w:eastAsiaTheme="minorEastAsia"/>
          <w:b/>
          <w:bCs/>
          <w:u w:val="single"/>
        </w:rPr>
        <w:t>:</w:t>
      </w:r>
      <w:r>
        <w:rPr>
          <w:rFonts w:eastAsiaTheme="minorEastAsia"/>
        </w:rPr>
        <w:t xml:space="preserve"> RAN4 need to establish format and structure for relevant declarations related to coverage angular range.</w:t>
      </w:r>
    </w:p>
    <w:p w14:paraId="156B086A" w14:textId="77777777" w:rsidR="004F6E17" w:rsidRDefault="004F6E17" w:rsidP="004F6E17">
      <w:r w:rsidRPr="00594049">
        <w:rPr>
          <w:b/>
          <w:bCs/>
          <w:u w:val="single"/>
        </w:rPr>
        <w:t xml:space="preserve">Observation </w:t>
      </w:r>
      <w:r>
        <w:rPr>
          <w:b/>
          <w:bCs/>
          <w:u w:val="single"/>
        </w:rPr>
        <w:t>10</w:t>
      </w:r>
      <w:r w:rsidRPr="00594049">
        <w:rPr>
          <w:b/>
          <w:bCs/>
          <w:u w:val="single"/>
        </w:rPr>
        <w:t>:</w:t>
      </w:r>
      <w:r>
        <w:t xml:space="preserve"> RAN4 need to describe the test procedure part of initial conditions.</w:t>
      </w:r>
    </w:p>
    <w:p w14:paraId="43713113" w14:textId="05C17E90" w:rsidR="00D70C91" w:rsidRDefault="00D70C91" w:rsidP="00D70C91">
      <w:r w:rsidRPr="00594049">
        <w:rPr>
          <w:b/>
          <w:bCs/>
          <w:u w:val="single"/>
        </w:rPr>
        <w:t>Observation 1</w:t>
      </w:r>
      <w:r>
        <w:rPr>
          <w:b/>
          <w:bCs/>
          <w:u w:val="single"/>
        </w:rPr>
        <w:t>1</w:t>
      </w:r>
      <w:r w:rsidRPr="00594049">
        <w:rPr>
          <w:b/>
          <w:bCs/>
          <w:u w:val="single"/>
        </w:rPr>
        <w:t>:</w:t>
      </w:r>
      <w:r>
        <w:t xml:space="preserve"> </w:t>
      </w:r>
      <w:r w:rsidR="006B2F28" w:rsidRPr="006B2F28">
        <w:t xml:space="preserve">RAN4 need to describe the required radiation pattern resolution that is required per test beam.  </w:t>
      </w:r>
    </w:p>
    <w:p w14:paraId="485C1E30" w14:textId="6691C3CF" w:rsidR="000A4C3D" w:rsidRDefault="00D70C91" w:rsidP="0062745C">
      <w:pPr>
        <w:pStyle w:val="BodyText"/>
      </w:pPr>
      <w:r w:rsidRPr="00594049">
        <w:rPr>
          <w:b/>
          <w:bCs/>
          <w:u w:val="single"/>
        </w:rPr>
        <w:t xml:space="preserve">Observation </w:t>
      </w:r>
      <w:r w:rsidR="00CD5EF3" w:rsidRPr="00594049">
        <w:rPr>
          <w:b/>
          <w:bCs/>
          <w:u w:val="single"/>
        </w:rPr>
        <w:t>1</w:t>
      </w:r>
      <w:r w:rsidR="00CD5EF3">
        <w:rPr>
          <w:b/>
          <w:bCs/>
          <w:u w:val="single"/>
        </w:rPr>
        <w:t>2</w:t>
      </w:r>
      <w:r w:rsidRPr="00594049">
        <w:rPr>
          <w:b/>
          <w:bCs/>
          <w:u w:val="single"/>
        </w:rPr>
        <w:t>:</w:t>
      </w:r>
      <w:r>
        <w:t xml:space="preserve"> RAN4 need to evaluate the measurement uncertainty for </w:t>
      </w:r>
      <w:r w:rsidR="00B94A7F">
        <w:t>E</w:t>
      </w:r>
      <w:r>
        <w:t>EIRP and capture the outcome in TR 37.941.</w:t>
      </w:r>
    </w:p>
    <w:p w14:paraId="082A2EBC" w14:textId="77777777" w:rsidR="00454C12" w:rsidRDefault="00454C12" w:rsidP="0062745C">
      <w:pPr>
        <w:pStyle w:val="BodyText"/>
      </w:pPr>
    </w:p>
    <w:p w14:paraId="2B558B64" w14:textId="31953F30" w:rsidR="003F46B5" w:rsidRDefault="003F46B5" w:rsidP="0062745C">
      <w:pPr>
        <w:pStyle w:val="BodyText"/>
      </w:pPr>
      <w:r>
        <w:t xml:space="preserve">To further progress the </w:t>
      </w:r>
      <w:r w:rsidR="00454C12">
        <w:t>work,</w:t>
      </w:r>
      <w:r>
        <w:t xml:space="preserve"> </w:t>
      </w:r>
      <w:r w:rsidR="00454C12">
        <w:t>we propose following:</w:t>
      </w:r>
    </w:p>
    <w:p w14:paraId="2D63A6E1" w14:textId="77777777" w:rsidR="00454C12" w:rsidRPr="003F46B5" w:rsidRDefault="00454C12" w:rsidP="00454C12">
      <w:pPr>
        <w:pStyle w:val="BodyText"/>
        <w:rPr>
          <w:b/>
          <w:bCs/>
          <w:u w:val="single"/>
        </w:rPr>
      </w:pPr>
      <w:r w:rsidRPr="003F46B5">
        <w:rPr>
          <w:b/>
          <w:bCs/>
          <w:u w:val="single"/>
        </w:rPr>
        <w:t>Proposal 1:</w:t>
      </w:r>
      <w:r w:rsidRPr="003F46B5">
        <w:t xml:space="preserve"> Refer to the new requirement as “OTA spatial emission above horizon”.</w:t>
      </w:r>
    </w:p>
    <w:p w14:paraId="39A4D490" w14:textId="7EA3F3A6" w:rsidR="00811B25" w:rsidRDefault="00811B25" w:rsidP="00811B25">
      <w:pPr>
        <w:pStyle w:val="BodyText"/>
      </w:pPr>
      <w:r w:rsidRPr="00F7639F">
        <w:rPr>
          <w:b/>
          <w:bCs/>
          <w:u w:val="single"/>
        </w:rPr>
        <w:t>Proposal 2:</w:t>
      </w:r>
      <w:r>
        <w:t xml:space="preserve"> RAN4 need to include the </w:t>
      </w:r>
      <w:r w:rsidR="00D71A3C">
        <w:t>E</w:t>
      </w:r>
      <w:r>
        <w:t xml:space="preserve">EIRP limits from ITU-R in the BS RF core specification together with required terminology and definitions. </w:t>
      </w:r>
    </w:p>
    <w:p w14:paraId="408EB627" w14:textId="5A55500C" w:rsidR="00726F31" w:rsidRDefault="00726F31" w:rsidP="00726F31">
      <w:pPr>
        <w:jc w:val="both"/>
      </w:pPr>
      <w:bookmarkStart w:id="1" w:name="_Hlk163030651"/>
      <w:r w:rsidRPr="00F7639F">
        <w:rPr>
          <w:b/>
          <w:bCs/>
          <w:u w:val="single"/>
        </w:rPr>
        <w:t>Proposal 3:</w:t>
      </w:r>
      <w:r>
        <w:t xml:space="preserve"> RAN4 should define a concept where the test beam directions are related to the declared Coverage Angular Range (CAR)</w:t>
      </w:r>
      <w:r w:rsidR="00B5018A">
        <w:t xml:space="preserve"> and the number of test beam directions are </w:t>
      </w:r>
      <w:r w:rsidR="003935CB">
        <w:t>specified</w:t>
      </w:r>
      <w:r>
        <w:t xml:space="preserve">. </w:t>
      </w:r>
    </w:p>
    <w:bookmarkEnd w:id="1"/>
    <w:p w14:paraId="4CD96CE7" w14:textId="0111BF55" w:rsidR="00454C12" w:rsidRDefault="00CD5EF3" w:rsidP="00CD5EF3">
      <w:r w:rsidRPr="00DB2807">
        <w:rPr>
          <w:b/>
          <w:bCs/>
          <w:u w:val="single"/>
        </w:rPr>
        <w:t>Proposal 4:</w:t>
      </w:r>
      <w:r>
        <w:t xml:space="preserve"> </w:t>
      </w:r>
      <w:r w:rsidR="00E95C53" w:rsidRPr="00E95C53">
        <w:t>RAN4 need to describe the post-processing calculation in discrete form in the conformance test specification.</w:t>
      </w:r>
    </w:p>
    <w:p w14:paraId="5178046B" w14:textId="77777777" w:rsidR="00454C12" w:rsidRDefault="00454C12" w:rsidP="0062745C">
      <w:pPr>
        <w:pStyle w:val="BodyText"/>
      </w:pPr>
    </w:p>
    <w:p w14:paraId="368954E5" w14:textId="77777777" w:rsidR="000A4C3D" w:rsidRDefault="000A4C3D" w:rsidP="000A4C3D">
      <w:pPr>
        <w:pBdr>
          <w:bottom w:val="single" w:sz="4" w:space="1" w:color="auto"/>
        </w:pBdr>
        <w:rPr>
          <w:rFonts w:ascii="Arial" w:hAnsi="Arial" w:cs="Arial"/>
        </w:rPr>
      </w:pPr>
    </w:p>
    <w:p w14:paraId="5147A70D" w14:textId="190FEEEF" w:rsidR="000A4C3D" w:rsidRDefault="000A4C3D" w:rsidP="00E576DA">
      <w:pPr>
        <w:pStyle w:val="Heading1"/>
        <w:keepLines w:val="0"/>
        <w:numPr>
          <w:ilvl w:val="0"/>
          <w:numId w:val="5"/>
        </w:numPr>
        <w:pBdr>
          <w:top w:val="none" w:sz="0" w:space="0" w:color="auto"/>
        </w:pBdr>
        <w:spacing w:before="0" w:after="240"/>
        <w:ind w:right="284" w:hanging="720"/>
      </w:pPr>
      <w:r>
        <w:t>References</w:t>
      </w:r>
    </w:p>
    <w:p w14:paraId="4794E3A8" w14:textId="65AD0370" w:rsidR="003B61A8" w:rsidRDefault="003B61A8" w:rsidP="003B61A8">
      <w:pPr>
        <w:ind w:left="709" w:hanging="709"/>
      </w:pPr>
      <w:r w:rsidRPr="000E02E4">
        <w:t>[1]</w:t>
      </w:r>
      <w:r w:rsidRPr="000E02E4">
        <w:tab/>
      </w:r>
      <w:r w:rsidR="00635626" w:rsidRPr="00594049">
        <w:t>RP-</w:t>
      </w:r>
      <w:r w:rsidR="00B0181C" w:rsidRPr="00594049">
        <w:t>240829</w:t>
      </w:r>
      <w:r w:rsidR="00635626" w:rsidRPr="00594049">
        <w:t>, “</w:t>
      </w:r>
      <w:r w:rsidR="000E02E4" w:rsidRPr="000E02E4">
        <w:t>New WID: NR base station (BS) RF requirement evolution for FR1/FR2 and testing</w:t>
      </w:r>
      <w:r w:rsidR="00635626" w:rsidRPr="00594049">
        <w:t xml:space="preserve">”, </w:t>
      </w:r>
      <w:r w:rsidR="000E02E4" w:rsidRPr="00594049">
        <w:t>ZTE</w:t>
      </w:r>
    </w:p>
    <w:p w14:paraId="72C20EF9" w14:textId="4A1700A9" w:rsidR="009D45EF" w:rsidRDefault="003B61A8" w:rsidP="003B61A8">
      <w:pPr>
        <w:ind w:left="709" w:hanging="709"/>
      </w:pPr>
      <w:r>
        <w:t xml:space="preserve">[2] </w:t>
      </w:r>
      <w:r>
        <w:tab/>
      </w:r>
      <w:r w:rsidR="00B800D4" w:rsidRPr="00734B0D">
        <w:t>“</w:t>
      </w:r>
      <w:hyperlink r:id="rId13" w:history="1">
        <w:r w:rsidR="00B800D4" w:rsidRPr="00734B0D">
          <w:rPr>
            <w:rStyle w:val="Hyperlink"/>
          </w:rPr>
          <w:t>WRC-23 Final Acts</w:t>
        </w:r>
      </w:hyperlink>
      <w:r w:rsidR="00B800D4" w:rsidRPr="00734B0D">
        <w:t>”, ITU-R</w:t>
      </w:r>
      <w:r w:rsidR="00B800D4" w:rsidRPr="007E436D" w:rsidDel="00B800D4">
        <w:rPr>
          <w:highlight w:val="yellow"/>
        </w:rPr>
        <w:t xml:space="preserve"> </w:t>
      </w:r>
    </w:p>
    <w:p w14:paraId="7185828F" w14:textId="3BF01E28" w:rsidR="005C7173" w:rsidRDefault="009D45EF" w:rsidP="004A0609">
      <w:pPr>
        <w:ind w:left="709" w:hanging="709"/>
      </w:pPr>
      <w:r>
        <w:t>[3]</w:t>
      </w:r>
      <w:r>
        <w:tab/>
        <w:t>R4-</w:t>
      </w:r>
      <w:r w:rsidR="00FB662A">
        <w:t>2402475, “</w:t>
      </w:r>
      <w:r w:rsidR="001D515F" w:rsidRPr="001D515F">
        <w:t>NR BS RF enhancements in Rel-19</w:t>
      </w:r>
      <w:r w:rsidR="00FB662A">
        <w:t>”, Ericsson</w:t>
      </w:r>
      <w:bookmarkEnd w:id="0"/>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C6893" w14:textId="77777777" w:rsidR="00370769" w:rsidRDefault="00370769">
      <w:r>
        <w:separator/>
      </w:r>
    </w:p>
  </w:endnote>
  <w:endnote w:type="continuationSeparator" w:id="0">
    <w:p w14:paraId="1D825295" w14:textId="77777777" w:rsidR="00370769" w:rsidRDefault="00370769">
      <w:r>
        <w:continuationSeparator/>
      </w:r>
    </w:p>
  </w:endnote>
  <w:endnote w:type="continuationNotice" w:id="1">
    <w:p w14:paraId="3EA660B9" w14:textId="77777777" w:rsidR="00370769" w:rsidRDefault="00370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85EF1" w14:textId="77777777" w:rsidR="00370769" w:rsidRDefault="00370769">
      <w:r>
        <w:separator/>
      </w:r>
    </w:p>
  </w:footnote>
  <w:footnote w:type="continuationSeparator" w:id="0">
    <w:p w14:paraId="7689D132" w14:textId="77777777" w:rsidR="00370769" w:rsidRDefault="00370769">
      <w:r>
        <w:continuationSeparator/>
      </w:r>
    </w:p>
  </w:footnote>
  <w:footnote w:type="continuationNotice" w:id="1">
    <w:p w14:paraId="38E5F362" w14:textId="77777777" w:rsidR="00370769" w:rsidRDefault="00370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6"/>
  </w:num>
  <w:num w:numId="7" w16cid:durableId="1547597328">
    <w:abstractNumId w:val="10"/>
  </w:num>
  <w:num w:numId="8" w16cid:durableId="1326083282">
    <w:abstractNumId w:val="9"/>
  </w:num>
  <w:num w:numId="9" w16cid:durableId="1867139115">
    <w:abstractNumId w:val="3"/>
  </w:num>
  <w:num w:numId="10" w16cid:durableId="173690567">
    <w:abstractNumId w:val="7"/>
  </w:num>
  <w:num w:numId="11" w16cid:durableId="1142965396">
    <w:abstractNumId w:val="2"/>
  </w:num>
  <w:num w:numId="12" w16cid:durableId="19010202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8"/>
    <w:rsid w:val="000026D9"/>
    <w:rsid w:val="0000388B"/>
    <w:rsid w:val="00005319"/>
    <w:rsid w:val="00011B76"/>
    <w:rsid w:val="00011C1E"/>
    <w:rsid w:val="00014515"/>
    <w:rsid w:val="000165F8"/>
    <w:rsid w:val="000171D3"/>
    <w:rsid w:val="00030052"/>
    <w:rsid w:val="00033397"/>
    <w:rsid w:val="000333EA"/>
    <w:rsid w:val="00040095"/>
    <w:rsid w:val="00051834"/>
    <w:rsid w:val="00054A22"/>
    <w:rsid w:val="00054B91"/>
    <w:rsid w:val="000560CC"/>
    <w:rsid w:val="00057849"/>
    <w:rsid w:val="00062048"/>
    <w:rsid w:val="000655A6"/>
    <w:rsid w:val="00065A9A"/>
    <w:rsid w:val="00070795"/>
    <w:rsid w:val="0007460A"/>
    <w:rsid w:val="00077385"/>
    <w:rsid w:val="00080377"/>
    <w:rsid w:val="00080512"/>
    <w:rsid w:val="000806D9"/>
    <w:rsid w:val="00091282"/>
    <w:rsid w:val="000917B4"/>
    <w:rsid w:val="00091EA0"/>
    <w:rsid w:val="0009221F"/>
    <w:rsid w:val="00092500"/>
    <w:rsid w:val="00093640"/>
    <w:rsid w:val="00094D53"/>
    <w:rsid w:val="00094D9B"/>
    <w:rsid w:val="00096009"/>
    <w:rsid w:val="00097690"/>
    <w:rsid w:val="000A4C3D"/>
    <w:rsid w:val="000B03CF"/>
    <w:rsid w:val="000B0CA1"/>
    <w:rsid w:val="000B276C"/>
    <w:rsid w:val="000B69FF"/>
    <w:rsid w:val="000B6C4C"/>
    <w:rsid w:val="000B7377"/>
    <w:rsid w:val="000C42FF"/>
    <w:rsid w:val="000C4CA2"/>
    <w:rsid w:val="000D43D0"/>
    <w:rsid w:val="000D58AB"/>
    <w:rsid w:val="000D59CF"/>
    <w:rsid w:val="000D5F17"/>
    <w:rsid w:val="000D696C"/>
    <w:rsid w:val="000E02E4"/>
    <w:rsid w:val="000E1DEA"/>
    <w:rsid w:val="000E2023"/>
    <w:rsid w:val="000E632F"/>
    <w:rsid w:val="000E792F"/>
    <w:rsid w:val="000F0805"/>
    <w:rsid w:val="000F3D07"/>
    <w:rsid w:val="001008C3"/>
    <w:rsid w:val="00100C16"/>
    <w:rsid w:val="00106F91"/>
    <w:rsid w:val="001138CB"/>
    <w:rsid w:val="00120422"/>
    <w:rsid w:val="00120D33"/>
    <w:rsid w:val="0012187E"/>
    <w:rsid w:val="0012200A"/>
    <w:rsid w:val="00123B6A"/>
    <w:rsid w:val="00133409"/>
    <w:rsid w:val="00140472"/>
    <w:rsid w:val="00143E9F"/>
    <w:rsid w:val="0015344E"/>
    <w:rsid w:val="001539B8"/>
    <w:rsid w:val="00155B44"/>
    <w:rsid w:val="001644F6"/>
    <w:rsid w:val="00171363"/>
    <w:rsid w:val="001745F8"/>
    <w:rsid w:val="00174FF6"/>
    <w:rsid w:val="00176C71"/>
    <w:rsid w:val="001807C0"/>
    <w:rsid w:val="00183585"/>
    <w:rsid w:val="001862BC"/>
    <w:rsid w:val="00191E6B"/>
    <w:rsid w:val="00192E42"/>
    <w:rsid w:val="00196273"/>
    <w:rsid w:val="001A071B"/>
    <w:rsid w:val="001A210F"/>
    <w:rsid w:val="001B0497"/>
    <w:rsid w:val="001B0597"/>
    <w:rsid w:val="001B225D"/>
    <w:rsid w:val="001B3783"/>
    <w:rsid w:val="001B56D1"/>
    <w:rsid w:val="001B7D29"/>
    <w:rsid w:val="001C1DF4"/>
    <w:rsid w:val="001C33F2"/>
    <w:rsid w:val="001D02C2"/>
    <w:rsid w:val="001D515F"/>
    <w:rsid w:val="001E3410"/>
    <w:rsid w:val="001E43CE"/>
    <w:rsid w:val="001E62AA"/>
    <w:rsid w:val="001F168B"/>
    <w:rsid w:val="001F21AF"/>
    <w:rsid w:val="001F2C62"/>
    <w:rsid w:val="001F33FD"/>
    <w:rsid w:val="001F6D54"/>
    <w:rsid w:val="00201307"/>
    <w:rsid w:val="00206D59"/>
    <w:rsid w:val="00214458"/>
    <w:rsid w:val="00216AF1"/>
    <w:rsid w:val="00217583"/>
    <w:rsid w:val="00217632"/>
    <w:rsid w:val="00222925"/>
    <w:rsid w:val="0022794F"/>
    <w:rsid w:val="0023138C"/>
    <w:rsid w:val="0023140A"/>
    <w:rsid w:val="00231DE5"/>
    <w:rsid w:val="0023254C"/>
    <w:rsid w:val="002347A2"/>
    <w:rsid w:val="00234FD4"/>
    <w:rsid w:val="00237A03"/>
    <w:rsid w:val="00241D8F"/>
    <w:rsid w:val="00243290"/>
    <w:rsid w:val="00253DE0"/>
    <w:rsid w:val="00255D77"/>
    <w:rsid w:val="00273DF9"/>
    <w:rsid w:val="0027787D"/>
    <w:rsid w:val="00280CDB"/>
    <w:rsid w:val="00292D6C"/>
    <w:rsid w:val="002A0978"/>
    <w:rsid w:val="002A5C50"/>
    <w:rsid w:val="002A682D"/>
    <w:rsid w:val="002B067D"/>
    <w:rsid w:val="002B0AA9"/>
    <w:rsid w:val="002B0B48"/>
    <w:rsid w:val="002B269F"/>
    <w:rsid w:val="002B2BE9"/>
    <w:rsid w:val="002B31EB"/>
    <w:rsid w:val="002B3629"/>
    <w:rsid w:val="002B4A2F"/>
    <w:rsid w:val="002B4E06"/>
    <w:rsid w:val="002B5D5F"/>
    <w:rsid w:val="002D2A43"/>
    <w:rsid w:val="002D2CF7"/>
    <w:rsid w:val="002E2D39"/>
    <w:rsid w:val="002E534C"/>
    <w:rsid w:val="002E7E53"/>
    <w:rsid w:val="002F1E03"/>
    <w:rsid w:val="002F34AA"/>
    <w:rsid w:val="0030193B"/>
    <w:rsid w:val="003038CF"/>
    <w:rsid w:val="0030605B"/>
    <w:rsid w:val="003075A6"/>
    <w:rsid w:val="00310902"/>
    <w:rsid w:val="003112B5"/>
    <w:rsid w:val="00312647"/>
    <w:rsid w:val="003128B6"/>
    <w:rsid w:val="00313E9F"/>
    <w:rsid w:val="00316661"/>
    <w:rsid w:val="003172DC"/>
    <w:rsid w:val="0032606D"/>
    <w:rsid w:val="00326B8B"/>
    <w:rsid w:val="0033291F"/>
    <w:rsid w:val="00332D64"/>
    <w:rsid w:val="003348D7"/>
    <w:rsid w:val="003373B5"/>
    <w:rsid w:val="003379F4"/>
    <w:rsid w:val="00347331"/>
    <w:rsid w:val="003510A2"/>
    <w:rsid w:val="00352968"/>
    <w:rsid w:val="0035431A"/>
    <w:rsid w:val="0035462D"/>
    <w:rsid w:val="003571CF"/>
    <w:rsid w:val="00360009"/>
    <w:rsid w:val="00361E87"/>
    <w:rsid w:val="00367B5A"/>
    <w:rsid w:val="00370769"/>
    <w:rsid w:val="00370D56"/>
    <w:rsid w:val="003743A7"/>
    <w:rsid w:val="00375E95"/>
    <w:rsid w:val="003848C4"/>
    <w:rsid w:val="00387E4D"/>
    <w:rsid w:val="003935CB"/>
    <w:rsid w:val="00394E09"/>
    <w:rsid w:val="003950B7"/>
    <w:rsid w:val="00397180"/>
    <w:rsid w:val="003A2576"/>
    <w:rsid w:val="003B0434"/>
    <w:rsid w:val="003B063B"/>
    <w:rsid w:val="003B1D4A"/>
    <w:rsid w:val="003B5379"/>
    <w:rsid w:val="003B61A8"/>
    <w:rsid w:val="003C0B2F"/>
    <w:rsid w:val="003C1843"/>
    <w:rsid w:val="003C3971"/>
    <w:rsid w:val="003D04A9"/>
    <w:rsid w:val="003E1896"/>
    <w:rsid w:val="003E1C36"/>
    <w:rsid w:val="003E6D67"/>
    <w:rsid w:val="003E7861"/>
    <w:rsid w:val="003F17A2"/>
    <w:rsid w:val="003F299C"/>
    <w:rsid w:val="003F43A0"/>
    <w:rsid w:val="003F46B5"/>
    <w:rsid w:val="003F7077"/>
    <w:rsid w:val="003F7AC3"/>
    <w:rsid w:val="00402591"/>
    <w:rsid w:val="0040458F"/>
    <w:rsid w:val="00423391"/>
    <w:rsid w:val="004239C7"/>
    <w:rsid w:val="00424BFB"/>
    <w:rsid w:val="0042629B"/>
    <w:rsid w:val="00432EC4"/>
    <w:rsid w:val="004347ED"/>
    <w:rsid w:val="004373AA"/>
    <w:rsid w:val="00441B12"/>
    <w:rsid w:val="00445137"/>
    <w:rsid w:val="00452645"/>
    <w:rsid w:val="00454C12"/>
    <w:rsid w:val="0045532E"/>
    <w:rsid w:val="00460E9A"/>
    <w:rsid w:val="00464649"/>
    <w:rsid w:val="00470B0B"/>
    <w:rsid w:val="00476BE2"/>
    <w:rsid w:val="00481EE5"/>
    <w:rsid w:val="00482D02"/>
    <w:rsid w:val="00494358"/>
    <w:rsid w:val="004A0609"/>
    <w:rsid w:val="004A4210"/>
    <w:rsid w:val="004B372C"/>
    <w:rsid w:val="004B5078"/>
    <w:rsid w:val="004B5BC3"/>
    <w:rsid w:val="004C43A9"/>
    <w:rsid w:val="004C43FE"/>
    <w:rsid w:val="004C66D0"/>
    <w:rsid w:val="004D2988"/>
    <w:rsid w:val="004D3578"/>
    <w:rsid w:val="004E0C1D"/>
    <w:rsid w:val="004E1E2C"/>
    <w:rsid w:val="004E213A"/>
    <w:rsid w:val="004E29CC"/>
    <w:rsid w:val="004F03FA"/>
    <w:rsid w:val="004F39DC"/>
    <w:rsid w:val="004F3F99"/>
    <w:rsid w:val="004F40F8"/>
    <w:rsid w:val="004F4D5A"/>
    <w:rsid w:val="004F4D78"/>
    <w:rsid w:val="004F54BC"/>
    <w:rsid w:val="004F6E17"/>
    <w:rsid w:val="004F70EA"/>
    <w:rsid w:val="0050282F"/>
    <w:rsid w:val="005033B4"/>
    <w:rsid w:val="00527742"/>
    <w:rsid w:val="00536FBE"/>
    <w:rsid w:val="00543E6C"/>
    <w:rsid w:val="005459AD"/>
    <w:rsid w:val="005469E3"/>
    <w:rsid w:val="00551955"/>
    <w:rsid w:val="0055444B"/>
    <w:rsid w:val="00562810"/>
    <w:rsid w:val="005637AE"/>
    <w:rsid w:val="00565087"/>
    <w:rsid w:val="00567D27"/>
    <w:rsid w:val="00571E7A"/>
    <w:rsid w:val="00582382"/>
    <w:rsid w:val="005928F1"/>
    <w:rsid w:val="00592A9D"/>
    <w:rsid w:val="00594049"/>
    <w:rsid w:val="005943B0"/>
    <w:rsid w:val="00594E26"/>
    <w:rsid w:val="00595054"/>
    <w:rsid w:val="005A101F"/>
    <w:rsid w:val="005B3C08"/>
    <w:rsid w:val="005B3C73"/>
    <w:rsid w:val="005B4A0A"/>
    <w:rsid w:val="005B70B5"/>
    <w:rsid w:val="005B7684"/>
    <w:rsid w:val="005C2897"/>
    <w:rsid w:val="005C7173"/>
    <w:rsid w:val="005D2E01"/>
    <w:rsid w:val="005D3EE8"/>
    <w:rsid w:val="005D6A81"/>
    <w:rsid w:val="005E2802"/>
    <w:rsid w:val="005E3F7C"/>
    <w:rsid w:val="005E5BAD"/>
    <w:rsid w:val="005E742B"/>
    <w:rsid w:val="005F1389"/>
    <w:rsid w:val="005F1454"/>
    <w:rsid w:val="005F4588"/>
    <w:rsid w:val="005F5927"/>
    <w:rsid w:val="00602D2F"/>
    <w:rsid w:val="006041CC"/>
    <w:rsid w:val="00612061"/>
    <w:rsid w:val="006130BE"/>
    <w:rsid w:val="00614FDF"/>
    <w:rsid w:val="00617CC5"/>
    <w:rsid w:val="006201F0"/>
    <w:rsid w:val="00620F2F"/>
    <w:rsid w:val="00625621"/>
    <w:rsid w:val="0062745C"/>
    <w:rsid w:val="006319B6"/>
    <w:rsid w:val="006346CF"/>
    <w:rsid w:val="00635626"/>
    <w:rsid w:val="006437A9"/>
    <w:rsid w:val="006455A5"/>
    <w:rsid w:val="00646759"/>
    <w:rsid w:val="00646AF5"/>
    <w:rsid w:val="00647309"/>
    <w:rsid w:val="00652641"/>
    <w:rsid w:val="0065591D"/>
    <w:rsid w:val="0065648B"/>
    <w:rsid w:val="006629FB"/>
    <w:rsid w:val="006639DB"/>
    <w:rsid w:val="006672B2"/>
    <w:rsid w:val="006675AA"/>
    <w:rsid w:val="006731AB"/>
    <w:rsid w:val="00674E7D"/>
    <w:rsid w:val="0067626F"/>
    <w:rsid w:val="00694532"/>
    <w:rsid w:val="006A3748"/>
    <w:rsid w:val="006B2F28"/>
    <w:rsid w:val="006B45D3"/>
    <w:rsid w:val="006B6B83"/>
    <w:rsid w:val="006C3E79"/>
    <w:rsid w:val="006C791A"/>
    <w:rsid w:val="006D0B58"/>
    <w:rsid w:val="006D1100"/>
    <w:rsid w:val="006D60B5"/>
    <w:rsid w:val="006D669C"/>
    <w:rsid w:val="006D74E0"/>
    <w:rsid w:val="006E157C"/>
    <w:rsid w:val="006E5C86"/>
    <w:rsid w:val="006E7ABF"/>
    <w:rsid w:val="006F0522"/>
    <w:rsid w:val="006F6FA2"/>
    <w:rsid w:val="00703AF5"/>
    <w:rsid w:val="00704E91"/>
    <w:rsid w:val="0070658F"/>
    <w:rsid w:val="00706679"/>
    <w:rsid w:val="00712421"/>
    <w:rsid w:val="007148E4"/>
    <w:rsid w:val="00714AEA"/>
    <w:rsid w:val="00716251"/>
    <w:rsid w:val="00716932"/>
    <w:rsid w:val="007170B2"/>
    <w:rsid w:val="00726F31"/>
    <w:rsid w:val="00734A5B"/>
    <w:rsid w:val="00734B69"/>
    <w:rsid w:val="007353F4"/>
    <w:rsid w:val="00735FAA"/>
    <w:rsid w:val="00744E76"/>
    <w:rsid w:val="00745D3C"/>
    <w:rsid w:val="00747520"/>
    <w:rsid w:val="00755FEE"/>
    <w:rsid w:val="007577CB"/>
    <w:rsid w:val="0076071E"/>
    <w:rsid w:val="00763249"/>
    <w:rsid w:val="00763C81"/>
    <w:rsid w:val="00771315"/>
    <w:rsid w:val="007725F5"/>
    <w:rsid w:val="00773BAF"/>
    <w:rsid w:val="007817BC"/>
    <w:rsid w:val="00781F0F"/>
    <w:rsid w:val="007839BF"/>
    <w:rsid w:val="00784381"/>
    <w:rsid w:val="00786245"/>
    <w:rsid w:val="007867F7"/>
    <w:rsid w:val="007871F1"/>
    <w:rsid w:val="00794941"/>
    <w:rsid w:val="007959B3"/>
    <w:rsid w:val="00796399"/>
    <w:rsid w:val="007A0F21"/>
    <w:rsid w:val="007A2E78"/>
    <w:rsid w:val="007A44ED"/>
    <w:rsid w:val="007B4A73"/>
    <w:rsid w:val="007B57E7"/>
    <w:rsid w:val="007B603B"/>
    <w:rsid w:val="007C057F"/>
    <w:rsid w:val="007C1033"/>
    <w:rsid w:val="007C4C45"/>
    <w:rsid w:val="007D2D21"/>
    <w:rsid w:val="007D6A60"/>
    <w:rsid w:val="007E1211"/>
    <w:rsid w:val="007E436D"/>
    <w:rsid w:val="007E7FA1"/>
    <w:rsid w:val="007F52D4"/>
    <w:rsid w:val="00801A91"/>
    <w:rsid w:val="008028A4"/>
    <w:rsid w:val="0080465B"/>
    <w:rsid w:val="00805820"/>
    <w:rsid w:val="00811B25"/>
    <w:rsid w:val="0081652A"/>
    <w:rsid w:val="00826F97"/>
    <w:rsid w:val="008309ED"/>
    <w:rsid w:val="00832A96"/>
    <w:rsid w:val="00833212"/>
    <w:rsid w:val="008433A3"/>
    <w:rsid w:val="00843454"/>
    <w:rsid w:val="0084650D"/>
    <w:rsid w:val="0085274F"/>
    <w:rsid w:val="0085525A"/>
    <w:rsid w:val="008554BD"/>
    <w:rsid w:val="00861594"/>
    <w:rsid w:val="00862290"/>
    <w:rsid w:val="00872E34"/>
    <w:rsid w:val="008768CA"/>
    <w:rsid w:val="00881EAD"/>
    <w:rsid w:val="008877E6"/>
    <w:rsid w:val="00893FEB"/>
    <w:rsid w:val="008947E2"/>
    <w:rsid w:val="008A3A7C"/>
    <w:rsid w:val="008A4300"/>
    <w:rsid w:val="008A7351"/>
    <w:rsid w:val="008A750D"/>
    <w:rsid w:val="008B1BD3"/>
    <w:rsid w:val="008B1C0B"/>
    <w:rsid w:val="008B735F"/>
    <w:rsid w:val="008C0085"/>
    <w:rsid w:val="008C0DA0"/>
    <w:rsid w:val="008C2529"/>
    <w:rsid w:val="008C307C"/>
    <w:rsid w:val="008C3282"/>
    <w:rsid w:val="008C4FCB"/>
    <w:rsid w:val="008D091C"/>
    <w:rsid w:val="008D4998"/>
    <w:rsid w:val="008E712E"/>
    <w:rsid w:val="008F5862"/>
    <w:rsid w:val="008F6912"/>
    <w:rsid w:val="00900630"/>
    <w:rsid w:val="0090271F"/>
    <w:rsid w:val="00902E23"/>
    <w:rsid w:val="009044AF"/>
    <w:rsid w:val="0090598A"/>
    <w:rsid w:val="00907978"/>
    <w:rsid w:val="009128D6"/>
    <w:rsid w:val="0091291C"/>
    <w:rsid w:val="0091348E"/>
    <w:rsid w:val="00913721"/>
    <w:rsid w:val="00917CCB"/>
    <w:rsid w:val="009220E8"/>
    <w:rsid w:val="009228DF"/>
    <w:rsid w:val="009233FF"/>
    <w:rsid w:val="009239CC"/>
    <w:rsid w:val="0092457D"/>
    <w:rsid w:val="0092677F"/>
    <w:rsid w:val="0092774C"/>
    <w:rsid w:val="009278AA"/>
    <w:rsid w:val="009300E9"/>
    <w:rsid w:val="00931DB7"/>
    <w:rsid w:val="00936209"/>
    <w:rsid w:val="00937B72"/>
    <w:rsid w:val="009411B0"/>
    <w:rsid w:val="00942EC2"/>
    <w:rsid w:val="00944C13"/>
    <w:rsid w:val="00957281"/>
    <w:rsid w:val="00961096"/>
    <w:rsid w:val="00974355"/>
    <w:rsid w:val="00976ABB"/>
    <w:rsid w:val="009919CE"/>
    <w:rsid w:val="009A0A2A"/>
    <w:rsid w:val="009A2D2D"/>
    <w:rsid w:val="009B13F6"/>
    <w:rsid w:val="009B5100"/>
    <w:rsid w:val="009B5269"/>
    <w:rsid w:val="009B587A"/>
    <w:rsid w:val="009C1655"/>
    <w:rsid w:val="009C40E6"/>
    <w:rsid w:val="009D3338"/>
    <w:rsid w:val="009D45EF"/>
    <w:rsid w:val="009F37B7"/>
    <w:rsid w:val="00A0430A"/>
    <w:rsid w:val="00A10D8C"/>
    <w:rsid w:val="00A10F02"/>
    <w:rsid w:val="00A15736"/>
    <w:rsid w:val="00A164B4"/>
    <w:rsid w:val="00A16608"/>
    <w:rsid w:val="00A203FA"/>
    <w:rsid w:val="00A2115B"/>
    <w:rsid w:val="00A218A3"/>
    <w:rsid w:val="00A2301E"/>
    <w:rsid w:val="00A2408C"/>
    <w:rsid w:val="00A31159"/>
    <w:rsid w:val="00A34819"/>
    <w:rsid w:val="00A3786F"/>
    <w:rsid w:val="00A37B30"/>
    <w:rsid w:val="00A41312"/>
    <w:rsid w:val="00A41841"/>
    <w:rsid w:val="00A4449B"/>
    <w:rsid w:val="00A503E2"/>
    <w:rsid w:val="00A53724"/>
    <w:rsid w:val="00A560E6"/>
    <w:rsid w:val="00A6021D"/>
    <w:rsid w:val="00A6113B"/>
    <w:rsid w:val="00A6396C"/>
    <w:rsid w:val="00A6421D"/>
    <w:rsid w:val="00A743EA"/>
    <w:rsid w:val="00A778BF"/>
    <w:rsid w:val="00A811B4"/>
    <w:rsid w:val="00A819BB"/>
    <w:rsid w:val="00A81D3C"/>
    <w:rsid w:val="00A81D3D"/>
    <w:rsid w:val="00A82346"/>
    <w:rsid w:val="00A86D1B"/>
    <w:rsid w:val="00A9472A"/>
    <w:rsid w:val="00A96E45"/>
    <w:rsid w:val="00AA0B68"/>
    <w:rsid w:val="00AA29C3"/>
    <w:rsid w:val="00AA4386"/>
    <w:rsid w:val="00AA65F7"/>
    <w:rsid w:val="00AB0B6C"/>
    <w:rsid w:val="00AB2544"/>
    <w:rsid w:val="00AB2EF2"/>
    <w:rsid w:val="00AC14FE"/>
    <w:rsid w:val="00AC17A1"/>
    <w:rsid w:val="00AC6835"/>
    <w:rsid w:val="00AC717C"/>
    <w:rsid w:val="00AC78B3"/>
    <w:rsid w:val="00AD3810"/>
    <w:rsid w:val="00AD386A"/>
    <w:rsid w:val="00AD4598"/>
    <w:rsid w:val="00AF09C5"/>
    <w:rsid w:val="00B016F3"/>
    <w:rsid w:val="00B0181C"/>
    <w:rsid w:val="00B04B65"/>
    <w:rsid w:val="00B06CF4"/>
    <w:rsid w:val="00B10618"/>
    <w:rsid w:val="00B11FC2"/>
    <w:rsid w:val="00B1355D"/>
    <w:rsid w:val="00B14246"/>
    <w:rsid w:val="00B15449"/>
    <w:rsid w:val="00B163B3"/>
    <w:rsid w:val="00B171DE"/>
    <w:rsid w:val="00B2120B"/>
    <w:rsid w:val="00B22A6C"/>
    <w:rsid w:val="00B22F23"/>
    <w:rsid w:val="00B34331"/>
    <w:rsid w:val="00B4376B"/>
    <w:rsid w:val="00B469CE"/>
    <w:rsid w:val="00B476B7"/>
    <w:rsid w:val="00B5018A"/>
    <w:rsid w:val="00B57386"/>
    <w:rsid w:val="00B57A40"/>
    <w:rsid w:val="00B636F6"/>
    <w:rsid w:val="00B63D30"/>
    <w:rsid w:val="00B6466B"/>
    <w:rsid w:val="00B64C6F"/>
    <w:rsid w:val="00B67296"/>
    <w:rsid w:val="00B76012"/>
    <w:rsid w:val="00B800D4"/>
    <w:rsid w:val="00B8166A"/>
    <w:rsid w:val="00B94A7F"/>
    <w:rsid w:val="00B9681C"/>
    <w:rsid w:val="00B96C0C"/>
    <w:rsid w:val="00BA1597"/>
    <w:rsid w:val="00BA232E"/>
    <w:rsid w:val="00BA749D"/>
    <w:rsid w:val="00BC022B"/>
    <w:rsid w:val="00BC0EFC"/>
    <w:rsid w:val="00BC0F7D"/>
    <w:rsid w:val="00BC5970"/>
    <w:rsid w:val="00BC5E26"/>
    <w:rsid w:val="00BD4ECA"/>
    <w:rsid w:val="00BD5C61"/>
    <w:rsid w:val="00BE1591"/>
    <w:rsid w:val="00BE1B08"/>
    <w:rsid w:val="00BE358C"/>
    <w:rsid w:val="00BE5ED4"/>
    <w:rsid w:val="00BF086E"/>
    <w:rsid w:val="00BF1095"/>
    <w:rsid w:val="00BF153D"/>
    <w:rsid w:val="00BF1C81"/>
    <w:rsid w:val="00BF29E1"/>
    <w:rsid w:val="00C0268F"/>
    <w:rsid w:val="00C07444"/>
    <w:rsid w:val="00C07EF3"/>
    <w:rsid w:val="00C14818"/>
    <w:rsid w:val="00C1519C"/>
    <w:rsid w:val="00C167B1"/>
    <w:rsid w:val="00C16BD4"/>
    <w:rsid w:val="00C17A60"/>
    <w:rsid w:val="00C31452"/>
    <w:rsid w:val="00C316CA"/>
    <w:rsid w:val="00C31F5E"/>
    <w:rsid w:val="00C33079"/>
    <w:rsid w:val="00C34031"/>
    <w:rsid w:val="00C371B3"/>
    <w:rsid w:val="00C4017C"/>
    <w:rsid w:val="00C42538"/>
    <w:rsid w:val="00C45231"/>
    <w:rsid w:val="00C504CC"/>
    <w:rsid w:val="00C55825"/>
    <w:rsid w:val="00C55F74"/>
    <w:rsid w:val="00C6035E"/>
    <w:rsid w:val="00C62357"/>
    <w:rsid w:val="00C628DE"/>
    <w:rsid w:val="00C67142"/>
    <w:rsid w:val="00C72833"/>
    <w:rsid w:val="00C745B2"/>
    <w:rsid w:val="00C750E5"/>
    <w:rsid w:val="00C84F5B"/>
    <w:rsid w:val="00C8693F"/>
    <w:rsid w:val="00C87079"/>
    <w:rsid w:val="00C9016F"/>
    <w:rsid w:val="00C9172B"/>
    <w:rsid w:val="00C91B3C"/>
    <w:rsid w:val="00C92C8B"/>
    <w:rsid w:val="00C93F40"/>
    <w:rsid w:val="00C972F7"/>
    <w:rsid w:val="00C979DF"/>
    <w:rsid w:val="00CA3B1D"/>
    <w:rsid w:val="00CA3D0C"/>
    <w:rsid w:val="00CA3D41"/>
    <w:rsid w:val="00CA47BF"/>
    <w:rsid w:val="00CA7F28"/>
    <w:rsid w:val="00CB1570"/>
    <w:rsid w:val="00CB380A"/>
    <w:rsid w:val="00CC3F7F"/>
    <w:rsid w:val="00CC6452"/>
    <w:rsid w:val="00CD110C"/>
    <w:rsid w:val="00CD2E52"/>
    <w:rsid w:val="00CD5EF3"/>
    <w:rsid w:val="00CE4DE3"/>
    <w:rsid w:val="00CE5A28"/>
    <w:rsid w:val="00CE5AE6"/>
    <w:rsid w:val="00CE6547"/>
    <w:rsid w:val="00CF014D"/>
    <w:rsid w:val="00CF18BE"/>
    <w:rsid w:val="00CF213E"/>
    <w:rsid w:val="00CF2F6C"/>
    <w:rsid w:val="00CF4362"/>
    <w:rsid w:val="00D0393B"/>
    <w:rsid w:val="00D11B3A"/>
    <w:rsid w:val="00D15384"/>
    <w:rsid w:val="00D209A0"/>
    <w:rsid w:val="00D2215D"/>
    <w:rsid w:val="00D247A5"/>
    <w:rsid w:val="00D2544C"/>
    <w:rsid w:val="00D27317"/>
    <w:rsid w:val="00D3471C"/>
    <w:rsid w:val="00D34E50"/>
    <w:rsid w:val="00D4682F"/>
    <w:rsid w:val="00D56167"/>
    <w:rsid w:val="00D56778"/>
    <w:rsid w:val="00D65E2A"/>
    <w:rsid w:val="00D67BCD"/>
    <w:rsid w:val="00D70C91"/>
    <w:rsid w:val="00D71A3C"/>
    <w:rsid w:val="00D738D6"/>
    <w:rsid w:val="00D73A6B"/>
    <w:rsid w:val="00D7515A"/>
    <w:rsid w:val="00D755EB"/>
    <w:rsid w:val="00D80081"/>
    <w:rsid w:val="00D8211A"/>
    <w:rsid w:val="00D86193"/>
    <w:rsid w:val="00D878CB"/>
    <w:rsid w:val="00D87E00"/>
    <w:rsid w:val="00D90991"/>
    <w:rsid w:val="00D90D37"/>
    <w:rsid w:val="00D9134D"/>
    <w:rsid w:val="00D926CA"/>
    <w:rsid w:val="00D9546E"/>
    <w:rsid w:val="00D96451"/>
    <w:rsid w:val="00DA0649"/>
    <w:rsid w:val="00DA2DBA"/>
    <w:rsid w:val="00DA76D2"/>
    <w:rsid w:val="00DA7A03"/>
    <w:rsid w:val="00DB16BC"/>
    <w:rsid w:val="00DB1818"/>
    <w:rsid w:val="00DB2807"/>
    <w:rsid w:val="00DB79C1"/>
    <w:rsid w:val="00DC030D"/>
    <w:rsid w:val="00DC2A0B"/>
    <w:rsid w:val="00DC309B"/>
    <w:rsid w:val="00DC4DA2"/>
    <w:rsid w:val="00DC7017"/>
    <w:rsid w:val="00DD0096"/>
    <w:rsid w:val="00DD101D"/>
    <w:rsid w:val="00DD17E7"/>
    <w:rsid w:val="00DE0405"/>
    <w:rsid w:val="00DF2B1F"/>
    <w:rsid w:val="00DF4AD9"/>
    <w:rsid w:val="00DF5BCA"/>
    <w:rsid w:val="00DF62CD"/>
    <w:rsid w:val="00E01242"/>
    <w:rsid w:val="00E13370"/>
    <w:rsid w:val="00E13C4C"/>
    <w:rsid w:val="00E20B05"/>
    <w:rsid w:val="00E3008E"/>
    <w:rsid w:val="00E31CB2"/>
    <w:rsid w:val="00E333B3"/>
    <w:rsid w:val="00E3454C"/>
    <w:rsid w:val="00E3622A"/>
    <w:rsid w:val="00E41C4A"/>
    <w:rsid w:val="00E448DE"/>
    <w:rsid w:val="00E4722C"/>
    <w:rsid w:val="00E50EE5"/>
    <w:rsid w:val="00E52848"/>
    <w:rsid w:val="00E55956"/>
    <w:rsid w:val="00E569A8"/>
    <w:rsid w:val="00E576DA"/>
    <w:rsid w:val="00E6057E"/>
    <w:rsid w:val="00E72121"/>
    <w:rsid w:val="00E73B83"/>
    <w:rsid w:val="00E77645"/>
    <w:rsid w:val="00E81706"/>
    <w:rsid w:val="00E83CE1"/>
    <w:rsid w:val="00E84E43"/>
    <w:rsid w:val="00E91366"/>
    <w:rsid w:val="00E95C53"/>
    <w:rsid w:val="00E95F22"/>
    <w:rsid w:val="00E96846"/>
    <w:rsid w:val="00EA0E50"/>
    <w:rsid w:val="00EA1ACB"/>
    <w:rsid w:val="00EA208F"/>
    <w:rsid w:val="00EA45F7"/>
    <w:rsid w:val="00EA53B8"/>
    <w:rsid w:val="00EA7C61"/>
    <w:rsid w:val="00EB6A02"/>
    <w:rsid w:val="00EC0E2D"/>
    <w:rsid w:val="00EC4A25"/>
    <w:rsid w:val="00ED198F"/>
    <w:rsid w:val="00ED2D10"/>
    <w:rsid w:val="00ED4DC2"/>
    <w:rsid w:val="00ED67B6"/>
    <w:rsid w:val="00ED79D3"/>
    <w:rsid w:val="00EE1006"/>
    <w:rsid w:val="00EE40CB"/>
    <w:rsid w:val="00EE7510"/>
    <w:rsid w:val="00EF1994"/>
    <w:rsid w:val="00EF1FC5"/>
    <w:rsid w:val="00EF58D6"/>
    <w:rsid w:val="00EF67E1"/>
    <w:rsid w:val="00EF696B"/>
    <w:rsid w:val="00EF7BD1"/>
    <w:rsid w:val="00F025A2"/>
    <w:rsid w:val="00F03195"/>
    <w:rsid w:val="00F04712"/>
    <w:rsid w:val="00F0706A"/>
    <w:rsid w:val="00F07558"/>
    <w:rsid w:val="00F1086D"/>
    <w:rsid w:val="00F13E6C"/>
    <w:rsid w:val="00F22EC7"/>
    <w:rsid w:val="00F264EF"/>
    <w:rsid w:val="00F268D2"/>
    <w:rsid w:val="00F26CEE"/>
    <w:rsid w:val="00F27771"/>
    <w:rsid w:val="00F31E52"/>
    <w:rsid w:val="00F3507D"/>
    <w:rsid w:val="00F42EAA"/>
    <w:rsid w:val="00F43869"/>
    <w:rsid w:val="00F465E8"/>
    <w:rsid w:val="00F46AE3"/>
    <w:rsid w:val="00F500F6"/>
    <w:rsid w:val="00F51DBD"/>
    <w:rsid w:val="00F54AF1"/>
    <w:rsid w:val="00F56271"/>
    <w:rsid w:val="00F60D7D"/>
    <w:rsid w:val="00F65000"/>
    <w:rsid w:val="00F653B8"/>
    <w:rsid w:val="00F700C6"/>
    <w:rsid w:val="00F726BF"/>
    <w:rsid w:val="00F72B1E"/>
    <w:rsid w:val="00F8227C"/>
    <w:rsid w:val="00F878AB"/>
    <w:rsid w:val="00F9489A"/>
    <w:rsid w:val="00FA0B46"/>
    <w:rsid w:val="00FA1266"/>
    <w:rsid w:val="00FA215D"/>
    <w:rsid w:val="00FA3368"/>
    <w:rsid w:val="00FA3B19"/>
    <w:rsid w:val="00FA5947"/>
    <w:rsid w:val="00FB03DC"/>
    <w:rsid w:val="00FB5607"/>
    <w:rsid w:val="00FB662A"/>
    <w:rsid w:val="00FC1192"/>
    <w:rsid w:val="00FC5B27"/>
    <w:rsid w:val="00FC7F25"/>
    <w:rsid w:val="00FD6751"/>
    <w:rsid w:val="00FE11B9"/>
    <w:rsid w:val="00FE181B"/>
    <w:rsid w:val="00FE3102"/>
    <w:rsid w:val="00FF1F52"/>
    <w:rsid w:val="00FF22A7"/>
    <w:rsid w:val="175F23BD"/>
    <w:rsid w:val="243DD29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5C16168-5B76-4B53-9CBD-6ECA1A19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pub/itu-r/opb/act/R-ACT-WRC.16-2024-PDF-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A9F7DC-9186-474B-80CF-F586AF0D3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90984CA1-E271-4934-B281-38CE9687D577}">
  <ds:schemaRefs>
    <ds:schemaRef ds:uri="http://purl.org/dc/terms/"/>
    <ds:schemaRef ds:uri="http://schemas.microsoft.com/office/2006/metadata/properties"/>
    <ds:schemaRef ds:uri="http://www.w3.org/XML/1998/namespace"/>
    <ds:schemaRef ds:uri="9b239327-9e80-40e4-b1b7-4394fed77a33"/>
    <ds:schemaRef ds:uri="http://schemas.microsoft.com/office/2006/documentManagement/type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4648</Words>
  <Characters>25277</Characters>
  <Application>Microsoft Office Word</Application>
  <DocSecurity>0</DocSecurity>
  <Lines>210</Lines>
  <Paragraphs>59</Paragraphs>
  <ScaleCrop>false</ScaleCrop>
  <Company>ETSI</Company>
  <LinksUpToDate>false</LinksUpToDate>
  <CharactersWithSpaces>29866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30</cp:revision>
  <cp:lastPrinted>2024-04-08T08:01:00Z</cp:lastPrinted>
  <dcterms:created xsi:type="dcterms:W3CDTF">2024-04-08T07:30:00Z</dcterms:created>
  <dcterms:modified xsi:type="dcterms:W3CDTF">2024-04-08T12:41:00Z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