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32E90" w14:textId="4E083974" w:rsidR="00927CA7" w:rsidRPr="00843C6E" w:rsidRDefault="00927CA7" w:rsidP="00927CA7">
      <w:pPr>
        <w:tabs>
          <w:tab w:val="left" w:pos="1985"/>
        </w:tabs>
        <w:spacing w:after="120"/>
        <w:jc w:val="both"/>
        <w:rPr>
          <w:rFonts w:ascii="Arial" w:hAnsi="Arial" w:cs="Arial"/>
          <w:b/>
          <w:noProof/>
          <w:sz w:val="24"/>
          <w:lang w:val="en-CN"/>
        </w:rPr>
      </w:pPr>
      <w:r w:rsidRPr="00913BDD">
        <w:rPr>
          <w:rFonts w:ascii="Arial" w:hAnsi="Arial" w:cs="Arial"/>
          <w:b/>
          <w:noProof/>
          <w:sz w:val="24"/>
          <w:lang w:val="en-US"/>
        </w:rPr>
        <w:t>3GPP TSG-RAN WG4 Meeting #</w:t>
      </w:r>
      <w:r>
        <w:rPr>
          <w:rFonts w:ascii="Arial" w:hAnsi="Arial" w:cs="Arial"/>
          <w:b/>
          <w:noProof/>
          <w:sz w:val="24"/>
          <w:lang w:val="en-US"/>
        </w:rPr>
        <w:t xml:space="preserve">110bis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Pr="00E57B45">
        <w:rPr>
          <w:rFonts w:ascii="Arial" w:hAnsi="Arial" w:cs="Arial"/>
          <w:b/>
          <w:noProof/>
          <w:sz w:val="24"/>
          <w:lang w:val="en-CN"/>
        </w:rPr>
        <w:t>R4-</w:t>
      </w:r>
      <w:r w:rsidR="00BD784B" w:rsidRPr="00BD784B">
        <w:rPr>
          <w:rFonts w:ascii="Arial" w:hAnsi="Arial" w:cs="Arial"/>
          <w:b/>
          <w:noProof/>
          <w:sz w:val="24"/>
          <w:lang w:val="en-CN"/>
        </w:rPr>
        <w:t>240432</w:t>
      </w:r>
      <w:r w:rsidR="007C23D7">
        <w:rPr>
          <w:rFonts w:ascii="Arial" w:hAnsi="Arial" w:cs="Arial"/>
          <w:b/>
          <w:noProof/>
          <w:sz w:val="24"/>
          <w:lang w:val="en-CN"/>
        </w:rPr>
        <w:t>4</w:t>
      </w:r>
    </w:p>
    <w:p w14:paraId="3DCE21E7" w14:textId="77777777" w:rsidR="00927CA7" w:rsidRDefault="00927CA7" w:rsidP="00927CA7">
      <w:pPr>
        <w:tabs>
          <w:tab w:val="left" w:pos="1985"/>
        </w:tabs>
        <w:spacing w:after="120"/>
        <w:jc w:val="both"/>
        <w:rPr>
          <w:rFonts w:ascii="Arial" w:hAnsi="Arial" w:cs="Arial"/>
          <w:b/>
          <w:noProof/>
          <w:sz w:val="24"/>
          <w:lang w:val="en-US"/>
        </w:rPr>
      </w:pPr>
      <w:r>
        <w:rPr>
          <w:rFonts w:ascii="Arial" w:hAnsi="Arial" w:cs="Arial"/>
          <w:b/>
          <w:noProof/>
          <w:sz w:val="24"/>
          <w:lang w:val="en-US"/>
        </w:rPr>
        <w:t>Changsha</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April</w:t>
      </w:r>
      <w:r w:rsidRPr="00913BDD">
        <w:rPr>
          <w:rFonts w:ascii="Arial" w:hAnsi="Arial" w:cs="Arial"/>
          <w:b/>
          <w:noProof/>
          <w:sz w:val="24"/>
          <w:lang w:val="en-US"/>
        </w:rPr>
        <w:t xml:space="preserve"> </w:t>
      </w:r>
      <w:r>
        <w:rPr>
          <w:rFonts w:ascii="Arial" w:hAnsi="Arial" w:cs="Arial"/>
          <w:b/>
          <w:noProof/>
          <w:sz w:val="24"/>
          <w:lang w:val="en-US"/>
        </w:rPr>
        <w:t>15</w:t>
      </w:r>
      <w:r w:rsidRPr="00913BDD">
        <w:rPr>
          <w:rFonts w:ascii="Arial" w:hAnsi="Arial" w:cs="Arial"/>
          <w:b/>
          <w:noProof/>
          <w:sz w:val="24"/>
          <w:lang w:val="en-US"/>
        </w:rPr>
        <w:t xml:space="preserve"> –</w:t>
      </w:r>
      <w:r>
        <w:rPr>
          <w:rFonts w:ascii="Arial" w:hAnsi="Arial" w:cs="Arial"/>
          <w:b/>
          <w:noProof/>
          <w:sz w:val="24"/>
          <w:lang w:val="en-US"/>
        </w:rPr>
        <w:t xml:space="preserve"> 19</w:t>
      </w:r>
      <w:r w:rsidRPr="00913BDD">
        <w:rPr>
          <w:rFonts w:ascii="Arial" w:hAnsi="Arial" w:cs="Arial"/>
          <w:b/>
          <w:noProof/>
          <w:sz w:val="24"/>
          <w:lang w:val="en-US"/>
        </w:rPr>
        <w:t>, 202</w:t>
      </w:r>
      <w:r>
        <w:rPr>
          <w:rFonts w:ascii="Arial" w:hAnsi="Arial" w:cs="Arial"/>
          <w:b/>
          <w:noProof/>
          <w:sz w:val="24"/>
          <w:lang w:val="en-US"/>
        </w:rPr>
        <w:t>4</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1CE3D12F"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0" w:name="Source"/>
      <w:bookmarkEnd w:id="0"/>
      <w:r w:rsidRPr="00B66FBB">
        <w:rPr>
          <w:rFonts w:ascii="Arial" w:hAnsi="Arial" w:cs="Arial"/>
          <w:b/>
          <w:sz w:val="22"/>
          <w:szCs w:val="22"/>
          <w:lang w:val="en-US"/>
        </w:rPr>
        <w:tab/>
      </w:r>
      <w:r w:rsidR="003270C2" w:rsidRPr="003270C2">
        <w:rPr>
          <w:rFonts w:ascii="Arial" w:hAnsi="Arial" w:cs="Arial"/>
          <w:b/>
          <w:sz w:val="22"/>
          <w:szCs w:val="22"/>
          <w:lang w:val="en-US"/>
        </w:rPr>
        <w:t>6.14.1.2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1B2D4BDD" w:rsidR="00712CC1" w:rsidRPr="00B75B70" w:rsidRDefault="00712CC1" w:rsidP="00EC7D9E">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7C23D7" w:rsidRPr="007C23D7">
        <w:rPr>
          <w:rFonts w:ascii="Arial" w:hAnsi="Arial" w:cs="Arial"/>
          <w:b/>
          <w:sz w:val="22"/>
          <w:szCs w:val="22"/>
          <w:lang w:val="en-CN"/>
        </w:rPr>
        <w:t>Discussion on core requirements maintenance for MUSIM</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1" w:name="DocumentFor"/>
      <w:bookmarkEnd w:id="1"/>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068AEE2C" w:rsidR="00437A7D" w:rsidRPr="00B66FBB" w:rsidRDefault="006B0DBA" w:rsidP="00CA0B7B">
      <w:pPr>
        <w:rPr>
          <w:lang w:val="en-US"/>
        </w:rPr>
      </w:pPr>
      <w:r>
        <w:rPr>
          <w:bCs/>
          <w:lang w:val="en-US"/>
        </w:rPr>
        <w:t>Core part maintenance of</w:t>
      </w:r>
      <w:r w:rsidR="0058312E" w:rsidRPr="0058312E">
        <w:rPr>
          <w:bCs/>
          <w:lang w:val="en-CN"/>
        </w:rPr>
        <w:t xml:space="preserve"> </w:t>
      </w:r>
      <w:r w:rsidR="00890117">
        <w:rPr>
          <w:bCs/>
          <w:lang w:val="en-CN"/>
        </w:rPr>
        <w:t>R18 MUSIM</w:t>
      </w:r>
      <w:r w:rsidR="003F784F" w:rsidRPr="003F784F">
        <w:rPr>
          <w:b/>
          <w:bCs/>
          <w:lang w:val="en-CN"/>
        </w:rPr>
        <w:t xml:space="preserve"> </w:t>
      </w:r>
      <w:r w:rsidR="00BF3251">
        <w:t xml:space="preserve">have been discussed widely </w:t>
      </w:r>
      <w:r>
        <w:t>in the previous RAN4 meeting</w:t>
      </w:r>
      <w:r w:rsidR="001A5FC1">
        <w:t>s</w:t>
      </w:r>
      <w:r w:rsidR="00BF3251">
        <w:t>. The latest agreement can be found in the approved WF [1]</w:t>
      </w:r>
      <w:r w:rsidR="00725A5D">
        <w:t>.</w:t>
      </w:r>
      <w:r w:rsidR="00AC66E2">
        <w:t xml:space="preserve"> </w:t>
      </w:r>
      <w:r w:rsidR="00146F7F">
        <w:t xml:space="preserve">However, there are still some open issues. </w:t>
      </w:r>
      <w:proofErr w:type="spellStart"/>
      <w:r w:rsidR="00AC66E2">
        <w:t>In</w:t>
      </w:r>
      <w:proofErr w:type="spellEnd"/>
      <w:r w:rsidR="00AC66E2">
        <w:t xml:space="preserve"> this contribution, we will continue </w:t>
      </w:r>
      <w:r w:rsidR="00B65FFC">
        <w:t>discussing</w:t>
      </w:r>
      <w:r w:rsidR="00AC66E2">
        <w:t xml:space="preserve"> the remaining issues.</w:t>
      </w:r>
    </w:p>
    <w:p w14:paraId="5779C9FE" w14:textId="129577A8" w:rsidR="00247CBD" w:rsidRPr="00F50B0B" w:rsidRDefault="00712CC1" w:rsidP="004036A3">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07501532" w14:textId="77777777" w:rsidR="00F50B0B" w:rsidRPr="00F50B0B" w:rsidRDefault="00F50B0B" w:rsidP="00F50B0B">
      <w:pPr>
        <w:rPr>
          <w:b/>
          <w:u w:val="single"/>
          <w:lang w:eastAsia="x-none"/>
        </w:rPr>
      </w:pPr>
      <w:r w:rsidRPr="00F50B0B">
        <w:rPr>
          <w:b/>
          <w:u w:val="single"/>
          <w:lang w:eastAsia="x-none"/>
        </w:rPr>
        <w:t>Issue 1-1-1: Mandatory MUSIM gap patterns or constraints on MUSIM gap request from UE side</w:t>
      </w:r>
    </w:p>
    <w:p w14:paraId="2649C5E7" w14:textId="77777777" w:rsidR="00F50B0B" w:rsidRPr="00F50B0B" w:rsidRDefault="00F50B0B" w:rsidP="00F50B0B">
      <w:pPr>
        <w:numPr>
          <w:ilvl w:val="0"/>
          <w:numId w:val="26"/>
        </w:numPr>
        <w:rPr>
          <w:lang w:eastAsia="x-none"/>
        </w:rPr>
      </w:pPr>
      <w:r w:rsidRPr="00F50B0B">
        <w:rPr>
          <w:lang w:eastAsia="x-none"/>
        </w:rPr>
        <w:t xml:space="preserve">Proposals </w:t>
      </w:r>
    </w:p>
    <w:p w14:paraId="773A053B" w14:textId="77777777" w:rsidR="00F50B0B" w:rsidRPr="00F50B0B" w:rsidRDefault="00F50B0B" w:rsidP="00F50B0B">
      <w:pPr>
        <w:numPr>
          <w:ilvl w:val="1"/>
          <w:numId w:val="26"/>
        </w:numPr>
        <w:rPr>
          <w:lang w:eastAsia="x-none"/>
        </w:rPr>
      </w:pPr>
      <w:r w:rsidRPr="00F50B0B">
        <w:rPr>
          <w:lang w:eastAsia="x-none"/>
        </w:rPr>
        <w:t xml:space="preserve">P1: No need to introduce mandatory MUSIM gap patterns and constraints on MUSIM gap request from UE side (oppo </w:t>
      </w:r>
      <w:proofErr w:type="spellStart"/>
      <w:r w:rsidRPr="00F50B0B">
        <w:rPr>
          <w:lang w:eastAsia="x-none"/>
        </w:rPr>
        <w:t>xiaomi</w:t>
      </w:r>
      <w:proofErr w:type="spellEnd"/>
      <w:r w:rsidRPr="00F50B0B">
        <w:rPr>
          <w:lang w:eastAsia="x-none"/>
        </w:rPr>
        <w:t xml:space="preserve"> Huawei)</w:t>
      </w:r>
    </w:p>
    <w:p w14:paraId="07E7B23B" w14:textId="77777777" w:rsidR="00F50B0B" w:rsidRPr="00F50B0B" w:rsidRDefault="00F50B0B" w:rsidP="00F50B0B">
      <w:pPr>
        <w:numPr>
          <w:ilvl w:val="1"/>
          <w:numId w:val="26"/>
        </w:numPr>
        <w:rPr>
          <w:lang w:eastAsia="x-none"/>
        </w:rPr>
      </w:pPr>
      <w:r w:rsidRPr="00F50B0B">
        <w:rPr>
          <w:lang w:eastAsia="x-none"/>
        </w:rPr>
        <w:t>P2: Define 1 or 2 mandatory MUSIM gap patterns, as minimum the UE shall support MUSIM gap 6ms MGL and 160ms MGRP (Nokia)</w:t>
      </w:r>
    </w:p>
    <w:p w14:paraId="5EAD3668" w14:textId="77777777" w:rsidR="00F50B0B" w:rsidRPr="00F50B0B" w:rsidRDefault="00F50B0B" w:rsidP="00F50B0B">
      <w:pPr>
        <w:numPr>
          <w:ilvl w:val="1"/>
          <w:numId w:val="26"/>
        </w:numPr>
        <w:rPr>
          <w:lang w:eastAsia="x-none"/>
        </w:rPr>
      </w:pPr>
      <w:r w:rsidRPr="00F50B0B">
        <w:rPr>
          <w:lang w:eastAsia="x-none"/>
        </w:rPr>
        <w:t xml:space="preserve">P3: UE support at least one MUSIM gap pattern within a subset of MUSIM gap patterns and UE shall know the preferred MUSIM gap patterns from NW before UE requesting the MUSIM </w:t>
      </w:r>
      <w:proofErr w:type="gramStart"/>
      <w:r w:rsidRPr="00F50B0B">
        <w:rPr>
          <w:lang w:eastAsia="x-none"/>
        </w:rPr>
        <w:t>gaps.(</w:t>
      </w:r>
      <w:proofErr w:type="gramEnd"/>
      <w:r w:rsidRPr="00F50B0B">
        <w:rPr>
          <w:lang w:eastAsia="x-none"/>
        </w:rPr>
        <w:t>Ericsson)</w:t>
      </w:r>
    </w:p>
    <w:p w14:paraId="360D1DBB" w14:textId="77777777" w:rsidR="00F50B0B" w:rsidRPr="00F50B0B" w:rsidRDefault="00F50B0B" w:rsidP="00F50B0B">
      <w:pPr>
        <w:numPr>
          <w:ilvl w:val="1"/>
          <w:numId w:val="26"/>
        </w:numPr>
        <w:rPr>
          <w:i/>
          <w:lang w:val="en-US" w:eastAsia="x-none"/>
        </w:rPr>
      </w:pPr>
      <w:r w:rsidRPr="00F50B0B">
        <w:rPr>
          <w:lang w:eastAsia="x-none"/>
        </w:rPr>
        <w:t xml:space="preserve">P4: </w:t>
      </w:r>
      <w:r w:rsidRPr="00F50B0B">
        <w:rPr>
          <w:bCs/>
          <w:lang w:eastAsia="x-none"/>
        </w:rPr>
        <w:t xml:space="preserve">For compromise, when UE requests more than one periodic MUSIM gaps, at least one MUSIM gap has a MGRP larger than x </w:t>
      </w:r>
      <w:proofErr w:type="spellStart"/>
      <w:r w:rsidRPr="00F50B0B">
        <w:rPr>
          <w:bCs/>
          <w:lang w:eastAsia="x-none"/>
        </w:rPr>
        <w:t>ms</w:t>
      </w:r>
      <w:proofErr w:type="spellEnd"/>
      <w:r w:rsidRPr="00F50B0B">
        <w:rPr>
          <w:bCs/>
          <w:lang w:eastAsia="x-none"/>
        </w:rPr>
        <w:t xml:space="preserve"> where x could be 1280</w:t>
      </w:r>
      <w:r w:rsidRPr="00F50B0B">
        <w:rPr>
          <w:lang w:eastAsia="x-none"/>
        </w:rPr>
        <w:t xml:space="preserve"> (vivo)</w:t>
      </w:r>
    </w:p>
    <w:p w14:paraId="17A24811" w14:textId="7138A2D8" w:rsidR="008F2F56" w:rsidRPr="008F2F56" w:rsidRDefault="008F2F56" w:rsidP="008F2F56">
      <w:pPr>
        <w:rPr>
          <w:lang w:val="en-US" w:eastAsia="x-none"/>
        </w:rPr>
      </w:pPr>
      <w:r>
        <w:rPr>
          <w:lang w:val="en-US" w:eastAsia="x-none"/>
        </w:rPr>
        <w:t xml:space="preserve">We continue supporting P1. </w:t>
      </w:r>
      <w:r w:rsidRPr="008F2F56">
        <w:rPr>
          <w:lang w:val="en-US" w:eastAsia="x-none"/>
        </w:rPr>
        <w:t>We don’t think it is necessary to define any mandatory MUSIM gap patterns. Although the MUSIM gap patterns are requested by UE, it is not purely up to UE on which patterns to request. Purpose of MUSIM gaps are for network B operation, so the patterns requested by UE need to match the signal transmission configuration from network B. Different network may have different configuration e.g. in paging and SI transmission. We cannot assume some mandatory MUSIM gap patterns can cover all the scenarios.</w:t>
      </w:r>
    </w:p>
    <w:p w14:paraId="47B3821A" w14:textId="5ADD48A9" w:rsidR="008F2F56" w:rsidRDefault="008F2F56" w:rsidP="008F2F56">
      <w:pPr>
        <w:rPr>
          <w:b/>
          <w:bCs/>
          <w:lang w:eastAsia="x-none"/>
        </w:rPr>
      </w:pPr>
      <w:bookmarkStart w:id="2" w:name="_Ref142636404"/>
      <w:bookmarkStart w:id="3" w:name="_Ref163372659"/>
      <w:r w:rsidRPr="008F2F56">
        <w:rPr>
          <w:b/>
          <w:bCs/>
          <w:lang w:eastAsia="x-none"/>
        </w:rPr>
        <w:t xml:space="preserve">Proposal </w:t>
      </w:r>
      <w:r w:rsidRPr="008F2F56">
        <w:rPr>
          <w:b/>
          <w:bCs/>
          <w:lang w:eastAsia="x-none"/>
        </w:rPr>
        <w:fldChar w:fldCharType="begin"/>
      </w:r>
      <w:r w:rsidRPr="008F2F56">
        <w:rPr>
          <w:b/>
          <w:bCs/>
          <w:lang w:eastAsia="x-none"/>
        </w:rPr>
        <w:instrText xml:space="preserve"> SEQ Proposal \* ARABIC </w:instrText>
      </w:r>
      <w:r w:rsidRPr="008F2F56">
        <w:rPr>
          <w:b/>
          <w:bCs/>
          <w:lang w:eastAsia="x-none"/>
        </w:rPr>
        <w:fldChar w:fldCharType="separate"/>
      </w:r>
      <w:r w:rsidR="005D70EB">
        <w:rPr>
          <w:b/>
          <w:bCs/>
          <w:noProof/>
          <w:lang w:eastAsia="x-none"/>
        </w:rPr>
        <w:t>1</w:t>
      </w:r>
      <w:r w:rsidRPr="008F2F56">
        <w:rPr>
          <w:lang w:val="en-US" w:eastAsia="x-none"/>
        </w:rPr>
        <w:fldChar w:fldCharType="end"/>
      </w:r>
      <w:r w:rsidRPr="008F2F56">
        <w:rPr>
          <w:b/>
          <w:bCs/>
          <w:lang w:eastAsia="x-none"/>
        </w:rPr>
        <w:t xml:space="preserve">: </w:t>
      </w:r>
      <w:bookmarkEnd w:id="2"/>
      <w:r w:rsidR="0010368E" w:rsidRPr="00F50B0B">
        <w:rPr>
          <w:b/>
          <w:bCs/>
          <w:lang w:eastAsia="x-none"/>
        </w:rPr>
        <w:t>No need to introduce mandatory MUSIM gap patterns and constraints on MUSIM gap request from UE side</w:t>
      </w:r>
      <w:r w:rsidR="005120BB">
        <w:rPr>
          <w:b/>
          <w:bCs/>
          <w:lang w:eastAsia="x-none"/>
        </w:rPr>
        <w:t>.</w:t>
      </w:r>
      <w:bookmarkEnd w:id="3"/>
    </w:p>
    <w:p w14:paraId="6303A005" w14:textId="77777777" w:rsidR="003E59A5" w:rsidRDefault="003E59A5" w:rsidP="008F2F56">
      <w:pPr>
        <w:rPr>
          <w:b/>
          <w:bCs/>
          <w:lang w:val="en-US" w:eastAsia="x-none"/>
        </w:rPr>
      </w:pPr>
    </w:p>
    <w:p w14:paraId="68A4E48B" w14:textId="77777777" w:rsidR="005D70EB" w:rsidRDefault="005D70EB" w:rsidP="005D70EB">
      <w:pPr>
        <w:rPr>
          <w:b/>
          <w:color w:val="000000" w:themeColor="text1"/>
          <w:u w:val="single"/>
          <w:lang w:eastAsia="ko-KR"/>
        </w:rPr>
      </w:pPr>
      <w:r>
        <w:rPr>
          <w:b/>
          <w:color w:val="000000" w:themeColor="text1"/>
          <w:u w:val="single"/>
          <w:lang w:eastAsia="ko-KR"/>
        </w:rPr>
        <w:t>Issue 2-1-2: Scenarios for the case where t</w:t>
      </w:r>
      <w:r w:rsidRPr="004E0A9F">
        <w:rPr>
          <w:b/>
          <w:color w:val="000000" w:themeColor="text1"/>
          <w:u w:val="single"/>
          <w:lang w:eastAsia="ko-KR"/>
        </w:rPr>
        <w:t xml:space="preserve">he MO that can be measured without MG should be measured in the associated </w:t>
      </w:r>
      <w:proofErr w:type="gramStart"/>
      <w:r w:rsidRPr="004E0A9F">
        <w:rPr>
          <w:b/>
          <w:color w:val="000000" w:themeColor="text1"/>
          <w:u w:val="single"/>
          <w:lang w:eastAsia="ko-KR"/>
        </w:rPr>
        <w:t>MG</w:t>
      </w:r>
      <w:proofErr w:type="gramEnd"/>
    </w:p>
    <w:p w14:paraId="18E09C1D" w14:textId="77777777" w:rsidR="005D70EB" w:rsidRDefault="005D70EB" w:rsidP="005D70EB">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 xml:space="preserve">Proposals </w:t>
      </w:r>
    </w:p>
    <w:p w14:paraId="7BD1CDE3" w14:textId="77777777" w:rsidR="005D70EB" w:rsidRPr="00BC62E0" w:rsidRDefault="005D70EB" w:rsidP="005D70EB">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BC62E0">
        <w:rPr>
          <w:color w:val="000000" w:themeColor="text1"/>
          <w:szCs w:val="24"/>
          <w:lang w:eastAsia="zh-CN"/>
        </w:rPr>
        <w:t xml:space="preserve">P1: </w:t>
      </w:r>
      <w:r w:rsidRPr="0095592C">
        <w:rPr>
          <w:color w:val="000000" w:themeColor="text1"/>
          <w:szCs w:val="24"/>
          <w:lang w:eastAsia="zh-CN"/>
        </w:rPr>
        <w:t xml:space="preserve">When UE performs a measurement without gap which is partially overlapping with the MG but fully overlapping with the union of the NW-A’s gap and MUSIM gaps, UE shall perform the measurement within MG. </w:t>
      </w:r>
      <w:r w:rsidRPr="00BC62E0">
        <w:rPr>
          <w:color w:val="000000" w:themeColor="text1"/>
          <w:szCs w:val="24"/>
          <w:lang w:eastAsia="zh-CN"/>
        </w:rPr>
        <w:t>(</w:t>
      </w:r>
      <w:r>
        <w:rPr>
          <w:color w:val="000000" w:themeColor="text1"/>
          <w:szCs w:val="24"/>
          <w:lang w:eastAsia="zh-CN"/>
        </w:rPr>
        <w:t xml:space="preserve">Ericsson </w:t>
      </w:r>
      <w:r>
        <w:rPr>
          <w:rFonts w:hint="eastAsia"/>
          <w:color w:val="000000" w:themeColor="text1"/>
          <w:szCs w:val="24"/>
          <w:lang w:eastAsia="zh-CN"/>
        </w:rPr>
        <w:t>vivo</w:t>
      </w:r>
      <w:r>
        <w:rPr>
          <w:color w:val="000000" w:themeColor="text1"/>
          <w:szCs w:val="24"/>
          <w:lang w:eastAsia="zh-CN"/>
        </w:rPr>
        <w:t xml:space="preserve"> Huawei</w:t>
      </w:r>
      <w:r w:rsidRPr="00BC62E0">
        <w:rPr>
          <w:color w:val="000000" w:themeColor="text1"/>
          <w:szCs w:val="24"/>
          <w:lang w:eastAsia="zh-CN"/>
        </w:rPr>
        <w:t>)</w:t>
      </w:r>
    </w:p>
    <w:p w14:paraId="012AF926" w14:textId="74993318" w:rsidR="005D70EB" w:rsidRDefault="005D70EB" w:rsidP="008F2F56">
      <w:pPr>
        <w:rPr>
          <w:rFonts w:eastAsiaTheme="minorEastAsia"/>
          <w:i/>
          <w:color w:val="000000" w:themeColor="text1"/>
          <w:lang w:val="en-US" w:eastAsia="zh-CN"/>
        </w:rPr>
      </w:pPr>
      <w:r>
        <w:rPr>
          <w:rFonts w:eastAsiaTheme="minorEastAsia"/>
          <w:i/>
          <w:color w:val="000000" w:themeColor="text1"/>
          <w:lang w:val="en-US" w:eastAsia="zh-CN"/>
        </w:rPr>
        <w:t>Recommendations: Discuss in CR</w:t>
      </w:r>
    </w:p>
    <w:p w14:paraId="3B364B1C" w14:textId="73527C4A" w:rsidR="005D70EB" w:rsidRDefault="005D70EB" w:rsidP="008F2F56">
      <w:pPr>
        <w:rPr>
          <w:rFonts w:eastAsiaTheme="minorEastAsia"/>
          <w:iCs/>
          <w:color w:val="000000" w:themeColor="text1"/>
          <w:lang w:val="en-US" w:eastAsia="zh-CN"/>
        </w:rPr>
      </w:pPr>
      <w:r>
        <w:rPr>
          <w:rFonts w:eastAsiaTheme="minorEastAsia"/>
          <w:iCs/>
          <w:color w:val="000000" w:themeColor="text1"/>
          <w:lang w:val="en-US" w:eastAsia="zh-CN"/>
        </w:rPr>
        <w:t xml:space="preserve">P1 is reasonable to us because there is no other choice for UE to perform this measurement outside gaps. However, </w:t>
      </w:r>
      <w:proofErr w:type="gramStart"/>
      <w:r>
        <w:rPr>
          <w:rFonts w:eastAsiaTheme="minorEastAsia"/>
          <w:iCs/>
          <w:color w:val="000000" w:themeColor="text1"/>
          <w:lang w:val="en-US" w:eastAsia="zh-CN"/>
        </w:rPr>
        <w:t>We</w:t>
      </w:r>
      <w:proofErr w:type="gramEnd"/>
      <w:r>
        <w:rPr>
          <w:rFonts w:eastAsiaTheme="minorEastAsia"/>
          <w:iCs/>
          <w:color w:val="000000" w:themeColor="text1"/>
          <w:lang w:val="en-US" w:eastAsia="zh-CN"/>
        </w:rPr>
        <w:t xml:space="preserve"> think it is better to clarify that which gap should be used for this measurement.</w:t>
      </w:r>
    </w:p>
    <w:p w14:paraId="61514D88" w14:textId="4F42948F" w:rsidR="005D70EB" w:rsidRPr="008F2F56" w:rsidRDefault="005D70EB" w:rsidP="005D70EB">
      <w:pPr>
        <w:pStyle w:val="Caption"/>
        <w:rPr>
          <w:lang w:val="en-US"/>
        </w:rPr>
      </w:pPr>
      <w:bookmarkStart w:id="4" w:name="_Ref163372661"/>
      <w:r>
        <w:lastRenderedPageBreak/>
        <w:t xml:space="preserve">Proposal </w:t>
      </w:r>
      <w:r>
        <w:fldChar w:fldCharType="begin"/>
      </w:r>
      <w:r>
        <w:instrText xml:space="preserve"> SEQ Proposal \* ARABIC </w:instrText>
      </w:r>
      <w:r>
        <w:fldChar w:fldCharType="separate"/>
      </w:r>
      <w:r>
        <w:rPr>
          <w:noProof/>
        </w:rPr>
        <w:t>2</w:t>
      </w:r>
      <w:r>
        <w:fldChar w:fldCharType="end"/>
      </w:r>
      <w:r>
        <w:t xml:space="preserve">: </w:t>
      </w:r>
      <w:r>
        <w:rPr>
          <w:lang w:val="en-US"/>
        </w:rPr>
        <w:t>w</w:t>
      </w:r>
      <w:r w:rsidRPr="005D70EB">
        <w:rPr>
          <w:lang w:val="en-US"/>
        </w:rPr>
        <w:t>hen UE performs a measurement without gap which is partially overlapping with the MG but fully overlapping with the union of the NW-A’s gap and MUSIM gaps, UE shall perform the measurement within MG. RAN4 shall clarify which gap to be used for this measurement, especially when association between MO and MG is not supported (UE doesn’t support R17 concurrent gaps).</w:t>
      </w:r>
      <w:bookmarkEnd w:id="4"/>
    </w:p>
    <w:p w14:paraId="0BF380D6" w14:textId="77777777" w:rsidR="008F2F56" w:rsidRPr="00192B35" w:rsidRDefault="008F2F56" w:rsidP="004036A3">
      <w:pPr>
        <w:rPr>
          <w:lang w:val="en-US"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2E91268A"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C74BE0">
        <w:rPr>
          <w:rFonts w:cs="v4.2.0"/>
          <w:lang w:val="en-US" w:eastAsia="zh-CN"/>
        </w:rPr>
        <w:t xml:space="preserve">further discussion </w:t>
      </w:r>
      <w:r w:rsidR="00AF100C" w:rsidRPr="00B66FBB">
        <w:rPr>
          <w:rFonts w:cs="v4.2.0"/>
          <w:lang w:val="en-US" w:eastAsia="zh-CN"/>
        </w:rPr>
        <w:t xml:space="preserve">on </w:t>
      </w:r>
      <w:r w:rsidR="00FF2E3F">
        <w:rPr>
          <w:bCs/>
          <w:lang w:val="en-US"/>
        </w:rPr>
        <w:t>MUSIM maintenance</w:t>
      </w:r>
      <w:r w:rsidR="00780A46" w:rsidRPr="00B66FBB">
        <w:rPr>
          <w:rFonts w:cs="v4.2.0"/>
          <w:lang w:val="en-US" w:eastAsia="zh-CN"/>
        </w:rPr>
        <w:t>. After discussion, the following conclusions are provided:</w:t>
      </w:r>
    </w:p>
    <w:p w14:paraId="589630C3" w14:textId="7D319A68" w:rsidR="00800760" w:rsidRPr="00800760" w:rsidRDefault="00800760" w:rsidP="005636A6">
      <w:pPr>
        <w:jc w:val="both"/>
        <w:rPr>
          <w:rFonts w:cs="v4.2.0"/>
          <w:b/>
          <w:bCs/>
          <w:lang w:val="en-US" w:eastAsia="zh-CN"/>
        </w:rPr>
      </w:pPr>
      <w:r w:rsidRPr="00800760">
        <w:rPr>
          <w:rFonts w:cs="v4.2.0"/>
          <w:b/>
          <w:bCs/>
          <w:lang w:val="en-US" w:eastAsia="zh-CN"/>
        </w:rPr>
        <w:fldChar w:fldCharType="begin"/>
      </w:r>
      <w:r w:rsidRPr="00800760">
        <w:rPr>
          <w:rFonts w:cs="v4.2.0"/>
          <w:b/>
          <w:bCs/>
          <w:lang w:val="en-US" w:eastAsia="zh-CN"/>
        </w:rPr>
        <w:instrText xml:space="preserve"> REF _Ref163372659 \h </w:instrText>
      </w:r>
      <w:r w:rsidRPr="00800760">
        <w:rPr>
          <w:rFonts w:cs="v4.2.0"/>
          <w:b/>
          <w:bCs/>
          <w:lang w:val="en-US" w:eastAsia="zh-CN"/>
        </w:rPr>
      </w:r>
      <w:r>
        <w:rPr>
          <w:rFonts w:cs="v4.2.0"/>
          <w:b/>
          <w:bCs/>
          <w:lang w:val="en-US" w:eastAsia="zh-CN"/>
        </w:rPr>
        <w:instrText xml:space="preserve"> \* MERGEFORMAT </w:instrText>
      </w:r>
      <w:r w:rsidRPr="00800760">
        <w:rPr>
          <w:rFonts w:cs="v4.2.0"/>
          <w:b/>
          <w:bCs/>
          <w:lang w:val="en-US" w:eastAsia="zh-CN"/>
        </w:rPr>
        <w:fldChar w:fldCharType="separate"/>
      </w:r>
      <w:r w:rsidRPr="008F2F56">
        <w:rPr>
          <w:b/>
          <w:bCs/>
          <w:lang w:eastAsia="x-none"/>
        </w:rPr>
        <w:t xml:space="preserve">Proposal </w:t>
      </w:r>
      <w:r w:rsidRPr="00800760">
        <w:rPr>
          <w:b/>
          <w:bCs/>
          <w:noProof/>
          <w:lang w:eastAsia="x-none"/>
        </w:rPr>
        <w:t>1</w:t>
      </w:r>
      <w:r w:rsidRPr="008F2F56">
        <w:rPr>
          <w:b/>
          <w:bCs/>
          <w:lang w:eastAsia="x-none"/>
        </w:rPr>
        <w:t xml:space="preserve">: </w:t>
      </w:r>
      <w:r w:rsidRPr="00F50B0B">
        <w:rPr>
          <w:b/>
          <w:bCs/>
          <w:lang w:eastAsia="x-none"/>
        </w:rPr>
        <w:t>No need to introduce mandatory MUSIM gap patterns and constraints on MUSIM gap request from UE side</w:t>
      </w:r>
      <w:r w:rsidRPr="00800760">
        <w:rPr>
          <w:b/>
          <w:bCs/>
          <w:lang w:eastAsia="x-none"/>
        </w:rPr>
        <w:t>.</w:t>
      </w:r>
      <w:r w:rsidRPr="00800760">
        <w:rPr>
          <w:rFonts w:cs="v4.2.0"/>
          <w:b/>
          <w:bCs/>
          <w:lang w:val="en-US" w:eastAsia="zh-CN"/>
        </w:rPr>
        <w:fldChar w:fldCharType="end"/>
      </w:r>
    </w:p>
    <w:p w14:paraId="369C816C" w14:textId="72FD958B" w:rsidR="00800760" w:rsidRPr="00800760" w:rsidRDefault="00800760" w:rsidP="005636A6">
      <w:pPr>
        <w:jc w:val="both"/>
        <w:rPr>
          <w:rFonts w:cs="v4.2.0"/>
          <w:b/>
          <w:bCs/>
          <w:lang w:val="en-US" w:eastAsia="zh-CN"/>
        </w:rPr>
      </w:pPr>
      <w:r w:rsidRPr="00800760">
        <w:rPr>
          <w:rFonts w:cs="v4.2.0"/>
          <w:b/>
          <w:bCs/>
          <w:lang w:val="en-US" w:eastAsia="zh-CN"/>
        </w:rPr>
        <w:fldChar w:fldCharType="begin"/>
      </w:r>
      <w:r w:rsidRPr="00800760">
        <w:rPr>
          <w:rFonts w:cs="v4.2.0"/>
          <w:b/>
          <w:bCs/>
          <w:lang w:val="en-US" w:eastAsia="zh-CN"/>
        </w:rPr>
        <w:instrText xml:space="preserve"> REF _Ref163372661 \h </w:instrText>
      </w:r>
      <w:r w:rsidRPr="00800760">
        <w:rPr>
          <w:rFonts w:cs="v4.2.0"/>
          <w:b/>
          <w:bCs/>
          <w:lang w:val="en-US" w:eastAsia="zh-CN"/>
        </w:rPr>
      </w:r>
      <w:r>
        <w:rPr>
          <w:rFonts w:cs="v4.2.0"/>
          <w:b/>
          <w:bCs/>
          <w:lang w:val="en-US" w:eastAsia="zh-CN"/>
        </w:rPr>
        <w:instrText xml:space="preserve"> \* MERGEFORMAT </w:instrText>
      </w:r>
      <w:r w:rsidRPr="00800760">
        <w:rPr>
          <w:rFonts w:cs="v4.2.0"/>
          <w:b/>
          <w:bCs/>
          <w:lang w:val="en-US" w:eastAsia="zh-CN"/>
        </w:rPr>
        <w:fldChar w:fldCharType="separate"/>
      </w:r>
      <w:r w:rsidRPr="00800760">
        <w:rPr>
          <w:b/>
          <w:bCs/>
        </w:rPr>
        <w:t xml:space="preserve">Proposal </w:t>
      </w:r>
      <w:r w:rsidRPr="00800760">
        <w:rPr>
          <w:b/>
          <w:bCs/>
          <w:noProof/>
        </w:rPr>
        <w:t>2</w:t>
      </w:r>
      <w:r w:rsidRPr="00800760">
        <w:rPr>
          <w:b/>
          <w:bCs/>
        </w:rPr>
        <w:t xml:space="preserve">: </w:t>
      </w:r>
      <w:r w:rsidRPr="00800760">
        <w:rPr>
          <w:b/>
          <w:bCs/>
          <w:lang w:val="en-US"/>
        </w:rPr>
        <w:t>w</w:t>
      </w:r>
      <w:r w:rsidRPr="00800760">
        <w:rPr>
          <w:b/>
          <w:bCs/>
          <w:lang w:val="en-US" w:eastAsia="x-none"/>
        </w:rPr>
        <w:t>hen UE performs a measurement without gap which is partially overlapping with the MG but fully overlapping with the union of the NW-A’s gap and MUSIM gaps, UE shall perform the measurement within MG. RAN4 shall clarify which gap to be used for this measurement, especially when association between MO and MG is not supported (UE doesn’t support R17 concurrent gaps).</w:t>
      </w:r>
      <w:r w:rsidRPr="00800760">
        <w:rPr>
          <w:rFonts w:cs="v4.2.0"/>
          <w:b/>
          <w:bCs/>
          <w:lang w:val="en-US" w:eastAsia="zh-CN"/>
        </w:rPr>
        <w:fldChar w:fldCharType="end"/>
      </w:r>
    </w:p>
    <w:p w14:paraId="5B659656" w14:textId="77777777" w:rsidR="005B1D2A" w:rsidRPr="007432D4" w:rsidRDefault="005B1D2A"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07BC9185" w14:textId="4EDA20EF" w:rsidR="004F4A0A" w:rsidRPr="00D3308F" w:rsidRDefault="007442FC" w:rsidP="00D3308F">
      <w:pPr>
        <w:pStyle w:val="Reference"/>
        <w:keepLines/>
        <w:numPr>
          <w:ilvl w:val="0"/>
          <w:numId w:val="12"/>
        </w:numPr>
      </w:pPr>
      <w:r w:rsidRPr="00D3308F">
        <w:rPr>
          <w:bCs/>
        </w:rPr>
        <w:t>R4-2403348</w:t>
      </w:r>
      <w:r w:rsidR="001D774E" w:rsidRPr="001D774E">
        <w:t xml:space="preserve">, </w:t>
      </w:r>
      <w:r w:rsidRPr="007442FC">
        <w:t xml:space="preserve">WF on NR Dual </w:t>
      </w:r>
      <w:proofErr w:type="spellStart"/>
      <w:r w:rsidRPr="007442FC">
        <w:t>TxRx</w:t>
      </w:r>
      <w:proofErr w:type="spellEnd"/>
      <w:r w:rsidRPr="007442FC">
        <w:t xml:space="preserve"> Multi-SIM</w:t>
      </w:r>
      <w:r w:rsidR="001D774E" w:rsidRPr="001D774E">
        <w:rPr>
          <w:lang w:val="en-US"/>
        </w:rPr>
        <w:t xml:space="preserve">, </w:t>
      </w:r>
      <w:r>
        <w:rPr>
          <w:lang w:val="en-US"/>
        </w:rPr>
        <w:t>vivo</w:t>
      </w:r>
    </w:p>
    <w:sectPr w:rsidR="004F4A0A" w:rsidRPr="00D3308F" w:rsidSect="003B7C9A">
      <w:headerReference w:type="even" r:id="rId8"/>
      <w:footnotePr>
        <w:numRestart w:val="eachSect"/>
      </w:footnotePr>
      <w:pgSz w:w="11906" w:h="1683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5CE86" w14:textId="77777777" w:rsidR="003B7C9A" w:rsidRDefault="003B7C9A">
      <w:pPr>
        <w:spacing w:after="0"/>
      </w:pPr>
      <w:r>
        <w:separator/>
      </w:r>
    </w:p>
  </w:endnote>
  <w:endnote w:type="continuationSeparator" w:id="0">
    <w:p w14:paraId="36C26E30" w14:textId="77777777" w:rsidR="003B7C9A" w:rsidRDefault="003B7C9A">
      <w:pPr>
        <w:spacing w:after="0"/>
      </w:pPr>
      <w:r>
        <w:continuationSeparator/>
      </w:r>
    </w:p>
  </w:endnote>
  <w:endnote w:type="continuationNotice" w:id="1">
    <w:p w14:paraId="0302FEF5" w14:textId="77777777" w:rsidR="003B7C9A" w:rsidRDefault="003B7C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0904B" w14:textId="77777777" w:rsidR="003B7C9A" w:rsidRDefault="003B7C9A">
      <w:pPr>
        <w:spacing w:after="0"/>
      </w:pPr>
      <w:r>
        <w:separator/>
      </w:r>
    </w:p>
  </w:footnote>
  <w:footnote w:type="continuationSeparator" w:id="0">
    <w:p w14:paraId="4C9E02DD" w14:textId="77777777" w:rsidR="003B7C9A" w:rsidRDefault="003B7C9A">
      <w:pPr>
        <w:spacing w:after="0"/>
      </w:pPr>
      <w:r>
        <w:continuationSeparator/>
      </w:r>
    </w:p>
  </w:footnote>
  <w:footnote w:type="continuationNotice" w:id="1">
    <w:p w14:paraId="1AB10C37" w14:textId="77777777" w:rsidR="003B7C9A" w:rsidRDefault="003B7C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p w14:paraId="37CC522F" w14:textId="77777777" w:rsidR="00644EE5" w:rsidRDefault="00644E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5"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4"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4"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4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9"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1"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6"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7"/>
  </w:num>
  <w:num w:numId="5" w16cid:durableId="648827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8"/>
  </w:num>
  <w:num w:numId="8" w16cid:durableId="1925916492">
    <w:abstractNumId w:val="5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6"/>
  </w:num>
  <w:num w:numId="10" w16cid:durableId="1145391555">
    <w:abstractNumId w:val="12"/>
  </w:num>
  <w:num w:numId="11" w16cid:durableId="115023289">
    <w:abstractNumId w:val="50"/>
  </w:num>
  <w:num w:numId="12" w16cid:durableId="1175027039">
    <w:abstractNumId w:val="29"/>
  </w:num>
  <w:num w:numId="13" w16cid:durableId="665591870">
    <w:abstractNumId w:val="1"/>
  </w:num>
  <w:num w:numId="14" w16cid:durableId="1820999206">
    <w:abstractNumId w:val="35"/>
  </w:num>
  <w:num w:numId="15" w16cid:durableId="27068971">
    <w:abstractNumId w:val="17"/>
  </w:num>
  <w:num w:numId="16" w16cid:durableId="1673684540">
    <w:abstractNumId w:val="27"/>
  </w:num>
  <w:num w:numId="17" w16cid:durableId="689647860">
    <w:abstractNumId w:val="5"/>
  </w:num>
  <w:num w:numId="18" w16cid:durableId="836766221">
    <w:abstractNumId w:val="15"/>
  </w:num>
  <w:num w:numId="19" w16cid:durableId="2067408291">
    <w:abstractNumId w:val="43"/>
  </w:num>
  <w:num w:numId="20" w16cid:durableId="648173420">
    <w:abstractNumId w:val="32"/>
  </w:num>
  <w:num w:numId="21" w16cid:durableId="864829629">
    <w:abstractNumId w:val="37"/>
  </w:num>
  <w:num w:numId="22" w16cid:durableId="2002073984">
    <w:abstractNumId w:val="40"/>
  </w:num>
  <w:num w:numId="23" w16cid:durableId="1372269391">
    <w:abstractNumId w:val="2"/>
  </w:num>
  <w:num w:numId="24" w16cid:durableId="86540056">
    <w:abstractNumId w:val="31"/>
  </w:num>
  <w:num w:numId="25" w16cid:durableId="1848398925">
    <w:abstractNumId w:val="0"/>
  </w:num>
  <w:num w:numId="26" w16cid:durableId="268200992">
    <w:abstractNumId w:val="42"/>
  </w:num>
  <w:num w:numId="27" w16cid:durableId="1199899444">
    <w:abstractNumId w:val="7"/>
  </w:num>
  <w:num w:numId="28" w16cid:durableId="2124037151">
    <w:abstractNumId w:val="33"/>
  </w:num>
  <w:num w:numId="29" w16cid:durableId="1176505110">
    <w:abstractNumId w:val="44"/>
  </w:num>
  <w:num w:numId="30" w16cid:durableId="1879048688">
    <w:abstractNumId w:val="28"/>
  </w:num>
  <w:num w:numId="31" w16cid:durableId="1398741903">
    <w:abstractNumId w:val="14"/>
  </w:num>
  <w:num w:numId="32" w16cid:durableId="1789276309">
    <w:abstractNumId w:val="24"/>
  </w:num>
  <w:num w:numId="33" w16cid:durableId="193614665">
    <w:abstractNumId w:val="54"/>
  </w:num>
  <w:num w:numId="34" w16cid:durableId="23554501">
    <w:abstractNumId w:val="21"/>
  </w:num>
  <w:num w:numId="35" w16cid:durableId="57362482">
    <w:abstractNumId w:val="41"/>
  </w:num>
  <w:num w:numId="36" w16cid:durableId="747653175">
    <w:abstractNumId w:val="23"/>
  </w:num>
  <w:num w:numId="37" w16cid:durableId="1645423610">
    <w:abstractNumId w:val="55"/>
  </w:num>
  <w:num w:numId="38" w16cid:durableId="228196596">
    <w:abstractNumId w:val="9"/>
  </w:num>
  <w:num w:numId="39" w16cid:durableId="1155074632">
    <w:abstractNumId w:val="19"/>
  </w:num>
  <w:num w:numId="40" w16cid:durableId="76371087">
    <w:abstractNumId w:val="22"/>
  </w:num>
  <w:num w:numId="41" w16cid:durableId="883561841">
    <w:abstractNumId w:val="4"/>
  </w:num>
  <w:num w:numId="42" w16cid:durableId="1150681096">
    <w:abstractNumId w:val="49"/>
  </w:num>
  <w:num w:numId="43" w16cid:durableId="2099281399">
    <w:abstractNumId w:val="34"/>
  </w:num>
  <w:num w:numId="44" w16cid:durableId="98457571">
    <w:abstractNumId w:val="52"/>
  </w:num>
  <w:num w:numId="45" w16cid:durableId="1426607444">
    <w:abstractNumId w:val="51"/>
  </w:num>
  <w:num w:numId="46" w16cid:durableId="1847361239">
    <w:abstractNumId w:val="53"/>
  </w:num>
  <w:num w:numId="47" w16cid:durableId="1813063487">
    <w:abstractNumId w:val="13"/>
  </w:num>
  <w:num w:numId="48" w16cid:durableId="678047203">
    <w:abstractNumId w:val="18"/>
  </w:num>
  <w:num w:numId="49" w16cid:durableId="1638143581">
    <w:abstractNumId w:val="56"/>
  </w:num>
  <w:num w:numId="50" w16cid:durableId="1965768599">
    <w:abstractNumId w:val="22"/>
  </w:num>
  <w:num w:numId="51" w16cid:durableId="1797063696">
    <w:abstractNumId w:val="58"/>
  </w:num>
  <w:num w:numId="52" w16cid:durableId="329407601">
    <w:abstractNumId w:val="10"/>
  </w:num>
  <w:num w:numId="53" w16cid:durableId="503595240">
    <w:abstractNumId w:val="46"/>
  </w:num>
  <w:num w:numId="54" w16cid:durableId="950166449">
    <w:abstractNumId w:val="45"/>
  </w:num>
  <w:num w:numId="55" w16cid:durableId="1228566979">
    <w:abstractNumId w:val="25"/>
  </w:num>
  <w:num w:numId="56" w16cid:durableId="1439986492">
    <w:abstractNumId w:val="51"/>
  </w:num>
  <w:num w:numId="57" w16cid:durableId="625238579">
    <w:abstractNumId w:val="39"/>
  </w:num>
  <w:num w:numId="58" w16cid:durableId="1307589789">
    <w:abstractNumId w:val="26"/>
  </w:num>
  <w:num w:numId="59" w16cid:durableId="1073576963">
    <w:abstractNumId w:val="8"/>
  </w:num>
  <w:num w:numId="60" w16cid:durableId="1413552544">
    <w:abstractNumId w:val="16"/>
  </w:num>
  <w:num w:numId="61" w16cid:durableId="218789966">
    <w:abstractNumId w:val="36"/>
  </w:num>
  <w:num w:numId="62" w16cid:durableId="188446101">
    <w:abstractNumId w:val="47"/>
  </w:num>
  <w:num w:numId="63" w16cid:durableId="789053742">
    <w:abstractNumId w:val="3"/>
  </w:num>
  <w:num w:numId="64" w16cid:durableId="1588927410">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E4E"/>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143"/>
    <w:rsid w:val="0006353B"/>
    <w:rsid w:val="00063A62"/>
    <w:rsid w:val="00063BE7"/>
    <w:rsid w:val="00063CE4"/>
    <w:rsid w:val="000657FF"/>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136"/>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A3C"/>
    <w:rsid w:val="00090EB1"/>
    <w:rsid w:val="00091301"/>
    <w:rsid w:val="00091476"/>
    <w:rsid w:val="0009154D"/>
    <w:rsid w:val="00091C34"/>
    <w:rsid w:val="00091DC7"/>
    <w:rsid w:val="000921F0"/>
    <w:rsid w:val="000924BF"/>
    <w:rsid w:val="0009326E"/>
    <w:rsid w:val="0009336F"/>
    <w:rsid w:val="0009360C"/>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3384"/>
    <w:rsid w:val="000C4BE8"/>
    <w:rsid w:val="000C4F72"/>
    <w:rsid w:val="000C51C6"/>
    <w:rsid w:val="000C51EA"/>
    <w:rsid w:val="000C598B"/>
    <w:rsid w:val="000C5BE0"/>
    <w:rsid w:val="000C7506"/>
    <w:rsid w:val="000C7E7E"/>
    <w:rsid w:val="000D050B"/>
    <w:rsid w:val="000D3027"/>
    <w:rsid w:val="000D3BE4"/>
    <w:rsid w:val="000D45C9"/>
    <w:rsid w:val="000D471A"/>
    <w:rsid w:val="000D5092"/>
    <w:rsid w:val="000D5C69"/>
    <w:rsid w:val="000D5DC6"/>
    <w:rsid w:val="000D6230"/>
    <w:rsid w:val="000D67F5"/>
    <w:rsid w:val="000D6AA9"/>
    <w:rsid w:val="000D6B68"/>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77E"/>
    <w:rsid w:val="000E2B42"/>
    <w:rsid w:val="000E2DC9"/>
    <w:rsid w:val="000E3062"/>
    <w:rsid w:val="000E3321"/>
    <w:rsid w:val="000E350A"/>
    <w:rsid w:val="000E461C"/>
    <w:rsid w:val="000E497B"/>
    <w:rsid w:val="000E4B6B"/>
    <w:rsid w:val="000E5783"/>
    <w:rsid w:val="000E5D13"/>
    <w:rsid w:val="000E5EBF"/>
    <w:rsid w:val="000E608D"/>
    <w:rsid w:val="000E618A"/>
    <w:rsid w:val="000E6431"/>
    <w:rsid w:val="000E690B"/>
    <w:rsid w:val="000E69C6"/>
    <w:rsid w:val="000E6F58"/>
    <w:rsid w:val="000E7098"/>
    <w:rsid w:val="000E74A7"/>
    <w:rsid w:val="000E74F7"/>
    <w:rsid w:val="000E7843"/>
    <w:rsid w:val="000E7B55"/>
    <w:rsid w:val="000E7FE5"/>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1EA5"/>
    <w:rsid w:val="00102195"/>
    <w:rsid w:val="00102C01"/>
    <w:rsid w:val="0010368E"/>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838"/>
    <w:rsid w:val="00112E74"/>
    <w:rsid w:val="0011306A"/>
    <w:rsid w:val="00113730"/>
    <w:rsid w:val="001138EF"/>
    <w:rsid w:val="00113E56"/>
    <w:rsid w:val="0011440C"/>
    <w:rsid w:val="001151B7"/>
    <w:rsid w:val="001160E6"/>
    <w:rsid w:val="001163EF"/>
    <w:rsid w:val="001167B5"/>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F78"/>
    <w:rsid w:val="001235CB"/>
    <w:rsid w:val="0012453E"/>
    <w:rsid w:val="001249CF"/>
    <w:rsid w:val="0012525E"/>
    <w:rsid w:val="00125407"/>
    <w:rsid w:val="00125567"/>
    <w:rsid w:val="00125A1B"/>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4921"/>
    <w:rsid w:val="001352B6"/>
    <w:rsid w:val="001354D3"/>
    <w:rsid w:val="00135694"/>
    <w:rsid w:val="00136107"/>
    <w:rsid w:val="00136139"/>
    <w:rsid w:val="00137085"/>
    <w:rsid w:val="001372AB"/>
    <w:rsid w:val="00137580"/>
    <w:rsid w:val="001378DE"/>
    <w:rsid w:val="00137984"/>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62D5"/>
    <w:rsid w:val="00146F7F"/>
    <w:rsid w:val="001478A7"/>
    <w:rsid w:val="00147C1E"/>
    <w:rsid w:val="00147E7D"/>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4E65"/>
    <w:rsid w:val="00155751"/>
    <w:rsid w:val="0015585C"/>
    <w:rsid w:val="00155C7D"/>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3C60"/>
    <w:rsid w:val="001749A2"/>
    <w:rsid w:val="001753FA"/>
    <w:rsid w:val="0017552B"/>
    <w:rsid w:val="001759D9"/>
    <w:rsid w:val="00175AB3"/>
    <w:rsid w:val="00175D68"/>
    <w:rsid w:val="00175E15"/>
    <w:rsid w:val="00175E77"/>
    <w:rsid w:val="0017619A"/>
    <w:rsid w:val="00176DBE"/>
    <w:rsid w:val="00177E2C"/>
    <w:rsid w:val="00180054"/>
    <w:rsid w:val="001817AB"/>
    <w:rsid w:val="001819BC"/>
    <w:rsid w:val="001824A2"/>
    <w:rsid w:val="001824F5"/>
    <w:rsid w:val="00182E97"/>
    <w:rsid w:val="00183E47"/>
    <w:rsid w:val="0018422B"/>
    <w:rsid w:val="00184625"/>
    <w:rsid w:val="00184D6B"/>
    <w:rsid w:val="0018517C"/>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2B35"/>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1"/>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D8"/>
    <w:rsid w:val="001D74F3"/>
    <w:rsid w:val="001D774E"/>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51C"/>
    <w:rsid w:val="0020274C"/>
    <w:rsid w:val="00202ADF"/>
    <w:rsid w:val="0020359D"/>
    <w:rsid w:val="0020371B"/>
    <w:rsid w:val="00203755"/>
    <w:rsid w:val="00203C24"/>
    <w:rsid w:val="00203FC0"/>
    <w:rsid w:val="0020425C"/>
    <w:rsid w:val="0020474B"/>
    <w:rsid w:val="00204ED7"/>
    <w:rsid w:val="00204FAE"/>
    <w:rsid w:val="00205952"/>
    <w:rsid w:val="00205CC9"/>
    <w:rsid w:val="00205E99"/>
    <w:rsid w:val="002069B1"/>
    <w:rsid w:val="00206DEC"/>
    <w:rsid w:val="00206FCF"/>
    <w:rsid w:val="00210297"/>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0E65"/>
    <w:rsid w:val="0022131E"/>
    <w:rsid w:val="00221ED4"/>
    <w:rsid w:val="00222631"/>
    <w:rsid w:val="002228D1"/>
    <w:rsid w:val="00222FAB"/>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539"/>
    <w:rsid w:val="00230984"/>
    <w:rsid w:val="00230BCB"/>
    <w:rsid w:val="00231840"/>
    <w:rsid w:val="00231F46"/>
    <w:rsid w:val="002332D6"/>
    <w:rsid w:val="002336D2"/>
    <w:rsid w:val="00233760"/>
    <w:rsid w:val="00233F81"/>
    <w:rsid w:val="002343FF"/>
    <w:rsid w:val="00236B44"/>
    <w:rsid w:val="00237499"/>
    <w:rsid w:val="002379CE"/>
    <w:rsid w:val="00237B29"/>
    <w:rsid w:val="00237CD3"/>
    <w:rsid w:val="00237E67"/>
    <w:rsid w:val="00237F96"/>
    <w:rsid w:val="002401B6"/>
    <w:rsid w:val="0024085F"/>
    <w:rsid w:val="002408BE"/>
    <w:rsid w:val="00240F39"/>
    <w:rsid w:val="00241281"/>
    <w:rsid w:val="00241F81"/>
    <w:rsid w:val="002421A4"/>
    <w:rsid w:val="002428B5"/>
    <w:rsid w:val="00242B77"/>
    <w:rsid w:val="00243013"/>
    <w:rsid w:val="0024363C"/>
    <w:rsid w:val="00243BE8"/>
    <w:rsid w:val="00245B24"/>
    <w:rsid w:val="00246B61"/>
    <w:rsid w:val="00246DCF"/>
    <w:rsid w:val="00246EFF"/>
    <w:rsid w:val="0024705C"/>
    <w:rsid w:val="00247919"/>
    <w:rsid w:val="00247AF0"/>
    <w:rsid w:val="00247CBD"/>
    <w:rsid w:val="002500FA"/>
    <w:rsid w:val="00250218"/>
    <w:rsid w:val="00250262"/>
    <w:rsid w:val="00250278"/>
    <w:rsid w:val="002509D0"/>
    <w:rsid w:val="002527DB"/>
    <w:rsid w:val="00253327"/>
    <w:rsid w:val="002533CE"/>
    <w:rsid w:val="00253551"/>
    <w:rsid w:val="002536BF"/>
    <w:rsid w:val="0025373D"/>
    <w:rsid w:val="00253864"/>
    <w:rsid w:val="0025415F"/>
    <w:rsid w:val="002542BB"/>
    <w:rsid w:val="00254766"/>
    <w:rsid w:val="002547EB"/>
    <w:rsid w:val="00254AEF"/>
    <w:rsid w:val="00254E69"/>
    <w:rsid w:val="002558C7"/>
    <w:rsid w:val="00255AFA"/>
    <w:rsid w:val="00255EAD"/>
    <w:rsid w:val="002568BE"/>
    <w:rsid w:val="00257761"/>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0C35"/>
    <w:rsid w:val="00270E8B"/>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503"/>
    <w:rsid w:val="00276891"/>
    <w:rsid w:val="00277997"/>
    <w:rsid w:val="002779C2"/>
    <w:rsid w:val="00277CA2"/>
    <w:rsid w:val="00277DD6"/>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F70"/>
    <w:rsid w:val="00285D24"/>
    <w:rsid w:val="0028616A"/>
    <w:rsid w:val="00287178"/>
    <w:rsid w:val="002876B9"/>
    <w:rsid w:val="0028784E"/>
    <w:rsid w:val="00287876"/>
    <w:rsid w:val="00290927"/>
    <w:rsid w:val="00290F5B"/>
    <w:rsid w:val="0029155B"/>
    <w:rsid w:val="0029162F"/>
    <w:rsid w:val="00291C33"/>
    <w:rsid w:val="002932DC"/>
    <w:rsid w:val="00293B1A"/>
    <w:rsid w:val="0029419C"/>
    <w:rsid w:val="002941B3"/>
    <w:rsid w:val="002953B0"/>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97F"/>
    <w:rsid w:val="002B3BDA"/>
    <w:rsid w:val="002B4B48"/>
    <w:rsid w:val="002B5728"/>
    <w:rsid w:val="002B5B5D"/>
    <w:rsid w:val="002B607F"/>
    <w:rsid w:val="002B68F9"/>
    <w:rsid w:val="002B7430"/>
    <w:rsid w:val="002C0629"/>
    <w:rsid w:val="002C0884"/>
    <w:rsid w:val="002C10A6"/>
    <w:rsid w:val="002C112F"/>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34FA"/>
    <w:rsid w:val="002D3A6D"/>
    <w:rsid w:val="002D3DB0"/>
    <w:rsid w:val="002D3EAD"/>
    <w:rsid w:val="002D3F24"/>
    <w:rsid w:val="002D4269"/>
    <w:rsid w:val="002D4317"/>
    <w:rsid w:val="002D4588"/>
    <w:rsid w:val="002D462A"/>
    <w:rsid w:val="002D46C6"/>
    <w:rsid w:val="002D50D3"/>
    <w:rsid w:val="002D5ABE"/>
    <w:rsid w:val="002D5FEC"/>
    <w:rsid w:val="002D621A"/>
    <w:rsid w:val="002D64CA"/>
    <w:rsid w:val="002D6A82"/>
    <w:rsid w:val="002D797D"/>
    <w:rsid w:val="002E01CC"/>
    <w:rsid w:val="002E0919"/>
    <w:rsid w:val="002E20BA"/>
    <w:rsid w:val="002E2125"/>
    <w:rsid w:val="002E33FF"/>
    <w:rsid w:val="002E35D6"/>
    <w:rsid w:val="002E3CAE"/>
    <w:rsid w:val="002E3D1C"/>
    <w:rsid w:val="002E440B"/>
    <w:rsid w:val="002E48F8"/>
    <w:rsid w:val="002E4A00"/>
    <w:rsid w:val="002E569A"/>
    <w:rsid w:val="002E596A"/>
    <w:rsid w:val="002E5BF9"/>
    <w:rsid w:val="002E78B9"/>
    <w:rsid w:val="002E7E0D"/>
    <w:rsid w:val="002E7EFC"/>
    <w:rsid w:val="002F01F7"/>
    <w:rsid w:val="002F04C8"/>
    <w:rsid w:val="002F0628"/>
    <w:rsid w:val="002F0763"/>
    <w:rsid w:val="002F08CE"/>
    <w:rsid w:val="002F0D78"/>
    <w:rsid w:val="002F0F0C"/>
    <w:rsid w:val="002F1056"/>
    <w:rsid w:val="002F11D7"/>
    <w:rsid w:val="002F12F5"/>
    <w:rsid w:val="002F1451"/>
    <w:rsid w:val="002F1C0E"/>
    <w:rsid w:val="002F2AF3"/>
    <w:rsid w:val="002F33B8"/>
    <w:rsid w:val="002F38BB"/>
    <w:rsid w:val="002F3E1D"/>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AAA"/>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0C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7A9"/>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4160"/>
    <w:rsid w:val="0034529D"/>
    <w:rsid w:val="0034532F"/>
    <w:rsid w:val="00345588"/>
    <w:rsid w:val="003458C5"/>
    <w:rsid w:val="00346515"/>
    <w:rsid w:val="0034756F"/>
    <w:rsid w:val="0035099A"/>
    <w:rsid w:val="003514E0"/>
    <w:rsid w:val="00351701"/>
    <w:rsid w:val="003519AF"/>
    <w:rsid w:val="003520CF"/>
    <w:rsid w:val="00352314"/>
    <w:rsid w:val="003527DD"/>
    <w:rsid w:val="00352C9D"/>
    <w:rsid w:val="00352E1F"/>
    <w:rsid w:val="003531A0"/>
    <w:rsid w:val="003542FC"/>
    <w:rsid w:val="00354AC7"/>
    <w:rsid w:val="00354E97"/>
    <w:rsid w:val="003552FD"/>
    <w:rsid w:val="00355BEF"/>
    <w:rsid w:val="003562BC"/>
    <w:rsid w:val="00356DED"/>
    <w:rsid w:val="00356FD9"/>
    <w:rsid w:val="003577EA"/>
    <w:rsid w:val="00360017"/>
    <w:rsid w:val="003601C2"/>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34B"/>
    <w:rsid w:val="003745ED"/>
    <w:rsid w:val="00374ADA"/>
    <w:rsid w:val="003753CA"/>
    <w:rsid w:val="003765AB"/>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675"/>
    <w:rsid w:val="00384E8C"/>
    <w:rsid w:val="00385016"/>
    <w:rsid w:val="00385272"/>
    <w:rsid w:val="0038544D"/>
    <w:rsid w:val="0038589D"/>
    <w:rsid w:val="003861E5"/>
    <w:rsid w:val="003868FB"/>
    <w:rsid w:val="00386BB1"/>
    <w:rsid w:val="00386D0C"/>
    <w:rsid w:val="0038760E"/>
    <w:rsid w:val="00387686"/>
    <w:rsid w:val="003908BB"/>
    <w:rsid w:val="00391B4D"/>
    <w:rsid w:val="00391EC8"/>
    <w:rsid w:val="00392524"/>
    <w:rsid w:val="003938B4"/>
    <w:rsid w:val="0039393F"/>
    <w:rsid w:val="00393F24"/>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1DE"/>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4A"/>
    <w:rsid w:val="003B78AC"/>
    <w:rsid w:val="003B7C9A"/>
    <w:rsid w:val="003B7EC1"/>
    <w:rsid w:val="003C00A2"/>
    <w:rsid w:val="003C090F"/>
    <w:rsid w:val="003C0965"/>
    <w:rsid w:val="003C0A81"/>
    <w:rsid w:val="003C1AF4"/>
    <w:rsid w:val="003C1CCC"/>
    <w:rsid w:val="003C2043"/>
    <w:rsid w:val="003C2250"/>
    <w:rsid w:val="003C23FF"/>
    <w:rsid w:val="003C3059"/>
    <w:rsid w:val="003C3302"/>
    <w:rsid w:val="003C37F7"/>
    <w:rsid w:val="003C3E11"/>
    <w:rsid w:val="003C45B0"/>
    <w:rsid w:val="003C4CAB"/>
    <w:rsid w:val="003C564F"/>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5F90"/>
    <w:rsid w:val="003D6073"/>
    <w:rsid w:val="003D60AC"/>
    <w:rsid w:val="003D64C4"/>
    <w:rsid w:val="003D753D"/>
    <w:rsid w:val="003E09AF"/>
    <w:rsid w:val="003E112F"/>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9A5"/>
    <w:rsid w:val="003E5A06"/>
    <w:rsid w:val="003E6F84"/>
    <w:rsid w:val="003E7AD5"/>
    <w:rsid w:val="003F0194"/>
    <w:rsid w:val="003F0522"/>
    <w:rsid w:val="003F0596"/>
    <w:rsid w:val="003F072A"/>
    <w:rsid w:val="003F114F"/>
    <w:rsid w:val="003F124F"/>
    <w:rsid w:val="003F17BA"/>
    <w:rsid w:val="003F1DC4"/>
    <w:rsid w:val="003F20C1"/>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10167"/>
    <w:rsid w:val="00410876"/>
    <w:rsid w:val="00411C70"/>
    <w:rsid w:val="00412074"/>
    <w:rsid w:val="0041264B"/>
    <w:rsid w:val="0041291C"/>
    <w:rsid w:val="00412F57"/>
    <w:rsid w:val="00412F8E"/>
    <w:rsid w:val="004130E6"/>
    <w:rsid w:val="00413753"/>
    <w:rsid w:val="00413893"/>
    <w:rsid w:val="00413B3A"/>
    <w:rsid w:val="004143B0"/>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1731A"/>
    <w:rsid w:val="00420563"/>
    <w:rsid w:val="00420CC3"/>
    <w:rsid w:val="00421C9C"/>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2F0F"/>
    <w:rsid w:val="00434785"/>
    <w:rsid w:val="0043558F"/>
    <w:rsid w:val="0043632F"/>
    <w:rsid w:val="0043648C"/>
    <w:rsid w:val="00437054"/>
    <w:rsid w:val="00437403"/>
    <w:rsid w:val="00437A7D"/>
    <w:rsid w:val="004405DB"/>
    <w:rsid w:val="00440AC3"/>
    <w:rsid w:val="00440C0F"/>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1"/>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3228"/>
    <w:rsid w:val="0047368C"/>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2D7"/>
    <w:rsid w:val="00494305"/>
    <w:rsid w:val="00494603"/>
    <w:rsid w:val="00494761"/>
    <w:rsid w:val="00494841"/>
    <w:rsid w:val="004959E1"/>
    <w:rsid w:val="004970F5"/>
    <w:rsid w:val="0049727C"/>
    <w:rsid w:val="00497BE3"/>
    <w:rsid w:val="004A039E"/>
    <w:rsid w:val="004A0E95"/>
    <w:rsid w:val="004A126D"/>
    <w:rsid w:val="004A2754"/>
    <w:rsid w:val="004A2D60"/>
    <w:rsid w:val="004A37FD"/>
    <w:rsid w:val="004A49BE"/>
    <w:rsid w:val="004A4B1A"/>
    <w:rsid w:val="004A4CC8"/>
    <w:rsid w:val="004A5211"/>
    <w:rsid w:val="004A53E3"/>
    <w:rsid w:val="004A5678"/>
    <w:rsid w:val="004A5DDD"/>
    <w:rsid w:val="004A5FA9"/>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2CA2"/>
    <w:rsid w:val="004C3603"/>
    <w:rsid w:val="004C41CF"/>
    <w:rsid w:val="004C41DC"/>
    <w:rsid w:val="004C4764"/>
    <w:rsid w:val="004C48D3"/>
    <w:rsid w:val="004C49EF"/>
    <w:rsid w:val="004C4AF0"/>
    <w:rsid w:val="004C5887"/>
    <w:rsid w:val="004C60BB"/>
    <w:rsid w:val="004C6266"/>
    <w:rsid w:val="004C74E9"/>
    <w:rsid w:val="004C7E84"/>
    <w:rsid w:val="004C7F1F"/>
    <w:rsid w:val="004C7F5B"/>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3A3"/>
    <w:rsid w:val="004E0875"/>
    <w:rsid w:val="004E1257"/>
    <w:rsid w:val="004E1752"/>
    <w:rsid w:val="004E224E"/>
    <w:rsid w:val="004E22B0"/>
    <w:rsid w:val="004E2428"/>
    <w:rsid w:val="004E2D42"/>
    <w:rsid w:val="004E2F5E"/>
    <w:rsid w:val="004E3452"/>
    <w:rsid w:val="004E348B"/>
    <w:rsid w:val="004E3516"/>
    <w:rsid w:val="004E3B4B"/>
    <w:rsid w:val="004E3D43"/>
    <w:rsid w:val="004E4D1D"/>
    <w:rsid w:val="004E4E27"/>
    <w:rsid w:val="004E4EB9"/>
    <w:rsid w:val="004E4F9E"/>
    <w:rsid w:val="004E582F"/>
    <w:rsid w:val="004E6959"/>
    <w:rsid w:val="004E6AD2"/>
    <w:rsid w:val="004E77DC"/>
    <w:rsid w:val="004E7B9E"/>
    <w:rsid w:val="004F02C3"/>
    <w:rsid w:val="004F0857"/>
    <w:rsid w:val="004F1062"/>
    <w:rsid w:val="004F1A26"/>
    <w:rsid w:val="004F217D"/>
    <w:rsid w:val="004F24DD"/>
    <w:rsid w:val="004F2C3D"/>
    <w:rsid w:val="004F3225"/>
    <w:rsid w:val="004F3A20"/>
    <w:rsid w:val="004F3C30"/>
    <w:rsid w:val="004F4A0A"/>
    <w:rsid w:val="004F4E7F"/>
    <w:rsid w:val="004F5A32"/>
    <w:rsid w:val="004F60B1"/>
    <w:rsid w:val="004F653F"/>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38F"/>
    <w:rsid w:val="00510895"/>
    <w:rsid w:val="0051133A"/>
    <w:rsid w:val="0051176D"/>
    <w:rsid w:val="00512086"/>
    <w:rsid w:val="005120BB"/>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B32"/>
    <w:rsid w:val="00524F48"/>
    <w:rsid w:val="00524F5D"/>
    <w:rsid w:val="00525164"/>
    <w:rsid w:val="00525745"/>
    <w:rsid w:val="005260AB"/>
    <w:rsid w:val="00526356"/>
    <w:rsid w:val="005277EF"/>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5EF"/>
    <w:rsid w:val="0055063D"/>
    <w:rsid w:val="00551468"/>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A6"/>
    <w:rsid w:val="005610EE"/>
    <w:rsid w:val="0056119B"/>
    <w:rsid w:val="00561EAD"/>
    <w:rsid w:val="00562102"/>
    <w:rsid w:val="00562109"/>
    <w:rsid w:val="005623BD"/>
    <w:rsid w:val="00562446"/>
    <w:rsid w:val="005631E1"/>
    <w:rsid w:val="0056322F"/>
    <w:rsid w:val="005636A6"/>
    <w:rsid w:val="005639DB"/>
    <w:rsid w:val="00564D09"/>
    <w:rsid w:val="00565403"/>
    <w:rsid w:val="005661CA"/>
    <w:rsid w:val="00566DDC"/>
    <w:rsid w:val="0056761B"/>
    <w:rsid w:val="00567828"/>
    <w:rsid w:val="00567FCA"/>
    <w:rsid w:val="005700CD"/>
    <w:rsid w:val="005704EA"/>
    <w:rsid w:val="00570A63"/>
    <w:rsid w:val="005721B3"/>
    <w:rsid w:val="00572F88"/>
    <w:rsid w:val="005738D5"/>
    <w:rsid w:val="00573DD2"/>
    <w:rsid w:val="005756E4"/>
    <w:rsid w:val="00575AA1"/>
    <w:rsid w:val="00575AE7"/>
    <w:rsid w:val="00575B37"/>
    <w:rsid w:val="00575B91"/>
    <w:rsid w:val="00576151"/>
    <w:rsid w:val="00576368"/>
    <w:rsid w:val="005764D2"/>
    <w:rsid w:val="005770E6"/>
    <w:rsid w:val="00577376"/>
    <w:rsid w:val="00577536"/>
    <w:rsid w:val="00577D5A"/>
    <w:rsid w:val="00580078"/>
    <w:rsid w:val="00580B03"/>
    <w:rsid w:val="00580D25"/>
    <w:rsid w:val="005815C3"/>
    <w:rsid w:val="00581D8C"/>
    <w:rsid w:val="00582CB6"/>
    <w:rsid w:val="0058312E"/>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1AD"/>
    <w:rsid w:val="00590323"/>
    <w:rsid w:val="00592401"/>
    <w:rsid w:val="00592642"/>
    <w:rsid w:val="00592928"/>
    <w:rsid w:val="00592D57"/>
    <w:rsid w:val="0059384C"/>
    <w:rsid w:val="0059408E"/>
    <w:rsid w:val="00594AE6"/>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1D2A"/>
    <w:rsid w:val="005B2EC1"/>
    <w:rsid w:val="005B327C"/>
    <w:rsid w:val="005B3D44"/>
    <w:rsid w:val="005B44FA"/>
    <w:rsid w:val="005B5067"/>
    <w:rsid w:val="005B50D8"/>
    <w:rsid w:val="005B5328"/>
    <w:rsid w:val="005B5DB7"/>
    <w:rsid w:val="005B6285"/>
    <w:rsid w:val="005B6B6B"/>
    <w:rsid w:val="005B718D"/>
    <w:rsid w:val="005B7538"/>
    <w:rsid w:val="005C0853"/>
    <w:rsid w:val="005C0A57"/>
    <w:rsid w:val="005C0C36"/>
    <w:rsid w:val="005C0C42"/>
    <w:rsid w:val="005C0D90"/>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BBE"/>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B56"/>
    <w:rsid w:val="005D4D62"/>
    <w:rsid w:val="005D540D"/>
    <w:rsid w:val="005D5900"/>
    <w:rsid w:val="005D595E"/>
    <w:rsid w:val="005D64E5"/>
    <w:rsid w:val="005D6510"/>
    <w:rsid w:val="005D6DB4"/>
    <w:rsid w:val="005D6ECE"/>
    <w:rsid w:val="005D70EB"/>
    <w:rsid w:val="005D7D48"/>
    <w:rsid w:val="005E089C"/>
    <w:rsid w:val="005E1828"/>
    <w:rsid w:val="005E1E9C"/>
    <w:rsid w:val="005E1FEF"/>
    <w:rsid w:val="005E217E"/>
    <w:rsid w:val="005E2C2C"/>
    <w:rsid w:val="005E345A"/>
    <w:rsid w:val="005E4261"/>
    <w:rsid w:val="005E477E"/>
    <w:rsid w:val="005E480F"/>
    <w:rsid w:val="005E59A7"/>
    <w:rsid w:val="005E64C8"/>
    <w:rsid w:val="005E6539"/>
    <w:rsid w:val="005E69DE"/>
    <w:rsid w:val="005E6EFD"/>
    <w:rsid w:val="005E769D"/>
    <w:rsid w:val="005E7966"/>
    <w:rsid w:val="005F02DD"/>
    <w:rsid w:val="005F0490"/>
    <w:rsid w:val="005F04E2"/>
    <w:rsid w:val="005F11C1"/>
    <w:rsid w:val="005F1A62"/>
    <w:rsid w:val="005F22AD"/>
    <w:rsid w:val="005F234D"/>
    <w:rsid w:val="005F23B5"/>
    <w:rsid w:val="005F2812"/>
    <w:rsid w:val="005F421B"/>
    <w:rsid w:val="005F45B4"/>
    <w:rsid w:val="005F4753"/>
    <w:rsid w:val="005F4827"/>
    <w:rsid w:val="005F5183"/>
    <w:rsid w:val="005F5A72"/>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6BE"/>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994"/>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8C0"/>
    <w:rsid w:val="00642A5C"/>
    <w:rsid w:val="00643274"/>
    <w:rsid w:val="00643B46"/>
    <w:rsid w:val="00643C9F"/>
    <w:rsid w:val="00644EE5"/>
    <w:rsid w:val="006458B5"/>
    <w:rsid w:val="00646584"/>
    <w:rsid w:val="0064698C"/>
    <w:rsid w:val="00646D9B"/>
    <w:rsid w:val="00646F3D"/>
    <w:rsid w:val="006476FB"/>
    <w:rsid w:val="00647981"/>
    <w:rsid w:val="00647B15"/>
    <w:rsid w:val="00647B1A"/>
    <w:rsid w:val="00647FAD"/>
    <w:rsid w:val="00651821"/>
    <w:rsid w:val="0065185C"/>
    <w:rsid w:val="006519D3"/>
    <w:rsid w:val="00651ADE"/>
    <w:rsid w:val="00651B8F"/>
    <w:rsid w:val="00651CF2"/>
    <w:rsid w:val="00651E3F"/>
    <w:rsid w:val="0065271C"/>
    <w:rsid w:val="0065289A"/>
    <w:rsid w:val="006529FD"/>
    <w:rsid w:val="00652AAC"/>
    <w:rsid w:val="00652CF2"/>
    <w:rsid w:val="00652DD2"/>
    <w:rsid w:val="0065387D"/>
    <w:rsid w:val="00653D22"/>
    <w:rsid w:val="00653E5C"/>
    <w:rsid w:val="00653EEC"/>
    <w:rsid w:val="0065487D"/>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490"/>
    <w:rsid w:val="00690776"/>
    <w:rsid w:val="00690AA5"/>
    <w:rsid w:val="00690BCF"/>
    <w:rsid w:val="0069112E"/>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4EC0"/>
    <w:rsid w:val="006A5575"/>
    <w:rsid w:val="006A6E83"/>
    <w:rsid w:val="006A7E35"/>
    <w:rsid w:val="006A7F66"/>
    <w:rsid w:val="006A7F70"/>
    <w:rsid w:val="006B0065"/>
    <w:rsid w:val="006B0442"/>
    <w:rsid w:val="006B04EF"/>
    <w:rsid w:val="006B0964"/>
    <w:rsid w:val="006B0DBA"/>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E2B"/>
    <w:rsid w:val="006C206A"/>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6EA"/>
    <w:rsid w:val="006D516E"/>
    <w:rsid w:val="006D53B5"/>
    <w:rsid w:val="006D5A7A"/>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68"/>
    <w:rsid w:val="006E7BA8"/>
    <w:rsid w:val="006E7C54"/>
    <w:rsid w:val="006F02FC"/>
    <w:rsid w:val="006F0A12"/>
    <w:rsid w:val="006F0BA8"/>
    <w:rsid w:val="006F0D1F"/>
    <w:rsid w:val="006F0EB1"/>
    <w:rsid w:val="006F0F10"/>
    <w:rsid w:val="006F1944"/>
    <w:rsid w:val="006F1C18"/>
    <w:rsid w:val="006F1F45"/>
    <w:rsid w:val="006F20D0"/>
    <w:rsid w:val="006F31B8"/>
    <w:rsid w:val="006F3318"/>
    <w:rsid w:val="006F392B"/>
    <w:rsid w:val="006F3F4C"/>
    <w:rsid w:val="006F4EAF"/>
    <w:rsid w:val="006F4F07"/>
    <w:rsid w:val="006F5135"/>
    <w:rsid w:val="006F56AE"/>
    <w:rsid w:val="006F5B07"/>
    <w:rsid w:val="006F6121"/>
    <w:rsid w:val="006F623C"/>
    <w:rsid w:val="006F6264"/>
    <w:rsid w:val="006F6927"/>
    <w:rsid w:val="006F7286"/>
    <w:rsid w:val="00700960"/>
    <w:rsid w:val="00700AB6"/>
    <w:rsid w:val="00701B60"/>
    <w:rsid w:val="00701BF4"/>
    <w:rsid w:val="00701D30"/>
    <w:rsid w:val="0070220D"/>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5A3"/>
    <w:rsid w:val="00715DCD"/>
    <w:rsid w:val="007167E6"/>
    <w:rsid w:val="0071696E"/>
    <w:rsid w:val="00716C7F"/>
    <w:rsid w:val="007170A3"/>
    <w:rsid w:val="00717156"/>
    <w:rsid w:val="0071780E"/>
    <w:rsid w:val="007205B8"/>
    <w:rsid w:val="0072088F"/>
    <w:rsid w:val="007210DE"/>
    <w:rsid w:val="0072131D"/>
    <w:rsid w:val="00721431"/>
    <w:rsid w:val="00721979"/>
    <w:rsid w:val="00721A7C"/>
    <w:rsid w:val="00723EFF"/>
    <w:rsid w:val="007241E7"/>
    <w:rsid w:val="007244AA"/>
    <w:rsid w:val="00724A26"/>
    <w:rsid w:val="00725116"/>
    <w:rsid w:val="007251C3"/>
    <w:rsid w:val="0072566B"/>
    <w:rsid w:val="00725A5D"/>
    <w:rsid w:val="00725EB5"/>
    <w:rsid w:val="00726417"/>
    <w:rsid w:val="00726549"/>
    <w:rsid w:val="00726B9D"/>
    <w:rsid w:val="00727019"/>
    <w:rsid w:val="0072741B"/>
    <w:rsid w:val="00727579"/>
    <w:rsid w:val="00727CFB"/>
    <w:rsid w:val="00730084"/>
    <w:rsid w:val="007304C2"/>
    <w:rsid w:val="00731319"/>
    <w:rsid w:val="00731F57"/>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2D4"/>
    <w:rsid w:val="00743D37"/>
    <w:rsid w:val="0074402B"/>
    <w:rsid w:val="007442FC"/>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BFD"/>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7130"/>
    <w:rsid w:val="007973AD"/>
    <w:rsid w:val="00797465"/>
    <w:rsid w:val="00797890"/>
    <w:rsid w:val="00797C3B"/>
    <w:rsid w:val="007A02E7"/>
    <w:rsid w:val="007A095E"/>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676"/>
    <w:rsid w:val="007A5E95"/>
    <w:rsid w:val="007A699C"/>
    <w:rsid w:val="007A6E52"/>
    <w:rsid w:val="007A79D6"/>
    <w:rsid w:val="007A79FC"/>
    <w:rsid w:val="007B0800"/>
    <w:rsid w:val="007B0877"/>
    <w:rsid w:val="007B0886"/>
    <w:rsid w:val="007B09BC"/>
    <w:rsid w:val="007B103D"/>
    <w:rsid w:val="007B20D1"/>
    <w:rsid w:val="007B2D31"/>
    <w:rsid w:val="007B2D58"/>
    <w:rsid w:val="007B2E0F"/>
    <w:rsid w:val="007B2F95"/>
    <w:rsid w:val="007B3245"/>
    <w:rsid w:val="007B3DB0"/>
    <w:rsid w:val="007B3E2E"/>
    <w:rsid w:val="007B3EC5"/>
    <w:rsid w:val="007B4654"/>
    <w:rsid w:val="007B4666"/>
    <w:rsid w:val="007B4A9D"/>
    <w:rsid w:val="007B4FF5"/>
    <w:rsid w:val="007B503F"/>
    <w:rsid w:val="007B524D"/>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015"/>
    <w:rsid w:val="007C22E9"/>
    <w:rsid w:val="007C23D7"/>
    <w:rsid w:val="007C26E8"/>
    <w:rsid w:val="007C2970"/>
    <w:rsid w:val="007C33DB"/>
    <w:rsid w:val="007C374E"/>
    <w:rsid w:val="007C37EC"/>
    <w:rsid w:val="007C3E4F"/>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22C"/>
    <w:rsid w:val="007D7386"/>
    <w:rsid w:val="007D73BA"/>
    <w:rsid w:val="007D786A"/>
    <w:rsid w:val="007D7B86"/>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297"/>
    <w:rsid w:val="007F5E5E"/>
    <w:rsid w:val="007F6325"/>
    <w:rsid w:val="007F69BA"/>
    <w:rsid w:val="008006D6"/>
    <w:rsid w:val="00800760"/>
    <w:rsid w:val="0080078B"/>
    <w:rsid w:val="008007CD"/>
    <w:rsid w:val="00800979"/>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4EA0"/>
    <w:rsid w:val="008059CE"/>
    <w:rsid w:val="00805D68"/>
    <w:rsid w:val="00806493"/>
    <w:rsid w:val="00806528"/>
    <w:rsid w:val="008066F5"/>
    <w:rsid w:val="008067BC"/>
    <w:rsid w:val="008068C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3A43"/>
    <w:rsid w:val="00813A73"/>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818"/>
    <w:rsid w:val="00821B7A"/>
    <w:rsid w:val="00821EE8"/>
    <w:rsid w:val="008224DD"/>
    <w:rsid w:val="008225D7"/>
    <w:rsid w:val="00822F5F"/>
    <w:rsid w:val="008236A5"/>
    <w:rsid w:val="0082386A"/>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0EF0"/>
    <w:rsid w:val="00841128"/>
    <w:rsid w:val="008415F5"/>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4BA"/>
    <w:rsid w:val="00860A3E"/>
    <w:rsid w:val="00860F1F"/>
    <w:rsid w:val="00861421"/>
    <w:rsid w:val="0086156B"/>
    <w:rsid w:val="00861A1B"/>
    <w:rsid w:val="00861DB9"/>
    <w:rsid w:val="00861ED4"/>
    <w:rsid w:val="00862350"/>
    <w:rsid w:val="00862A62"/>
    <w:rsid w:val="00862FE2"/>
    <w:rsid w:val="0086309A"/>
    <w:rsid w:val="00863436"/>
    <w:rsid w:val="0086358D"/>
    <w:rsid w:val="00863A3E"/>
    <w:rsid w:val="00864022"/>
    <w:rsid w:val="00864B8D"/>
    <w:rsid w:val="00864D99"/>
    <w:rsid w:val="0086539F"/>
    <w:rsid w:val="00866398"/>
    <w:rsid w:val="00866569"/>
    <w:rsid w:val="00866672"/>
    <w:rsid w:val="00867271"/>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17"/>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0CD"/>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497F"/>
    <w:rsid w:val="008A5D9B"/>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0B56"/>
    <w:rsid w:val="008D17B4"/>
    <w:rsid w:val="008D197B"/>
    <w:rsid w:val="008D1E56"/>
    <w:rsid w:val="008D2A0D"/>
    <w:rsid w:val="008D3053"/>
    <w:rsid w:val="008D3DD6"/>
    <w:rsid w:val="008D441B"/>
    <w:rsid w:val="008D447A"/>
    <w:rsid w:val="008D4D76"/>
    <w:rsid w:val="008D4E62"/>
    <w:rsid w:val="008D5487"/>
    <w:rsid w:val="008D5BD4"/>
    <w:rsid w:val="008D5D1C"/>
    <w:rsid w:val="008D68E8"/>
    <w:rsid w:val="008D6AA0"/>
    <w:rsid w:val="008D73E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788"/>
    <w:rsid w:val="008F0E6B"/>
    <w:rsid w:val="008F15C7"/>
    <w:rsid w:val="008F18EF"/>
    <w:rsid w:val="008F1C4F"/>
    <w:rsid w:val="008F1C52"/>
    <w:rsid w:val="008F26CF"/>
    <w:rsid w:val="008F2995"/>
    <w:rsid w:val="008F2AA2"/>
    <w:rsid w:val="008F2ABE"/>
    <w:rsid w:val="008F2F56"/>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927"/>
    <w:rsid w:val="00927CA7"/>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637E"/>
    <w:rsid w:val="00946CD9"/>
    <w:rsid w:val="00947140"/>
    <w:rsid w:val="009471B9"/>
    <w:rsid w:val="0094767C"/>
    <w:rsid w:val="009479D2"/>
    <w:rsid w:val="00947E95"/>
    <w:rsid w:val="00947FD9"/>
    <w:rsid w:val="00950212"/>
    <w:rsid w:val="009503D4"/>
    <w:rsid w:val="00950825"/>
    <w:rsid w:val="00950F71"/>
    <w:rsid w:val="00950F82"/>
    <w:rsid w:val="009515A8"/>
    <w:rsid w:val="00951653"/>
    <w:rsid w:val="009522A8"/>
    <w:rsid w:val="009522F5"/>
    <w:rsid w:val="00952AC1"/>
    <w:rsid w:val="00954157"/>
    <w:rsid w:val="0095434D"/>
    <w:rsid w:val="00954C63"/>
    <w:rsid w:val="0095509D"/>
    <w:rsid w:val="00955776"/>
    <w:rsid w:val="00955A71"/>
    <w:rsid w:val="00955D24"/>
    <w:rsid w:val="00955DA3"/>
    <w:rsid w:val="00956342"/>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706B5"/>
    <w:rsid w:val="00970A7C"/>
    <w:rsid w:val="00970DCD"/>
    <w:rsid w:val="009711DA"/>
    <w:rsid w:val="00971527"/>
    <w:rsid w:val="009715AD"/>
    <w:rsid w:val="00971DB9"/>
    <w:rsid w:val="0097246A"/>
    <w:rsid w:val="0097255A"/>
    <w:rsid w:val="00972598"/>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3988"/>
    <w:rsid w:val="009A3E8D"/>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145C"/>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790"/>
    <w:rsid w:val="009F0814"/>
    <w:rsid w:val="009F1138"/>
    <w:rsid w:val="009F18DA"/>
    <w:rsid w:val="009F1BC3"/>
    <w:rsid w:val="009F1D3E"/>
    <w:rsid w:val="009F25D0"/>
    <w:rsid w:val="009F2857"/>
    <w:rsid w:val="009F3D68"/>
    <w:rsid w:val="009F4049"/>
    <w:rsid w:val="009F5135"/>
    <w:rsid w:val="009F5925"/>
    <w:rsid w:val="009F68A4"/>
    <w:rsid w:val="009F737C"/>
    <w:rsid w:val="00A00081"/>
    <w:rsid w:val="00A0032B"/>
    <w:rsid w:val="00A008A7"/>
    <w:rsid w:val="00A009EB"/>
    <w:rsid w:val="00A01DCC"/>
    <w:rsid w:val="00A02D38"/>
    <w:rsid w:val="00A03E7F"/>
    <w:rsid w:val="00A03F87"/>
    <w:rsid w:val="00A04834"/>
    <w:rsid w:val="00A04F76"/>
    <w:rsid w:val="00A0501E"/>
    <w:rsid w:val="00A056FF"/>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56F"/>
    <w:rsid w:val="00A343EE"/>
    <w:rsid w:val="00A34DD9"/>
    <w:rsid w:val="00A35C63"/>
    <w:rsid w:val="00A35CB5"/>
    <w:rsid w:val="00A36413"/>
    <w:rsid w:val="00A3642B"/>
    <w:rsid w:val="00A37213"/>
    <w:rsid w:val="00A379CF"/>
    <w:rsid w:val="00A37D4F"/>
    <w:rsid w:val="00A37E1A"/>
    <w:rsid w:val="00A37E7B"/>
    <w:rsid w:val="00A40338"/>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A02"/>
    <w:rsid w:val="00A44A20"/>
    <w:rsid w:val="00A4521E"/>
    <w:rsid w:val="00A45DAC"/>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31A3"/>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492E"/>
    <w:rsid w:val="00A7506F"/>
    <w:rsid w:val="00A75343"/>
    <w:rsid w:val="00A75445"/>
    <w:rsid w:val="00A75888"/>
    <w:rsid w:val="00A7658D"/>
    <w:rsid w:val="00A766E3"/>
    <w:rsid w:val="00A76BBB"/>
    <w:rsid w:val="00A76EAC"/>
    <w:rsid w:val="00A7769C"/>
    <w:rsid w:val="00A80E9B"/>
    <w:rsid w:val="00A81688"/>
    <w:rsid w:val="00A81FB5"/>
    <w:rsid w:val="00A82506"/>
    <w:rsid w:val="00A82615"/>
    <w:rsid w:val="00A82896"/>
    <w:rsid w:val="00A83B82"/>
    <w:rsid w:val="00A843C0"/>
    <w:rsid w:val="00A8447F"/>
    <w:rsid w:val="00A8472A"/>
    <w:rsid w:val="00A84868"/>
    <w:rsid w:val="00A84F17"/>
    <w:rsid w:val="00A852A7"/>
    <w:rsid w:val="00A85C59"/>
    <w:rsid w:val="00A85D24"/>
    <w:rsid w:val="00A85F4A"/>
    <w:rsid w:val="00A85FBC"/>
    <w:rsid w:val="00A86053"/>
    <w:rsid w:val="00A876FA"/>
    <w:rsid w:val="00A9005D"/>
    <w:rsid w:val="00A900D8"/>
    <w:rsid w:val="00A901CA"/>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D3C"/>
    <w:rsid w:val="00AC5E60"/>
    <w:rsid w:val="00AC606F"/>
    <w:rsid w:val="00AC65CE"/>
    <w:rsid w:val="00AC66E2"/>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FBA"/>
    <w:rsid w:val="00AF304D"/>
    <w:rsid w:val="00AF3139"/>
    <w:rsid w:val="00AF3254"/>
    <w:rsid w:val="00AF370A"/>
    <w:rsid w:val="00AF3720"/>
    <w:rsid w:val="00AF3FB6"/>
    <w:rsid w:val="00AF4557"/>
    <w:rsid w:val="00AF6FA9"/>
    <w:rsid w:val="00B00884"/>
    <w:rsid w:val="00B00D28"/>
    <w:rsid w:val="00B01692"/>
    <w:rsid w:val="00B02280"/>
    <w:rsid w:val="00B02D9C"/>
    <w:rsid w:val="00B02D9E"/>
    <w:rsid w:val="00B02FF8"/>
    <w:rsid w:val="00B0307A"/>
    <w:rsid w:val="00B030CB"/>
    <w:rsid w:val="00B0340F"/>
    <w:rsid w:val="00B05341"/>
    <w:rsid w:val="00B05F9C"/>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3E08"/>
    <w:rsid w:val="00B14182"/>
    <w:rsid w:val="00B14494"/>
    <w:rsid w:val="00B15C0B"/>
    <w:rsid w:val="00B15D2E"/>
    <w:rsid w:val="00B16A96"/>
    <w:rsid w:val="00B176A1"/>
    <w:rsid w:val="00B17F57"/>
    <w:rsid w:val="00B20128"/>
    <w:rsid w:val="00B2048B"/>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2E10"/>
    <w:rsid w:val="00B436D7"/>
    <w:rsid w:val="00B436DA"/>
    <w:rsid w:val="00B43911"/>
    <w:rsid w:val="00B43A5A"/>
    <w:rsid w:val="00B43B08"/>
    <w:rsid w:val="00B4408D"/>
    <w:rsid w:val="00B45243"/>
    <w:rsid w:val="00B4582F"/>
    <w:rsid w:val="00B46334"/>
    <w:rsid w:val="00B46D5A"/>
    <w:rsid w:val="00B47216"/>
    <w:rsid w:val="00B4739F"/>
    <w:rsid w:val="00B47435"/>
    <w:rsid w:val="00B47797"/>
    <w:rsid w:val="00B47C68"/>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5FFC"/>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3C70"/>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4B0"/>
    <w:rsid w:val="00BB1B41"/>
    <w:rsid w:val="00BB2F16"/>
    <w:rsid w:val="00BB3566"/>
    <w:rsid w:val="00BB35F0"/>
    <w:rsid w:val="00BB362F"/>
    <w:rsid w:val="00BB4300"/>
    <w:rsid w:val="00BB453C"/>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F0"/>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D784B"/>
    <w:rsid w:val="00BE081A"/>
    <w:rsid w:val="00BE0C2B"/>
    <w:rsid w:val="00BE0E0A"/>
    <w:rsid w:val="00BE1101"/>
    <w:rsid w:val="00BE1B06"/>
    <w:rsid w:val="00BE26E8"/>
    <w:rsid w:val="00BE2F9F"/>
    <w:rsid w:val="00BE454B"/>
    <w:rsid w:val="00BE488E"/>
    <w:rsid w:val="00BE4AEE"/>
    <w:rsid w:val="00BE4B9B"/>
    <w:rsid w:val="00BE4EC8"/>
    <w:rsid w:val="00BE5166"/>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6BC5"/>
    <w:rsid w:val="00BF76BA"/>
    <w:rsid w:val="00BF7956"/>
    <w:rsid w:val="00C0041C"/>
    <w:rsid w:val="00C0056C"/>
    <w:rsid w:val="00C01802"/>
    <w:rsid w:val="00C01D50"/>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17F68"/>
    <w:rsid w:val="00C2164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B28"/>
    <w:rsid w:val="00C47F72"/>
    <w:rsid w:val="00C5133F"/>
    <w:rsid w:val="00C513E4"/>
    <w:rsid w:val="00C51C62"/>
    <w:rsid w:val="00C52064"/>
    <w:rsid w:val="00C52777"/>
    <w:rsid w:val="00C52D0C"/>
    <w:rsid w:val="00C52DC4"/>
    <w:rsid w:val="00C52E8B"/>
    <w:rsid w:val="00C53D2C"/>
    <w:rsid w:val="00C540FE"/>
    <w:rsid w:val="00C54642"/>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33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AB"/>
    <w:rsid w:val="00C70C2A"/>
    <w:rsid w:val="00C70DE2"/>
    <w:rsid w:val="00C71854"/>
    <w:rsid w:val="00C71FBB"/>
    <w:rsid w:val="00C72A48"/>
    <w:rsid w:val="00C72CCA"/>
    <w:rsid w:val="00C73028"/>
    <w:rsid w:val="00C73ED4"/>
    <w:rsid w:val="00C743E9"/>
    <w:rsid w:val="00C74BE0"/>
    <w:rsid w:val="00C74CEB"/>
    <w:rsid w:val="00C75F3A"/>
    <w:rsid w:val="00C76694"/>
    <w:rsid w:val="00C77E90"/>
    <w:rsid w:val="00C807DB"/>
    <w:rsid w:val="00C80982"/>
    <w:rsid w:val="00C80AD2"/>
    <w:rsid w:val="00C80B2B"/>
    <w:rsid w:val="00C80D1F"/>
    <w:rsid w:val="00C81BDE"/>
    <w:rsid w:val="00C81C64"/>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789"/>
    <w:rsid w:val="00CA7B55"/>
    <w:rsid w:val="00CB0C4A"/>
    <w:rsid w:val="00CB1050"/>
    <w:rsid w:val="00CB10D5"/>
    <w:rsid w:val="00CB131E"/>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2B78"/>
    <w:rsid w:val="00CC3075"/>
    <w:rsid w:val="00CC3169"/>
    <w:rsid w:val="00CC3C80"/>
    <w:rsid w:val="00CC449F"/>
    <w:rsid w:val="00CC484F"/>
    <w:rsid w:val="00CC4B01"/>
    <w:rsid w:val="00CC54F4"/>
    <w:rsid w:val="00CC559C"/>
    <w:rsid w:val="00CC565C"/>
    <w:rsid w:val="00CC5D1B"/>
    <w:rsid w:val="00CC654B"/>
    <w:rsid w:val="00CC65DE"/>
    <w:rsid w:val="00CC669A"/>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7B7"/>
    <w:rsid w:val="00CF1B85"/>
    <w:rsid w:val="00CF1C0D"/>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6EBF"/>
    <w:rsid w:val="00CF700D"/>
    <w:rsid w:val="00CF725B"/>
    <w:rsid w:val="00CF7AA2"/>
    <w:rsid w:val="00CF7BE2"/>
    <w:rsid w:val="00CF7FA4"/>
    <w:rsid w:val="00D00415"/>
    <w:rsid w:val="00D00AB8"/>
    <w:rsid w:val="00D00E41"/>
    <w:rsid w:val="00D01256"/>
    <w:rsid w:val="00D01DBE"/>
    <w:rsid w:val="00D020D0"/>
    <w:rsid w:val="00D02C2A"/>
    <w:rsid w:val="00D04B3F"/>
    <w:rsid w:val="00D04CB4"/>
    <w:rsid w:val="00D05D8C"/>
    <w:rsid w:val="00D06398"/>
    <w:rsid w:val="00D0679A"/>
    <w:rsid w:val="00D07B55"/>
    <w:rsid w:val="00D07CD2"/>
    <w:rsid w:val="00D10A4D"/>
    <w:rsid w:val="00D10A90"/>
    <w:rsid w:val="00D10C61"/>
    <w:rsid w:val="00D10D1D"/>
    <w:rsid w:val="00D11220"/>
    <w:rsid w:val="00D12361"/>
    <w:rsid w:val="00D12AC8"/>
    <w:rsid w:val="00D12DD3"/>
    <w:rsid w:val="00D12EA6"/>
    <w:rsid w:val="00D12EC8"/>
    <w:rsid w:val="00D12F18"/>
    <w:rsid w:val="00D1349E"/>
    <w:rsid w:val="00D13E6B"/>
    <w:rsid w:val="00D13F25"/>
    <w:rsid w:val="00D14FE4"/>
    <w:rsid w:val="00D15FBF"/>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08F"/>
    <w:rsid w:val="00D334D2"/>
    <w:rsid w:val="00D33604"/>
    <w:rsid w:val="00D33AA9"/>
    <w:rsid w:val="00D33B00"/>
    <w:rsid w:val="00D34215"/>
    <w:rsid w:val="00D34302"/>
    <w:rsid w:val="00D35405"/>
    <w:rsid w:val="00D35497"/>
    <w:rsid w:val="00D3588A"/>
    <w:rsid w:val="00D35BF9"/>
    <w:rsid w:val="00D35D79"/>
    <w:rsid w:val="00D40515"/>
    <w:rsid w:val="00D40575"/>
    <w:rsid w:val="00D40BA7"/>
    <w:rsid w:val="00D4174D"/>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5FFE"/>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295"/>
    <w:rsid w:val="00D536B3"/>
    <w:rsid w:val="00D53801"/>
    <w:rsid w:val="00D540C2"/>
    <w:rsid w:val="00D5435B"/>
    <w:rsid w:val="00D544FC"/>
    <w:rsid w:val="00D5459D"/>
    <w:rsid w:val="00D54FC9"/>
    <w:rsid w:val="00D55393"/>
    <w:rsid w:val="00D5541B"/>
    <w:rsid w:val="00D55550"/>
    <w:rsid w:val="00D56190"/>
    <w:rsid w:val="00D56568"/>
    <w:rsid w:val="00D56CF5"/>
    <w:rsid w:val="00D56D34"/>
    <w:rsid w:val="00D57B64"/>
    <w:rsid w:val="00D6074D"/>
    <w:rsid w:val="00D608B6"/>
    <w:rsid w:val="00D610E5"/>
    <w:rsid w:val="00D61689"/>
    <w:rsid w:val="00D61998"/>
    <w:rsid w:val="00D621E1"/>
    <w:rsid w:val="00D624C5"/>
    <w:rsid w:val="00D62AAB"/>
    <w:rsid w:val="00D62C12"/>
    <w:rsid w:val="00D6371A"/>
    <w:rsid w:val="00D63BBC"/>
    <w:rsid w:val="00D63CF9"/>
    <w:rsid w:val="00D63D21"/>
    <w:rsid w:val="00D64049"/>
    <w:rsid w:val="00D640A5"/>
    <w:rsid w:val="00D64754"/>
    <w:rsid w:val="00D64790"/>
    <w:rsid w:val="00D6485E"/>
    <w:rsid w:val="00D64A40"/>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310"/>
    <w:rsid w:val="00DB17D0"/>
    <w:rsid w:val="00DB228B"/>
    <w:rsid w:val="00DB266C"/>
    <w:rsid w:val="00DB346E"/>
    <w:rsid w:val="00DB3D88"/>
    <w:rsid w:val="00DB42D1"/>
    <w:rsid w:val="00DB4796"/>
    <w:rsid w:val="00DB4A0B"/>
    <w:rsid w:val="00DB4B65"/>
    <w:rsid w:val="00DB4B6E"/>
    <w:rsid w:val="00DB507B"/>
    <w:rsid w:val="00DB50FD"/>
    <w:rsid w:val="00DB5400"/>
    <w:rsid w:val="00DB58A5"/>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4D20"/>
    <w:rsid w:val="00DD502C"/>
    <w:rsid w:val="00DD58FE"/>
    <w:rsid w:val="00DD5F39"/>
    <w:rsid w:val="00DD623D"/>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4DD"/>
    <w:rsid w:val="00DE5907"/>
    <w:rsid w:val="00DE595E"/>
    <w:rsid w:val="00DE7B5A"/>
    <w:rsid w:val="00DF0262"/>
    <w:rsid w:val="00DF058A"/>
    <w:rsid w:val="00DF0F05"/>
    <w:rsid w:val="00DF1719"/>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DF7E84"/>
    <w:rsid w:val="00E0004A"/>
    <w:rsid w:val="00E00397"/>
    <w:rsid w:val="00E00625"/>
    <w:rsid w:val="00E0144E"/>
    <w:rsid w:val="00E01483"/>
    <w:rsid w:val="00E01544"/>
    <w:rsid w:val="00E018FF"/>
    <w:rsid w:val="00E01D86"/>
    <w:rsid w:val="00E01ECC"/>
    <w:rsid w:val="00E02017"/>
    <w:rsid w:val="00E02F7C"/>
    <w:rsid w:val="00E03284"/>
    <w:rsid w:val="00E03285"/>
    <w:rsid w:val="00E032E9"/>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A01"/>
    <w:rsid w:val="00E07CD5"/>
    <w:rsid w:val="00E1095C"/>
    <w:rsid w:val="00E109F1"/>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543"/>
    <w:rsid w:val="00E3784B"/>
    <w:rsid w:val="00E4050B"/>
    <w:rsid w:val="00E40FEC"/>
    <w:rsid w:val="00E41A3A"/>
    <w:rsid w:val="00E4233B"/>
    <w:rsid w:val="00E42B9B"/>
    <w:rsid w:val="00E432C5"/>
    <w:rsid w:val="00E43370"/>
    <w:rsid w:val="00E441A5"/>
    <w:rsid w:val="00E44659"/>
    <w:rsid w:val="00E44F2B"/>
    <w:rsid w:val="00E4556F"/>
    <w:rsid w:val="00E457BD"/>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6F29"/>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B3D"/>
    <w:rsid w:val="00E94DA6"/>
    <w:rsid w:val="00E9527A"/>
    <w:rsid w:val="00E95933"/>
    <w:rsid w:val="00E95E4B"/>
    <w:rsid w:val="00E97094"/>
    <w:rsid w:val="00E9714D"/>
    <w:rsid w:val="00E9777C"/>
    <w:rsid w:val="00E97A1F"/>
    <w:rsid w:val="00E97ADE"/>
    <w:rsid w:val="00EA07C2"/>
    <w:rsid w:val="00EA0DC8"/>
    <w:rsid w:val="00EA11E8"/>
    <w:rsid w:val="00EA183B"/>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2855"/>
    <w:rsid w:val="00EB3019"/>
    <w:rsid w:val="00EB30B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6B4A"/>
    <w:rsid w:val="00EC72AD"/>
    <w:rsid w:val="00EC75A8"/>
    <w:rsid w:val="00EC769B"/>
    <w:rsid w:val="00EC7D9E"/>
    <w:rsid w:val="00ED08A7"/>
    <w:rsid w:val="00ED0A84"/>
    <w:rsid w:val="00ED0F49"/>
    <w:rsid w:val="00ED0FAC"/>
    <w:rsid w:val="00ED147F"/>
    <w:rsid w:val="00ED1A31"/>
    <w:rsid w:val="00ED3241"/>
    <w:rsid w:val="00ED3DD3"/>
    <w:rsid w:val="00ED3F20"/>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6AF"/>
    <w:rsid w:val="00EF082F"/>
    <w:rsid w:val="00EF08FC"/>
    <w:rsid w:val="00EF1A54"/>
    <w:rsid w:val="00EF1F85"/>
    <w:rsid w:val="00EF2313"/>
    <w:rsid w:val="00EF23AA"/>
    <w:rsid w:val="00EF2ADA"/>
    <w:rsid w:val="00EF2BCD"/>
    <w:rsid w:val="00EF31E8"/>
    <w:rsid w:val="00EF38B8"/>
    <w:rsid w:val="00EF3FD3"/>
    <w:rsid w:val="00EF46CE"/>
    <w:rsid w:val="00EF4980"/>
    <w:rsid w:val="00EF4B84"/>
    <w:rsid w:val="00EF535B"/>
    <w:rsid w:val="00EF53A5"/>
    <w:rsid w:val="00EF5E6B"/>
    <w:rsid w:val="00EF646C"/>
    <w:rsid w:val="00EF654A"/>
    <w:rsid w:val="00EF67F9"/>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8BC"/>
    <w:rsid w:val="00F12DB9"/>
    <w:rsid w:val="00F133AD"/>
    <w:rsid w:val="00F13513"/>
    <w:rsid w:val="00F136D5"/>
    <w:rsid w:val="00F1373A"/>
    <w:rsid w:val="00F13ED4"/>
    <w:rsid w:val="00F14337"/>
    <w:rsid w:val="00F146AF"/>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539"/>
    <w:rsid w:val="00F30980"/>
    <w:rsid w:val="00F30C11"/>
    <w:rsid w:val="00F3124E"/>
    <w:rsid w:val="00F313CF"/>
    <w:rsid w:val="00F319DE"/>
    <w:rsid w:val="00F31A94"/>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926"/>
    <w:rsid w:val="00F45FE9"/>
    <w:rsid w:val="00F4631B"/>
    <w:rsid w:val="00F46A0E"/>
    <w:rsid w:val="00F46A8D"/>
    <w:rsid w:val="00F47051"/>
    <w:rsid w:val="00F47C45"/>
    <w:rsid w:val="00F50B0B"/>
    <w:rsid w:val="00F50B92"/>
    <w:rsid w:val="00F510AA"/>
    <w:rsid w:val="00F513E9"/>
    <w:rsid w:val="00F51F06"/>
    <w:rsid w:val="00F52FBF"/>
    <w:rsid w:val="00F52FCD"/>
    <w:rsid w:val="00F53603"/>
    <w:rsid w:val="00F5368D"/>
    <w:rsid w:val="00F53866"/>
    <w:rsid w:val="00F53A75"/>
    <w:rsid w:val="00F53B9F"/>
    <w:rsid w:val="00F53D99"/>
    <w:rsid w:val="00F53ED2"/>
    <w:rsid w:val="00F53FEA"/>
    <w:rsid w:val="00F54271"/>
    <w:rsid w:val="00F54DA7"/>
    <w:rsid w:val="00F5521F"/>
    <w:rsid w:val="00F5533F"/>
    <w:rsid w:val="00F5714B"/>
    <w:rsid w:val="00F57CFE"/>
    <w:rsid w:val="00F601D4"/>
    <w:rsid w:val="00F60460"/>
    <w:rsid w:val="00F6077F"/>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7621"/>
    <w:rsid w:val="00F702AD"/>
    <w:rsid w:val="00F7043E"/>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3E4F"/>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A86"/>
    <w:rsid w:val="00FA310D"/>
    <w:rsid w:val="00FA3847"/>
    <w:rsid w:val="00FA39BE"/>
    <w:rsid w:val="00FA3E46"/>
    <w:rsid w:val="00FA444D"/>
    <w:rsid w:val="00FA49A7"/>
    <w:rsid w:val="00FA5459"/>
    <w:rsid w:val="00FA55B3"/>
    <w:rsid w:val="00FA586A"/>
    <w:rsid w:val="00FA5A94"/>
    <w:rsid w:val="00FA5DEC"/>
    <w:rsid w:val="00FA6571"/>
    <w:rsid w:val="00FA6DBB"/>
    <w:rsid w:val="00FA7093"/>
    <w:rsid w:val="00FA710D"/>
    <w:rsid w:val="00FA7DC4"/>
    <w:rsid w:val="00FA7F41"/>
    <w:rsid w:val="00FA7F73"/>
    <w:rsid w:val="00FB028A"/>
    <w:rsid w:val="00FB08E7"/>
    <w:rsid w:val="00FB1401"/>
    <w:rsid w:val="00FB1598"/>
    <w:rsid w:val="00FB1B6D"/>
    <w:rsid w:val="00FB1F93"/>
    <w:rsid w:val="00FB2092"/>
    <w:rsid w:val="00FB24F4"/>
    <w:rsid w:val="00FB26E7"/>
    <w:rsid w:val="00FB3291"/>
    <w:rsid w:val="00FB3EF4"/>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50A"/>
    <w:rsid w:val="00FC570B"/>
    <w:rsid w:val="00FC620F"/>
    <w:rsid w:val="00FC6D49"/>
    <w:rsid w:val="00FC6F12"/>
    <w:rsid w:val="00FC755B"/>
    <w:rsid w:val="00FC75B6"/>
    <w:rsid w:val="00FC7612"/>
    <w:rsid w:val="00FC7C99"/>
    <w:rsid w:val="00FC7D6C"/>
    <w:rsid w:val="00FC7E97"/>
    <w:rsid w:val="00FC7F44"/>
    <w:rsid w:val="00FD152C"/>
    <w:rsid w:val="00FD2959"/>
    <w:rsid w:val="00FD2C4F"/>
    <w:rsid w:val="00FD5169"/>
    <w:rsid w:val="00FD7941"/>
    <w:rsid w:val="00FE02C6"/>
    <w:rsid w:val="00FE06EA"/>
    <w:rsid w:val="00FE089D"/>
    <w:rsid w:val="00FE18D0"/>
    <w:rsid w:val="00FE1F4E"/>
    <w:rsid w:val="00FE257E"/>
    <w:rsid w:val="00FE28E6"/>
    <w:rsid w:val="00FE315D"/>
    <w:rsid w:val="00FE35E7"/>
    <w:rsid w:val="00FE3636"/>
    <w:rsid w:val="00FE3ABC"/>
    <w:rsid w:val="00FE3AE5"/>
    <w:rsid w:val="00FE46C7"/>
    <w:rsid w:val="00FE4929"/>
    <w:rsid w:val="00FE4F53"/>
    <w:rsid w:val="00FE532E"/>
    <w:rsid w:val="00FE54B9"/>
    <w:rsid w:val="00FE5815"/>
    <w:rsid w:val="00FE5B5F"/>
    <w:rsid w:val="00FE5CB5"/>
    <w:rsid w:val="00FE5DB7"/>
    <w:rsid w:val="00FE5E7D"/>
    <w:rsid w:val="00FE60BA"/>
    <w:rsid w:val="00FE62E7"/>
    <w:rsid w:val="00FE69A7"/>
    <w:rsid w:val="00FE796C"/>
    <w:rsid w:val="00FF025F"/>
    <w:rsid w:val="00FF09DF"/>
    <w:rsid w:val="00FF0DB9"/>
    <w:rsid w:val="00FF104C"/>
    <w:rsid w:val="00FF10EC"/>
    <w:rsid w:val="00FF1AAC"/>
    <w:rsid w:val="00FF1B32"/>
    <w:rsid w:val="00FF2351"/>
    <w:rsid w:val="00FF25A1"/>
    <w:rsid w:val="00FF29D9"/>
    <w:rsid w:val="00FF2AB0"/>
    <w:rsid w:val="00FF2DFF"/>
    <w:rsid w:val="00FF2E3F"/>
    <w:rsid w:val="00FF3F2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paragraph">
    <w:name w:val="paragraph"/>
    <w:basedOn w:val="Normal"/>
    <w:qFormat/>
    <w:rsid w:val="00EF1F85"/>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character" w:customStyle="1" w:styleId="normaltextrun">
    <w:name w:val="normaltextrun"/>
    <w:basedOn w:val="DefaultParagraphFont"/>
    <w:qFormat/>
    <w:rsid w:val="00EF1F85"/>
  </w:style>
  <w:style w:type="character" w:customStyle="1" w:styleId="eop">
    <w:name w:val="eop"/>
    <w:basedOn w:val="DefaultParagraphFont"/>
    <w:qFormat/>
    <w:rsid w:val="00EF1F85"/>
  </w:style>
  <w:style w:type="character" w:styleId="UnresolvedMention">
    <w:name w:val="Unresolved Mention"/>
    <w:basedOn w:val="DefaultParagraphFont"/>
    <w:uiPriority w:val="99"/>
    <w:semiHidden/>
    <w:unhideWhenUsed/>
    <w:rsid w:val="007442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18053093">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8227426">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9503654">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2701610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5601079">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6453572">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745</TotalTime>
  <Pages>2</Pages>
  <Words>546</Words>
  <Characters>3114</Characters>
  <Application>Microsoft Office Word</Application>
  <DocSecurity>0</DocSecurity>
  <Lines>25</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758</cp:revision>
  <cp:lastPrinted>2016-08-05T18:54:00Z</cp:lastPrinted>
  <dcterms:created xsi:type="dcterms:W3CDTF">2023-03-28T04:42:00Z</dcterms:created>
  <dcterms:modified xsi:type="dcterms:W3CDTF">2024-04-07T00:57:00Z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