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3A3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C1449" w:rsidRPr="003C144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C1449" w:rsidRPr="003C1449">
          <w:rPr>
            <w:b/>
            <w:noProof/>
            <w:sz w:val="24"/>
          </w:rPr>
          <w:t>110</w:t>
        </w:r>
      </w:fldSimple>
      <w:fldSimple w:instr=" DOCPROPERTY  MtgTitle  \* MERGEFORMAT ">
        <w:r w:rsidR="003C1449" w:rsidRPr="003C1449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D25C4" w:rsidRPr="005D25C4">
          <w:rPr>
            <w:b/>
            <w:i/>
            <w:noProof/>
            <w:sz w:val="28"/>
          </w:rPr>
          <w:t>R4-2404301</w:t>
        </w:r>
      </w:fldSimple>
    </w:p>
    <w:p w14:paraId="7CB45193" w14:textId="5A22F9F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C1449" w:rsidRPr="003C1449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C1449" w:rsidRPr="003C144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C1449" w:rsidRPr="003C1449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C1449" w:rsidRPr="003C1449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E788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C1449" w:rsidRPr="003C1449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B8CD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1449" w:rsidRPr="003C1449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16D4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1449" w:rsidRPr="003C14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53C6E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C1449" w:rsidRPr="003C1449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E7A347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D54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3662">
              <w:t xml:space="preserve">CR for active TCI state list update requirements for </w:t>
            </w:r>
            <w:proofErr w:type="spellStart"/>
            <w:r w:rsidR="00E73662">
              <w:t>eUTCI</w:t>
            </w:r>
            <w:proofErr w:type="spellEnd"/>
            <w:r w:rsidR="00E73662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B96D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C144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AAD73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C1449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C4304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C1449">
                <w:rPr>
                  <w:noProof/>
                </w:rPr>
                <w:t>NR_MIMO_evo</w:t>
              </w:r>
              <w:r w:rsidR="003C1449">
                <w:t>_DL_UL-Core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B22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C1449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DFB1B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C1449" w:rsidRPr="003C144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FD10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C144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DD9D7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512CB" w14:textId="6A094A0D" w:rsidR="006D1C10" w:rsidRDefault="00E73662" w:rsidP="006D1C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 w:cs="SimSun"/>
                <w:lang w:eastAsia="zh-CN"/>
              </w:rPr>
            </w:pPr>
            <w:r>
              <w:rPr>
                <w:noProof/>
              </w:rPr>
              <w:t xml:space="preserve">In RAN4#110 we agreed on CR </w:t>
            </w:r>
            <w:r w:rsidRPr="0058333C">
              <w:rPr>
                <w:rFonts w:eastAsia="SimSun" w:cs="SimSun"/>
                <w:lang w:eastAsia="zh-CN"/>
              </w:rPr>
              <w:t>R4-240045</w:t>
            </w:r>
            <w:r>
              <w:rPr>
                <w:rFonts w:eastAsia="SimSun" w:cs="SimSun"/>
                <w:lang w:eastAsia="zh-CN"/>
              </w:rPr>
              <w:t>1</w:t>
            </w:r>
            <w:r w:rsidR="000349E2">
              <w:rPr>
                <w:rFonts w:eastAsia="SimSun" w:cs="SimSun"/>
                <w:lang w:eastAsia="zh-CN"/>
              </w:rPr>
              <w:t xml:space="preserve"> </w:t>
            </w:r>
            <w:r>
              <w:rPr>
                <w:rFonts w:eastAsia="SimSun" w:cs="SimSun"/>
                <w:lang w:eastAsia="zh-CN"/>
              </w:rPr>
              <w:t xml:space="preserve">for updating the active TCI state list update for UTCI. The same update is needed for </w:t>
            </w:r>
            <w:proofErr w:type="spellStart"/>
            <w:r>
              <w:rPr>
                <w:rFonts w:eastAsia="SimSun" w:cs="SimSun"/>
                <w:lang w:eastAsia="zh-CN"/>
              </w:rPr>
              <w:t>eUTCI</w:t>
            </w:r>
            <w:proofErr w:type="spellEnd"/>
            <w:r>
              <w:rPr>
                <w:rFonts w:eastAsia="SimSun" w:cs="SimSun"/>
                <w:lang w:eastAsia="zh-CN"/>
              </w:rPr>
              <w:t xml:space="preserve"> requirements</w:t>
            </w:r>
            <w:r w:rsidR="000349E2">
              <w:rPr>
                <w:rFonts w:eastAsia="SimSun" w:cs="SimSun"/>
                <w:lang w:eastAsia="zh-CN"/>
              </w:rPr>
              <w:t>.</w:t>
            </w:r>
          </w:p>
          <w:p w14:paraId="3F41060E" w14:textId="575DA56F" w:rsidR="006D1C10" w:rsidRDefault="006D1C10" w:rsidP="006D1C1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 w:cs="SimSun"/>
                <w:lang w:eastAsia="zh-CN"/>
              </w:rPr>
            </w:pPr>
            <w:r>
              <w:rPr>
                <w:rFonts w:eastAsia="SimSun" w:cs="SimSun"/>
                <w:lang w:eastAsia="zh-CN"/>
              </w:rPr>
              <w:t xml:space="preserve">For some case there are requirements for all TCI states are unknown – this is not agreed; Based on R17 UTCI requirements, they need to be </w:t>
            </w:r>
            <w:proofErr w:type="gramStart"/>
            <w:r>
              <w:rPr>
                <w:rFonts w:eastAsia="SimSun" w:cs="SimSun"/>
                <w:lang w:eastAsia="zh-CN"/>
              </w:rPr>
              <w:t>removed</w:t>
            </w:r>
            <w:proofErr w:type="gramEnd"/>
          </w:p>
          <w:p w14:paraId="708AA7DE" w14:textId="61F7954A" w:rsidR="000349E2" w:rsidRDefault="000349E2" w:rsidP="006D1C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mDCI UL active TCI state list the requirements account for serving cell and cell with differnet PCI. In case f mDCI requirements they are specified per TRP, so its either serving cell or cell with different PCI, cannot be a combination of both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AC7CDD" w14:textId="77777777" w:rsidR="001E41F3" w:rsidRPr="006D1C10" w:rsidRDefault="00E73662" w:rsidP="000349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active TCI list switching delay requirements</w:t>
            </w:r>
            <w:r w:rsidR="000349E2">
              <w:rPr>
                <w:noProof/>
              </w:rPr>
              <w:t xml:space="preserve"> inline with CR </w:t>
            </w:r>
            <w:r w:rsidR="000349E2" w:rsidRPr="0058333C">
              <w:rPr>
                <w:rFonts w:eastAsia="SimSun" w:cs="SimSun"/>
                <w:lang w:eastAsia="zh-CN"/>
              </w:rPr>
              <w:t>R4-240045</w:t>
            </w:r>
            <w:r w:rsidR="000349E2">
              <w:rPr>
                <w:rFonts w:eastAsia="SimSun" w:cs="SimSun"/>
                <w:lang w:eastAsia="zh-CN"/>
              </w:rPr>
              <w:t>1</w:t>
            </w:r>
          </w:p>
          <w:p w14:paraId="6B31E2A3" w14:textId="68724441" w:rsidR="006D1C10" w:rsidRPr="000349E2" w:rsidRDefault="006D1C10" w:rsidP="000349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SimSun" w:cs="SimSun"/>
                <w:lang w:eastAsia="zh-CN"/>
              </w:rPr>
              <w:t>Deleted requirements when all TCI states are unknown.</w:t>
            </w:r>
          </w:p>
          <w:p w14:paraId="31C656EC" w14:textId="70A188CF" w:rsidR="000349E2" w:rsidRDefault="000349E2" w:rsidP="000349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mDCI UL active TCI state list</w:t>
            </w:r>
            <w:r w:rsidR="00994844">
              <w:rPr>
                <w:noProof/>
              </w:rPr>
              <w:t xml:space="preserve"> deleted any delay depending on combination of serving cell and cell with diff PCI.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6ABFEC" w:rsidR="001E41F3" w:rsidRDefault="00E73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eUTCI requirements for active TCI state list update will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A30E11" w:rsidR="001E41F3" w:rsidRDefault="00994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8.21.5, 8.22.5, 8.23.5, 8.24.5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6C3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</w:t>
            </w:r>
            <w:r w:rsidR="003C1449">
              <w:rPr>
                <w:noProof/>
              </w:rPr>
              <w:t>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380CF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209EF0" w14:textId="77777777" w:rsidR="00E73662" w:rsidRPr="004E21EA" w:rsidRDefault="00E73662" w:rsidP="00E73662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lang w:eastAsia="en-GB"/>
        </w:rPr>
      </w:pPr>
      <w:r w:rsidRPr="004E21EA">
        <w:rPr>
          <w:color w:val="FF0000"/>
          <w:sz w:val="32"/>
          <w:szCs w:val="32"/>
          <w:highlight w:val="yellow"/>
          <w:lang w:eastAsia="en-GB"/>
        </w:rPr>
        <w:lastRenderedPageBreak/>
        <w:t>Change 1</w:t>
      </w:r>
    </w:p>
    <w:p w14:paraId="36825426" w14:textId="77777777" w:rsidR="000349E2" w:rsidRPr="002559F2" w:rsidRDefault="000349E2" w:rsidP="000349E2">
      <w:pPr>
        <w:pStyle w:val="Heading3"/>
        <w:rPr>
          <w:lang w:val="en-US"/>
        </w:rPr>
      </w:pPr>
      <w:r w:rsidRPr="002559F2">
        <w:rPr>
          <w:lang w:val="en-US"/>
        </w:rPr>
        <w:t>8.</w:t>
      </w:r>
      <w:r>
        <w:rPr>
          <w:lang w:val="en-US"/>
        </w:rPr>
        <w:t>21</w:t>
      </w:r>
      <w:r w:rsidRPr="002559F2">
        <w:rPr>
          <w:lang w:val="en-US"/>
        </w:rPr>
        <w:t>.5</w:t>
      </w:r>
      <w:r w:rsidRPr="002559F2">
        <w:rPr>
          <w:lang w:val="en-US"/>
        </w:rPr>
        <w:tab/>
        <w:t>Active Downlink TCI state list update delay</w:t>
      </w:r>
    </w:p>
    <w:p w14:paraId="40E30D9F" w14:textId="77777777" w:rsidR="000349E2" w:rsidRPr="00136F07" w:rsidRDefault="000349E2" w:rsidP="000349E2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</w:t>
      </w:r>
      <w:proofErr w:type="gramStart"/>
      <w:r>
        <w:rPr>
          <w:lang w:val="en-US" w:eastAsia="zh-CN"/>
        </w:rPr>
        <w:t>if</w:t>
      </w:r>
      <w:proofErr w:type="gramEnd"/>
    </w:p>
    <w:p w14:paraId="618E621A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separate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separate TCIs, and at least one DL TCI is included</w:t>
      </w:r>
      <w:r>
        <w:rPr>
          <w:rFonts w:eastAsia="Malgun Gothic"/>
          <w:lang w:val="en-US" w:eastAsia="zh-CN"/>
        </w:rPr>
        <w:t>, or</w:t>
      </w:r>
    </w:p>
    <w:p w14:paraId="2E567B61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joint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46C7FC59" w14:textId="09475720" w:rsidR="000349E2" w:rsidRPr="00136F07" w:rsidRDefault="000349E2" w:rsidP="000349E2">
      <w:pPr>
        <w:rPr>
          <w:lang w:val="en-US"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val="en-US" w:eastAsia="zh-CN"/>
        </w:rPr>
        <w:t>u</w:t>
      </w:r>
      <w:r w:rsidRPr="002A01E4">
        <w:rPr>
          <w:rFonts w:eastAsia="Malgun Gothic"/>
          <w:lang w:val="en-US" w:eastAsia="zh-CN"/>
        </w:rPr>
        <w:t>pon</w:t>
      </w:r>
      <w:r w:rsidRPr="002A01E4">
        <w:rPr>
          <w:lang w:val="en-US" w:eastAsia="zh-CN"/>
        </w:rPr>
        <w:t xml:space="preserve"> receiv</w:t>
      </w:r>
      <w:r w:rsidRPr="002A01E4">
        <w:rPr>
          <w:rFonts w:eastAsia="Malgun Gothic"/>
          <w:lang w:val="en-US" w:eastAsia="zh-CN"/>
        </w:rPr>
        <w:t>ing 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active TCI state list update at slot n</w:t>
      </w:r>
      <w:r w:rsidRPr="00874C74">
        <w:rPr>
          <w:lang w:val="en-US" w:eastAsia="zh-CN"/>
        </w:rPr>
        <w:t xml:space="preserve">, </w:t>
      </w:r>
      <w:r w:rsidRPr="002A01E4">
        <w:rPr>
          <w:lang w:val="en-US" w:eastAsia="zh-CN"/>
        </w:rPr>
        <w:t xml:space="preserve">UE shall </w:t>
      </w:r>
      <w:ins w:id="1" w:author="Apple_110bis (Manasa)" w:date="2024-04-04T18:19:00Z">
        <w:r w:rsidR="006D1C10" w:rsidRPr="00F51F71">
          <w:rPr>
            <w:lang w:eastAsia="zh-CN"/>
          </w:rPr>
          <w:t>have completed the TCI state list update in slot</w:t>
        </w:r>
      </w:ins>
      <w:del w:id="2" w:author="Apple_110bis (Manasa)" w:date="2024-04-04T18:19:00Z">
        <w:r w:rsidRPr="002A01E4" w:rsidDel="006D1C10">
          <w:rPr>
            <w:lang w:val="en-US" w:eastAsia="zh-CN"/>
          </w:rPr>
          <w:delText xml:space="preserve">be able to receive </w:delText>
        </w:r>
        <w:r w:rsidDel="006D1C10">
          <w:rPr>
            <w:lang w:val="en-US" w:eastAsia="zh-CN"/>
          </w:rPr>
          <w:delText xml:space="preserve"> </w:delText>
        </w:r>
        <w:r w:rsidRPr="002A01E4" w:rsidDel="006D1C10">
          <w:rPr>
            <w:lang w:val="en-US" w:eastAsia="zh-CN"/>
          </w:rPr>
          <w:delText xml:space="preserve">PDCCH or PDSCH with the new target TCI states </w:delText>
        </w:r>
        <w:r w:rsidRPr="002A01E4" w:rsidDel="006D1C10">
          <w:rPr>
            <w:rFonts w:eastAsia="Malgun Gothic"/>
            <w:lang w:val="en-US" w:eastAsia="zh-CN"/>
          </w:rPr>
          <w:delText>at the first slot that is after</w:delText>
        </w:r>
      </w:del>
    </w:p>
    <w:p w14:paraId="0128C072" w14:textId="77777777" w:rsidR="000349E2" w:rsidRPr="00136F07" w:rsidRDefault="000349E2" w:rsidP="000349E2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2A01E4">
        <w:rPr>
          <w:lang w:val="en-US" w:eastAsia="zh-CN"/>
        </w:rPr>
        <w:t>n</w:t>
      </w:r>
      <w:r w:rsidRPr="002A01E4">
        <w:rPr>
          <w:rFonts w:eastAsia="Malgun Gothic"/>
          <w:lang w:val="en-US" w:eastAsia="zh-CN"/>
        </w:rPr>
        <w:t xml:space="preserve"> + 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lang w:val="en-US" w:eastAsia="zh-CN"/>
        </w:rPr>
        <w:t>+</w:t>
      </w:r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color w:val="000000"/>
          <w:sz w:val="16"/>
          <w:szCs w:val="16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TO</w:t>
      </w:r>
      <w:r w:rsidRPr="00082331">
        <w:rPr>
          <w:rFonts w:eastAsia="Malgun Gothic"/>
          <w:vertAlign w:val="subscript"/>
          <w:lang w:val="en-US" w:eastAsia="zh-CN"/>
        </w:rPr>
        <w:t>k</w:t>
      </w:r>
      <w:r w:rsidRPr="002A01E4">
        <w:rPr>
          <w:rFonts w:eastAsia="Malgun Gothic"/>
          <w:lang w:val="en-US" w:eastAsia="zh-CN"/>
        </w:rPr>
        <w:t>*(T</w:t>
      </w:r>
      <w:r w:rsidRPr="002A01E4">
        <w:rPr>
          <w:rFonts w:eastAsia="Malgun Gothic"/>
          <w:vertAlign w:val="subscript"/>
          <w:lang w:val="en-US" w:eastAsia="zh-CN"/>
        </w:rPr>
        <w:t xml:space="preserve">first-SSB_List </w:t>
      </w:r>
      <w:r w:rsidRPr="002A01E4">
        <w:rPr>
          <w:rFonts w:eastAsia="Malgun Gothic"/>
          <w:lang w:val="en-US" w:eastAsia="zh-CN"/>
        </w:rPr>
        <w:t>+ T</w:t>
      </w:r>
      <w:r w:rsidRPr="002A01E4">
        <w:rPr>
          <w:rFonts w:eastAsia="Malgun Gothic"/>
          <w:vertAlign w:val="subscript"/>
          <w:lang w:val="en-US" w:eastAsia="zh-CN"/>
        </w:rPr>
        <w:t>SSB-proc</w:t>
      </w:r>
      <w:r w:rsidRPr="002A01E4">
        <w:rPr>
          <w:rFonts w:eastAsia="Malgun Gothic"/>
          <w:lang w:val="en-US" w:eastAsia="zh-CN"/>
        </w:rPr>
        <w:t>) /</w:t>
      </w:r>
      <w:r w:rsidRPr="002A01E4">
        <w:rPr>
          <w:i/>
          <w:lang w:val="en-US" w:eastAsia="zh-CN"/>
        </w:rPr>
        <w:t xml:space="preserve"> NR slot length</w:t>
      </w:r>
      <w:r w:rsidRPr="002A01E4">
        <w:rPr>
          <w:lang w:val="en-US" w:eastAsia="zh-CN"/>
        </w:rPr>
        <w:t>.</w:t>
      </w:r>
    </w:p>
    <w:p w14:paraId="136B8E4A" w14:textId="22ABCED0" w:rsidR="000349E2" w:rsidRDefault="000349E2" w:rsidP="000349E2">
      <w:pPr>
        <w:rPr>
          <w:lang w:val="en-US" w:eastAsia="zh-CN"/>
        </w:rPr>
      </w:pPr>
      <w:r>
        <w:rPr>
          <w:lang w:val="en-US" w:eastAsia="zh-CN"/>
        </w:rPr>
        <w:t xml:space="preserve">If a subset of the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</w:t>
      </w:r>
      <w:ins w:id="3" w:author="Apple_110bis (Manasa)" w:date="2024-04-04T18:19:00Z">
        <w:r w:rsidR="006D1C10" w:rsidRPr="00F51F71">
          <w:rPr>
            <w:lang w:eastAsia="zh-CN"/>
          </w:rPr>
          <w:t>have completed the TCI state list update in slot</w:t>
        </w:r>
      </w:ins>
      <w:del w:id="4" w:author="Apple_110bis (Manasa)" w:date="2024-04-04T18:19:00Z">
        <w:r w:rsidRPr="00681F9F" w:rsidDel="006D1C10">
          <w:rPr>
            <w:lang w:val="en-US" w:eastAsia="zh-CN"/>
          </w:rPr>
          <w:delText xml:space="preserve">be able to receive </w:delText>
        </w:r>
        <w:r w:rsidRPr="00D20179" w:rsidDel="006D1C10">
          <w:rPr>
            <w:rFonts w:eastAsia="Malgun Gothic"/>
            <w:lang w:eastAsia="zh-TW"/>
          </w:rPr>
          <w:delText xml:space="preserve">UE-dedicated </w:delText>
        </w:r>
        <w:r w:rsidRPr="00681F9F" w:rsidDel="006D1C10">
          <w:rPr>
            <w:lang w:val="en-US" w:eastAsia="zh-CN"/>
          </w:rPr>
          <w:delText xml:space="preserve">PDCCH or PDSCH with the new target TCI states </w:delText>
        </w:r>
        <w:r w:rsidRPr="00681F9F" w:rsidDel="006D1C10">
          <w:rPr>
            <w:rFonts w:eastAsia="Malgun Gothic"/>
            <w:lang w:val="en-US" w:eastAsia="zh-CN"/>
          </w:rPr>
          <w:delText>at the first slot that is after</w:delText>
        </w:r>
      </w:del>
      <w:r w:rsidDel="00A1380C">
        <w:rPr>
          <w:lang w:val="en-US" w:eastAsia="zh-CN"/>
        </w:rPr>
        <w:t xml:space="preserve"> </w:t>
      </w:r>
    </w:p>
    <w:p w14:paraId="203E5B31" w14:textId="77777777" w:rsidR="000349E2" w:rsidRDefault="000349E2" w:rsidP="000349E2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>
        <w:rPr>
          <w:rFonts w:eastAsia="Malgun Gothic"/>
          <w:lang w:val="en-US" w:eastAsia="zh-CN"/>
        </w:rPr>
        <w:t>(</w:t>
      </w:r>
      <w:r w:rsidRPr="009C5807">
        <w:t>T</w:t>
      </w:r>
      <w:r w:rsidRPr="009C5807">
        <w:rPr>
          <w:vertAlign w:val="subscript"/>
        </w:rPr>
        <w:t>L1-RSRP</w:t>
      </w:r>
      <w:r>
        <w:rPr>
          <w:vertAlign w:val="subscript"/>
          <w:lang w:eastAsia="zh-CN"/>
        </w:rPr>
        <w:t>_list</w:t>
      </w:r>
      <w:r w:rsidRPr="009C5807">
        <w:rPr>
          <w:vertAlign w:val="subscript"/>
        </w:rPr>
        <w:t xml:space="preserve"> </w:t>
      </w:r>
      <w:r w:rsidRPr="009C5807">
        <w:rPr>
          <w:rFonts w:eastAsia="Malgun Gothic"/>
          <w:lang w:val="en-US" w:eastAsia="zh-CN"/>
        </w:rPr>
        <w:t>+TO</w:t>
      </w:r>
      <w:r w:rsidRPr="009C5807">
        <w:rPr>
          <w:rFonts w:eastAsia="Malgun Gothic"/>
          <w:vertAlign w:val="subscript"/>
          <w:lang w:val="en-US" w:eastAsia="zh-CN"/>
        </w:rPr>
        <w:t>uk</w:t>
      </w:r>
      <w:r w:rsidRPr="009C5807">
        <w:rPr>
          <w:rFonts w:eastAsia="Malgun Gothic"/>
          <w:lang w:val="en-US" w:eastAsia="zh-CN"/>
        </w:rPr>
        <w:t>*(T</w:t>
      </w:r>
      <w:r w:rsidRPr="009C5807">
        <w:rPr>
          <w:rFonts w:eastAsia="Malgun Gothic"/>
          <w:vertAlign w:val="subscript"/>
          <w:lang w:val="en-US" w:eastAsia="zh-CN"/>
        </w:rPr>
        <w:t>first-SSB</w:t>
      </w:r>
      <w:r>
        <w:rPr>
          <w:rFonts w:eastAsia="Malgun Gothic"/>
          <w:vertAlign w:val="subscript"/>
          <w:lang w:val="en-US" w:eastAsia="zh-CN"/>
        </w:rPr>
        <w:t>_List</w:t>
      </w:r>
      <w:r w:rsidRPr="009C5807">
        <w:rPr>
          <w:rFonts w:eastAsia="Malgun Gothic"/>
          <w:lang w:val="en-US" w:eastAsia="zh-CN"/>
        </w:rPr>
        <w:t>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</w:t>
      </w:r>
    </w:p>
    <w:p w14:paraId="133D2F86" w14:textId="77777777" w:rsidR="000349E2" w:rsidRPr="00C26F2D" w:rsidRDefault="000349E2" w:rsidP="000349E2">
      <w:r>
        <w:rPr>
          <w:lang w:val="en-US" w:eastAsia="zh-CN"/>
        </w:rPr>
        <w:t>I</w:t>
      </w:r>
      <w:r w:rsidRPr="008773D9">
        <w:rPr>
          <w:lang w:val="en-US" w:eastAsia="zh-CN"/>
        </w:rPr>
        <w:t xml:space="preserve">f all </w:t>
      </w:r>
      <w:r w:rsidRPr="00C80835">
        <w:rPr>
          <w:lang w:val="en-US" w:eastAsia="zh-CN"/>
        </w:rPr>
        <w:t>target</w:t>
      </w:r>
      <w:r w:rsidRPr="008773D9">
        <w:rPr>
          <w:lang w:val="en-US" w:eastAsia="zh-CN"/>
        </w:rPr>
        <w:t xml:space="preserve"> TCI states in the active TCI state list are unknown, the requirements specified in this clause are not applicable.</w:t>
      </w:r>
    </w:p>
    <w:p w14:paraId="2D54D2CD" w14:textId="77777777" w:rsidR="000349E2" w:rsidRPr="00136F07" w:rsidRDefault="000349E2" w:rsidP="000349E2">
      <w:pPr>
        <w:rPr>
          <w:lang w:val="en-US" w:eastAsia="zh-CN"/>
        </w:rPr>
      </w:pPr>
      <w:proofErr w:type="gramStart"/>
      <w:r w:rsidRPr="00136F07">
        <w:rPr>
          <w:lang w:val="en-US" w:eastAsia="zh-CN"/>
        </w:rPr>
        <w:t>Where</w:t>
      </w:r>
      <w:proofErr w:type="gramEnd"/>
      <w:r w:rsidRPr="00136F07">
        <w:rPr>
          <w:lang w:val="en-US" w:eastAsia="zh-CN"/>
        </w:rPr>
        <w:t xml:space="preserve"> </w:t>
      </w:r>
    </w:p>
    <w:p w14:paraId="2A27DDA0" w14:textId="77777777" w:rsidR="000349E2" w:rsidRDefault="000349E2" w:rsidP="000349E2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r>
        <w:t>is the longest L1 measurement time (T</w:t>
      </w:r>
      <w:r w:rsidRPr="00867ED0">
        <w:rPr>
          <w:vertAlign w:val="subscript"/>
        </w:rPr>
        <w:t>L1-RSRP</w:t>
      </w:r>
      <w:r>
        <w:t xml:space="preserve">) </w:t>
      </w:r>
      <w:r w:rsidRPr="008773D9">
        <w:t>of the source RS among the unknown target TCI states, where</w:t>
      </w:r>
      <w:r>
        <w:t xml:space="preserve"> T</w:t>
      </w:r>
      <w:r w:rsidRPr="002C62A4">
        <w:rPr>
          <w:vertAlign w:val="subscript"/>
        </w:rPr>
        <w:t>L1-RSRP</w:t>
      </w:r>
      <w:r>
        <w:t xml:space="preserve"> is specified in clause 8.21.3</w:t>
      </w:r>
    </w:p>
    <w:p w14:paraId="566E0878" w14:textId="77777777" w:rsidR="000349E2" w:rsidRPr="00C80835" w:rsidRDefault="000349E2" w:rsidP="000349E2">
      <w:pPr>
        <w:pStyle w:val="B1"/>
        <w:rPr>
          <w:rFonts w:eastAsia="Malgun Gothic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proofErr w:type="spellStart"/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first-SSB_List</w:t>
      </w:r>
      <w:proofErr w:type="spellEnd"/>
      <w:r w:rsidRPr="002A01E4">
        <w:rPr>
          <w:rFonts w:eastAsia="Malgun Gothic"/>
          <w:lang w:val="en-US" w:eastAsia="zh-CN"/>
        </w:rPr>
        <w:t xml:space="preserve"> </w:t>
      </w:r>
      <w:r w:rsidRPr="00C80835">
        <w:rPr>
          <w:rFonts w:eastAsia="Malgun Gothic"/>
        </w:rPr>
        <w:t xml:space="preserve">is the </w:t>
      </w:r>
      <w:proofErr w:type="spellStart"/>
      <w:r w:rsidRPr="00C80835">
        <w:rPr>
          <w:rFonts w:eastAsia="Malgun Gothic"/>
        </w:rPr>
        <w:t>T</w:t>
      </w:r>
      <w:r w:rsidRPr="00C80835">
        <w:rPr>
          <w:rFonts w:eastAsia="Malgun Gothic"/>
          <w:vertAlign w:val="subscript"/>
        </w:rPr>
        <w:t>first</w:t>
      </w:r>
      <w:proofErr w:type="spellEnd"/>
      <w:r w:rsidRPr="00C80835">
        <w:rPr>
          <w:rFonts w:eastAsia="Malgun Gothic"/>
          <w:vertAlign w:val="subscript"/>
        </w:rPr>
        <w:t xml:space="preserve">-SSB </w:t>
      </w:r>
      <w:r w:rsidRPr="00C80835">
        <w:rPr>
          <w:rFonts w:eastAsia="Malgun Gothic"/>
        </w:rPr>
        <w:t>from serving cell</w:t>
      </w:r>
    </w:p>
    <w:p w14:paraId="5647D4C6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, </w:t>
      </w:r>
      <w:proofErr w:type="spellStart"/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2A01E4">
        <w:rPr>
          <w:rFonts w:eastAsia="Malgun Gothic"/>
          <w:vertAlign w:val="subscript"/>
          <w:lang w:val="en-US" w:eastAsia="zh-CN"/>
        </w:rPr>
        <w:t>-SSB</w:t>
      </w:r>
      <w:r w:rsidRPr="002A01E4">
        <w:rPr>
          <w:lang w:val="en-US" w:eastAsia="zh-CN"/>
        </w:rPr>
        <w:t xml:space="preserve">, </w:t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SSB-</w:t>
      </w:r>
      <w:proofErr w:type="gramStart"/>
      <w:r w:rsidRPr="002A01E4">
        <w:rPr>
          <w:rFonts w:eastAsia="Malgun Gothic"/>
          <w:vertAlign w:val="subscript"/>
          <w:lang w:val="en-US" w:eastAsia="zh-CN"/>
        </w:rPr>
        <w:t>proc</w:t>
      </w:r>
      <w:r w:rsidRPr="002A01E4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,</w:t>
      </w:r>
      <w:proofErr w:type="gramEnd"/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TO</w:t>
      </w:r>
      <w:r w:rsidRPr="00867ED0"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136F07">
        <w:rPr>
          <w:rFonts w:eastAsia="Malgun Gothic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 xml:space="preserve">are defined in </w:t>
      </w:r>
      <w:r w:rsidRPr="002A01E4">
        <w:rPr>
          <w:lang w:val="en-US" w:eastAsia="ko-KR"/>
        </w:rPr>
        <w:t>clause</w:t>
      </w:r>
      <w:r w:rsidRPr="002A01E4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21</w:t>
      </w:r>
      <w:r w:rsidRPr="002A01E4">
        <w:rPr>
          <w:rFonts w:eastAsia="Malgun Gothic"/>
          <w:lang w:val="en-US" w:eastAsia="zh-CN"/>
        </w:rPr>
        <w:t>.3. T</w:t>
      </w:r>
      <w:r w:rsidRPr="002A01E4">
        <w:rPr>
          <w:rFonts w:eastAsia="Malgun Gothic"/>
          <w:vertAlign w:val="subscript"/>
          <w:lang w:val="en-US" w:eastAsia="zh-CN"/>
        </w:rPr>
        <w:t>SSB</w:t>
      </w:r>
      <w:r w:rsidRPr="002A01E4">
        <w:rPr>
          <w:rFonts w:eastAsia="Malgun Gothic"/>
          <w:lang w:val="en-US" w:eastAsia="zh-CN"/>
        </w:rPr>
        <w:t xml:space="preserve"> is the SSB periodicity.</w:t>
      </w:r>
    </w:p>
    <w:p w14:paraId="1CBA84C0" w14:textId="77777777" w:rsidR="000349E2" w:rsidRPr="002A01E4" w:rsidRDefault="000349E2" w:rsidP="000349E2">
      <w:pPr>
        <w:rPr>
          <w:lang w:val="en-US" w:eastAsia="zh-CN"/>
        </w:rPr>
      </w:pPr>
      <w:r w:rsidRPr="002A01E4">
        <w:rPr>
          <w:lang w:val="en-US" w:eastAsia="zh-CN"/>
        </w:rPr>
        <w:t xml:space="preserve">When UE receives </w:t>
      </w:r>
      <w:r w:rsidRPr="002A01E4">
        <w:rPr>
          <w:rFonts w:eastAsia="Malgun Gothic"/>
          <w:lang w:val="en-US" w:eastAsia="zh-CN"/>
        </w:rPr>
        <w:t>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for active TCI state list update, and</w:t>
      </w:r>
    </w:p>
    <w:p w14:paraId="3A8384E7" w14:textId="77777777" w:rsidR="000349E2" w:rsidRPr="002A01E4" w:rsidRDefault="000349E2" w:rsidP="000349E2">
      <w:pPr>
        <w:pStyle w:val="B1"/>
        <w:rPr>
          <w:szCs w:val="16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joint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or </w:t>
      </w:r>
    </w:p>
    <w:p w14:paraId="628E72E0" w14:textId="77777777" w:rsidR="000349E2" w:rsidRPr="002A01E4" w:rsidRDefault="000349E2" w:rsidP="000349E2">
      <w:pPr>
        <w:pStyle w:val="B1"/>
        <w:rPr>
          <w:sz w:val="22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separate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</w:t>
      </w:r>
      <w:r w:rsidRPr="002A01E4">
        <w:rPr>
          <w:lang w:val="en-US" w:eastAsia="zh-CN"/>
        </w:rPr>
        <w:t>while the target TCI list comprises at least one DL TCIs and at least one UL TCIs</w:t>
      </w:r>
      <w:r w:rsidRPr="002A01E4">
        <w:rPr>
          <w:szCs w:val="16"/>
          <w:lang w:val="en-US" w:eastAsia="zh-CN"/>
        </w:rPr>
        <w:t>,</w:t>
      </w:r>
    </w:p>
    <w:p w14:paraId="0DD9D6DE" w14:textId="77777777" w:rsidR="000349E2" w:rsidRPr="002A01E4" w:rsidRDefault="000349E2" w:rsidP="000349E2">
      <w:pPr>
        <w:rPr>
          <w:rFonts w:eastAsia="Calibri"/>
          <w:lang w:val="en-US"/>
        </w:rPr>
      </w:pPr>
      <w:r w:rsidRPr="000E279F">
        <w:rPr>
          <w:lang w:val="en-US" w:eastAsia="zh-CN"/>
        </w:rPr>
        <w:t>UE is not expected to receive on DL based on the target TCI state before UE completes the DL and UL TCI state list update.</w:t>
      </w:r>
    </w:p>
    <w:p w14:paraId="68C9CD36" w14:textId="77777777" w:rsidR="001E41F3" w:rsidRDefault="001E41F3" w:rsidP="00E73662">
      <w:pPr>
        <w:pStyle w:val="B1"/>
        <w:rPr>
          <w:noProof/>
        </w:rPr>
      </w:pPr>
    </w:p>
    <w:p w14:paraId="783F291A" w14:textId="77777777" w:rsidR="00E73662" w:rsidRDefault="00E73662" w:rsidP="00E73662">
      <w:pPr>
        <w:pStyle w:val="B1"/>
        <w:rPr>
          <w:noProof/>
        </w:rPr>
      </w:pPr>
    </w:p>
    <w:p w14:paraId="6827E3F1" w14:textId="5823CC96" w:rsidR="00E73662" w:rsidRDefault="00E73662" w:rsidP="00E73662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lang w:eastAsia="en-GB"/>
        </w:rPr>
      </w:pPr>
      <w:r w:rsidRPr="00E73662">
        <w:rPr>
          <w:color w:val="FF0000"/>
          <w:sz w:val="32"/>
          <w:szCs w:val="32"/>
          <w:highlight w:val="yellow"/>
          <w:lang w:eastAsia="en-GB"/>
        </w:rPr>
        <w:t>Change 2</w:t>
      </w:r>
    </w:p>
    <w:p w14:paraId="17FF818D" w14:textId="77777777" w:rsidR="000349E2" w:rsidRPr="002559F2" w:rsidRDefault="000349E2" w:rsidP="000349E2">
      <w:pPr>
        <w:pStyle w:val="Heading3"/>
        <w:rPr>
          <w:lang w:val="en-US"/>
        </w:rPr>
      </w:pPr>
      <w:r w:rsidRPr="002559F2">
        <w:rPr>
          <w:lang w:val="en-US"/>
        </w:rPr>
        <w:t>8.</w:t>
      </w:r>
      <w:r>
        <w:rPr>
          <w:lang w:val="en-US"/>
        </w:rPr>
        <w:t>22</w:t>
      </w:r>
      <w:r w:rsidRPr="002559F2">
        <w:rPr>
          <w:lang w:val="en-US"/>
        </w:rPr>
        <w:t>.5</w:t>
      </w:r>
      <w:r w:rsidRPr="002559F2">
        <w:rPr>
          <w:lang w:val="en-US"/>
        </w:rPr>
        <w:tab/>
        <w:t>Active Downlink TCI state list update delay</w:t>
      </w:r>
    </w:p>
    <w:p w14:paraId="4019B200" w14:textId="77777777" w:rsidR="000349E2" w:rsidRPr="00136F07" w:rsidRDefault="000349E2" w:rsidP="000349E2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</w:t>
      </w:r>
      <w:proofErr w:type="gramStart"/>
      <w:r>
        <w:rPr>
          <w:lang w:val="en-US" w:eastAsia="zh-CN"/>
        </w:rPr>
        <w:t>if</w:t>
      </w:r>
      <w:proofErr w:type="gramEnd"/>
    </w:p>
    <w:p w14:paraId="34CE712F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separate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separate TCIs, and at least one DL TCI is included</w:t>
      </w:r>
      <w:r>
        <w:rPr>
          <w:rFonts w:eastAsia="Malgun Gothic"/>
          <w:lang w:val="en-US" w:eastAsia="zh-CN"/>
        </w:rPr>
        <w:t>, or</w:t>
      </w:r>
    </w:p>
    <w:p w14:paraId="6ED8E0FA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joint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113BCCE9" w14:textId="7D4C4ADF" w:rsidR="000349E2" w:rsidRPr="00136F07" w:rsidRDefault="000349E2" w:rsidP="000349E2">
      <w:pPr>
        <w:rPr>
          <w:lang w:val="en-US"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val="en-US" w:eastAsia="zh-CN"/>
        </w:rPr>
        <w:t>u</w:t>
      </w:r>
      <w:r w:rsidRPr="002A01E4">
        <w:rPr>
          <w:rFonts w:eastAsia="Malgun Gothic"/>
          <w:lang w:val="en-US" w:eastAsia="zh-CN"/>
        </w:rPr>
        <w:t>pon</w:t>
      </w:r>
      <w:r w:rsidRPr="002A01E4">
        <w:rPr>
          <w:lang w:val="en-US" w:eastAsia="zh-CN"/>
        </w:rPr>
        <w:t xml:space="preserve"> receiv</w:t>
      </w:r>
      <w:r w:rsidRPr="002A01E4">
        <w:rPr>
          <w:rFonts w:eastAsia="Malgun Gothic"/>
          <w:lang w:val="en-US" w:eastAsia="zh-CN"/>
        </w:rPr>
        <w:t>ing 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active TCI state list update at slot n</w:t>
      </w:r>
      <w:r w:rsidRPr="00874C74">
        <w:rPr>
          <w:lang w:val="en-US" w:eastAsia="zh-CN"/>
        </w:rPr>
        <w:t xml:space="preserve">, </w:t>
      </w:r>
      <w:r w:rsidRPr="002A01E4">
        <w:rPr>
          <w:lang w:val="en-US" w:eastAsia="zh-CN"/>
        </w:rPr>
        <w:t xml:space="preserve">UE shall </w:t>
      </w:r>
      <w:ins w:id="5" w:author="Apple_110bis (Manasa)" w:date="2024-04-04T18:19:00Z">
        <w:r w:rsidR="006D1C10" w:rsidRPr="00F51F71">
          <w:rPr>
            <w:lang w:eastAsia="zh-CN"/>
          </w:rPr>
          <w:t>have completed the TCI state list update in slot</w:t>
        </w:r>
      </w:ins>
      <w:del w:id="6" w:author="Apple_110bis (Manasa)" w:date="2024-04-04T18:19:00Z">
        <w:r w:rsidRPr="002A01E4" w:rsidDel="006D1C10">
          <w:rPr>
            <w:lang w:val="en-US" w:eastAsia="zh-CN"/>
          </w:rPr>
          <w:delText xml:space="preserve">be able to receive PDCCH or PDSCH with the new target TCI states </w:delText>
        </w:r>
        <w:r w:rsidRPr="002A01E4" w:rsidDel="006D1C10">
          <w:rPr>
            <w:rFonts w:eastAsia="Malgun Gothic"/>
            <w:lang w:val="en-US" w:eastAsia="zh-CN"/>
          </w:rPr>
          <w:delText>at the first slot that is after</w:delText>
        </w:r>
      </w:del>
    </w:p>
    <w:p w14:paraId="3E30C450" w14:textId="77777777" w:rsidR="000349E2" w:rsidRDefault="000349E2" w:rsidP="000349E2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2A01E4">
        <w:rPr>
          <w:lang w:val="en-US" w:eastAsia="zh-CN"/>
        </w:rPr>
        <w:t>n</w:t>
      </w:r>
      <w:r w:rsidRPr="002A01E4">
        <w:rPr>
          <w:rFonts w:eastAsia="Malgun Gothic"/>
          <w:lang w:val="en-US" w:eastAsia="zh-CN"/>
        </w:rPr>
        <w:t xml:space="preserve"> + 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subframe,µ</m:t>
            </m:r>
          </m:sup>
        </m:sSubSup>
      </m:oMath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lang w:val="en-US" w:eastAsia="zh-CN"/>
        </w:rPr>
        <w:t>+</w:t>
      </w:r>
      <w:r w:rsidRPr="002A01E4">
        <w:rPr>
          <w:rFonts w:eastAsia="Malgun Gothic"/>
          <w:lang w:val="en-US" w:eastAsia="zh-CN"/>
        </w:rPr>
        <w:t xml:space="preserve"> </w:t>
      </w:r>
      <w:r w:rsidRPr="002A01E4">
        <w:rPr>
          <w:color w:val="000000"/>
          <w:sz w:val="16"/>
          <w:szCs w:val="16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TO</w:t>
      </w:r>
      <w:r w:rsidRPr="00082331">
        <w:rPr>
          <w:rFonts w:eastAsia="Malgun Gothic"/>
          <w:vertAlign w:val="subscript"/>
          <w:lang w:val="en-US" w:eastAsia="zh-CN"/>
        </w:rPr>
        <w:t>k</w:t>
      </w:r>
      <w:r w:rsidRPr="002A01E4">
        <w:rPr>
          <w:rFonts w:eastAsia="Malgun Gothic"/>
          <w:lang w:val="en-US" w:eastAsia="zh-CN"/>
        </w:rPr>
        <w:t>*(T</w:t>
      </w:r>
      <w:r w:rsidRPr="002A01E4">
        <w:rPr>
          <w:rFonts w:eastAsia="Malgun Gothic"/>
          <w:vertAlign w:val="subscript"/>
          <w:lang w:val="en-US" w:eastAsia="zh-CN"/>
        </w:rPr>
        <w:t xml:space="preserve">first-SSB_List </w:t>
      </w:r>
      <w:r w:rsidRPr="002A01E4">
        <w:rPr>
          <w:rFonts w:eastAsia="Malgun Gothic"/>
          <w:lang w:val="en-US" w:eastAsia="zh-CN"/>
        </w:rPr>
        <w:t>+ T</w:t>
      </w:r>
      <w:r w:rsidRPr="002A01E4">
        <w:rPr>
          <w:rFonts w:eastAsia="Malgun Gothic"/>
          <w:vertAlign w:val="subscript"/>
          <w:lang w:val="en-US" w:eastAsia="zh-CN"/>
        </w:rPr>
        <w:t>SSB-proc</w:t>
      </w:r>
      <w:r w:rsidRPr="002A01E4">
        <w:rPr>
          <w:rFonts w:eastAsia="Malgun Gothic"/>
          <w:lang w:val="en-US" w:eastAsia="zh-CN"/>
        </w:rPr>
        <w:t>) /</w:t>
      </w:r>
      <w:r w:rsidRPr="002A01E4">
        <w:rPr>
          <w:i/>
          <w:lang w:val="en-US" w:eastAsia="zh-CN"/>
        </w:rPr>
        <w:t xml:space="preserve"> NR slot length</w:t>
      </w:r>
      <w:r w:rsidRPr="002A01E4">
        <w:rPr>
          <w:lang w:val="en-US" w:eastAsia="zh-CN"/>
        </w:rPr>
        <w:t>.</w:t>
      </w:r>
    </w:p>
    <w:p w14:paraId="6FE7F758" w14:textId="44AA4599" w:rsidR="000349E2" w:rsidRDefault="000349E2" w:rsidP="000349E2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If a subset of the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</w:t>
      </w:r>
      <w:ins w:id="7" w:author="Apple_110bis (Manasa)" w:date="2024-04-04T18:19:00Z">
        <w:r w:rsidR="006D1C10" w:rsidRPr="00F51F71">
          <w:rPr>
            <w:lang w:eastAsia="zh-CN"/>
          </w:rPr>
          <w:t>have completed the TCI state list update in slot</w:t>
        </w:r>
      </w:ins>
      <w:del w:id="8" w:author="Apple_110bis (Manasa)" w:date="2024-04-04T18:19:00Z">
        <w:r w:rsidRPr="00681F9F" w:rsidDel="006D1C10">
          <w:rPr>
            <w:lang w:val="en-US" w:eastAsia="zh-CN"/>
          </w:rPr>
          <w:delText xml:space="preserve">be able to receive </w:delText>
        </w:r>
        <w:r w:rsidRPr="00D20179" w:rsidDel="006D1C10">
          <w:rPr>
            <w:rFonts w:eastAsia="Malgun Gothic"/>
            <w:lang w:eastAsia="zh-TW"/>
          </w:rPr>
          <w:delText xml:space="preserve">UE-dedicated </w:delText>
        </w:r>
        <w:r w:rsidRPr="00681F9F" w:rsidDel="006D1C10">
          <w:rPr>
            <w:lang w:val="en-US" w:eastAsia="zh-CN"/>
          </w:rPr>
          <w:delText xml:space="preserve">PDCCH or PDSCH with the new target TCI states </w:delText>
        </w:r>
        <w:r w:rsidRPr="00681F9F" w:rsidDel="006D1C10">
          <w:rPr>
            <w:rFonts w:eastAsia="Malgun Gothic"/>
            <w:lang w:val="en-US" w:eastAsia="zh-CN"/>
          </w:rPr>
          <w:delText>at the first slot that is after</w:delText>
        </w:r>
      </w:del>
      <w:r w:rsidDel="00A1380C">
        <w:rPr>
          <w:lang w:val="en-US" w:eastAsia="zh-CN"/>
        </w:rPr>
        <w:t xml:space="preserve"> </w:t>
      </w:r>
    </w:p>
    <w:p w14:paraId="3108D358" w14:textId="77777777" w:rsidR="000349E2" w:rsidRDefault="000349E2" w:rsidP="000349E2">
      <w:pPr>
        <w:pStyle w:val="EQ"/>
        <w:rPr>
          <w:ins w:id="9" w:author="Apple_110bis (Manasa)" w:date="2024-04-04T18:24:00Z"/>
          <w:lang w:val="en-US"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n+</w:t>
      </w:r>
      <w:r w:rsidRPr="009C5807">
        <w:rPr>
          <w:rFonts w:eastAsia="Malgun Gothic"/>
          <w:lang w:eastAsia="zh-CN"/>
        </w:rPr>
        <w:t xml:space="preserve"> T</w:t>
      </w:r>
      <w:r w:rsidRPr="009C5807">
        <w:rPr>
          <w:rFonts w:eastAsia="Malgun Gothic"/>
          <w:vertAlign w:val="subscript"/>
          <w:lang w:eastAsia="zh-CN"/>
        </w:rPr>
        <w:t>HARQ</w:t>
      </w:r>
      <w:r w:rsidRPr="009C5807">
        <w:rPr>
          <w:rFonts w:eastAsia="Malgun Gothic"/>
          <w:lang w:eastAsia="zh-CN"/>
        </w:rPr>
        <w:t xml:space="preserve"> 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C5807">
        <w:rPr>
          <w:rFonts w:eastAsia="Malgun Gothic"/>
          <w:lang w:val="en-US" w:eastAsia="zh-CN"/>
        </w:rPr>
        <w:t xml:space="preserve"> + </w:t>
      </w:r>
      <w:r>
        <w:rPr>
          <w:rFonts w:eastAsia="Malgun Gothic"/>
          <w:lang w:val="en-US" w:eastAsia="zh-CN"/>
        </w:rPr>
        <w:t>(</w:t>
      </w:r>
      <w:r w:rsidRPr="009C5807">
        <w:t>T</w:t>
      </w:r>
      <w:r w:rsidRPr="009C5807">
        <w:rPr>
          <w:vertAlign w:val="subscript"/>
        </w:rPr>
        <w:t>L1-RSRP</w:t>
      </w:r>
      <w:r>
        <w:rPr>
          <w:vertAlign w:val="subscript"/>
          <w:lang w:eastAsia="zh-CN"/>
        </w:rPr>
        <w:t>_list</w:t>
      </w:r>
      <w:r w:rsidRPr="009C5807">
        <w:rPr>
          <w:vertAlign w:val="subscript"/>
        </w:rPr>
        <w:t xml:space="preserve"> </w:t>
      </w:r>
      <w:r w:rsidRPr="009C5807">
        <w:rPr>
          <w:rFonts w:eastAsia="Malgun Gothic"/>
          <w:lang w:val="en-US" w:eastAsia="zh-CN"/>
        </w:rPr>
        <w:t>+TO</w:t>
      </w:r>
      <w:r w:rsidRPr="009C5807">
        <w:rPr>
          <w:rFonts w:eastAsia="Malgun Gothic"/>
          <w:vertAlign w:val="subscript"/>
          <w:lang w:val="en-US" w:eastAsia="zh-CN"/>
        </w:rPr>
        <w:t>uk</w:t>
      </w:r>
      <w:r w:rsidRPr="009C5807">
        <w:rPr>
          <w:rFonts w:eastAsia="Malgun Gothic"/>
          <w:lang w:val="en-US" w:eastAsia="zh-CN"/>
        </w:rPr>
        <w:t>*(</w:t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first-SSB</w:t>
      </w:r>
      <w:r w:rsidRPr="009C5807">
        <w:rPr>
          <w:rFonts w:eastAsia="Malgun Gothic"/>
          <w:lang w:val="en-US" w:eastAsia="zh-CN"/>
        </w:rPr>
        <w:t xml:space="preserve"> + T</w:t>
      </w:r>
      <w:r w:rsidRPr="009C5807">
        <w:rPr>
          <w:rFonts w:eastAsia="Malgun Gothic"/>
          <w:vertAlign w:val="subscript"/>
          <w:lang w:val="en-US" w:eastAsia="zh-CN"/>
        </w:rPr>
        <w:t>SSB-proc</w:t>
      </w:r>
      <w:r w:rsidRPr="009C5807">
        <w:rPr>
          <w:rFonts w:eastAsia="Malgun Gothic"/>
          <w:lang w:val="en-US" w:eastAsia="zh-CN"/>
        </w:rPr>
        <w:t>)</w:t>
      </w:r>
      <w:r>
        <w:rPr>
          <w:rFonts w:eastAsia="Malgun Gothic"/>
          <w:lang w:val="en-US" w:eastAsia="zh-CN"/>
        </w:rPr>
        <w:t>)</w:t>
      </w:r>
      <w:r w:rsidRPr="009C5807">
        <w:rPr>
          <w:lang w:val="en-US" w:eastAsia="zh-CN"/>
        </w:rPr>
        <w:t xml:space="preserve"> 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</w:t>
      </w:r>
    </w:p>
    <w:p w14:paraId="20D30EE1" w14:textId="3EC3E17A" w:rsidR="006D1C10" w:rsidRPr="006D1C10" w:rsidRDefault="006D1C10" w:rsidP="006D1C10">
      <w:ins w:id="10" w:author="Apple_110bis (Manasa)" w:date="2024-04-04T18:24:00Z">
        <w:r>
          <w:rPr>
            <w:lang w:val="en-US" w:eastAsia="zh-CN"/>
          </w:rPr>
          <w:t>I</w:t>
        </w:r>
        <w:r w:rsidRPr="008773D9">
          <w:rPr>
            <w:lang w:val="en-US" w:eastAsia="zh-CN"/>
          </w:rPr>
          <w:t xml:space="preserve">f all </w:t>
        </w:r>
        <w:r w:rsidRPr="00C80835">
          <w:rPr>
            <w:lang w:val="en-US" w:eastAsia="zh-CN"/>
          </w:rPr>
          <w:t>target</w:t>
        </w:r>
        <w:r w:rsidRPr="008773D9">
          <w:rPr>
            <w:lang w:val="en-US" w:eastAsia="zh-CN"/>
          </w:rPr>
          <w:t xml:space="preserve"> TCI states in the active TCI state list are unknown, the requirements specified in this clause are not applicable.</w:t>
        </w:r>
      </w:ins>
    </w:p>
    <w:p w14:paraId="7DD2FCDE" w14:textId="77777777" w:rsidR="000349E2" w:rsidRPr="00B95B86" w:rsidRDefault="000349E2" w:rsidP="000349E2">
      <w:pPr>
        <w:pStyle w:val="NO"/>
        <w:rPr>
          <w:lang w:val="en-US" w:eastAsia="zh-CN"/>
        </w:rPr>
      </w:pPr>
      <w:r w:rsidRPr="00DE5038">
        <w:rPr>
          <w:lang w:val="en-US" w:eastAsia="zh-CN"/>
        </w:rPr>
        <w:t xml:space="preserve">Editor’s note: FFS how to </w:t>
      </w:r>
      <w:proofErr w:type="gramStart"/>
      <w:r w:rsidRPr="00DE5038">
        <w:rPr>
          <w:lang w:val="en-US" w:eastAsia="zh-CN"/>
        </w:rPr>
        <w:t>take into account</w:t>
      </w:r>
      <w:proofErr w:type="gramEnd"/>
      <w:r w:rsidRPr="00DE5038">
        <w:rPr>
          <w:lang w:val="en-US" w:eastAsia="zh-CN"/>
        </w:rPr>
        <w:t xml:space="preserve"> overlapping MAC-CE based switches from two TRPs where the SSB </w:t>
      </w:r>
      <w:r>
        <w:rPr>
          <w:lang w:val="en-US" w:eastAsia="zh-CN"/>
        </w:rPr>
        <w:t xml:space="preserve">associated to each TCI state </w:t>
      </w:r>
      <w:r w:rsidRPr="00DE5038">
        <w:rPr>
          <w:lang w:val="en-US" w:eastAsia="zh-CN"/>
        </w:rPr>
        <w:t>is overlapping or adjacent to each other.</w:t>
      </w:r>
    </w:p>
    <w:p w14:paraId="223BCA7C" w14:textId="77777777" w:rsidR="000349E2" w:rsidRPr="00136F07" w:rsidRDefault="000349E2" w:rsidP="000349E2">
      <w:pPr>
        <w:rPr>
          <w:lang w:val="en-US" w:eastAsia="zh-CN"/>
        </w:rPr>
      </w:pPr>
      <w:proofErr w:type="gramStart"/>
      <w:r w:rsidRPr="00136F07">
        <w:rPr>
          <w:lang w:val="en-US" w:eastAsia="zh-CN"/>
        </w:rPr>
        <w:t>Where</w:t>
      </w:r>
      <w:proofErr w:type="gramEnd"/>
      <w:r w:rsidRPr="00136F07">
        <w:rPr>
          <w:lang w:val="en-US" w:eastAsia="zh-CN"/>
        </w:rPr>
        <w:t xml:space="preserve"> </w:t>
      </w:r>
    </w:p>
    <w:p w14:paraId="6AD3B7DC" w14:textId="77777777" w:rsidR="000349E2" w:rsidRDefault="000349E2" w:rsidP="000349E2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r>
        <w:t>is the longest L1 measurement time (T</w:t>
      </w:r>
      <w:r w:rsidRPr="00867ED0">
        <w:rPr>
          <w:vertAlign w:val="subscript"/>
        </w:rPr>
        <w:t>L1-RSRP</w:t>
      </w:r>
      <w:r>
        <w:t xml:space="preserve">) </w:t>
      </w:r>
      <w:r w:rsidRPr="008773D9">
        <w:t>of the source RS among the unknown target TCI states, where</w:t>
      </w:r>
      <w:r>
        <w:t xml:space="preserve"> T</w:t>
      </w:r>
      <w:r w:rsidRPr="002C62A4">
        <w:rPr>
          <w:vertAlign w:val="subscript"/>
        </w:rPr>
        <w:t>L1-RSRP</w:t>
      </w:r>
      <w:r>
        <w:t xml:space="preserve"> is specified in clause 8.22.3</w:t>
      </w:r>
    </w:p>
    <w:p w14:paraId="57415155" w14:textId="77777777" w:rsidR="000349E2" w:rsidRPr="007B270A" w:rsidRDefault="000349E2" w:rsidP="000349E2">
      <w:pPr>
        <w:pStyle w:val="B2"/>
        <w:rPr>
          <w:i/>
          <w:iCs/>
        </w:rPr>
      </w:pPr>
      <w:r w:rsidRPr="00DE5038">
        <w:rPr>
          <w:i/>
          <w:iCs/>
        </w:rPr>
        <w:t>Editor’s note: FFS the L1-RSRP measurement requirement when RTD&gt;CP.</w:t>
      </w:r>
    </w:p>
    <w:p w14:paraId="7FD9FE9F" w14:textId="77777777" w:rsidR="000349E2" w:rsidRDefault="000349E2" w:rsidP="000349E2">
      <w:pPr>
        <w:pStyle w:val="B1"/>
        <w:rPr>
          <w:rFonts w:eastAsia="Malgun Gothic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, </w:t>
      </w:r>
      <w:proofErr w:type="spellStart"/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first</w:t>
      </w:r>
      <w:proofErr w:type="spellEnd"/>
      <w:r w:rsidRPr="002A01E4">
        <w:rPr>
          <w:rFonts w:eastAsia="Malgun Gothic"/>
          <w:vertAlign w:val="subscript"/>
          <w:lang w:val="en-US" w:eastAsia="zh-CN"/>
        </w:rPr>
        <w:t>-SSB</w:t>
      </w:r>
      <w:r w:rsidRPr="002A01E4">
        <w:rPr>
          <w:lang w:val="en-US" w:eastAsia="zh-CN"/>
        </w:rPr>
        <w:t xml:space="preserve">, </w:t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SSB-proc</w:t>
      </w:r>
      <w:r>
        <w:rPr>
          <w:rFonts w:eastAsia="Malgun Gothic"/>
          <w:lang w:val="en-US" w:eastAsia="zh-CN"/>
        </w:rPr>
        <w:t xml:space="preserve">, </w:t>
      </w:r>
      <w:proofErr w:type="spellStart"/>
      <w:r>
        <w:rPr>
          <w:rFonts w:eastAsia="Malgun Gothic"/>
          <w:lang w:val="en-US" w:eastAsia="zh-CN"/>
        </w:rPr>
        <w:t>TO</w:t>
      </w:r>
      <w:r w:rsidRPr="00867ED0">
        <w:rPr>
          <w:rFonts w:eastAsia="Malgun Gothic"/>
          <w:vertAlign w:val="subscript"/>
          <w:lang w:val="en-US" w:eastAsia="zh-CN"/>
        </w:rPr>
        <w:t>k</w:t>
      </w:r>
      <w:proofErr w:type="spellEnd"/>
      <w:r>
        <w:rPr>
          <w:rFonts w:eastAsia="Malgun Gothic"/>
          <w:lang w:val="en-US" w:eastAsia="zh-CN"/>
        </w:rPr>
        <w:t xml:space="preserve">, </w:t>
      </w:r>
      <w:proofErr w:type="spellStart"/>
      <w:r w:rsidRPr="009C5807">
        <w:rPr>
          <w:rFonts w:eastAsia="Malgun Gothic"/>
          <w:lang w:val="en-US" w:eastAsia="zh-CN"/>
        </w:rPr>
        <w:t>TO</w:t>
      </w:r>
      <w:r w:rsidRPr="009C5807">
        <w:rPr>
          <w:rFonts w:eastAsia="Malgun Gothic"/>
          <w:vertAlign w:val="subscript"/>
          <w:lang w:val="en-US" w:eastAsia="zh-CN"/>
        </w:rPr>
        <w:t>uk</w:t>
      </w:r>
      <w:proofErr w:type="spellEnd"/>
      <w:r w:rsidRPr="00136F07">
        <w:rPr>
          <w:rFonts w:eastAsia="Malgun Gothic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 xml:space="preserve">are defined in </w:t>
      </w:r>
      <w:r w:rsidRPr="002A01E4">
        <w:rPr>
          <w:lang w:val="en-US" w:eastAsia="ko-KR"/>
        </w:rPr>
        <w:t>clause</w:t>
      </w:r>
      <w:r w:rsidRPr="002A01E4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22</w:t>
      </w:r>
      <w:r w:rsidRPr="002A01E4">
        <w:rPr>
          <w:rFonts w:eastAsia="Malgun Gothic"/>
          <w:lang w:val="en-US" w:eastAsia="zh-CN"/>
        </w:rPr>
        <w:t>.3. T</w:t>
      </w:r>
      <w:r w:rsidRPr="002A01E4">
        <w:rPr>
          <w:rFonts w:eastAsia="Malgun Gothic"/>
          <w:vertAlign w:val="subscript"/>
          <w:lang w:val="en-US" w:eastAsia="zh-CN"/>
        </w:rPr>
        <w:t>SSB</w:t>
      </w:r>
      <w:r w:rsidRPr="002A01E4">
        <w:rPr>
          <w:rFonts w:eastAsia="Malgun Gothic"/>
          <w:lang w:val="en-US" w:eastAsia="zh-CN"/>
        </w:rPr>
        <w:t xml:space="preserve"> is the SSB periodicity.</w:t>
      </w:r>
    </w:p>
    <w:p w14:paraId="690A044F" w14:textId="77777777" w:rsidR="000349E2" w:rsidRPr="002A01E4" w:rsidRDefault="000349E2" w:rsidP="000349E2">
      <w:pPr>
        <w:rPr>
          <w:lang w:val="en-US" w:eastAsia="zh-CN"/>
        </w:rPr>
      </w:pPr>
      <w:r w:rsidRPr="002A01E4">
        <w:rPr>
          <w:lang w:val="en-US" w:eastAsia="zh-CN"/>
        </w:rPr>
        <w:t xml:space="preserve">When UE receives </w:t>
      </w:r>
      <w:r w:rsidRPr="002A01E4">
        <w:rPr>
          <w:rFonts w:eastAsia="Malgun Gothic"/>
          <w:lang w:val="en-US" w:eastAsia="zh-CN"/>
        </w:rPr>
        <w:t>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for active TCI state list update, and</w:t>
      </w:r>
    </w:p>
    <w:p w14:paraId="40542FC7" w14:textId="77777777" w:rsidR="000349E2" w:rsidRPr="002A01E4" w:rsidRDefault="000349E2" w:rsidP="000349E2">
      <w:pPr>
        <w:pStyle w:val="B1"/>
        <w:rPr>
          <w:szCs w:val="16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joint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or </w:t>
      </w:r>
    </w:p>
    <w:p w14:paraId="78B9C067" w14:textId="77777777" w:rsidR="000349E2" w:rsidRPr="002A01E4" w:rsidRDefault="000349E2" w:rsidP="000349E2">
      <w:pPr>
        <w:pStyle w:val="B1"/>
        <w:rPr>
          <w:sz w:val="22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separate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</w:t>
      </w:r>
      <w:r w:rsidRPr="002A01E4">
        <w:rPr>
          <w:lang w:val="en-US" w:eastAsia="zh-CN"/>
        </w:rPr>
        <w:t>while the target TCI list comprises at least one DL TCIs and at least one UL TCIs</w:t>
      </w:r>
      <w:r w:rsidRPr="002A01E4">
        <w:rPr>
          <w:szCs w:val="16"/>
          <w:lang w:val="en-US" w:eastAsia="zh-CN"/>
        </w:rPr>
        <w:t>,</w:t>
      </w:r>
    </w:p>
    <w:p w14:paraId="09172AD4" w14:textId="77777777" w:rsidR="000349E2" w:rsidRPr="002A01E4" w:rsidRDefault="000349E2" w:rsidP="000349E2">
      <w:pPr>
        <w:rPr>
          <w:rFonts w:eastAsia="Calibri"/>
          <w:lang w:val="en-US"/>
        </w:rPr>
      </w:pPr>
      <w:r w:rsidRPr="000E279F">
        <w:rPr>
          <w:lang w:val="en-US" w:eastAsia="zh-CN"/>
        </w:rPr>
        <w:t>UE is not expected to receive on DL based on the target TCI state before UE completes the DL and UL TCI state list update.</w:t>
      </w:r>
    </w:p>
    <w:p w14:paraId="0B96F91F" w14:textId="77777777" w:rsidR="00E73662" w:rsidRDefault="00E73662" w:rsidP="000349E2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2"/>
          <w:szCs w:val="32"/>
          <w:lang w:eastAsia="en-GB"/>
        </w:rPr>
      </w:pPr>
    </w:p>
    <w:p w14:paraId="4D918C97" w14:textId="78CFD563" w:rsidR="00E73662" w:rsidRPr="004E21EA" w:rsidRDefault="00E73662" w:rsidP="00E73662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lang w:eastAsia="en-GB"/>
        </w:rPr>
      </w:pPr>
      <w:r w:rsidRPr="004E21EA">
        <w:rPr>
          <w:color w:val="FF0000"/>
          <w:sz w:val="32"/>
          <w:szCs w:val="32"/>
          <w:highlight w:val="yellow"/>
          <w:lang w:eastAsia="en-GB"/>
        </w:rPr>
        <w:t xml:space="preserve">Change </w:t>
      </w:r>
      <w:r>
        <w:rPr>
          <w:color w:val="FF0000"/>
          <w:sz w:val="32"/>
          <w:szCs w:val="32"/>
          <w:highlight w:val="yellow"/>
          <w:lang w:eastAsia="en-GB"/>
        </w:rPr>
        <w:t>3</w:t>
      </w:r>
    </w:p>
    <w:p w14:paraId="3DEF2BAE" w14:textId="77777777" w:rsidR="000349E2" w:rsidRPr="002559F2" w:rsidRDefault="000349E2" w:rsidP="000349E2">
      <w:pPr>
        <w:pStyle w:val="Heading3"/>
        <w:rPr>
          <w:lang w:val="en-US"/>
        </w:rPr>
      </w:pPr>
      <w:r w:rsidRPr="002559F2">
        <w:rPr>
          <w:lang w:val="en-US"/>
        </w:rPr>
        <w:t>8.</w:t>
      </w:r>
      <w:r>
        <w:rPr>
          <w:lang w:val="en-US"/>
        </w:rPr>
        <w:t>23</w:t>
      </w:r>
      <w:r w:rsidRPr="002559F2">
        <w:rPr>
          <w:lang w:val="en-US"/>
        </w:rPr>
        <w:t>.5</w:t>
      </w:r>
      <w:r w:rsidRPr="002559F2">
        <w:rPr>
          <w:lang w:val="en-US"/>
        </w:rPr>
        <w:tab/>
        <w:t xml:space="preserve">Active </w:t>
      </w:r>
      <w:r>
        <w:rPr>
          <w:lang w:val="en-US"/>
        </w:rPr>
        <w:t>uplink</w:t>
      </w:r>
      <w:r w:rsidRPr="002559F2">
        <w:rPr>
          <w:lang w:val="en-US"/>
        </w:rPr>
        <w:t xml:space="preserve"> TCI state list update delay</w:t>
      </w:r>
    </w:p>
    <w:p w14:paraId="1B6B853C" w14:textId="77777777" w:rsidR="000349E2" w:rsidRPr="00136F07" w:rsidRDefault="000349E2" w:rsidP="000349E2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</w:t>
      </w:r>
      <w:proofErr w:type="gramStart"/>
      <w:r>
        <w:rPr>
          <w:lang w:val="en-US" w:eastAsia="zh-CN"/>
        </w:rPr>
        <w:t>if</w:t>
      </w:r>
      <w:proofErr w:type="gramEnd"/>
    </w:p>
    <w:p w14:paraId="06E30C2B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separate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separate TCIs, and at least one DL TCI is included</w:t>
      </w:r>
      <w:r>
        <w:rPr>
          <w:rFonts w:eastAsia="Malgun Gothic"/>
          <w:lang w:val="en-US" w:eastAsia="zh-CN"/>
        </w:rPr>
        <w:t>, or</w:t>
      </w:r>
    </w:p>
    <w:p w14:paraId="4F567808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8A7648">
        <w:rPr>
          <w:i/>
        </w:rPr>
        <w:t>joint</w:t>
      </w:r>
      <w:r>
        <w:rPr>
          <w:lang w:val="en-US" w:eastAsia="zh-CN"/>
        </w:rPr>
        <w:t>’,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43479D67" w14:textId="6077BCE3" w:rsidR="000349E2" w:rsidRPr="00136F07" w:rsidRDefault="000349E2" w:rsidP="000349E2">
      <w:pPr>
        <w:rPr>
          <w:lang w:val="en-US"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val="en-US" w:eastAsia="zh-CN"/>
        </w:rPr>
        <w:t>u</w:t>
      </w:r>
      <w:r w:rsidRPr="002A01E4">
        <w:rPr>
          <w:rFonts w:eastAsia="Malgun Gothic"/>
          <w:lang w:val="en-US" w:eastAsia="zh-CN"/>
        </w:rPr>
        <w:t>pon</w:t>
      </w:r>
      <w:r w:rsidRPr="002A01E4">
        <w:rPr>
          <w:lang w:val="en-US" w:eastAsia="zh-CN"/>
        </w:rPr>
        <w:t xml:space="preserve"> receiv</w:t>
      </w:r>
      <w:r w:rsidRPr="002A01E4">
        <w:rPr>
          <w:rFonts w:eastAsia="Malgun Gothic"/>
          <w:lang w:val="en-US" w:eastAsia="zh-CN"/>
        </w:rPr>
        <w:t>ing 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active TCI state list update at slot n</w:t>
      </w:r>
      <w:r w:rsidRPr="00874C74">
        <w:rPr>
          <w:lang w:val="en-US" w:eastAsia="zh-CN"/>
        </w:rPr>
        <w:t xml:space="preserve">, </w:t>
      </w:r>
      <w:r w:rsidRPr="002A01E4">
        <w:rPr>
          <w:lang w:val="en-US" w:eastAsia="zh-CN"/>
        </w:rPr>
        <w:t xml:space="preserve">UE shall </w:t>
      </w:r>
      <w:ins w:id="11" w:author="Apple_110bis (Manasa)" w:date="2024-04-04T18:19:00Z">
        <w:r w:rsidR="006D1C10" w:rsidRPr="00F51F71">
          <w:rPr>
            <w:lang w:eastAsia="zh-CN"/>
          </w:rPr>
          <w:t xml:space="preserve">have completed the TCI state list update in </w:t>
        </w:r>
        <w:proofErr w:type="gramStart"/>
        <w:r w:rsidR="006D1C10" w:rsidRPr="00F51F71">
          <w:rPr>
            <w:lang w:eastAsia="zh-CN"/>
          </w:rPr>
          <w:t>slot</w:t>
        </w:r>
      </w:ins>
      <w:proofErr w:type="gramEnd"/>
    </w:p>
    <w:p w14:paraId="2D6E51BC" w14:textId="77777777" w:rsidR="000349E2" w:rsidRPr="00136F07" w:rsidRDefault="000349E2" w:rsidP="000349E2">
      <w:pPr>
        <w:pStyle w:val="EQ"/>
        <w:rPr>
          <w:lang w:val="en-US" w:eastAsia="zh-CN"/>
        </w:rPr>
      </w:pPr>
      <w:r>
        <w:rPr>
          <w:lang w:val="en-US" w:eastAsia="zh-CN"/>
        </w:rPr>
        <w:tab/>
      </w:r>
      <w:r w:rsidRPr="00E446B4">
        <w:rPr>
          <w:szCs w:val="16"/>
          <w:lang w:eastAsia="zh-CN"/>
        </w:rPr>
        <w:t>n + T</w:t>
      </w:r>
      <w:r w:rsidRPr="00E446B4">
        <w:rPr>
          <w:szCs w:val="16"/>
          <w:vertAlign w:val="subscript"/>
          <w:lang w:eastAsia="zh-CN"/>
        </w:rPr>
        <w:t>HARQ</w:t>
      </w:r>
      <w:r w:rsidRPr="00E446B4">
        <w:rPr>
          <w:szCs w:val="16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szCs w:val="1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subframe,µ</m:t>
            </m:r>
          </m:sup>
        </m:sSubSup>
      </m:oMath>
      <w:r w:rsidRPr="00E446B4">
        <w:rPr>
          <w:szCs w:val="16"/>
          <w:lang w:eastAsia="zh-CN"/>
        </w:rPr>
        <w:t xml:space="preserve"> + </w:t>
      </w:r>
      <w:r w:rsidRPr="00E446B4">
        <w:t>NM * (T</w:t>
      </w:r>
      <w:r w:rsidRPr="00E446B4">
        <w:rPr>
          <w:vertAlign w:val="subscript"/>
        </w:rPr>
        <w:t xml:space="preserve">first_target-PL-RS </w:t>
      </w:r>
      <w:r w:rsidRPr="00E446B4">
        <w:t xml:space="preserve">+ 4 </w:t>
      </w:r>
      <w:r w:rsidRPr="00E446B4">
        <w:rPr>
          <w:lang w:eastAsia="zh-CN"/>
        </w:rPr>
        <w:t>*</w:t>
      </w:r>
      <w:r w:rsidRPr="00E446B4">
        <w:t xml:space="preserve"> T</w:t>
      </w:r>
      <w:r w:rsidRPr="00E446B4">
        <w:rPr>
          <w:vertAlign w:val="subscript"/>
        </w:rPr>
        <w:t xml:space="preserve">target_PL-RS </w:t>
      </w:r>
      <w:r w:rsidRPr="00E446B4">
        <w:t>+ 2ms)</w:t>
      </w:r>
      <w:r w:rsidRPr="00E446B4">
        <w:rPr>
          <w:szCs w:val="16"/>
          <w:lang w:eastAsia="zh-CN"/>
        </w:rPr>
        <w:t xml:space="preserve"> / </w:t>
      </w:r>
      <w:r w:rsidRPr="00E446B4">
        <w:rPr>
          <w:i/>
          <w:szCs w:val="16"/>
          <w:lang w:eastAsia="zh-CN"/>
        </w:rPr>
        <w:t>NR slot length</w:t>
      </w:r>
      <w:r w:rsidRPr="002A01E4">
        <w:rPr>
          <w:lang w:val="en-US" w:eastAsia="zh-CN"/>
        </w:rPr>
        <w:t>.</w:t>
      </w:r>
    </w:p>
    <w:p w14:paraId="7C42608D" w14:textId="5183AEDF" w:rsidR="000349E2" w:rsidRDefault="000349E2" w:rsidP="000349E2">
      <w:pPr>
        <w:rPr>
          <w:lang w:val="en-US" w:eastAsia="zh-CN"/>
        </w:rPr>
      </w:pPr>
      <w:r>
        <w:rPr>
          <w:lang w:val="en-US" w:eastAsia="zh-CN"/>
        </w:rPr>
        <w:t xml:space="preserve">If a subset of the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</w:t>
      </w:r>
      <w:ins w:id="12" w:author="Apple_110bis (Manasa)" w:date="2024-04-04T18:19:00Z">
        <w:r w:rsidR="006D1C10" w:rsidRPr="00F51F71">
          <w:rPr>
            <w:lang w:eastAsia="zh-CN"/>
          </w:rPr>
          <w:t xml:space="preserve">have completed the TCI state list update in </w:t>
        </w:r>
        <w:proofErr w:type="gramStart"/>
        <w:r w:rsidR="006D1C10" w:rsidRPr="00F51F71">
          <w:rPr>
            <w:lang w:eastAsia="zh-CN"/>
          </w:rPr>
          <w:t>slot</w:t>
        </w:r>
      </w:ins>
      <w:proofErr w:type="gramEnd"/>
      <w:r w:rsidDel="00A1380C">
        <w:rPr>
          <w:lang w:val="en-US" w:eastAsia="zh-CN"/>
        </w:rPr>
        <w:t xml:space="preserve"> </w:t>
      </w:r>
    </w:p>
    <w:p w14:paraId="197EF776" w14:textId="77777777" w:rsidR="000349E2" w:rsidRDefault="000349E2" w:rsidP="000349E2">
      <w:pPr>
        <w:pStyle w:val="EQ"/>
        <w:rPr>
          <w:lang w:val="en-US" w:eastAsia="zh-CN"/>
        </w:rPr>
      </w:pPr>
      <w:r>
        <w:rPr>
          <w:lang w:val="en-US" w:eastAsia="zh-CN"/>
        </w:rPr>
        <w:tab/>
        <w:t>n+</w:t>
      </w:r>
      <w:r w:rsidRPr="00901F8A">
        <w:t>T</w:t>
      </w:r>
      <w:r w:rsidRPr="00901F8A">
        <w:rPr>
          <w:vertAlign w:val="subscript"/>
        </w:rPr>
        <w:t>HARQ</w:t>
      </w:r>
      <w:r w:rsidRPr="00901F8A"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346173">
        <w:rPr>
          <w:i/>
        </w:rPr>
        <w:t>+</w:t>
      </w:r>
      <w:r w:rsidRPr="002F18DC">
        <w:t xml:space="preserve"> </w:t>
      </w:r>
      <w:r>
        <w:t>(</w:t>
      </w:r>
      <w:r w:rsidRPr="002F18DC">
        <w:t>T</w:t>
      </w:r>
      <w:r w:rsidRPr="002F18DC">
        <w:rPr>
          <w:vertAlign w:val="subscript"/>
        </w:rPr>
        <w:t>L1-RSRP</w:t>
      </w:r>
      <w:r>
        <w:rPr>
          <w:vertAlign w:val="subscript"/>
        </w:rPr>
        <w:t>_List</w:t>
      </w:r>
      <w:r w:rsidRPr="00346173">
        <w:rPr>
          <w:i/>
          <w:vertAlign w:val="subscript"/>
        </w:rPr>
        <w:t xml:space="preserve"> </w:t>
      </w:r>
      <w:r w:rsidRPr="00901F8A">
        <w:t>+ T</w:t>
      </w:r>
      <w:r w:rsidRPr="00901F8A">
        <w:rPr>
          <w:vertAlign w:val="subscript"/>
        </w:rPr>
        <w:t xml:space="preserve">first_target-PL-RS </w:t>
      </w:r>
      <w:r w:rsidRPr="00901F8A">
        <w:t>+ 4*T</w:t>
      </w:r>
      <w:r w:rsidRPr="00901F8A">
        <w:rPr>
          <w:vertAlign w:val="subscript"/>
        </w:rPr>
        <w:t>target_PL-RS</w:t>
      </w:r>
      <w:r w:rsidRPr="00901F8A">
        <w:t>+ 2ms</w:t>
      </w:r>
      <w: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 w:rsidRPr="009C5807">
        <w:rPr>
          <w:lang w:val="en-US" w:eastAsia="zh-CN"/>
        </w:rPr>
        <w:t>.</w:t>
      </w:r>
    </w:p>
    <w:p w14:paraId="36E83579" w14:textId="77777777" w:rsidR="000349E2" w:rsidRPr="00C26F2D" w:rsidRDefault="000349E2" w:rsidP="000349E2">
      <w:r>
        <w:rPr>
          <w:lang w:val="en-US" w:eastAsia="zh-CN"/>
        </w:rPr>
        <w:t>I</w:t>
      </w:r>
      <w:r w:rsidRPr="008773D9">
        <w:rPr>
          <w:lang w:val="en-US" w:eastAsia="zh-CN"/>
        </w:rPr>
        <w:t xml:space="preserve">f all </w:t>
      </w:r>
      <w:r w:rsidRPr="00C80835">
        <w:rPr>
          <w:lang w:val="en-US" w:eastAsia="zh-CN"/>
        </w:rPr>
        <w:t>target</w:t>
      </w:r>
      <w:r w:rsidRPr="008773D9">
        <w:rPr>
          <w:lang w:val="en-US" w:eastAsia="zh-CN"/>
        </w:rPr>
        <w:t xml:space="preserve"> TCI states in the active TCI state list are unknown, the requirements specified in this clause are not applicable.</w:t>
      </w:r>
    </w:p>
    <w:p w14:paraId="05582100" w14:textId="77777777" w:rsidR="000349E2" w:rsidRPr="00136F07" w:rsidRDefault="000349E2" w:rsidP="000349E2">
      <w:pPr>
        <w:rPr>
          <w:lang w:val="en-US" w:eastAsia="zh-CN"/>
        </w:rPr>
      </w:pPr>
      <w:proofErr w:type="gramStart"/>
      <w:r w:rsidRPr="00136F07">
        <w:rPr>
          <w:lang w:val="en-US" w:eastAsia="zh-CN"/>
        </w:rPr>
        <w:t>Where</w:t>
      </w:r>
      <w:proofErr w:type="gramEnd"/>
      <w:r w:rsidRPr="00136F07">
        <w:rPr>
          <w:lang w:val="en-US" w:eastAsia="zh-CN"/>
        </w:rPr>
        <w:t xml:space="preserve"> </w:t>
      </w:r>
    </w:p>
    <w:p w14:paraId="20F6BFC3" w14:textId="77777777" w:rsidR="000349E2" w:rsidRDefault="000349E2" w:rsidP="000349E2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r>
        <w:t>is the longest L1 measurement time (T</w:t>
      </w:r>
      <w:r w:rsidRPr="00867ED0">
        <w:rPr>
          <w:vertAlign w:val="subscript"/>
        </w:rPr>
        <w:t>L1-RSRP</w:t>
      </w:r>
      <w:r>
        <w:t xml:space="preserve">) </w:t>
      </w:r>
      <w:r w:rsidRPr="008773D9">
        <w:t>of the source RS among the unknown target TCI states, where</w:t>
      </w:r>
      <w:r>
        <w:t xml:space="preserve"> T</w:t>
      </w:r>
      <w:r w:rsidRPr="002C62A4">
        <w:rPr>
          <w:vertAlign w:val="subscript"/>
        </w:rPr>
        <w:t>L1-RSRP</w:t>
      </w:r>
      <w:r>
        <w:t xml:space="preserve"> is specified in clause 8.23.2</w:t>
      </w:r>
    </w:p>
    <w:p w14:paraId="35276F9C" w14:textId="77777777" w:rsidR="000349E2" w:rsidRPr="00136F07" w:rsidRDefault="000349E2" w:rsidP="000349E2">
      <w:pPr>
        <w:pStyle w:val="B1"/>
        <w:rPr>
          <w:rFonts w:eastAsia="Malgun Gothic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</w:r>
      <w:r w:rsidRPr="002A01E4">
        <w:rPr>
          <w:rFonts w:eastAsia="Malgun Gothic"/>
          <w:lang w:val="en-US" w:eastAsia="zh-CN"/>
        </w:rPr>
        <w:t>T</w:t>
      </w:r>
      <w:r w:rsidRPr="002A01E4">
        <w:rPr>
          <w:rFonts w:eastAsia="Malgun Gothic"/>
          <w:vertAlign w:val="subscript"/>
          <w:lang w:val="en-US" w:eastAsia="zh-CN"/>
        </w:rPr>
        <w:t>HARQ</w:t>
      </w:r>
      <w:r w:rsidRPr="002A01E4">
        <w:rPr>
          <w:rFonts w:eastAsia="Malgun Gothic"/>
          <w:lang w:val="en-US" w:eastAsia="zh-CN"/>
        </w:rPr>
        <w:t xml:space="preserve">,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first_target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lang w:val="en-US" w:eastAsia="zh-CN"/>
        </w:rPr>
        <w:t>,</w:t>
      </w:r>
      <w:r w:rsidRPr="00136F07">
        <w:rPr>
          <w:rFonts w:eastAsia="Malgun Gothic"/>
          <w:lang w:val="en-US" w:eastAsia="zh-CN"/>
        </w:rPr>
        <w:t xml:space="preserve">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rFonts w:eastAsia="Malgun Gothic"/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 xml:space="preserve">are defined in </w:t>
      </w:r>
      <w:r w:rsidRPr="002A01E4">
        <w:rPr>
          <w:lang w:val="en-US" w:eastAsia="ko-KR"/>
        </w:rPr>
        <w:t>clause</w:t>
      </w:r>
      <w:r w:rsidRPr="002A01E4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23</w:t>
      </w:r>
      <w:r w:rsidRPr="002A01E4">
        <w:rPr>
          <w:rFonts w:eastAsia="Malgun Gothic"/>
          <w:lang w:val="en-US" w:eastAsia="zh-CN"/>
        </w:rPr>
        <w:t xml:space="preserve">.3. </w:t>
      </w:r>
    </w:p>
    <w:p w14:paraId="44F1905C" w14:textId="77777777" w:rsidR="000349E2" w:rsidRPr="002A01E4" w:rsidRDefault="000349E2" w:rsidP="000349E2">
      <w:pPr>
        <w:rPr>
          <w:lang w:val="en-US" w:eastAsia="zh-CN"/>
        </w:rPr>
      </w:pPr>
      <w:r w:rsidRPr="002A01E4">
        <w:rPr>
          <w:lang w:val="en-US" w:eastAsia="zh-CN"/>
        </w:rPr>
        <w:t xml:space="preserve">When UE receives </w:t>
      </w:r>
      <w:r w:rsidRPr="002A01E4">
        <w:rPr>
          <w:rFonts w:eastAsia="Malgun Gothic"/>
          <w:lang w:val="en-US" w:eastAsia="zh-CN"/>
        </w:rPr>
        <w:t>PDSCH carrying</w:t>
      </w:r>
      <w:r w:rsidRPr="002A01E4">
        <w:rPr>
          <w:lang w:val="en-US" w:eastAsia="zh-CN"/>
        </w:rPr>
        <w:t xml:space="preserve"> </w:t>
      </w:r>
      <w:r w:rsidRPr="002A01E4">
        <w:rPr>
          <w:rFonts w:eastAsia="Malgun Gothic"/>
          <w:lang w:val="en-US" w:eastAsia="zh-CN"/>
        </w:rPr>
        <w:t>MAC-CE for active TCI state list update, and</w:t>
      </w:r>
    </w:p>
    <w:p w14:paraId="023BE75A" w14:textId="77777777" w:rsidR="000349E2" w:rsidRPr="002A01E4" w:rsidRDefault="000349E2" w:rsidP="000349E2">
      <w:pPr>
        <w:pStyle w:val="B1"/>
        <w:rPr>
          <w:szCs w:val="16"/>
          <w:lang w:val="en-US" w:eastAsia="zh-CN"/>
        </w:rPr>
      </w:pPr>
      <w:r w:rsidRPr="002A01E4">
        <w:rPr>
          <w:lang w:val="en-US" w:eastAsia="zh-CN"/>
        </w:rPr>
        <w:lastRenderedPageBreak/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joint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or </w:t>
      </w:r>
    </w:p>
    <w:p w14:paraId="4F271793" w14:textId="77777777" w:rsidR="000349E2" w:rsidRPr="002A01E4" w:rsidRDefault="000349E2" w:rsidP="000349E2">
      <w:pPr>
        <w:pStyle w:val="B1"/>
        <w:rPr>
          <w:sz w:val="22"/>
          <w:lang w:val="en-US" w:eastAsia="zh-CN"/>
        </w:rPr>
      </w:pPr>
      <w:r w:rsidRPr="002A01E4">
        <w:rPr>
          <w:lang w:val="en-US" w:eastAsia="zh-CN"/>
        </w:rPr>
        <w:t>-</w:t>
      </w:r>
      <w:r w:rsidRPr="002A01E4">
        <w:rPr>
          <w:lang w:val="en-US" w:eastAsia="zh-CN"/>
        </w:rPr>
        <w:tab/>
        <w:t>higher layer configuration ‘</w:t>
      </w:r>
      <w:r w:rsidRPr="002A01E4">
        <w:rPr>
          <w:i/>
          <w:lang w:val="en-US"/>
        </w:rPr>
        <w:t>unifiedTCI-StateType-r17</w:t>
      </w:r>
      <w:r w:rsidRPr="002A01E4">
        <w:rPr>
          <w:lang w:val="en-US" w:eastAsia="zh-CN"/>
        </w:rPr>
        <w:t>’ is set to ‘</w:t>
      </w:r>
      <w:r w:rsidRPr="002A01E4">
        <w:rPr>
          <w:i/>
          <w:lang w:val="en-US"/>
        </w:rPr>
        <w:t>separate</w:t>
      </w:r>
      <w:r w:rsidRPr="002A01E4">
        <w:rPr>
          <w:lang w:val="en-US" w:eastAsia="zh-CN"/>
        </w:rPr>
        <w:t>’</w:t>
      </w:r>
      <w:r w:rsidRPr="002A01E4">
        <w:rPr>
          <w:szCs w:val="16"/>
          <w:lang w:val="en-US" w:eastAsia="zh-CN"/>
        </w:rPr>
        <w:t xml:space="preserve">, </w:t>
      </w:r>
      <w:r w:rsidRPr="002A01E4">
        <w:rPr>
          <w:lang w:val="en-US" w:eastAsia="zh-CN"/>
        </w:rPr>
        <w:t>while the target TCI list comprises at least one DL TCIs and at least one UL TCIs</w:t>
      </w:r>
      <w:r w:rsidRPr="002A01E4">
        <w:rPr>
          <w:szCs w:val="16"/>
          <w:lang w:val="en-US" w:eastAsia="zh-CN"/>
        </w:rPr>
        <w:t>,</w:t>
      </w:r>
    </w:p>
    <w:p w14:paraId="29C03EDE" w14:textId="77777777" w:rsidR="000349E2" w:rsidRPr="00EB539F" w:rsidRDefault="000349E2" w:rsidP="000349E2">
      <w:pPr>
        <w:rPr>
          <w:rFonts w:eastAsia="Calibri"/>
        </w:rPr>
      </w:pPr>
      <w:r w:rsidRPr="001F146A">
        <w:rPr>
          <w:rFonts w:eastAsia="Calibri"/>
        </w:rPr>
        <w:t>UE is not expected to transmit on UL</w:t>
      </w:r>
      <w:r>
        <w:rPr>
          <w:rFonts w:eastAsia="Calibri"/>
        </w:rPr>
        <w:t xml:space="preserve"> based on the target TCI</w:t>
      </w:r>
      <w:r w:rsidRPr="001F146A">
        <w:rPr>
          <w:rFonts w:eastAsia="Calibri"/>
        </w:rPr>
        <w:t xml:space="preserve"> before UE completes the DL and UL TCI </w:t>
      </w:r>
      <w:r>
        <w:rPr>
          <w:rFonts w:eastAsia="Calibri"/>
        </w:rPr>
        <w:t>list update</w:t>
      </w:r>
      <w:r w:rsidRPr="001F146A">
        <w:rPr>
          <w:rFonts w:eastAsia="Calibri"/>
        </w:rPr>
        <w:t>.</w:t>
      </w:r>
    </w:p>
    <w:p w14:paraId="4F389AAC" w14:textId="77777777" w:rsidR="000349E2" w:rsidRDefault="000349E2" w:rsidP="000349E2">
      <w:pPr>
        <w:rPr>
          <w:rFonts w:eastAsia="Calibri"/>
        </w:rPr>
      </w:pPr>
      <w:r>
        <w:rPr>
          <w:rFonts w:eastAsia="Calibri"/>
        </w:rPr>
        <w:t xml:space="preserve">The requirements in this clause are applicable when the </w:t>
      </w:r>
      <w:r w:rsidRPr="00DC321E">
        <w:rPr>
          <w:rFonts w:eastAsia="Calibri"/>
        </w:rPr>
        <w:t xml:space="preserve">source RS of the active UL TCI state is </w:t>
      </w:r>
      <w:r>
        <w:rPr>
          <w:rFonts w:eastAsia="Calibri"/>
        </w:rPr>
        <w:t xml:space="preserve">a </w:t>
      </w:r>
      <w:r w:rsidRPr="00DC321E">
        <w:rPr>
          <w:rFonts w:eastAsia="Calibri"/>
        </w:rPr>
        <w:t>DL-</w:t>
      </w:r>
      <w:proofErr w:type="gramStart"/>
      <w:r w:rsidRPr="00DC321E">
        <w:rPr>
          <w:rFonts w:eastAsia="Calibri"/>
        </w:rPr>
        <w:t>RS</w:t>
      </w:r>
      <w:proofErr w:type="gramEnd"/>
      <w:r w:rsidRPr="00DC321E">
        <w:rPr>
          <w:rFonts w:eastAsia="Calibri"/>
        </w:rPr>
        <w:t xml:space="preserve"> and this DL-RS is included as one </w:t>
      </w:r>
      <w:r>
        <w:rPr>
          <w:rFonts w:eastAsia="Calibri"/>
        </w:rPr>
        <w:t xml:space="preserve">of the </w:t>
      </w:r>
      <w:r w:rsidRPr="00DC321E">
        <w:rPr>
          <w:rFonts w:eastAsia="Calibri"/>
        </w:rPr>
        <w:t>source RS</w:t>
      </w:r>
      <w:r>
        <w:rPr>
          <w:rFonts w:eastAsia="Calibri"/>
        </w:rPr>
        <w:t>s</w:t>
      </w:r>
      <w:r w:rsidRPr="00DC321E">
        <w:rPr>
          <w:rFonts w:eastAsia="Calibri"/>
        </w:rPr>
        <w:t xml:space="preserve"> in the DL active TCI list</w:t>
      </w:r>
      <w:r>
        <w:rPr>
          <w:rFonts w:eastAsia="Calibri"/>
        </w:rPr>
        <w:t>.</w:t>
      </w:r>
    </w:p>
    <w:p w14:paraId="5CA1FDC6" w14:textId="77777777" w:rsidR="00E73662" w:rsidRPr="004E21EA" w:rsidRDefault="00E73662" w:rsidP="000349E2">
      <w:pPr>
        <w:overflowPunct w:val="0"/>
        <w:autoSpaceDE w:val="0"/>
        <w:autoSpaceDN w:val="0"/>
        <w:adjustRightInd w:val="0"/>
        <w:textAlignment w:val="baseline"/>
        <w:rPr>
          <w:color w:val="FF0000"/>
          <w:sz w:val="32"/>
          <w:szCs w:val="32"/>
          <w:lang w:eastAsia="en-GB"/>
        </w:rPr>
      </w:pPr>
    </w:p>
    <w:p w14:paraId="39EBE5F6" w14:textId="4D3E1118" w:rsidR="00E73662" w:rsidRPr="004E21EA" w:rsidRDefault="00E73662" w:rsidP="00E73662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32"/>
          <w:szCs w:val="32"/>
          <w:lang w:eastAsia="en-GB"/>
        </w:rPr>
      </w:pPr>
      <w:r w:rsidRPr="004E21EA">
        <w:rPr>
          <w:color w:val="FF0000"/>
          <w:sz w:val="32"/>
          <w:szCs w:val="32"/>
          <w:highlight w:val="yellow"/>
          <w:lang w:eastAsia="en-GB"/>
        </w:rPr>
        <w:t xml:space="preserve">Change </w:t>
      </w:r>
      <w:r>
        <w:rPr>
          <w:color w:val="FF0000"/>
          <w:sz w:val="32"/>
          <w:szCs w:val="32"/>
          <w:highlight w:val="yellow"/>
          <w:lang w:eastAsia="en-GB"/>
        </w:rPr>
        <w:t>4</w:t>
      </w:r>
    </w:p>
    <w:p w14:paraId="7FEBB2BE" w14:textId="77777777" w:rsidR="000349E2" w:rsidRPr="000074F7" w:rsidRDefault="000349E2" w:rsidP="000349E2">
      <w:pPr>
        <w:pStyle w:val="Heading3"/>
        <w:rPr>
          <w:lang w:val="en-US"/>
        </w:rPr>
      </w:pPr>
      <w:r w:rsidRPr="000074F7">
        <w:rPr>
          <w:lang w:val="en-US"/>
        </w:rPr>
        <w:t>8.</w:t>
      </w:r>
      <w:r>
        <w:rPr>
          <w:lang w:val="en-US"/>
        </w:rPr>
        <w:t>24</w:t>
      </w:r>
      <w:r w:rsidRPr="000074F7">
        <w:rPr>
          <w:lang w:val="en-US"/>
        </w:rPr>
        <w:t>.5</w:t>
      </w:r>
      <w:r w:rsidRPr="000074F7">
        <w:rPr>
          <w:lang w:val="en-US"/>
        </w:rPr>
        <w:tab/>
        <w:t>Active Uplink TCI state list update delay</w:t>
      </w:r>
    </w:p>
    <w:p w14:paraId="10352062" w14:textId="77777777" w:rsidR="000349E2" w:rsidRPr="000074F7" w:rsidRDefault="000349E2" w:rsidP="000349E2">
      <w:pPr>
        <w:rPr>
          <w:lang w:val="en-US" w:eastAsia="zh-CN"/>
        </w:rPr>
      </w:pPr>
      <w:r w:rsidRPr="000074F7">
        <w:rPr>
          <w:lang w:val="en-US" w:eastAsia="zh-CN"/>
        </w:rPr>
        <w:t xml:space="preserve">The requirements specified in this clause </w:t>
      </w:r>
      <w:r w:rsidRPr="000074F7">
        <w:rPr>
          <w:rFonts w:hint="eastAsia"/>
          <w:lang w:val="en-US" w:eastAsia="zh-CN"/>
        </w:rPr>
        <w:t>are</w:t>
      </w:r>
      <w:r w:rsidRPr="000074F7">
        <w:rPr>
          <w:lang w:val="en-US" w:eastAsia="zh-CN"/>
        </w:rPr>
        <w:t xml:space="preserve"> applicable </w:t>
      </w:r>
      <w:proofErr w:type="gramStart"/>
      <w:r w:rsidRPr="000074F7">
        <w:rPr>
          <w:lang w:val="en-US" w:eastAsia="zh-CN"/>
        </w:rPr>
        <w:t>if</w:t>
      </w:r>
      <w:proofErr w:type="gramEnd"/>
    </w:p>
    <w:p w14:paraId="6127FEBB" w14:textId="77777777" w:rsidR="000349E2" w:rsidRPr="000074F7" w:rsidRDefault="000349E2" w:rsidP="000349E2">
      <w:pPr>
        <w:pStyle w:val="B1"/>
        <w:rPr>
          <w:rFonts w:eastAsia="Malgun Gothic"/>
          <w:lang w:val="en-US" w:eastAsia="zh-CN"/>
        </w:rPr>
      </w:pPr>
      <w:r w:rsidRPr="000074F7">
        <w:rPr>
          <w:lang w:val="en-US" w:eastAsia="zh-CN"/>
        </w:rPr>
        <w:t>-</w:t>
      </w:r>
      <w:r w:rsidRPr="000074F7">
        <w:rPr>
          <w:lang w:val="en-US" w:eastAsia="zh-CN"/>
        </w:rPr>
        <w:tab/>
        <w:t>higher layer configuration ‘</w:t>
      </w:r>
      <w:r w:rsidRPr="000074F7">
        <w:rPr>
          <w:i/>
        </w:rPr>
        <w:t>unifiedTCI-StateType-r17</w:t>
      </w:r>
      <w:r w:rsidRPr="000074F7">
        <w:rPr>
          <w:lang w:val="en-US" w:eastAsia="zh-CN"/>
        </w:rPr>
        <w:t>’ is set to ‘</w:t>
      </w:r>
      <w:r w:rsidRPr="000074F7">
        <w:rPr>
          <w:i/>
        </w:rPr>
        <w:t>separate</w:t>
      </w:r>
      <w:r w:rsidRPr="000074F7">
        <w:rPr>
          <w:lang w:val="en-US" w:eastAsia="zh-CN"/>
        </w:rPr>
        <w:t>’, and a MAC CE activates more than one target separate TCIs, and at least one UL TCI is included</w:t>
      </w:r>
      <w:r w:rsidRPr="000074F7">
        <w:rPr>
          <w:rFonts w:eastAsia="Malgun Gothic"/>
          <w:lang w:val="en-US" w:eastAsia="zh-CN"/>
        </w:rPr>
        <w:t>, or</w:t>
      </w:r>
    </w:p>
    <w:p w14:paraId="56642F70" w14:textId="77777777" w:rsidR="000349E2" w:rsidRPr="000074F7" w:rsidRDefault="000349E2" w:rsidP="000349E2">
      <w:pPr>
        <w:pStyle w:val="B1"/>
        <w:rPr>
          <w:rFonts w:eastAsia="Malgun Gothic"/>
          <w:lang w:val="en-US" w:eastAsia="zh-CN"/>
        </w:rPr>
      </w:pPr>
      <w:r w:rsidRPr="000074F7">
        <w:rPr>
          <w:lang w:val="en-US" w:eastAsia="zh-CN"/>
        </w:rPr>
        <w:t>-</w:t>
      </w:r>
      <w:r w:rsidRPr="000074F7">
        <w:rPr>
          <w:lang w:val="en-US" w:eastAsia="zh-CN"/>
        </w:rPr>
        <w:tab/>
        <w:t>higher layer configuration ‘</w:t>
      </w:r>
      <w:r w:rsidRPr="000074F7">
        <w:rPr>
          <w:i/>
        </w:rPr>
        <w:t>unifiedTCI-StateType-r17</w:t>
      </w:r>
      <w:r w:rsidRPr="000074F7">
        <w:rPr>
          <w:lang w:val="en-US" w:eastAsia="zh-CN"/>
        </w:rPr>
        <w:t>’ is set to ‘</w:t>
      </w:r>
      <w:r w:rsidRPr="000074F7">
        <w:rPr>
          <w:i/>
        </w:rPr>
        <w:t>joint</w:t>
      </w:r>
      <w:r w:rsidRPr="000074F7">
        <w:t>’</w:t>
      </w:r>
      <w:r w:rsidRPr="000074F7">
        <w:rPr>
          <w:lang w:val="en-US" w:eastAsia="zh-CN"/>
        </w:rPr>
        <w:t>, and a MAC CE activates more than one target joint TCI</w:t>
      </w:r>
      <w:r w:rsidRPr="000074F7">
        <w:rPr>
          <w:rFonts w:eastAsia="Malgun Gothic"/>
          <w:lang w:val="en-US" w:eastAsia="zh-CN"/>
        </w:rPr>
        <w:t>.</w:t>
      </w:r>
    </w:p>
    <w:p w14:paraId="5C7CBDEB" w14:textId="0279DC4C" w:rsidR="000349E2" w:rsidRPr="000074F7" w:rsidRDefault="000349E2" w:rsidP="000349E2">
      <w:pPr>
        <w:rPr>
          <w:lang w:eastAsia="zh-CN"/>
        </w:rPr>
      </w:pPr>
      <w:r w:rsidRPr="000074F7">
        <w:rPr>
          <w:lang w:val="en-US" w:eastAsia="zh-CN"/>
        </w:rPr>
        <w:t xml:space="preserve">If all the target TCI states in the active TCI state list are known, </w:t>
      </w:r>
      <w:r w:rsidRPr="000074F7">
        <w:rPr>
          <w:rFonts w:eastAsia="Malgun Gothic"/>
          <w:lang w:eastAsia="zh-CN"/>
        </w:rPr>
        <w:t>upon</w:t>
      </w:r>
      <w:r w:rsidRPr="000074F7">
        <w:rPr>
          <w:lang w:eastAsia="zh-CN"/>
        </w:rPr>
        <w:t xml:space="preserve"> receiv</w:t>
      </w:r>
      <w:r w:rsidRPr="000074F7">
        <w:rPr>
          <w:rFonts w:eastAsia="Malgun Gothic"/>
          <w:lang w:eastAsia="zh-CN"/>
        </w:rPr>
        <w:t>ing PDSCH carrying</w:t>
      </w:r>
      <w:r w:rsidRPr="000074F7">
        <w:rPr>
          <w:lang w:eastAsia="zh-CN"/>
        </w:rPr>
        <w:t xml:space="preserve"> </w:t>
      </w:r>
      <w:r w:rsidRPr="000074F7">
        <w:rPr>
          <w:rFonts w:eastAsia="Malgun Gothic"/>
          <w:lang w:eastAsia="zh-CN"/>
        </w:rPr>
        <w:t>MAC-CE active TCI state list update at slot n</w:t>
      </w:r>
      <w:r w:rsidRPr="000074F7">
        <w:rPr>
          <w:lang w:eastAsia="zh-CN"/>
        </w:rPr>
        <w:t xml:space="preserve">, UE shall </w:t>
      </w:r>
      <w:ins w:id="13" w:author="Apple_110bis (Manasa)" w:date="2024-04-04T18:24:00Z">
        <w:r w:rsidR="006D1C10" w:rsidRPr="00F51F71">
          <w:rPr>
            <w:lang w:eastAsia="zh-CN"/>
          </w:rPr>
          <w:t>have completed the TCI state list update in slot</w:t>
        </w:r>
      </w:ins>
      <w:del w:id="14" w:author="Apple_110bis (Manasa)" w:date="2024-04-04T18:24:00Z">
        <w:r w:rsidRPr="000074F7" w:rsidDel="006D1C10">
          <w:rPr>
            <w:lang w:eastAsia="zh-CN"/>
          </w:rPr>
          <w:delText xml:space="preserve">be able to transmit PUCCH, PUSCH or SRS with the new target TCI states </w:delText>
        </w:r>
        <w:r w:rsidRPr="000074F7" w:rsidDel="006D1C10">
          <w:rPr>
            <w:rFonts w:eastAsia="Malgun Gothic"/>
            <w:lang w:eastAsia="zh-CN"/>
          </w:rPr>
          <w:delText>at the first slot that is after</w:delText>
        </w:r>
      </w:del>
      <w:r w:rsidRPr="000074F7">
        <w:rPr>
          <w:lang w:eastAsia="zh-CN"/>
        </w:rPr>
        <w:t xml:space="preserve"> </w:t>
      </w:r>
    </w:p>
    <w:p w14:paraId="388EBF3B" w14:textId="77777777" w:rsidR="000349E2" w:rsidRDefault="000349E2" w:rsidP="000349E2">
      <w:pPr>
        <w:pStyle w:val="EQ"/>
        <w:rPr>
          <w:lang w:eastAsia="zh-CN"/>
        </w:rPr>
      </w:pPr>
      <w:r w:rsidRPr="000074F7">
        <w:rPr>
          <w:szCs w:val="16"/>
          <w:lang w:eastAsia="zh-CN"/>
        </w:rPr>
        <w:tab/>
        <w:t>n + T</w:t>
      </w:r>
      <w:r w:rsidRPr="000074F7">
        <w:rPr>
          <w:szCs w:val="16"/>
          <w:vertAlign w:val="subscript"/>
          <w:lang w:eastAsia="zh-CN"/>
        </w:rPr>
        <w:t>HARQ</w:t>
      </w:r>
      <w:r w:rsidRPr="000074F7">
        <w:rPr>
          <w:szCs w:val="16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szCs w:val="1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subframe,µ</m:t>
            </m:r>
          </m:sup>
        </m:sSubSup>
      </m:oMath>
      <w:r w:rsidRPr="000074F7">
        <w:rPr>
          <w:szCs w:val="16"/>
          <w:lang w:eastAsia="zh-CN"/>
        </w:rPr>
        <w:t xml:space="preserve"> + </w:t>
      </w:r>
      <w:r w:rsidRPr="000074F7">
        <w:t>NM * (T</w:t>
      </w:r>
      <w:r w:rsidRPr="000074F7">
        <w:rPr>
          <w:vertAlign w:val="subscript"/>
        </w:rPr>
        <w:t xml:space="preserve">first_target-PL-RS_List </w:t>
      </w:r>
      <w:r w:rsidRPr="000074F7">
        <w:t xml:space="preserve">+ 4 </w:t>
      </w:r>
      <w:r w:rsidRPr="000074F7">
        <w:rPr>
          <w:lang w:eastAsia="zh-CN"/>
        </w:rPr>
        <w:t>*</w:t>
      </w:r>
      <w:r w:rsidRPr="000074F7">
        <w:t xml:space="preserve"> T</w:t>
      </w:r>
      <w:r w:rsidRPr="000074F7">
        <w:rPr>
          <w:vertAlign w:val="subscript"/>
        </w:rPr>
        <w:t xml:space="preserve">target_PL-RS_List </w:t>
      </w:r>
      <w:r w:rsidRPr="000074F7">
        <w:t>+ 2ms)</w:t>
      </w:r>
      <w:r w:rsidRPr="000074F7">
        <w:rPr>
          <w:szCs w:val="16"/>
          <w:lang w:eastAsia="zh-CN"/>
        </w:rPr>
        <w:t xml:space="preserve"> / </w:t>
      </w:r>
      <w:r w:rsidRPr="000074F7">
        <w:rPr>
          <w:i/>
          <w:szCs w:val="16"/>
          <w:lang w:eastAsia="zh-CN"/>
        </w:rPr>
        <w:t>NR slot length</w:t>
      </w:r>
      <w:r w:rsidRPr="000074F7">
        <w:rPr>
          <w:lang w:eastAsia="zh-CN"/>
        </w:rPr>
        <w:t>,</w:t>
      </w:r>
    </w:p>
    <w:p w14:paraId="574B12A0" w14:textId="77777777" w:rsidR="000349E2" w:rsidRPr="000074F7" w:rsidRDefault="000349E2" w:rsidP="000349E2">
      <w:pPr>
        <w:pStyle w:val="B1"/>
        <w:rPr>
          <w:noProof/>
          <w:lang w:eastAsia="zh-CN"/>
        </w:rPr>
      </w:pPr>
      <w:r w:rsidRPr="000074F7">
        <w:rPr>
          <w:noProof/>
          <w:szCs w:val="16"/>
          <w:lang w:eastAsia="zh-CN"/>
        </w:rPr>
        <w:tab/>
      </w:r>
      <w:r>
        <w:rPr>
          <w:lang w:eastAsia="zh-CN"/>
        </w:rPr>
        <w:t xml:space="preserve">FFS on additional time tracking of DL Ref RS for </w:t>
      </w:r>
      <w:proofErr w:type="gramStart"/>
      <w:r>
        <w:rPr>
          <w:lang w:eastAsia="zh-CN"/>
        </w:rPr>
        <w:t>2TA</w:t>
      </w:r>
      <w:proofErr w:type="gramEnd"/>
    </w:p>
    <w:p w14:paraId="761655F2" w14:textId="31EC69E7" w:rsidR="000349E2" w:rsidRPr="000074F7" w:rsidRDefault="000349E2" w:rsidP="000349E2">
      <w:pPr>
        <w:rPr>
          <w:szCs w:val="16"/>
          <w:lang w:eastAsia="zh-CN"/>
        </w:rPr>
      </w:pPr>
      <w:r w:rsidRPr="000074F7">
        <w:rPr>
          <w:lang w:val="en-US" w:eastAsia="zh-CN"/>
        </w:rPr>
        <w:t xml:space="preserve">If a subset of target TCI states in the active TCI state list are unknown, </w:t>
      </w:r>
      <w:r w:rsidRPr="000074F7">
        <w:rPr>
          <w:rFonts w:eastAsia="Malgun Gothic"/>
          <w:lang w:val="en-US" w:eastAsia="zh-CN"/>
        </w:rPr>
        <w:t>upon</w:t>
      </w:r>
      <w:r w:rsidRPr="000074F7">
        <w:rPr>
          <w:lang w:val="en-US" w:eastAsia="zh-CN"/>
        </w:rPr>
        <w:t xml:space="preserve"> receiv</w:t>
      </w:r>
      <w:r w:rsidRPr="000074F7">
        <w:rPr>
          <w:rFonts w:eastAsia="Malgun Gothic"/>
          <w:lang w:val="en-US" w:eastAsia="zh-CN"/>
        </w:rPr>
        <w:t>ing PDSCH carrying</w:t>
      </w:r>
      <w:r w:rsidRPr="000074F7">
        <w:rPr>
          <w:lang w:val="en-US" w:eastAsia="zh-CN"/>
        </w:rPr>
        <w:t xml:space="preserve"> </w:t>
      </w:r>
      <w:r w:rsidRPr="000074F7">
        <w:rPr>
          <w:rFonts w:eastAsia="Malgun Gothic"/>
          <w:lang w:val="en-US" w:eastAsia="zh-CN"/>
        </w:rPr>
        <w:t>MAC-CE active TCI state list update at slot n</w:t>
      </w:r>
      <w:r w:rsidRPr="000074F7">
        <w:rPr>
          <w:lang w:val="en-US" w:eastAsia="zh-CN"/>
        </w:rPr>
        <w:t xml:space="preserve">, UE shall </w:t>
      </w:r>
      <w:ins w:id="15" w:author="Apple_110bis (Manasa)" w:date="2024-04-04T18:24:00Z">
        <w:r w:rsidR="006D1C10" w:rsidRPr="00F51F71">
          <w:rPr>
            <w:lang w:eastAsia="zh-CN"/>
          </w:rPr>
          <w:t>have completed the TCI state list update in slot</w:t>
        </w:r>
      </w:ins>
      <w:del w:id="16" w:author="Apple_110bis (Manasa)" w:date="2024-04-04T18:24:00Z">
        <w:r w:rsidRPr="000074F7" w:rsidDel="006D1C10">
          <w:rPr>
            <w:lang w:val="en-US" w:eastAsia="zh-CN"/>
          </w:rPr>
          <w:delText xml:space="preserve">be able to transmit PUCCH, PUSCH or SRS with the new target TCI states </w:delText>
        </w:r>
        <w:r w:rsidRPr="000074F7" w:rsidDel="006D1C10">
          <w:rPr>
            <w:rFonts w:eastAsia="Malgun Gothic"/>
            <w:lang w:val="en-US" w:eastAsia="zh-CN"/>
          </w:rPr>
          <w:delText>at the first slot that is after</w:delText>
        </w:r>
      </w:del>
      <w:r w:rsidRPr="000074F7">
        <w:rPr>
          <w:lang w:val="en-US" w:eastAsia="zh-CN"/>
        </w:rPr>
        <w:t xml:space="preserve"> </w:t>
      </w:r>
    </w:p>
    <w:p w14:paraId="51EC0C3D" w14:textId="77777777" w:rsidR="000349E2" w:rsidRDefault="000349E2" w:rsidP="000349E2">
      <w:pPr>
        <w:pStyle w:val="EQ"/>
        <w:rPr>
          <w:i/>
          <w:lang w:val="en-US" w:eastAsia="zh-CN"/>
        </w:rPr>
      </w:pPr>
      <w:r w:rsidRPr="000074F7">
        <w:rPr>
          <w:lang w:val="en-US" w:eastAsia="zh-CN"/>
        </w:rPr>
        <w:tab/>
        <w:t>n+</w:t>
      </w:r>
      <w:r w:rsidRPr="000074F7">
        <w:t>T</w:t>
      </w:r>
      <w:r w:rsidRPr="000074F7">
        <w:rPr>
          <w:vertAlign w:val="subscript"/>
        </w:rPr>
        <w:t>HARQ</w:t>
      </w:r>
      <w:r w:rsidRPr="000074F7"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0074F7">
        <w:rPr>
          <w:i/>
        </w:rPr>
        <w:t>+</w:t>
      </w:r>
      <w:r w:rsidRPr="000074F7">
        <w:t xml:space="preserve"> (T</w:t>
      </w:r>
      <w:r w:rsidRPr="000074F7">
        <w:rPr>
          <w:vertAlign w:val="subscript"/>
        </w:rPr>
        <w:t>L1-RSRP_List</w:t>
      </w:r>
      <w:r w:rsidRPr="000074F7">
        <w:rPr>
          <w:i/>
          <w:vertAlign w:val="subscript"/>
        </w:rPr>
        <w:t xml:space="preserve"> </w:t>
      </w:r>
      <w:r w:rsidRPr="000074F7">
        <w:t>+ T</w:t>
      </w:r>
      <w:r w:rsidRPr="000074F7">
        <w:rPr>
          <w:vertAlign w:val="subscript"/>
        </w:rPr>
        <w:t xml:space="preserve">first_target-PL-RS_List </w:t>
      </w:r>
      <w:r w:rsidRPr="000074F7">
        <w:t>+ 4*T</w:t>
      </w:r>
      <w:r w:rsidRPr="000074F7">
        <w:rPr>
          <w:vertAlign w:val="subscript"/>
        </w:rPr>
        <w:t xml:space="preserve">target_PL-RS_List </w:t>
      </w:r>
      <w:r w:rsidRPr="000074F7">
        <w:t xml:space="preserve">+ 2ms) </w:t>
      </w:r>
      <w:r w:rsidRPr="000074F7">
        <w:rPr>
          <w:lang w:val="en-US" w:eastAsia="zh-CN"/>
        </w:rPr>
        <w:t xml:space="preserve">/ </w:t>
      </w:r>
      <w:r w:rsidRPr="000074F7">
        <w:rPr>
          <w:i/>
          <w:lang w:val="en-US" w:eastAsia="zh-CN"/>
        </w:rPr>
        <w:t>NR slot length</w:t>
      </w:r>
    </w:p>
    <w:p w14:paraId="679E6C94" w14:textId="77777777" w:rsidR="000349E2" w:rsidRPr="000074F7" w:rsidRDefault="000349E2" w:rsidP="000349E2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 </w:t>
      </w:r>
      <w:r w:rsidRPr="000074F7">
        <w:rPr>
          <w:noProof/>
          <w:lang w:val="en-US" w:eastAsia="zh-CN"/>
        </w:rPr>
        <w:tab/>
      </w:r>
      <w:r>
        <w:rPr>
          <w:lang w:eastAsia="zh-CN"/>
        </w:rPr>
        <w:t xml:space="preserve">FFS on additional time tracking of DL Ref RS for </w:t>
      </w:r>
      <w:proofErr w:type="gramStart"/>
      <w:r>
        <w:rPr>
          <w:lang w:eastAsia="zh-CN"/>
        </w:rPr>
        <w:t>2TA</w:t>
      </w:r>
      <w:proofErr w:type="gramEnd"/>
    </w:p>
    <w:p w14:paraId="43B86399" w14:textId="77777777" w:rsidR="000349E2" w:rsidRPr="000074F7" w:rsidRDefault="000349E2" w:rsidP="000349E2">
      <w:pPr>
        <w:rPr>
          <w:lang w:eastAsia="zh-CN"/>
        </w:rPr>
      </w:pPr>
      <w:r w:rsidRPr="000074F7">
        <w:rPr>
          <w:lang w:val="en-US" w:eastAsia="zh-CN"/>
        </w:rPr>
        <w:t>If all target TCI states in the active TCI state list are unknown, the requirements specified in this clause are not applicable.</w:t>
      </w:r>
    </w:p>
    <w:p w14:paraId="13D1CBC3" w14:textId="77777777" w:rsidR="000349E2" w:rsidRPr="000074F7" w:rsidRDefault="000349E2" w:rsidP="000349E2">
      <w:pPr>
        <w:rPr>
          <w:lang w:val="en-US" w:eastAsia="zh-CN"/>
        </w:rPr>
      </w:pPr>
      <w:proofErr w:type="gramStart"/>
      <w:r w:rsidRPr="000074F7">
        <w:rPr>
          <w:lang w:val="en-US" w:eastAsia="zh-CN"/>
        </w:rPr>
        <w:t>Where</w:t>
      </w:r>
      <w:proofErr w:type="gramEnd"/>
      <w:r w:rsidRPr="000074F7">
        <w:rPr>
          <w:lang w:val="en-US" w:eastAsia="zh-CN"/>
        </w:rPr>
        <w:t xml:space="preserve"> </w:t>
      </w:r>
    </w:p>
    <w:p w14:paraId="7282AFE2" w14:textId="77777777" w:rsidR="000349E2" w:rsidRPr="000074F7" w:rsidRDefault="000349E2" w:rsidP="000349E2">
      <w:pPr>
        <w:ind w:left="568" w:hanging="284"/>
        <w:rPr>
          <w:szCs w:val="16"/>
          <w:lang w:eastAsia="zh-CN"/>
        </w:rPr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  <w:t xml:space="preserve">If all TCIs are known, </w:t>
      </w:r>
    </w:p>
    <w:p w14:paraId="1AA26C36" w14:textId="77777777" w:rsidR="000349E2" w:rsidRPr="000074F7" w:rsidRDefault="000349E2" w:rsidP="000349E2">
      <w:pPr>
        <w:ind w:left="568" w:hanging="284"/>
        <w:rPr>
          <w:lang w:eastAsia="zh-CN"/>
        </w:rPr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  <w:t xml:space="preserve">if the target PL-RS associated with or included in any UL TCI is not maintained, NM = </w:t>
      </w:r>
      <w:proofErr w:type="gramStart"/>
      <w:r w:rsidRPr="000074F7">
        <w:rPr>
          <w:lang w:eastAsia="zh-CN"/>
        </w:rPr>
        <w:t>1;  Where</w:t>
      </w:r>
      <w:proofErr w:type="gramEnd"/>
      <w:r w:rsidRPr="000074F7">
        <w:rPr>
          <w:lang w:eastAsia="zh-CN"/>
        </w:rPr>
        <w:t xml:space="preserve"> maintained PL-RS is defined in clause 8.16.3</w:t>
      </w:r>
    </w:p>
    <w:p w14:paraId="641E17E0" w14:textId="77777777" w:rsidR="000349E2" w:rsidRPr="000074F7" w:rsidRDefault="000349E2" w:rsidP="000349E2">
      <w:pPr>
        <w:ind w:left="568" w:hanging="284"/>
        <w:rPr>
          <w:lang w:val="en-US" w:eastAsia="zh-CN"/>
        </w:rPr>
      </w:pPr>
      <w:r w:rsidRPr="000074F7">
        <w:rPr>
          <w:lang w:val="en-US" w:eastAsia="zh-CN"/>
        </w:rPr>
        <w:t>-</w:t>
      </w:r>
      <w:r w:rsidRPr="000074F7">
        <w:rPr>
          <w:lang w:val="en-US" w:eastAsia="zh-CN"/>
        </w:rPr>
        <w:tab/>
        <w:t xml:space="preserve">if a subset of target TCI states in the active TCI state list are unknown, </w:t>
      </w:r>
    </w:p>
    <w:p w14:paraId="7186D86B" w14:textId="77777777" w:rsidR="000349E2" w:rsidRPr="000074F7" w:rsidDel="007D63F8" w:rsidRDefault="000349E2" w:rsidP="000349E2">
      <w:pPr>
        <w:ind w:left="568" w:hanging="284"/>
        <w:rPr>
          <w:del w:id="17" w:author="Apple_110bis (Manasa)" w:date="2024-04-04T18:29:00Z"/>
        </w:rPr>
      </w:pPr>
      <w:r w:rsidRPr="000074F7">
        <w:t>-</w:t>
      </w:r>
      <w:r w:rsidRPr="000074F7">
        <w:tab/>
        <w:t>T</w:t>
      </w:r>
      <w:r w:rsidRPr="000074F7">
        <w:rPr>
          <w:vertAlign w:val="subscript"/>
        </w:rPr>
        <w:t xml:space="preserve">L1-RSRP_List </w:t>
      </w:r>
      <w:r w:rsidRPr="000074F7">
        <w:t>= is the longest L1 measurement time (T</w:t>
      </w:r>
      <w:r w:rsidRPr="000074F7">
        <w:rPr>
          <w:vertAlign w:val="subscript"/>
        </w:rPr>
        <w:t>L1-RSRP</w:t>
      </w:r>
      <w:r w:rsidRPr="000074F7">
        <w:t xml:space="preserve">) of the source RS among the unknown target TCI </w:t>
      </w:r>
      <w:proofErr w:type="gramStart"/>
      <w:r w:rsidRPr="000074F7">
        <w:t>states ,</w:t>
      </w:r>
      <w:proofErr w:type="gramEnd"/>
      <w:r w:rsidRPr="000074F7">
        <w:t xml:space="preserve"> where</w:t>
      </w:r>
      <w:r w:rsidRPr="000074F7" w:rsidDel="002C361F">
        <w:t xml:space="preserve"> </w:t>
      </w:r>
      <w:r w:rsidRPr="000074F7">
        <w:t>T</w:t>
      </w:r>
      <w:r w:rsidRPr="000074F7">
        <w:rPr>
          <w:vertAlign w:val="subscript"/>
        </w:rPr>
        <w:t>L1-RSRP</w:t>
      </w:r>
      <w:r w:rsidRPr="000074F7">
        <w:t xml:space="preserve"> is specified in clause 8.16.3</w:t>
      </w:r>
    </w:p>
    <w:p w14:paraId="5D297E3A" w14:textId="3C35B20E" w:rsidR="000349E2" w:rsidRPr="000074F7" w:rsidDel="007D63F8" w:rsidRDefault="000349E2" w:rsidP="007D63F8">
      <w:pPr>
        <w:rPr>
          <w:del w:id="18" w:author="Apple_110bis (Manasa)" w:date="2024-04-04T18:29:00Z"/>
          <w:lang w:eastAsia="zh-CN"/>
        </w:rPr>
      </w:pPr>
      <w:del w:id="19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  <w:delText>if the number of cells associated with the target TCI states in the active TCI list is 2, and time to first PL-RS associated to the TCIs are overlapped in FR2,</w:delText>
        </w:r>
      </w:del>
    </w:p>
    <w:p w14:paraId="1BDC4C91" w14:textId="6ED6D0B4" w:rsidR="000349E2" w:rsidRPr="000074F7" w:rsidDel="007D63F8" w:rsidRDefault="000349E2" w:rsidP="007D63F8">
      <w:pPr>
        <w:rPr>
          <w:del w:id="20" w:author="Apple_110bis (Manasa)" w:date="2024-04-04T18:29:00Z"/>
          <w:lang w:eastAsia="zh-CN"/>
        </w:rPr>
      </w:pPr>
      <w:del w:id="21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first_target-PL-RS_List</w:delText>
        </w:r>
        <w:r w:rsidRPr="000074F7" w:rsidDel="007D63F8">
          <w:rPr>
            <w:rFonts w:eastAsia="Malgun Gothic"/>
            <w:lang w:eastAsia="zh-CN"/>
          </w:rPr>
          <w:delText xml:space="preserve"> =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first_target-PL-RS_SC</w:delText>
        </w:r>
        <w:r w:rsidRPr="000074F7" w:rsidDel="007D63F8">
          <w:delText xml:space="preserve"> + min(T</w:delText>
        </w:r>
        <w:r w:rsidRPr="000074F7" w:rsidDel="007D63F8">
          <w:rPr>
            <w:vertAlign w:val="subscript"/>
          </w:rPr>
          <w:delText xml:space="preserve">target-PL-RS_SC ,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target-PL-RS_CDP</w:delText>
        </w:r>
        <w:r w:rsidRPr="000074F7" w:rsidDel="007D63F8">
          <w:delText xml:space="preserve">) </w:delText>
        </w:r>
        <w:r w:rsidRPr="000074F7" w:rsidDel="007D63F8">
          <w:rPr>
            <w:lang w:eastAsia="zh-CN"/>
          </w:rPr>
          <w:delText>;</w:delText>
        </w:r>
      </w:del>
    </w:p>
    <w:p w14:paraId="6D7213D1" w14:textId="0E8848D0" w:rsidR="000349E2" w:rsidRPr="000074F7" w:rsidDel="007D63F8" w:rsidRDefault="000349E2" w:rsidP="007D63F8">
      <w:pPr>
        <w:rPr>
          <w:del w:id="22" w:author="Apple_110bis (Manasa)" w:date="2024-04-04T18:29:00Z"/>
          <w:lang w:eastAsia="zh-CN"/>
        </w:rPr>
      </w:pPr>
      <w:del w:id="23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target-PL-RS_List</w:delText>
        </w:r>
        <w:r w:rsidRPr="000074F7" w:rsidDel="007D63F8">
          <w:rPr>
            <w:rFonts w:eastAsia="Malgun Gothic"/>
            <w:lang w:eastAsia="zh-CN"/>
          </w:rPr>
          <w:delText xml:space="preserve"> = 2 *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target-PL-RS_SC</w:delText>
        </w:r>
        <w:r w:rsidRPr="000074F7" w:rsidDel="007D63F8">
          <w:rPr>
            <w:lang w:eastAsia="zh-CN"/>
          </w:rPr>
          <w:delText>, if T</w:delText>
        </w:r>
        <w:r w:rsidRPr="000074F7" w:rsidDel="007D63F8">
          <w:rPr>
            <w:vertAlign w:val="subscript"/>
            <w:lang w:eastAsia="zh-CN"/>
          </w:rPr>
          <w:delText>target</w:delText>
        </w:r>
        <w:r w:rsidRPr="000074F7" w:rsidDel="007D63F8">
          <w:rPr>
            <w:vertAlign w:val="subscript"/>
          </w:rPr>
          <w:delText xml:space="preserve">-PL-RS_SC =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target-PL-RS_CDP</w:delText>
        </w:r>
        <w:r w:rsidRPr="000074F7" w:rsidDel="007D63F8">
          <w:rPr>
            <w:lang w:eastAsia="zh-CN"/>
          </w:rPr>
          <w:delText xml:space="preserve"> </w:delText>
        </w:r>
      </w:del>
    </w:p>
    <w:p w14:paraId="4C6F1B28" w14:textId="52C91174" w:rsidR="000349E2" w:rsidRPr="000074F7" w:rsidDel="007D63F8" w:rsidRDefault="000349E2" w:rsidP="007D63F8">
      <w:pPr>
        <w:rPr>
          <w:del w:id="24" w:author="Apple_110bis (Manasa)" w:date="2024-04-04T18:29:00Z"/>
          <w:lang w:eastAsia="zh-CN"/>
        </w:rPr>
      </w:pPr>
      <w:del w:id="25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target-PL-RS_List</w:delText>
        </w:r>
        <w:r w:rsidRPr="000074F7" w:rsidDel="007D63F8">
          <w:rPr>
            <w:rFonts w:eastAsia="Malgun Gothic"/>
            <w:lang w:eastAsia="zh-CN"/>
          </w:rPr>
          <w:delText xml:space="preserve"> = max(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 xml:space="preserve">target-PL-RS_SC ,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target-PL-RS_CDP</w:delText>
        </w:r>
        <w:r w:rsidRPr="000074F7" w:rsidDel="007D63F8">
          <w:delText>)</w:delText>
        </w:r>
        <w:r w:rsidRPr="000074F7" w:rsidDel="007D63F8">
          <w:rPr>
            <w:lang w:eastAsia="zh-CN"/>
          </w:rPr>
          <w:delText xml:space="preserve">, if 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 xml:space="preserve">target-PL-RS_SC  ≠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target-PL-RS_CDP</w:delText>
        </w:r>
        <w:r w:rsidRPr="000074F7" w:rsidDel="007D63F8">
          <w:rPr>
            <w:lang w:eastAsia="zh-CN"/>
          </w:rPr>
          <w:delText xml:space="preserve"> </w:delText>
        </w:r>
      </w:del>
    </w:p>
    <w:p w14:paraId="5D71AC77" w14:textId="118C402C" w:rsidR="000349E2" w:rsidRPr="000074F7" w:rsidDel="007D63F8" w:rsidRDefault="000349E2" w:rsidP="007D63F8">
      <w:pPr>
        <w:rPr>
          <w:del w:id="26" w:author="Apple_110bis (Manasa)" w:date="2024-04-04T18:29:00Z"/>
          <w:lang w:eastAsia="zh-CN"/>
        </w:rPr>
      </w:pPr>
      <w:del w:id="27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  <w:delText>if the number of cells associated with the target TCI states in the active TCI list is 2, and time to first PL-RS associated to the TCIs are not overlapped in FR2,</w:delText>
        </w:r>
      </w:del>
    </w:p>
    <w:p w14:paraId="6CF23063" w14:textId="5FC8215C" w:rsidR="000349E2" w:rsidRPr="000074F7" w:rsidDel="007D63F8" w:rsidRDefault="000349E2" w:rsidP="007D63F8">
      <w:pPr>
        <w:rPr>
          <w:del w:id="28" w:author="Apple_110bis (Manasa)" w:date="2024-04-04T18:29:00Z"/>
          <w:lang w:eastAsia="zh-CN"/>
        </w:rPr>
      </w:pPr>
      <w:del w:id="29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first_target-PL-RS_List</w:delText>
        </w:r>
        <w:r w:rsidRPr="000074F7" w:rsidDel="007D63F8">
          <w:rPr>
            <w:rFonts w:eastAsia="Malgun Gothic"/>
            <w:lang w:eastAsia="zh-CN"/>
          </w:rPr>
          <w:delText xml:space="preserve"> = max (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 xml:space="preserve">first_target-PL-RS_SC,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first_target-PL-RS_SC</w:delText>
        </w:r>
        <w:r w:rsidRPr="000074F7" w:rsidDel="007D63F8">
          <w:delText>)</w:delText>
        </w:r>
        <w:r w:rsidRPr="000074F7" w:rsidDel="007D63F8">
          <w:rPr>
            <w:lang w:eastAsia="zh-CN"/>
          </w:rPr>
          <w:delText>;</w:delText>
        </w:r>
      </w:del>
    </w:p>
    <w:p w14:paraId="22373A08" w14:textId="59643C07" w:rsidR="000349E2" w:rsidRPr="000074F7" w:rsidRDefault="000349E2" w:rsidP="007D63F8">
      <w:pPr>
        <w:ind w:left="568" w:hanging="284"/>
        <w:rPr>
          <w:lang w:eastAsia="zh-CN"/>
        </w:rPr>
      </w:pPr>
      <w:del w:id="30" w:author="Apple_110bis (Manasa)" w:date="2024-04-04T18:29:00Z">
        <w:r w:rsidRPr="000074F7" w:rsidDel="007D63F8">
          <w:rPr>
            <w:lang w:eastAsia="zh-CN"/>
          </w:rPr>
          <w:delText>-</w:delText>
        </w:r>
        <w:r w:rsidRPr="000074F7" w:rsidDel="007D63F8">
          <w:rPr>
            <w:lang w:eastAsia="zh-CN"/>
          </w:rPr>
          <w:tab/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target-PL-RS_List</w:delText>
        </w:r>
        <w:r w:rsidRPr="000074F7" w:rsidDel="007D63F8">
          <w:rPr>
            <w:rFonts w:eastAsia="Malgun Gothic"/>
            <w:lang w:eastAsia="zh-CN"/>
          </w:rPr>
          <w:delText xml:space="preserve"> = max(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 xml:space="preserve">target-PL-RS_SC , </w:delText>
        </w:r>
        <w:r w:rsidRPr="000074F7" w:rsidDel="007D63F8">
          <w:delText>T</w:delText>
        </w:r>
        <w:r w:rsidRPr="000074F7" w:rsidDel="007D63F8">
          <w:rPr>
            <w:vertAlign w:val="subscript"/>
          </w:rPr>
          <w:delText>target-PL-RS_CDP</w:delText>
        </w:r>
        <w:r w:rsidRPr="000074F7" w:rsidDel="007D63F8">
          <w:delText>)</w:delText>
        </w:r>
      </w:del>
      <w:r w:rsidRPr="000074F7">
        <w:rPr>
          <w:lang w:eastAsia="zh-CN"/>
        </w:rPr>
        <w:t xml:space="preserve"> </w:t>
      </w:r>
    </w:p>
    <w:p w14:paraId="3BBA0652" w14:textId="77777777" w:rsidR="000349E2" w:rsidRPr="000074F7" w:rsidRDefault="000349E2" w:rsidP="000349E2">
      <w:pPr>
        <w:ind w:left="568" w:hanging="284"/>
        <w:rPr>
          <w:lang w:eastAsia="zh-CN"/>
        </w:rPr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  <w:t>Otherwise,</w:t>
      </w:r>
    </w:p>
    <w:p w14:paraId="6A914137" w14:textId="77777777" w:rsidR="000349E2" w:rsidRPr="000074F7" w:rsidRDefault="000349E2" w:rsidP="000349E2">
      <w:pPr>
        <w:ind w:left="851" w:hanging="284"/>
        <w:rPr>
          <w:lang w:eastAsia="zh-CN"/>
        </w:rPr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</w:r>
      <w:proofErr w:type="spellStart"/>
      <w:r w:rsidRPr="000074F7">
        <w:t>T</w:t>
      </w:r>
      <w:r w:rsidRPr="000074F7">
        <w:rPr>
          <w:vertAlign w:val="subscript"/>
        </w:rPr>
        <w:t>first_target</w:t>
      </w:r>
      <w:proofErr w:type="spellEnd"/>
      <w:r w:rsidRPr="000074F7">
        <w:rPr>
          <w:vertAlign w:val="subscript"/>
        </w:rPr>
        <w:t>-PL-</w:t>
      </w:r>
      <w:proofErr w:type="spellStart"/>
      <w:r w:rsidRPr="000074F7">
        <w:rPr>
          <w:vertAlign w:val="subscript"/>
        </w:rPr>
        <w:t>RS_List</w:t>
      </w:r>
      <w:proofErr w:type="spellEnd"/>
      <w:r w:rsidRPr="000074F7">
        <w:rPr>
          <w:rFonts w:eastAsia="Malgun Gothic"/>
          <w:lang w:eastAsia="zh-CN"/>
        </w:rPr>
        <w:t xml:space="preserve"> = </w:t>
      </w:r>
      <w:proofErr w:type="spellStart"/>
      <w:r w:rsidRPr="000074F7">
        <w:t>T</w:t>
      </w:r>
      <w:r w:rsidRPr="000074F7">
        <w:rPr>
          <w:vertAlign w:val="subscript"/>
        </w:rPr>
        <w:t>first_target</w:t>
      </w:r>
      <w:proofErr w:type="spellEnd"/>
      <w:r w:rsidRPr="000074F7">
        <w:rPr>
          <w:vertAlign w:val="subscript"/>
        </w:rPr>
        <w:t>-PL-RS_SC</w:t>
      </w:r>
    </w:p>
    <w:p w14:paraId="617FDB7B" w14:textId="77777777" w:rsidR="000349E2" w:rsidRPr="000074F7" w:rsidRDefault="000349E2" w:rsidP="000349E2">
      <w:pPr>
        <w:ind w:left="851" w:hanging="284"/>
        <w:rPr>
          <w:lang w:eastAsia="zh-CN"/>
        </w:rPr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</w:r>
      <w:proofErr w:type="spellStart"/>
      <w:r w:rsidRPr="000074F7">
        <w:t>T</w:t>
      </w:r>
      <w:r w:rsidRPr="000074F7">
        <w:rPr>
          <w:vertAlign w:val="subscript"/>
        </w:rPr>
        <w:t>target</w:t>
      </w:r>
      <w:proofErr w:type="spellEnd"/>
      <w:r w:rsidRPr="000074F7">
        <w:rPr>
          <w:vertAlign w:val="subscript"/>
        </w:rPr>
        <w:t>-PL-</w:t>
      </w:r>
      <w:proofErr w:type="spellStart"/>
      <w:r w:rsidRPr="000074F7">
        <w:rPr>
          <w:vertAlign w:val="subscript"/>
        </w:rPr>
        <w:t>RS_List</w:t>
      </w:r>
      <w:proofErr w:type="spellEnd"/>
      <w:r w:rsidRPr="000074F7">
        <w:rPr>
          <w:rFonts w:eastAsia="Malgun Gothic"/>
          <w:lang w:eastAsia="zh-CN"/>
        </w:rPr>
        <w:t xml:space="preserve"> = </w:t>
      </w:r>
      <w:proofErr w:type="spellStart"/>
      <w:r w:rsidRPr="000074F7">
        <w:t>T</w:t>
      </w:r>
      <w:r w:rsidRPr="000074F7">
        <w:rPr>
          <w:vertAlign w:val="subscript"/>
        </w:rPr>
        <w:t>target</w:t>
      </w:r>
      <w:proofErr w:type="spellEnd"/>
      <w:r w:rsidRPr="000074F7">
        <w:rPr>
          <w:vertAlign w:val="subscript"/>
        </w:rPr>
        <w:t>-PL-RS_SC</w:t>
      </w:r>
      <w:r w:rsidRPr="000074F7">
        <w:rPr>
          <w:rFonts w:eastAsia="Malgun Gothic"/>
          <w:lang w:eastAsia="zh-CN"/>
        </w:rPr>
        <w:t>.</w:t>
      </w:r>
    </w:p>
    <w:p w14:paraId="0113EB3C" w14:textId="77777777" w:rsidR="000349E2" w:rsidRPr="000074F7" w:rsidRDefault="000349E2" w:rsidP="000349E2">
      <w:pPr>
        <w:ind w:left="851" w:hanging="284"/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</w:r>
      <w:proofErr w:type="spellStart"/>
      <w:r w:rsidRPr="000074F7">
        <w:t>T</w:t>
      </w:r>
      <w:r w:rsidRPr="000074F7">
        <w:rPr>
          <w:vertAlign w:val="subscript"/>
        </w:rPr>
        <w:t>first_target</w:t>
      </w:r>
      <w:proofErr w:type="spellEnd"/>
      <w:r w:rsidRPr="000074F7">
        <w:rPr>
          <w:vertAlign w:val="subscript"/>
        </w:rPr>
        <w:t>-PL-RS_SC</w:t>
      </w:r>
      <w:r w:rsidRPr="000074F7">
        <w:t xml:space="preserve"> is</w:t>
      </w:r>
      <w:r w:rsidRPr="000074F7">
        <w:rPr>
          <w:lang w:eastAsia="zh-CN"/>
        </w:rPr>
        <w:t xml:space="preserve"> </w:t>
      </w:r>
      <w:proofErr w:type="spellStart"/>
      <w:r w:rsidRPr="000074F7">
        <w:rPr>
          <w:lang w:eastAsia="zh-CN"/>
        </w:rPr>
        <w:t>T</w:t>
      </w:r>
      <w:r w:rsidRPr="000074F7">
        <w:rPr>
          <w:vertAlign w:val="subscript"/>
          <w:lang w:eastAsia="zh-CN"/>
        </w:rPr>
        <w:t>first</w:t>
      </w:r>
      <w:r w:rsidRPr="000074F7">
        <w:rPr>
          <w:vertAlign w:val="subscript"/>
        </w:rPr>
        <w:t>_target</w:t>
      </w:r>
      <w:proofErr w:type="spellEnd"/>
      <w:r w:rsidRPr="000074F7">
        <w:rPr>
          <w:vertAlign w:val="subscript"/>
        </w:rPr>
        <w:t xml:space="preserve">-PL-RS </w:t>
      </w:r>
      <w:r w:rsidRPr="000074F7">
        <w:t>for serving cell</w:t>
      </w:r>
    </w:p>
    <w:p w14:paraId="7433FF56" w14:textId="77777777" w:rsidR="000349E2" w:rsidRPr="000074F7" w:rsidRDefault="000349E2" w:rsidP="000349E2">
      <w:pPr>
        <w:ind w:left="851" w:hanging="284"/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</w:r>
      <w:proofErr w:type="spellStart"/>
      <w:r w:rsidRPr="000074F7">
        <w:t>T</w:t>
      </w:r>
      <w:r w:rsidRPr="000074F7">
        <w:rPr>
          <w:vertAlign w:val="subscript"/>
        </w:rPr>
        <w:t>first_target</w:t>
      </w:r>
      <w:proofErr w:type="spellEnd"/>
      <w:r w:rsidRPr="000074F7">
        <w:rPr>
          <w:vertAlign w:val="subscript"/>
        </w:rPr>
        <w:t>-PL-RS_CDP</w:t>
      </w:r>
      <w:r w:rsidRPr="000074F7">
        <w:t xml:space="preserve"> is</w:t>
      </w:r>
      <w:r w:rsidRPr="000074F7">
        <w:rPr>
          <w:lang w:eastAsia="zh-CN"/>
        </w:rPr>
        <w:t xml:space="preserve"> </w:t>
      </w:r>
      <w:proofErr w:type="spellStart"/>
      <w:r w:rsidRPr="000074F7">
        <w:t>T</w:t>
      </w:r>
      <w:r w:rsidRPr="000074F7">
        <w:rPr>
          <w:vertAlign w:val="subscript"/>
        </w:rPr>
        <w:t>first_target</w:t>
      </w:r>
      <w:proofErr w:type="spellEnd"/>
      <w:r w:rsidRPr="000074F7">
        <w:rPr>
          <w:vertAlign w:val="subscript"/>
        </w:rPr>
        <w:t xml:space="preserve">-PL-RS </w:t>
      </w:r>
      <w:r w:rsidRPr="000074F7">
        <w:t>for cell with different PCI from serving cell</w:t>
      </w:r>
    </w:p>
    <w:p w14:paraId="09D77C55" w14:textId="77777777" w:rsidR="000349E2" w:rsidRPr="000074F7" w:rsidRDefault="000349E2" w:rsidP="000349E2">
      <w:pPr>
        <w:ind w:left="851" w:hanging="284"/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</w:r>
      <w:proofErr w:type="spellStart"/>
      <w:r w:rsidRPr="000074F7">
        <w:t>T</w:t>
      </w:r>
      <w:r w:rsidRPr="000074F7">
        <w:rPr>
          <w:vertAlign w:val="subscript"/>
        </w:rPr>
        <w:t>target</w:t>
      </w:r>
      <w:proofErr w:type="spellEnd"/>
      <w:r w:rsidRPr="000074F7">
        <w:rPr>
          <w:vertAlign w:val="subscript"/>
        </w:rPr>
        <w:t xml:space="preserve">-PL-RS_SC </w:t>
      </w:r>
      <w:r w:rsidRPr="000074F7">
        <w:t xml:space="preserve">is </w:t>
      </w:r>
      <w:proofErr w:type="spellStart"/>
      <w:r w:rsidRPr="000074F7">
        <w:t>T</w:t>
      </w:r>
      <w:r w:rsidRPr="000074F7">
        <w:rPr>
          <w:vertAlign w:val="subscript"/>
        </w:rPr>
        <w:t>target</w:t>
      </w:r>
      <w:proofErr w:type="spellEnd"/>
      <w:r w:rsidRPr="000074F7">
        <w:rPr>
          <w:vertAlign w:val="subscript"/>
        </w:rPr>
        <w:t xml:space="preserve">-PL-RS </w:t>
      </w:r>
      <w:r w:rsidRPr="000074F7">
        <w:t>for serving cell</w:t>
      </w:r>
    </w:p>
    <w:p w14:paraId="2AC99216" w14:textId="10F4BC01" w:rsidR="000349E2" w:rsidRPr="000074F7" w:rsidRDefault="000349E2" w:rsidP="000349E2">
      <w:pPr>
        <w:ind w:left="568" w:hanging="284"/>
        <w:rPr>
          <w:rFonts w:eastAsia="Malgun Gothic"/>
          <w:lang w:val="en-US" w:eastAsia="zh-CN"/>
        </w:rPr>
      </w:pPr>
      <w:r w:rsidRPr="000074F7">
        <w:rPr>
          <w:lang w:eastAsia="zh-CN"/>
        </w:rPr>
        <w:t>-</w:t>
      </w:r>
      <w:r w:rsidRPr="000074F7">
        <w:rPr>
          <w:lang w:eastAsia="zh-CN"/>
        </w:rPr>
        <w:tab/>
      </w:r>
      <w:del w:id="31" w:author="Apple_110bis (Manasa)" w:date="2024-04-04T18:30:00Z">
        <w:r w:rsidRPr="000074F7" w:rsidDel="007D63F8">
          <w:delText>T</w:delText>
        </w:r>
        <w:r w:rsidRPr="000074F7" w:rsidDel="007D63F8">
          <w:rPr>
            <w:vertAlign w:val="subscript"/>
          </w:rPr>
          <w:delText xml:space="preserve">target-PL-RS_CDP </w:delText>
        </w:r>
        <w:r w:rsidRPr="000074F7" w:rsidDel="007D63F8">
          <w:delText>is T</w:delText>
        </w:r>
        <w:r w:rsidRPr="000074F7" w:rsidDel="007D63F8">
          <w:rPr>
            <w:vertAlign w:val="subscript"/>
          </w:rPr>
          <w:delText xml:space="preserve">target-PL-RS </w:delText>
        </w:r>
        <w:r w:rsidRPr="000074F7" w:rsidDel="007D63F8">
          <w:delText>for cell with different PCI from serving cell</w:delText>
        </w:r>
        <w:r w:rsidRPr="000074F7" w:rsidDel="007D63F8">
          <w:rPr>
            <w:lang w:val="en-US" w:eastAsia="zh-CN"/>
          </w:rPr>
          <w:delText>-</w:delText>
        </w:r>
        <w:r w:rsidRPr="000074F7" w:rsidDel="007D63F8">
          <w:rPr>
            <w:lang w:val="en-US" w:eastAsia="zh-CN"/>
          </w:rPr>
          <w:tab/>
        </w:r>
      </w:del>
      <w:r w:rsidRPr="000074F7">
        <w:rPr>
          <w:rFonts w:eastAsia="Malgun Gothic"/>
          <w:lang w:eastAsia="zh-CN"/>
        </w:rPr>
        <w:t>T</w:t>
      </w:r>
      <w:r w:rsidRPr="000074F7">
        <w:rPr>
          <w:rFonts w:eastAsia="Malgun Gothic"/>
          <w:vertAlign w:val="subscript"/>
          <w:lang w:eastAsia="zh-CN"/>
        </w:rPr>
        <w:t>HARQ</w:t>
      </w:r>
      <w:r w:rsidRPr="000074F7">
        <w:rPr>
          <w:lang w:val="en-US" w:eastAsia="zh-CN"/>
        </w:rPr>
        <w:t xml:space="preserve">, </w:t>
      </w:r>
      <w:proofErr w:type="spellStart"/>
      <w:r w:rsidRPr="000074F7">
        <w:rPr>
          <w:bCs/>
          <w:szCs w:val="21"/>
        </w:rPr>
        <w:t>T</w:t>
      </w:r>
      <w:r w:rsidRPr="000074F7">
        <w:rPr>
          <w:bCs/>
          <w:szCs w:val="21"/>
          <w:vertAlign w:val="subscript"/>
        </w:rPr>
        <w:t>first_target</w:t>
      </w:r>
      <w:proofErr w:type="spellEnd"/>
      <w:r w:rsidRPr="000074F7">
        <w:rPr>
          <w:bCs/>
          <w:szCs w:val="21"/>
          <w:vertAlign w:val="subscript"/>
        </w:rPr>
        <w:t>-PL-RS</w:t>
      </w:r>
      <w:r w:rsidRPr="000074F7">
        <w:rPr>
          <w:lang w:val="en-US" w:eastAsia="zh-CN"/>
        </w:rPr>
        <w:t>,</w:t>
      </w:r>
      <w:r w:rsidRPr="000074F7">
        <w:rPr>
          <w:rFonts w:eastAsia="Malgun Gothic"/>
          <w:lang w:val="en-US" w:eastAsia="zh-CN"/>
        </w:rPr>
        <w:t xml:space="preserve"> </w:t>
      </w:r>
      <w:proofErr w:type="spellStart"/>
      <w:r w:rsidRPr="000074F7">
        <w:rPr>
          <w:bCs/>
          <w:szCs w:val="21"/>
        </w:rPr>
        <w:t>T</w:t>
      </w:r>
      <w:r w:rsidRPr="000074F7">
        <w:rPr>
          <w:bCs/>
          <w:szCs w:val="21"/>
          <w:vertAlign w:val="subscript"/>
        </w:rPr>
        <w:t>target</w:t>
      </w:r>
      <w:proofErr w:type="spellEnd"/>
      <w:r w:rsidRPr="000074F7">
        <w:rPr>
          <w:bCs/>
          <w:szCs w:val="21"/>
          <w:vertAlign w:val="subscript"/>
        </w:rPr>
        <w:t>-PL-RS</w:t>
      </w:r>
      <w:r w:rsidRPr="000074F7">
        <w:rPr>
          <w:rFonts w:eastAsia="Malgun Gothic"/>
          <w:lang w:val="en-US" w:eastAsia="zh-CN"/>
        </w:rPr>
        <w:t xml:space="preserve"> are defined in </w:t>
      </w:r>
      <w:r w:rsidRPr="000074F7">
        <w:rPr>
          <w:lang w:val="en-US" w:eastAsia="ko-KR"/>
        </w:rPr>
        <w:t>clause</w:t>
      </w:r>
      <w:r w:rsidRPr="000074F7">
        <w:rPr>
          <w:rFonts w:eastAsia="Malgun Gothic"/>
          <w:lang w:val="en-US" w:eastAsia="zh-CN"/>
        </w:rPr>
        <w:t xml:space="preserve"> 8.16.3.</w:t>
      </w:r>
    </w:p>
    <w:p w14:paraId="11F61B3B" w14:textId="77777777" w:rsidR="000349E2" w:rsidRPr="000074F7" w:rsidRDefault="000349E2" w:rsidP="000349E2">
      <w:pPr>
        <w:rPr>
          <w:lang w:eastAsia="zh-CN"/>
        </w:rPr>
      </w:pPr>
      <w:r w:rsidRPr="000074F7">
        <w:lastRenderedPageBreak/>
        <w:t>The requirements specified in this clause do not apply if more than 4 different RSs are activated as PL-RS per serving cell among all active UL (or joint) TCI states.</w:t>
      </w:r>
    </w:p>
    <w:p w14:paraId="297F539E" w14:textId="77777777" w:rsidR="000349E2" w:rsidRPr="000074F7" w:rsidRDefault="000349E2" w:rsidP="000349E2">
      <w:pPr>
        <w:rPr>
          <w:lang w:val="en-US" w:eastAsia="zh-CN"/>
        </w:rPr>
      </w:pPr>
      <w:r w:rsidRPr="000074F7">
        <w:rPr>
          <w:lang w:val="en-US" w:eastAsia="zh-CN"/>
        </w:rPr>
        <w:t xml:space="preserve">When UE receives </w:t>
      </w:r>
      <w:r w:rsidRPr="000074F7">
        <w:rPr>
          <w:rFonts w:eastAsia="Malgun Gothic"/>
          <w:lang w:val="en-US" w:eastAsia="zh-CN"/>
        </w:rPr>
        <w:t>PDSCH carrying</w:t>
      </w:r>
      <w:r w:rsidRPr="000074F7">
        <w:rPr>
          <w:lang w:val="en-US" w:eastAsia="zh-CN"/>
        </w:rPr>
        <w:t xml:space="preserve"> </w:t>
      </w:r>
      <w:r w:rsidRPr="000074F7">
        <w:rPr>
          <w:rFonts w:eastAsia="Malgun Gothic"/>
          <w:lang w:val="en-US" w:eastAsia="zh-CN"/>
        </w:rPr>
        <w:t xml:space="preserve">MAC-CE for active TCI state list update, and </w:t>
      </w:r>
    </w:p>
    <w:p w14:paraId="14B79C2F" w14:textId="77777777" w:rsidR="000349E2" w:rsidRPr="000074F7" w:rsidRDefault="000349E2" w:rsidP="000349E2">
      <w:pPr>
        <w:ind w:left="568" w:hanging="284"/>
        <w:rPr>
          <w:szCs w:val="16"/>
          <w:lang w:eastAsia="zh-CN"/>
        </w:rPr>
      </w:pPr>
      <w:r w:rsidRPr="000074F7">
        <w:rPr>
          <w:lang w:val="en-US" w:eastAsia="zh-CN"/>
        </w:rPr>
        <w:t>-</w:t>
      </w:r>
      <w:r w:rsidRPr="000074F7">
        <w:rPr>
          <w:lang w:val="en-US" w:eastAsia="zh-CN"/>
        </w:rPr>
        <w:tab/>
        <w:t>higher layer configuration ‘</w:t>
      </w:r>
      <w:r w:rsidRPr="000074F7">
        <w:rPr>
          <w:i/>
        </w:rPr>
        <w:t>unifiedTCI-StateType-r17</w:t>
      </w:r>
      <w:r w:rsidRPr="000074F7">
        <w:rPr>
          <w:lang w:val="en-US" w:eastAsia="zh-CN"/>
        </w:rPr>
        <w:t>’ is set to ‘</w:t>
      </w:r>
      <w:r w:rsidRPr="000074F7">
        <w:rPr>
          <w:i/>
        </w:rPr>
        <w:t>joint</w:t>
      </w:r>
      <w:r w:rsidRPr="000074F7">
        <w:rPr>
          <w:lang w:val="en-US" w:eastAsia="zh-CN"/>
        </w:rPr>
        <w:t>’</w:t>
      </w:r>
      <w:r w:rsidRPr="000074F7">
        <w:rPr>
          <w:szCs w:val="16"/>
          <w:lang w:eastAsia="zh-CN"/>
        </w:rPr>
        <w:t xml:space="preserve">, or </w:t>
      </w:r>
    </w:p>
    <w:p w14:paraId="62EF6AFF" w14:textId="77777777" w:rsidR="000349E2" w:rsidRPr="000074F7" w:rsidRDefault="000349E2" w:rsidP="000349E2">
      <w:pPr>
        <w:ind w:left="568" w:hanging="284"/>
        <w:rPr>
          <w:sz w:val="22"/>
          <w:lang w:val="en-US" w:eastAsia="zh-CN"/>
        </w:rPr>
      </w:pPr>
      <w:r w:rsidRPr="000074F7">
        <w:rPr>
          <w:lang w:val="en-US" w:eastAsia="zh-CN"/>
        </w:rPr>
        <w:t>-</w:t>
      </w:r>
      <w:r w:rsidRPr="000074F7">
        <w:rPr>
          <w:lang w:val="en-US" w:eastAsia="zh-CN"/>
        </w:rPr>
        <w:tab/>
        <w:t>higher layer configuration ‘</w:t>
      </w:r>
      <w:r w:rsidRPr="000074F7">
        <w:rPr>
          <w:i/>
        </w:rPr>
        <w:t>unifiedTCI-StateType-r17</w:t>
      </w:r>
      <w:r w:rsidRPr="000074F7">
        <w:rPr>
          <w:lang w:val="en-US" w:eastAsia="zh-CN"/>
        </w:rPr>
        <w:t>’ is set to ‘</w:t>
      </w:r>
      <w:r w:rsidRPr="000074F7">
        <w:rPr>
          <w:i/>
        </w:rPr>
        <w:t>separate</w:t>
      </w:r>
      <w:r w:rsidRPr="000074F7">
        <w:rPr>
          <w:lang w:val="en-US" w:eastAsia="zh-CN"/>
        </w:rPr>
        <w:t>’</w:t>
      </w:r>
      <w:r w:rsidRPr="000074F7">
        <w:rPr>
          <w:szCs w:val="16"/>
          <w:lang w:eastAsia="zh-CN"/>
        </w:rPr>
        <w:t xml:space="preserve">, </w:t>
      </w:r>
      <w:r w:rsidRPr="000074F7">
        <w:rPr>
          <w:lang w:val="en-US" w:eastAsia="zh-CN"/>
        </w:rPr>
        <w:t>while the target TCI list comprises at least one DL TCIs and at least one UL TCIs</w:t>
      </w:r>
      <w:r w:rsidRPr="000074F7">
        <w:rPr>
          <w:szCs w:val="16"/>
          <w:lang w:eastAsia="zh-CN"/>
        </w:rPr>
        <w:t>,</w:t>
      </w:r>
    </w:p>
    <w:p w14:paraId="15E8B41F" w14:textId="77777777" w:rsidR="000349E2" w:rsidRPr="000074F7" w:rsidRDefault="000349E2" w:rsidP="000349E2">
      <w:pPr>
        <w:rPr>
          <w:rFonts w:eastAsia="Calibri"/>
        </w:rPr>
      </w:pPr>
      <w:r w:rsidRPr="000074F7">
        <w:rPr>
          <w:rFonts w:eastAsia="Calibri"/>
        </w:rPr>
        <w:t>UE is not expected to transmit on UL based on the target TCI before UE completes the DL and UL TCI list update.</w:t>
      </w:r>
    </w:p>
    <w:p w14:paraId="1B52C9ED" w14:textId="77777777" w:rsidR="000349E2" w:rsidRDefault="000349E2" w:rsidP="000349E2">
      <w:pPr>
        <w:rPr>
          <w:highlight w:val="yellow"/>
          <w:lang w:eastAsia="zh-CN"/>
        </w:rPr>
      </w:pPr>
      <w:r w:rsidRPr="000074F7">
        <w:rPr>
          <w:rFonts w:eastAsia="Calibri"/>
        </w:rPr>
        <w:t>The requirements in this clause are applicable when the source RS of the active UL TCI state is a DL-</w:t>
      </w:r>
      <w:proofErr w:type="gramStart"/>
      <w:r w:rsidRPr="000074F7">
        <w:rPr>
          <w:rFonts w:eastAsia="Calibri"/>
        </w:rPr>
        <w:t>RS</w:t>
      </w:r>
      <w:proofErr w:type="gramEnd"/>
      <w:r w:rsidRPr="000074F7">
        <w:rPr>
          <w:rFonts w:eastAsia="Calibri"/>
        </w:rPr>
        <w:t xml:space="preserve"> and this DL-RS is included as one of the source RSs in the DL active TCI list.</w:t>
      </w:r>
    </w:p>
    <w:p w14:paraId="112C3632" w14:textId="77777777" w:rsidR="00E73662" w:rsidRPr="00E73662" w:rsidRDefault="00E73662" w:rsidP="00E73662">
      <w:pPr>
        <w:pStyle w:val="B1"/>
        <w:rPr>
          <w:b/>
          <w:bCs/>
          <w:noProof/>
        </w:rPr>
      </w:pPr>
    </w:p>
    <w:sectPr w:rsidR="00E73662" w:rsidRPr="00E73662" w:rsidSect="00380C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228D2" w14:textId="77777777" w:rsidR="00380CFF" w:rsidRDefault="00380CFF">
      <w:r>
        <w:separator/>
      </w:r>
    </w:p>
  </w:endnote>
  <w:endnote w:type="continuationSeparator" w:id="0">
    <w:p w14:paraId="180F1F1B" w14:textId="77777777" w:rsidR="00380CFF" w:rsidRDefault="0038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048B2" w14:textId="77777777" w:rsidR="00380CFF" w:rsidRDefault="00380CFF">
      <w:r>
        <w:separator/>
      </w:r>
    </w:p>
  </w:footnote>
  <w:footnote w:type="continuationSeparator" w:id="0">
    <w:p w14:paraId="68191D41" w14:textId="77777777" w:rsidR="00380CFF" w:rsidRDefault="0038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53B12"/>
    <w:multiLevelType w:val="hybridMultilevel"/>
    <w:tmpl w:val="972E5F18"/>
    <w:lvl w:ilvl="0" w:tplc="2C02AA3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9E4A36"/>
    <w:multiLevelType w:val="hybridMultilevel"/>
    <w:tmpl w:val="616CF714"/>
    <w:lvl w:ilvl="0" w:tplc="77B49916">
      <w:start w:val="1"/>
      <w:numFmt w:val="decimal"/>
      <w:lvlText w:val="(%1)"/>
      <w:lvlJc w:val="left"/>
      <w:pPr>
        <w:ind w:left="46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7023317">
    <w:abstractNumId w:val="0"/>
  </w:num>
  <w:num w:numId="2" w16cid:durableId="10773642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E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121D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E2F"/>
    <w:rsid w:val="00305409"/>
    <w:rsid w:val="003609EF"/>
    <w:rsid w:val="0036231A"/>
    <w:rsid w:val="00374DD4"/>
    <w:rsid w:val="00380CFF"/>
    <w:rsid w:val="003C1449"/>
    <w:rsid w:val="003E1A36"/>
    <w:rsid w:val="00410371"/>
    <w:rsid w:val="004242F1"/>
    <w:rsid w:val="004806A1"/>
    <w:rsid w:val="004A274B"/>
    <w:rsid w:val="004B75B7"/>
    <w:rsid w:val="005141D9"/>
    <w:rsid w:val="0051580D"/>
    <w:rsid w:val="00547111"/>
    <w:rsid w:val="00592D74"/>
    <w:rsid w:val="005D25C4"/>
    <w:rsid w:val="005E2C44"/>
    <w:rsid w:val="00621188"/>
    <w:rsid w:val="006257ED"/>
    <w:rsid w:val="00653DE4"/>
    <w:rsid w:val="00662796"/>
    <w:rsid w:val="00665C47"/>
    <w:rsid w:val="00695808"/>
    <w:rsid w:val="006B46FB"/>
    <w:rsid w:val="006D1C10"/>
    <w:rsid w:val="006E21FB"/>
    <w:rsid w:val="0074621F"/>
    <w:rsid w:val="00792342"/>
    <w:rsid w:val="007977A8"/>
    <w:rsid w:val="007B512A"/>
    <w:rsid w:val="007C2097"/>
    <w:rsid w:val="007D63F8"/>
    <w:rsid w:val="007D6A07"/>
    <w:rsid w:val="007F7259"/>
    <w:rsid w:val="008040A8"/>
    <w:rsid w:val="0082191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484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74F1"/>
    <w:rsid w:val="00D50255"/>
    <w:rsid w:val="00D66520"/>
    <w:rsid w:val="00D84AE9"/>
    <w:rsid w:val="00D9124E"/>
    <w:rsid w:val="00DE34CF"/>
    <w:rsid w:val="00E13F3D"/>
    <w:rsid w:val="00E34898"/>
    <w:rsid w:val="00E73662"/>
    <w:rsid w:val="00EB09B7"/>
    <w:rsid w:val="00EB5389"/>
    <w:rsid w:val="00ED0B5E"/>
    <w:rsid w:val="00EE7D7C"/>
    <w:rsid w:val="00F0759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219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19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191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2191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2191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2191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219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9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2191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0349E2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23</TotalTime>
  <Pages>5</Pages>
  <Words>2277</Words>
  <Characters>11455</Characters>
  <Application>Microsoft Office Word</Application>
  <DocSecurity>0</DocSecurity>
  <Lines>327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13515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5</cp:revision>
  <cp:lastPrinted>1900-01-01T08:00:00Z</cp:lastPrinted>
  <dcterms:created xsi:type="dcterms:W3CDTF">2024-04-04T22:26:00Z</dcterms:created>
  <dcterms:modified xsi:type="dcterms:W3CDTF">2024-04-07T22:56:00Z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R4-2404301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NR_MIMO_evo_DL_UL-Core</vt:lpwstr>
  </property>
  <property fmtid="{D5CDD505-2E9C-101B-9397-08002B2CF9AE}" pid="16" name="Cat">
    <vt:lpwstr>F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CR for active TCI state list update requirements for eUTCI </vt:lpwstr>
  </property>
  <property fmtid="{D5CDD505-2E9C-101B-9397-08002B2CF9AE}" pid="20" name="MtgTitle">
    <vt:lpwstr>Bis</vt:lpwstr>
  </property>
</Properties>
</file>