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EB" w:rsidRDefault="00CF6C33">
      <w:pPr>
        <w:pStyle w:val="CRCoverPage"/>
        <w:outlineLvl w:val="0"/>
        <w:rPr>
          <w:b/>
          <w:sz w:val="24"/>
        </w:rPr>
      </w:pPr>
      <w:r>
        <w:rPr>
          <w:b/>
          <w:sz w:val="24"/>
        </w:rPr>
        <w:t>3GPP TSG-RAN WG4 Meeting # 110</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74FE8" w:rsidRPr="00474FE8">
        <w:rPr>
          <w:b/>
          <w:sz w:val="24"/>
        </w:rPr>
        <w:t>R4-2403303</w:t>
      </w:r>
      <w:bookmarkStart w:id="0" w:name="_GoBack"/>
      <w:bookmarkEnd w:id="0"/>
    </w:p>
    <w:p w:rsidR="00644FEB" w:rsidRDefault="00CF6C33">
      <w:pPr>
        <w:pStyle w:val="af1"/>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4FEB">
        <w:tc>
          <w:tcPr>
            <w:tcW w:w="9641" w:type="dxa"/>
            <w:gridSpan w:val="9"/>
            <w:tcBorders>
              <w:top w:val="single" w:sz="4" w:space="0" w:color="auto"/>
              <w:left w:val="single" w:sz="4" w:space="0" w:color="auto"/>
              <w:right w:val="single" w:sz="4" w:space="0" w:color="auto"/>
            </w:tcBorders>
          </w:tcPr>
          <w:p w:rsidR="00644FEB" w:rsidRDefault="00CF6C33">
            <w:pPr>
              <w:pStyle w:val="CRCoverPage"/>
              <w:spacing w:after="0"/>
              <w:jc w:val="right"/>
              <w:rPr>
                <w:i/>
              </w:rPr>
            </w:pPr>
            <w:r>
              <w:rPr>
                <w:i/>
                <w:sz w:val="14"/>
              </w:rPr>
              <w:t>CR-Form-v12.2</w:t>
            </w:r>
          </w:p>
        </w:tc>
      </w:tr>
      <w:tr w:rsidR="00644FEB">
        <w:tc>
          <w:tcPr>
            <w:tcW w:w="9641" w:type="dxa"/>
            <w:gridSpan w:val="9"/>
            <w:tcBorders>
              <w:left w:val="single" w:sz="4" w:space="0" w:color="auto"/>
              <w:right w:val="single" w:sz="4" w:space="0" w:color="auto"/>
            </w:tcBorders>
          </w:tcPr>
          <w:p w:rsidR="00644FEB" w:rsidRDefault="00CF6C33">
            <w:pPr>
              <w:pStyle w:val="CRCoverPage"/>
              <w:spacing w:after="0"/>
              <w:jc w:val="center"/>
            </w:pPr>
            <w:r>
              <w:rPr>
                <w:b/>
                <w:sz w:val="32"/>
              </w:rPr>
              <w:t>CHANGE REQUEST</w:t>
            </w:r>
          </w:p>
        </w:tc>
      </w:tr>
      <w:tr w:rsidR="00644FEB">
        <w:tc>
          <w:tcPr>
            <w:tcW w:w="9641" w:type="dxa"/>
            <w:gridSpan w:val="9"/>
            <w:tcBorders>
              <w:left w:val="single" w:sz="4" w:space="0" w:color="auto"/>
              <w:right w:val="single" w:sz="4" w:space="0" w:color="auto"/>
            </w:tcBorders>
          </w:tcPr>
          <w:p w:rsidR="00644FEB" w:rsidRDefault="00644FEB">
            <w:pPr>
              <w:pStyle w:val="CRCoverPage"/>
              <w:spacing w:after="0"/>
              <w:rPr>
                <w:sz w:val="8"/>
                <w:szCs w:val="8"/>
              </w:rPr>
            </w:pPr>
          </w:p>
        </w:tc>
      </w:tr>
      <w:tr w:rsidR="00644FEB">
        <w:tc>
          <w:tcPr>
            <w:tcW w:w="142" w:type="dxa"/>
            <w:tcBorders>
              <w:left w:val="single" w:sz="4" w:space="0" w:color="auto"/>
            </w:tcBorders>
          </w:tcPr>
          <w:p w:rsidR="00644FEB" w:rsidRDefault="00644FEB">
            <w:pPr>
              <w:pStyle w:val="CRCoverPage"/>
              <w:spacing w:after="0"/>
              <w:jc w:val="right"/>
            </w:pPr>
          </w:p>
        </w:tc>
        <w:tc>
          <w:tcPr>
            <w:tcW w:w="1559" w:type="dxa"/>
            <w:shd w:val="pct30" w:color="FFFF00" w:fill="auto"/>
          </w:tcPr>
          <w:p w:rsidR="00644FEB" w:rsidRDefault="00CF6C33">
            <w:pPr>
              <w:pStyle w:val="CRCoverPage"/>
              <w:spacing w:after="0"/>
              <w:jc w:val="right"/>
              <w:rPr>
                <w:b/>
                <w:sz w:val="28"/>
              </w:rPr>
            </w:pPr>
            <w:r>
              <w:rPr>
                <w:b/>
                <w:sz w:val="28"/>
              </w:rPr>
              <w:t>38.133</w:t>
            </w:r>
          </w:p>
        </w:tc>
        <w:tc>
          <w:tcPr>
            <w:tcW w:w="709" w:type="dxa"/>
          </w:tcPr>
          <w:p w:rsidR="00644FEB" w:rsidRDefault="00CF6C33">
            <w:pPr>
              <w:pStyle w:val="CRCoverPage"/>
              <w:spacing w:after="0"/>
              <w:jc w:val="center"/>
            </w:pPr>
            <w:r>
              <w:rPr>
                <w:b/>
                <w:sz w:val="28"/>
              </w:rPr>
              <w:t>CR</w:t>
            </w:r>
          </w:p>
        </w:tc>
        <w:tc>
          <w:tcPr>
            <w:tcW w:w="1276" w:type="dxa"/>
            <w:shd w:val="pct30" w:color="FFFF00" w:fill="auto"/>
          </w:tcPr>
          <w:p w:rsidR="00644FEB" w:rsidRDefault="00CF6C33">
            <w:pPr>
              <w:pStyle w:val="CRCoverPage"/>
              <w:spacing w:after="0"/>
              <w:rPr>
                <w:b/>
                <w:sz w:val="28"/>
              </w:rPr>
            </w:pPr>
            <w:r>
              <w:rPr>
                <w:b/>
                <w:sz w:val="28"/>
              </w:rPr>
              <w:t>Draft</w:t>
            </w:r>
          </w:p>
        </w:tc>
        <w:tc>
          <w:tcPr>
            <w:tcW w:w="709" w:type="dxa"/>
          </w:tcPr>
          <w:p w:rsidR="00644FEB" w:rsidRDefault="00CF6C33">
            <w:pPr>
              <w:pStyle w:val="CRCoverPage"/>
              <w:tabs>
                <w:tab w:val="right" w:pos="625"/>
              </w:tabs>
              <w:spacing w:after="0"/>
              <w:jc w:val="center"/>
            </w:pPr>
            <w:r>
              <w:rPr>
                <w:b/>
                <w:bCs/>
                <w:sz w:val="28"/>
              </w:rPr>
              <w:t>rev</w:t>
            </w:r>
          </w:p>
        </w:tc>
        <w:tc>
          <w:tcPr>
            <w:tcW w:w="992" w:type="dxa"/>
            <w:shd w:val="pct30" w:color="FFFF00" w:fill="auto"/>
          </w:tcPr>
          <w:p w:rsidR="00644FEB" w:rsidRDefault="00CF6C33">
            <w:pPr>
              <w:pStyle w:val="CRCoverPage"/>
              <w:spacing w:after="0"/>
              <w:jc w:val="center"/>
              <w:rPr>
                <w:b/>
              </w:rPr>
            </w:pPr>
            <w:r>
              <w:rPr>
                <w:b/>
                <w:sz w:val="28"/>
              </w:rPr>
              <w:t>-</w:t>
            </w:r>
          </w:p>
        </w:tc>
        <w:tc>
          <w:tcPr>
            <w:tcW w:w="2410" w:type="dxa"/>
          </w:tcPr>
          <w:p w:rsidR="00644FEB" w:rsidRDefault="00CF6C33">
            <w:pPr>
              <w:pStyle w:val="CRCoverPage"/>
              <w:tabs>
                <w:tab w:val="right" w:pos="1825"/>
              </w:tabs>
              <w:spacing w:after="0"/>
              <w:jc w:val="center"/>
            </w:pPr>
            <w:r>
              <w:rPr>
                <w:b/>
                <w:sz w:val="28"/>
                <w:szCs w:val="28"/>
              </w:rPr>
              <w:t>Current version:</w:t>
            </w:r>
          </w:p>
        </w:tc>
        <w:tc>
          <w:tcPr>
            <w:tcW w:w="1701" w:type="dxa"/>
            <w:shd w:val="pct30" w:color="FFFF00" w:fill="auto"/>
          </w:tcPr>
          <w:p w:rsidR="00644FEB" w:rsidRDefault="00CF6C3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sz="4" w:space="0" w:color="auto"/>
            </w:tcBorders>
          </w:tcPr>
          <w:p w:rsidR="00644FEB" w:rsidRDefault="00644FEB">
            <w:pPr>
              <w:pStyle w:val="CRCoverPage"/>
              <w:spacing w:after="0"/>
            </w:pPr>
          </w:p>
        </w:tc>
      </w:tr>
      <w:tr w:rsidR="00644FEB">
        <w:tc>
          <w:tcPr>
            <w:tcW w:w="9641" w:type="dxa"/>
            <w:gridSpan w:val="9"/>
            <w:tcBorders>
              <w:left w:val="single" w:sz="4" w:space="0" w:color="auto"/>
              <w:right w:val="single" w:sz="4" w:space="0" w:color="auto"/>
            </w:tcBorders>
          </w:tcPr>
          <w:p w:rsidR="00644FEB" w:rsidRDefault="00644FEB">
            <w:pPr>
              <w:pStyle w:val="CRCoverPage"/>
              <w:spacing w:after="0"/>
            </w:pPr>
          </w:p>
        </w:tc>
      </w:tr>
      <w:tr w:rsidR="00644FEB">
        <w:tc>
          <w:tcPr>
            <w:tcW w:w="9641" w:type="dxa"/>
            <w:gridSpan w:val="9"/>
            <w:tcBorders>
              <w:top w:val="single" w:sz="4" w:space="0" w:color="auto"/>
            </w:tcBorders>
          </w:tcPr>
          <w:p w:rsidR="00644FEB" w:rsidRDefault="00CF6C33">
            <w:pPr>
              <w:pStyle w:val="CRCoverPage"/>
              <w:spacing w:after="0"/>
              <w:jc w:val="center"/>
              <w:rPr>
                <w:rFonts w:cs="Arial"/>
                <w:i/>
              </w:rPr>
            </w:pPr>
            <w:r>
              <w:rPr>
                <w:rFonts w:cs="Arial"/>
                <w:i/>
              </w:rPr>
              <w:t xml:space="preserve">For </w:t>
            </w:r>
            <w:hyperlink r:id="rId12" w:anchor="_blank" w:history="1">
              <w:r>
                <w:rPr>
                  <w:rStyle w:val="afe"/>
                  <w:rFonts w:cs="Arial"/>
                  <w:b/>
                  <w:i/>
                  <w:color w:val="FF0000"/>
                </w:rPr>
                <w:t>HE</w:t>
              </w:r>
              <w:bookmarkStart w:id="1" w:name="_Hlt497126619"/>
              <w:r>
                <w:rPr>
                  <w:rStyle w:val="afe"/>
                  <w:rFonts w:cs="Arial"/>
                  <w:b/>
                  <w:i/>
                  <w:color w:val="FF0000"/>
                </w:rPr>
                <w:t>L</w:t>
              </w:r>
              <w:bookmarkEnd w:id="1"/>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e"/>
                  <w:rFonts w:cs="Arial"/>
                  <w:i/>
                </w:rPr>
                <w:t>http://www.3gpp.org/Change-Requests</w:t>
              </w:r>
            </w:hyperlink>
            <w:r>
              <w:rPr>
                <w:rFonts w:cs="Arial"/>
                <w:i/>
              </w:rPr>
              <w:t>.</w:t>
            </w:r>
          </w:p>
        </w:tc>
      </w:tr>
      <w:tr w:rsidR="00644FEB">
        <w:tc>
          <w:tcPr>
            <w:tcW w:w="9641" w:type="dxa"/>
            <w:gridSpan w:val="9"/>
          </w:tcPr>
          <w:p w:rsidR="00644FEB" w:rsidRDefault="00644FEB">
            <w:pPr>
              <w:pStyle w:val="CRCoverPage"/>
              <w:spacing w:after="0"/>
              <w:rPr>
                <w:sz w:val="8"/>
                <w:szCs w:val="8"/>
              </w:rPr>
            </w:pPr>
          </w:p>
        </w:tc>
      </w:tr>
    </w:tbl>
    <w:p w:rsidR="00644FEB" w:rsidRDefault="00644FE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4FEB">
        <w:tc>
          <w:tcPr>
            <w:tcW w:w="2835" w:type="dxa"/>
          </w:tcPr>
          <w:p w:rsidR="00644FEB" w:rsidRDefault="00CF6C33">
            <w:pPr>
              <w:pStyle w:val="CRCoverPage"/>
              <w:tabs>
                <w:tab w:val="right" w:pos="2751"/>
              </w:tabs>
              <w:spacing w:after="0"/>
              <w:rPr>
                <w:b/>
                <w:i/>
              </w:rPr>
            </w:pPr>
            <w:r>
              <w:rPr>
                <w:b/>
                <w:i/>
              </w:rPr>
              <w:t>Proposed change affects:</w:t>
            </w:r>
          </w:p>
        </w:tc>
        <w:tc>
          <w:tcPr>
            <w:tcW w:w="1418" w:type="dxa"/>
          </w:tcPr>
          <w:p w:rsidR="00644FEB" w:rsidRDefault="00CF6C3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4FEB" w:rsidRDefault="00644FEB">
            <w:pPr>
              <w:pStyle w:val="CRCoverPage"/>
              <w:spacing w:after="0"/>
              <w:jc w:val="center"/>
              <w:rPr>
                <w:b/>
                <w:caps/>
              </w:rPr>
            </w:pPr>
          </w:p>
        </w:tc>
        <w:tc>
          <w:tcPr>
            <w:tcW w:w="709" w:type="dxa"/>
            <w:tcBorders>
              <w:left w:val="single" w:sz="4" w:space="0" w:color="auto"/>
            </w:tcBorders>
          </w:tcPr>
          <w:p w:rsidR="00644FEB" w:rsidRDefault="00CF6C3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4FEB" w:rsidRDefault="00CF6C33">
            <w:pPr>
              <w:pStyle w:val="CRCoverPage"/>
              <w:spacing w:after="0"/>
              <w:jc w:val="center"/>
              <w:rPr>
                <w:b/>
                <w:caps/>
              </w:rPr>
            </w:pPr>
            <w:r>
              <w:rPr>
                <w:b/>
                <w:caps/>
              </w:rPr>
              <w:t>X</w:t>
            </w:r>
          </w:p>
        </w:tc>
        <w:tc>
          <w:tcPr>
            <w:tcW w:w="2126" w:type="dxa"/>
          </w:tcPr>
          <w:p w:rsidR="00644FEB" w:rsidRDefault="00CF6C3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4FEB" w:rsidRDefault="00644FEB">
            <w:pPr>
              <w:pStyle w:val="CRCoverPage"/>
              <w:spacing w:after="0"/>
              <w:jc w:val="center"/>
              <w:rPr>
                <w:b/>
                <w:caps/>
              </w:rPr>
            </w:pPr>
          </w:p>
        </w:tc>
        <w:tc>
          <w:tcPr>
            <w:tcW w:w="1418" w:type="dxa"/>
            <w:tcBorders>
              <w:left w:val="nil"/>
            </w:tcBorders>
          </w:tcPr>
          <w:p w:rsidR="00644FEB" w:rsidRDefault="00CF6C3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4FEB" w:rsidRDefault="00644FEB">
            <w:pPr>
              <w:pStyle w:val="CRCoverPage"/>
              <w:spacing w:after="0"/>
              <w:jc w:val="center"/>
              <w:rPr>
                <w:b/>
                <w:bCs/>
                <w:caps/>
              </w:rPr>
            </w:pPr>
          </w:p>
        </w:tc>
      </w:tr>
    </w:tbl>
    <w:p w:rsidR="00644FEB" w:rsidRDefault="00644FE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4FEB">
        <w:tc>
          <w:tcPr>
            <w:tcW w:w="9640" w:type="dxa"/>
            <w:gridSpan w:val="11"/>
          </w:tcPr>
          <w:p w:rsidR="00644FEB" w:rsidRDefault="00644FEB">
            <w:pPr>
              <w:pStyle w:val="CRCoverPage"/>
              <w:spacing w:after="0"/>
              <w:rPr>
                <w:sz w:val="8"/>
                <w:szCs w:val="8"/>
              </w:rPr>
            </w:pPr>
          </w:p>
        </w:tc>
      </w:tr>
      <w:tr w:rsidR="00644FEB">
        <w:tc>
          <w:tcPr>
            <w:tcW w:w="1843" w:type="dxa"/>
            <w:tcBorders>
              <w:top w:val="single" w:sz="4" w:space="0" w:color="auto"/>
              <w:left w:val="single" w:sz="4" w:space="0" w:color="auto"/>
            </w:tcBorders>
          </w:tcPr>
          <w:p w:rsidR="00644FEB" w:rsidRDefault="00CF6C3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44FEB" w:rsidRDefault="00CF6C33">
            <w:pPr>
              <w:pStyle w:val="CRCoverPage"/>
              <w:spacing w:after="0"/>
              <w:ind w:left="100"/>
            </w:pPr>
            <w:r>
              <w:rPr>
                <w:lang w:eastAsia="zh-CN"/>
              </w:rPr>
              <w:t>Draft CR on signalling characteristics test case for ATG</w:t>
            </w:r>
          </w:p>
        </w:tc>
      </w:tr>
      <w:tr w:rsidR="00644FEB">
        <w:tc>
          <w:tcPr>
            <w:tcW w:w="1843" w:type="dxa"/>
            <w:tcBorders>
              <w:left w:val="single" w:sz="4" w:space="0" w:color="auto"/>
            </w:tcBorders>
          </w:tcPr>
          <w:p w:rsidR="00644FEB" w:rsidRDefault="00644FEB">
            <w:pPr>
              <w:pStyle w:val="CRCoverPage"/>
              <w:spacing w:after="0"/>
              <w:rPr>
                <w:b/>
                <w:i/>
                <w:sz w:val="8"/>
                <w:szCs w:val="8"/>
              </w:rPr>
            </w:pPr>
          </w:p>
        </w:tc>
        <w:tc>
          <w:tcPr>
            <w:tcW w:w="7797" w:type="dxa"/>
            <w:gridSpan w:val="10"/>
            <w:tcBorders>
              <w:right w:val="single" w:sz="4" w:space="0" w:color="auto"/>
            </w:tcBorders>
          </w:tcPr>
          <w:p w:rsidR="00644FEB" w:rsidRDefault="00644FEB">
            <w:pPr>
              <w:pStyle w:val="CRCoverPage"/>
              <w:spacing w:after="0"/>
              <w:rPr>
                <w:sz w:val="8"/>
                <w:szCs w:val="8"/>
              </w:rPr>
            </w:pPr>
          </w:p>
        </w:tc>
      </w:tr>
      <w:tr w:rsidR="00644FEB">
        <w:tc>
          <w:tcPr>
            <w:tcW w:w="1843" w:type="dxa"/>
            <w:tcBorders>
              <w:left w:val="single" w:sz="4" w:space="0" w:color="auto"/>
            </w:tcBorders>
          </w:tcPr>
          <w:p w:rsidR="00644FEB" w:rsidRDefault="00CF6C3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44FEB" w:rsidRDefault="00CF6C33">
            <w:pPr>
              <w:pStyle w:val="CRCoverPage"/>
              <w:spacing w:after="0"/>
              <w:ind w:left="100"/>
            </w:pPr>
            <w:r>
              <w:t>Huawei, HiSilicon</w:t>
            </w:r>
          </w:p>
        </w:tc>
      </w:tr>
      <w:tr w:rsidR="00644FEB">
        <w:tc>
          <w:tcPr>
            <w:tcW w:w="1843" w:type="dxa"/>
            <w:tcBorders>
              <w:left w:val="single" w:sz="4" w:space="0" w:color="auto"/>
            </w:tcBorders>
          </w:tcPr>
          <w:p w:rsidR="00644FEB" w:rsidRDefault="00CF6C3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44FEB" w:rsidRDefault="00CF6C33">
            <w:pPr>
              <w:pStyle w:val="CRCoverPage"/>
              <w:spacing w:after="0"/>
              <w:ind w:left="100"/>
            </w:pPr>
            <w:r>
              <w:t>R4</w:t>
            </w:r>
          </w:p>
        </w:tc>
      </w:tr>
      <w:tr w:rsidR="00644FEB">
        <w:tc>
          <w:tcPr>
            <w:tcW w:w="1843" w:type="dxa"/>
            <w:tcBorders>
              <w:left w:val="single" w:sz="4" w:space="0" w:color="auto"/>
            </w:tcBorders>
          </w:tcPr>
          <w:p w:rsidR="00644FEB" w:rsidRDefault="00644FEB">
            <w:pPr>
              <w:pStyle w:val="CRCoverPage"/>
              <w:spacing w:after="0"/>
              <w:rPr>
                <w:b/>
                <w:i/>
                <w:sz w:val="8"/>
                <w:szCs w:val="8"/>
              </w:rPr>
            </w:pPr>
          </w:p>
        </w:tc>
        <w:tc>
          <w:tcPr>
            <w:tcW w:w="7797" w:type="dxa"/>
            <w:gridSpan w:val="10"/>
            <w:tcBorders>
              <w:right w:val="single" w:sz="4" w:space="0" w:color="auto"/>
            </w:tcBorders>
          </w:tcPr>
          <w:p w:rsidR="00644FEB" w:rsidRDefault="00644FEB">
            <w:pPr>
              <w:pStyle w:val="CRCoverPage"/>
              <w:spacing w:after="0"/>
              <w:rPr>
                <w:sz w:val="8"/>
                <w:szCs w:val="8"/>
              </w:rPr>
            </w:pPr>
          </w:p>
        </w:tc>
      </w:tr>
      <w:tr w:rsidR="00644FEB">
        <w:tc>
          <w:tcPr>
            <w:tcW w:w="1843" w:type="dxa"/>
            <w:tcBorders>
              <w:left w:val="single" w:sz="4" w:space="0" w:color="auto"/>
            </w:tcBorders>
          </w:tcPr>
          <w:p w:rsidR="00644FEB" w:rsidRDefault="00CF6C33">
            <w:pPr>
              <w:pStyle w:val="CRCoverPage"/>
              <w:tabs>
                <w:tab w:val="right" w:pos="1759"/>
              </w:tabs>
              <w:spacing w:after="0"/>
              <w:rPr>
                <w:b/>
                <w:i/>
              </w:rPr>
            </w:pPr>
            <w:r>
              <w:rPr>
                <w:b/>
                <w:i/>
              </w:rPr>
              <w:t>Work item code:</w:t>
            </w:r>
          </w:p>
        </w:tc>
        <w:tc>
          <w:tcPr>
            <w:tcW w:w="3686" w:type="dxa"/>
            <w:gridSpan w:val="5"/>
            <w:shd w:val="pct30" w:color="FFFF00" w:fill="auto"/>
          </w:tcPr>
          <w:p w:rsidR="00644FEB" w:rsidRDefault="00CF6C33">
            <w:pPr>
              <w:pStyle w:val="CRCoverPage"/>
              <w:spacing w:after="0"/>
              <w:ind w:left="100"/>
            </w:pPr>
            <w:r>
              <w:t>NR_ATG-Perf</w:t>
            </w:r>
          </w:p>
        </w:tc>
        <w:tc>
          <w:tcPr>
            <w:tcW w:w="567" w:type="dxa"/>
            <w:tcBorders>
              <w:left w:val="nil"/>
            </w:tcBorders>
          </w:tcPr>
          <w:p w:rsidR="00644FEB" w:rsidRDefault="00644FEB">
            <w:pPr>
              <w:pStyle w:val="CRCoverPage"/>
              <w:spacing w:after="0"/>
              <w:ind w:right="100"/>
            </w:pPr>
          </w:p>
        </w:tc>
        <w:tc>
          <w:tcPr>
            <w:tcW w:w="1417" w:type="dxa"/>
            <w:gridSpan w:val="3"/>
            <w:tcBorders>
              <w:left w:val="nil"/>
            </w:tcBorders>
          </w:tcPr>
          <w:p w:rsidR="00644FEB" w:rsidRDefault="00CF6C33">
            <w:pPr>
              <w:pStyle w:val="CRCoverPage"/>
              <w:spacing w:after="0"/>
              <w:jc w:val="right"/>
            </w:pPr>
            <w:r>
              <w:rPr>
                <w:b/>
                <w:i/>
              </w:rPr>
              <w:t>Date:</w:t>
            </w:r>
          </w:p>
        </w:tc>
        <w:tc>
          <w:tcPr>
            <w:tcW w:w="2127" w:type="dxa"/>
            <w:tcBorders>
              <w:right w:val="single" w:sz="4" w:space="0" w:color="auto"/>
            </w:tcBorders>
            <w:shd w:val="pct30" w:color="FFFF00" w:fill="auto"/>
          </w:tcPr>
          <w:p w:rsidR="00644FEB" w:rsidRDefault="00CF6C33">
            <w:pPr>
              <w:pStyle w:val="CRCoverPage"/>
              <w:spacing w:after="0"/>
              <w:ind w:left="100"/>
            </w:pPr>
            <w:r>
              <w:t>2024-01-01</w:t>
            </w:r>
          </w:p>
        </w:tc>
      </w:tr>
      <w:tr w:rsidR="00644FEB">
        <w:tc>
          <w:tcPr>
            <w:tcW w:w="1843" w:type="dxa"/>
            <w:tcBorders>
              <w:left w:val="single" w:sz="4" w:space="0" w:color="auto"/>
            </w:tcBorders>
          </w:tcPr>
          <w:p w:rsidR="00644FEB" w:rsidRDefault="00644FEB">
            <w:pPr>
              <w:pStyle w:val="CRCoverPage"/>
              <w:spacing w:after="0"/>
              <w:rPr>
                <w:b/>
                <w:i/>
                <w:sz w:val="8"/>
                <w:szCs w:val="8"/>
              </w:rPr>
            </w:pPr>
          </w:p>
        </w:tc>
        <w:tc>
          <w:tcPr>
            <w:tcW w:w="1986" w:type="dxa"/>
            <w:gridSpan w:val="4"/>
          </w:tcPr>
          <w:p w:rsidR="00644FEB" w:rsidRDefault="00644FEB">
            <w:pPr>
              <w:pStyle w:val="CRCoverPage"/>
              <w:spacing w:after="0"/>
              <w:rPr>
                <w:sz w:val="8"/>
                <w:szCs w:val="8"/>
              </w:rPr>
            </w:pPr>
          </w:p>
        </w:tc>
        <w:tc>
          <w:tcPr>
            <w:tcW w:w="2267" w:type="dxa"/>
            <w:gridSpan w:val="2"/>
          </w:tcPr>
          <w:p w:rsidR="00644FEB" w:rsidRDefault="00644FEB">
            <w:pPr>
              <w:pStyle w:val="CRCoverPage"/>
              <w:spacing w:after="0"/>
              <w:rPr>
                <w:sz w:val="8"/>
                <w:szCs w:val="8"/>
              </w:rPr>
            </w:pPr>
          </w:p>
        </w:tc>
        <w:tc>
          <w:tcPr>
            <w:tcW w:w="1417" w:type="dxa"/>
            <w:gridSpan w:val="3"/>
          </w:tcPr>
          <w:p w:rsidR="00644FEB" w:rsidRDefault="00644FEB">
            <w:pPr>
              <w:pStyle w:val="CRCoverPage"/>
              <w:spacing w:after="0"/>
              <w:rPr>
                <w:sz w:val="8"/>
                <w:szCs w:val="8"/>
              </w:rPr>
            </w:pPr>
          </w:p>
        </w:tc>
        <w:tc>
          <w:tcPr>
            <w:tcW w:w="2127" w:type="dxa"/>
            <w:tcBorders>
              <w:right w:val="single" w:sz="4" w:space="0" w:color="auto"/>
            </w:tcBorders>
          </w:tcPr>
          <w:p w:rsidR="00644FEB" w:rsidRDefault="00644FEB">
            <w:pPr>
              <w:pStyle w:val="CRCoverPage"/>
              <w:spacing w:after="0"/>
              <w:rPr>
                <w:sz w:val="8"/>
                <w:szCs w:val="8"/>
              </w:rPr>
            </w:pPr>
          </w:p>
        </w:tc>
      </w:tr>
      <w:tr w:rsidR="00644FEB">
        <w:trPr>
          <w:cantSplit/>
        </w:trPr>
        <w:tc>
          <w:tcPr>
            <w:tcW w:w="1843" w:type="dxa"/>
            <w:tcBorders>
              <w:left w:val="single" w:sz="4" w:space="0" w:color="auto"/>
            </w:tcBorders>
          </w:tcPr>
          <w:p w:rsidR="00644FEB" w:rsidRDefault="00CF6C33">
            <w:pPr>
              <w:pStyle w:val="CRCoverPage"/>
              <w:tabs>
                <w:tab w:val="right" w:pos="1759"/>
              </w:tabs>
              <w:spacing w:after="0"/>
              <w:rPr>
                <w:b/>
                <w:i/>
              </w:rPr>
            </w:pPr>
            <w:r>
              <w:rPr>
                <w:b/>
                <w:i/>
              </w:rPr>
              <w:t>Category:</w:t>
            </w:r>
          </w:p>
        </w:tc>
        <w:tc>
          <w:tcPr>
            <w:tcW w:w="851" w:type="dxa"/>
            <w:shd w:val="pct30" w:color="FFFF00" w:fill="auto"/>
          </w:tcPr>
          <w:p w:rsidR="00644FEB" w:rsidRDefault="00CF6C33">
            <w:pPr>
              <w:pStyle w:val="CRCoverPage"/>
              <w:spacing w:after="0"/>
              <w:ind w:left="100" w:right="-609"/>
              <w:rPr>
                <w:b/>
              </w:rPr>
            </w:pPr>
            <w:r>
              <w:rPr>
                <w:b/>
              </w:rPr>
              <w:t>B</w:t>
            </w:r>
          </w:p>
        </w:tc>
        <w:tc>
          <w:tcPr>
            <w:tcW w:w="3402" w:type="dxa"/>
            <w:gridSpan w:val="5"/>
            <w:tcBorders>
              <w:left w:val="nil"/>
            </w:tcBorders>
          </w:tcPr>
          <w:p w:rsidR="00644FEB" w:rsidRDefault="00644FEB">
            <w:pPr>
              <w:pStyle w:val="CRCoverPage"/>
              <w:spacing w:after="0"/>
            </w:pPr>
          </w:p>
        </w:tc>
        <w:tc>
          <w:tcPr>
            <w:tcW w:w="1417" w:type="dxa"/>
            <w:gridSpan w:val="3"/>
            <w:tcBorders>
              <w:left w:val="nil"/>
            </w:tcBorders>
          </w:tcPr>
          <w:p w:rsidR="00644FEB" w:rsidRDefault="00CF6C33">
            <w:pPr>
              <w:pStyle w:val="CRCoverPage"/>
              <w:spacing w:after="0"/>
              <w:jc w:val="right"/>
              <w:rPr>
                <w:b/>
                <w:i/>
              </w:rPr>
            </w:pPr>
            <w:r>
              <w:rPr>
                <w:b/>
                <w:i/>
              </w:rPr>
              <w:t>Release:</w:t>
            </w:r>
          </w:p>
        </w:tc>
        <w:tc>
          <w:tcPr>
            <w:tcW w:w="2127" w:type="dxa"/>
            <w:tcBorders>
              <w:right w:val="single" w:sz="4" w:space="0" w:color="auto"/>
            </w:tcBorders>
            <w:shd w:val="pct30" w:color="FFFF00" w:fill="auto"/>
          </w:tcPr>
          <w:p w:rsidR="00644FEB" w:rsidRDefault="00CF6C33">
            <w:pPr>
              <w:pStyle w:val="CRCoverPage"/>
              <w:spacing w:after="0"/>
              <w:ind w:left="100"/>
            </w:pPr>
            <w:r>
              <w:t>Rel-18</w:t>
            </w:r>
          </w:p>
        </w:tc>
      </w:tr>
      <w:tr w:rsidR="00644FEB">
        <w:tc>
          <w:tcPr>
            <w:tcW w:w="1843" w:type="dxa"/>
            <w:tcBorders>
              <w:left w:val="single" w:sz="4" w:space="0" w:color="auto"/>
              <w:bottom w:val="single" w:sz="4" w:space="0" w:color="auto"/>
            </w:tcBorders>
          </w:tcPr>
          <w:p w:rsidR="00644FEB" w:rsidRDefault="00644FEB">
            <w:pPr>
              <w:pStyle w:val="CRCoverPage"/>
              <w:spacing w:after="0"/>
              <w:rPr>
                <w:b/>
                <w:i/>
              </w:rPr>
            </w:pPr>
          </w:p>
        </w:tc>
        <w:tc>
          <w:tcPr>
            <w:tcW w:w="4677" w:type="dxa"/>
            <w:gridSpan w:val="8"/>
            <w:tcBorders>
              <w:bottom w:val="single" w:sz="4" w:space="0" w:color="auto"/>
            </w:tcBorders>
          </w:tcPr>
          <w:p w:rsidR="00644FEB" w:rsidRDefault="00CF6C3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44FEB" w:rsidRDefault="00CF6C33">
            <w:pPr>
              <w:pStyle w:val="CRCoverPage"/>
            </w:pPr>
            <w:r>
              <w:rPr>
                <w:sz w:val="18"/>
              </w:rPr>
              <w:t>Detailed explanations of the above categor</w:t>
            </w:r>
            <w:r>
              <w:rPr>
                <w:sz w:val="18"/>
              </w:rPr>
              <w:t>ies can</w:t>
            </w:r>
            <w:r>
              <w:rPr>
                <w:sz w:val="18"/>
              </w:rPr>
              <w:br/>
              <w:t xml:space="preserve">be found in 3GPP </w:t>
            </w:r>
            <w:hyperlink r:id="rId14"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rsidR="00644FEB" w:rsidRDefault="00CF6C3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644FEB">
        <w:tc>
          <w:tcPr>
            <w:tcW w:w="1843" w:type="dxa"/>
          </w:tcPr>
          <w:p w:rsidR="00644FEB" w:rsidRDefault="00644FEB">
            <w:pPr>
              <w:pStyle w:val="CRCoverPage"/>
              <w:spacing w:after="0"/>
              <w:rPr>
                <w:b/>
                <w:i/>
                <w:sz w:val="8"/>
                <w:szCs w:val="8"/>
              </w:rPr>
            </w:pPr>
          </w:p>
        </w:tc>
        <w:tc>
          <w:tcPr>
            <w:tcW w:w="7797" w:type="dxa"/>
            <w:gridSpan w:val="10"/>
          </w:tcPr>
          <w:p w:rsidR="00644FEB" w:rsidRDefault="00644FEB">
            <w:pPr>
              <w:pStyle w:val="CRCoverPage"/>
              <w:spacing w:after="0"/>
              <w:rPr>
                <w:sz w:val="8"/>
                <w:szCs w:val="8"/>
              </w:rPr>
            </w:pPr>
          </w:p>
        </w:tc>
      </w:tr>
      <w:tr w:rsidR="00644FEB">
        <w:tc>
          <w:tcPr>
            <w:tcW w:w="2694" w:type="dxa"/>
            <w:gridSpan w:val="2"/>
            <w:tcBorders>
              <w:top w:val="single" w:sz="4" w:space="0" w:color="auto"/>
              <w:left w:val="single" w:sz="4" w:space="0" w:color="auto"/>
            </w:tcBorders>
          </w:tcPr>
          <w:p w:rsidR="00644FEB" w:rsidRDefault="00CF6C3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44FEB" w:rsidRDefault="00CF6C33">
            <w:pPr>
              <w:pStyle w:val="CRCoverPage"/>
              <w:spacing w:after="0"/>
              <w:rPr>
                <w:lang w:eastAsia="zh-CN"/>
              </w:rPr>
            </w:pPr>
            <w:r>
              <w:rPr>
                <w:lang w:eastAsia="zh-CN"/>
              </w:rPr>
              <w:t>Test case for ATG UE shall be defined.</w:t>
            </w:r>
          </w:p>
        </w:tc>
      </w:tr>
      <w:tr w:rsidR="00644FEB">
        <w:tc>
          <w:tcPr>
            <w:tcW w:w="2694" w:type="dxa"/>
            <w:gridSpan w:val="2"/>
            <w:tcBorders>
              <w:left w:val="single" w:sz="4" w:space="0" w:color="auto"/>
            </w:tcBorders>
          </w:tcPr>
          <w:p w:rsidR="00644FEB" w:rsidRDefault="00644FEB">
            <w:pPr>
              <w:pStyle w:val="CRCoverPage"/>
              <w:spacing w:after="0"/>
              <w:rPr>
                <w:b/>
                <w:i/>
                <w:sz w:val="8"/>
                <w:szCs w:val="8"/>
              </w:rPr>
            </w:pPr>
          </w:p>
        </w:tc>
        <w:tc>
          <w:tcPr>
            <w:tcW w:w="6946" w:type="dxa"/>
            <w:gridSpan w:val="9"/>
            <w:tcBorders>
              <w:right w:val="single" w:sz="4" w:space="0" w:color="auto"/>
            </w:tcBorders>
          </w:tcPr>
          <w:p w:rsidR="00644FEB" w:rsidRDefault="00644FEB">
            <w:pPr>
              <w:pStyle w:val="CRCoverPage"/>
              <w:spacing w:after="0"/>
              <w:rPr>
                <w:sz w:val="8"/>
                <w:szCs w:val="8"/>
              </w:rPr>
            </w:pPr>
          </w:p>
        </w:tc>
      </w:tr>
      <w:tr w:rsidR="00644FEB">
        <w:tc>
          <w:tcPr>
            <w:tcW w:w="2694" w:type="dxa"/>
            <w:gridSpan w:val="2"/>
            <w:tcBorders>
              <w:left w:val="single" w:sz="4" w:space="0" w:color="auto"/>
            </w:tcBorders>
          </w:tcPr>
          <w:p w:rsidR="00644FEB" w:rsidRDefault="00CF6C3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44FEB" w:rsidRDefault="00CF6C33">
            <w:pPr>
              <w:pStyle w:val="CRCoverPage"/>
              <w:spacing w:after="0"/>
              <w:rPr>
                <w:lang w:eastAsia="zh-CN"/>
              </w:rPr>
            </w:pPr>
            <w:r>
              <w:rPr>
                <w:lang w:eastAsia="zh-CN"/>
              </w:rPr>
              <w:t>Define following Test cases for ATG UE:</w:t>
            </w:r>
          </w:p>
          <w:p w:rsidR="00644FEB" w:rsidRDefault="00CF6C33">
            <w:pPr>
              <w:pStyle w:val="CRCoverPage"/>
              <w:numPr>
                <w:ilvl w:val="0"/>
                <w:numId w:val="14"/>
              </w:numPr>
              <w:spacing w:after="0"/>
              <w:rPr>
                <w:lang w:eastAsia="zh-CN"/>
              </w:rPr>
            </w:pPr>
            <w:r>
              <w:rPr>
                <w:lang w:eastAsia="zh-CN"/>
              </w:rPr>
              <w:t xml:space="preserve">Radio Link Monitoring Out-of-sync Test for FR1 PCell configured with SSB-based RLM RS in </w:t>
            </w:r>
            <w:r>
              <w:rPr>
                <w:lang w:eastAsia="zh-CN"/>
              </w:rPr>
              <w:t>non-DRX mode</w:t>
            </w:r>
          </w:p>
          <w:p w:rsidR="00644FEB" w:rsidRDefault="00CF6C33">
            <w:pPr>
              <w:pStyle w:val="CRCoverPage"/>
              <w:numPr>
                <w:ilvl w:val="0"/>
                <w:numId w:val="14"/>
              </w:numPr>
              <w:spacing w:after="0"/>
              <w:rPr>
                <w:lang w:eastAsia="zh-CN"/>
              </w:rPr>
            </w:pPr>
            <w:r>
              <w:rPr>
                <w:lang w:eastAsia="zh-CN"/>
              </w:rPr>
              <w:t>Radio Link Monitoring In-sync Test for FR1 PCell configured with SSB-based RLM RS in non-DRX mode</w:t>
            </w:r>
          </w:p>
          <w:p w:rsidR="00644FEB" w:rsidRDefault="00CF6C33">
            <w:pPr>
              <w:pStyle w:val="CRCoverPage"/>
              <w:numPr>
                <w:ilvl w:val="0"/>
                <w:numId w:val="14"/>
              </w:numPr>
              <w:spacing w:after="0"/>
              <w:rPr>
                <w:lang w:eastAsia="zh-CN"/>
              </w:rPr>
            </w:pPr>
            <w:r>
              <w:rPr>
                <w:lang w:eastAsia="zh-CN"/>
              </w:rPr>
              <w:t>Radio Link Monitoring Out-of-sync Test for FR1 PCell configured with CSI-RS-based RLM in non-DRX mode</w:t>
            </w:r>
          </w:p>
          <w:p w:rsidR="00644FEB" w:rsidRDefault="00CF6C33">
            <w:pPr>
              <w:pStyle w:val="CRCoverPage"/>
              <w:numPr>
                <w:ilvl w:val="0"/>
                <w:numId w:val="14"/>
              </w:numPr>
              <w:spacing w:after="0"/>
              <w:rPr>
                <w:lang w:eastAsia="zh-CN"/>
              </w:rPr>
            </w:pPr>
            <w:r>
              <w:rPr>
                <w:lang w:eastAsia="zh-CN"/>
              </w:rPr>
              <w:t xml:space="preserve">Radio Link Monitoring In-sync Test for FR1 </w:t>
            </w:r>
            <w:r>
              <w:rPr>
                <w:lang w:eastAsia="zh-CN"/>
              </w:rPr>
              <w:t>PCell configured with CSI-RS-based RLM in non-DRX mode</w:t>
            </w:r>
          </w:p>
          <w:p w:rsidR="00644FEB" w:rsidRDefault="00CF6C33">
            <w:pPr>
              <w:pStyle w:val="CRCoverPage"/>
              <w:numPr>
                <w:ilvl w:val="0"/>
                <w:numId w:val="14"/>
              </w:numPr>
              <w:spacing w:after="0"/>
              <w:rPr>
                <w:lang w:eastAsia="zh-CN"/>
              </w:rPr>
            </w:pPr>
            <w:r>
              <w:rPr>
                <w:lang w:eastAsia="zh-CN"/>
              </w:rPr>
              <w:t>Beam Failure Detection and Link Recovery Test for FR1 PCell configured with SSB-based BFD and LR in non-DRX mode</w:t>
            </w:r>
          </w:p>
          <w:p w:rsidR="00644FEB" w:rsidRDefault="00CF6C33">
            <w:pPr>
              <w:pStyle w:val="CRCoverPage"/>
              <w:numPr>
                <w:ilvl w:val="0"/>
                <w:numId w:val="14"/>
              </w:numPr>
              <w:spacing w:after="0"/>
              <w:rPr>
                <w:lang w:eastAsia="zh-CN"/>
              </w:rPr>
            </w:pPr>
            <w:r>
              <w:rPr>
                <w:lang w:eastAsia="zh-CN"/>
              </w:rPr>
              <w:t>Beam Failure Detection and Link Recovery Test for FR1 PCell configured with CSI-RS-based</w:t>
            </w:r>
            <w:r>
              <w:rPr>
                <w:lang w:eastAsia="zh-CN"/>
              </w:rPr>
              <w:t xml:space="preserve"> BFD and LR in non-DRX mode</w:t>
            </w:r>
          </w:p>
          <w:p w:rsidR="00644FEB" w:rsidRDefault="00CF6C33">
            <w:pPr>
              <w:pStyle w:val="CRCoverPage"/>
              <w:numPr>
                <w:ilvl w:val="0"/>
                <w:numId w:val="14"/>
              </w:numPr>
              <w:spacing w:after="0"/>
              <w:rPr>
                <w:lang w:eastAsia="zh-CN"/>
              </w:rPr>
            </w:pPr>
            <w:r>
              <w:rPr>
                <w:lang w:eastAsia="zh-CN"/>
              </w:rPr>
              <w:t>DCI-based and Timer-based Active BWP Switch</w:t>
            </w:r>
          </w:p>
          <w:p w:rsidR="00644FEB" w:rsidRDefault="00CF6C33">
            <w:pPr>
              <w:pStyle w:val="CRCoverPage"/>
              <w:numPr>
                <w:ilvl w:val="0"/>
                <w:numId w:val="14"/>
              </w:numPr>
              <w:spacing w:after="0"/>
              <w:rPr>
                <w:lang w:eastAsia="zh-CN"/>
              </w:rPr>
            </w:pPr>
            <w:r>
              <w:rPr>
                <w:lang w:eastAsia="zh-CN"/>
              </w:rPr>
              <w:t>RRC-based Active BWP Switch</w:t>
            </w:r>
          </w:p>
          <w:p w:rsidR="00644FEB" w:rsidRDefault="00CF6C33">
            <w:pPr>
              <w:pStyle w:val="CRCoverPage"/>
              <w:numPr>
                <w:ilvl w:val="0"/>
                <w:numId w:val="14"/>
              </w:numPr>
              <w:spacing w:after="0"/>
              <w:rPr>
                <w:lang w:eastAsia="zh-CN"/>
              </w:rPr>
            </w:pPr>
            <w:r>
              <w:rPr>
                <w:lang w:eastAsia="zh-CN"/>
              </w:rPr>
              <w:t>UE specific CBW change</w:t>
            </w:r>
          </w:p>
          <w:p w:rsidR="00644FEB" w:rsidRDefault="00CF6C33">
            <w:pPr>
              <w:pStyle w:val="CRCoverPage"/>
              <w:numPr>
                <w:ilvl w:val="0"/>
                <w:numId w:val="14"/>
              </w:numPr>
              <w:spacing w:after="0"/>
              <w:rPr>
                <w:lang w:eastAsia="zh-CN"/>
              </w:rPr>
            </w:pPr>
            <w:r>
              <w:rPr>
                <w:lang w:eastAsia="zh-CN"/>
              </w:rPr>
              <w:t>Pathloss reference signal switching delay</w:t>
            </w:r>
          </w:p>
        </w:tc>
      </w:tr>
      <w:tr w:rsidR="00644FEB">
        <w:tc>
          <w:tcPr>
            <w:tcW w:w="2694" w:type="dxa"/>
            <w:gridSpan w:val="2"/>
            <w:tcBorders>
              <w:left w:val="single" w:sz="4" w:space="0" w:color="auto"/>
            </w:tcBorders>
          </w:tcPr>
          <w:p w:rsidR="00644FEB" w:rsidRDefault="00644FEB">
            <w:pPr>
              <w:pStyle w:val="CRCoverPage"/>
              <w:spacing w:after="0"/>
              <w:rPr>
                <w:b/>
                <w:i/>
                <w:sz w:val="8"/>
                <w:szCs w:val="8"/>
              </w:rPr>
            </w:pPr>
          </w:p>
        </w:tc>
        <w:tc>
          <w:tcPr>
            <w:tcW w:w="6946" w:type="dxa"/>
            <w:gridSpan w:val="9"/>
            <w:tcBorders>
              <w:right w:val="single" w:sz="4" w:space="0" w:color="auto"/>
            </w:tcBorders>
          </w:tcPr>
          <w:p w:rsidR="00644FEB" w:rsidRDefault="00644FEB">
            <w:pPr>
              <w:pStyle w:val="CRCoverPage"/>
              <w:spacing w:after="0"/>
              <w:rPr>
                <w:sz w:val="8"/>
                <w:szCs w:val="8"/>
              </w:rPr>
            </w:pPr>
          </w:p>
        </w:tc>
      </w:tr>
      <w:tr w:rsidR="00644FEB">
        <w:tc>
          <w:tcPr>
            <w:tcW w:w="2694" w:type="dxa"/>
            <w:gridSpan w:val="2"/>
            <w:tcBorders>
              <w:left w:val="single" w:sz="4" w:space="0" w:color="auto"/>
              <w:bottom w:val="single" w:sz="4" w:space="0" w:color="auto"/>
            </w:tcBorders>
          </w:tcPr>
          <w:p w:rsidR="00644FEB" w:rsidRDefault="00CF6C3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44FEB" w:rsidRDefault="00CF6C33">
            <w:pPr>
              <w:pStyle w:val="CRCoverPage"/>
              <w:spacing w:after="0"/>
              <w:rPr>
                <w:lang w:eastAsia="zh-CN"/>
              </w:rPr>
            </w:pPr>
            <w:r>
              <w:rPr>
                <w:lang w:eastAsia="zh-CN"/>
              </w:rPr>
              <w:t>The corresponding requirements can not be verified.</w:t>
            </w:r>
          </w:p>
        </w:tc>
      </w:tr>
      <w:tr w:rsidR="00644FEB">
        <w:tc>
          <w:tcPr>
            <w:tcW w:w="2694" w:type="dxa"/>
            <w:gridSpan w:val="2"/>
          </w:tcPr>
          <w:p w:rsidR="00644FEB" w:rsidRDefault="00644FEB">
            <w:pPr>
              <w:pStyle w:val="CRCoverPage"/>
              <w:spacing w:after="0"/>
              <w:rPr>
                <w:b/>
                <w:i/>
                <w:sz w:val="8"/>
                <w:szCs w:val="8"/>
              </w:rPr>
            </w:pPr>
          </w:p>
        </w:tc>
        <w:tc>
          <w:tcPr>
            <w:tcW w:w="6946" w:type="dxa"/>
            <w:gridSpan w:val="9"/>
          </w:tcPr>
          <w:p w:rsidR="00644FEB" w:rsidRDefault="00644FEB">
            <w:pPr>
              <w:pStyle w:val="CRCoverPage"/>
              <w:spacing w:after="0"/>
              <w:rPr>
                <w:sz w:val="8"/>
                <w:szCs w:val="8"/>
              </w:rPr>
            </w:pPr>
          </w:p>
        </w:tc>
      </w:tr>
      <w:tr w:rsidR="00644FEB">
        <w:tc>
          <w:tcPr>
            <w:tcW w:w="2694" w:type="dxa"/>
            <w:gridSpan w:val="2"/>
            <w:tcBorders>
              <w:top w:val="single" w:sz="4" w:space="0" w:color="auto"/>
              <w:left w:val="single" w:sz="4" w:space="0" w:color="auto"/>
            </w:tcBorders>
          </w:tcPr>
          <w:p w:rsidR="00644FEB" w:rsidRDefault="00CF6C3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44FEB" w:rsidRDefault="00CF6C33">
            <w:pPr>
              <w:pStyle w:val="CRCoverPage"/>
              <w:spacing w:after="0"/>
              <w:ind w:left="100"/>
            </w:pPr>
            <w:r>
              <w:t>New clause X1.Y1.Z1, X1.Y1.Z2, X1.Y1.Z3, X1.Y1.Z4 and X1.Y1.Z5</w:t>
            </w:r>
          </w:p>
        </w:tc>
      </w:tr>
      <w:tr w:rsidR="00644FEB">
        <w:tc>
          <w:tcPr>
            <w:tcW w:w="2694" w:type="dxa"/>
            <w:gridSpan w:val="2"/>
            <w:tcBorders>
              <w:left w:val="single" w:sz="4" w:space="0" w:color="auto"/>
            </w:tcBorders>
          </w:tcPr>
          <w:p w:rsidR="00644FEB" w:rsidRDefault="00644FEB">
            <w:pPr>
              <w:pStyle w:val="CRCoverPage"/>
              <w:spacing w:after="0"/>
              <w:rPr>
                <w:b/>
                <w:i/>
                <w:sz w:val="8"/>
                <w:szCs w:val="8"/>
              </w:rPr>
            </w:pPr>
          </w:p>
        </w:tc>
        <w:tc>
          <w:tcPr>
            <w:tcW w:w="6946" w:type="dxa"/>
            <w:gridSpan w:val="9"/>
            <w:tcBorders>
              <w:right w:val="single" w:sz="4" w:space="0" w:color="auto"/>
            </w:tcBorders>
          </w:tcPr>
          <w:p w:rsidR="00644FEB" w:rsidRDefault="00644FEB">
            <w:pPr>
              <w:pStyle w:val="CRCoverPage"/>
              <w:spacing w:after="0"/>
              <w:rPr>
                <w:sz w:val="8"/>
                <w:szCs w:val="8"/>
              </w:rPr>
            </w:pPr>
          </w:p>
        </w:tc>
      </w:tr>
      <w:tr w:rsidR="00644FEB">
        <w:tc>
          <w:tcPr>
            <w:tcW w:w="2694" w:type="dxa"/>
            <w:gridSpan w:val="2"/>
            <w:tcBorders>
              <w:left w:val="single" w:sz="4" w:space="0" w:color="auto"/>
            </w:tcBorders>
          </w:tcPr>
          <w:p w:rsidR="00644FEB" w:rsidRDefault="00644FE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44FEB" w:rsidRDefault="00CF6C3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4FEB" w:rsidRDefault="00CF6C33">
            <w:pPr>
              <w:pStyle w:val="CRCoverPage"/>
              <w:spacing w:after="0"/>
              <w:jc w:val="center"/>
              <w:rPr>
                <w:b/>
                <w:caps/>
              </w:rPr>
            </w:pPr>
            <w:r>
              <w:rPr>
                <w:b/>
                <w:caps/>
              </w:rPr>
              <w:t>N</w:t>
            </w:r>
          </w:p>
        </w:tc>
        <w:tc>
          <w:tcPr>
            <w:tcW w:w="2977" w:type="dxa"/>
            <w:gridSpan w:val="4"/>
          </w:tcPr>
          <w:p w:rsidR="00644FEB" w:rsidRDefault="00644FEB">
            <w:pPr>
              <w:pStyle w:val="CRCoverPage"/>
              <w:tabs>
                <w:tab w:val="right" w:pos="2893"/>
              </w:tabs>
              <w:spacing w:after="0"/>
            </w:pPr>
          </w:p>
        </w:tc>
        <w:tc>
          <w:tcPr>
            <w:tcW w:w="3401" w:type="dxa"/>
            <w:gridSpan w:val="3"/>
            <w:tcBorders>
              <w:right w:val="single" w:sz="4" w:space="0" w:color="auto"/>
            </w:tcBorders>
            <w:shd w:val="clear" w:color="FFFF00" w:fill="auto"/>
          </w:tcPr>
          <w:p w:rsidR="00644FEB" w:rsidRDefault="00644FEB">
            <w:pPr>
              <w:pStyle w:val="CRCoverPage"/>
              <w:spacing w:after="0"/>
              <w:ind w:left="99"/>
            </w:pPr>
          </w:p>
        </w:tc>
      </w:tr>
      <w:tr w:rsidR="00644FEB">
        <w:tc>
          <w:tcPr>
            <w:tcW w:w="2694" w:type="dxa"/>
            <w:gridSpan w:val="2"/>
            <w:tcBorders>
              <w:left w:val="single" w:sz="4" w:space="0" w:color="auto"/>
            </w:tcBorders>
          </w:tcPr>
          <w:p w:rsidR="00644FEB" w:rsidRDefault="00CF6C3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44FEB" w:rsidRDefault="00644F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FEB" w:rsidRDefault="00CF6C33">
            <w:pPr>
              <w:pStyle w:val="CRCoverPage"/>
              <w:spacing w:after="0"/>
              <w:jc w:val="center"/>
              <w:rPr>
                <w:b/>
                <w:caps/>
                <w:lang w:eastAsia="zh-CN"/>
              </w:rPr>
            </w:pPr>
            <w:r>
              <w:rPr>
                <w:rFonts w:hint="eastAsia"/>
                <w:b/>
                <w:caps/>
                <w:lang w:eastAsia="zh-CN"/>
              </w:rPr>
              <w:t>X</w:t>
            </w:r>
          </w:p>
        </w:tc>
        <w:tc>
          <w:tcPr>
            <w:tcW w:w="2977" w:type="dxa"/>
            <w:gridSpan w:val="4"/>
          </w:tcPr>
          <w:p w:rsidR="00644FEB" w:rsidRDefault="00CF6C3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44FEB" w:rsidRDefault="00CF6C33">
            <w:pPr>
              <w:pStyle w:val="CRCoverPage"/>
              <w:spacing w:after="0"/>
              <w:ind w:left="99"/>
            </w:pPr>
            <w:r>
              <w:t xml:space="preserve">TS/TR ... CR ... </w:t>
            </w:r>
          </w:p>
        </w:tc>
      </w:tr>
      <w:tr w:rsidR="00644FEB">
        <w:tc>
          <w:tcPr>
            <w:tcW w:w="2694" w:type="dxa"/>
            <w:gridSpan w:val="2"/>
            <w:tcBorders>
              <w:left w:val="single" w:sz="4" w:space="0" w:color="auto"/>
            </w:tcBorders>
          </w:tcPr>
          <w:p w:rsidR="00644FEB" w:rsidRDefault="00CF6C3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44FEB" w:rsidRDefault="00CF6C33">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FEB" w:rsidRDefault="00644FEB">
            <w:pPr>
              <w:pStyle w:val="CRCoverPage"/>
              <w:spacing w:after="0"/>
              <w:jc w:val="center"/>
              <w:rPr>
                <w:b/>
                <w:caps/>
              </w:rPr>
            </w:pPr>
          </w:p>
        </w:tc>
        <w:tc>
          <w:tcPr>
            <w:tcW w:w="2977" w:type="dxa"/>
            <w:gridSpan w:val="4"/>
          </w:tcPr>
          <w:p w:rsidR="00644FEB" w:rsidRDefault="00CF6C33">
            <w:pPr>
              <w:pStyle w:val="CRCoverPage"/>
              <w:spacing w:after="0"/>
            </w:pPr>
            <w:r>
              <w:t xml:space="preserve"> Test specifications</w:t>
            </w:r>
          </w:p>
        </w:tc>
        <w:tc>
          <w:tcPr>
            <w:tcW w:w="3401" w:type="dxa"/>
            <w:gridSpan w:val="3"/>
            <w:tcBorders>
              <w:right w:val="single" w:sz="4" w:space="0" w:color="auto"/>
            </w:tcBorders>
            <w:shd w:val="pct30" w:color="FFFF00" w:fill="auto"/>
          </w:tcPr>
          <w:p w:rsidR="00644FEB" w:rsidRDefault="00CF6C33">
            <w:pPr>
              <w:pStyle w:val="CRCoverPage"/>
              <w:spacing w:after="0"/>
              <w:ind w:left="99"/>
            </w:pPr>
            <w:r>
              <w:t>TS 38.533</w:t>
            </w:r>
          </w:p>
        </w:tc>
      </w:tr>
      <w:tr w:rsidR="00644FEB">
        <w:tc>
          <w:tcPr>
            <w:tcW w:w="2694" w:type="dxa"/>
            <w:gridSpan w:val="2"/>
            <w:tcBorders>
              <w:left w:val="single" w:sz="4" w:space="0" w:color="auto"/>
            </w:tcBorders>
          </w:tcPr>
          <w:p w:rsidR="00644FEB" w:rsidRDefault="00CF6C3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44FEB" w:rsidRDefault="00644FE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4FEB" w:rsidRDefault="00CF6C33">
            <w:pPr>
              <w:pStyle w:val="CRCoverPage"/>
              <w:spacing w:after="0"/>
              <w:jc w:val="center"/>
              <w:rPr>
                <w:b/>
                <w:caps/>
                <w:lang w:eastAsia="zh-CN"/>
              </w:rPr>
            </w:pPr>
            <w:r>
              <w:rPr>
                <w:rFonts w:hint="eastAsia"/>
                <w:b/>
                <w:caps/>
                <w:lang w:eastAsia="zh-CN"/>
              </w:rPr>
              <w:t>X</w:t>
            </w:r>
          </w:p>
        </w:tc>
        <w:tc>
          <w:tcPr>
            <w:tcW w:w="2977" w:type="dxa"/>
            <w:gridSpan w:val="4"/>
          </w:tcPr>
          <w:p w:rsidR="00644FEB" w:rsidRDefault="00CF6C33">
            <w:pPr>
              <w:pStyle w:val="CRCoverPage"/>
              <w:spacing w:after="0"/>
            </w:pPr>
            <w:r>
              <w:t xml:space="preserve"> O&amp;M Specifications</w:t>
            </w:r>
          </w:p>
        </w:tc>
        <w:tc>
          <w:tcPr>
            <w:tcW w:w="3401" w:type="dxa"/>
            <w:gridSpan w:val="3"/>
            <w:tcBorders>
              <w:right w:val="single" w:sz="4" w:space="0" w:color="auto"/>
            </w:tcBorders>
            <w:shd w:val="pct30" w:color="FFFF00" w:fill="auto"/>
          </w:tcPr>
          <w:p w:rsidR="00644FEB" w:rsidRDefault="00CF6C33">
            <w:pPr>
              <w:pStyle w:val="CRCoverPage"/>
              <w:spacing w:after="0"/>
              <w:ind w:left="99"/>
            </w:pPr>
            <w:r>
              <w:t xml:space="preserve">TS/TR ... CR ... </w:t>
            </w:r>
          </w:p>
        </w:tc>
      </w:tr>
      <w:tr w:rsidR="00644FEB">
        <w:tc>
          <w:tcPr>
            <w:tcW w:w="2694" w:type="dxa"/>
            <w:gridSpan w:val="2"/>
            <w:tcBorders>
              <w:left w:val="single" w:sz="4" w:space="0" w:color="auto"/>
            </w:tcBorders>
          </w:tcPr>
          <w:p w:rsidR="00644FEB" w:rsidRDefault="00644FEB">
            <w:pPr>
              <w:pStyle w:val="CRCoverPage"/>
              <w:spacing w:after="0"/>
              <w:rPr>
                <w:b/>
                <w:i/>
              </w:rPr>
            </w:pPr>
          </w:p>
        </w:tc>
        <w:tc>
          <w:tcPr>
            <w:tcW w:w="6946" w:type="dxa"/>
            <w:gridSpan w:val="9"/>
            <w:tcBorders>
              <w:right w:val="single" w:sz="4" w:space="0" w:color="auto"/>
            </w:tcBorders>
          </w:tcPr>
          <w:p w:rsidR="00644FEB" w:rsidRDefault="00644FEB">
            <w:pPr>
              <w:pStyle w:val="CRCoverPage"/>
              <w:spacing w:after="0"/>
            </w:pPr>
          </w:p>
        </w:tc>
      </w:tr>
      <w:tr w:rsidR="00644FEB">
        <w:tc>
          <w:tcPr>
            <w:tcW w:w="2694" w:type="dxa"/>
            <w:gridSpan w:val="2"/>
            <w:tcBorders>
              <w:left w:val="single" w:sz="4" w:space="0" w:color="auto"/>
              <w:bottom w:val="single" w:sz="4" w:space="0" w:color="auto"/>
            </w:tcBorders>
          </w:tcPr>
          <w:p w:rsidR="00644FEB" w:rsidRDefault="00CF6C3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44FEB" w:rsidRDefault="00644FEB">
            <w:pPr>
              <w:pStyle w:val="CRCoverPage"/>
              <w:spacing w:after="0"/>
              <w:ind w:left="100"/>
            </w:pPr>
          </w:p>
        </w:tc>
      </w:tr>
      <w:tr w:rsidR="00644FEB">
        <w:tc>
          <w:tcPr>
            <w:tcW w:w="2694" w:type="dxa"/>
            <w:gridSpan w:val="2"/>
            <w:tcBorders>
              <w:top w:val="single" w:sz="4" w:space="0" w:color="auto"/>
              <w:bottom w:val="single" w:sz="4" w:space="0" w:color="auto"/>
            </w:tcBorders>
          </w:tcPr>
          <w:p w:rsidR="00644FEB" w:rsidRDefault="00644FE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44FEB" w:rsidRDefault="00644FEB">
            <w:pPr>
              <w:pStyle w:val="CRCoverPage"/>
              <w:spacing w:after="0"/>
              <w:ind w:left="100"/>
              <w:rPr>
                <w:sz w:val="8"/>
                <w:szCs w:val="8"/>
              </w:rPr>
            </w:pPr>
          </w:p>
        </w:tc>
      </w:tr>
      <w:tr w:rsidR="00644FEB">
        <w:tc>
          <w:tcPr>
            <w:tcW w:w="2694" w:type="dxa"/>
            <w:gridSpan w:val="2"/>
            <w:tcBorders>
              <w:top w:val="single" w:sz="4" w:space="0" w:color="auto"/>
              <w:left w:val="single" w:sz="4" w:space="0" w:color="auto"/>
              <w:bottom w:val="single" w:sz="4" w:space="0" w:color="auto"/>
            </w:tcBorders>
          </w:tcPr>
          <w:p w:rsidR="00644FEB" w:rsidRDefault="00CF6C3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44FEB" w:rsidRDefault="00644FEB">
            <w:pPr>
              <w:pStyle w:val="CRCoverPage"/>
              <w:spacing w:after="0"/>
              <w:ind w:left="100"/>
            </w:pPr>
          </w:p>
        </w:tc>
      </w:tr>
    </w:tbl>
    <w:p w:rsidR="00644FEB" w:rsidRDefault="00644FEB">
      <w:pPr>
        <w:pStyle w:val="CRCoverPage"/>
        <w:spacing w:after="0"/>
        <w:rPr>
          <w:sz w:val="8"/>
          <w:szCs w:val="8"/>
        </w:rPr>
      </w:pPr>
    </w:p>
    <w:p w:rsidR="00644FEB" w:rsidRDefault="00644FEB"/>
    <w:p w:rsidR="00644FEB" w:rsidRDefault="00644FEB"/>
    <w:p w:rsidR="00644FEB" w:rsidRDefault="00644FEB"/>
    <w:p w:rsidR="00644FEB" w:rsidRDefault="00644FEB">
      <w:pPr>
        <w:sectPr w:rsidR="00644FEB">
          <w:headerReference w:type="even" r:id="rId15"/>
          <w:footnotePr>
            <w:numRestart w:val="eachSect"/>
          </w:footnotePr>
          <w:pgSz w:w="11907" w:h="16840"/>
          <w:pgMar w:top="1418" w:right="1134" w:bottom="1134" w:left="1134" w:header="680" w:footer="567" w:gutter="0"/>
          <w:cols w:space="720"/>
        </w:sectP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lastRenderedPageBreak/>
        <w:t>&lt;Start of Change 1&gt;</w:t>
      </w:r>
    </w:p>
    <w:p w:rsidR="00644FEB" w:rsidRDefault="00CF6C33">
      <w:pPr>
        <w:pStyle w:val="30"/>
        <w:rPr>
          <w:ins w:id="2" w:author="Huawei" w:date="2024-02-02T15:20:00Z"/>
          <w:lang w:eastAsia="zh-CN"/>
        </w:rPr>
      </w:pPr>
      <w:bookmarkStart w:id="3" w:name="_Toc535476539"/>
      <w:ins w:id="4" w:author="Huawei" w:date="2024-02-02T15:20:00Z">
        <w:r>
          <w:t>A.</w:t>
        </w:r>
      </w:ins>
      <w:ins w:id="5" w:author="Huawei" w:date="2024-02-02T15:22:00Z">
        <w:r>
          <w:t>X1.Y1.Z1</w:t>
        </w:r>
      </w:ins>
      <w:ins w:id="6" w:author="Huawei" w:date="2024-02-02T15:20:00Z">
        <w:r>
          <w:tab/>
          <w:t>Radio link Monitoring</w:t>
        </w:r>
      </w:ins>
    </w:p>
    <w:p w:rsidR="00644FEB" w:rsidRDefault="00CF6C33">
      <w:pPr>
        <w:rPr>
          <w:ins w:id="7" w:author="Huawei" w:date="2024-02-02T15:20:00Z"/>
        </w:rPr>
      </w:pPr>
      <w:ins w:id="8" w:author="Huawei" w:date="2024-02-02T15:20:00Z">
        <w:r>
          <w:t xml:space="preserve">In the following </w:t>
        </w:r>
        <w:r>
          <w:t>clause, any uplink signal transmitted by the UE is used for detecting the In-/Out-of-Sync state of the UE. In terms of measurement, the uplink signal is verified on the basis of the UE output power:</w:t>
        </w:r>
      </w:ins>
    </w:p>
    <w:p w:rsidR="00644FEB" w:rsidRDefault="00CF6C33">
      <w:pPr>
        <w:rPr>
          <w:ins w:id="9" w:author="Huawei" w:date="2024-02-02T15:20:00Z"/>
        </w:rPr>
      </w:pPr>
      <w:ins w:id="10" w:author="Huawei" w:date="2024-02-02T15:20:00Z">
        <w:r>
          <w:t>For UE with multiple transmit antennas, transmit OFF powe</w:t>
        </w:r>
        <w:r>
          <w:t>r is measured as the mean power at each transmit connector.</w:t>
        </w:r>
      </w:ins>
    </w:p>
    <w:p w:rsidR="00644FEB" w:rsidRDefault="00CF6C33">
      <w:pPr>
        <w:pStyle w:val="B10"/>
        <w:rPr>
          <w:ins w:id="11" w:author="Huawei" w:date="2024-02-02T15:20:00Z"/>
        </w:rPr>
      </w:pPr>
      <w:ins w:id="12" w:author="Huawei" w:date="2024-02-02T15:20:00Z">
        <w:r>
          <w:t>-</w:t>
        </w:r>
        <w:r>
          <w:tab/>
          <w:t>UE output power higher than Transmit OFF power -50 dBm (as defined in TS 38.101-1 [18]) means uplink signal</w:t>
        </w:r>
      </w:ins>
    </w:p>
    <w:p w:rsidR="00644FEB" w:rsidRDefault="00CF6C33">
      <w:pPr>
        <w:pStyle w:val="B10"/>
        <w:rPr>
          <w:ins w:id="13" w:author="Huawei" w:date="2024-02-02T15:20:00Z"/>
        </w:rPr>
      </w:pPr>
      <w:ins w:id="14" w:author="Huawei" w:date="2024-02-02T15:20:00Z">
        <w:r>
          <w:t>-</w:t>
        </w:r>
        <w:r>
          <w:tab/>
          <w:t>UE output power equal to or less than Transmit OFF power -50 dBm (as defined in TS 3</w:t>
        </w:r>
        <w:r>
          <w:t>8.101-1 [18]) means no uplink signal.</w:t>
        </w:r>
      </w:ins>
    </w:p>
    <w:p w:rsidR="00644FEB" w:rsidRDefault="00CF6C33">
      <w:pPr>
        <w:pStyle w:val="40"/>
        <w:rPr>
          <w:ins w:id="15" w:author="Huawei" w:date="2024-02-02T15:20:00Z"/>
        </w:rPr>
      </w:pPr>
      <w:bookmarkStart w:id="16" w:name="_Toc535476527"/>
      <w:ins w:id="17" w:author="Huawei" w:date="2024-02-02T15:20:00Z">
        <w:r>
          <w:t>A.</w:t>
        </w:r>
      </w:ins>
      <w:ins w:id="18" w:author="Huawei" w:date="2024-02-02T15:22:00Z">
        <w:r>
          <w:t>X1.Y1.Z1</w:t>
        </w:r>
      </w:ins>
      <w:ins w:id="19" w:author="Huawei" w:date="2024-02-02T15:20:00Z">
        <w:r>
          <w:t>.1</w:t>
        </w:r>
        <w:r>
          <w:tab/>
          <w:t>Radio Link Monitoring Out-of-sync Test for FR1 PCell configured with SSB-based RLM RS in non-DRX mode</w:t>
        </w:r>
        <w:bookmarkEnd w:id="16"/>
      </w:ins>
    </w:p>
    <w:p w:rsidR="00644FEB" w:rsidRDefault="00CF6C33">
      <w:pPr>
        <w:pStyle w:val="5"/>
        <w:rPr>
          <w:ins w:id="20" w:author="Huawei" w:date="2024-02-02T15:20:00Z"/>
          <w:snapToGrid w:val="0"/>
        </w:rPr>
      </w:pPr>
      <w:bookmarkStart w:id="21" w:name="_Toc535476528"/>
      <w:ins w:id="22" w:author="Huawei" w:date="2024-02-02T15:20:00Z">
        <w:r>
          <w:rPr>
            <w:snapToGrid w:val="0"/>
            <w:lang w:eastAsia="zh-CN"/>
          </w:rPr>
          <w:t>A.</w:t>
        </w:r>
      </w:ins>
      <w:ins w:id="23" w:author="Huawei" w:date="2024-02-02T15:22:00Z">
        <w:r>
          <w:rPr>
            <w:snapToGrid w:val="0"/>
            <w:lang w:eastAsia="zh-CN"/>
          </w:rPr>
          <w:t>X1.Y1.Z1</w:t>
        </w:r>
      </w:ins>
      <w:ins w:id="24" w:author="Huawei" w:date="2024-02-02T15:20:00Z">
        <w:r>
          <w:rPr>
            <w:snapToGrid w:val="0"/>
            <w:lang w:eastAsia="zh-CN"/>
          </w:rPr>
          <w:t>.1.1</w:t>
        </w:r>
        <w:r>
          <w:rPr>
            <w:snapToGrid w:val="0"/>
            <w:lang w:eastAsia="zh-CN"/>
          </w:rPr>
          <w:tab/>
          <w:t>Test Purpose and Environment</w:t>
        </w:r>
        <w:bookmarkEnd w:id="21"/>
      </w:ins>
    </w:p>
    <w:p w:rsidR="00644FEB" w:rsidRDefault="00CF6C33">
      <w:pPr>
        <w:rPr>
          <w:ins w:id="25" w:author="Huawei" w:date="2024-02-02T15:20:00Z"/>
        </w:rPr>
      </w:pPr>
      <w:ins w:id="26" w:author="Huawei" w:date="2024-02-02T15:20:00Z">
        <w:r>
          <w:t xml:space="preserve">The purpose of this test is to verify that the UE properly </w:t>
        </w:r>
        <w:r>
          <w:t>detects the out of sync and in sync for the purpose of monitoring downlink radio link quality of the PCell. This test will partly verify the FR1 radio link monitoring requirements in clause </w:t>
        </w:r>
        <w:r>
          <w:rPr>
            <w:highlight w:val="yellow"/>
          </w:rPr>
          <w:t>8.1D.</w:t>
        </w:r>
      </w:ins>
    </w:p>
    <w:p w:rsidR="00644FEB" w:rsidRDefault="00CF6C33">
      <w:pPr>
        <w:rPr>
          <w:ins w:id="27" w:author="CMCC-shiyuan-0228" w:date="2024-02-29T20:29:00Z"/>
        </w:rPr>
      </w:pPr>
      <w:ins w:id="28" w:author="Huawei" w:date="2024-02-02T15:20:00Z">
        <w:r>
          <w:t xml:space="preserve">In the test, UE is configured to perform RLM on SSB, with </w:t>
        </w:r>
        <w:r>
          <w:rPr>
            <w:i/>
          </w:rPr>
          <w:t>de</w:t>
        </w:r>
        <w:r>
          <w:rPr>
            <w:i/>
          </w:rPr>
          <w:t>tectionResource</w:t>
        </w:r>
        <w:r>
          <w:t xml:space="preserve"> included in </w:t>
        </w:r>
        <w:r>
          <w:rPr>
            <w:i/>
          </w:rPr>
          <w:t>RadioLinkMonitoringRS</w:t>
        </w:r>
        <w:r>
          <w:t xml:space="preserve"> set to SSB#0, and </w:t>
        </w:r>
        <w:r>
          <w:rPr>
            <w:i/>
          </w:rPr>
          <w:t>purpose</w:t>
        </w:r>
        <w:r>
          <w:t xml:space="preserve"> set to ‘</w:t>
        </w:r>
        <w:r>
          <w:rPr>
            <w:i/>
          </w:rPr>
          <w:t>rlf</w:t>
        </w:r>
        <w:r>
          <w:t>’. Supported test configurations are shown in table A.</w:t>
        </w:r>
      </w:ins>
      <w:ins w:id="29" w:author="Huawei" w:date="2024-02-02T15:22:00Z">
        <w:r>
          <w:t>X1.Y1.Z1</w:t>
        </w:r>
      </w:ins>
      <w:ins w:id="30" w:author="Huawei" w:date="2024-02-02T15:20:00Z">
        <w:r>
          <w:t>.1.1-1. The test parameters are given in Tables A.</w:t>
        </w:r>
      </w:ins>
      <w:ins w:id="31" w:author="Huawei" w:date="2024-02-02T15:22:00Z">
        <w:r>
          <w:t>X1.Y1.Z1</w:t>
        </w:r>
      </w:ins>
      <w:ins w:id="32" w:author="Huawei" w:date="2024-02-02T15:20:00Z">
        <w:r>
          <w:t>.1.1-2, A.</w:t>
        </w:r>
      </w:ins>
      <w:ins w:id="33" w:author="Huawei" w:date="2024-02-02T15:22:00Z">
        <w:r>
          <w:t>X1.Y1.Z1</w:t>
        </w:r>
      </w:ins>
      <w:ins w:id="34" w:author="Huawei" w:date="2024-02-02T15:20:00Z">
        <w:r>
          <w:t>.1.1-3, and A.</w:t>
        </w:r>
      </w:ins>
      <w:ins w:id="35" w:author="Huawei" w:date="2024-02-02T15:22:00Z">
        <w:r>
          <w:t>X1.Y1.Z1</w:t>
        </w:r>
      </w:ins>
      <w:ins w:id="36" w:author="Huawei" w:date="2024-02-02T15:20:00Z">
        <w:r>
          <w:t>.1.1-4 be</w:t>
        </w:r>
        <w:r>
          <w:t>low. There is one cell (Cell 1), which is the active NR cell, in the test. The test consists of three successive time periods, with time duration of T1, T2 and T3 respectively. Figure A.</w:t>
        </w:r>
      </w:ins>
      <w:ins w:id="37" w:author="Huawei" w:date="2024-02-02T15:22:00Z">
        <w:r>
          <w:t>X1.Y1.Z1</w:t>
        </w:r>
      </w:ins>
      <w:ins w:id="38" w:author="Huawei" w:date="2024-02-02T15:20:00Z">
        <w:r>
          <w:t>.1.1-1 shows the variation of the downlink SNR in the active c</w:t>
        </w:r>
        <w:r>
          <w:t>ell to emulate out-of-sync and in-sync states. Prior to the start of the time duration T1, the UE shall be fully synchronized to Cell 1. The UE shall be configured for periodic CSI reporting with a reporting periodicity of 5 ms. The UE is configured to per</w:t>
        </w:r>
        <w:r>
          <w:t>form inter-frequency measurements using Gap Pattern ID #0 (40ms) in test 1.</w:t>
        </w:r>
      </w:ins>
    </w:p>
    <w:p w:rsidR="00644FEB" w:rsidRDefault="00CF6C33">
      <w:pPr>
        <w:rPr>
          <w:ins w:id="39" w:author="CMCC-shiyuan-0228" w:date="2024-02-29T20:29:00Z"/>
          <w:lang w:val="en-US" w:eastAsia="zh-CN"/>
        </w:rPr>
      </w:pPr>
      <w:ins w:id="40" w:author="CMCC-shiyuan-0228" w:date="2024-02-29T20:29:00Z">
        <w:r>
          <w:rPr>
            <w:rFonts w:hint="eastAsia"/>
            <w:lang w:val="en-US" w:eastAsia="zh-CN"/>
          </w:rPr>
          <w:t>UE positioning and UE speed are set by AT command. UE speed is 0km/h, UE specific positioning is emulated by test system.</w:t>
        </w:r>
      </w:ins>
    </w:p>
    <w:p w:rsidR="00644FEB" w:rsidRDefault="00CF6C33">
      <w:pPr>
        <w:rPr>
          <w:ins w:id="41" w:author="CMCC-shiyuan-0228" w:date="2024-02-29T20:29:00Z"/>
          <w:lang w:val="en-US" w:eastAsia="zh-CN"/>
        </w:rPr>
      </w:pPr>
      <w:ins w:id="42" w:author="CMCC-shiyuan-0228" w:date="2024-02-29T20:29:00Z">
        <w:r>
          <w:rPr>
            <w:rFonts w:eastAsia="等线" w:hint="eastAsia"/>
            <w:lang w:val="en-US" w:eastAsia="zh-CN"/>
          </w:rPr>
          <w:t xml:space="preserve">The </w:t>
        </w:r>
        <w:r>
          <w:rPr>
            <w:rFonts w:eastAsia="宋体" w:hint="eastAsia"/>
            <w:lang w:val="en-US" w:eastAsia="zh-CN"/>
          </w:rPr>
          <w:t xml:space="preserve">specific gNB reference location is emulated by test </w:t>
        </w:r>
        <w:r>
          <w:rPr>
            <w:rFonts w:eastAsia="宋体" w:hint="eastAsia"/>
            <w:lang w:val="en-US" w:eastAsia="zh-CN"/>
          </w:rPr>
          <w:t>system.</w:t>
        </w:r>
      </w:ins>
    </w:p>
    <w:p w:rsidR="00644FEB" w:rsidRDefault="00644FEB">
      <w:pPr>
        <w:rPr>
          <w:ins w:id="43" w:author="Huawei" w:date="2024-02-02T15:20:00Z"/>
        </w:rPr>
      </w:pPr>
    </w:p>
    <w:p w:rsidR="00644FEB" w:rsidRDefault="00CF6C33">
      <w:pPr>
        <w:pStyle w:val="TH"/>
        <w:rPr>
          <w:ins w:id="44" w:author="Huawei" w:date="2024-02-02T15:20:00Z"/>
        </w:rPr>
      </w:pPr>
      <w:ins w:id="45" w:author="Huawei" w:date="2024-02-02T15:20:00Z">
        <w:r>
          <w:t>Table A.</w:t>
        </w:r>
      </w:ins>
      <w:ins w:id="46" w:author="Huawei" w:date="2024-02-02T15:22:00Z">
        <w:r>
          <w:t>X1.Y1.Z1</w:t>
        </w:r>
      </w:ins>
      <w:ins w:id="47" w:author="Huawei" w:date="2024-02-02T15:20:00Z">
        <w:r>
          <w:t>.1.1-1: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44FEB">
        <w:trPr>
          <w:trHeight w:val="187"/>
          <w:jc w:val="center"/>
          <w:ins w:id="48" w:author="Huawei" w:date="2024-02-02T15:20:00Z"/>
        </w:trPr>
        <w:tc>
          <w:tcPr>
            <w:tcW w:w="1631" w:type="dxa"/>
            <w:shd w:val="clear" w:color="auto" w:fill="auto"/>
          </w:tcPr>
          <w:p w:rsidR="00644FEB" w:rsidRDefault="00CF6C33">
            <w:pPr>
              <w:pStyle w:val="TAH"/>
              <w:rPr>
                <w:ins w:id="49" w:author="Huawei" w:date="2024-02-02T15:20:00Z"/>
                <w:lang w:eastAsia="zh-TW"/>
              </w:rPr>
            </w:pPr>
            <w:ins w:id="50" w:author="Huawei" w:date="2024-02-02T15:20:00Z">
              <w:r>
                <w:rPr>
                  <w:lang w:eastAsia="zh-TW"/>
                </w:rPr>
                <w:t>Configuration</w:t>
              </w:r>
            </w:ins>
          </w:p>
        </w:tc>
        <w:tc>
          <w:tcPr>
            <w:tcW w:w="4970" w:type="dxa"/>
            <w:shd w:val="clear" w:color="auto" w:fill="auto"/>
          </w:tcPr>
          <w:p w:rsidR="00644FEB" w:rsidRDefault="00CF6C33">
            <w:pPr>
              <w:pStyle w:val="TAH"/>
              <w:rPr>
                <w:ins w:id="51" w:author="Huawei" w:date="2024-02-02T15:20:00Z"/>
                <w:lang w:eastAsia="zh-TW"/>
              </w:rPr>
            </w:pPr>
            <w:ins w:id="52" w:author="Huawei" w:date="2024-02-02T15:20:00Z">
              <w:r>
                <w:rPr>
                  <w:lang w:eastAsia="zh-TW"/>
                </w:rPr>
                <w:t>Description</w:t>
              </w:r>
            </w:ins>
          </w:p>
        </w:tc>
      </w:tr>
      <w:tr w:rsidR="00644FEB">
        <w:trPr>
          <w:trHeight w:val="187"/>
          <w:jc w:val="center"/>
          <w:ins w:id="53" w:author="Huawei" w:date="2024-02-02T15:20:00Z"/>
        </w:trPr>
        <w:tc>
          <w:tcPr>
            <w:tcW w:w="1631" w:type="dxa"/>
            <w:shd w:val="clear" w:color="auto" w:fill="auto"/>
          </w:tcPr>
          <w:p w:rsidR="00644FEB" w:rsidRDefault="00CF6C33">
            <w:pPr>
              <w:pStyle w:val="TAL"/>
              <w:rPr>
                <w:ins w:id="54" w:author="Huawei" w:date="2024-02-02T15:20:00Z"/>
                <w:lang w:eastAsia="zh-TW"/>
              </w:rPr>
            </w:pPr>
            <w:ins w:id="55" w:author="Huawei" w:date="2024-02-02T15:20:00Z">
              <w:r>
                <w:rPr>
                  <w:lang w:eastAsia="zh-TW"/>
                </w:rPr>
                <w:t>1</w:t>
              </w:r>
            </w:ins>
          </w:p>
        </w:tc>
        <w:tc>
          <w:tcPr>
            <w:tcW w:w="4970" w:type="dxa"/>
            <w:shd w:val="clear" w:color="auto" w:fill="auto"/>
          </w:tcPr>
          <w:p w:rsidR="00644FEB" w:rsidRDefault="00CF6C33">
            <w:pPr>
              <w:pStyle w:val="TAL"/>
              <w:rPr>
                <w:ins w:id="56" w:author="Huawei" w:date="2024-02-02T15:20:00Z"/>
                <w:lang w:eastAsia="zh-TW"/>
              </w:rPr>
            </w:pPr>
            <w:ins w:id="57" w:author="Huawei" w:date="2024-02-02T15:20:00Z">
              <w:r>
                <w:rPr>
                  <w:lang w:eastAsia="zh-TW"/>
                </w:rPr>
                <w:t>FDD, SSB SCS 15 kHz, data SCS 15 kHz, BW 10 MHz</w:t>
              </w:r>
            </w:ins>
          </w:p>
        </w:tc>
      </w:tr>
      <w:tr w:rsidR="00644FEB">
        <w:trPr>
          <w:trHeight w:val="187"/>
          <w:jc w:val="center"/>
          <w:ins w:id="58" w:author="Huawei" w:date="2024-02-02T15:20:00Z"/>
        </w:trPr>
        <w:tc>
          <w:tcPr>
            <w:tcW w:w="1631" w:type="dxa"/>
            <w:shd w:val="clear" w:color="auto" w:fill="auto"/>
          </w:tcPr>
          <w:p w:rsidR="00644FEB" w:rsidRDefault="00CF6C33">
            <w:pPr>
              <w:pStyle w:val="TAL"/>
              <w:rPr>
                <w:ins w:id="59" w:author="Huawei" w:date="2024-02-02T15:20:00Z"/>
                <w:lang w:eastAsia="zh-TW"/>
              </w:rPr>
            </w:pPr>
            <w:ins w:id="60" w:author="Huawei" w:date="2024-02-02T15:20:00Z">
              <w:r>
                <w:rPr>
                  <w:lang w:eastAsia="zh-TW"/>
                </w:rPr>
                <w:t>2</w:t>
              </w:r>
            </w:ins>
          </w:p>
        </w:tc>
        <w:tc>
          <w:tcPr>
            <w:tcW w:w="4970" w:type="dxa"/>
            <w:shd w:val="clear" w:color="auto" w:fill="auto"/>
          </w:tcPr>
          <w:p w:rsidR="00644FEB" w:rsidRDefault="00CF6C33">
            <w:pPr>
              <w:pStyle w:val="TAL"/>
              <w:rPr>
                <w:ins w:id="61" w:author="Huawei" w:date="2024-02-02T15:20:00Z"/>
                <w:lang w:eastAsia="zh-TW"/>
              </w:rPr>
            </w:pPr>
            <w:ins w:id="62" w:author="Huawei" w:date="2024-02-02T15:20:00Z">
              <w:r>
                <w:rPr>
                  <w:lang w:eastAsia="zh-TW"/>
                </w:rPr>
                <w:t>TDD, SSB SCS 15 kHz, data SCS 15 kHz, BW 10 MHz</w:t>
              </w:r>
            </w:ins>
          </w:p>
        </w:tc>
      </w:tr>
      <w:tr w:rsidR="00644FEB">
        <w:trPr>
          <w:trHeight w:val="187"/>
          <w:jc w:val="center"/>
          <w:ins w:id="63" w:author="Huawei" w:date="2024-02-02T15:20:00Z"/>
        </w:trPr>
        <w:tc>
          <w:tcPr>
            <w:tcW w:w="1631" w:type="dxa"/>
            <w:shd w:val="clear" w:color="auto" w:fill="auto"/>
          </w:tcPr>
          <w:p w:rsidR="00644FEB" w:rsidRDefault="00CF6C33">
            <w:pPr>
              <w:pStyle w:val="TAL"/>
              <w:rPr>
                <w:ins w:id="64" w:author="Huawei" w:date="2024-02-02T15:20:00Z"/>
                <w:lang w:eastAsia="zh-TW"/>
              </w:rPr>
            </w:pPr>
            <w:ins w:id="65" w:author="Huawei" w:date="2024-02-02T15:20:00Z">
              <w:r>
                <w:rPr>
                  <w:lang w:eastAsia="zh-TW"/>
                </w:rPr>
                <w:t>3</w:t>
              </w:r>
            </w:ins>
          </w:p>
        </w:tc>
        <w:tc>
          <w:tcPr>
            <w:tcW w:w="4970" w:type="dxa"/>
            <w:shd w:val="clear" w:color="auto" w:fill="auto"/>
          </w:tcPr>
          <w:p w:rsidR="00644FEB" w:rsidRDefault="00CF6C33">
            <w:pPr>
              <w:pStyle w:val="TAL"/>
              <w:rPr>
                <w:ins w:id="66" w:author="Huawei" w:date="2024-02-02T15:20:00Z"/>
                <w:lang w:eastAsia="zh-TW"/>
              </w:rPr>
            </w:pPr>
            <w:ins w:id="67" w:author="Huawei" w:date="2024-02-02T15:20:00Z">
              <w:r>
                <w:rPr>
                  <w:lang w:eastAsia="zh-TW"/>
                </w:rPr>
                <w:t>TDD, SSB SCS 30 kHz, data SCS 30 kHz, BW 40 MHz</w:t>
              </w:r>
            </w:ins>
          </w:p>
        </w:tc>
      </w:tr>
      <w:tr w:rsidR="00644FEB">
        <w:trPr>
          <w:trHeight w:val="187"/>
          <w:jc w:val="center"/>
          <w:ins w:id="68" w:author="Huawei" w:date="2024-02-02T15:20:00Z"/>
        </w:trPr>
        <w:tc>
          <w:tcPr>
            <w:tcW w:w="6601" w:type="dxa"/>
            <w:gridSpan w:val="2"/>
            <w:shd w:val="clear" w:color="auto" w:fill="auto"/>
          </w:tcPr>
          <w:p w:rsidR="00644FEB" w:rsidRDefault="00CF6C33">
            <w:pPr>
              <w:pStyle w:val="TAN"/>
              <w:rPr>
                <w:ins w:id="69" w:author="Huawei" w:date="2024-02-02T15:20:00Z"/>
                <w:lang w:eastAsia="zh-TW"/>
              </w:rPr>
            </w:pPr>
            <w:ins w:id="70" w:author="Huawei" w:date="2024-02-02T15:20:00Z">
              <w:r>
                <w:rPr>
                  <w:lang w:eastAsia="zh-TW"/>
                </w:rPr>
                <w:t>Note:</w:t>
              </w:r>
              <w:r>
                <w:rPr>
                  <w:lang w:eastAsia="zh-TW"/>
                </w:rPr>
                <w:tab/>
                <w:t>The UE is only required to pass in one of the supported test configurations in FR1</w:t>
              </w:r>
            </w:ins>
          </w:p>
        </w:tc>
      </w:tr>
    </w:tbl>
    <w:p w:rsidR="00644FEB" w:rsidRDefault="00644FEB">
      <w:pPr>
        <w:spacing w:before="120"/>
        <w:rPr>
          <w:ins w:id="71" w:author="Huawei" w:date="2024-02-02T15:20:00Z"/>
        </w:rPr>
      </w:pPr>
    </w:p>
    <w:p w:rsidR="00644FEB" w:rsidRDefault="00CF6C33">
      <w:pPr>
        <w:pStyle w:val="TH"/>
        <w:rPr>
          <w:ins w:id="72" w:author="Huawei" w:date="2024-02-02T15:20:00Z"/>
        </w:rPr>
      </w:pPr>
      <w:ins w:id="73" w:author="Huawei" w:date="2024-02-02T15:20:00Z">
        <w:r>
          <w:lastRenderedPageBreak/>
          <w:t>Table A.</w:t>
        </w:r>
      </w:ins>
      <w:ins w:id="74" w:author="Huawei" w:date="2024-02-02T15:22:00Z">
        <w:r>
          <w:t>X1.Y1.Z1</w:t>
        </w:r>
      </w:ins>
      <w:ins w:id="75" w:author="Huawei" w:date="2024-02-02T15:20:00Z">
        <w:r>
          <w:t>.1.1-2: General test parameters for FR1 out-of-sync testing in non-DRX mode</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6" w:author="CMCC-shiyuan-0228" w:date="2024-02-29T21:34:00Z">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62"/>
        <w:gridCol w:w="493"/>
        <w:gridCol w:w="1514"/>
        <w:gridCol w:w="766"/>
        <w:gridCol w:w="2201"/>
        <w:tblGridChange w:id="77">
          <w:tblGrid>
            <w:gridCol w:w="1497"/>
            <w:gridCol w:w="505"/>
            <w:gridCol w:w="1550"/>
            <w:gridCol w:w="785"/>
            <w:gridCol w:w="2099"/>
            <w:gridCol w:w="152"/>
          </w:tblGrid>
        </w:tblGridChange>
      </w:tblGrid>
      <w:tr w:rsidR="00644FEB" w:rsidTr="00644FEB">
        <w:trPr>
          <w:trHeight w:val="187"/>
          <w:jc w:val="center"/>
          <w:ins w:id="78" w:author="Huawei" w:date="2024-02-02T15:20:00Z"/>
          <w:trPrChange w:id="79" w:author="CMCC-shiyuan-0228" w:date="2024-02-29T21:34:00Z">
            <w:trPr>
              <w:trHeight w:val="187"/>
              <w:jc w:val="center"/>
            </w:trPr>
          </w:trPrChange>
        </w:trPr>
        <w:tc>
          <w:tcPr>
            <w:tcW w:w="2695" w:type="pct"/>
            <w:gridSpan w:val="3"/>
            <w:tcBorders>
              <w:bottom w:val="nil"/>
            </w:tcBorders>
            <w:shd w:val="clear" w:color="auto" w:fill="auto"/>
            <w:tcPrChange w:id="80" w:author="CMCC-shiyuan-0228" w:date="2024-02-29T21:34:00Z">
              <w:tcPr>
                <w:tcW w:w="2696" w:type="pct"/>
                <w:gridSpan w:val="3"/>
                <w:tcBorders>
                  <w:bottom w:val="nil"/>
                </w:tcBorders>
                <w:shd w:val="clear" w:color="auto" w:fill="auto"/>
              </w:tcPr>
            </w:tcPrChange>
          </w:tcPr>
          <w:p w:rsidR="00644FEB" w:rsidRDefault="00CF6C33">
            <w:pPr>
              <w:pStyle w:val="TAH"/>
              <w:rPr>
                <w:ins w:id="81" w:author="Huawei" w:date="2024-02-02T15:20:00Z"/>
              </w:rPr>
            </w:pPr>
            <w:ins w:id="82" w:author="Huawei" w:date="2024-02-02T15:20:00Z">
              <w:r>
                <w:lastRenderedPageBreak/>
                <w:t>Parameter</w:t>
              </w:r>
            </w:ins>
          </w:p>
        </w:tc>
        <w:tc>
          <w:tcPr>
            <w:tcW w:w="595" w:type="pct"/>
            <w:tcBorders>
              <w:bottom w:val="nil"/>
            </w:tcBorders>
            <w:shd w:val="clear" w:color="auto" w:fill="auto"/>
            <w:tcPrChange w:id="83" w:author="CMCC-shiyuan-0228" w:date="2024-02-29T21:34:00Z">
              <w:tcPr>
                <w:tcW w:w="596" w:type="pct"/>
                <w:tcBorders>
                  <w:bottom w:val="nil"/>
                </w:tcBorders>
                <w:shd w:val="clear" w:color="auto" w:fill="auto"/>
              </w:tcPr>
            </w:tcPrChange>
          </w:tcPr>
          <w:p w:rsidR="00644FEB" w:rsidRDefault="00CF6C33">
            <w:pPr>
              <w:pStyle w:val="TAH"/>
              <w:rPr>
                <w:ins w:id="84" w:author="Huawei" w:date="2024-02-02T15:20:00Z"/>
              </w:rPr>
            </w:pPr>
            <w:ins w:id="85" w:author="Huawei" w:date="2024-02-02T15:20:00Z">
              <w:r>
                <w:t>Unit</w:t>
              </w:r>
            </w:ins>
          </w:p>
        </w:tc>
        <w:tc>
          <w:tcPr>
            <w:tcW w:w="1708" w:type="pct"/>
            <w:shd w:val="clear" w:color="auto" w:fill="auto"/>
            <w:tcPrChange w:id="86" w:author="CMCC-shiyuan-0228" w:date="2024-02-29T21:34:00Z">
              <w:tcPr>
                <w:tcW w:w="1708" w:type="pct"/>
                <w:gridSpan w:val="2"/>
                <w:shd w:val="clear" w:color="auto" w:fill="auto"/>
              </w:tcPr>
            </w:tcPrChange>
          </w:tcPr>
          <w:p w:rsidR="00644FEB" w:rsidRDefault="00CF6C33">
            <w:pPr>
              <w:pStyle w:val="TAH"/>
              <w:rPr>
                <w:ins w:id="87" w:author="Huawei" w:date="2024-02-02T15:20:00Z"/>
              </w:rPr>
            </w:pPr>
            <w:ins w:id="88" w:author="Huawei" w:date="2024-02-02T15:20:00Z">
              <w:r>
                <w:t>Value</w:t>
              </w:r>
            </w:ins>
          </w:p>
        </w:tc>
      </w:tr>
      <w:tr w:rsidR="00644FEB" w:rsidTr="00644FEB">
        <w:trPr>
          <w:trHeight w:val="187"/>
          <w:jc w:val="center"/>
          <w:ins w:id="89" w:author="Huawei" w:date="2024-02-02T15:20:00Z"/>
          <w:trPrChange w:id="90" w:author="CMCC-shiyuan-0228" w:date="2024-02-29T21:34:00Z">
            <w:trPr>
              <w:trHeight w:val="187"/>
              <w:jc w:val="center"/>
            </w:trPr>
          </w:trPrChange>
        </w:trPr>
        <w:tc>
          <w:tcPr>
            <w:tcW w:w="2695" w:type="pct"/>
            <w:gridSpan w:val="3"/>
            <w:tcBorders>
              <w:top w:val="nil"/>
            </w:tcBorders>
            <w:shd w:val="clear" w:color="auto" w:fill="auto"/>
            <w:tcPrChange w:id="91" w:author="CMCC-shiyuan-0228" w:date="2024-02-29T21:34:00Z">
              <w:tcPr>
                <w:tcW w:w="2696" w:type="pct"/>
                <w:gridSpan w:val="3"/>
                <w:tcBorders>
                  <w:top w:val="nil"/>
                </w:tcBorders>
                <w:shd w:val="clear" w:color="auto" w:fill="auto"/>
              </w:tcPr>
            </w:tcPrChange>
          </w:tcPr>
          <w:p w:rsidR="00644FEB" w:rsidRDefault="00644FEB">
            <w:pPr>
              <w:pStyle w:val="TAH"/>
              <w:rPr>
                <w:ins w:id="92" w:author="Huawei" w:date="2024-02-02T15:20:00Z"/>
              </w:rPr>
            </w:pPr>
          </w:p>
        </w:tc>
        <w:tc>
          <w:tcPr>
            <w:tcW w:w="595" w:type="pct"/>
            <w:tcBorders>
              <w:top w:val="nil"/>
            </w:tcBorders>
            <w:shd w:val="clear" w:color="auto" w:fill="auto"/>
            <w:tcPrChange w:id="93" w:author="CMCC-shiyuan-0228" w:date="2024-02-29T21:34:00Z">
              <w:tcPr>
                <w:tcW w:w="596" w:type="pct"/>
                <w:tcBorders>
                  <w:top w:val="nil"/>
                </w:tcBorders>
                <w:shd w:val="clear" w:color="auto" w:fill="auto"/>
              </w:tcPr>
            </w:tcPrChange>
          </w:tcPr>
          <w:p w:rsidR="00644FEB" w:rsidRDefault="00644FEB">
            <w:pPr>
              <w:pStyle w:val="TAH"/>
              <w:rPr>
                <w:ins w:id="94" w:author="Huawei" w:date="2024-02-02T15:20:00Z"/>
              </w:rPr>
            </w:pPr>
          </w:p>
        </w:tc>
        <w:tc>
          <w:tcPr>
            <w:tcW w:w="1708" w:type="pct"/>
            <w:tcPrChange w:id="95" w:author="CMCC-shiyuan-0228" w:date="2024-02-29T21:34:00Z">
              <w:tcPr>
                <w:tcW w:w="1708" w:type="pct"/>
                <w:gridSpan w:val="2"/>
              </w:tcPr>
            </w:tcPrChange>
          </w:tcPr>
          <w:p w:rsidR="00644FEB" w:rsidRDefault="00CF6C33">
            <w:pPr>
              <w:pStyle w:val="TAH"/>
              <w:rPr>
                <w:ins w:id="96" w:author="Huawei" w:date="2024-02-02T15:20:00Z"/>
              </w:rPr>
            </w:pPr>
            <w:ins w:id="97" w:author="Huawei" w:date="2024-02-02T15:20:00Z">
              <w:r>
                <w:t>Test 1</w:t>
              </w:r>
            </w:ins>
          </w:p>
        </w:tc>
      </w:tr>
      <w:tr w:rsidR="00644FEB" w:rsidTr="00644FEB">
        <w:trPr>
          <w:trHeight w:val="187"/>
          <w:jc w:val="center"/>
          <w:ins w:id="98" w:author="Huawei" w:date="2024-02-02T15:20:00Z"/>
          <w:trPrChange w:id="99" w:author="CMCC-shiyuan-0228" w:date="2024-02-29T21:34:00Z">
            <w:trPr>
              <w:trHeight w:val="187"/>
              <w:jc w:val="center"/>
            </w:trPr>
          </w:trPrChange>
        </w:trPr>
        <w:tc>
          <w:tcPr>
            <w:tcW w:w="2695" w:type="pct"/>
            <w:gridSpan w:val="3"/>
            <w:shd w:val="clear" w:color="auto" w:fill="auto"/>
            <w:tcPrChange w:id="100" w:author="CMCC-shiyuan-0228" w:date="2024-02-29T21:34:00Z">
              <w:tcPr>
                <w:tcW w:w="2696" w:type="pct"/>
                <w:gridSpan w:val="3"/>
                <w:shd w:val="clear" w:color="auto" w:fill="auto"/>
              </w:tcPr>
            </w:tcPrChange>
          </w:tcPr>
          <w:p w:rsidR="00644FEB" w:rsidRDefault="00CF6C33">
            <w:pPr>
              <w:pStyle w:val="TAL"/>
              <w:rPr>
                <w:ins w:id="101" w:author="Huawei" w:date="2024-02-02T15:20:00Z"/>
              </w:rPr>
            </w:pPr>
            <w:ins w:id="102" w:author="Huawei" w:date="2024-02-02T15:20:00Z">
              <w:r>
                <w:t>Active PCell</w:t>
              </w:r>
            </w:ins>
          </w:p>
        </w:tc>
        <w:tc>
          <w:tcPr>
            <w:tcW w:w="595" w:type="pct"/>
            <w:shd w:val="clear" w:color="auto" w:fill="auto"/>
            <w:tcPrChange w:id="103" w:author="CMCC-shiyuan-0228" w:date="2024-02-29T21:34:00Z">
              <w:tcPr>
                <w:tcW w:w="596" w:type="pct"/>
                <w:shd w:val="clear" w:color="auto" w:fill="auto"/>
              </w:tcPr>
            </w:tcPrChange>
          </w:tcPr>
          <w:p w:rsidR="00644FEB" w:rsidRDefault="00644FEB">
            <w:pPr>
              <w:pStyle w:val="TAC"/>
              <w:rPr>
                <w:ins w:id="104" w:author="Huawei" w:date="2024-02-02T15:20:00Z"/>
              </w:rPr>
            </w:pPr>
          </w:p>
        </w:tc>
        <w:tc>
          <w:tcPr>
            <w:tcW w:w="1708" w:type="pct"/>
            <w:tcPrChange w:id="105" w:author="CMCC-shiyuan-0228" w:date="2024-02-29T21:34:00Z">
              <w:tcPr>
                <w:tcW w:w="1708" w:type="pct"/>
                <w:gridSpan w:val="2"/>
              </w:tcPr>
            </w:tcPrChange>
          </w:tcPr>
          <w:p w:rsidR="00644FEB" w:rsidRDefault="00CF6C33">
            <w:pPr>
              <w:pStyle w:val="TAC"/>
              <w:rPr>
                <w:ins w:id="106" w:author="Huawei" w:date="2024-02-02T15:20:00Z"/>
              </w:rPr>
            </w:pPr>
            <w:ins w:id="107" w:author="Huawei" w:date="2024-02-02T15:20:00Z">
              <w:r>
                <w:t>Cell 1</w:t>
              </w:r>
            </w:ins>
          </w:p>
        </w:tc>
      </w:tr>
      <w:tr w:rsidR="00644FEB" w:rsidTr="00644FEB">
        <w:trPr>
          <w:trHeight w:val="187"/>
          <w:jc w:val="center"/>
          <w:ins w:id="108" w:author="Huawei" w:date="2024-02-02T15:20:00Z"/>
          <w:trPrChange w:id="109" w:author="CMCC-shiyuan-0228" w:date="2024-02-29T21:34:00Z">
            <w:trPr>
              <w:trHeight w:val="187"/>
              <w:jc w:val="center"/>
            </w:trPr>
          </w:trPrChange>
        </w:trPr>
        <w:tc>
          <w:tcPr>
            <w:tcW w:w="2695" w:type="pct"/>
            <w:gridSpan w:val="3"/>
            <w:shd w:val="clear" w:color="auto" w:fill="auto"/>
            <w:tcPrChange w:id="110" w:author="CMCC-shiyuan-0228" w:date="2024-02-29T21:34:00Z">
              <w:tcPr>
                <w:tcW w:w="2696" w:type="pct"/>
                <w:gridSpan w:val="3"/>
                <w:shd w:val="clear" w:color="auto" w:fill="auto"/>
              </w:tcPr>
            </w:tcPrChange>
          </w:tcPr>
          <w:p w:rsidR="00644FEB" w:rsidRDefault="00CF6C33">
            <w:pPr>
              <w:pStyle w:val="TAL"/>
              <w:rPr>
                <w:ins w:id="111" w:author="Huawei" w:date="2024-02-02T15:20:00Z"/>
              </w:rPr>
            </w:pPr>
            <w:ins w:id="112" w:author="Huawei" w:date="2024-02-02T15:20:00Z">
              <w:r>
                <w:t>RF Channel Number</w:t>
              </w:r>
            </w:ins>
          </w:p>
        </w:tc>
        <w:tc>
          <w:tcPr>
            <w:tcW w:w="595" w:type="pct"/>
            <w:shd w:val="clear" w:color="auto" w:fill="auto"/>
            <w:tcPrChange w:id="113" w:author="CMCC-shiyuan-0228" w:date="2024-02-29T21:34:00Z">
              <w:tcPr>
                <w:tcW w:w="596" w:type="pct"/>
                <w:shd w:val="clear" w:color="auto" w:fill="auto"/>
              </w:tcPr>
            </w:tcPrChange>
          </w:tcPr>
          <w:p w:rsidR="00644FEB" w:rsidRDefault="00644FEB">
            <w:pPr>
              <w:pStyle w:val="TAC"/>
              <w:rPr>
                <w:ins w:id="114" w:author="Huawei" w:date="2024-02-02T15:20:00Z"/>
              </w:rPr>
            </w:pPr>
          </w:p>
        </w:tc>
        <w:tc>
          <w:tcPr>
            <w:tcW w:w="1708" w:type="pct"/>
            <w:tcPrChange w:id="115" w:author="CMCC-shiyuan-0228" w:date="2024-02-29T21:34:00Z">
              <w:tcPr>
                <w:tcW w:w="1708" w:type="pct"/>
                <w:gridSpan w:val="2"/>
              </w:tcPr>
            </w:tcPrChange>
          </w:tcPr>
          <w:p w:rsidR="00644FEB" w:rsidRDefault="00CF6C33">
            <w:pPr>
              <w:pStyle w:val="TAC"/>
              <w:rPr>
                <w:ins w:id="116" w:author="Huawei" w:date="2024-02-02T15:20:00Z"/>
              </w:rPr>
            </w:pPr>
            <w:ins w:id="117" w:author="Huawei" w:date="2024-02-02T15:20:00Z">
              <w:r>
                <w:t>1</w:t>
              </w:r>
            </w:ins>
          </w:p>
        </w:tc>
      </w:tr>
      <w:tr w:rsidR="00644FEB" w:rsidTr="00644FEB">
        <w:trPr>
          <w:trHeight w:val="187"/>
          <w:jc w:val="center"/>
          <w:ins w:id="118" w:author="Huawei" w:date="2024-02-02T15:20:00Z"/>
          <w:trPrChange w:id="119" w:author="CMCC-shiyuan-0228" w:date="2024-02-29T21:34:00Z">
            <w:trPr>
              <w:trHeight w:val="187"/>
              <w:jc w:val="center"/>
            </w:trPr>
          </w:trPrChange>
        </w:trPr>
        <w:tc>
          <w:tcPr>
            <w:tcW w:w="1519" w:type="pct"/>
            <w:gridSpan w:val="2"/>
            <w:tcBorders>
              <w:bottom w:val="nil"/>
            </w:tcBorders>
            <w:shd w:val="clear" w:color="auto" w:fill="auto"/>
            <w:tcPrChange w:id="120" w:author="CMCC-shiyuan-0228" w:date="2024-02-29T21:34:00Z">
              <w:tcPr>
                <w:tcW w:w="1520" w:type="pct"/>
                <w:gridSpan w:val="2"/>
                <w:tcBorders>
                  <w:bottom w:val="nil"/>
                </w:tcBorders>
                <w:shd w:val="clear" w:color="auto" w:fill="auto"/>
              </w:tcPr>
            </w:tcPrChange>
          </w:tcPr>
          <w:p w:rsidR="00644FEB" w:rsidRDefault="00CF6C33">
            <w:pPr>
              <w:pStyle w:val="TAL"/>
              <w:rPr>
                <w:ins w:id="121" w:author="Huawei" w:date="2024-02-02T15:20:00Z"/>
              </w:rPr>
            </w:pPr>
            <w:ins w:id="122" w:author="Huawei" w:date="2024-02-02T15:20:00Z">
              <w:r>
                <w:t>Duplex mode</w:t>
              </w:r>
            </w:ins>
          </w:p>
        </w:tc>
        <w:tc>
          <w:tcPr>
            <w:tcW w:w="1176" w:type="pct"/>
            <w:shd w:val="clear" w:color="auto" w:fill="auto"/>
            <w:tcPrChange w:id="123" w:author="CMCC-shiyuan-0228" w:date="2024-02-29T21:34:00Z">
              <w:tcPr>
                <w:tcW w:w="1176" w:type="pct"/>
                <w:shd w:val="clear" w:color="auto" w:fill="auto"/>
              </w:tcPr>
            </w:tcPrChange>
          </w:tcPr>
          <w:p w:rsidR="00644FEB" w:rsidRDefault="00CF6C33">
            <w:pPr>
              <w:pStyle w:val="TAL"/>
              <w:rPr>
                <w:ins w:id="124" w:author="Huawei" w:date="2024-02-02T15:20:00Z"/>
              </w:rPr>
            </w:pPr>
            <w:ins w:id="125" w:author="Huawei" w:date="2024-02-02T15:20:00Z">
              <w:r>
                <w:t>Config 1</w:t>
              </w:r>
            </w:ins>
          </w:p>
        </w:tc>
        <w:tc>
          <w:tcPr>
            <w:tcW w:w="595" w:type="pct"/>
            <w:shd w:val="clear" w:color="auto" w:fill="auto"/>
            <w:tcPrChange w:id="126" w:author="CMCC-shiyuan-0228" w:date="2024-02-29T21:34:00Z">
              <w:tcPr>
                <w:tcW w:w="596" w:type="pct"/>
                <w:shd w:val="clear" w:color="auto" w:fill="auto"/>
              </w:tcPr>
            </w:tcPrChange>
          </w:tcPr>
          <w:p w:rsidR="00644FEB" w:rsidRDefault="00644FEB">
            <w:pPr>
              <w:pStyle w:val="TAC"/>
              <w:rPr>
                <w:ins w:id="127" w:author="Huawei" w:date="2024-02-02T15:20:00Z"/>
              </w:rPr>
            </w:pPr>
          </w:p>
        </w:tc>
        <w:tc>
          <w:tcPr>
            <w:tcW w:w="1708" w:type="pct"/>
            <w:tcPrChange w:id="128" w:author="CMCC-shiyuan-0228" w:date="2024-02-29T21:34:00Z">
              <w:tcPr>
                <w:tcW w:w="1708" w:type="pct"/>
                <w:gridSpan w:val="2"/>
              </w:tcPr>
            </w:tcPrChange>
          </w:tcPr>
          <w:p w:rsidR="00644FEB" w:rsidRDefault="00CF6C33">
            <w:pPr>
              <w:pStyle w:val="TAC"/>
              <w:rPr>
                <w:ins w:id="129" w:author="Huawei" w:date="2024-02-02T15:20:00Z"/>
              </w:rPr>
            </w:pPr>
            <w:ins w:id="130" w:author="Huawei" w:date="2024-02-02T15:20:00Z">
              <w:r>
                <w:t>FDD</w:t>
              </w:r>
            </w:ins>
          </w:p>
        </w:tc>
      </w:tr>
      <w:tr w:rsidR="00644FEB" w:rsidTr="00644FEB">
        <w:trPr>
          <w:trHeight w:val="187"/>
          <w:jc w:val="center"/>
          <w:ins w:id="131" w:author="Huawei" w:date="2024-02-02T15:20:00Z"/>
          <w:trPrChange w:id="132" w:author="CMCC-shiyuan-0228" w:date="2024-02-29T21:34:00Z">
            <w:trPr>
              <w:trHeight w:val="187"/>
              <w:jc w:val="center"/>
            </w:trPr>
          </w:trPrChange>
        </w:trPr>
        <w:tc>
          <w:tcPr>
            <w:tcW w:w="1519" w:type="pct"/>
            <w:gridSpan w:val="2"/>
            <w:tcBorders>
              <w:top w:val="nil"/>
              <w:bottom w:val="single" w:sz="4" w:space="0" w:color="auto"/>
            </w:tcBorders>
            <w:shd w:val="clear" w:color="auto" w:fill="auto"/>
            <w:tcPrChange w:id="133" w:author="CMCC-shiyuan-0228" w:date="2024-02-29T21:34:00Z">
              <w:tcPr>
                <w:tcW w:w="1520" w:type="pct"/>
                <w:gridSpan w:val="2"/>
                <w:tcBorders>
                  <w:top w:val="nil"/>
                  <w:bottom w:val="single" w:sz="4" w:space="0" w:color="auto"/>
                </w:tcBorders>
                <w:shd w:val="clear" w:color="auto" w:fill="auto"/>
              </w:tcPr>
            </w:tcPrChange>
          </w:tcPr>
          <w:p w:rsidR="00644FEB" w:rsidRDefault="00644FEB">
            <w:pPr>
              <w:pStyle w:val="TAL"/>
              <w:rPr>
                <w:ins w:id="134" w:author="Huawei" w:date="2024-02-02T15:20:00Z"/>
              </w:rPr>
            </w:pPr>
          </w:p>
        </w:tc>
        <w:tc>
          <w:tcPr>
            <w:tcW w:w="1176" w:type="pct"/>
            <w:shd w:val="clear" w:color="auto" w:fill="auto"/>
            <w:tcPrChange w:id="135" w:author="CMCC-shiyuan-0228" w:date="2024-02-29T21:34:00Z">
              <w:tcPr>
                <w:tcW w:w="1176" w:type="pct"/>
                <w:shd w:val="clear" w:color="auto" w:fill="auto"/>
              </w:tcPr>
            </w:tcPrChange>
          </w:tcPr>
          <w:p w:rsidR="00644FEB" w:rsidRDefault="00CF6C33">
            <w:pPr>
              <w:pStyle w:val="TAL"/>
              <w:rPr>
                <w:ins w:id="136" w:author="Huawei" w:date="2024-02-02T15:20:00Z"/>
              </w:rPr>
            </w:pPr>
            <w:ins w:id="137" w:author="Huawei" w:date="2024-02-02T15:20:00Z">
              <w:r>
                <w:t>Config 2, 3</w:t>
              </w:r>
            </w:ins>
          </w:p>
        </w:tc>
        <w:tc>
          <w:tcPr>
            <w:tcW w:w="595" w:type="pct"/>
            <w:tcBorders>
              <w:bottom w:val="single" w:sz="4" w:space="0" w:color="auto"/>
            </w:tcBorders>
            <w:shd w:val="clear" w:color="auto" w:fill="auto"/>
            <w:tcPrChange w:id="138" w:author="CMCC-shiyuan-0228" w:date="2024-02-29T21:34:00Z">
              <w:tcPr>
                <w:tcW w:w="596" w:type="pct"/>
                <w:tcBorders>
                  <w:bottom w:val="single" w:sz="4" w:space="0" w:color="auto"/>
                </w:tcBorders>
                <w:shd w:val="clear" w:color="auto" w:fill="auto"/>
              </w:tcPr>
            </w:tcPrChange>
          </w:tcPr>
          <w:p w:rsidR="00644FEB" w:rsidRDefault="00644FEB">
            <w:pPr>
              <w:pStyle w:val="TAC"/>
              <w:rPr>
                <w:ins w:id="139" w:author="Huawei" w:date="2024-02-02T15:20:00Z"/>
              </w:rPr>
            </w:pPr>
          </w:p>
        </w:tc>
        <w:tc>
          <w:tcPr>
            <w:tcW w:w="1708" w:type="pct"/>
            <w:tcPrChange w:id="140" w:author="CMCC-shiyuan-0228" w:date="2024-02-29T21:34:00Z">
              <w:tcPr>
                <w:tcW w:w="1708" w:type="pct"/>
                <w:gridSpan w:val="2"/>
              </w:tcPr>
            </w:tcPrChange>
          </w:tcPr>
          <w:p w:rsidR="00644FEB" w:rsidRDefault="00CF6C33">
            <w:pPr>
              <w:pStyle w:val="TAC"/>
              <w:rPr>
                <w:ins w:id="141" w:author="Huawei" w:date="2024-02-02T15:20:00Z"/>
              </w:rPr>
            </w:pPr>
            <w:ins w:id="142" w:author="Huawei" w:date="2024-02-02T15:20:00Z">
              <w:r>
                <w:t>TDD</w:t>
              </w:r>
            </w:ins>
          </w:p>
        </w:tc>
      </w:tr>
      <w:tr w:rsidR="00644FEB" w:rsidTr="00644FEB">
        <w:trPr>
          <w:trHeight w:val="187"/>
          <w:jc w:val="center"/>
          <w:ins w:id="143" w:author="Huawei" w:date="2024-02-02T15:20:00Z"/>
          <w:trPrChange w:id="144" w:author="CMCC-shiyuan-0228" w:date="2024-02-29T21:34:00Z">
            <w:trPr>
              <w:trHeight w:val="187"/>
              <w:jc w:val="center"/>
            </w:trPr>
          </w:trPrChange>
        </w:trPr>
        <w:tc>
          <w:tcPr>
            <w:tcW w:w="1519" w:type="pct"/>
            <w:gridSpan w:val="2"/>
            <w:tcBorders>
              <w:bottom w:val="nil"/>
            </w:tcBorders>
            <w:shd w:val="clear" w:color="auto" w:fill="auto"/>
            <w:tcPrChange w:id="145" w:author="CMCC-shiyuan-0228" w:date="2024-02-29T21:34:00Z">
              <w:tcPr>
                <w:tcW w:w="1520" w:type="pct"/>
                <w:gridSpan w:val="2"/>
                <w:tcBorders>
                  <w:bottom w:val="nil"/>
                </w:tcBorders>
                <w:shd w:val="clear" w:color="auto" w:fill="auto"/>
              </w:tcPr>
            </w:tcPrChange>
          </w:tcPr>
          <w:p w:rsidR="00644FEB" w:rsidRDefault="00CF6C33">
            <w:pPr>
              <w:pStyle w:val="TAL"/>
              <w:rPr>
                <w:ins w:id="146" w:author="Huawei" w:date="2024-02-02T15:20:00Z"/>
              </w:rPr>
            </w:pPr>
            <w:ins w:id="147" w:author="Huawei" w:date="2024-02-02T15:20:00Z">
              <w:r>
                <w:rPr>
                  <w:rFonts w:cs="Arial"/>
                  <w:szCs w:val="16"/>
                </w:rPr>
                <w:t>BW</w:t>
              </w:r>
              <w:r>
                <w:rPr>
                  <w:rFonts w:cs="Arial"/>
                  <w:szCs w:val="16"/>
                  <w:vertAlign w:val="subscript"/>
                </w:rPr>
                <w:t>channel</w:t>
              </w:r>
            </w:ins>
          </w:p>
        </w:tc>
        <w:tc>
          <w:tcPr>
            <w:tcW w:w="1176" w:type="pct"/>
            <w:shd w:val="clear" w:color="auto" w:fill="auto"/>
            <w:tcPrChange w:id="148" w:author="CMCC-shiyuan-0228" w:date="2024-02-29T21:34:00Z">
              <w:tcPr>
                <w:tcW w:w="1176" w:type="pct"/>
                <w:shd w:val="clear" w:color="auto" w:fill="auto"/>
              </w:tcPr>
            </w:tcPrChange>
          </w:tcPr>
          <w:p w:rsidR="00644FEB" w:rsidRDefault="00CF6C33">
            <w:pPr>
              <w:pStyle w:val="TAL"/>
              <w:rPr>
                <w:ins w:id="149" w:author="Huawei" w:date="2024-02-02T15:20:00Z"/>
              </w:rPr>
            </w:pPr>
            <w:ins w:id="150" w:author="Huawei" w:date="2024-02-02T15:20:00Z">
              <w:r>
                <w:t>Config 1</w:t>
              </w:r>
            </w:ins>
          </w:p>
        </w:tc>
        <w:tc>
          <w:tcPr>
            <w:tcW w:w="595" w:type="pct"/>
            <w:tcBorders>
              <w:bottom w:val="nil"/>
            </w:tcBorders>
            <w:shd w:val="clear" w:color="auto" w:fill="auto"/>
            <w:tcPrChange w:id="151" w:author="CMCC-shiyuan-0228" w:date="2024-02-29T21:34:00Z">
              <w:tcPr>
                <w:tcW w:w="596" w:type="pct"/>
                <w:tcBorders>
                  <w:bottom w:val="nil"/>
                </w:tcBorders>
                <w:shd w:val="clear" w:color="auto" w:fill="auto"/>
              </w:tcPr>
            </w:tcPrChange>
          </w:tcPr>
          <w:p w:rsidR="00644FEB" w:rsidRDefault="00CF6C33">
            <w:pPr>
              <w:pStyle w:val="TAC"/>
              <w:rPr>
                <w:ins w:id="152" w:author="Huawei" w:date="2024-02-02T15:20:00Z"/>
              </w:rPr>
            </w:pPr>
            <w:ins w:id="153" w:author="Huawei" w:date="2024-02-02T15:20:00Z">
              <w:r>
                <w:rPr>
                  <w:rFonts w:cs="Arial"/>
                  <w:lang w:eastAsia="zh-CN"/>
                </w:rPr>
                <w:t>MHz</w:t>
              </w:r>
            </w:ins>
          </w:p>
        </w:tc>
        <w:tc>
          <w:tcPr>
            <w:tcW w:w="1708" w:type="pct"/>
            <w:tcPrChange w:id="154" w:author="CMCC-shiyuan-0228" w:date="2024-02-29T21:34:00Z">
              <w:tcPr>
                <w:tcW w:w="1708" w:type="pct"/>
                <w:gridSpan w:val="2"/>
              </w:tcPr>
            </w:tcPrChange>
          </w:tcPr>
          <w:p w:rsidR="00644FEB" w:rsidRDefault="00CF6C33">
            <w:pPr>
              <w:pStyle w:val="TAC"/>
              <w:rPr>
                <w:ins w:id="155" w:author="Huawei" w:date="2024-02-02T15:20:00Z"/>
              </w:rPr>
            </w:pPr>
            <w:ins w:id="156" w:author="Huawei" w:date="2024-02-02T15:20:00Z">
              <w:r>
                <w:rPr>
                  <w:rFonts w:cs="Arial"/>
                  <w:szCs w:val="16"/>
                </w:rPr>
                <w:t>10: N</w:t>
              </w:r>
              <w:r>
                <w:rPr>
                  <w:rFonts w:cs="Arial"/>
                  <w:szCs w:val="16"/>
                  <w:vertAlign w:val="subscript"/>
                </w:rPr>
                <w:t>RB,c</w:t>
              </w:r>
              <w:r>
                <w:rPr>
                  <w:rFonts w:cs="Arial"/>
                  <w:szCs w:val="16"/>
                </w:rPr>
                <w:t xml:space="preserve"> = 52</w:t>
              </w:r>
            </w:ins>
          </w:p>
        </w:tc>
      </w:tr>
      <w:tr w:rsidR="00644FEB" w:rsidTr="00644FEB">
        <w:trPr>
          <w:trHeight w:val="187"/>
          <w:jc w:val="center"/>
          <w:ins w:id="157" w:author="Huawei" w:date="2024-02-02T15:20:00Z"/>
          <w:trPrChange w:id="158" w:author="CMCC-shiyuan-0228" w:date="2024-02-29T21:34:00Z">
            <w:trPr>
              <w:trHeight w:val="187"/>
              <w:jc w:val="center"/>
            </w:trPr>
          </w:trPrChange>
        </w:trPr>
        <w:tc>
          <w:tcPr>
            <w:tcW w:w="1519" w:type="pct"/>
            <w:gridSpan w:val="2"/>
            <w:tcBorders>
              <w:top w:val="nil"/>
              <w:bottom w:val="nil"/>
            </w:tcBorders>
            <w:shd w:val="clear" w:color="auto" w:fill="auto"/>
            <w:tcPrChange w:id="159" w:author="CMCC-shiyuan-0228" w:date="2024-02-29T21:34:00Z">
              <w:tcPr>
                <w:tcW w:w="1520" w:type="pct"/>
                <w:gridSpan w:val="2"/>
                <w:tcBorders>
                  <w:top w:val="nil"/>
                  <w:bottom w:val="nil"/>
                </w:tcBorders>
                <w:shd w:val="clear" w:color="auto" w:fill="auto"/>
              </w:tcPr>
            </w:tcPrChange>
          </w:tcPr>
          <w:p w:rsidR="00644FEB" w:rsidRDefault="00644FEB">
            <w:pPr>
              <w:pStyle w:val="TAL"/>
              <w:rPr>
                <w:ins w:id="160" w:author="Huawei" w:date="2024-02-02T15:20:00Z"/>
              </w:rPr>
            </w:pPr>
          </w:p>
        </w:tc>
        <w:tc>
          <w:tcPr>
            <w:tcW w:w="1176" w:type="pct"/>
            <w:shd w:val="clear" w:color="auto" w:fill="auto"/>
            <w:tcPrChange w:id="161" w:author="CMCC-shiyuan-0228" w:date="2024-02-29T21:34:00Z">
              <w:tcPr>
                <w:tcW w:w="1176" w:type="pct"/>
                <w:shd w:val="clear" w:color="auto" w:fill="auto"/>
              </w:tcPr>
            </w:tcPrChange>
          </w:tcPr>
          <w:p w:rsidR="00644FEB" w:rsidRDefault="00CF6C33">
            <w:pPr>
              <w:pStyle w:val="TAL"/>
              <w:rPr>
                <w:ins w:id="162" w:author="Huawei" w:date="2024-02-02T15:20:00Z"/>
              </w:rPr>
            </w:pPr>
            <w:ins w:id="163" w:author="Huawei" w:date="2024-02-02T15:20:00Z">
              <w:r>
                <w:t>Config 2</w:t>
              </w:r>
            </w:ins>
          </w:p>
        </w:tc>
        <w:tc>
          <w:tcPr>
            <w:tcW w:w="595" w:type="pct"/>
            <w:tcBorders>
              <w:top w:val="nil"/>
              <w:bottom w:val="nil"/>
            </w:tcBorders>
            <w:shd w:val="clear" w:color="auto" w:fill="auto"/>
            <w:tcPrChange w:id="164" w:author="CMCC-shiyuan-0228" w:date="2024-02-29T21:34:00Z">
              <w:tcPr>
                <w:tcW w:w="596" w:type="pct"/>
                <w:tcBorders>
                  <w:top w:val="nil"/>
                  <w:bottom w:val="nil"/>
                </w:tcBorders>
                <w:shd w:val="clear" w:color="auto" w:fill="auto"/>
              </w:tcPr>
            </w:tcPrChange>
          </w:tcPr>
          <w:p w:rsidR="00644FEB" w:rsidRDefault="00644FEB">
            <w:pPr>
              <w:pStyle w:val="TAC"/>
              <w:rPr>
                <w:ins w:id="165" w:author="Huawei" w:date="2024-02-02T15:20:00Z"/>
              </w:rPr>
            </w:pPr>
          </w:p>
        </w:tc>
        <w:tc>
          <w:tcPr>
            <w:tcW w:w="1708" w:type="pct"/>
            <w:tcPrChange w:id="166" w:author="CMCC-shiyuan-0228" w:date="2024-02-29T21:34:00Z">
              <w:tcPr>
                <w:tcW w:w="1708" w:type="pct"/>
                <w:gridSpan w:val="2"/>
              </w:tcPr>
            </w:tcPrChange>
          </w:tcPr>
          <w:p w:rsidR="00644FEB" w:rsidRDefault="00CF6C33">
            <w:pPr>
              <w:pStyle w:val="TAC"/>
              <w:rPr>
                <w:ins w:id="167" w:author="Huawei" w:date="2024-02-02T15:20:00Z"/>
              </w:rPr>
            </w:pPr>
            <w:ins w:id="168" w:author="Huawei" w:date="2024-02-02T15:20:00Z">
              <w:r>
                <w:rPr>
                  <w:rFonts w:cs="Arial"/>
                  <w:szCs w:val="16"/>
                </w:rPr>
                <w:t>10: N</w:t>
              </w:r>
              <w:r>
                <w:rPr>
                  <w:rFonts w:cs="Arial"/>
                  <w:szCs w:val="16"/>
                  <w:vertAlign w:val="subscript"/>
                </w:rPr>
                <w:t>RB,c</w:t>
              </w:r>
              <w:r>
                <w:rPr>
                  <w:rFonts w:cs="Arial"/>
                  <w:szCs w:val="16"/>
                </w:rPr>
                <w:t xml:space="preserve"> = 52</w:t>
              </w:r>
            </w:ins>
          </w:p>
        </w:tc>
      </w:tr>
      <w:tr w:rsidR="00644FEB" w:rsidTr="00644FEB">
        <w:trPr>
          <w:trHeight w:val="187"/>
          <w:jc w:val="center"/>
          <w:ins w:id="169" w:author="Huawei" w:date="2024-02-02T15:20:00Z"/>
          <w:trPrChange w:id="170" w:author="CMCC-shiyuan-0228" w:date="2024-02-29T21:34:00Z">
            <w:trPr>
              <w:trHeight w:val="187"/>
              <w:jc w:val="center"/>
            </w:trPr>
          </w:trPrChange>
        </w:trPr>
        <w:tc>
          <w:tcPr>
            <w:tcW w:w="1519" w:type="pct"/>
            <w:gridSpan w:val="2"/>
            <w:tcBorders>
              <w:top w:val="nil"/>
            </w:tcBorders>
            <w:shd w:val="clear" w:color="auto" w:fill="auto"/>
            <w:tcPrChange w:id="171" w:author="CMCC-shiyuan-0228" w:date="2024-02-29T21:34:00Z">
              <w:tcPr>
                <w:tcW w:w="1520" w:type="pct"/>
                <w:gridSpan w:val="2"/>
                <w:tcBorders>
                  <w:top w:val="nil"/>
                </w:tcBorders>
                <w:shd w:val="clear" w:color="auto" w:fill="auto"/>
              </w:tcPr>
            </w:tcPrChange>
          </w:tcPr>
          <w:p w:rsidR="00644FEB" w:rsidRDefault="00644FEB">
            <w:pPr>
              <w:pStyle w:val="TAL"/>
              <w:rPr>
                <w:ins w:id="172" w:author="Huawei" w:date="2024-02-02T15:20:00Z"/>
              </w:rPr>
            </w:pPr>
          </w:p>
        </w:tc>
        <w:tc>
          <w:tcPr>
            <w:tcW w:w="1176" w:type="pct"/>
            <w:shd w:val="clear" w:color="auto" w:fill="auto"/>
            <w:tcPrChange w:id="173" w:author="CMCC-shiyuan-0228" w:date="2024-02-29T21:34:00Z">
              <w:tcPr>
                <w:tcW w:w="1176" w:type="pct"/>
                <w:shd w:val="clear" w:color="auto" w:fill="auto"/>
              </w:tcPr>
            </w:tcPrChange>
          </w:tcPr>
          <w:p w:rsidR="00644FEB" w:rsidRDefault="00CF6C33">
            <w:pPr>
              <w:pStyle w:val="TAL"/>
              <w:rPr>
                <w:ins w:id="174" w:author="Huawei" w:date="2024-02-02T15:20:00Z"/>
              </w:rPr>
            </w:pPr>
            <w:ins w:id="175" w:author="Huawei" w:date="2024-02-02T15:20:00Z">
              <w:r>
                <w:t>Config 3</w:t>
              </w:r>
            </w:ins>
          </w:p>
        </w:tc>
        <w:tc>
          <w:tcPr>
            <w:tcW w:w="595" w:type="pct"/>
            <w:tcBorders>
              <w:top w:val="nil"/>
            </w:tcBorders>
            <w:shd w:val="clear" w:color="auto" w:fill="auto"/>
            <w:tcPrChange w:id="176" w:author="CMCC-shiyuan-0228" w:date="2024-02-29T21:34:00Z">
              <w:tcPr>
                <w:tcW w:w="596" w:type="pct"/>
                <w:tcBorders>
                  <w:top w:val="nil"/>
                </w:tcBorders>
                <w:shd w:val="clear" w:color="auto" w:fill="auto"/>
              </w:tcPr>
            </w:tcPrChange>
          </w:tcPr>
          <w:p w:rsidR="00644FEB" w:rsidRDefault="00644FEB">
            <w:pPr>
              <w:pStyle w:val="TAC"/>
              <w:rPr>
                <w:ins w:id="177" w:author="Huawei" w:date="2024-02-02T15:20:00Z"/>
              </w:rPr>
            </w:pPr>
          </w:p>
        </w:tc>
        <w:tc>
          <w:tcPr>
            <w:tcW w:w="1708" w:type="pct"/>
            <w:tcPrChange w:id="178" w:author="CMCC-shiyuan-0228" w:date="2024-02-29T21:34:00Z">
              <w:tcPr>
                <w:tcW w:w="1708" w:type="pct"/>
                <w:gridSpan w:val="2"/>
              </w:tcPr>
            </w:tcPrChange>
          </w:tcPr>
          <w:p w:rsidR="00644FEB" w:rsidRDefault="00CF6C33">
            <w:pPr>
              <w:pStyle w:val="TAC"/>
              <w:rPr>
                <w:ins w:id="179" w:author="Huawei" w:date="2024-02-02T15:20:00Z"/>
              </w:rPr>
            </w:pPr>
            <w:ins w:id="180" w:author="Huawei" w:date="2024-02-02T15:20:00Z">
              <w:r>
                <w:rPr>
                  <w:rFonts w:cs="Arial"/>
                  <w:szCs w:val="16"/>
                </w:rPr>
                <w:t>40: N</w:t>
              </w:r>
              <w:r>
                <w:rPr>
                  <w:rFonts w:cs="Arial"/>
                  <w:szCs w:val="16"/>
                  <w:vertAlign w:val="subscript"/>
                </w:rPr>
                <w:t>RB,c</w:t>
              </w:r>
              <w:r>
                <w:rPr>
                  <w:rFonts w:cs="Arial"/>
                  <w:szCs w:val="16"/>
                </w:rPr>
                <w:t xml:space="preserve"> = 106</w:t>
              </w:r>
            </w:ins>
          </w:p>
        </w:tc>
      </w:tr>
      <w:tr w:rsidR="00644FEB" w:rsidTr="00644FEB">
        <w:trPr>
          <w:trHeight w:val="187"/>
          <w:jc w:val="center"/>
          <w:ins w:id="181" w:author="Huawei" w:date="2024-02-02T15:20:00Z"/>
          <w:trPrChange w:id="182" w:author="CMCC-shiyuan-0228" w:date="2024-02-29T21:34:00Z">
            <w:trPr>
              <w:trHeight w:val="187"/>
              <w:jc w:val="center"/>
            </w:trPr>
          </w:trPrChange>
        </w:trPr>
        <w:tc>
          <w:tcPr>
            <w:tcW w:w="1519" w:type="pct"/>
            <w:gridSpan w:val="2"/>
            <w:shd w:val="clear" w:color="auto" w:fill="auto"/>
            <w:tcPrChange w:id="183" w:author="CMCC-shiyuan-0228" w:date="2024-02-29T21:34:00Z">
              <w:tcPr>
                <w:tcW w:w="1520" w:type="pct"/>
                <w:gridSpan w:val="2"/>
                <w:shd w:val="clear" w:color="auto" w:fill="auto"/>
              </w:tcPr>
            </w:tcPrChange>
          </w:tcPr>
          <w:p w:rsidR="00644FEB" w:rsidRDefault="00CF6C33">
            <w:pPr>
              <w:pStyle w:val="TAL"/>
              <w:rPr>
                <w:ins w:id="184" w:author="Huawei" w:date="2024-02-02T15:20:00Z"/>
              </w:rPr>
            </w:pPr>
            <w:ins w:id="185" w:author="Huawei" w:date="2024-02-02T15:20:00Z">
              <w:r>
                <w:rPr>
                  <w:rFonts w:cs="Arial"/>
                  <w:bCs/>
                </w:rPr>
                <w:t>DL initial BWP configuration</w:t>
              </w:r>
            </w:ins>
          </w:p>
        </w:tc>
        <w:tc>
          <w:tcPr>
            <w:tcW w:w="1176" w:type="pct"/>
            <w:shd w:val="clear" w:color="auto" w:fill="auto"/>
            <w:tcPrChange w:id="186" w:author="CMCC-shiyuan-0228" w:date="2024-02-29T21:34:00Z">
              <w:tcPr>
                <w:tcW w:w="1176" w:type="pct"/>
                <w:shd w:val="clear" w:color="auto" w:fill="auto"/>
              </w:tcPr>
            </w:tcPrChange>
          </w:tcPr>
          <w:p w:rsidR="00644FEB" w:rsidRDefault="00CF6C33">
            <w:pPr>
              <w:pStyle w:val="TAL"/>
              <w:rPr>
                <w:ins w:id="187" w:author="Huawei" w:date="2024-02-02T15:20:00Z"/>
              </w:rPr>
            </w:pPr>
            <w:ins w:id="188" w:author="Huawei" w:date="2024-02-02T15:20:00Z">
              <w:r>
                <w:t>Config</w:t>
              </w:r>
              <w:r>
                <w:rPr>
                  <w:rFonts w:asciiTheme="minorEastAsia" w:hAnsiTheme="minorEastAsia"/>
                  <w:lang w:eastAsia="zh-TW"/>
                </w:rPr>
                <w:t xml:space="preserve"> </w:t>
              </w:r>
              <w:r>
                <w:t>1, 2, 3</w:t>
              </w:r>
            </w:ins>
          </w:p>
        </w:tc>
        <w:tc>
          <w:tcPr>
            <w:tcW w:w="595" w:type="pct"/>
            <w:shd w:val="clear" w:color="auto" w:fill="auto"/>
            <w:tcPrChange w:id="189" w:author="CMCC-shiyuan-0228" w:date="2024-02-29T21:34:00Z">
              <w:tcPr>
                <w:tcW w:w="596" w:type="pct"/>
                <w:shd w:val="clear" w:color="auto" w:fill="auto"/>
              </w:tcPr>
            </w:tcPrChange>
          </w:tcPr>
          <w:p w:rsidR="00644FEB" w:rsidRDefault="00644FEB">
            <w:pPr>
              <w:pStyle w:val="TAC"/>
              <w:rPr>
                <w:ins w:id="190" w:author="Huawei" w:date="2024-02-02T15:20:00Z"/>
              </w:rPr>
            </w:pPr>
          </w:p>
        </w:tc>
        <w:tc>
          <w:tcPr>
            <w:tcW w:w="1708" w:type="pct"/>
            <w:tcPrChange w:id="191" w:author="CMCC-shiyuan-0228" w:date="2024-02-29T21:34:00Z">
              <w:tcPr>
                <w:tcW w:w="1708" w:type="pct"/>
                <w:gridSpan w:val="2"/>
              </w:tcPr>
            </w:tcPrChange>
          </w:tcPr>
          <w:p w:rsidR="00644FEB" w:rsidRDefault="00CF6C33">
            <w:pPr>
              <w:pStyle w:val="TAC"/>
              <w:rPr>
                <w:ins w:id="192" w:author="Huawei" w:date="2024-02-02T15:20:00Z"/>
                <w:rFonts w:cs="Arial"/>
                <w:szCs w:val="16"/>
              </w:rPr>
            </w:pPr>
            <w:ins w:id="193" w:author="Huawei" w:date="2024-02-02T15:20:00Z">
              <w:r>
                <w:rPr>
                  <w:rFonts w:cs="Arial"/>
                  <w:szCs w:val="16"/>
                </w:rPr>
                <w:t>DLBWP.0.1</w:t>
              </w:r>
            </w:ins>
          </w:p>
        </w:tc>
      </w:tr>
      <w:tr w:rsidR="00644FEB" w:rsidTr="00644FEB">
        <w:trPr>
          <w:trHeight w:val="187"/>
          <w:jc w:val="center"/>
          <w:ins w:id="194" w:author="Huawei" w:date="2024-02-02T15:20:00Z"/>
          <w:trPrChange w:id="195" w:author="CMCC-shiyuan-0228" w:date="2024-02-29T21:34:00Z">
            <w:trPr>
              <w:trHeight w:val="187"/>
              <w:jc w:val="center"/>
            </w:trPr>
          </w:trPrChange>
        </w:trPr>
        <w:tc>
          <w:tcPr>
            <w:tcW w:w="1519" w:type="pct"/>
            <w:gridSpan w:val="2"/>
            <w:shd w:val="clear" w:color="auto" w:fill="auto"/>
            <w:tcPrChange w:id="196" w:author="CMCC-shiyuan-0228" w:date="2024-02-29T21:34:00Z">
              <w:tcPr>
                <w:tcW w:w="1520" w:type="pct"/>
                <w:gridSpan w:val="2"/>
                <w:shd w:val="clear" w:color="auto" w:fill="auto"/>
              </w:tcPr>
            </w:tcPrChange>
          </w:tcPr>
          <w:p w:rsidR="00644FEB" w:rsidRDefault="00CF6C33">
            <w:pPr>
              <w:pStyle w:val="TAL"/>
              <w:rPr>
                <w:ins w:id="197" w:author="Huawei" w:date="2024-02-02T15:20:00Z"/>
              </w:rPr>
            </w:pPr>
            <w:ins w:id="198" w:author="Huawei" w:date="2024-02-02T15:20:00Z">
              <w:r>
                <w:rPr>
                  <w:rFonts w:cs="Arial"/>
                  <w:bCs/>
                </w:rPr>
                <w:t>DL dedicated BWP configuration</w:t>
              </w:r>
            </w:ins>
          </w:p>
        </w:tc>
        <w:tc>
          <w:tcPr>
            <w:tcW w:w="1176" w:type="pct"/>
            <w:shd w:val="clear" w:color="auto" w:fill="auto"/>
            <w:tcPrChange w:id="199" w:author="CMCC-shiyuan-0228" w:date="2024-02-29T21:34:00Z">
              <w:tcPr>
                <w:tcW w:w="1176" w:type="pct"/>
                <w:shd w:val="clear" w:color="auto" w:fill="auto"/>
              </w:tcPr>
            </w:tcPrChange>
          </w:tcPr>
          <w:p w:rsidR="00644FEB" w:rsidRDefault="00CF6C33">
            <w:pPr>
              <w:pStyle w:val="TAL"/>
              <w:rPr>
                <w:ins w:id="200" w:author="Huawei" w:date="2024-02-02T15:20:00Z"/>
              </w:rPr>
            </w:pPr>
            <w:ins w:id="201" w:author="Huawei" w:date="2024-02-02T15:20:00Z">
              <w:r>
                <w:t>Config</w:t>
              </w:r>
              <w:r>
                <w:rPr>
                  <w:rFonts w:asciiTheme="minorEastAsia" w:hAnsiTheme="minorEastAsia"/>
                  <w:lang w:eastAsia="zh-TW"/>
                </w:rPr>
                <w:t xml:space="preserve"> </w:t>
              </w:r>
              <w:r>
                <w:t>1, 2, 3</w:t>
              </w:r>
            </w:ins>
          </w:p>
        </w:tc>
        <w:tc>
          <w:tcPr>
            <w:tcW w:w="595" w:type="pct"/>
            <w:shd w:val="clear" w:color="auto" w:fill="auto"/>
            <w:tcPrChange w:id="202" w:author="CMCC-shiyuan-0228" w:date="2024-02-29T21:34:00Z">
              <w:tcPr>
                <w:tcW w:w="596" w:type="pct"/>
                <w:shd w:val="clear" w:color="auto" w:fill="auto"/>
              </w:tcPr>
            </w:tcPrChange>
          </w:tcPr>
          <w:p w:rsidR="00644FEB" w:rsidRDefault="00644FEB">
            <w:pPr>
              <w:pStyle w:val="TAC"/>
              <w:rPr>
                <w:ins w:id="203" w:author="Huawei" w:date="2024-02-02T15:20:00Z"/>
              </w:rPr>
            </w:pPr>
          </w:p>
        </w:tc>
        <w:tc>
          <w:tcPr>
            <w:tcW w:w="1708" w:type="pct"/>
            <w:tcPrChange w:id="204" w:author="CMCC-shiyuan-0228" w:date="2024-02-29T21:34:00Z">
              <w:tcPr>
                <w:tcW w:w="1708" w:type="pct"/>
                <w:gridSpan w:val="2"/>
              </w:tcPr>
            </w:tcPrChange>
          </w:tcPr>
          <w:p w:rsidR="00644FEB" w:rsidRDefault="00CF6C33">
            <w:pPr>
              <w:pStyle w:val="TAC"/>
              <w:rPr>
                <w:ins w:id="205" w:author="Huawei" w:date="2024-02-02T15:20:00Z"/>
                <w:rFonts w:cs="Arial"/>
                <w:szCs w:val="16"/>
              </w:rPr>
            </w:pPr>
            <w:ins w:id="206" w:author="Huawei" w:date="2024-02-02T15:20:00Z">
              <w:r>
                <w:rPr>
                  <w:rFonts w:cs="Arial"/>
                  <w:szCs w:val="16"/>
                </w:rPr>
                <w:t>DLBWP.1.1</w:t>
              </w:r>
            </w:ins>
          </w:p>
        </w:tc>
      </w:tr>
      <w:tr w:rsidR="00644FEB" w:rsidTr="00644FEB">
        <w:trPr>
          <w:trHeight w:val="187"/>
          <w:jc w:val="center"/>
          <w:ins w:id="207" w:author="Huawei" w:date="2024-02-02T15:20:00Z"/>
          <w:trPrChange w:id="208" w:author="CMCC-shiyuan-0228" w:date="2024-02-29T21:34:00Z">
            <w:trPr>
              <w:trHeight w:val="187"/>
              <w:jc w:val="center"/>
            </w:trPr>
          </w:trPrChange>
        </w:trPr>
        <w:tc>
          <w:tcPr>
            <w:tcW w:w="1519" w:type="pct"/>
            <w:gridSpan w:val="2"/>
            <w:shd w:val="clear" w:color="auto" w:fill="auto"/>
            <w:tcPrChange w:id="209" w:author="CMCC-shiyuan-0228" w:date="2024-02-29T21:34:00Z">
              <w:tcPr>
                <w:tcW w:w="1520" w:type="pct"/>
                <w:gridSpan w:val="2"/>
                <w:shd w:val="clear" w:color="auto" w:fill="auto"/>
              </w:tcPr>
            </w:tcPrChange>
          </w:tcPr>
          <w:p w:rsidR="00644FEB" w:rsidRDefault="00CF6C33">
            <w:pPr>
              <w:pStyle w:val="TAL"/>
              <w:rPr>
                <w:ins w:id="210" w:author="Huawei" w:date="2024-02-02T15:20:00Z"/>
                <w:rFonts w:cs="Arial"/>
                <w:bCs/>
              </w:rPr>
            </w:pPr>
            <w:ins w:id="211" w:author="Huawei" w:date="2024-02-02T15:20:00Z">
              <w:r>
                <w:rPr>
                  <w:rFonts w:cs="Arial"/>
                  <w:bCs/>
                </w:rPr>
                <w:t>UL initial BWP configuration</w:t>
              </w:r>
            </w:ins>
          </w:p>
        </w:tc>
        <w:tc>
          <w:tcPr>
            <w:tcW w:w="1176" w:type="pct"/>
            <w:shd w:val="clear" w:color="auto" w:fill="auto"/>
            <w:tcPrChange w:id="212" w:author="CMCC-shiyuan-0228" w:date="2024-02-29T21:34:00Z">
              <w:tcPr>
                <w:tcW w:w="1176" w:type="pct"/>
                <w:shd w:val="clear" w:color="auto" w:fill="auto"/>
              </w:tcPr>
            </w:tcPrChange>
          </w:tcPr>
          <w:p w:rsidR="00644FEB" w:rsidRDefault="00CF6C33">
            <w:pPr>
              <w:pStyle w:val="TAL"/>
              <w:rPr>
                <w:ins w:id="213" w:author="Huawei" w:date="2024-02-02T15:20:00Z"/>
              </w:rPr>
            </w:pPr>
            <w:ins w:id="214" w:author="Huawei" w:date="2024-02-02T15:20:00Z">
              <w:r>
                <w:t>Config</w:t>
              </w:r>
              <w:r>
                <w:rPr>
                  <w:rFonts w:asciiTheme="minorEastAsia" w:hAnsiTheme="minorEastAsia"/>
                  <w:lang w:eastAsia="zh-TW"/>
                </w:rPr>
                <w:t xml:space="preserve"> </w:t>
              </w:r>
              <w:r>
                <w:t>1, 2, 3</w:t>
              </w:r>
            </w:ins>
          </w:p>
        </w:tc>
        <w:tc>
          <w:tcPr>
            <w:tcW w:w="595" w:type="pct"/>
            <w:shd w:val="clear" w:color="auto" w:fill="auto"/>
            <w:tcPrChange w:id="215" w:author="CMCC-shiyuan-0228" w:date="2024-02-29T21:34:00Z">
              <w:tcPr>
                <w:tcW w:w="596" w:type="pct"/>
                <w:shd w:val="clear" w:color="auto" w:fill="auto"/>
              </w:tcPr>
            </w:tcPrChange>
          </w:tcPr>
          <w:p w:rsidR="00644FEB" w:rsidRDefault="00644FEB">
            <w:pPr>
              <w:pStyle w:val="TAC"/>
              <w:rPr>
                <w:ins w:id="216" w:author="Huawei" w:date="2024-02-02T15:20:00Z"/>
              </w:rPr>
            </w:pPr>
          </w:p>
        </w:tc>
        <w:tc>
          <w:tcPr>
            <w:tcW w:w="1708" w:type="pct"/>
            <w:tcPrChange w:id="217" w:author="CMCC-shiyuan-0228" w:date="2024-02-29T21:34:00Z">
              <w:tcPr>
                <w:tcW w:w="1708" w:type="pct"/>
                <w:gridSpan w:val="2"/>
              </w:tcPr>
            </w:tcPrChange>
          </w:tcPr>
          <w:p w:rsidR="00644FEB" w:rsidRDefault="00CF6C33">
            <w:pPr>
              <w:pStyle w:val="TAC"/>
              <w:rPr>
                <w:ins w:id="218" w:author="Huawei" w:date="2024-02-02T15:20:00Z"/>
                <w:rFonts w:cs="Arial"/>
                <w:szCs w:val="16"/>
              </w:rPr>
            </w:pPr>
            <w:ins w:id="219" w:author="Huawei" w:date="2024-02-02T15:20:00Z">
              <w:r>
                <w:rPr>
                  <w:rFonts w:cs="v3.7.0"/>
                </w:rPr>
                <w:t>ULBWP.0.1</w:t>
              </w:r>
            </w:ins>
          </w:p>
        </w:tc>
      </w:tr>
      <w:tr w:rsidR="00644FEB" w:rsidTr="00644FEB">
        <w:trPr>
          <w:trHeight w:val="187"/>
          <w:jc w:val="center"/>
          <w:ins w:id="220" w:author="Huawei" w:date="2024-02-02T15:20:00Z"/>
          <w:trPrChange w:id="221" w:author="CMCC-shiyuan-0228" w:date="2024-02-29T21:34:00Z">
            <w:trPr>
              <w:trHeight w:val="187"/>
              <w:jc w:val="center"/>
            </w:trPr>
          </w:trPrChange>
        </w:trPr>
        <w:tc>
          <w:tcPr>
            <w:tcW w:w="1519" w:type="pct"/>
            <w:gridSpan w:val="2"/>
            <w:tcBorders>
              <w:bottom w:val="single" w:sz="4" w:space="0" w:color="auto"/>
            </w:tcBorders>
            <w:shd w:val="clear" w:color="auto" w:fill="auto"/>
            <w:tcPrChange w:id="222" w:author="CMCC-shiyuan-0228" w:date="2024-02-29T21:34:00Z">
              <w:tcPr>
                <w:tcW w:w="1520" w:type="pct"/>
                <w:gridSpan w:val="2"/>
                <w:tcBorders>
                  <w:bottom w:val="single" w:sz="4" w:space="0" w:color="auto"/>
                </w:tcBorders>
                <w:shd w:val="clear" w:color="auto" w:fill="auto"/>
              </w:tcPr>
            </w:tcPrChange>
          </w:tcPr>
          <w:p w:rsidR="00644FEB" w:rsidRDefault="00CF6C33">
            <w:pPr>
              <w:pStyle w:val="TAL"/>
              <w:rPr>
                <w:ins w:id="223" w:author="Huawei" w:date="2024-02-02T15:20:00Z"/>
              </w:rPr>
            </w:pPr>
            <w:ins w:id="224" w:author="Huawei" w:date="2024-02-02T15:20:00Z">
              <w:r>
                <w:rPr>
                  <w:rFonts w:cs="Arial"/>
                  <w:bCs/>
                </w:rPr>
                <w:t>UL dedicated BWP configuration</w:t>
              </w:r>
            </w:ins>
          </w:p>
        </w:tc>
        <w:tc>
          <w:tcPr>
            <w:tcW w:w="1176" w:type="pct"/>
            <w:shd w:val="clear" w:color="auto" w:fill="auto"/>
            <w:tcPrChange w:id="225" w:author="CMCC-shiyuan-0228" w:date="2024-02-29T21:34:00Z">
              <w:tcPr>
                <w:tcW w:w="1176" w:type="pct"/>
                <w:shd w:val="clear" w:color="auto" w:fill="auto"/>
              </w:tcPr>
            </w:tcPrChange>
          </w:tcPr>
          <w:p w:rsidR="00644FEB" w:rsidRDefault="00CF6C33">
            <w:pPr>
              <w:pStyle w:val="TAL"/>
              <w:rPr>
                <w:ins w:id="226" w:author="Huawei" w:date="2024-02-02T15:20:00Z"/>
              </w:rPr>
            </w:pPr>
            <w:ins w:id="227" w:author="Huawei" w:date="2024-02-02T15:20:00Z">
              <w:r>
                <w:t>Config</w:t>
              </w:r>
              <w:r>
                <w:rPr>
                  <w:rFonts w:asciiTheme="minorEastAsia" w:hAnsiTheme="minorEastAsia"/>
                  <w:lang w:eastAsia="zh-TW"/>
                </w:rPr>
                <w:t xml:space="preserve"> </w:t>
              </w:r>
              <w:r>
                <w:t>1, 2, 3</w:t>
              </w:r>
            </w:ins>
          </w:p>
        </w:tc>
        <w:tc>
          <w:tcPr>
            <w:tcW w:w="595" w:type="pct"/>
            <w:shd w:val="clear" w:color="auto" w:fill="auto"/>
            <w:tcPrChange w:id="228" w:author="CMCC-shiyuan-0228" w:date="2024-02-29T21:34:00Z">
              <w:tcPr>
                <w:tcW w:w="596" w:type="pct"/>
                <w:shd w:val="clear" w:color="auto" w:fill="auto"/>
              </w:tcPr>
            </w:tcPrChange>
          </w:tcPr>
          <w:p w:rsidR="00644FEB" w:rsidRDefault="00644FEB">
            <w:pPr>
              <w:pStyle w:val="TAC"/>
              <w:rPr>
                <w:ins w:id="229" w:author="Huawei" w:date="2024-02-02T15:20:00Z"/>
              </w:rPr>
            </w:pPr>
          </w:p>
        </w:tc>
        <w:tc>
          <w:tcPr>
            <w:tcW w:w="1708" w:type="pct"/>
            <w:tcPrChange w:id="230" w:author="CMCC-shiyuan-0228" w:date="2024-02-29T21:34:00Z">
              <w:tcPr>
                <w:tcW w:w="1708" w:type="pct"/>
                <w:gridSpan w:val="2"/>
              </w:tcPr>
            </w:tcPrChange>
          </w:tcPr>
          <w:p w:rsidR="00644FEB" w:rsidRDefault="00CF6C33">
            <w:pPr>
              <w:pStyle w:val="TAC"/>
              <w:rPr>
                <w:ins w:id="231" w:author="Huawei" w:date="2024-02-02T15:20:00Z"/>
                <w:rFonts w:cs="Arial"/>
                <w:szCs w:val="16"/>
              </w:rPr>
            </w:pPr>
            <w:ins w:id="232" w:author="Huawei" w:date="2024-02-02T15:20:00Z">
              <w:r>
                <w:rPr>
                  <w:rFonts w:cs="Arial"/>
                  <w:szCs w:val="16"/>
                </w:rPr>
                <w:t>ULBWP.1.1</w:t>
              </w:r>
            </w:ins>
          </w:p>
        </w:tc>
      </w:tr>
      <w:tr w:rsidR="00644FEB" w:rsidTr="00644FEB">
        <w:trPr>
          <w:trHeight w:val="187"/>
          <w:jc w:val="center"/>
          <w:ins w:id="233" w:author="Huawei" w:date="2024-02-02T15:20:00Z"/>
          <w:trPrChange w:id="234" w:author="CMCC-shiyuan-0228" w:date="2024-02-29T21:34:00Z">
            <w:trPr>
              <w:trHeight w:val="187"/>
              <w:jc w:val="center"/>
            </w:trPr>
          </w:trPrChange>
        </w:trPr>
        <w:tc>
          <w:tcPr>
            <w:tcW w:w="1519" w:type="pct"/>
            <w:gridSpan w:val="2"/>
            <w:tcBorders>
              <w:bottom w:val="nil"/>
            </w:tcBorders>
            <w:shd w:val="clear" w:color="auto" w:fill="auto"/>
            <w:tcPrChange w:id="235" w:author="CMCC-shiyuan-0228" w:date="2024-02-29T21:34:00Z">
              <w:tcPr>
                <w:tcW w:w="1520" w:type="pct"/>
                <w:gridSpan w:val="2"/>
                <w:tcBorders>
                  <w:bottom w:val="nil"/>
                </w:tcBorders>
                <w:shd w:val="clear" w:color="auto" w:fill="auto"/>
              </w:tcPr>
            </w:tcPrChange>
          </w:tcPr>
          <w:p w:rsidR="00644FEB" w:rsidRDefault="00CF6C33">
            <w:pPr>
              <w:pStyle w:val="TAL"/>
              <w:rPr>
                <w:ins w:id="236" w:author="Huawei" w:date="2024-02-02T15:20:00Z"/>
              </w:rPr>
            </w:pPr>
            <w:ins w:id="237" w:author="Huawei" w:date="2024-02-02T15:20:00Z">
              <w:r>
                <w:t>TDD Configuration</w:t>
              </w:r>
            </w:ins>
          </w:p>
        </w:tc>
        <w:tc>
          <w:tcPr>
            <w:tcW w:w="1176" w:type="pct"/>
            <w:shd w:val="clear" w:color="auto" w:fill="auto"/>
            <w:tcPrChange w:id="238" w:author="CMCC-shiyuan-0228" w:date="2024-02-29T21:34:00Z">
              <w:tcPr>
                <w:tcW w:w="1176" w:type="pct"/>
                <w:shd w:val="clear" w:color="auto" w:fill="auto"/>
              </w:tcPr>
            </w:tcPrChange>
          </w:tcPr>
          <w:p w:rsidR="00644FEB" w:rsidRDefault="00CF6C33">
            <w:pPr>
              <w:pStyle w:val="TAL"/>
              <w:rPr>
                <w:ins w:id="239" w:author="Huawei" w:date="2024-02-02T15:20:00Z"/>
              </w:rPr>
            </w:pPr>
            <w:ins w:id="240" w:author="Huawei" w:date="2024-02-02T15:20:00Z">
              <w:r>
                <w:t>Config 1</w:t>
              </w:r>
            </w:ins>
          </w:p>
        </w:tc>
        <w:tc>
          <w:tcPr>
            <w:tcW w:w="595" w:type="pct"/>
            <w:shd w:val="clear" w:color="auto" w:fill="auto"/>
            <w:tcPrChange w:id="241" w:author="CMCC-shiyuan-0228" w:date="2024-02-29T21:34:00Z">
              <w:tcPr>
                <w:tcW w:w="596" w:type="pct"/>
                <w:shd w:val="clear" w:color="auto" w:fill="auto"/>
              </w:tcPr>
            </w:tcPrChange>
          </w:tcPr>
          <w:p w:rsidR="00644FEB" w:rsidRDefault="00644FEB">
            <w:pPr>
              <w:pStyle w:val="TAC"/>
              <w:rPr>
                <w:ins w:id="242" w:author="Huawei" w:date="2024-02-02T15:20:00Z"/>
              </w:rPr>
            </w:pPr>
          </w:p>
        </w:tc>
        <w:tc>
          <w:tcPr>
            <w:tcW w:w="1708" w:type="pct"/>
            <w:shd w:val="clear" w:color="auto" w:fill="auto"/>
            <w:tcPrChange w:id="243" w:author="CMCC-shiyuan-0228" w:date="2024-02-29T21:34:00Z">
              <w:tcPr>
                <w:tcW w:w="1708" w:type="pct"/>
                <w:gridSpan w:val="2"/>
                <w:shd w:val="clear" w:color="auto" w:fill="auto"/>
              </w:tcPr>
            </w:tcPrChange>
          </w:tcPr>
          <w:p w:rsidR="00644FEB" w:rsidRDefault="00CF6C33">
            <w:pPr>
              <w:pStyle w:val="TAC"/>
              <w:rPr>
                <w:ins w:id="244" w:author="Huawei" w:date="2024-02-02T15:20:00Z"/>
              </w:rPr>
            </w:pPr>
            <w:ins w:id="245" w:author="Huawei" w:date="2024-02-02T15:20:00Z">
              <w:r>
                <w:t>Not Applicable</w:t>
              </w:r>
            </w:ins>
          </w:p>
        </w:tc>
      </w:tr>
      <w:tr w:rsidR="00644FEB" w:rsidTr="00644FEB">
        <w:trPr>
          <w:trHeight w:val="187"/>
          <w:jc w:val="center"/>
          <w:ins w:id="246" w:author="Huawei" w:date="2024-02-02T15:20:00Z"/>
          <w:trPrChange w:id="247" w:author="CMCC-shiyuan-0228" w:date="2024-02-29T21:34:00Z">
            <w:trPr>
              <w:trHeight w:val="187"/>
              <w:jc w:val="center"/>
            </w:trPr>
          </w:trPrChange>
        </w:trPr>
        <w:tc>
          <w:tcPr>
            <w:tcW w:w="1519" w:type="pct"/>
            <w:gridSpan w:val="2"/>
            <w:tcBorders>
              <w:top w:val="nil"/>
              <w:bottom w:val="nil"/>
            </w:tcBorders>
            <w:shd w:val="clear" w:color="auto" w:fill="auto"/>
            <w:tcPrChange w:id="248" w:author="CMCC-shiyuan-0228" w:date="2024-02-29T21:34:00Z">
              <w:tcPr>
                <w:tcW w:w="1520" w:type="pct"/>
                <w:gridSpan w:val="2"/>
                <w:tcBorders>
                  <w:top w:val="nil"/>
                  <w:bottom w:val="nil"/>
                </w:tcBorders>
                <w:shd w:val="clear" w:color="auto" w:fill="auto"/>
              </w:tcPr>
            </w:tcPrChange>
          </w:tcPr>
          <w:p w:rsidR="00644FEB" w:rsidRDefault="00644FEB">
            <w:pPr>
              <w:pStyle w:val="TAL"/>
              <w:rPr>
                <w:ins w:id="249" w:author="Huawei" w:date="2024-02-02T15:20:00Z"/>
              </w:rPr>
            </w:pPr>
          </w:p>
        </w:tc>
        <w:tc>
          <w:tcPr>
            <w:tcW w:w="1176" w:type="pct"/>
            <w:shd w:val="clear" w:color="auto" w:fill="auto"/>
            <w:tcPrChange w:id="250" w:author="CMCC-shiyuan-0228" w:date="2024-02-29T21:34:00Z">
              <w:tcPr>
                <w:tcW w:w="1176" w:type="pct"/>
                <w:shd w:val="clear" w:color="auto" w:fill="auto"/>
              </w:tcPr>
            </w:tcPrChange>
          </w:tcPr>
          <w:p w:rsidR="00644FEB" w:rsidRDefault="00CF6C33">
            <w:pPr>
              <w:pStyle w:val="TAL"/>
              <w:rPr>
                <w:ins w:id="251" w:author="Huawei" w:date="2024-02-02T15:20:00Z"/>
              </w:rPr>
            </w:pPr>
            <w:ins w:id="252" w:author="Huawei" w:date="2024-02-02T15:20:00Z">
              <w:r>
                <w:t>Config 2</w:t>
              </w:r>
            </w:ins>
          </w:p>
        </w:tc>
        <w:tc>
          <w:tcPr>
            <w:tcW w:w="595" w:type="pct"/>
            <w:shd w:val="clear" w:color="auto" w:fill="auto"/>
            <w:tcPrChange w:id="253" w:author="CMCC-shiyuan-0228" w:date="2024-02-29T21:34:00Z">
              <w:tcPr>
                <w:tcW w:w="596" w:type="pct"/>
                <w:shd w:val="clear" w:color="auto" w:fill="auto"/>
              </w:tcPr>
            </w:tcPrChange>
          </w:tcPr>
          <w:p w:rsidR="00644FEB" w:rsidRDefault="00644FEB">
            <w:pPr>
              <w:pStyle w:val="TAC"/>
              <w:rPr>
                <w:ins w:id="254" w:author="Huawei" w:date="2024-02-02T15:20:00Z"/>
              </w:rPr>
            </w:pPr>
          </w:p>
        </w:tc>
        <w:tc>
          <w:tcPr>
            <w:tcW w:w="1708" w:type="pct"/>
            <w:shd w:val="clear" w:color="auto" w:fill="auto"/>
            <w:tcPrChange w:id="255" w:author="CMCC-shiyuan-0228" w:date="2024-02-29T21:34:00Z">
              <w:tcPr>
                <w:tcW w:w="1708" w:type="pct"/>
                <w:gridSpan w:val="2"/>
                <w:shd w:val="clear" w:color="auto" w:fill="auto"/>
              </w:tcPr>
            </w:tcPrChange>
          </w:tcPr>
          <w:p w:rsidR="00644FEB" w:rsidRDefault="00CF6C33">
            <w:pPr>
              <w:pStyle w:val="TAC"/>
              <w:rPr>
                <w:ins w:id="256" w:author="Huawei" w:date="2024-02-02T15:20:00Z"/>
              </w:rPr>
            </w:pPr>
            <w:ins w:id="257" w:author="Huawei" w:date="2024-02-02T15:20:00Z">
              <w:r>
                <w:t>TDDConf.1.1</w:t>
              </w:r>
            </w:ins>
          </w:p>
        </w:tc>
      </w:tr>
      <w:tr w:rsidR="00644FEB" w:rsidTr="00644FEB">
        <w:trPr>
          <w:trHeight w:val="187"/>
          <w:jc w:val="center"/>
          <w:ins w:id="258" w:author="Huawei" w:date="2024-02-02T15:20:00Z"/>
          <w:trPrChange w:id="259" w:author="CMCC-shiyuan-0228" w:date="2024-02-29T21:34:00Z">
            <w:trPr>
              <w:trHeight w:val="187"/>
              <w:jc w:val="center"/>
            </w:trPr>
          </w:trPrChange>
        </w:trPr>
        <w:tc>
          <w:tcPr>
            <w:tcW w:w="1519" w:type="pct"/>
            <w:gridSpan w:val="2"/>
            <w:tcBorders>
              <w:top w:val="nil"/>
              <w:bottom w:val="single" w:sz="4" w:space="0" w:color="auto"/>
            </w:tcBorders>
            <w:shd w:val="clear" w:color="auto" w:fill="auto"/>
            <w:tcPrChange w:id="260" w:author="CMCC-shiyuan-0228" w:date="2024-02-29T21:34:00Z">
              <w:tcPr>
                <w:tcW w:w="1520" w:type="pct"/>
                <w:gridSpan w:val="2"/>
                <w:tcBorders>
                  <w:top w:val="nil"/>
                  <w:bottom w:val="single" w:sz="4" w:space="0" w:color="auto"/>
                </w:tcBorders>
                <w:shd w:val="clear" w:color="auto" w:fill="auto"/>
              </w:tcPr>
            </w:tcPrChange>
          </w:tcPr>
          <w:p w:rsidR="00644FEB" w:rsidRDefault="00644FEB">
            <w:pPr>
              <w:pStyle w:val="TAL"/>
              <w:rPr>
                <w:ins w:id="261" w:author="Huawei" w:date="2024-02-02T15:20:00Z"/>
              </w:rPr>
            </w:pPr>
          </w:p>
        </w:tc>
        <w:tc>
          <w:tcPr>
            <w:tcW w:w="1176" w:type="pct"/>
            <w:shd w:val="clear" w:color="auto" w:fill="auto"/>
            <w:tcPrChange w:id="262" w:author="CMCC-shiyuan-0228" w:date="2024-02-29T21:34:00Z">
              <w:tcPr>
                <w:tcW w:w="1176" w:type="pct"/>
                <w:shd w:val="clear" w:color="auto" w:fill="auto"/>
              </w:tcPr>
            </w:tcPrChange>
          </w:tcPr>
          <w:p w:rsidR="00644FEB" w:rsidRDefault="00CF6C33">
            <w:pPr>
              <w:pStyle w:val="TAL"/>
              <w:rPr>
                <w:ins w:id="263" w:author="Huawei" w:date="2024-02-02T15:20:00Z"/>
              </w:rPr>
            </w:pPr>
            <w:ins w:id="264" w:author="Huawei" w:date="2024-02-02T15:20:00Z">
              <w:r>
                <w:t>Config 3</w:t>
              </w:r>
            </w:ins>
          </w:p>
        </w:tc>
        <w:tc>
          <w:tcPr>
            <w:tcW w:w="595" w:type="pct"/>
            <w:shd w:val="clear" w:color="auto" w:fill="auto"/>
            <w:tcPrChange w:id="265" w:author="CMCC-shiyuan-0228" w:date="2024-02-29T21:34:00Z">
              <w:tcPr>
                <w:tcW w:w="596" w:type="pct"/>
                <w:shd w:val="clear" w:color="auto" w:fill="auto"/>
              </w:tcPr>
            </w:tcPrChange>
          </w:tcPr>
          <w:p w:rsidR="00644FEB" w:rsidRDefault="00644FEB">
            <w:pPr>
              <w:pStyle w:val="TAC"/>
              <w:rPr>
                <w:ins w:id="266" w:author="Huawei" w:date="2024-02-02T15:20:00Z"/>
              </w:rPr>
            </w:pPr>
          </w:p>
        </w:tc>
        <w:tc>
          <w:tcPr>
            <w:tcW w:w="1708" w:type="pct"/>
            <w:shd w:val="clear" w:color="auto" w:fill="auto"/>
            <w:tcPrChange w:id="267" w:author="CMCC-shiyuan-0228" w:date="2024-02-29T21:34:00Z">
              <w:tcPr>
                <w:tcW w:w="1708" w:type="pct"/>
                <w:gridSpan w:val="2"/>
                <w:shd w:val="clear" w:color="auto" w:fill="auto"/>
              </w:tcPr>
            </w:tcPrChange>
          </w:tcPr>
          <w:p w:rsidR="00644FEB" w:rsidRDefault="00CF6C33">
            <w:pPr>
              <w:pStyle w:val="TAC"/>
              <w:rPr>
                <w:ins w:id="268" w:author="Huawei" w:date="2024-02-02T15:20:00Z"/>
              </w:rPr>
            </w:pPr>
            <w:ins w:id="269" w:author="Huawei" w:date="2024-02-02T15:20:00Z">
              <w:r>
                <w:rPr>
                  <w:rFonts w:cs="Arial"/>
                </w:rPr>
                <w:t>TDDConf.2.1</w:t>
              </w:r>
            </w:ins>
          </w:p>
        </w:tc>
      </w:tr>
      <w:tr w:rsidR="00644FEB" w:rsidTr="00644FEB">
        <w:trPr>
          <w:trHeight w:val="187"/>
          <w:jc w:val="center"/>
          <w:ins w:id="270" w:author="Huawei" w:date="2024-02-02T15:20:00Z"/>
          <w:trPrChange w:id="271" w:author="CMCC-shiyuan-0228" w:date="2024-02-29T21:34:00Z">
            <w:trPr>
              <w:trHeight w:val="187"/>
              <w:jc w:val="center"/>
            </w:trPr>
          </w:trPrChange>
        </w:trPr>
        <w:tc>
          <w:tcPr>
            <w:tcW w:w="1519" w:type="pct"/>
            <w:gridSpan w:val="2"/>
            <w:tcBorders>
              <w:bottom w:val="nil"/>
            </w:tcBorders>
            <w:shd w:val="clear" w:color="auto" w:fill="auto"/>
            <w:tcPrChange w:id="272" w:author="CMCC-shiyuan-0228" w:date="2024-02-29T21:34:00Z">
              <w:tcPr>
                <w:tcW w:w="1520" w:type="pct"/>
                <w:gridSpan w:val="2"/>
                <w:tcBorders>
                  <w:bottom w:val="nil"/>
                </w:tcBorders>
                <w:shd w:val="clear" w:color="auto" w:fill="auto"/>
              </w:tcPr>
            </w:tcPrChange>
          </w:tcPr>
          <w:p w:rsidR="00644FEB" w:rsidRDefault="00CF6C33">
            <w:pPr>
              <w:pStyle w:val="TAL"/>
              <w:rPr>
                <w:ins w:id="273" w:author="Huawei" w:date="2024-02-02T15:20:00Z"/>
              </w:rPr>
            </w:pPr>
            <w:ins w:id="274" w:author="Huawei" w:date="2024-02-02T15:20:00Z">
              <w:r>
                <w:t>RMSI CORESET Reference Channel</w:t>
              </w:r>
            </w:ins>
          </w:p>
        </w:tc>
        <w:tc>
          <w:tcPr>
            <w:tcW w:w="1176" w:type="pct"/>
            <w:shd w:val="clear" w:color="auto" w:fill="auto"/>
            <w:tcPrChange w:id="275" w:author="CMCC-shiyuan-0228" w:date="2024-02-29T21:34:00Z">
              <w:tcPr>
                <w:tcW w:w="1176" w:type="pct"/>
                <w:shd w:val="clear" w:color="auto" w:fill="auto"/>
              </w:tcPr>
            </w:tcPrChange>
          </w:tcPr>
          <w:p w:rsidR="00644FEB" w:rsidRDefault="00CF6C33">
            <w:pPr>
              <w:pStyle w:val="TAL"/>
              <w:rPr>
                <w:ins w:id="276" w:author="Huawei" w:date="2024-02-02T15:20:00Z"/>
              </w:rPr>
            </w:pPr>
            <w:ins w:id="277" w:author="Huawei" w:date="2024-02-02T15:20:00Z">
              <w:r>
                <w:t>Config 1</w:t>
              </w:r>
            </w:ins>
          </w:p>
        </w:tc>
        <w:tc>
          <w:tcPr>
            <w:tcW w:w="595" w:type="pct"/>
            <w:shd w:val="clear" w:color="auto" w:fill="auto"/>
            <w:tcPrChange w:id="278" w:author="CMCC-shiyuan-0228" w:date="2024-02-29T21:34:00Z">
              <w:tcPr>
                <w:tcW w:w="596" w:type="pct"/>
                <w:shd w:val="clear" w:color="auto" w:fill="auto"/>
              </w:tcPr>
            </w:tcPrChange>
          </w:tcPr>
          <w:p w:rsidR="00644FEB" w:rsidRDefault="00644FEB">
            <w:pPr>
              <w:pStyle w:val="TAC"/>
              <w:rPr>
                <w:ins w:id="279" w:author="Huawei" w:date="2024-02-02T15:20:00Z"/>
              </w:rPr>
            </w:pPr>
          </w:p>
        </w:tc>
        <w:tc>
          <w:tcPr>
            <w:tcW w:w="1708" w:type="pct"/>
            <w:shd w:val="clear" w:color="auto" w:fill="auto"/>
            <w:tcPrChange w:id="280" w:author="CMCC-shiyuan-0228" w:date="2024-02-29T21:34:00Z">
              <w:tcPr>
                <w:tcW w:w="1708" w:type="pct"/>
                <w:gridSpan w:val="2"/>
                <w:shd w:val="clear" w:color="auto" w:fill="auto"/>
              </w:tcPr>
            </w:tcPrChange>
          </w:tcPr>
          <w:p w:rsidR="00644FEB" w:rsidRDefault="00CF6C33">
            <w:pPr>
              <w:pStyle w:val="TAC"/>
              <w:rPr>
                <w:ins w:id="281" w:author="Huawei" w:date="2024-02-02T15:20:00Z"/>
              </w:rPr>
            </w:pPr>
            <w:ins w:id="282" w:author="Huawei" w:date="2024-02-02T15:20:00Z">
              <w:r>
                <w:t xml:space="preserve">CR.1.1 </w:t>
              </w:r>
              <w:r>
                <w:t>FDD</w:t>
              </w:r>
            </w:ins>
          </w:p>
        </w:tc>
      </w:tr>
      <w:tr w:rsidR="00644FEB" w:rsidTr="00644FEB">
        <w:trPr>
          <w:trHeight w:val="187"/>
          <w:jc w:val="center"/>
          <w:ins w:id="283" w:author="Huawei" w:date="2024-02-02T15:20:00Z"/>
          <w:trPrChange w:id="284" w:author="CMCC-shiyuan-0228" w:date="2024-02-29T21:34:00Z">
            <w:trPr>
              <w:trHeight w:val="187"/>
              <w:jc w:val="center"/>
            </w:trPr>
          </w:trPrChange>
        </w:trPr>
        <w:tc>
          <w:tcPr>
            <w:tcW w:w="1519" w:type="pct"/>
            <w:gridSpan w:val="2"/>
            <w:tcBorders>
              <w:top w:val="nil"/>
              <w:bottom w:val="nil"/>
            </w:tcBorders>
            <w:shd w:val="clear" w:color="auto" w:fill="auto"/>
            <w:tcPrChange w:id="285" w:author="CMCC-shiyuan-0228" w:date="2024-02-29T21:34:00Z">
              <w:tcPr>
                <w:tcW w:w="1520" w:type="pct"/>
                <w:gridSpan w:val="2"/>
                <w:tcBorders>
                  <w:top w:val="nil"/>
                  <w:bottom w:val="nil"/>
                </w:tcBorders>
                <w:shd w:val="clear" w:color="auto" w:fill="auto"/>
              </w:tcPr>
            </w:tcPrChange>
          </w:tcPr>
          <w:p w:rsidR="00644FEB" w:rsidRDefault="00644FEB">
            <w:pPr>
              <w:pStyle w:val="TAL"/>
              <w:rPr>
                <w:ins w:id="286" w:author="Huawei" w:date="2024-02-02T15:20:00Z"/>
              </w:rPr>
            </w:pPr>
          </w:p>
        </w:tc>
        <w:tc>
          <w:tcPr>
            <w:tcW w:w="1176" w:type="pct"/>
            <w:shd w:val="clear" w:color="auto" w:fill="auto"/>
            <w:tcPrChange w:id="287" w:author="CMCC-shiyuan-0228" w:date="2024-02-29T21:34:00Z">
              <w:tcPr>
                <w:tcW w:w="1176" w:type="pct"/>
                <w:shd w:val="clear" w:color="auto" w:fill="auto"/>
              </w:tcPr>
            </w:tcPrChange>
          </w:tcPr>
          <w:p w:rsidR="00644FEB" w:rsidRDefault="00CF6C33">
            <w:pPr>
              <w:pStyle w:val="TAL"/>
              <w:rPr>
                <w:ins w:id="288" w:author="Huawei" w:date="2024-02-02T15:20:00Z"/>
              </w:rPr>
            </w:pPr>
            <w:ins w:id="289" w:author="Huawei" w:date="2024-02-02T15:20:00Z">
              <w:r>
                <w:t>Config 2</w:t>
              </w:r>
            </w:ins>
          </w:p>
        </w:tc>
        <w:tc>
          <w:tcPr>
            <w:tcW w:w="595" w:type="pct"/>
            <w:shd w:val="clear" w:color="auto" w:fill="auto"/>
            <w:tcPrChange w:id="290" w:author="CMCC-shiyuan-0228" w:date="2024-02-29T21:34:00Z">
              <w:tcPr>
                <w:tcW w:w="596" w:type="pct"/>
                <w:shd w:val="clear" w:color="auto" w:fill="auto"/>
              </w:tcPr>
            </w:tcPrChange>
          </w:tcPr>
          <w:p w:rsidR="00644FEB" w:rsidRDefault="00644FEB">
            <w:pPr>
              <w:pStyle w:val="TAC"/>
              <w:rPr>
                <w:ins w:id="291" w:author="Huawei" w:date="2024-02-02T15:20:00Z"/>
              </w:rPr>
            </w:pPr>
          </w:p>
        </w:tc>
        <w:tc>
          <w:tcPr>
            <w:tcW w:w="1708" w:type="pct"/>
            <w:shd w:val="clear" w:color="auto" w:fill="auto"/>
            <w:tcPrChange w:id="292" w:author="CMCC-shiyuan-0228" w:date="2024-02-29T21:34:00Z">
              <w:tcPr>
                <w:tcW w:w="1708" w:type="pct"/>
                <w:gridSpan w:val="2"/>
                <w:shd w:val="clear" w:color="auto" w:fill="auto"/>
              </w:tcPr>
            </w:tcPrChange>
          </w:tcPr>
          <w:p w:rsidR="00644FEB" w:rsidRDefault="00CF6C33">
            <w:pPr>
              <w:pStyle w:val="TAC"/>
              <w:rPr>
                <w:ins w:id="293" w:author="Huawei" w:date="2024-02-02T15:20:00Z"/>
              </w:rPr>
            </w:pPr>
            <w:ins w:id="294" w:author="Huawei" w:date="2024-02-02T15:20:00Z">
              <w:r>
                <w:t>CR.1.1 TDD</w:t>
              </w:r>
            </w:ins>
          </w:p>
        </w:tc>
      </w:tr>
      <w:tr w:rsidR="00644FEB" w:rsidTr="00644FEB">
        <w:trPr>
          <w:trHeight w:val="187"/>
          <w:jc w:val="center"/>
          <w:ins w:id="295" w:author="Huawei" w:date="2024-02-02T15:20:00Z"/>
          <w:trPrChange w:id="296" w:author="CMCC-shiyuan-0228" w:date="2024-02-29T21:34:00Z">
            <w:trPr>
              <w:trHeight w:val="187"/>
              <w:jc w:val="center"/>
            </w:trPr>
          </w:trPrChange>
        </w:trPr>
        <w:tc>
          <w:tcPr>
            <w:tcW w:w="1519" w:type="pct"/>
            <w:gridSpan w:val="2"/>
            <w:tcBorders>
              <w:top w:val="nil"/>
              <w:bottom w:val="single" w:sz="4" w:space="0" w:color="auto"/>
            </w:tcBorders>
            <w:shd w:val="clear" w:color="auto" w:fill="auto"/>
            <w:tcPrChange w:id="297" w:author="CMCC-shiyuan-0228" w:date="2024-02-29T21:34:00Z">
              <w:tcPr>
                <w:tcW w:w="1520" w:type="pct"/>
                <w:gridSpan w:val="2"/>
                <w:tcBorders>
                  <w:top w:val="nil"/>
                  <w:bottom w:val="single" w:sz="4" w:space="0" w:color="auto"/>
                </w:tcBorders>
                <w:shd w:val="clear" w:color="auto" w:fill="auto"/>
              </w:tcPr>
            </w:tcPrChange>
          </w:tcPr>
          <w:p w:rsidR="00644FEB" w:rsidRDefault="00644FEB">
            <w:pPr>
              <w:pStyle w:val="TAL"/>
              <w:rPr>
                <w:ins w:id="298" w:author="Huawei" w:date="2024-02-02T15:20:00Z"/>
              </w:rPr>
            </w:pPr>
          </w:p>
        </w:tc>
        <w:tc>
          <w:tcPr>
            <w:tcW w:w="1176" w:type="pct"/>
            <w:shd w:val="clear" w:color="auto" w:fill="auto"/>
            <w:tcPrChange w:id="299" w:author="CMCC-shiyuan-0228" w:date="2024-02-29T21:34:00Z">
              <w:tcPr>
                <w:tcW w:w="1176" w:type="pct"/>
                <w:shd w:val="clear" w:color="auto" w:fill="auto"/>
              </w:tcPr>
            </w:tcPrChange>
          </w:tcPr>
          <w:p w:rsidR="00644FEB" w:rsidRDefault="00CF6C33">
            <w:pPr>
              <w:pStyle w:val="TAL"/>
              <w:rPr>
                <w:ins w:id="300" w:author="Huawei" w:date="2024-02-02T15:20:00Z"/>
              </w:rPr>
            </w:pPr>
            <w:ins w:id="301" w:author="Huawei" w:date="2024-02-02T15:20:00Z">
              <w:r>
                <w:t>Config 3</w:t>
              </w:r>
            </w:ins>
          </w:p>
        </w:tc>
        <w:tc>
          <w:tcPr>
            <w:tcW w:w="595" w:type="pct"/>
            <w:shd w:val="clear" w:color="auto" w:fill="auto"/>
            <w:tcPrChange w:id="302" w:author="CMCC-shiyuan-0228" w:date="2024-02-29T21:34:00Z">
              <w:tcPr>
                <w:tcW w:w="596" w:type="pct"/>
                <w:shd w:val="clear" w:color="auto" w:fill="auto"/>
              </w:tcPr>
            </w:tcPrChange>
          </w:tcPr>
          <w:p w:rsidR="00644FEB" w:rsidRDefault="00644FEB">
            <w:pPr>
              <w:pStyle w:val="TAC"/>
              <w:rPr>
                <w:ins w:id="303" w:author="Huawei" w:date="2024-02-02T15:20:00Z"/>
              </w:rPr>
            </w:pPr>
          </w:p>
        </w:tc>
        <w:tc>
          <w:tcPr>
            <w:tcW w:w="1708" w:type="pct"/>
            <w:shd w:val="clear" w:color="auto" w:fill="auto"/>
            <w:tcPrChange w:id="304" w:author="CMCC-shiyuan-0228" w:date="2024-02-29T21:34:00Z">
              <w:tcPr>
                <w:tcW w:w="1708" w:type="pct"/>
                <w:gridSpan w:val="2"/>
                <w:shd w:val="clear" w:color="auto" w:fill="auto"/>
              </w:tcPr>
            </w:tcPrChange>
          </w:tcPr>
          <w:p w:rsidR="00644FEB" w:rsidRDefault="00CF6C33">
            <w:pPr>
              <w:pStyle w:val="TAC"/>
              <w:rPr>
                <w:ins w:id="305" w:author="Huawei" w:date="2024-02-02T15:20:00Z"/>
              </w:rPr>
            </w:pPr>
            <w:ins w:id="306" w:author="Huawei" w:date="2024-02-02T15:20:00Z">
              <w:r>
                <w:t>CR.2.1 TDD</w:t>
              </w:r>
            </w:ins>
          </w:p>
        </w:tc>
      </w:tr>
      <w:tr w:rsidR="00644FEB" w:rsidTr="00644FEB">
        <w:trPr>
          <w:trHeight w:val="187"/>
          <w:jc w:val="center"/>
          <w:ins w:id="307" w:author="Huawei" w:date="2024-02-02T15:20:00Z"/>
          <w:trPrChange w:id="308" w:author="CMCC-shiyuan-0228" w:date="2024-02-29T21:34:00Z">
            <w:trPr>
              <w:trHeight w:val="187"/>
              <w:jc w:val="center"/>
            </w:trPr>
          </w:trPrChange>
        </w:trPr>
        <w:tc>
          <w:tcPr>
            <w:tcW w:w="1519" w:type="pct"/>
            <w:gridSpan w:val="2"/>
            <w:tcBorders>
              <w:top w:val="nil"/>
              <w:bottom w:val="nil"/>
            </w:tcBorders>
            <w:shd w:val="clear" w:color="auto" w:fill="auto"/>
            <w:tcPrChange w:id="309" w:author="CMCC-shiyuan-0228" w:date="2024-02-29T21:34:00Z">
              <w:tcPr>
                <w:tcW w:w="1520" w:type="pct"/>
                <w:gridSpan w:val="2"/>
                <w:tcBorders>
                  <w:top w:val="nil"/>
                  <w:bottom w:val="nil"/>
                </w:tcBorders>
                <w:shd w:val="clear" w:color="auto" w:fill="auto"/>
              </w:tcPr>
            </w:tcPrChange>
          </w:tcPr>
          <w:p w:rsidR="00644FEB" w:rsidRDefault="00CF6C33">
            <w:pPr>
              <w:pStyle w:val="TAL"/>
              <w:rPr>
                <w:ins w:id="310" w:author="Huawei" w:date="2024-02-02T15:20:00Z"/>
              </w:rPr>
            </w:pPr>
            <w:ins w:id="311" w:author="Huawei" w:date="2024-02-02T15:20:00Z">
              <w:r>
                <w:t>Dedicated CORESET Reference Channel</w:t>
              </w:r>
            </w:ins>
          </w:p>
        </w:tc>
        <w:tc>
          <w:tcPr>
            <w:tcW w:w="1176" w:type="pct"/>
            <w:tcBorders>
              <w:top w:val="single" w:sz="4" w:space="0" w:color="auto"/>
              <w:left w:val="single" w:sz="4" w:space="0" w:color="auto"/>
              <w:bottom w:val="single" w:sz="4" w:space="0" w:color="auto"/>
              <w:right w:val="single" w:sz="4" w:space="0" w:color="auto"/>
            </w:tcBorders>
            <w:tcPrChange w:id="312" w:author="CMCC-shiyuan-0228" w:date="2024-02-29T21:34:00Z">
              <w:tcPr>
                <w:tcW w:w="1176" w:type="pct"/>
                <w:tcBorders>
                  <w:top w:val="single" w:sz="4" w:space="0" w:color="auto"/>
                  <w:left w:val="single" w:sz="4" w:space="0" w:color="auto"/>
                  <w:bottom w:val="single" w:sz="4" w:space="0" w:color="auto"/>
                  <w:right w:val="single" w:sz="4" w:space="0" w:color="auto"/>
                </w:tcBorders>
              </w:tcPr>
            </w:tcPrChange>
          </w:tcPr>
          <w:p w:rsidR="00644FEB" w:rsidRDefault="00CF6C33">
            <w:pPr>
              <w:pStyle w:val="TAL"/>
              <w:rPr>
                <w:ins w:id="313" w:author="Huawei" w:date="2024-02-02T15:20:00Z"/>
              </w:rPr>
            </w:pPr>
            <w:ins w:id="314" w:author="Huawei" w:date="2024-02-02T15:20:00Z">
              <w:r>
                <w:rPr>
                  <w:lang w:val="it-IT"/>
                </w:rPr>
                <w:t>Config 1</w:t>
              </w:r>
            </w:ins>
          </w:p>
        </w:tc>
        <w:tc>
          <w:tcPr>
            <w:tcW w:w="595" w:type="pct"/>
            <w:tcBorders>
              <w:top w:val="single" w:sz="4" w:space="0" w:color="auto"/>
              <w:left w:val="single" w:sz="4" w:space="0" w:color="auto"/>
              <w:bottom w:val="nil"/>
              <w:right w:val="single" w:sz="4" w:space="0" w:color="auto"/>
            </w:tcBorders>
            <w:tcPrChange w:id="315" w:author="CMCC-shiyuan-0228" w:date="2024-02-29T21:34:00Z">
              <w:tcPr>
                <w:tcW w:w="596" w:type="pct"/>
                <w:tcBorders>
                  <w:top w:val="single" w:sz="4" w:space="0" w:color="auto"/>
                  <w:left w:val="single" w:sz="4" w:space="0" w:color="auto"/>
                  <w:bottom w:val="nil"/>
                  <w:right w:val="single" w:sz="4" w:space="0" w:color="auto"/>
                </w:tcBorders>
              </w:tcPr>
            </w:tcPrChange>
          </w:tcPr>
          <w:p w:rsidR="00644FEB" w:rsidRDefault="00644FEB">
            <w:pPr>
              <w:pStyle w:val="TAC"/>
              <w:rPr>
                <w:ins w:id="316" w:author="Huawei" w:date="2024-02-02T15:20:00Z"/>
              </w:rPr>
            </w:pPr>
          </w:p>
        </w:tc>
        <w:tc>
          <w:tcPr>
            <w:tcW w:w="1708" w:type="pct"/>
            <w:tcBorders>
              <w:top w:val="single" w:sz="4" w:space="0" w:color="auto"/>
              <w:left w:val="single" w:sz="4" w:space="0" w:color="auto"/>
              <w:bottom w:val="single" w:sz="4" w:space="0" w:color="auto"/>
              <w:right w:val="single" w:sz="4" w:space="0" w:color="auto"/>
            </w:tcBorders>
            <w:tcPrChange w:id="317" w:author="CMCC-shiyuan-0228" w:date="2024-02-29T21:34:00Z">
              <w:tcPr>
                <w:tcW w:w="1708" w:type="pct"/>
                <w:gridSpan w:val="2"/>
                <w:tcBorders>
                  <w:top w:val="single" w:sz="4" w:space="0" w:color="auto"/>
                  <w:left w:val="single" w:sz="4" w:space="0" w:color="auto"/>
                  <w:bottom w:val="single" w:sz="4" w:space="0" w:color="auto"/>
                  <w:right w:val="single" w:sz="4" w:space="0" w:color="auto"/>
                </w:tcBorders>
              </w:tcPr>
            </w:tcPrChange>
          </w:tcPr>
          <w:p w:rsidR="00644FEB" w:rsidRDefault="00CF6C33">
            <w:pPr>
              <w:pStyle w:val="TAC"/>
              <w:rPr>
                <w:ins w:id="318" w:author="Huawei" w:date="2024-02-02T15:20:00Z"/>
              </w:rPr>
            </w:pPr>
            <w:ins w:id="319" w:author="Huawei" w:date="2024-02-02T15:20:00Z">
              <w:r>
                <w:rPr>
                  <w:lang w:val="en-US"/>
                </w:rPr>
                <w:t>CCR.1.3 FDD</w:t>
              </w:r>
            </w:ins>
          </w:p>
        </w:tc>
      </w:tr>
      <w:tr w:rsidR="00644FEB" w:rsidTr="00644FEB">
        <w:trPr>
          <w:trHeight w:val="187"/>
          <w:jc w:val="center"/>
          <w:ins w:id="320" w:author="Huawei" w:date="2024-02-02T15:20:00Z"/>
          <w:trPrChange w:id="321" w:author="CMCC-shiyuan-0228" w:date="2024-02-29T21:34:00Z">
            <w:trPr>
              <w:trHeight w:val="187"/>
              <w:jc w:val="center"/>
            </w:trPr>
          </w:trPrChange>
        </w:trPr>
        <w:tc>
          <w:tcPr>
            <w:tcW w:w="1519" w:type="pct"/>
            <w:gridSpan w:val="2"/>
            <w:tcBorders>
              <w:top w:val="nil"/>
              <w:bottom w:val="nil"/>
            </w:tcBorders>
            <w:shd w:val="clear" w:color="auto" w:fill="auto"/>
            <w:tcPrChange w:id="322" w:author="CMCC-shiyuan-0228" w:date="2024-02-29T21:34:00Z">
              <w:tcPr>
                <w:tcW w:w="1520" w:type="pct"/>
                <w:gridSpan w:val="2"/>
                <w:tcBorders>
                  <w:top w:val="nil"/>
                  <w:bottom w:val="nil"/>
                </w:tcBorders>
                <w:shd w:val="clear" w:color="auto" w:fill="auto"/>
              </w:tcPr>
            </w:tcPrChange>
          </w:tcPr>
          <w:p w:rsidR="00644FEB" w:rsidRDefault="00644FEB">
            <w:pPr>
              <w:pStyle w:val="TAL"/>
              <w:rPr>
                <w:ins w:id="323" w:author="Huawei" w:date="2024-02-02T15:20:00Z"/>
              </w:rPr>
            </w:pPr>
          </w:p>
        </w:tc>
        <w:tc>
          <w:tcPr>
            <w:tcW w:w="1176" w:type="pct"/>
            <w:tcBorders>
              <w:top w:val="single" w:sz="4" w:space="0" w:color="auto"/>
              <w:left w:val="single" w:sz="4" w:space="0" w:color="auto"/>
              <w:bottom w:val="single" w:sz="4" w:space="0" w:color="auto"/>
              <w:right w:val="single" w:sz="4" w:space="0" w:color="auto"/>
            </w:tcBorders>
            <w:tcPrChange w:id="324" w:author="CMCC-shiyuan-0228" w:date="2024-02-29T21:34:00Z">
              <w:tcPr>
                <w:tcW w:w="1176" w:type="pct"/>
                <w:tcBorders>
                  <w:top w:val="single" w:sz="4" w:space="0" w:color="auto"/>
                  <w:left w:val="single" w:sz="4" w:space="0" w:color="auto"/>
                  <w:bottom w:val="single" w:sz="4" w:space="0" w:color="auto"/>
                  <w:right w:val="single" w:sz="4" w:space="0" w:color="auto"/>
                </w:tcBorders>
              </w:tcPr>
            </w:tcPrChange>
          </w:tcPr>
          <w:p w:rsidR="00644FEB" w:rsidRDefault="00CF6C33">
            <w:pPr>
              <w:pStyle w:val="TAL"/>
              <w:rPr>
                <w:ins w:id="325" w:author="Huawei" w:date="2024-02-02T15:20:00Z"/>
              </w:rPr>
            </w:pPr>
            <w:ins w:id="326" w:author="Huawei" w:date="2024-02-02T15:20:00Z">
              <w:r>
                <w:rPr>
                  <w:lang w:val="it-IT"/>
                </w:rPr>
                <w:t>Config 2</w:t>
              </w:r>
            </w:ins>
          </w:p>
        </w:tc>
        <w:tc>
          <w:tcPr>
            <w:tcW w:w="595" w:type="pct"/>
            <w:tcBorders>
              <w:top w:val="nil"/>
              <w:left w:val="single" w:sz="4" w:space="0" w:color="auto"/>
              <w:bottom w:val="nil"/>
              <w:right w:val="single" w:sz="4" w:space="0" w:color="auto"/>
            </w:tcBorders>
            <w:tcPrChange w:id="327" w:author="CMCC-shiyuan-0228" w:date="2024-02-29T21:34:00Z">
              <w:tcPr>
                <w:tcW w:w="596" w:type="pct"/>
                <w:tcBorders>
                  <w:top w:val="nil"/>
                  <w:left w:val="single" w:sz="4" w:space="0" w:color="auto"/>
                  <w:bottom w:val="nil"/>
                  <w:right w:val="single" w:sz="4" w:space="0" w:color="auto"/>
                </w:tcBorders>
              </w:tcPr>
            </w:tcPrChange>
          </w:tcPr>
          <w:p w:rsidR="00644FEB" w:rsidRDefault="00644FEB">
            <w:pPr>
              <w:pStyle w:val="TAC"/>
              <w:rPr>
                <w:ins w:id="328" w:author="Huawei" w:date="2024-02-02T15:20:00Z"/>
              </w:rPr>
            </w:pPr>
          </w:p>
        </w:tc>
        <w:tc>
          <w:tcPr>
            <w:tcW w:w="1708" w:type="pct"/>
            <w:tcBorders>
              <w:top w:val="single" w:sz="4" w:space="0" w:color="auto"/>
              <w:left w:val="single" w:sz="4" w:space="0" w:color="auto"/>
              <w:bottom w:val="single" w:sz="4" w:space="0" w:color="auto"/>
              <w:right w:val="single" w:sz="4" w:space="0" w:color="auto"/>
            </w:tcBorders>
            <w:tcPrChange w:id="329" w:author="CMCC-shiyuan-0228" w:date="2024-02-29T21:34:00Z">
              <w:tcPr>
                <w:tcW w:w="1708" w:type="pct"/>
                <w:gridSpan w:val="2"/>
                <w:tcBorders>
                  <w:top w:val="single" w:sz="4" w:space="0" w:color="auto"/>
                  <w:left w:val="single" w:sz="4" w:space="0" w:color="auto"/>
                  <w:bottom w:val="single" w:sz="4" w:space="0" w:color="auto"/>
                  <w:right w:val="single" w:sz="4" w:space="0" w:color="auto"/>
                </w:tcBorders>
              </w:tcPr>
            </w:tcPrChange>
          </w:tcPr>
          <w:p w:rsidR="00644FEB" w:rsidRDefault="00CF6C33">
            <w:pPr>
              <w:pStyle w:val="TAC"/>
              <w:rPr>
                <w:ins w:id="330" w:author="Huawei" w:date="2024-02-02T15:20:00Z"/>
              </w:rPr>
            </w:pPr>
            <w:ins w:id="331" w:author="Huawei" w:date="2024-02-02T15:20:00Z">
              <w:r>
                <w:rPr>
                  <w:lang w:val="en-US"/>
                </w:rPr>
                <w:t>CCR.1.3 TDD</w:t>
              </w:r>
            </w:ins>
          </w:p>
        </w:tc>
      </w:tr>
      <w:tr w:rsidR="00644FEB" w:rsidTr="00644FEB">
        <w:trPr>
          <w:trHeight w:val="187"/>
          <w:jc w:val="center"/>
          <w:ins w:id="332" w:author="Huawei" w:date="2024-02-02T15:20:00Z"/>
          <w:trPrChange w:id="333" w:author="CMCC-shiyuan-0228" w:date="2024-02-29T21:34:00Z">
            <w:trPr>
              <w:trHeight w:val="187"/>
              <w:jc w:val="center"/>
            </w:trPr>
          </w:trPrChange>
        </w:trPr>
        <w:tc>
          <w:tcPr>
            <w:tcW w:w="1519" w:type="pct"/>
            <w:gridSpan w:val="2"/>
            <w:tcBorders>
              <w:top w:val="nil"/>
              <w:bottom w:val="single" w:sz="4" w:space="0" w:color="auto"/>
            </w:tcBorders>
            <w:shd w:val="clear" w:color="auto" w:fill="auto"/>
            <w:tcPrChange w:id="334" w:author="CMCC-shiyuan-0228" w:date="2024-02-29T21:34:00Z">
              <w:tcPr>
                <w:tcW w:w="1520" w:type="pct"/>
                <w:gridSpan w:val="2"/>
                <w:tcBorders>
                  <w:top w:val="nil"/>
                  <w:bottom w:val="single" w:sz="4" w:space="0" w:color="auto"/>
                </w:tcBorders>
                <w:shd w:val="clear" w:color="auto" w:fill="auto"/>
              </w:tcPr>
            </w:tcPrChange>
          </w:tcPr>
          <w:p w:rsidR="00644FEB" w:rsidRDefault="00644FEB">
            <w:pPr>
              <w:pStyle w:val="TAL"/>
              <w:rPr>
                <w:ins w:id="335" w:author="Huawei" w:date="2024-02-02T15:20:00Z"/>
              </w:rPr>
            </w:pPr>
          </w:p>
        </w:tc>
        <w:tc>
          <w:tcPr>
            <w:tcW w:w="1176" w:type="pct"/>
            <w:tcBorders>
              <w:top w:val="single" w:sz="4" w:space="0" w:color="auto"/>
              <w:left w:val="single" w:sz="4" w:space="0" w:color="auto"/>
              <w:bottom w:val="single" w:sz="4" w:space="0" w:color="auto"/>
              <w:right w:val="single" w:sz="4" w:space="0" w:color="auto"/>
            </w:tcBorders>
            <w:tcPrChange w:id="336" w:author="CMCC-shiyuan-0228" w:date="2024-02-29T21:34:00Z">
              <w:tcPr>
                <w:tcW w:w="1176" w:type="pct"/>
                <w:tcBorders>
                  <w:top w:val="single" w:sz="4" w:space="0" w:color="auto"/>
                  <w:left w:val="single" w:sz="4" w:space="0" w:color="auto"/>
                  <w:bottom w:val="single" w:sz="4" w:space="0" w:color="auto"/>
                  <w:right w:val="single" w:sz="4" w:space="0" w:color="auto"/>
                </w:tcBorders>
              </w:tcPr>
            </w:tcPrChange>
          </w:tcPr>
          <w:p w:rsidR="00644FEB" w:rsidRDefault="00CF6C33">
            <w:pPr>
              <w:pStyle w:val="TAL"/>
              <w:rPr>
                <w:ins w:id="337" w:author="Huawei" w:date="2024-02-02T15:20:00Z"/>
              </w:rPr>
            </w:pPr>
            <w:ins w:id="338" w:author="Huawei" w:date="2024-02-02T15:20:00Z">
              <w:r>
                <w:rPr>
                  <w:lang w:val="it-IT"/>
                </w:rPr>
                <w:t>Config 3</w:t>
              </w:r>
            </w:ins>
          </w:p>
        </w:tc>
        <w:tc>
          <w:tcPr>
            <w:tcW w:w="595" w:type="pct"/>
            <w:tcBorders>
              <w:top w:val="nil"/>
              <w:left w:val="single" w:sz="4" w:space="0" w:color="auto"/>
              <w:bottom w:val="single" w:sz="4" w:space="0" w:color="auto"/>
              <w:right w:val="single" w:sz="4" w:space="0" w:color="auto"/>
            </w:tcBorders>
            <w:tcPrChange w:id="339" w:author="CMCC-shiyuan-0228" w:date="2024-02-29T21:34:00Z">
              <w:tcPr>
                <w:tcW w:w="596" w:type="pct"/>
                <w:tcBorders>
                  <w:top w:val="nil"/>
                  <w:left w:val="single" w:sz="4" w:space="0" w:color="auto"/>
                  <w:bottom w:val="single" w:sz="4" w:space="0" w:color="auto"/>
                  <w:right w:val="single" w:sz="4" w:space="0" w:color="auto"/>
                </w:tcBorders>
              </w:tcPr>
            </w:tcPrChange>
          </w:tcPr>
          <w:p w:rsidR="00644FEB" w:rsidRDefault="00644FEB">
            <w:pPr>
              <w:pStyle w:val="TAC"/>
              <w:rPr>
                <w:ins w:id="340" w:author="Huawei" w:date="2024-02-02T15:20:00Z"/>
              </w:rPr>
            </w:pPr>
          </w:p>
        </w:tc>
        <w:tc>
          <w:tcPr>
            <w:tcW w:w="1708" w:type="pct"/>
            <w:tcBorders>
              <w:top w:val="single" w:sz="4" w:space="0" w:color="auto"/>
              <w:left w:val="single" w:sz="4" w:space="0" w:color="auto"/>
              <w:bottom w:val="single" w:sz="4" w:space="0" w:color="auto"/>
              <w:right w:val="single" w:sz="4" w:space="0" w:color="auto"/>
            </w:tcBorders>
            <w:tcPrChange w:id="341" w:author="CMCC-shiyuan-0228" w:date="2024-02-29T21:34:00Z">
              <w:tcPr>
                <w:tcW w:w="1708" w:type="pct"/>
                <w:gridSpan w:val="2"/>
                <w:tcBorders>
                  <w:top w:val="single" w:sz="4" w:space="0" w:color="auto"/>
                  <w:left w:val="single" w:sz="4" w:space="0" w:color="auto"/>
                  <w:bottom w:val="single" w:sz="4" w:space="0" w:color="auto"/>
                  <w:right w:val="single" w:sz="4" w:space="0" w:color="auto"/>
                </w:tcBorders>
              </w:tcPr>
            </w:tcPrChange>
          </w:tcPr>
          <w:p w:rsidR="00644FEB" w:rsidRDefault="00CF6C33">
            <w:pPr>
              <w:pStyle w:val="TAC"/>
              <w:rPr>
                <w:ins w:id="342" w:author="Huawei" w:date="2024-02-02T15:20:00Z"/>
              </w:rPr>
            </w:pPr>
            <w:ins w:id="343" w:author="Huawei" w:date="2024-02-02T15:20:00Z">
              <w:r>
                <w:rPr>
                  <w:lang w:val="en-US"/>
                </w:rPr>
                <w:t>CCR.2.2 TDD</w:t>
              </w:r>
            </w:ins>
          </w:p>
        </w:tc>
      </w:tr>
      <w:tr w:rsidR="00644FEB" w:rsidTr="00644FEB">
        <w:trPr>
          <w:trHeight w:val="187"/>
          <w:jc w:val="center"/>
          <w:ins w:id="344" w:author="Huawei" w:date="2024-02-02T15:20:00Z"/>
          <w:trPrChange w:id="345" w:author="CMCC-shiyuan-0228" w:date="2024-02-29T21:34:00Z">
            <w:trPr>
              <w:trHeight w:val="187"/>
              <w:jc w:val="center"/>
            </w:trPr>
          </w:trPrChange>
        </w:trPr>
        <w:tc>
          <w:tcPr>
            <w:tcW w:w="1519" w:type="pct"/>
            <w:gridSpan w:val="2"/>
            <w:tcBorders>
              <w:bottom w:val="nil"/>
            </w:tcBorders>
            <w:shd w:val="clear" w:color="auto" w:fill="auto"/>
            <w:tcPrChange w:id="346" w:author="CMCC-shiyuan-0228" w:date="2024-02-29T21:34:00Z">
              <w:tcPr>
                <w:tcW w:w="1520" w:type="pct"/>
                <w:gridSpan w:val="2"/>
                <w:tcBorders>
                  <w:bottom w:val="nil"/>
                </w:tcBorders>
                <w:shd w:val="clear" w:color="auto" w:fill="auto"/>
              </w:tcPr>
            </w:tcPrChange>
          </w:tcPr>
          <w:p w:rsidR="00644FEB" w:rsidRDefault="00CF6C33">
            <w:pPr>
              <w:pStyle w:val="TAL"/>
              <w:rPr>
                <w:ins w:id="347" w:author="Huawei" w:date="2024-02-02T15:20:00Z"/>
              </w:rPr>
            </w:pPr>
            <w:ins w:id="348" w:author="Huawei" w:date="2024-02-02T15:20:00Z">
              <w:r>
                <w:t>SSB Configuration</w:t>
              </w:r>
            </w:ins>
          </w:p>
        </w:tc>
        <w:tc>
          <w:tcPr>
            <w:tcW w:w="1176" w:type="pct"/>
            <w:shd w:val="clear" w:color="auto" w:fill="auto"/>
            <w:tcPrChange w:id="349" w:author="CMCC-shiyuan-0228" w:date="2024-02-29T21:34:00Z">
              <w:tcPr>
                <w:tcW w:w="1176" w:type="pct"/>
                <w:shd w:val="clear" w:color="auto" w:fill="auto"/>
              </w:tcPr>
            </w:tcPrChange>
          </w:tcPr>
          <w:p w:rsidR="00644FEB" w:rsidRDefault="00CF6C33">
            <w:pPr>
              <w:pStyle w:val="TAL"/>
              <w:rPr>
                <w:ins w:id="350" w:author="Huawei" w:date="2024-02-02T15:20:00Z"/>
              </w:rPr>
            </w:pPr>
            <w:ins w:id="351" w:author="Huawei" w:date="2024-02-02T15:20:00Z">
              <w:r>
                <w:t>Config 1</w:t>
              </w:r>
            </w:ins>
          </w:p>
        </w:tc>
        <w:tc>
          <w:tcPr>
            <w:tcW w:w="595" w:type="pct"/>
            <w:shd w:val="clear" w:color="auto" w:fill="auto"/>
            <w:tcPrChange w:id="352" w:author="CMCC-shiyuan-0228" w:date="2024-02-29T21:34:00Z">
              <w:tcPr>
                <w:tcW w:w="596" w:type="pct"/>
                <w:shd w:val="clear" w:color="auto" w:fill="auto"/>
              </w:tcPr>
            </w:tcPrChange>
          </w:tcPr>
          <w:p w:rsidR="00644FEB" w:rsidRDefault="00644FEB">
            <w:pPr>
              <w:pStyle w:val="TAC"/>
              <w:rPr>
                <w:ins w:id="353" w:author="Huawei" w:date="2024-02-02T15:20:00Z"/>
              </w:rPr>
            </w:pPr>
          </w:p>
        </w:tc>
        <w:tc>
          <w:tcPr>
            <w:tcW w:w="1708" w:type="pct"/>
            <w:tcPrChange w:id="354" w:author="CMCC-shiyuan-0228" w:date="2024-02-29T21:34:00Z">
              <w:tcPr>
                <w:tcW w:w="1708" w:type="pct"/>
                <w:gridSpan w:val="2"/>
              </w:tcPr>
            </w:tcPrChange>
          </w:tcPr>
          <w:p w:rsidR="00644FEB" w:rsidRDefault="00CF6C33">
            <w:pPr>
              <w:pStyle w:val="TAC"/>
              <w:rPr>
                <w:ins w:id="355" w:author="Huawei" w:date="2024-02-02T15:20:00Z"/>
              </w:rPr>
            </w:pPr>
            <w:ins w:id="356" w:author="Huawei" w:date="2024-02-02T15:20:00Z">
              <w:r>
                <w:t>SSB.1 FR1</w:t>
              </w:r>
            </w:ins>
          </w:p>
        </w:tc>
      </w:tr>
      <w:tr w:rsidR="00644FEB" w:rsidTr="00644FEB">
        <w:trPr>
          <w:trHeight w:val="187"/>
          <w:jc w:val="center"/>
          <w:ins w:id="357" w:author="Huawei" w:date="2024-02-02T15:20:00Z"/>
          <w:trPrChange w:id="358" w:author="CMCC-shiyuan-0228" w:date="2024-02-29T21:34:00Z">
            <w:trPr>
              <w:trHeight w:val="187"/>
              <w:jc w:val="center"/>
            </w:trPr>
          </w:trPrChange>
        </w:trPr>
        <w:tc>
          <w:tcPr>
            <w:tcW w:w="1519" w:type="pct"/>
            <w:gridSpan w:val="2"/>
            <w:tcBorders>
              <w:top w:val="nil"/>
              <w:bottom w:val="nil"/>
            </w:tcBorders>
            <w:shd w:val="clear" w:color="auto" w:fill="auto"/>
            <w:tcPrChange w:id="359" w:author="CMCC-shiyuan-0228" w:date="2024-02-29T21:34:00Z">
              <w:tcPr>
                <w:tcW w:w="1520" w:type="pct"/>
                <w:gridSpan w:val="2"/>
                <w:tcBorders>
                  <w:top w:val="nil"/>
                  <w:bottom w:val="nil"/>
                </w:tcBorders>
                <w:shd w:val="clear" w:color="auto" w:fill="auto"/>
              </w:tcPr>
            </w:tcPrChange>
          </w:tcPr>
          <w:p w:rsidR="00644FEB" w:rsidRDefault="00644FEB">
            <w:pPr>
              <w:pStyle w:val="TAL"/>
              <w:rPr>
                <w:ins w:id="360" w:author="Huawei" w:date="2024-02-02T15:20:00Z"/>
              </w:rPr>
            </w:pPr>
          </w:p>
        </w:tc>
        <w:tc>
          <w:tcPr>
            <w:tcW w:w="1176" w:type="pct"/>
            <w:shd w:val="clear" w:color="auto" w:fill="auto"/>
            <w:tcPrChange w:id="361" w:author="CMCC-shiyuan-0228" w:date="2024-02-29T21:34:00Z">
              <w:tcPr>
                <w:tcW w:w="1176" w:type="pct"/>
                <w:shd w:val="clear" w:color="auto" w:fill="auto"/>
              </w:tcPr>
            </w:tcPrChange>
          </w:tcPr>
          <w:p w:rsidR="00644FEB" w:rsidRDefault="00CF6C33">
            <w:pPr>
              <w:pStyle w:val="TAL"/>
              <w:rPr>
                <w:ins w:id="362" w:author="Huawei" w:date="2024-02-02T15:20:00Z"/>
              </w:rPr>
            </w:pPr>
            <w:ins w:id="363" w:author="Huawei" w:date="2024-02-02T15:20:00Z">
              <w:r>
                <w:t>Config 2</w:t>
              </w:r>
            </w:ins>
          </w:p>
        </w:tc>
        <w:tc>
          <w:tcPr>
            <w:tcW w:w="595" w:type="pct"/>
            <w:shd w:val="clear" w:color="auto" w:fill="auto"/>
            <w:tcPrChange w:id="364" w:author="CMCC-shiyuan-0228" w:date="2024-02-29T21:34:00Z">
              <w:tcPr>
                <w:tcW w:w="596" w:type="pct"/>
                <w:shd w:val="clear" w:color="auto" w:fill="auto"/>
              </w:tcPr>
            </w:tcPrChange>
          </w:tcPr>
          <w:p w:rsidR="00644FEB" w:rsidRDefault="00644FEB">
            <w:pPr>
              <w:pStyle w:val="TAC"/>
              <w:rPr>
                <w:ins w:id="365" w:author="Huawei" w:date="2024-02-02T15:20:00Z"/>
              </w:rPr>
            </w:pPr>
          </w:p>
        </w:tc>
        <w:tc>
          <w:tcPr>
            <w:tcW w:w="1708" w:type="pct"/>
            <w:tcPrChange w:id="366" w:author="CMCC-shiyuan-0228" w:date="2024-02-29T21:34:00Z">
              <w:tcPr>
                <w:tcW w:w="1708" w:type="pct"/>
                <w:gridSpan w:val="2"/>
              </w:tcPr>
            </w:tcPrChange>
          </w:tcPr>
          <w:p w:rsidR="00644FEB" w:rsidRDefault="00CF6C33">
            <w:pPr>
              <w:pStyle w:val="TAC"/>
              <w:rPr>
                <w:ins w:id="367" w:author="Huawei" w:date="2024-02-02T15:20:00Z"/>
              </w:rPr>
            </w:pPr>
            <w:ins w:id="368" w:author="Huawei" w:date="2024-02-02T15:20:00Z">
              <w:r>
                <w:t>SSB.1 FR1</w:t>
              </w:r>
            </w:ins>
          </w:p>
        </w:tc>
      </w:tr>
      <w:tr w:rsidR="00644FEB" w:rsidTr="00644FEB">
        <w:trPr>
          <w:trHeight w:val="187"/>
          <w:jc w:val="center"/>
          <w:ins w:id="369" w:author="Huawei" w:date="2024-02-02T15:20:00Z"/>
          <w:trPrChange w:id="370" w:author="CMCC-shiyuan-0228" w:date="2024-02-29T21:34:00Z">
            <w:trPr>
              <w:trHeight w:val="187"/>
              <w:jc w:val="center"/>
            </w:trPr>
          </w:trPrChange>
        </w:trPr>
        <w:tc>
          <w:tcPr>
            <w:tcW w:w="1519" w:type="pct"/>
            <w:gridSpan w:val="2"/>
            <w:tcBorders>
              <w:top w:val="nil"/>
              <w:bottom w:val="single" w:sz="4" w:space="0" w:color="auto"/>
            </w:tcBorders>
            <w:shd w:val="clear" w:color="auto" w:fill="auto"/>
            <w:tcPrChange w:id="371" w:author="CMCC-shiyuan-0228" w:date="2024-02-29T21:34:00Z">
              <w:tcPr>
                <w:tcW w:w="1520" w:type="pct"/>
                <w:gridSpan w:val="2"/>
                <w:tcBorders>
                  <w:top w:val="nil"/>
                  <w:bottom w:val="single" w:sz="4" w:space="0" w:color="auto"/>
                </w:tcBorders>
                <w:shd w:val="clear" w:color="auto" w:fill="auto"/>
              </w:tcPr>
            </w:tcPrChange>
          </w:tcPr>
          <w:p w:rsidR="00644FEB" w:rsidRDefault="00644FEB">
            <w:pPr>
              <w:pStyle w:val="TAL"/>
              <w:rPr>
                <w:ins w:id="372" w:author="Huawei" w:date="2024-02-02T15:20:00Z"/>
              </w:rPr>
            </w:pPr>
          </w:p>
        </w:tc>
        <w:tc>
          <w:tcPr>
            <w:tcW w:w="1176" w:type="pct"/>
            <w:shd w:val="clear" w:color="auto" w:fill="auto"/>
            <w:tcPrChange w:id="373" w:author="CMCC-shiyuan-0228" w:date="2024-02-29T21:34:00Z">
              <w:tcPr>
                <w:tcW w:w="1176" w:type="pct"/>
                <w:shd w:val="clear" w:color="auto" w:fill="auto"/>
              </w:tcPr>
            </w:tcPrChange>
          </w:tcPr>
          <w:p w:rsidR="00644FEB" w:rsidRDefault="00CF6C33">
            <w:pPr>
              <w:pStyle w:val="TAL"/>
              <w:rPr>
                <w:ins w:id="374" w:author="Huawei" w:date="2024-02-02T15:20:00Z"/>
              </w:rPr>
            </w:pPr>
            <w:ins w:id="375" w:author="Huawei" w:date="2024-02-02T15:20:00Z">
              <w:r>
                <w:t>Config 3</w:t>
              </w:r>
            </w:ins>
          </w:p>
        </w:tc>
        <w:tc>
          <w:tcPr>
            <w:tcW w:w="595" w:type="pct"/>
            <w:shd w:val="clear" w:color="auto" w:fill="auto"/>
            <w:tcPrChange w:id="376" w:author="CMCC-shiyuan-0228" w:date="2024-02-29T21:34:00Z">
              <w:tcPr>
                <w:tcW w:w="596" w:type="pct"/>
                <w:shd w:val="clear" w:color="auto" w:fill="auto"/>
              </w:tcPr>
            </w:tcPrChange>
          </w:tcPr>
          <w:p w:rsidR="00644FEB" w:rsidRDefault="00644FEB">
            <w:pPr>
              <w:pStyle w:val="TAC"/>
              <w:rPr>
                <w:ins w:id="377" w:author="Huawei" w:date="2024-02-02T15:20:00Z"/>
              </w:rPr>
            </w:pPr>
          </w:p>
        </w:tc>
        <w:tc>
          <w:tcPr>
            <w:tcW w:w="1708" w:type="pct"/>
            <w:tcPrChange w:id="378" w:author="CMCC-shiyuan-0228" w:date="2024-02-29T21:34:00Z">
              <w:tcPr>
                <w:tcW w:w="1708" w:type="pct"/>
                <w:gridSpan w:val="2"/>
              </w:tcPr>
            </w:tcPrChange>
          </w:tcPr>
          <w:p w:rsidR="00644FEB" w:rsidRDefault="00CF6C33">
            <w:pPr>
              <w:pStyle w:val="TAC"/>
              <w:rPr>
                <w:ins w:id="379" w:author="Huawei" w:date="2024-02-02T15:20:00Z"/>
              </w:rPr>
            </w:pPr>
            <w:ins w:id="380" w:author="Huawei" w:date="2024-02-02T15:20:00Z">
              <w:r>
                <w:t>SSB.2 FR1</w:t>
              </w:r>
            </w:ins>
          </w:p>
        </w:tc>
      </w:tr>
      <w:tr w:rsidR="00644FEB" w:rsidTr="00644FEB">
        <w:trPr>
          <w:trHeight w:val="187"/>
          <w:jc w:val="center"/>
          <w:ins w:id="381" w:author="Huawei" w:date="2024-02-02T15:20:00Z"/>
          <w:trPrChange w:id="382" w:author="CMCC-shiyuan-0228" w:date="2024-02-29T21:34:00Z">
            <w:trPr>
              <w:trHeight w:val="187"/>
              <w:jc w:val="center"/>
            </w:trPr>
          </w:trPrChange>
        </w:trPr>
        <w:tc>
          <w:tcPr>
            <w:tcW w:w="1519" w:type="pct"/>
            <w:gridSpan w:val="2"/>
            <w:tcBorders>
              <w:bottom w:val="nil"/>
            </w:tcBorders>
            <w:shd w:val="clear" w:color="auto" w:fill="auto"/>
            <w:tcPrChange w:id="383" w:author="CMCC-shiyuan-0228" w:date="2024-02-29T21:34:00Z">
              <w:tcPr>
                <w:tcW w:w="1520" w:type="pct"/>
                <w:gridSpan w:val="2"/>
                <w:tcBorders>
                  <w:bottom w:val="nil"/>
                </w:tcBorders>
                <w:shd w:val="clear" w:color="auto" w:fill="auto"/>
              </w:tcPr>
            </w:tcPrChange>
          </w:tcPr>
          <w:p w:rsidR="00644FEB" w:rsidRDefault="00CF6C33">
            <w:pPr>
              <w:pStyle w:val="TAL"/>
              <w:rPr>
                <w:ins w:id="384" w:author="Huawei" w:date="2024-02-02T15:20:00Z"/>
              </w:rPr>
            </w:pPr>
            <w:ins w:id="385" w:author="Huawei" w:date="2024-02-02T15:20:00Z">
              <w:r>
                <w:t xml:space="preserve">SMTC </w:t>
              </w:r>
              <w:r>
                <w:t>Configuration</w:t>
              </w:r>
            </w:ins>
          </w:p>
        </w:tc>
        <w:tc>
          <w:tcPr>
            <w:tcW w:w="1176" w:type="pct"/>
            <w:shd w:val="clear" w:color="auto" w:fill="auto"/>
            <w:tcPrChange w:id="386" w:author="CMCC-shiyuan-0228" w:date="2024-02-29T21:34:00Z">
              <w:tcPr>
                <w:tcW w:w="1176" w:type="pct"/>
                <w:shd w:val="clear" w:color="auto" w:fill="auto"/>
              </w:tcPr>
            </w:tcPrChange>
          </w:tcPr>
          <w:p w:rsidR="00644FEB" w:rsidRDefault="00CF6C33">
            <w:pPr>
              <w:pStyle w:val="TAL"/>
              <w:rPr>
                <w:ins w:id="387" w:author="Huawei" w:date="2024-02-02T15:20:00Z"/>
              </w:rPr>
            </w:pPr>
            <w:ins w:id="388" w:author="Huawei" w:date="2024-02-02T15:20:00Z">
              <w:r>
                <w:t>Config 1, 2</w:t>
              </w:r>
            </w:ins>
          </w:p>
        </w:tc>
        <w:tc>
          <w:tcPr>
            <w:tcW w:w="595" w:type="pct"/>
            <w:shd w:val="clear" w:color="auto" w:fill="auto"/>
            <w:tcPrChange w:id="389" w:author="CMCC-shiyuan-0228" w:date="2024-02-29T21:34:00Z">
              <w:tcPr>
                <w:tcW w:w="596" w:type="pct"/>
                <w:shd w:val="clear" w:color="auto" w:fill="auto"/>
              </w:tcPr>
            </w:tcPrChange>
          </w:tcPr>
          <w:p w:rsidR="00644FEB" w:rsidRDefault="00644FEB">
            <w:pPr>
              <w:pStyle w:val="TAC"/>
              <w:rPr>
                <w:ins w:id="390" w:author="Huawei" w:date="2024-02-02T15:20:00Z"/>
              </w:rPr>
            </w:pPr>
          </w:p>
        </w:tc>
        <w:tc>
          <w:tcPr>
            <w:tcW w:w="1708" w:type="pct"/>
            <w:tcPrChange w:id="391" w:author="CMCC-shiyuan-0228" w:date="2024-02-29T21:34:00Z">
              <w:tcPr>
                <w:tcW w:w="1708" w:type="pct"/>
                <w:gridSpan w:val="2"/>
              </w:tcPr>
            </w:tcPrChange>
          </w:tcPr>
          <w:p w:rsidR="00644FEB" w:rsidRDefault="00CF6C33">
            <w:pPr>
              <w:pStyle w:val="TAC"/>
              <w:rPr>
                <w:ins w:id="392" w:author="Huawei" w:date="2024-02-02T15:20:00Z"/>
              </w:rPr>
            </w:pPr>
            <w:ins w:id="393" w:author="Huawei" w:date="2024-02-02T15:20:00Z">
              <w:r>
                <w:t>SMTC.1</w:t>
              </w:r>
            </w:ins>
          </w:p>
        </w:tc>
      </w:tr>
      <w:tr w:rsidR="00644FEB" w:rsidTr="00644FEB">
        <w:trPr>
          <w:trHeight w:val="187"/>
          <w:jc w:val="center"/>
          <w:ins w:id="394" w:author="Huawei" w:date="2024-02-02T15:20:00Z"/>
          <w:trPrChange w:id="395" w:author="CMCC-shiyuan-0228" w:date="2024-02-29T21:34:00Z">
            <w:trPr>
              <w:trHeight w:val="187"/>
              <w:jc w:val="center"/>
            </w:trPr>
          </w:trPrChange>
        </w:trPr>
        <w:tc>
          <w:tcPr>
            <w:tcW w:w="1519" w:type="pct"/>
            <w:gridSpan w:val="2"/>
            <w:tcBorders>
              <w:top w:val="nil"/>
              <w:bottom w:val="single" w:sz="4" w:space="0" w:color="auto"/>
            </w:tcBorders>
            <w:shd w:val="clear" w:color="auto" w:fill="auto"/>
            <w:tcPrChange w:id="396" w:author="CMCC-shiyuan-0228" w:date="2024-02-29T21:34:00Z">
              <w:tcPr>
                <w:tcW w:w="1520" w:type="pct"/>
                <w:gridSpan w:val="2"/>
                <w:tcBorders>
                  <w:top w:val="nil"/>
                  <w:bottom w:val="single" w:sz="4" w:space="0" w:color="auto"/>
                </w:tcBorders>
                <w:shd w:val="clear" w:color="auto" w:fill="auto"/>
              </w:tcPr>
            </w:tcPrChange>
          </w:tcPr>
          <w:p w:rsidR="00644FEB" w:rsidRDefault="00644FEB">
            <w:pPr>
              <w:pStyle w:val="TAL"/>
              <w:rPr>
                <w:ins w:id="397" w:author="Huawei" w:date="2024-02-02T15:20:00Z"/>
              </w:rPr>
            </w:pPr>
          </w:p>
        </w:tc>
        <w:tc>
          <w:tcPr>
            <w:tcW w:w="1176" w:type="pct"/>
            <w:shd w:val="clear" w:color="auto" w:fill="auto"/>
            <w:tcPrChange w:id="398" w:author="CMCC-shiyuan-0228" w:date="2024-02-29T21:34:00Z">
              <w:tcPr>
                <w:tcW w:w="1176" w:type="pct"/>
                <w:shd w:val="clear" w:color="auto" w:fill="auto"/>
              </w:tcPr>
            </w:tcPrChange>
          </w:tcPr>
          <w:p w:rsidR="00644FEB" w:rsidRDefault="00CF6C33">
            <w:pPr>
              <w:pStyle w:val="TAL"/>
              <w:rPr>
                <w:ins w:id="399" w:author="Huawei" w:date="2024-02-02T15:20:00Z"/>
              </w:rPr>
            </w:pPr>
            <w:ins w:id="400" w:author="Huawei" w:date="2024-02-02T15:20:00Z">
              <w:r>
                <w:t>Config 3</w:t>
              </w:r>
            </w:ins>
          </w:p>
        </w:tc>
        <w:tc>
          <w:tcPr>
            <w:tcW w:w="595" w:type="pct"/>
            <w:shd w:val="clear" w:color="auto" w:fill="auto"/>
            <w:tcPrChange w:id="401" w:author="CMCC-shiyuan-0228" w:date="2024-02-29T21:34:00Z">
              <w:tcPr>
                <w:tcW w:w="596" w:type="pct"/>
                <w:shd w:val="clear" w:color="auto" w:fill="auto"/>
              </w:tcPr>
            </w:tcPrChange>
          </w:tcPr>
          <w:p w:rsidR="00644FEB" w:rsidRDefault="00644FEB">
            <w:pPr>
              <w:pStyle w:val="TAC"/>
              <w:rPr>
                <w:ins w:id="402" w:author="Huawei" w:date="2024-02-02T15:20:00Z"/>
              </w:rPr>
            </w:pPr>
          </w:p>
        </w:tc>
        <w:tc>
          <w:tcPr>
            <w:tcW w:w="1708" w:type="pct"/>
            <w:tcPrChange w:id="403" w:author="CMCC-shiyuan-0228" w:date="2024-02-29T21:34:00Z">
              <w:tcPr>
                <w:tcW w:w="1708" w:type="pct"/>
                <w:gridSpan w:val="2"/>
              </w:tcPr>
            </w:tcPrChange>
          </w:tcPr>
          <w:p w:rsidR="00644FEB" w:rsidRDefault="00CF6C33">
            <w:pPr>
              <w:pStyle w:val="TAC"/>
              <w:rPr>
                <w:ins w:id="404" w:author="Huawei" w:date="2024-02-02T15:20:00Z"/>
              </w:rPr>
            </w:pPr>
            <w:ins w:id="405" w:author="Huawei" w:date="2024-02-02T15:20:00Z">
              <w:r>
                <w:t>SMTC.1</w:t>
              </w:r>
            </w:ins>
          </w:p>
        </w:tc>
      </w:tr>
      <w:tr w:rsidR="00644FEB" w:rsidTr="00644FEB">
        <w:trPr>
          <w:trHeight w:val="187"/>
          <w:jc w:val="center"/>
          <w:ins w:id="406" w:author="Huawei" w:date="2024-02-02T15:20:00Z"/>
          <w:trPrChange w:id="407" w:author="CMCC-shiyuan-0228" w:date="2024-02-29T21:34:00Z">
            <w:trPr>
              <w:trHeight w:val="187"/>
              <w:jc w:val="center"/>
            </w:trPr>
          </w:trPrChange>
        </w:trPr>
        <w:tc>
          <w:tcPr>
            <w:tcW w:w="1519" w:type="pct"/>
            <w:gridSpan w:val="2"/>
            <w:tcBorders>
              <w:bottom w:val="nil"/>
            </w:tcBorders>
            <w:shd w:val="clear" w:color="auto" w:fill="auto"/>
            <w:tcPrChange w:id="408" w:author="CMCC-shiyuan-0228" w:date="2024-02-29T21:34:00Z">
              <w:tcPr>
                <w:tcW w:w="1520" w:type="pct"/>
                <w:gridSpan w:val="2"/>
                <w:tcBorders>
                  <w:bottom w:val="nil"/>
                </w:tcBorders>
                <w:shd w:val="clear" w:color="auto" w:fill="auto"/>
              </w:tcPr>
            </w:tcPrChange>
          </w:tcPr>
          <w:p w:rsidR="00644FEB" w:rsidRDefault="00CF6C33">
            <w:pPr>
              <w:pStyle w:val="TAL"/>
              <w:rPr>
                <w:ins w:id="409" w:author="Huawei" w:date="2024-02-02T15:20:00Z"/>
              </w:rPr>
            </w:pPr>
            <w:ins w:id="410" w:author="Huawei" w:date="2024-02-02T15:20:00Z">
              <w:r>
                <w:t>PDSCH/PDCCH subcarrier spacing</w:t>
              </w:r>
            </w:ins>
          </w:p>
        </w:tc>
        <w:tc>
          <w:tcPr>
            <w:tcW w:w="1176" w:type="pct"/>
            <w:shd w:val="clear" w:color="auto" w:fill="auto"/>
            <w:tcPrChange w:id="411" w:author="CMCC-shiyuan-0228" w:date="2024-02-29T21:34:00Z">
              <w:tcPr>
                <w:tcW w:w="1176" w:type="pct"/>
                <w:shd w:val="clear" w:color="auto" w:fill="auto"/>
              </w:tcPr>
            </w:tcPrChange>
          </w:tcPr>
          <w:p w:rsidR="00644FEB" w:rsidRDefault="00CF6C33">
            <w:pPr>
              <w:pStyle w:val="TAL"/>
              <w:rPr>
                <w:ins w:id="412" w:author="Huawei" w:date="2024-02-02T15:20:00Z"/>
              </w:rPr>
            </w:pPr>
            <w:ins w:id="413" w:author="Huawei" w:date="2024-02-02T15:20:00Z">
              <w:r>
                <w:t>Config 1, 2</w:t>
              </w:r>
            </w:ins>
          </w:p>
        </w:tc>
        <w:tc>
          <w:tcPr>
            <w:tcW w:w="595" w:type="pct"/>
            <w:shd w:val="clear" w:color="auto" w:fill="auto"/>
            <w:tcPrChange w:id="414" w:author="CMCC-shiyuan-0228" w:date="2024-02-29T21:34:00Z">
              <w:tcPr>
                <w:tcW w:w="596" w:type="pct"/>
                <w:shd w:val="clear" w:color="auto" w:fill="auto"/>
              </w:tcPr>
            </w:tcPrChange>
          </w:tcPr>
          <w:p w:rsidR="00644FEB" w:rsidRDefault="00644FEB">
            <w:pPr>
              <w:pStyle w:val="TAC"/>
              <w:rPr>
                <w:ins w:id="415" w:author="Huawei" w:date="2024-02-02T15:20:00Z"/>
              </w:rPr>
            </w:pPr>
          </w:p>
        </w:tc>
        <w:tc>
          <w:tcPr>
            <w:tcW w:w="1708" w:type="pct"/>
            <w:tcPrChange w:id="416" w:author="CMCC-shiyuan-0228" w:date="2024-02-29T21:34:00Z">
              <w:tcPr>
                <w:tcW w:w="1708" w:type="pct"/>
                <w:gridSpan w:val="2"/>
              </w:tcPr>
            </w:tcPrChange>
          </w:tcPr>
          <w:p w:rsidR="00644FEB" w:rsidRDefault="00CF6C33">
            <w:pPr>
              <w:pStyle w:val="TAC"/>
              <w:rPr>
                <w:ins w:id="417" w:author="Huawei" w:date="2024-02-02T15:20:00Z"/>
              </w:rPr>
            </w:pPr>
            <w:ins w:id="418" w:author="Huawei" w:date="2024-02-02T15:20:00Z">
              <w:r>
                <w:t>15 kHz</w:t>
              </w:r>
            </w:ins>
          </w:p>
        </w:tc>
      </w:tr>
      <w:tr w:rsidR="00644FEB" w:rsidTr="00644FEB">
        <w:trPr>
          <w:trHeight w:val="187"/>
          <w:jc w:val="center"/>
          <w:ins w:id="419" w:author="Huawei" w:date="2024-02-02T15:20:00Z"/>
          <w:trPrChange w:id="420" w:author="CMCC-shiyuan-0228" w:date="2024-02-29T21:34:00Z">
            <w:trPr>
              <w:trHeight w:val="187"/>
              <w:jc w:val="center"/>
            </w:trPr>
          </w:trPrChange>
        </w:trPr>
        <w:tc>
          <w:tcPr>
            <w:tcW w:w="1519" w:type="pct"/>
            <w:gridSpan w:val="2"/>
            <w:tcBorders>
              <w:top w:val="nil"/>
              <w:bottom w:val="single" w:sz="4" w:space="0" w:color="auto"/>
            </w:tcBorders>
            <w:shd w:val="clear" w:color="auto" w:fill="auto"/>
            <w:tcPrChange w:id="421" w:author="CMCC-shiyuan-0228" w:date="2024-02-29T21:34:00Z">
              <w:tcPr>
                <w:tcW w:w="1520" w:type="pct"/>
                <w:gridSpan w:val="2"/>
                <w:tcBorders>
                  <w:top w:val="nil"/>
                  <w:bottom w:val="single" w:sz="4" w:space="0" w:color="auto"/>
                </w:tcBorders>
                <w:shd w:val="clear" w:color="auto" w:fill="auto"/>
              </w:tcPr>
            </w:tcPrChange>
          </w:tcPr>
          <w:p w:rsidR="00644FEB" w:rsidRDefault="00644FEB">
            <w:pPr>
              <w:pStyle w:val="TAL"/>
              <w:rPr>
                <w:ins w:id="422" w:author="Huawei" w:date="2024-02-02T15:20:00Z"/>
              </w:rPr>
            </w:pPr>
          </w:p>
        </w:tc>
        <w:tc>
          <w:tcPr>
            <w:tcW w:w="1176" w:type="pct"/>
            <w:shd w:val="clear" w:color="auto" w:fill="auto"/>
            <w:tcPrChange w:id="423" w:author="CMCC-shiyuan-0228" w:date="2024-02-29T21:34:00Z">
              <w:tcPr>
                <w:tcW w:w="1176" w:type="pct"/>
                <w:shd w:val="clear" w:color="auto" w:fill="auto"/>
              </w:tcPr>
            </w:tcPrChange>
          </w:tcPr>
          <w:p w:rsidR="00644FEB" w:rsidRDefault="00CF6C33">
            <w:pPr>
              <w:pStyle w:val="TAL"/>
              <w:rPr>
                <w:ins w:id="424" w:author="Huawei" w:date="2024-02-02T15:20:00Z"/>
              </w:rPr>
            </w:pPr>
            <w:ins w:id="425" w:author="Huawei" w:date="2024-02-02T15:20:00Z">
              <w:r>
                <w:t>Config 3</w:t>
              </w:r>
            </w:ins>
          </w:p>
        </w:tc>
        <w:tc>
          <w:tcPr>
            <w:tcW w:w="595" w:type="pct"/>
            <w:shd w:val="clear" w:color="auto" w:fill="auto"/>
            <w:tcPrChange w:id="426" w:author="CMCC-shiyuan-0228" w:date="2024-02-29T21:34:00Z">
              <w:tcPr>
                <w:tcW w:w="596" w:type="pct"/>
                <w:shd w:val="clear" w:color="auto" w:fill="auto"/>
              </w:tcPr>
            </w:tcPrChange>
          </w:tcPr>
          <w:p w:rsidR="00644FEB" w:rsidRDefault="00644FEB">
            <w:pPr>
              <w:pStyle w:val="TAC"/>
              <w:rPr>
                <w:ins w:id="427" w:author="Huawei" w:date="2024-02-02T15:20:00Z"/>
              </w:rPr>
            </w:pPr>
          </w:p>
        </w:tc>
        <w:tc>
          <w:tcPr>
            <w:tcW w:w="1708" w:type="pct"/>
            <w:tcPrChange w:id="428" w:author="CMCC-shiyuan-0228" w:date="2024-02-29T21:34:00Z">
              <w:tcPr>
                <w:tcW w:w="1708" w:type="pct"/>
                <w:gridSpan w:val="2"/>
              </w:tcPr>
            </w:tcPrChange>
          </w:tcPr>
          <w:p w:rsidR="00644FEB" w:rsidRDefault="00CF6C33">
            <w:pPr>
              <w:pStyle w:val="TAC"/>
              <w:rPr>
                <w:ins w:id="429" w:author="Huawei" w:date="2024-02-02T15:20:00Z"/>
              </w:rPr>
            </w:pPr>
            <w:ins w:id="430" w:author="Huawei" w:date="2024-02-02T15:20:00Z">
              <w:r>
                <w:t>30 kHz</w:t>
              </w:r>
            </w:ins>
          </w:p>
        </w:tc>
      </w:tr>
      <w:tr w:rsidR="00644FEB" w:rsidTr="00644FEB">
        <w:trPr>
          <w:trHeight w:val="187"/>
          <w:jc w:val="center"/>
          <w:ins w:id="431" w:author="Huawei" w:date="2024-02-02T15:20:00Z"/>
          <w:trPrChange w:id="432" w:author="CMCC-shiyuan-0228" w:date="2024-02-29T21:34:00Z">
            <w:trPr>
              <w:trHeight w:val="187"/>
              <w:jc w:val="center"/>
            </w:trPr>
          </w:trPrChange>
        </w:trPr>
        <w:tc>
          <w:tcPr>
            <w:tcW w:w="1519" w:type="pct"/>
            <w:gridSpan w:val="2"/>
            <w:tcBorders>
              <w:bottom w:val="nil"/>
            </w:tcBorders>
            <w:shd w:val="clear" w:color="auto" w:fill="auto"/>
            <w:tcPrChange w:id="433" w:author="CMCC-shiyuan-0228" w:date="2024-02-29T21:34:00Z">
              <w:tcPr>
                <w:tcW w:w="1520" w:type="pct"/>
                <w:gridSpan w:val="2"/>
                <w:tcBorders>
                  <w:bottom w:val="nil"/>
                </w:tcBorders>
                <w:shd w:val="clear" w:color="auto" w:fill="auto"/>
              </w:tcPr>
            </w:tcPrChange>
          </w:tcPr>
          <w:p w:rsidR="00644FEB" w:rsidRDefault="00CF6C33">
            <w:pPr>
              <w:pStyle w:val="TAL"/>
              <w:rPr>
                <w:ins w:id="434" w:author="Huawei" w:date="2024-02-02T15:20:00Z"/>
              </w:rPr>
            </w:pPr>
            <w:ins w:id="435" w:author="Huawei" w:date="2024-02-02T15:20:00Z">
              <w:r>
                <w:t xml:space="preserve">PRACH Configuration </w:t>
              </w:r>
            </w:ins>
          </w:p>
        </w:tc>
        <w:tc>
          <w:tcPr>
            <w:tcW w:w="1176" w:type="pct"/>
            <w:shd w:val="clear" w:color="auto" w:fill="auto"/>
            <w:tcPrChange w:id="436" w:author="CMCC-shiyuan-0228" w:date="2024-02-29T21:34:00Z">
              <w:tcPr>
                <w:tcW w:w="1176" w:type="pct"/>
                <w:shd w:val="clear" w:color="auto" w:fill="auto"/>
              </w:tcPr>
            </w:tcPrChange>
          </w:tcPr>
          <w:p w:rsidR="00644FEB" w:rsidRDefault="00CF6C33">
            <w:pPr>
              <w:pStyle w:val="TAL"/>
              <w:rPr>
                <w:ins w:id="437" w:author="Huawei" w:date="2024-02-02T15:20:00Z"/>
              </w:rPr>
            </w:pPr>
            <w:ins w:id="438" w:author="Huawei" w:date="2024-02-02T15:20:00Z">
              <w:r>
                <w:t>Config 1, 2</w:t>
              </w:r>
            </w:ins>
          </w:p>
        </w:tc>
        <w:tc>
          <w:tcPr>
            <w:tcW w:w="595" w:type="pct"/>
            <w:shd w:val="clear" w:color="auto" w:fill="auto"/>
            <w:tcPrChange w:id="439" w:author="CMCC-shiyuan-0228" w:date="2024-02-29T21:34:00Z">
              <w:tcPr>
                <w:tcW w:w="596" w:type="pct"/>
                <w:shd w:val="clear" w:color="auto" w:fill="auto"/>
              </w:tcPr>
            </w:tcPrChange>
          </w:tcPr>
          <w:p w:rsidR="00644FEB" w:rsidRDefault="00644FEB">
            <w:pPr>
              <w:pStyle w:val="TAC"/>
              <w:rPr>
                <w:ins w:id="440" w:author="Huawei" w:date="2024-02-02T15:20:00Z"/>
              </w:rPr>
            </w:pPr>
          </w:p>
        </w:tc>
        <w:tc>
          <w:tcPr>
            <w:tcW w:w="1708" w:type="pct"/>
            <w:tcPrChange w:id="441" w:author="CMCC-shiyuan-0228" w:date="2024-02-29T21:34:00Z">
              <w:tcPr>
                <w:tcW w:w="1708" w:type="pct"/>
                <w:gridSpan w:val="2"/>
              </w:tcPr>
            </w:tcPrChange>
          </w:tcPr>
          <w:p w:rsidR="00644FEB" w:rsidRDefault="00CF6C33">
            <w:pPr>
              <w:pStyle w:val="TAC"/>
              <w:rPr>
                <w:ins w:id="442" w:author="Huawei" w:date="2024-02-02T15:20:00Z"/>
              </w:rPr>
            </w:pPr>
            <w:ins w:id="443" w:author="Huawei" w:date="2024-02-02T15:20:00Z">
              <w:r>
                <w:t>Table  A.3.8.2.1-1</w:t>
              </w:r>
            </w:ins>
          </w:p>
        </w:tc>
      </w:tr>
      <w:tr w:rsidR="00644FEB" w:rsidTr="00644FEB">
        <w:trPr>
          <w:trHeight w:val="187"/>
          <w:jc w:val="center"/>
          <w:ins w:id="444" w:author="Huawei" w:date="2024-02-02T15:20:00Z"/>
          <w:trPrChange w:id="445" w:author="CMCC-shiyuan-0228" w:date="2024-02-29T21:34:00Z">
            <w:trPr>
              <w:trHeight w:val="187"/>
              <w:jc w:val="center"/>
            </w:trPr>
          </w:trPrChange>
        </w:trPr>
        <w:tc>
          <w:tcPr>
            <w:tcW w:w="1519" w:type="pct"/>
            <w:gridSpan w:val="2"/>
            <w:tcBorders>
              <w:top w:val="nil"/>
            </w:tcBorders>
            <w:shd w:val="clear" w:color="auto" w:fill="auto"/>
            <w:tcPrChange w:id="446" w:author="CMCC-shiyuan-0228" w:date="2024-02-29T21:34:00Z">
              <w:tcPr>
                <w:tcW w:w="1520" w:type="pct"/>
                <w:gridSpan w:val="2"/>
                <w:tcBorders>
                  <w:top w:val="nil"/>
                </w:tcBorders>
                <w:shd w:val="clear" w:color="auto" w:fill="auto"/>
              </w:tcPr>
            </w:tcPrChange>
          </w:tcPr>
          <w:p w:rsidR="00644FEB" w:rsidRDefault="00644FEB">
            <w:pPr>
              <w:pStyle w:val="TAL"/>
              <w:rPr>
                <w:ins w:id="447" w:author="Huawei" w:date="2024-02-02T15:20:00Z"/>
              </w:rPr>
            </w:pPr>
          </w:p>
        </w:tc>
        <w:tc>
          <w:tcPr>
            <w:tcW w:w="1176" w:type="pct"/>
            <w:shd w:val="clear" w:color="auto" w:fill="auto"/>
            <w:tcPrChange w:id="448" w:author="CMCC-shiyuan-0228" w:date="2024-02-29T21:34:00Z">
              <w:tcPr>
                <w:tcW w:w="1176" w:type="pct"/>
                <w:shd w:val="clear" w:color="auto" w:fill="auto"/>
              </w:tcPr>
            </w:tcPrChange>
          </w:tcPr>
          <w:p w:rsidR="00644FEB" w:rsidRDefault="00CF6C33">
            <w:pPr>
              <w:pStyle w:val="TAL"/>
              <w:rPr>
                <w:ins w:id="449" w:author="Huawei" w:date="2024-02-02T15:20:00Z"/>
              </w:rPr>
            </w:pPr>
            <w:ins w:id="450" w:author="Huawei" w:date="2024-02-02T15:20:00Z">
              <w:r>
                <w:t>Config 3</w:t>
              </w:r>
            </w:ins>
          </w:p>
        </w:tc>
        <w:tc>
          <w:tcPr>
            <w:tcW w:w="595" w:type="pct"/>
            <w:shd w:val="clear" w:color="auto" w:fill="auto"/>
            <w:tcPrChange w:id="451" w:author="CMCC-shiyuan-0228" w:date="2024-02-29T21:34:00Z">
              <w:tcPr>
                <w:tcW w:w="596" w:type="pct"/>
                <w:shd w:val="clear" w:color="auto" w:fill="auto"/>
              </w:tcPr>
            </w:tcPrChange>
          </w:tcPr>
          <w:p w:rsidR="00644FEB" w:rsidRDefault="00644FEB">
            <w:pPr>
              <w:pStyle w:val="TAC"/>
              <w:rPr>
                <w:ins w:id="452" w:author="Huawei" w:date="2024-02-02T15:20:00Z"/>
              </w:rPr>
            </w:pPr>
          </w:p>
        </w:tc>
        <w:tc>
          <w:tcPr>
            <w:tcW w:w="1708" w:type="pct"/>
            <w:tcPrChange w:id="453" w:author="CMCC-shiyuan-0228" w:date="2024-02-29T21:34:00Z">
              <w:tcPr>
                <w:tcW w:w="1708" w:type="pct"/>
                <w:gridSpan w:val="2"/>
              </w:tcPr>
            </w:tcPrChange>
          </w:tcPr>
          <w:p w:rsidR="00644FEB" w:rsidRDefault="00CF6C33">
            <w:pPr>
              <w:pStyle w:val="TAC"/>
              <w:rPr>
                <w:ins w:id="454" w:author="Huawei" w:date="2024-02-02T15:20:00Z"/>
              </w:rPr>
            </w:pPr>
            <w:ins w:id="455" w:author="Huawei" w:date="2024-02-02T15:20:00Z">
              <w:r>
                <w:t>Table  A.3.8.2.1-1</w:t>
              </w:r>
            </w:ins>
          </w:p>
        </w:tc>
      </w:tr>
      <w:tr w:rsidR="00644FEB" w:rsidTr="00644FEB">
        <w:trPr>
          <w:trHeight w:val="187"/>
          <w:jc w:val="center"/>
          <w:ins w:id="456" w:author="Huawei" w:date="2024-02-02T15:20:00Z"/>
          <w:trPrChange w:id="457" w:author="CMCC-shiyuan-0228" w:date="2024-02-29T21:34:00Z">
            <w:trPr>
              <w:trHeight w:val="187"/>
              <w:jc w:val="center"/>
            </w:trPr>
          </w:trPrChange>
        </w:trPr>
        <w:tc>
          <w:tcPr>
            <w:tcW w:w="2695" w:type="pct"/>
            <w:gridSpan w:val="3"/>
            <w:shd w:val="clear" w:color="auto" w:fill="auto"/>
            <w:tcPrChange w:id="458" w:author="CMCC-shiyuan-0228" w:date="2024-02-29T21:34:00Z">
              <w:tcPr>
                <w:tcW w:w="2696" w:type="pct"/>
                <w:gridSpan w:val="3"/>
                <w:shd w:val="clear" w:color="auto" w:fill="auto"/>
              </w:tcPr>
            </w:tcPrChange>
          </w:tcPr>
          <w:p w:rsidR="00644FEB" w:rsidRDefault="00CF6C33">
            <w:pPr>
              <w:pStyle w:val="TAL"/>
              <w:rPr>
                <w:ins w:id="459" w:author="Huawei" w:date="2024-02-02T15:20:00Z"/>
              </w:rPr>
            </w:pPr>
            <w:ins w:id="460" w:author="Huawei" w:date="2024-02-02T15:20:00Z">
              <w:r>
                <w:t>SSB index assigned as RLM RS</w:t>
              </w:r>
            </w:ins>
          </w:p>
        </w:tc>
        <w:tc>
          <w:tcPr>
            <w:tcW w:w="595" w:type="pct"/>
            <w:shd w:val="clear" w:color="auto" w:fill="auto"/>
            <w:tcPrChange w:id="461" w:author="CMCC-shiyuan-0228" w:date="2024-02-29T21:34:00Z">
              <w:tcPr>
                <w:tcW w:w="596" w:type="pct"/>
                <w:shd w:val="clear" w:color="auto" w:fill="auto"/>
              </w:tcPr>
            </w:tcPrChange>
          </w:tcPr>
          <w:p w:rsidR="00644FEB" w:rsidRDefault="00644FEB">
            <w:pPr>
              <w:pStyle w:val="TAC"/>
              <w:rPr>
                <w:ins w:id="462" w:author="Huawei" w:date="2024-02-02T15:20:00Z"/>
              </w:rPr>
            </w:pPr>
          </w:p>
        </w:tc>
        <w:tc>
          <w:tcPr>
            <w:tcW w:w="1708" w:type="pct"/>
            <w:tcPrChange w:id="463" w:author="CMCC-shiyuan-0228" w:date="2024-02-29T21:34:00Z">
              <w:tcPr>
                <w:tcW w:w="1708" w:type="pct"/>
                <w:gridSpan w:val="2"/>
              </w:tcPr>
            </w:tcPrChange>
          </w:tcPr>
          <w:p w:rsidR="00644FEB" w:rsidRDefault="00CF6C33">
            <w:pPr>
              <w:pStyle w:val="TAC"/>
              <w:rPr>
                <w:ins w:id="464" w:author="Huawei" w:date="2024-02-02T15:20:00Z"/>
              </w:rPr>
            </w:pPr>
            <w:ins w:id="465" w:author="Huawei" w:date="2024-02-02T15:20:00Z">
              <w:r>
                <w:t>0</w:t>
              </w:r>
            </w:ins>
          </w:p>
        </w:tc>
      </w:tr>
      <w:tr w:rsidR="00644FEB" w:rsidTr="00644FEB">
        <w:trPr>
          <w:trHeight w:val="187"/>
          <w:jc w:val="center"/>
          <w:ins w:id="466" w:author="Huawei" w:date="2024-02-02T15:20:00Z"/>
          <w:trPrChange w:id="467" w:author="CMCC-shiyuan-0228" w:date="2024-02-29T21:34:00Z">
            <w:trPr>
              <w:trHeight w:val="187"/>
              <w:jc w:val="center"/>
            </w:trPr>
          </w:trPrChange>
        </w:trPr>
        <w:tc>
          <w:tcPr>
            <w:tcW w:w="2695" w:type="pct"/>
            <w:gridSpan w:val="3"/>
            <w:shd w:val="clear" w:color="auto" w:fill="auto"/>
            <w:tcPrChange w:id="468" w:author="CMCC-shiyuan-0228" w:date="2024-02-29T21:34:00Z">
              <w:tcPr>
                <w:tcW w:w="2696" w:type="pct"/>
                <w:gridSpan w:val="3"/>
                <w:shd w:val="clear" w:color="auto" w:fill="auto"/>
              </w:tcPr>
            </w:tcPrChange>
          </w:tcPr>
          <w:p w:rsidR="00644FEB" w:rsidRDefault="00CF6C33">
            <w:pPr>
              <w:pStyle w:val="TAL"/>
              <w:rPr>
                <w:ins w:id="469" w:author="Huawei" w:date="2024-02-02T15:20:00Z"/>
              </w:rPr>
            </w:pPr>
            <w:ins w:id="470" w:author="Huawei" w:date="2024-02-02T15:20:00Z">
              <w:r>
                <w:t xml:space="preserve">OCNG </w:t>
              </w:r>
              <w:r>
                <w:t>parameters</w:t>
              </w:r>
            </w:ins>
          </w:p>
        </w:tc>
        <w:tc>
          <w:tcPr>
            <w:tcW w:w="595" w:type="pct"/>
            <w:shd w:val="clear" w:color="auto" w:fill="auto"/>
            <w:tcPrChange w:id="471" w:author="CMCC-shiyuan-0228" w:date="2024-02-29T21:34:00Z">
              <w:tcPr>
                <w:tcW w:w="596" w:type="pct"/>
                <w:shd w:val="clear" w:color="auto" w:fill="auto"/>
              </w:tcPr>
            </w:tcPrChange>
          </w:tcPr>
          <w:p w:rsidR="00644FEB" w:rsidRDefault="00644FEB">
            <w:pPr>
              <w:pStyle w:val="TAC"/>
              <w:rPr>
                <w:ins w:id="472" w:author="Huawei" w:date="2024-02-02T15:20:00Z"/>
              </w:rPr>
            </w:pPr>
          </w:p>
        </w:tc>
        <w:tc>
          <w:tcPr>
            <w:tcW w:w="1708" w:type="pct"/>
            <w:tcPrChange w:id="473" w:author="CMCC-shiyuan-0228" w:date="2024-02-29T21:34:00Z">
              <w:tcPr>
                <w:tcW w:w="1708" w:type="pct"/>
                <w:gridSpan w:val="2"/>
              </w:tcPr>
            </w:tcPrChange>
          </w:tcPr>
          <w:p w:rsidR="00644FEB" w:rsidRDefault="00CF6C33">
            <w:pPr>
              <w:pStyle w:val="TAC"/>
              <w:rPr>
                <w:ins w:id="474" w:author="Huawei" w:date="2024-02-02T15:20:00Z"/>
              </w:rPr>
            </w:pPr>
            <w:ins w:id="475" w:author="Huawei" w:date="2024-02-02T15:20:00Z">
              <w:r>
                <w:t>OP.1</w:t>
              </w:r>
            </w:ins>
          </w:p>
        </w:tc>
      </w:tr>
      <w:tr w:rsidR="00644FEB" w:rsidTr="00644FEB">
        <w:trPr>
          <w:trHeight w:val="187"/>
          <w:jc w:val="center"/>
          <w:ins w:id="476" w:author="Huawei" w:date="2024-02-02T15:20:00Z"/>
          <w:trPrChange w:id="477" w:author="CMCC-shiyuan-0228" w:date="2024-02-29T21:34:00Z">
            <w:trPr>
              <w:trHeight w:val="187"/>
              <w:jc w:val="center"/>
            </w:trPr>
          </w:trPrChange>
        </w:trPr>
        <w:tc>
          <w:tcPr>
            <w:tcW w:w="2695" w:type="pct"/>
            <w:gridSpan w:val="3"/>
            <w:shd w:val="clear" w:color="auto" w:fill="auto"/>
            <w:tcPrChange w:id="478" w:author="CMCC-shiyuan-0228" w:date="2024-02-29T21:34:00Z">
              <w:tcPr>
                <w:tcW w:w="2696" w:type="pct"/>
                <w:gridSpan w:val="3"/>
                <w:shd w:val="clear" w:color="auto" w:fill="auto"/>
              </w:tcPr>
            </w:tcPrChange>
          </w:tcPr>
          <w:p w:rsidR="00644FEB" w:rsidRDefault="00CF6C33">
            <w:pPr>
              <w:pStyle w:val="TAL"/>
              <w:rPr>
                <w:ins w:id="479" w:author="Huawei" w:date="2024-02-02T15:20:00Z"/>
              </w:rPr>
            </w:pPr>
            <w:ins w:id="480" w:author="Huawei" w:date="2024-02-02T15:20:00Z">
              <w:r>
                <w:t>CP length</w:t>
              </w:r>
              <w:r>
                <w:tab/>
              </w:r>
            </w:ins>
          </w:p>
        </w:tc>
        <w:tc>
          <w:tcPr>
            <w:tcW w:w="595" w:type="pct"/>
            <w:shd w:val="clear" w:color="auto" w:fill="auto"/>
            <w:tcPrChange w:id="481" w:author="CMCC-shiyuan-0228" w:date="2024-02-29T21:34:00Z">
              <w:tcPr>
                <w:tcW w:w="596" w:type="pct"/>
                <w:shd w:val="clear" w:color="auto" w:fill="auto"/>
              </w:tcPr>
            </w:tcPrChange>
          </w:tcPr>
          <w:p w:rsidR="00644FEB" w:rsidRDefault="00644FEB">
            <w:pPr>
              <w:pStyle w:val="TAC"/>
              <w:rPr>
                <w:ins w:id="482" w:author="Huawei" w:date="2024-02-02T15:20:00Z"/>
              </w:rPr>
            </w:pPr>
          </w:p>
        </w:tc>
        <w:tc>
          <w:tcPr>
            <w:tcW w:w="1708" w:type="pct"/>
            <w:tcPrChange w:id="483" w:author="CMCC-shiyuan-0228" w:date="2024-02-29T21:34:00Z">
              <w:tcPr>
                <w:tcW w:w="1708" w:type="pct"/>
                <w:gridSpan w:val="2"/>
              </w:tcPr>
            </w:tcPrChange>
          </w:tcPr>
          <w:p w:rsidR="00644FEB" w:rsidRDefault="00CF6C33">
            <w:pPr>
              <w:pStyle w:val="TAC"/>
              <w:rPr>
                <w:ins w:id="484" w:author="Huawei" w:date="2024-02-02T15:20:00Z"/>
              </w:rPr>
            </w:pPr>
            <w:ins w:id="485" w:author="Huawei" w:date="2024-02-02T15:20:00Z">
              <w:r>
                <w:t>Normal</w:t>
              </w:r>
            </w:ins>
          </w:p>
        </w:tc>
      </w:tr>
      <w:tr w:rsidR="00644FEB" w:rsidTr="00644FEB">
        <w:trPr>
          <w:trHeight w:val="187"/>
          <w:jc w:val="center"/>
          <w:ins w:id="486" w:author="Huawei" w:date="2024-02-02T15:20:00Z"/>
          <w:trPrChange w:id="487" w:author="CMCC-shiyuan-0228" w:date="2024-02-29T21:34:00Z">
            <w:trPr>
              <w:trHeight w:val="187"/>
              <w:jc w:val="center"/>
            </w:trPr>
          </w:trPrChange>
        </w:trPr>
        <w:tc>
          <w:tcPr>
            <w:tcW w:w="2695" w:type="pct"/>
            <w:gridSpan w:val="3"/>
            <w:shd w:val="clear" w:color="auto" w:fill="auto"/>
            <w:tcPrChange w:id="488" w:author="CMCC-shiyuan-0228" w:date="2024-02-29T21:34:00Z">
              <w:tcPr>
                <w:tcW w:w="2696" w:type="pct"/>
                <w:gridSpan w:val="3"/>
                <w:shd w:val="clear" w:color="auto" w:fill="auto"/>
              </w:tcPr>
            </w:tcPrChange>
          </w:tcPr>
          <w:p w:rsidR="00644FEB" w:rsidRDefault="00CF6C33">
            <w:pPr>
              <w:pStyle w:val="TAL"/>
              <w:rPr>
                <w:ins w:id="489" w:author="Huawei" w:date="2024-02-02T15:20:00Z"/>
              </w:rPr>
            </w:pPr>
            <w:ins w:id="490" w:author="Huawei" w:date="2024-02-02T15:20:00Z">
              <w:r>
                <w:t>Correlation Matrix and Antenna Configuration</w:t>
              </w:r>
            </w:ins>
          </w:p>
        </w:tc>
        <w:tc>
          <w:tcPr>
            <w:tcW w:w="595" w:type="pct"/>
            <w:shd w:val="clear" w:color="auto" w:fill="auto"/>
            <w:tcPrChange w:id="491" w:author="CMCC-shiyuan-0228" w:date="2024-02-29T21:34:00Z">
              <w:tcPr>
                <w:tcW w:w="596" w:type="pct"/>
                <w:shd w:val="clear" w:color="auto" w:fill="auto"/>
              </w:tcPr>
            </w:tcPrChange>
          </w:tcPr>
          <w:p w:rsidR="00644FEB" w:rsidRDefault="00644FEB">
            <w:pPr>
              <w:pStyle w:val="TAC"/>
              <w:rPr>
                <w:ins w:id="492" w:author="Huawei" w:date="2024-02-02T15:20:00Z"/>
              </w:rPr>
            </w:pPr>
          </w:p>
        </w:tc>
        <w:tc>
          <w:tcPr>
            <w:tcW w:w="1708" w:type="pct"/>
            <w:shd w:val="clear" w:color="auto" w:fill="auto"/>
            <w:tcPrChange w:id="493" w:author="CMCC-shiyuan-0228" w:date="2024-02-29T21:34:00Z">
              <w:tcPr>
                <w:tcW w:w="1708" w:type="pct"/>
                <w:gridSpan w:val="2"/>
                <w:shd w:val="clear" w:color="auto" w:fill="auto"/>
              </w:tcPr>
            </w:tcPrChange>
          </w:tcPr>
          <w:p w:rsidR="00644FEB" w:rsidRDefault="00CF6C33">
            <w:pPr>
              <w:pStyle w:val="TAC"/>
              <w:rPr>
                <w:ins w:id="494" w:author="Huawei" w:date="2024-02-02T15:20:00Z"/>
              </w:rPr>
            </w:pPr>
            <w:ins w:id="495" w:author="Huawei" w:date="2024-02-02T15:20:00Z">
              <w:r>
                <w:t>2x2 Low</w:t>
              </w:r>
            </w:ins>
          </w:p>
        </w:tc>
      </w:tr>
      <w:tr w:rsidR="00644FEB" w:rsidTr="00644FEB">
        <w:trPr>
          <w:trHeight w:val="187"/>
          <w:jc w:val="center"/>
          <w:ins w:id="496" w:author="Huawei" w:date="2024-02-02T15:20:00Z"/>
          <w:trPrChange w:id="497" w:author="CMCC-shiyuan-0228" w:date="2024-02-29T21:34:00Z">
            <w:trPr>
              <w:trHeight w:val="187"/>
              <w:jc w:val="center"/>
            </w:trPr>
          </w:trPrChange>
        </w:trPr>
        <w:tc>
          <w:tcPr>
            <w:tcW w:w="1136" w:type="pct"/>
            <w:tcBorders>
              <w:bottom w:val="nil"/>
            </w:tcBorders>
            <w:shd w:val="clear" w:color="auto" w:fill="auto"/>
            <w:tcPrChange w:id="498" w:author="CMCC-shiyuan-0228" w:date="2024-02-29T21:34:00Z">
              <w:tcPr>
                <w:tcW w:w="1137" w:type="pct"/>
                <w:tcBorders>
                  <w:bottom w:val="nil"/>
                </w:tcBorders>
                <w:shd w:val="clear" w:color="auto" w:fill="auto"/>
              </w:tcPr>
            </w:tcPrChange>
          </w:tcPr>
          <w:p w:rsidR="00644FEB" w:rsidRDefault="00CF6C33">
            <w:pPr>
              <w:pStyle w:val="TAL"/>
              <w:rPr>
                <w:ins w:id="499" w:author="Huawei" w:date="2024-02-02T15:20:00Z"/>
              </w:rPr>
            </w:pPr>
            <w:ins w:id="500" w:author="Huawei" w:date="2024-02-02T15:20:00Z">
              <w:r>
                <w:t>Out of sync transmission parameters</w:t>
              </w:r>
            </w:ins>
          </w:p>
        </w:tc>
        <w:tc>
          <w:tcPr>
            <w:tcW w:w="1559" w:type="pct"/>
            <w:gridSpan w:val="2"/>
            <w:shd w:val="clear" w:color="auto" w:fill="auto"/>
            <w:tcPrChange w:id="501" w:author="CMCC-shiyuan-0228" w:date="2024-02-29T21:34:00Z">
              <w:tcPr>
                <w:tcW w:w="1558" w:type="pct"/>
                <w:gridSpan w:val="2"/>
                <w:shd w:val="clear" w:color="auto" w:fill="auto"/>
              </w:tcPr>
            </w:tcPrChange>
          </w:tcPr>
          <w:p w:rsidR="00644FEB" w:rsidRDefault="00CF6C33">
            <w:pPr>
              <w:pStyle w:val="TAL"/>
              <w:rPr>
                <w:ins w:id="502" w:author="Huawei" w:date="2024-02-02T15:20:00Z"/>
              </w:rPr>
            </w:pPr>
            <w:ins w:id="503" w:author="Huawei" w:date="2024-02-02T15:20:00Z">
              <w:r>
                <w:t>DCI format</w:t>
              </w:r>
            </w:ins>
          </w:p>
        </w:tc>
        <w:tc>
          <w:tcPr>
            <w:tcW w:w="595" w:type="pct"/>
            <w:shd w:val="clear" w:color="auto" w:fill="auto"/>
            <w:tcPrChange w:id="504" w:author="CMCC-shiyuan-0228" w:date="2024-02-29T21:34:00Z">
              <w:tcPr>
                <w:tcW w:w="596" w:type="pct"/>
                <w:shd w:val="clear" w:color="auto" w:fill="auto"/>
              </w:tcPr>
            </w:tcPrChange>
          </w:tcPr>
          <w:p w:rsidR="00644FEB" w:rsidRDefault="00644FEB">
            <w:pPr>
              <w:pStyle w:val="TAC"/>
              <w:rPr>
                <w:ins w:id="505" w:author="Huawei" w:date="2024-02-02T15:20:00Z"/>
              </w:rPr>
            </w:pPr>
          </w:p>
        </w:tc>
        <w:tc>
          <w:tcPr>
            <w:tcW w:w="1708" w:type="pct"/>
            <w:tcPrChange w:id="506" w:author="CMCC-shiyuan-0228" w:date="2024-02-29T21:34:00Z">
              <w:tcPr>
                <w:tcW w:w="1708" w:type="pct"/>
                <w:gridSpan w:val="2"/>
              </w:tcPr>
            </w:tcPrChange>
          </w:tcPr>
          <w:p w:rsidR="00644FEB" w:rsidRDefault="00CF6C33">
            <w:pPr>
              <w:pStyle w:val="TAC"/>
              <w:rPr>
                <w:ins w:id="507" w:author="Huawei" w:date="2024-02-02T15:20:00Z"/>
              </w:rPr>
            </w:pPr>
            <w:ins w:id="508" w:author="Huawei" w:date="2024-02-02T15:20:00Z">
              <w:r>
                <w:t>1-0</w:t>
              </w:r>
            </w:ins>
          </w:p>
        </w:tc>
      </w:tr>
      <w:tr w:rsidR="00644FEB" w:rsidTr="00644FEB">
        <w:trPr>
          <w:trHeight w:val="187"/>
          <w:jc w:val="center"/>
          <w:ins w:id="509" w:author="Huawei" w:date="2024-02-02T15:20:00Z"/>
          <w:trPrChange w:id="510" w:author="CMCC-shiyuan-0228" w:date="2024-02-29T21:34:00Z">
            <w:trPr>
              <w:trHeight w:val="187"/>
              <w:jc w:val="center"/>
            </w:trPr>
          </w:trPrChange>
        </w:trPr>
        <w:tc>
          <w:tcPr>
            <w:tcW w:w="1136" w:type="pct"/>
            <w:tcBorders>
              <w:top w:val="nil"/>
              <w:bottom w:val="nil"/>
            </w:tcBorders>
            <w:shd w:val="clear" w:color="auto" w:fill="auto"/>
            <w:tcPrChange w:id="511" w:author="CMCC-shiyuan-0228" w:date="2024-02-29T21:34:00Z">
              <w:tcPr>
                <w:tcW w:w="1137" w:type="pct"/>
                <w:tcBorders>
                  <w:top w:val="nil"/>
                  <w:bottom w:val="nil"/>
                </w:tcBorders>
                <w:shd w:val="clear" w:color="auto" w:fill="auto"/>
              </w:tcPr>
            </w:tcPrChange>
          </w:tcPr>
          <w:p w:rsidR="00644FEB" w:rsidRDefault="00644FEB">
            <w:pPr>
              <w:pStyle w:val="TAL"/>
              <w:rPr>
                <w:ins w:id="512" w:author="Huawei" w:date="2024-02-02T15:20:00Z"/>
              </w:rPr>
            </w:pPr>
          </w:p>
        </w:tc>
        <w:tc>
          <w:tcPr>
            <w:tcW w:w="1559" w:type="pct"/>
            <w:gridSpan w:val="2"/>
            <w:shd w:val="clear" w:color="auto" w:fill="auto"/>
            <w:tcPrChange w:id="513" w:author="CMCC-shiyuan-0228" w:date="2024-02-29T21:34:00Z">
              <w:tcPr>
                <w:tcW w:w="1558" w:type="pct"/>
                <w:gridSpan w:val="2"/>
                <w:shd w:val="clear" w:color="auto" w:fill="auto"/>
              </w:tcPr>
            </w:tcPrChange>
          </w:tcPr>
          <w:p w:rsidR="00644FEB" w:rsidRDefault="00CF6C33">
            <w:pPr>
              <w:pStyle w:val="TAL"/>
              <w:rPr>
                <w:ins w:id="514" w:author="Huawei" w:date="2024-02-02T15:20:00Z"/>
              </w:rPr>
            </w:pPr>
            <w:ins w:id="515" w:author="Huawei" w:date="2024-02-02T15:20:00Z">
              <w:r>
                <w:t>Number of Control OFDM symbols</w:t>
              </w:r>
            </w:ins>
          </w:p>
        </w:tc>
        <w:tc>
          <w:tcPr>
            <w:tcW w:w="595" w:type="pct"/>
            <w:shd w:val="clear" w:color="auto" w:fill="auto"/>
            <w:tcPrChange w:id="516" w:author="CMCC-shiyuan-0228" w:date="2024-02-29T21:34:00Z">
              <w:tcPr>
                <w:tcW w:w="596" w:type="pct"/>
                <w:shd w:val="clear" w:color="auto" w:fill="auto"/>
              </w:tcPr>
            </w:tcPrChange>
          </w:tcPr>
          <w:p w:rsidR="00644FEB" w:rsidRDefault="00644FEB">
            <w:pPr>
              <w:pStyle w:val="TAC"/>
              <w:rPr>
                <w:ins w:id="517" w:author="Huawei" w:date="2024-02-02T15:20:00Z"/>
              </w:rPr>
            </w:pPr>
          </w:p>
        </w:tc>
        <w:tc>
          <w:tcPr>
            <w:tcW w:w="1708" w:type="pct"/>
            <w:tcPrChange w:id="518" w:author="CMCC-shiyuan-0228" w:date="2024-02-29T21:34:00Z">
              <w:tcPr>
                <w:tcW w:w="1708" w:type="pct"/>
                <w:gridSpan w:val="2"/>
              </w:tcPr>
            </w:tcPrChange>
          </w:tcPr>
          <w:p w:rsidR="00644FEB" w:rsidRDefault="00CF6C33">
            <w:pPr>
              <w:pStyle w:val="TAC"/>
              <w:rPr>
                <w:ins w:id="519" w:author="Huawei" w:date="2024-02-02T15:20:00Z"/>
              </w:rPr>
            </w:pPr>
            <w:ins w:id="520" w:author="Huawei" w:date="2024-02-02T15:20:00Z">
              <w:r>
                <w:t>2</w:t>
              </w:r>
            </w:ins>
          </w:p>
        </w:tc>
      </w:tr>
      <w:tr w:rsidR="00644FEB" w:rsidTr="00644FEB">
        <w:trPr>
          <w:trHeight w:val="187"/>
          <w:jc w:val="center"/>
          <w:ins w:id="521" w:author="Huawei" w:date="2024-02-02T15:20:00Z"/>
          <w:trPrChange w:id="522" w:author="CMCC-shiyuan-0228" w:date="2024-02-29T21:34:00Z">
            <w:trPr>
              <w:trHeight w:val="187"/>
              <w:jc w:val="center"/>
            </w:trPr>
          </w:trPrChange>
        </w:trPr>
        <w:tc>
          <w:tcPr>
            <w:tcW w:w="1136" w:type="pct"/>
            <w:tcBorders>
              <w:top w:val="nil"/>
              <w:bottom w:val="nil"/>
            </w:tcBorders>
            <w:shd w:val="clear" w:color="auto" w:fill="auto"/>
            <w:tcPrChange w:id="523" w:author="CMCC-shiyuan-0228" w:date="2024-02-29T21:34:00Z">
              <w:tcPr>
                <w:tcW w:w="1137" w:type="pct"/>
                <w:tcBorders>
                  <w:top w:val="nil"/>
                  <w:bottom w:val="nil"/>
                </w:tcBorders>
                <w:shd w:val="clear" w:color="auto" w:fill="auto"/>
              </w:tcPr>
            </w:tcPrChange>
          </w:tcPr>
          <w:p w:rsidR="00644FEB" w:rsidRDefault="00644FEB">
            <w:pPr>
              <w:pStyle w:val="TAL"/>
              <w:rPr>
                <w:ins w:id="524" w:author="Huawei" w:date="2024-02-02T15:20:00Z"/>
              </w:rPr>
            </w:pPr>
          </w:p>
        </w:tc>
        <w:tc>
          <w:tcPr>
            <w:tcW w:w="1559" w:type="pct"/>
            <w:gridSpan w:val="2"/>
            <w:shd w:val="clear" w:color="auto" w:fill="auto"/>
            <w:tcPrChange w:id="525" w:author="CMCC-shiyuan-0228" w:date="2024-02-29T21:34:00Z">
              <w:tcPr>
                <w:tcW w:w="1558" w:type="pct"/>
                <w:gridSpan w:val="2"/>
                <w:shd w:val="clear" w:color="auto" w:fill="auto"/>
              </w:tcPr>
            </w:tcPrChange>
          </w:tcPr>
          <w:p w:rsidR="00644FEB" w:rsidRDefault="00CF6C33">
            <w:pPr>
              <w:pStyle w:val="TAL"/>
              <w:rPr>
                <w:ins w:id="526" w:author="Huawei" w:date="2024-02-02T15:20:00Z"/>
              </w:rPr>
            </w:pPr>
            <w:ins w:id="527" w:author="Huawei" w:date="2024-02-02T15:20:00Z">
              <w:r>
                <w:t xml:space="preserve">Aggregation level </w:t>
              </w:r>
            </w:ins>
          </w:p>
        </w:tc>
        <w:tc>
          <w:tcPr>
            <w:tcW w:w="595" w:type="pct"/>
            <w:shd w:val="clear" w:color="auto" w:fill="auto"/>
            <w:tcPrChange w:id="528" w:author="CMCC-shiyuan-0228" w:date="2024-02-29T21:34:00Z">
              <w:tcPr>
                <w:tcW w:w="596" w:type="pct"/>
                <w:shd w:val="clear" w:color="auto" w:fill="auto"/>
              </w:tcPr>
            </w:tcPrChange>
          </w:tcPr>
          <w:p w:rsidR="00644FEB" w:rsidRDefault="00CF6C33">
            <w:pPr>
              <w:pStyle w:val="TAC"/>
              <w:rPr>
                <w:ins w:id="529" w:author="Huawei" w:date="2024-02-02T15:20:00Z"/>
              </w:rPr>
            </w:pPr>
            <w:ins w:id="530" w:author="Huawei" w:date="2024-02-02T15:20:00Z">
              <w:r>
                <w:t>CCE</w:t>
              </w:r>
            </w:ins>
          </w:p>
        </w:tc>
        <w:tc>
          <w:tcPr>
            <w:tcW w:w="1708" w:type="pct"/>
            <w:tcPrChange w:id="531" w:author="CMCC-shiyuan-0228" w:date="2024-02-29T21:34:00Z">
              <w:tcPr>
                <w:tcW w:w="1708" w:type="pct"/>
                <w:gridSpan w:val="2"/>
              </w:tcPr>
            </w:tcPrChange>
          </w:tcPr>
          <w:p w:rsidR="00644FEB" w:rsidRDefault="00CF6C33">
            <w:pPr>
              <w:pStyle w:val="TAC"/>
              <w:rPr>
                <w:ins w:id="532" w:author="Huawei" w:date="2024-02-02T15:20:00Z"/>
              </w:rPr>
            </w:pPr>
            <w:ins w:id="533" w:author="Huawei" w:date="2024-02-02T15:20:00Z">
              <w:r>
                <w:t>8</w:t>
              </w:r>
            </w:ins>
          </w:p>
        </w:tc>
      </w:tr>
      <w:tr w:rsidR="00644FEB" w:rsidTr="00644FEB">
        <w:trPr>
          <w:trHeight w:val="187"/>
          <w:jc w:val="center"/>
          <w:ins w:id="534" w:author="Huawei" w:date="2024-02-02T15:20:00Z"/>
          <w:trPrChange w:id="535" w:author="CMCC-shiyuan-0228" w:date="2024-02-29T21:34:00Z">
            <w:trPr>
              <w:trHeight w:val="187"/>
              <w:jc w:val="center"/>
            </w:trPr>
          </w:trPrChange>
        </w:trPr>
        <w:tc>
          <w:tcPr>
            <w:tcW w:w="1136" w:type="pct"/>
            <w:tcBorders>
              <w:top w:val="nil"/>
              <w:bottom w:val="nil"/>
            </w:tcBorders>
            <w:shd w:val="clear" w:color="auto" w:fill="auto"/>
            <w:tcPrChange w:id="536" w:author="CMCC-shiyuan-0228" w:date="2024-02-29T21:34:00Z">
              <w:tcPr>
                <w:tcW w:w="1137" w:type="pct"/>
                <w:tcBorders>
                  <w:top w:val="nil"/>
                  <w:bottom w:val="nil"/>
                </w:tcBorders>
                <w:shd w:val="clear" w:color="auto" w:fill="auto"/>
              </w:tcPr>
            </w:tcPrChange>
          </w:tcPr>
          <w:p w:rsidR="00644FEB" w:rsidRDefault="00644FEB">
            <w:pPr>
              <w:pStyle w:val="TAL"/>
              <w:rPr>
                <w:ins w:id="537" w:author="Huawei" w:date="2024-02-02T15:20:00Z"/>
              </w:rPr>
            </w:pPr>
          </w:p>
        </w:tc>
        <w:tc>
          <w:tcPr>
            <w:tcW w:w="1559" w:type="pct"/>
            <w:gridSpan w:val="2"/>
            <w:shd w:val="clear" w:color="auto" w:fill="auto"/>
            <w:tcPrChange w:id="538" w:author="CMCC-shiyuan-0228" w:date="2024-02-29T21:34:00Z">
              <w:tcPr>
                <w:tcW w:w="1558" w:type="pct"/>
                <w:gridSpan w:val="2"/>
                <w:shd w:val="clear" w:color="auto" w:fill="auto"/>
              </w:tcPr>
            </w:tcPrChange>
          </w:tcPr>
          <w:p w:rsidR="00644FEB" w:rsidRDefault="00CF6C33">
            <w:pPr>
              <w:pStyle w:val="TAL"/>
              <w:rPr>
                <w:ins w:id="539" w:author="Huawei" w:date="2024-02-02T15:20:00Z"/>
              </w:rPr>
            </w:pPr>
            <w:ins w:id="540" w:author="Huawei" w:date="2024-02-02T15:20:00Z">
              <w:r>
                <w:rPr>
                  <w:rFonts w:eastAsia="?? ??"/>
                </w:rPr>
                <w:t xml:space="preserve">Ratio of hypothetical PDCCH RE energy to </w:t>
              </w:r>
              <w:r>
                <w:rPr>
                  <w:rFonts w:eastAsia="?? ??"/>
                </w:rPr>
                <w:t>average SSS RE energy</w:t>
              </w:r>
            </w:ins>
          </w:p>
        </w:tc>
        <w:tc>
          <w:tcPr>
            <w:tcW w:w="595" w:type="pct"/>
            <w:shd w:val="clear" w:color="auto" w:fill="auto"/>
            <w:tcPrChange w:id="541" w:author="CMCC-shiyuan-0228" w:date="2024-02-29T21:34:00Z">
              <w:tcPr>
                <w:tcW w:w="596" w:type="pct"/>
                <w:shd w:val="clear" w:color="auto" w:fill="auto"/>
              </w:tcPr>
            </w:tcPrChange>
          </w:tcPr>
          <w:p w:rsidR="00644FEB" w:rsidRDefault="00CF6C33">
            <w:pPr>
              <w:pStyle w:val="TAC"/>
              <w:rPr>
                <w:ins w:id="542" w:author="Huawei" w:date="2024-02-02T15:20:00Z"/>
              </w:rPr>
            </w:pPr>
            <w:ins w:id="543" w:author="Huawei" w:date="2024-02-02T15:20:00Z">
              <w:r>
                <w:t>dB</w:t>
              </w:r>
            </w:ins>
          </w:p>
        </w:tc>
        <w:tc>
          <w:tcPr>
            <w:tcW w:w="1708" w:type="pct"/>
            <w:tcPrChange w:id="544" w:author="CMCC-shiyuan-0228" w:date="2024-02-29T21:34:00Z">
              <w:tcPr>
                <w:tcW w:w="1708" w:type="pct"/>
                <w:gridSpan w:val="2"/>
              </w:tcPr>
            </w:tcPrChange>
          </w:tcPr>
          <w:p w:rsidR="00644FEB" w:rsidRDefault="00CF6C33">
            <w:pPr>
              <w:pStyle w:val="TAC"/>
              <w:rPr>
                <w:ins w:id="545" w:author="Huawei" w:date="2024-02-02T15:20:00Z"/>
              </w:rPr>
            </w:pPr>
            <w:ins w:id="546" w:author="Huawei" w:date="2024-02-02T15:20:00Z">
              <w:r>
                <w:t>4</w:t>
              </w:r>
            </w:ins>
          </w:p>
        </w:tc>
      </w:tr>
      <w:tr w:rsidR="00644FEB" w:rsidTr="00644FEB">
        <w:trPr>
          <w:trHeight w:val="187"/>
          <w:jc w:val="center"/>
          <w:ins w:id="547" w:author="Huawei" w:date="2024-02-02T15:20:00Z"/>
          <w:trPrChange w:id="548" w:author="CMCC-shiyuan-0228" w:date="2024-02-29T21:34:00Z">
            <w:trPr>
              <w:trHeight w:val="187"/>
              <w:jc w:val="center"/>
            </w:trPr>
          </w:trPrChange>
        </w:trPr>
        <w:tc>
          <w:tcPr>
            <w:tcW w:w="1136" w:type="pct"/>
            <w:tcBorders>
              <w:top w:val="nil"/>
              <w:bottom w:val="nil"/>
            </w:tcBorders>
            <w:shd w:val="clear" w:color="auto" w:fill="auto"/>
            <w:tcPrChange w:id="549" w:author="CMCC-shiyuan-0228" w:date="2024-02-29T21:34:00Z">
              <w:tcPr>
                <w:tcW w:w="1137" w:type="pct"/>
                <w:tcBorders>
                  <w:top w:val="nil"/>
                  <w:bottom w:val="nil"/>
                </w:tcBorders>
                <w:shd w:val="clear" w:color="auto" w:fill="auto"/>
              </w:tcPr>
            </w:tcPrChange>
          </w:tcPr>
          <w:p w:rsidR="00644FEB" w:rsidRDefault="00644FEB">
            <w:pPr>
              <w:pStyle w:val="TAL"/>
              <w:rPr>
                <w:ins w:id="550" w:author="Huawei" w:date="2024-02-02T15:20:00Z"/>
              </w:rPr>
            </w:pPr>
          </w:p>
        </w:tc>
        <w:tc>
          <w:tcPr>
            <w:tcW w:w="1559" w:type="pct"/>
            <w:gridSpan w:val="2"/>
            <w:shd w:val="clear" w:color="auto" w:fill="auto"/>
            <w:tcPrChange w:id="551" w:author="CMCC-shiyuan-0228" w:date="2024-02-29T21:34:00Z">
              <w:tcPr>
                <w:tcW w:w="1558" w:type="pct"/>
                <w:gridSpan w:val="2"/>
                <w:shd w:val="clear" w:color="auto" w:fill="auto"/>
              </w:tcPr>
            </w:tcPrChange>
          </w:tcPr>
          <w:p w:rsidR="00644FEB" w:rsidRDefault="00CF6C33">
            <w:pPr>
              <w:pStyle w:val="TAL"/>
              <w:rPr>
                <w:ins w:id="552" w:author="Huawei" w:date="2024-02-02T15:20:00Z"/>
              </w:rPr>
            </w:pPr>
            <w:ins w:id="553" w:author="Huawei" w:date="2024-02-02T15:20:00Z">
              <w:r>
                <w:rPr>
                  <w:rFonts w:eastAsia="?? ??"/>
                </w:rPr>
                <w:t>Ratio of hypothetical PDCCH DMRS energy to average SSS RE energy</w:t>
              </w:r>
            </w:ins>
          </w:p>
        </w:tc>
        <w:tc>
          <w:tcPr>
            <w:tcW w:w="595" w:type="pct"/>
            <w:shd w:val="clear" w:color="auto" w:fill="auto"/>
            <w:tcPrChange w:id="554" w:author="CMCC-shiyuan-0228" w:date="2024-02-29T21:34:00Z">
              <w:tcPr>
                <w:tcW w:w="596" w:type="pct"/>
                <w:shd w:val="clear" w:color="auto" w:fill="auto"/>
              </w:tcPr>
            </w:tcPrChange>
          </w:tcPr>
          <w:p w:rsidR="00644FEB" w:rsidRDefault="00CF6C33">
            <w:pPr>
              <w:pStyle w:val="TAC"/>
              <w:rPr>
                <w:ins w:id="555" w:author="Huawei" w:date="2024-02-02T15:20:00Z"/>
              </w:rPr>
            </w:pPr>
            <w:ins w:id="556" w:author="Huawei" w:date="2024-02-02T15:20:00Z">
              <w:r>
                <w:t>dB</w:t>
              </w:r>
            </w:ins>
          </w:p>
        </w:tc>
        <w:tc>
          <w:tcPr>
            <w:tcW w:w="1708" w:type="pct"/>
            <w:tcPrChange w:id="557" w:author="CMCC-shiyuan-0228" w:date="2024-02-29T21:34:00Z">
              <w:tcPr>
                <w:tcW w:w="1708" w:type="pct"/>
                <w:gridSpan w:val="2"/>
              </w:tcPr>
            </w:tcPrChange>
          </w:tcPr>
          <w:p w:rsidR="00644FEB" w:rsidRDefault="00CF6C33">
            <w:pPr>
              <w:pStyle w:val="TAC"/>
              <w:rPr>
                <w:ins w:id="558" w:author="Huawei" w:date="2024-02-02T15:20:00Z"/>
              </w:rPr>
            </w:pPr>
            <w:ins w:id="559" w:author="Huawei" w:date="2024-02-02T15:20:00Z">
              <w:r>
                <w:t>4</w:t>
              </w:r>
            </w:ins>
          </w:p>
        </w:tc>
      </w:tr>
      <w:tr w:rsidR="00644FEB" w:rsidTr="00644FEB">
        <w:trPr>
          <w:trHeight w:val="187"/>
          <w:jc w:val="center"/>
          <w:ins w:id="560" w:author="Huawei" w:date="2024-02-02T15:20:00Z"/>
          <w:trPrChange w:id="561" w:author="CMCC-shiyuan-0228" w:date="2024-02-29T21:34:00Z">
            <w:trPr>
              <w:trHeight w:val="187"/>
              <w:jc w:val="center"/>
            </w:trPr>
          </w:trPrChange>
        </w:trPr>
        <w:tc>
          <w:tcPr>
            <w:tcW w:w="1136" w:type="pct"/>
            <w:tcBorders>
              <w:top w:val="nil"/>
              <w:bottom w:val="nil"/>
            </w:tcBorders>
            <w:shd w:val="clear" w:color="auto" w:fill="auto"/>
            <w:tcPrChange w:id="562" w:author="CMCC-shiyuan-0228" w:date="2024-02-29T21:34:00Z">
              <w:tcPr>
                <w:tcW w:w="1137" w:type="pct"/>
                <w:tcBorders>
                  <w:top w:val="nil"/>
                  <w:bottom w:val="nil"/>
                </w:tcBorders>
                <w:shd w:val="clear" w:color="auto" w:fill="auto"/>
              </w:tcPr>
            </w:tcPrChange>
          </w:tcPr>
          <w:p w:rsidR="00644FEB" w:rsidRDefault="00644FEB">
            <w:pPr>
              <w:pStyle w:val="TAL"/>
              <w:rPr>
                <w:ins w:id="563" w:author="Huawei" w:date="2024-02-02T15:20:00Z"/>
              </w:rPr>
            </w:pPr>
          </w:p>
        </w:tc>
        <w:tc>
          <w:tcPr>
            <w:tcW w:w="1559" w:type="pct"/>
            <w:gridSpan w:val="2"/>
            <w:shd w:val="clear" w:color="auto" w:fill="auto"/>
            <w:tcPrChange w:id="564" w:author="CMCC-shiyuan-0228" w:date="2024-02-29T21:34:00Z">
              <w:tcPr>
                <w:tcW w:w="1558" w:type="pct"/>
                <w:gridSpan w:val="2"/>
                <w:shd w:val="clear" w:color="auto" w:fill="auto"/>
              </w:tcPr>
            </w:tcPrChange>
          </w:tcPr>
          <w:p w:rsidR="00644FEB" w:rsidRDefault="00CF6C33">
            <w:pPr>
              <w:pStyle w:val="TAL"/>
              <w:rPr>
                <w:ins w:id="565" w:author="Huawei" w:date="2024-02-02T15:20:00Z"/>
                <w:rFonts w:eastAsia="?? ??"/>
              </w:rPr>
            </w:pPr>
            <w:ins w:id="566" w:author="Huawei" w:date="2024-02-02T15:20:00Z">
              <w:r>
                <w:rPr>
                  <w:rFonts w:eastAsia="?? ??"/>
                </w:rPr>
                <w:t>DMRS precoder granularity</w:t>
              </w:r>
            </w:ins>
          </w:p>
        </w:tc>
        <w:tc>
          <w:tcPr>
            <w:tcW w:w="595" w:type="pct"/>
            <w:shd w:val="clear" w:color="auto" w:fill="auto"/>
            <w:tcPrChange w:id="567" w:author="CMCC-shiyuan-0228" w:date="2024-02-29T21:34:00Z">
              <w:tcPr>
                <w:tcW w:w="596" w:type="pct"/>
                <w:shd w:val="clear" w:color="auto" w:fill="auto"/>
              </w:tcPr>
            </w:tcPrChange>
          </w:tcPr>
          <w:p w:rsidR="00644FEB" w:rsidRDefault="00644FEB">
            <w:pPr>
              <w:pStyle w:val="TAC"/>
              <w:rPr>
                <w:ins w:id="568" w:author="Huawei" w:date="2024-02-02T15:20:00Z"/>
                <w:rFonts w:eastAsia="?? ??"/>
              </w:rPr>
            </w:pPr>
          </w:p>
        </w:tc>
        <w:tc>
          <w:tcPr>
            <w:tcW w:w="1708" w:type="pct"/>
            <w:tcPrChange w:id="569" w:author="CMCC-shiyuan-0228" w:date="2024-02-29T21:34:00Z">
              <w:tcPr>
                <w:tcW w:w="1708" w:type="pct"/>
                <w:gridSpan w:val="2"/>
              </w:tcPr>
            </w:tcPrChange>
          </w:tcPr>
          <w:p w:rsidR="00644FEB" w:rsidRDefault="00CF6C33">
            <w:pPr>
              <w:pStyle w:val="TAC"/>
              <w:rPr>
                <w:ins w:id="570" w:author="Huawei" w:date="2024-02-02T15:20:00Z"/>
              </w:rPr>
            </w:pPr>
            <w:ins w:id="571" w:author="Huawei" w:date="2024-02-02T15:20:00Z">
              <w:r>
                <w:rPr>
                  <w:rFonts w:eastAsia="?? ??"/>
                </w:rPr>
                <w:t>REG bundle size</w:t>
              </w:r>
            </w:ins>
          </w:p>
        </w:tc>
      </w:tr>
      <w:tr w:rsidR="00644FEB" w:rsidTr="00644FEB">
        <w:trPr>
          <w:trHeight w:val="187"/>
          <w:jc w:val="center"/>
          <w:ins w:id="572" w:author="Huawei" w:date="2024-02-02T15:20:00Z"/>
          <w:trPrChange w:id="573" w:author="CMCC-shiyuan-0228" w:date="2024-02-29T21:34:00Z">
            <w:trPr>
              <w:trHeight w:val="187"/>
              <w:jc w:val="center"/>
            </w:trPr>
          </w:trPrChange>
        </w:trPr>
        <w:tc>
          <w:tcPr>
            <w:tcW w:w="1136" w:type="pct"/>
            <w:tcBorders>
              <w:top w:val="nil"/>
            </w:tcBorders>
            <w:shd w:val="clear" w:color="auto" w:fill="auto"/>
            <w:tcPrChange w:id="574" w:author="CMCC-shiyuan-0228" w:date="2024-02-29T21:34:00Z">
              <w:tcPr>
                <w:tcW w:w="1137" w:type="pct"/>
                <w:tcBorders>
                  <w:top w:val="nil"/>
                </w:tcBorders>
                <w:shd w:val="clear" w:color="auto" w:fill="auto"/>
              </w:tcPr>
            </w:tcPrChange>
          </w:tcPr>
          <w:p w:rsidR="00644FEB" w:rsidRDefault="00644FEB">
            <w:pPr>
              <w:pStyle w:val="TAL"/>
              <w:rPr>
                <w:ins w:id="575" w:author="Huawei" w:date="2024-02-02T15:20:00Z"/>
              </w:rPr>
            </w:pPr>
          </w:p>
        </w:tc>
        <w:tc>
          <w:tcPr>
            <w:tcW w:w="1559" w:type="pct"/>
            <w:gridSpan w:val="2"/>
            <w:shd w:val="clear" w:color="auto" w:fill="auto"/>
            <w:tcPrChange w:id="576" w:author="CMCC-shiyuan-0228" w:date="2024-02-29T21:34:00Z">
              <w:tcPr>
                <w:tcW w:w="1558" w:type="pct"/>
                <w:gridSpan w:val="2"/>
                <w:shd w:val="clear" w:color="auto" w:fill="auto"/>
              </w:tcPr>
            </w:tcPrChange>
          </w:tcPr>
          <w:p w:rsidR="00644FEB" w:rsidRDefault="00CF6C33">
            <w:pPr>
              <w:pStyle w:val="TAL"/>
              <w:rPr>
                <w:ins w:id="577" w:author="Huawei" w:date="2024-02-02T15:20:00Z"/>
                <w:rFonts w:eastAsia="?? ??"/>
              </w:rPr>
            </w:pPr>
            <w:ins w:id="578" w:author="Huawei" w:date="2024-02-02T15:20:00Z">
              <w:r>
                <w:rPr>
                  <w:rFonts w:eastAsia="?? ??"/>
                </w:rPr>
                <w:t>REG bundle size</w:t>
              </w:r>
            </w:ins>
          </w:p>
        </w:tc>
        <w:tc>
          <w:tcPr>
            <w:tcW w:w="595" w:type="pct"/>
            <w:shd w:val="clear" w:color="auto" w:fill="auto"/>
            <w:tcPrChange w:id="579" w:author="CMCC-shiyuan-0228" w:date="2024-02-29T21:34:00Z">
              <w:tcPr>
                <w:tcW w:w="596" w:type="pct"/>
                <w:shd w:val="clear" w:color="auto" w:fill="auto"/>
              </w:tcPr>
            </w:tcPrChange>
          </w:tcPr>
          <w:p w:rsidR="00644FEB" w:rsidRDefault="00644FEB">
            <w:pPr>
              <w:pStyle w:val="TAC"/>
              <w:rPr>
                <w:ins w:id="580" w:author="Huawei" w:date="2024-02-02T15:20:00Z"/>
                <w:rFonts w:eastAsia="?? ??"/>
              </w:rPr>
            </w:pPr>
          </w:p>
        </w:tc>
        <w:tc>
          <w:tcPr>
            <w:tcW w:w="1708" w:type="pct"/>
            <w:tcPrChange w:id="581" w:author="CMCC-shiyuan-0228" w:date="2024-02-29T21:34:00Z">
              <w:tcPr>
                <w:tcW w:w="1708" w:type="pct"/>
                <w:gridSpan w:val="2"/>
              </w:tcPr>
            </w:tcPrChange>
          </w:tcPr>
          <w:p w:rsidR="00644FEB" w:rsidRDefault="00CF6C33">
            <w:pPr>
              <w:pStyle w:val="TAC"/>
              <w:rPr>
                <w:ins w:id="582" w:author="Huawei" w:date="2024-02-02T15:20:00Z"/>
              </w:rPr>
            </w:pPr>
            <w:ins w:id="583" w:author="Huawei" w:date="2024-02-02T15:20:00Z">
              <w:r>
                <w:t>6</w:t>
              </w:r>
            </w:ins>
          </w:p>
        </w:tc>
      </w:tr>
      <w:tr w:rsidR="00644FEB" w:rsidTr="00644FEB">
        <w:trPr>
          <w:trHeight w:val="187"/>
          <w:jc w:val="center"/>
          <w:ins w:id="584" w:author="Huawei" w:date="2024-02-02T15:20:00Z"/>
          <w:trPrChange w:id="585" w:author="CMCC-shiyuan-0228" w:date="2024-02-29T21:34:00Z">
            <w:trPr>
              <w:trHeight w:val="187"/>
              <w:jc w:val="center"/>
            </w:trPr>
          </w:trPrChange>
        </w:trPr>
        <w:tc>
          <w:tcPr>
            <w:tcW w:w="2695" w:type="pct"/>
            <w:gridSpan w:val="3"/>
            <w:shd w:val="clear" w:color="auto" w:fill="auto"/>
            <w:tcPrChange w:id="586" w:author="CMCC-shiyuan-0228" w:date="2024-02-29T21:34:00Z">
              <w:tcPr>
                <w:tcW w:w="2696" w:type="pct"/>
                <w:gridSpan w:val="3"/>
                <w:shd w:val="clear" w:color="auto" w:fill="auto"/>
              </w:tcPr>
            </w:tcPrChange>
          </w:tcPr>
          <w:p w:rsidR="00644FEB" w:rsidRDefault="00CF6C33">
            <w:pPr>
              <w:pStyle w:val="TAL"/>
              <w:rPr>
                <w:ins w:id="587" w:author="Huawei" w:date="2024-02-02T15:20:00Z"/>
              </w:rPr>
            </w:pPr>
            <w:ins w:id="588" w:author="Huawei" w:date="2024-02-02T15:20:00Z">
              <w:r>
                <w:t>DRX</w:t>
              </w:r>
            </w:ins>
          </w:p>
        </w:tc>
        <w:tc>
          <w:tcPr>
            <w:tcW w:w="595" w:type="pct"/>
            <w:shd w:val="clear" w:color="auto" w:fill="auto"/>
            <w:tcPrChange w:id="589" w:author="CMCC-shiyuan-0228" w:date="2024-02-29T21:34:00Z">
              <w:tcPr>
                <w:tcW w:w="596" w:type="pct"/>
                <w:shd w:val="clear" w:color="auto" w:fill="auto"/>
              </w:tcPr>
            </w:tcPrChange>
          </w:tcPr>
          <w:p w:rsidR="00644FEB" w:rsidRDefault="00644FEB">
            <w:pPr>
              <w:pStyle w:val="TAC"/>
              <w:rPr>
                <w:ins w:id="590" w:author="Huawei" w:date="2024-02-02T15:20:00Z"/>
              </w:rPr>
            </w:pPr>
          </w:p>
        </w:tc>
        <w:tc>
          <w:tcPr>
            <w:tcW w:w="1708" w:type="pct"/>
            <w:tcPrChange w:id="591" w:author="CMCC-shiyuan-0228" w:date="2024-02-29T21:34:00Z">
              <w:tcPr>
                <w:tcW w:w="1708" w:type="pct"/>
                <w:gridSpan w:val="2"/>
              </w:tcPr>
            </w:tcPrChange>
          </w:tcPr>
          <w:p w:rsidR="00644FEB" w:rsidRDefault="00CF6C33">
            <w:pPr>
              <w:pStyle w:val="TAC"/>
              <w:rPr>
                <w:ins w:id="592" w:author="Huawei" w:date="2024-02-02T15:20:00Z"/>
                <w:i/>
                <w:iCs/>
              </w:rPr>
            </w:pPr>
            <w:ins w:id="593" w:author="Huawei" w:date="2024-02-02T15:20:00Z">
              <w:r>
                <w:rPr>
                  <w:i/>
                  <w:iCs/>
                </w:rPr>
                <w:t>OFF</w:t>
              </w:r>
            </w:ins>
          </w:p>
        </w:tc>
      </w:tr>
      <w:tr w:rsidR="00644FEB" w:rsidTr="00644FEB">
        <w:trPr>
          <w:trHeight w:val="187"/>
          <w:jc w:val="center"/>
          <w:ins w:id="594" w:author="Huawei" w:date="2024-02-02T15:20:00Z"/>
          <w:trPrChange w:id="595" w:author="CMCC-shiyuan-0228" w:date="2024-02-29T21:34:00Z">
            <w:trPr>
              <w:trHeight w:val="187"/>
              <w:jc w:val="center"/>
            </w:trPr>
          </w:trPrChange>
        </w:trPr>
        <w:tc>
          <w:tcPr>
            <w:tcW w:w="2695" w:type="pct"/>
            <w:gridSpan w:val="3"/>
            <w:shd w:val="clear" w:color="auto" w:fill="auto"/>
            <w:tcPrChange w:id="596" w:author="CMCC-shiyuan-0228" w:date="2024-02-29T21:34:00Z">
              <w:tcPr>
                <w:tcW w:w="2696" w:type="pct"/>
                <w:gridSpan w:val="3"/>
                <w:shd w:val="clear" w:color="auto" w:fill="auto"/>
              </w:tcPr>
            </w:tcPrChange>
          </w:tcPr>
          <w:p w:rsidR="00644FEB" w:rsidRDefault="00CF6C33">
            <w:pPr>
              <w:pStyle w:val="TAL"/>
              <w:rPr>
                <w:ins w:id="597" w:author="Huawei" w:date="2024-02-02T15:20:00Z"/>
              </w:rPr>
            </w:pPr>
            <w:ins w:id="598" w:author="Huawei" w:date="2024-02-02T15:20:00Z">
              <w:r>
                <w:t xml:space="preserve">Gap pattern ID </w:t>
              </w:r>
            </w:ins>
          </w:p>
        </w:tc>
        <w:tc>
          <w:tcPr>
            <w:tcW w:w="595" w:type="pct"/>
            <w:shd w:val="clear" w:color="auto" w:fill="auto"/>
            <w:tcPrChange w:id="599" w:author="CMCC-shiyuan-0228" w:date="2024-02-29T21:34:00Z">
              <w:tcPr>
                <w:tcW w:w="596" w:type="pct"/>
                <w:shd w:val="clear" w:color="auto" w:fill="auto"/>
              </w:tcPr>
            </w:tcPrChange>
          </w:tcPr>
          <w:p w:rsidR="00644FEB" w:rsidRDefault="00644FEB">
            <w:pPr>
              <w:pStyle w:val="TAC"/>
              <w:rPr>
                <w:ins w:id="600" w:author="Huawei" w:date="2024-02-02T15:20:00Z"/>
              </w:rPr>
            </w:pPr>
          </w:p>
        </w:tc>
        <w:tc>
          <w:tcPr>
            <w:tcW w:w="1708" w:type="pct"/>
            <w:tcPrChange w:id="601" w:author="CMCC-shiyuan-0228" w:date="2024-02-29T21:34:00Z">
              <w:tcPr>
                <w:tcW w:w="1708" w:type="pct"/>
                <w:gridSpan w:val="2"/>
              </w:tcPr>
            </w:tcPrChange>
          </w:tcPr>
          <w:p w:rsidR="00644FEB" w:rsidRDefault="00CF6C33">
            <w:pPr>
              <w:pStyle w:val="TAC"/>
              <w:rPr>
                <w:ins w:id="602" w:author="Huawei" w:date="2024-02-02T15:20:00Z"/>
                <w:iCs/>
              </w:rPr>
            </w:pPr>
            <w:ins w:id="603" w:author="Huawei" w:date="2024-02-02T15:20:00Z">
              <w:r>
                <w:rPr>
                  <w:i/>
                  <w:iCs/>
                </w:rPr>
                <w:t>gp0</w:t>
              </w:r>
            </w:ins>
          </w:p>
        </w:tc>
      </w:tr>
      <w:tr w:rsidR="00644FEB" w:rsidTr="00644FEB">
        <w:trPr>
          <w:trHeight w:val="187"/>
          <w:jc w:val="center"/>
          <w:ins w:id="604" w:author="Huawei" w:date="2024-02-02T15:20:00Z"/>
          <w:trPrChange w:id="605" w:author="CMCC-shiyuan-0228" w:date="2024-02-29T21:34:00Z">
            <w:trPr>
              <w:trHeight w:val="187"/>
              <w:jc w:val="center"/>
            </w:trPr>
          </w:trPrChange>
        </w:trPr>
        <w:tc>
          <w:tcPr>
            <w:tcW w:w="2695" w:type="pct"/>
            <w:gridSpan w:val="3"/>
            <w:shd w:val="clear" w:color="auto" w:fill="auto"/>
            <w:tcPrChange w:id="606" w:author="CMCC-shiyuan-0228" w:date="2024-02-29T21:34:00Z">
              <w:tcPr>
                <w:tcW w:w="2696" w:type="pct"/>
                <w:gridSpan w:val="3"/>
                <w:shd w:val="clear" w:color="auto" w:fill="auto"/>
              </w:tcPr>
            </w:tcPrChange>
          </w:tcPr>
          <w:p w:rsidR="00644FEB" w:rsidRDefault="00CF6C33">
            <w:pPr>
              <w:pStyle w:val="TAL"/>
              <w:rPr>
                <w:ins w:id="607" w:author="Huawei" w:date="2024-02-02T15:20:00Z"/>
              </w:rPr>
            </w:pPr>
            <w:ins w:id="608" w:author="Huawei" w:date="2024-02-02T15:20:00Z">
              <w:r>
                <w:t>Layer 3 filtering</w:t>
              </w:r>
            </w:ins>
          </w:p>
        </w:tc>
        <w:tc>
          <w:tcPr>
            <w:tcW w:w="595" w:type="pct"/>
            <w:shd w:val="clear" w:color="auto" w:fill="auto"/>
            <w:tcPrChange w:id="609" w:author="CMCC-shiyuan-0228" w:date="2024-02-29T21:34:00Z">
              <w:tcPr>
                <w:tcW w:w="596" w:type="pct"/>
                <w:shd w:val="clear" w:color="auto" w:fill="auto"/>
              </w:tcPr>
            </w:tcPrChange>
          </w:tcPr>
          <w:p w:rsidR="00644FEB" w:rsidRDefault="00644FEB">
            <w:pPr>
              <w:pStyle w:val="TAC"/>
              <w:rPr>
                <w:ins w:id="610" w:author="Huawei" w:date="2024-02-02T15:20:00Z"/>
              </w:rPr>
            </w:pPr>
          </w:p>
        </w:tc>
        <w:tc>
          <w:tcPr>
            <w:tcW w:w="1708" w:type="pct"/>
            <w:tcPrChange w:id="611" w:author="CMCC-shiyuan-0228" w:date="2024-02-29T21:34:00Z">
              <w:tcPr>
                <w:tcW w:w="1708" w:type="pct"/>
                <w:gridSpan w:val="2"/>
              </w:tcPr>
            </w:tcPrChange>
          </w:tcPr>
          <w:p w:rsidR="00644FEB" w:rsidRDefault="00CF6C33">
            <w:pPr>
              <w:pStyle w:val="TAC"/>
              <w:rPr>
                <w:ins w:id="612" w:author="Huawei" w:date="2024-02-02T15:20:00Z"/>
              </w:rPr>
            </w:pPr>
            <w:ins w:id="613" w:author="Huawei" w:date="2024-02-02T15:20:00Z">
              <w:r>
                <w:rPr>
                  <w:i/>
                  <w:iCs/>
                </w:rPr>
                <w:t>Enabled</w:t>
              </w:r>
            </w:ins>
          </w:p>
        </w:tc>
      </w:tr>
      <w:tr w:rsidR="00644FEB" w:rsidTr="00644FEB">
        <w:trPr>
          <w:trHeight w:val="187"/>
          <w:jc w:val="center"/>
          <w:ins w:id="614" w:author="Huawei" w:date="2024-02-02T15:20:00Z"/>
          <w:trPrChange w:id="615" w:author="CMCC-shiyuan-0228" w:date="2024-02-29T21:34:00Z">
            <w:trPr>
              <w:trHeight w:val="187"/>
              <w:jc w:val="center"/>
            </w:trPr>
          </w:trPrChange>
        </w:trPr>
        <w:tc>
          <w:tcPr>
            <w:tcW w:w="2695" w:type="pct"/>
            <w:gridSpan w:val="3"/>
            <w:shd w:val="clear" w:color="auto" w:fill="auto"/>
            <w:tcPrChange w:id="616" w:author="CMCC-shiyuan-0228" w:date="2024-02-29T21:34:00Z">
              <w:tcPr>
                <w:tcW w:w="2696" w:type="pct"/>
                <w:gridSpan w:val="3"/>
                <w:shd w:val="clear" w:color="auto" w:fill="auto"/>
              </w:tcPr>
            </w:tcPrChange>
          </w:tcPr>
          <w:p w:rsidR="00644FEB" w:rsidRDefault="00CF6C33">
            <w:pPr>
              <w:pStyle w:val="TAL"/>
              <w:rPr>
                <w:ins w:id="617" w:author="Huawei" w:date="2024-02-02T15:20:00Z"/>
              </w:rPr>
            </w:pPr>
            <w:ins w:id="618" w:author="Huawei" w:date="2024-02-02T15:20:00Z">
              <w:r>
                <w:t>T310 timer</w:t>
              </w:r>
            </w:ins>
          </w:p>
        </w:tc>
        <w:tc>
          <w:tcPr>
            <w:tcW w:w="595" w:type="pct"/>
            <w:shd w:val="clear" w:color="auto" w:fill="auto"/>
            <w:tcPrChange w:id="619" w:author="CMCC-shiyuan-0228" w:date="2024-02-29T21:34:00Z">
              <w:tcPr>
                <w:tcW w:w="596" w:type="pct"/>
                <w:shd w:val="clear" w:color="auto" w:fill="auto"/>
              </w:tcPr>
            </w:tcPrChange>
          </w:tcPr>
          <w:p w:rsidR="00644FEB" w:rsidRDefault="00CF6C33">
            <w:pPr>
              <w:pStyle w:val="TAC"/>
              <w:rPr>
                <w:ins w:id="620" w:author="Huawei" w:date="2024-02-02T15:20:00Z"/>
                <w:iCs/>
              </w:rPr>
            </w:pPr>
            <w:ins w:id="621" w:author="Huawei" w:date="2024-02-02T15:20:00Z">
              <w:r>
                <w:rPr>
                  <w:iCs/>
                </w:rPr>
                <w:t>ms</w:t>
              </w:r>
            </w:ins>
          </w:p>
        </w:tc>
        <w:tc>
          <w:tcPr>
            <w:tcW w:w="1708" w:type="pct"/>
            <w:tcPrChange w:id="622" w:author="CMCC-shiyuan-0228" w:date="2024-02-29T21:34:00Z">
              <w:tcPr>
                <w:tcW w:w="1708" w:type="pct"/>
                <w:gridSpan w:val="2"/>
              </w:tcPr>
            </w:tcPrChange>
          </w:tcPr>
          <w:p w:rsidR="00644FEB" w:rsidRDefault="00CF6C33">
            <w:pPr>
              <w:pStyle w:val="TAC"/>
              <w:rPr>
                <w:ins w:id="623" w:author="Huawei" w:date="2024-02-02T15:20:00Z"/>
                <w:i/>
                <w:iCs/>
              </w:rPr>
            </w:pPr>
            <w:ins w:id="624" w:author="Huawei" w:date="2024-02-02T15:20:00Z">
              <w:r>
                <w:rPr>
                  <w:i/>
                  <w:iCs/>
                </w:rPr>
                <w:t>0</w:t>
              </w:r>
            </w:ins>
          </w:p>
        </w:tc>
      </w:tr>
      <w:tr w:rsidR="00644FEB" w:rsidTr="00644FEB">
        <w:trPr>
          <w:trHeight w:val="187"/>
          <w:jc w:val="center"/>
          <w:ins w:id="625" w:author="Huawei" w:date="2024-02-02T15:20:00Z"/>
          <w:trPrChange w:id="626" w:author="CMCC-shiyuan-0228" w:date="2024-02-29T21:34:00Z">
            <w:trPr>
              <w:trHeight w:val="187"/>
              <w:jc w:val="center"/>
            </w:trPr>
          </w:trPrChange>
        </w:trPr>
        <w:tc>
          <w:tcPr>
            <w:tcW w:w="2695" w:type="pct"/>
            <w:gridSpan w:val="3"/>
            <w:shd w:val="clear" w:color="auto" w:fill="auto"/>
            <w:tcPrChange w:id="627" w:author="CMCC-shiyuan-0228" w:date="2024-02-29T21:34:00Z">
              <w:tcPr>
                <w:tcW w:w="2696" w:type="pct"/>
                <w:gridSpan w:val="3"/>
                <w:shd w:val="clear" w:color="auto" w:fill="auto"/>
              </w:tcPr>
            </w:tcPrChange>
          </w:tcPr>
          <w:p w:rsidR="00644FEB" w:rsidRDefault="00CF6C33">
            <w:pPr>
              <w:pStyle w:val="TAL"/>
              <w:rPr>
                <w:ins w:id="628" w:author="Huawei" w:date="2024-02-02T15:20:00Z"/>
              </w:rPr>
            </w:pPr>
            <w:ins w:id="629" w:author="Huawei" w:date="2024-02-02T15:20:00Z">
              <w:r>
                <w:t>T311 timer</w:t>
              </w:r>
            </w:ins>
          </w:p>
        </w:tc>
        <w:tc>
          <w:tcPr>
            <w:tcW w:w="595" w:type="pct"/>
            <w:shd w:val="clear" w:color="auto" w:fill="auto"/>
            <w:tcPrChange w:id="630" w:author="CMCC-shiyuan-0228" w:date="2024-02-29T21:34:00Z">
              <w:tcPr>
                <w:tcW w:w="596" w:type="pct"/>
                <w:shd w:val="clear" w:color="auto" w:fill="auto"/>
              </w:tcPr>
            </w:tcPrChange>
          </w:tcPr>
          <w:p w:rsidR="00644FEB" w:rsidRDefault="00CF6C33">
            <w:pPr>
              <w:pStyle w:val="TAC"/>
              <w:rPr>
                <w:ins w:id="631" w:author="Huawei" w:date="2024-02-02T15:20:00Z"/>
                <w:iCs/>
              </w:rPr>
            </w:pPr>
            <w:ins w:id="632" w:author="Huawei" w:date="2024-02-02T15:20:00Z">
              <w:r>
                <w:t>ms</w:t>
              </w:r>
            </w:ins>
          </w:p>
        </w:tc>
        <w:tc>
          <w:tcPr>
            <w:tcW w:w="1708" w:type="pct"/>
            <w:tcPrChange w:id="633" w:author="CMCC-shiyuan-0228" w:date="2024-02-29T21:34:00Z">
              <w:tcPr>
                <w:tcW w:w="1708" w:type="pct"/>
                <w:gridSpan w:val="2"/>
              </w:tcPr>
            </w:tcPrChange>
          </w:tcPr>
          <w:p w:rsidR="00644FEB" w:rsidRDefault="00CF6C33">
            <w:pPr>
              <w:pStyle w:val="TAC"/>
              <w:rPr>
                <w:ins w:id="634" w:author="Huawei" w:date="2024-02-02T15:20:00Z"/>
                <w:i/>
                <w:iCs/>
              </w:rPr>
            </w:pPr>
            <w:ins w:id="635" w:author="Huawei" w:date="2024-02-02T15:20:00Z">
              <w:r>
                <w:t>1000</w:t>
              </w:r>
            </w:ins>
          </w:p>
        </w:tc>
      </w:tr>
      <w:tr w:rsidR="00644FEB" w:rsidTr="00644FEB">
        <w:trPr>
          <w:trHeight w:val="187"/>
          <w:jc w:val="center"/>
          <w:ins w:id="636" w:author="Huawei" w:date="2024-02-02T15:20:00Z"/>
          <w:trPrChange w:id="637" w:author="CMCC-shiyuan-0228" w:date="2024-02-29T21:34:00Z">
            <w:trPr>
              <w:trHeight w:val="187"/>
              <w:jc w:val="center"/>
            </w:trPr>
          </w:trPrChange>
        </w:trPr>
        <w:tc>
          <w:tcPr>
            <w:tcW w:w="2695" w:type="pct"/>
            <w:gridSpan w:val="3"/>
            <w:shd w:val="clear" w:color="auto" w:fill="auto"/>
            <w:tcPrChange w:id="638" w:author="CMCC-shiyuan-0228" w:date="2024-02-29T21:34:00Z">
              <w:tcPr>
                <w:tcW w:w="2696" w:type="pct"/>
                <w:gridSpan w:val="3"/>
                <w:shd w:val="clear" w:color="auto" w:fill="auto"/>
              </w:tcPr>
            </w:tcPrChange>
          </w:tcPr>
          <w:p w:rsidR="00644FEB" w:rsidRDefault="00CF6C33">
            <w:pPr>
              <w:pStyle w:val="TAL"/>
              <w:rPr>
                <w:ins w:id="639" w:author="Huawei" w:date="2024-02-02T15:20:00Z"/>
              </w:rPr>
            </w:pPr>
            <w:ins w:id="640" w:author="Huawei" w:date="2024-02-02T15:20:00Z">
              <w:r>
                <w:t>N310</w:t>
              </w:r>
            </w:ins>
          </w:p>
        </w:tc>
        <w:tc>
          <w:tcPr>
            <w:tcW w:w="595" w:type="pct"/>
            <w:shd w:val="clear" w:color="auto" w:fill="auto"/>
            <w:tcPrChange w:id="641" w:author="CMCC-shiyuan-0228" w:date="2024-02-29T21:34:00Z">
              <w:tcPr>
                <w:tcW w:w="596" w:type="pct"/>
                <w:shd w:val="clear" w:color="auto" w:fill="auto"/>
              </w:tcPr>
            </w:tcPrChange>
          </w:tcPr>
          <w:p w:rsidR="00644FEB" w:rsidRDefault="00644FEB">
            <w:pPr>
              <w:pStyle w:val="TAC"/>
              <w:rPr>
                <w:ins w:id="642" w:author="Huawei" w:date="2024-02-02T15:20:00Z"/>
              </w:rPr>
            </w:pPr>
          </w:p>
        </w:tc>
        <w:tc>
          <w:tcPr>
            <w:tcW w:w="1708" w:type="pct"/>
            <w:tcPrChange w:id="643" w:author="CMCC-shiyuan-0228" w:date="2024-02-29T21:34:00Z">
              <w:tcPr>
                <w:tcW w:w="1708" w:type="pct"/>
                <w:gridSpan w:val="2"/>
              </w:tcPr>
            </w:tcPrChange>
          </w:tcPr>
          <w:p w:rsidR="00644FEB" w:rsidRDefault="00CF6C33">
            <w:pPr>
              <w:pStyle w:val="TAC"/>
              <w:rPr>
                <w:ins w:id="644" w:author="Huawei" w:date="2024-02-02T15:20:00Z"/>
              </w:rPr>
            </w:pPr>
            <w:ins w:id="645" w:author="Huawei" w:date="2024-02-02T15:20:00Z">
              <w:r>
                <w:t>1</w:t>
              </w:r>
            </w:ins>
          </w:p>
        </w:tc>
      </w:tr>
      <w:tr w:rsidR="00644FEB" w:rsidTr="00644FEB">
        <w:trPr>
          <w:trHeight w:val="187"/>
          <w:jc w:val="center"/>
          <w:ins w:id="646" w:author="Huawei" w:date="2024-02-02T15:20:00Z"/>
          <w:trPrChange w:id="647" w:author="CMCC-shiyuan-0228" w:date="2024-02-29T21:34:00Z">
            <w:trPr>
              <w:trHeight w:val="187"/>
              <w:jc w:val="center"/>
            </w:trPr>
          </w:trPrChange>
        </w:trPr>
        <w:tc>
          <w:tcPr>
            <w:tcW w:w="2695" w:type="pct"/>
            <w:gridSpan w:val="3"/>
            <w:shd w:val="clear" w:color="auto" w:fill="auto"/>
            <w:tcPrChange w:id="648" w:author="CMCC-shiyuan-0228" w:date="2024-02-29T21:34:00Z">
              <w:tcPr>
                <w:tcW w:w="2696" w:type="pct"/>
                <w:gridSpan w:val="3"/>
                <w:shd w:val="clear" w:color="auto" w:fill="auto"/>
              </w:tcPr>
            </w:tcPrChange>
          </w:tcPr>
          <w:p w:rsidR="00644FEB" w:rsidRDefault="00CF6C33">
            <w:pPr>
              <w:pStyle w:val="TAL"/>
              <w:rPr>
                <w:ins w:id="649" w:author="Huawei" w:date="2024-02-02T15:20:00Z"/>
              </w:rPr>
            </w:pPr>
            <w:ins w:id="650" w:author="Huawei" w:date="2024-02-02T15:20:00Z">
              <w:r>
                <w:t>N311</w:t>
              </w:r>
            </w:ins>
          </w:p>
        </w:tc>
        <w:tc>
          <w:tcPr>
            <w:tcW w:w="595" w:type="pct"/>
            <w:shd w:val="clear" w:color="auto" w:fill="auto"/>
            <w:tcPrChange w:id="651" w:author="CMCC-shiyuan-0228" w:date="2024-02-29T21:34:00Z">
              <w:tcPr>
                <w:tcW w:w="596" w:type="pct"/>
                <w:shd w:val="clear" w:color="auto" w:fill="auto"/>
              </w:tcPr>
            </w:tcPrChange>
          </w:tcPr>
          <w:p w:rsidR="00644FEB" w:rsidRDefault="00644FEB">
            <w:pPr>
              <w:pStyle w:val="TAC"/>
              <w:rPr>
                <w:ins w:id="652" w:author="Huawei" w:date="2024-02-02T15:20:00Z"/>
              </w:rPr>
            </w:pPr>
          </w:p>
        </w:tc>
        <w:tc>
          <w:tcPr>
            <w:tcW w:w="1708" w:type="pct"/>
            <w:tcPrChange w:id="653" w:author="CMCC-shiyuan-0228" w:date="2024-02-29T21:34:00Z">
              <w:tcPr>
                <w:tcW w:w="1708" w:type="pct"/>
                <w:gridSpan w:val="2"/>
              </w:tcPr>
            </w:tcPrChange>
          </w:tcPr>
          <w:p w:rsidR="00644FEB" w:rsidRDefault="00CF6C33">
            <w:pPr>
              <w:pStyle w:val="TAC"/>
              <w:rPr>
                <w:ins w:id="654" w:author="Huawei" w:date="2024-02-02T15:20:00Z"/>
              </w:rPr>
            </w:pPr>
            <w:ins w:id="655" w:author="Huawei" w:date="2024-02-02T15:20:00Z">
              <w:r>
                <w:t>1</w:t>
              </w:r>
            </w:ins>
          </w:p>
        </w:tc>
      </w:tr>
      <w:tr w:rsidR="00644FEB" w:rsidTr="00644FEB">
        <w:trPr>
          <w:trHeight w:val="187"/>
          <w:jc w:val="center"/>
          <w:ins w:id="656" w:author="Huawei" w:date="2024-02-02T15:20:00Z"/>
          <w:trPrChange w:id="657" w:author="CMCC-shiyuan-0228" w:date="2024-02-29T21:34:00Z">
            <w:trPr>
              <w:trHeight w:val="187"/>
              <w:jc w:val="center"/>
            </w:trPr>
          </w:trPrChange>
        </w:trPr>
        <w:tc>
          <w:tcPr>
            <w:tcW w:w="1519" w:type="pct"/>
            <w:gridSpan w:val="2"/>
            <w:tcBorders>
              <w:bottom w:val="nil"/>
            </w:tcBorders>
            <w:shd w:val="clear" w:color="auto" w:fill="auto"/>
            <w:tcPrChange w:id="658" w:author="CMCC-shiyuan-0228" w:date="2024-02-29T21:34:00Z">
              <w:tcPr>
                <w:tcW w:w="1520" w:type="pct"/>
                <w:gridSpan w:val="2"/>
                <w:tcBorders>
                  <w:bottom w:val="nil"/>
                </w:tcBorders>
                <w:shd w:val="clear" w:color="auto" w:fill="auto"/>
              </w:tcPr>
            </w:tcPrChange>
          </w:tcPr>
          <w:p w:rsidR="00644FEB" w:rsidRDefault="00CF6C33">
            <w:pPr>
              <w:pStyle w:val="TAL"/>
              <w:rPr>
                <w:ins w:id="659" w:author="Huawei" w:date="2024-02-02T15:20:00Z"/>
              </w:rPr>
            </w:pPr>
            <w:ins w:id="660" w:author="Huawei" w:date="2024-02-02T15:20:00Z">
              <w:r>
                <w:t>CSI-RS configuration for CSI reporting</w:t>
              </w:r>
            </w:ins>
          </w:p>
        </w:tc>
        <w:tc>
          <w:tcPr>
            <w:tcW w:w="1176" w:type="pct"/>
            <w:shd w:val="clear" w:color="auto" w:fill="auto"/>
            <w:tcPrChange w:id="661" w:author="CMCC-shiyuan-0228" w:date="2024-02-29T21:34:00Z">
              <w:tcPr>
                <w:tcW w:w="1176" w:type="pct"/>
                <w:shd w:val="clear" w:color="auto" w:fill="auto"/>
              </w:tcPr>
            </w:tcPrChange>
          </w:tcPr>
          <w:p w:rsidR="00644FEB" w:rsidRDefault="00CF6C33">
            <w:pPr>
              <w:pStyle w:val="TAL"/>
              <w:rPr>
                <w:ins w:id="662" w:author="Huawei" w:date="2024-02-02T15:20:00Z"/>
              </w:rPr>
            </w:pPr>
            <w:ins w:id="663" w:author="Huawei" w:date="2024-02-02T15:20:00Z">
              <w:r>
                <w:t>Config 1</w:t>
              </w:r>
            </w:ins>
          </w:p>
        </w:tc>
        <w:tc>
          <w:tcPr>
            <w:tcW w:w="595" w:type="pct"/>
            <w:shd w:val="clear" w:color="auto" w:fill="auto"/>
            <w:tcPrChange w:id="664" w:author="CMCC-shiyuan-0228" w:date="2024-02-29T21:34:00Z">
              <w:tcPr>
                <w:tcW w:w="596" w:type="pct"/>
                <w:shd w:val="clear" w:color="auto" w:fill="auto"/>
              </w:tcPr>
            </w:tcPrChange>
          </w:tcPr>
          <w:p w:rsidR="00644FEB" w:rsidRDefault="00644FEB">
            <w:pPr>
              <w:pStyle w:val="TAC"/>
              <w:rPr>
                <w:ins w:id="665" w:author="Huawei" w:date="2024-02-02T15:20:00Z"/>
              </w:rPr>
            </w:pPr>
          </w:p>
        </w:tc>
        <w:tc>
          <w:tcPr>
            <w:tcW w:w="1708" w:type="pct"/>
            <w:tcPrChange w:id="666" w:author="CMCC-shiyuan-0228" w:date="2024-02-29T21:34:00Z">
              <w:tcPr>
                <w:tcW w:w="1708" w:type="pct"/>
                <w:gridSpan w:val="2"/>
              </w:tcPr>
            </w:tcPrChange>
          </w:tcPr>
          <w:p w:rsidR="00644FEB" w:rsidRDefault="00CF6C33">
            <w:pPr>
              <w:pStyle w:val="TAC"/>
              <w:rPr>
                <w:ins w:id="667" w:author="Huawei" w:date="2024-02-02T15:20:00Z"/>
              </w:rPr>
            </w:pPr>
            <w:ins w:id="668" w:author="Huawei" w:date="2024-02-02T15:20:00Z">
              <w:r>
                <w:rPr>
                  <w:szCs w:val="18"/>
                </w:rPr>
                <w:t>CSI-RS.1.1 FDD</w:t>
              </w:r>
            </w:ins>
          </w:p>
        </w:tc>
      </w:tr>
      <w:tr w:rsidR="00644FEB" w:rsidTr="00644FEB">
        <w:trPr>
          <w:trHeight w:val="187"/>
          <w:jc w:val="center"/>
          <w:ins w:id="669" w:author="Huawei" w:date="2024-02-02T15:20:00Z"/>
          <w:trPrChange w:id="670" w:author="CMCC-shiyuan-0228" w:date="2024-02-29T21:34:00Z">
            <w:trPr>
              <w:trHeight w:val="187"/>
              <w:jc w:val="center"/>
            </w:trPr>
          </w:trPrChange>
        </w:trPr>
        <w:tc>
          <w:tcPr>
            <w:tcW w:w="1519" w:type="pct"/>
            <w:gridSpan w:val="2"/>
            <w:tcBorders>
              <w:top w:val="nil"/>
              <w:bottom w:val="nil"/>
            </w:tcBorders>
            <w:shd w:val="clear" w:color="auto" w:fill="auto"/>
            <w:tcPrChange w:id="671" w:author="CMCC-shiyuan-0228" w:date="2024-02-29T21:34:00Z">
              <w:tcPr>
                <w:tcW w:w="1520" w:type="pct"/>
                <w:gridSpan w:val="2"/>
                <w:tcBorders>
                  <w:top w:val="nil"/>
                  <w:bottom w:val="nil"/>
                </w:tcBorders>
                <w:shd w:val="clear" w:color="auto" w:fill="auto"/>
              </w:tcPr>
            </w:tcPrChange>
          </w:tcPr>
          <w:p w:rsidR="00644FEB" w:rsidRDefault="00644FEB">
            <w:pPr>
              <w:pStyle w:val="TAL"/>
              <w:rPr>
                <w:ins w:id="672" w:author="Huawei" w:date="2024-02-02T15:20:00Z"/>
              </w:rPr>
            </w:pPr>
          </w:p>
        </w:tc>
        <w:tc>
          <w:tcPr>
            <w:tcW w:w="1176" w:type="pct"/>
            <w:shd w:val="clear" w:color="auto" w:fill="auto"/>
            <w:tcPrChange w:id="673" w:author="CMCC-shiyuan-0228" w:date="2024-02-29T21:34:00Z">
              <w:tcPr>
                <w:tcW w:w="1176" w:type="pct"/>
                <w:shd w:val="clear" w:color="auto" w:fill="auto"/>
              </w:tcPr>
            </w:tcPrChange>
          </w:tcPr>
          <w:p w:rsidR="00644FEB" w:rsidRDefault="00CF6C33">
            <w:pPr>
              <w:pStyle w:val="TAL"/>
              <w:rPr>
                <w:ins w:id="674" w:author="Huawei" w:date="2024-02-02T15:20:00Z"/>
              </w:rPr>
            </w:pPr>
            <w:ins w:id="675" w:author="Huawei" w:date="2024-02-02T15:20:00Z">
              <w:r>
                <w:t>Config 2</w:t>
              </w:r>
            </w:ins>
          </w:p>
        </w:tc>
        <w:tc>
          <w:tcPr>
            <w:tcW w:w="595" w:type="pct"/>
            <w:shd w:val="clear" w:color="auto" w:fill="auto"/>
            <w:tcPrChange w:id="676" w:author="CMCC-shiyuan-0228" w:date="2024-02-29T21:34:00Z">
              <w:tcPr>
                <w:tcW w:w="596" w:type="pct"/>
                <w:shd w:val="clear" w:color="auto" w:fill="auto"/>
              </w:tcPr>
            </w:tcPrChange>
          </w:tcPr>
          <w:p w:rsidR="00644FEB" w:rsidRDefault="00644FEB">
            <w:pPr>
              <w:pStyle w:val="TAC"/>
              <w:rPr>
                <w:ins w:id="677" w:author="Huawei" w:date="2024-02-02T15:20:00Z"/>
              </w:rPr>
            </w:pPr>
          </w:p>
        </w:tc>
        <w:tc>
          <w:tcPr>
            <w:tcW w:w="1708" w:type="pct"/>
            <w:tcPrChange w:id="678" w:author="CMCC-shiyuan-0228" w:date="2024-02-29T21:34:00Z">
              <w:tcPr>
                <w:tcW w:w="1708" w:type="pct"/>
                <w:gridSpan w:val="2"/>
              </w:tcPr>
            </w:tcPrChange>
          </w:tcPr>
          <w:p w:rsidR="00644FEB" w:rsidRDefault="00CF6C33">
            <w:pPr>
              <w:pStyle w:val="TAC"/>
              <w:rPr>
                <w:ins w:id="679" w:author="Huawei" w:date="2024-02-02T15:20:00Z"/>
              </w:rPr>
            </w:pPr>
            <w:ins w:id="680" w:author="Huawei" w:date="2024-02-02T15:20:00Z">
              <w:r>
                <w:rPr>
                  <w:szCs w:val="18"/>
                </w:rPr>
                <w:t>CSI-RS.1.1 TDD</w:t>
              </w:r>
            </w:ins>
          </w:p>
        </w:tc>
      </w:tr>
      <w:tr w:rsidR="00644FEB" w:rsidTr="00644FEB">
        <w:trPr>
          <w:trHeight w:val="187"/>
          <w:jc w:val="center"/>
          <w:ins w:id="681" w:author="Huawei" w:date="2024-02-02T15:20:00Z"/>
          <w:trPrChange w:id="682" w:author="CMCC-shiyuan-0228" w:date="2024-02-29T21:34:00Z">
            <w:trPr>
              <w:trHeight w:val="187"/>
              <w:jc w:val="center"/>
            </w:trPr>
          </w:trPrChange>
        </w:trPr>
        <w:tc>
          <w:tcPr>
            <w:tcW w:w="1519" w:type="pct"/>
            <w:gridSpan w:val="2"/>
            <w:tcBorders>
              <w:top w:val="nil"/>
              <w:bottom w:val="single" w:sz="4" w:space="0" w:color="auto"/>
            </w:tcBorders>
            <w:shd w:val="clear" w:color="auto" w:fill="auto"/>
            <w:tcPrChange w:id="683" w:author="CMCC-shiyuan-0228" w:date="2024-02-29T21:34:00Z">
              <w:tcPr>
                <w:tcW w:w="1520" w:type="pct"/>
                <w:gridSpan w:val="2"/>
                <w:tcBorders>
                  <w:top w:val="nil"/>
                  <w:bottom w:val="single" w:sz="4" w:space="0" w:color="auto"/>
                </w:tcBorders>
                <w:shd w:val="clear" w:color="auto" w:fill="auto"/>
              </w:tcPr>
            </w:tcPrChange>
          </w:tcPr>
          <w:p w:rsidR="00644FEB" w:rsidRDefault="00644FEB">
            <w:pPr>
              <w:pStyle w:val="TAL"/>
              <w:rPr>
                <w:ins w:id="684" w:author="Huawei" w:date="2024-02-02T15:20:00Z"/>
              </w:rPr>
            </w:pPr>
          </w:p>
        </w:tc>
        <w:tc>
          <w:tcPr>
            <w:tcW w:w="1176" w:type="pct"/>
            <w:shd w:val="clear" w:color="auto" w:fill="auto"/>
            <w:tcPrChange w:id="685" w:author="CMCC-shiyuan-0228" w:date="2024-02-29T21:34:00Z">
              <w:tcPr>
                <w:tcW w:w="1176" w:type="pct"/>
                <w:shd w:val="clear" w:color="auto" w:fill="auto"/>
              </w:tcPr>
            </w:tcPrChange>
          </w:tcPr>
          <w:p w:rsidR="00644FEB" w:rsidRDefault="00CF6C33">
            <w:pPr>
              <w:pStyle w:val="TAL"/>
              <w:rPr>
                <w:ins w:id="686" w:author="Huawei" w:date="2024-02-02T15:20:00Z"/>
              </w:rPr>
            </w:pPr>
            <w:ins w:id="687" w:author="Huawei" w:date="2024-02-02T15:20:00Z">
              <w:r>
                <w:t>Config 3</w:t>
              </w:r>
            </w:ins>
          </w:p>
        </w:tc>
        <w:tc>
          <w:tcPr>
            <w:tcW w:w="595" w:type="pct"/>
            <w:shd w:val="clear" w:color="auto" w:fill="auto"/>
            <w:tcPrChange w:id="688" w:author="CMCC-shiyuan-0228" w:date="2024-02-29T21:34:00Z">
              <w:tcPr>
                <w:tcW w:w="596" w:type="pct"/>
                <w:shd w:val="clear" w:color="auto" w:fill="auto"/>
              </w:tcPr>
            </w:tcPrChange>
          </w:tcPr>
          <w:p w:rsidR="00644FEB" w:rsidRDefault="00644FEB">
            <w:pPr>
              <w:pStyle w:val="TAC"/>
              <w:rPr>
                <w:ins w:id="689" w:author="Huawei" w:date="2024-02-02T15:20:00Z"/>
              </w:rPr>
            </w:pPr>
          </w:p>
        </w:tc>
        <w:tc>
          <w:tcPr>
            <w:tcW w:w="1708" w:type="pct"/>
            <w:tcPrChange w:id="690" w:author="CMCC-shiyuan-0228" w:date="2024-02-29T21:34:00Z">
              <w:tcPr>
                <w:tcW w:w="1708" w:type="pct"/>
                <w:gridSpan w:val="2"/>
              </w:tcPr>
            </w:tcPrChange>
          </w:tcPr>
          <w:p w:rsidR="00644FEB" w:rsidRDefault="00CF6C33">
            <w:pPr>
              <w:pStyle w:val="TAC"/>
              <w:rPr>
                <w:ins w:id="691" w:author="Huawei" w:date="2024-02-02T15:20:00Z"/>
              </w:rPr>
            </w:pPr>
            <w:ins w:id="692" w:author="Huawei" w:date="2024-02-02T15:20:00Z">
              <w:r>
                <w:rPr>
                  <w:szCs w:val="18"/>
                </w:rPr>
                <w:t>CSI-RS.2.1 TDD</w:t>
              </w:r>
            </w:ins>
          </w:p>
        </w:tc>
      </w:tr>
      <w:tr w:rsidR="00644FEB" w:rsidTr="00644FEB">
        <w:trPr>
          <w:trHeight w:val="187"/>
          <w:jc w:val="center"/>
          <w:ins w:id="693" w:author="Huawei" w:date="2024-02-02T15:20:00Z"/>
          <w:trPrChange w:id="694" w:author="CMCC-shiyuan-0228" w:date="2024-02-29T21:34:00Z">
            <w:trPr>
              <w:trHeight w:val="187"/>
              <w:jc w:val="center"/>
            </w:trPr>
          </w:trPrChange>
        </w:trPr>
        <w:tc>
          <w:tcPr>
            <w:tcW w:w="1519" w:type="pct"/>
            <w:gridSpan w:val="2"/>
            <w:tcBorders>
              <w:bottom w:val="nil"/>
            </w:tcBorders>
            <w:shd w:val="clear" w:color="auto" w:fill="auto"/>
            <w:tcPrChange w:id="695" w:author="CMCC-shiyuan-0228" w:date="2024-02-29T21:34:00Z">
              <w:tcPr>
                <w:tcW w:w="1520" w:type="pct"/>
                <w:gridSpan w:val="2"/>
                <w:tcBorders>
                  <w:bottom w:val="nil"/>
                </w:tcBorders>
                <w:shd w:val="clear" w:color="auto" w:fill="auto"/>
              </w:tcPr>
            </w:tcPrChange>
          </w:tcPr>
          <w:p w:rsidR="00644FEB" w:rsidRDefault="00CF6C33">
            <w:pPr>
              <w:pStyle w:val="TAL"/>
              <w:rPr>
                <w:ins w:id="696" w:author="Huawei" w:date="2024-02-02T15:20:00Z"/>
              </w:rPr>
            </w:pPr>
            <w:ins w:id="697" w:author="Huawei" w:date="2024-02-02T15:20:00Z">
              <w:r>
                <w:t>CSI-RS for tracking</w:t>
              </w:r>
            </w:ins>
          </w:p>
        </w:tc>
        <w:tc>
          <w:tcPr>
            <w:tcW w:w="1176" w:type="pct"/>
            <w:shd w:val="clear" w:color="auto" w:fill="auto"/>
            <w:tcPrChange w:id="698" w:author="CMCC-shiyuan-0228" w:date="2024-02-29T21:34:00Z">
              <w:tcPr>
                <w:tcW w:w="1176" w:type="pct"/>
                <w:shd w:val="clear" w:color="auto" w:fill="auto"/>
              </w:tcPr>
            </w:tcPrChange>
          </w:tcPr>
          <w:p w:rsidR="00644FEB" w:rsidRDefault="00CF6C33">
            <w:pPr>
              <w:pStyle w:val="TAL"/>
              <w:rPr>
                <w:ins w:id="699" w:author="Huawei" w:date="2024-02-02T15:20:00Z"/>
              </w:rPr>
            </w:pPr>
            <w:ins w:id="700" w:author="Huawei" w:date="2024-02-02T15:20:00Z">
              <w:r>
                <w:t>Config 1</w:t>
              </w:r>
            </w:ins>
          </w:p>
        </w:tc>
        <w:tc>
          <w:tcPr>
            <w:tcW w:w="595" w:type="pct"/>
            <w:shd w:val="clear" w:color="auto" w:fill="auto"/>
            <w:tcPrChange w:id="701" w:author="CMCC-shiyuan-0228" w:date="2024-02-29T21:34:00Z">
              <w:tcPr>
                <w:tcW w:w="596" w:type="pct"/>
                <w:shd w:val="clear" w:color="auto" w:fill="auto"/>
              </w:tcPr>
            </w:tcPrChange>
          </w:tcPr>
          <w:p w:rsidR="00644FEB" w:rsidRDefault="00644FEB">
            <w:pPr>
              <w:pStyle w:val="TAC"/>
              <w:rPr>
                <w:ins w:id="702" w:author="Huawei" w:date="2024-02-02T15:20:00Z"/>
              </w:rPr>
            </w:pPr>
          </w:p>
        </w:tc>
        <w:tc>
          <w:tcPr>
            <w:tcW w:w="1708" w:type="pct"/>
            <w:tcPrChange w:id="703" w:author="CMCC-shiyuan-0228" w:date="2024-02-29T21:34:00Z">
              <w:tcPr>
                <w:tcW w:w="1708" w:type="pct"/>
                <w:gridSpan w:val="2"/>
              </w:tcPr>
            </w:tcPrChange>
          </w:tcPr>
          <w:p w:rsidR="00644FEB" w:rsidRDefault="00CF6C33">
            <w:pPr>
              <w:pStyle w:val="TAC"/>
              <w:rPr>
                <w:ins w:id="704" w:author="Huawei" w:date="2024-02-02T15:20:00Z"/>
                <w:szCs w:val="18"/>
              </w:rPr>
            </w:pPr>
            <w:ins w:id="705" w:author="Huawei" w:date="2024-02-02T15:20:00Z">
              <w:r>
                <w:rPr>
                  <w:szCs w:val="18"/>
                </w:rPr>
                <w:t>TRS.1.1 FDD</w:t>
              </w:r>
            </w:ins>
          </w:p>
        </w:tc>
      </w:tr>
      <w:tr w:rsidR="00644FEB" w:rsidTr="00644FEB">
        <w:trPr>
          <w:trHeight w:val="187"/>
          <w:jc w:val="center"/>
          <w:ins w:id="706" w:author="Huawei" w:date="2024-02-02T15:20:00Z"/>
          <w:trPrChange w:id="707" w:author="CMCC-shiyuan-0228" w:date="2024-02-29T21:34:00Z">
            <w:trPr>
              <w:trHeight w:val="187"/>
              <w:jc w:val="center"/>
            </w:trPr>
          </w:trPrChange>
        </w:trPr>
        <w:tc>
          <w:tcPr>
            <w:tcW w:w="1519" w:type="pct"/>
            <w:gridSpan w:val="2"/>
            <w:tcBorders>
              <w:top w:val="nil"/>
              <w:bottom w:val="nil"/>
            </w:tcBorders>
            <w:shd w:val="clear" w:color="auto" w:fill="auto"/>
            <w:tcPrChange w:id="708" w:author="CMCC-shiyuan-0228" w:date="2024-02-29T21:34:00Z">
              <w:tcPr>
                <w:tcW w:w="1520" w:type="pct"/>
                <w:gridSpan w:val="2"/>
                <w:tcBorders>
                  <w:top w:val="nil"/>
                  <w:bottom w:val="nil"/>
                </w:tcBorders>
                <w:shd w:val="clear" w:color="auto" w:fill="auto"/>
              </w:tcPr>
            </w:tcPrChange>
          </w:tcPr>
          <w:p w:rsidR="00644FEB" w:rsidRDefault="00644FEB">
            <w:pPr>
              <w:pStyle w:val="TAL"/>
              <w:rPr>
                <w:ins w:id="709" w:author="Huawei" w:date="2024-02-02T15:20:00Z"/>
              </w:rPr>
            </w:pPr>
          </w:p>
        </w:tc>
        <w:tc>
          <w:tcPr>
            <w:tcW w:w="1176" w:type="pct"/>
            <w:shd w:val="clear" w:color="auto" w:fill="auto"/>
            <w:tcPrChange w:id="710" w:author="CMCC-shiyuan-0228" w:date="2024-02-29T21:34:00Z">
              <w:tcPr>
                <w:tcW w:w="1176" w:type="pct"/>
                <w:shd w:val="clear" w:color="auto" w:fill="auto"/>
              </w:tcPr>
            </w:tcPrChange>
          </w:tcPr>
          <w:p w:rsidR="00644FEB" w:rsidRDefault="00CF6C33">
            <w:pPr>
              <w:pStyle w:val="TAL"/>
              <w:rPr>
                <w:ins w:id="711" w:author="Huawei" w:date="2024-02-02T15:20:00Z"/>
              </w:rPr>
            </w:pPr>
            <w:ins w:id="712" w:author="Huawei" w:date="2024-02-02T15:20:00Z">
              <w:r>
                <w:t>Config 2</w:t>
              </w:r>
            </w:ins>
          </w:p>
        </w:tc>
        <w:tc>
          <w:tcPr>
            <w:tcW w:w="595" w:type="pct"/>
            <w:shd w:val="clear" w:color="auto" w:fill="auto"/>
            <w:tcPrChange w:id="713" w:author="CMCC-shiyuan-0228" w:date="2024-02-29T21:34:00Z">
              <w:tcPr>
                <w:tcW w:w="596" w:type="pct"/>
                <w:shd w:val="clear" w:color="auto" w:fill="auto"/>
              </w:tcPr>
            </w:tcPrChange>
          </w:tcPr>
          <w:p w:rsidR="00644FEB" w:rsidRDefault="00644FEB">
            <w:pPr>
              <w:pStyle w:val="TAC"/>
              <w:rPr>
                <w:ins w:id="714" w:author="Huawei" w:date="2024-02-02T15:20:00Z"/>
              </w:rPr>
            </w:pPr>
          </w:p>
        </w:tc>
        <w:tc>
          <w:tcPr>
            <w:tcW w:w="1708" w:type="pct"/>
            <w:tcPrChange w:id="715" w:author="CMCC-shiyuan-0228" w:date="2024-02-29T21:34:00Z">
              <w:tcPr>
                <w:tcW w:w="1708" w:type="pct"/>
                <w:gridSpan w:val="2"/>
              </w:tcPr>
            </w:tcPrChange>
          </w:tcPr>
          <w:p w:rsidR="00644FEB" w:rsidRDefault="00CF6C33">
            <w:pPr>
              <w:pStyle w:val="TAC"/>
              <w:rPr>
                <w:ins w:id="716" w:author="Huawei" w:date="2024-02-02T15:20:00Z"/>
                <w:szCs w:val="18"/>
              </w:rPr>
            </w:pPr>
            <w:ins w:id="717" w:author="Huawei" w:date="2024-02-02T15:20:00Z">
              <w:r>
                <w:rPr>
                  <w:szCs w:val="18"/>
                </w:rPr>
                <w:t>TRS.1.1 TDD</w:t>
              </w:r>
            </w:ins>
          </w:p>
        </w:tc>
      </w:tr>
      <w:tr w:rsidR="00644FEB" w:rsidTr="00644FEB">
        <w:trPr>
          <w:trHeight w:val="187"/>
          <w:jc w:val="center"/>
          <w:ins w:id="718" w:author="Huawei" w:date="2024-02-02T15:20:00Z"/>
          <w:trPrChange w:id="719" w:author="CMCC-shiyuan-0228" w:date="2024-02-29T21:34:00Z">
            <w:trPr>
              <w:trHeight w:val="187"/>
              <w:jc w:val="center"/>
            </w:trPr>
          </w:trPrChange>
        </w:trPr>
        <w:tc>
          <w:tcPr>
            <w:tcW w:w="1519" w:type="pct"/>
            <w:gridSpan w:val="2"/>
            <w:tcBorders>
              <w:top w:val="nil"/>
            </w:tcBorders>
            <w:shd w:val="clear" w:color="auto" w:fill="auto"/>
            <w:tcPrChange w:id="720" w:author="CMCC-shiyuan-0228" w:date="2024-02-29T21:34:00Z">
              <w:tcPr>
                <w:tcW w:w="1520" w:type="pct"/>
                <w:gridSpan w:val="2"/>
                <w:tcBorders>
                  <w:top w:val="nil"/>
                </w:tcBorders>
                <w:shd w:val="clear" w:color="auto" w:fill="auto"/>
              </w:tcPr>
            </w:tcPrChange>
          </w:tcPr>
          <w:p w:rsidR="00644FEB" w:rsidRDefault="00644FEB">
            <w:pPr>
              <w:pStyle w:val="TAL"/>
              <w:rPr>
                <w:ins w:id="721" w:author="Huawei" w:date="2024-02-02T15:20:00Z"/>
              </w:rPr>
            </w:pPr>
          </w:p>
        </w:tc>
        <w:tc>
          <w:tcPr>
            <w:tcW w:w="1176" w:type="pct"/>
            <w:shd w:val="clear" w:color="auto" w:fill="auto"/>
            <w:tcPrChange w:id="722" w:author="CMCC-shiyuan-0228" w:date="2024-02-29T21:34:00Z">
              <w:tcPr>
                <w:tcW w:w="1176" w:type="pct"/>
                <w:shd w:val="clear" w:color="auto" w:fill="auto"/>
              </w:tcPr>
            </w:tcPrChange>
          </w:tcPr>
          <w:p w:rsidR="00644FEB" w:rsidRDefault="00CF6C33">
            <w:pPr>
              <w:pStyle w:val="TAL"/>
              <w:rPr>
                <w:ins w:id="723" w:author="Huawei" w:date="2024-02-02T15:20:00Z"/>
              </w:rPr>
            </w:pPr>
            <w:ins w:id="724" w:author="Huawei" w:date="2024-02-02T15:20:00Z">
              <w:r>
                <w:t>Config 3</w:t>
              </w:r>
            </w:ins>
          </w:p>
        </w:tc>
        <w:tc>
          <w:tcPr>
            <w:tcW w:w="595" w:type="pct"/>
            <w:shd w:val="clear" w:color="auto" w:fill="auto"/>
            <w:tcPrChange w:id="725" w:author="CMCC-shiyuan-0228" w:date="2024-02-29T21:34:00Z">
              <w:tcPr>
                <w:tcW w:w="596" w:type="pct"/>
                <w:shd w:val="clear" w:color="auto" w:fill="auto"/>
              </w:tcPr>
            </w:tcPrChange>
          </w:tcPr>
          <w:p w:rsidR="00644FEB" w:rsidRDefault="00644FEB">
            <w:pPr>
              <w:pStyle w:val="TAC"/>
              <w:rPr>
                <w:ins w:id="726" w:author="Huawei" w:date="2024-02-02T15:20:00Z"/>
              </w:rPr>
            </w:pPr>
          </w:p>
        </w:tc>
        <w:tc>
          <w:tcPr>
            <w:tcW w:w="1708" w:type="pct"/>
            <w:tcPrChange w:id="727" w:author="CMCC-shiyuan-0228" w:date="2024-02-29T21:34:00Z">
              <w:tcPr>
                <w:tcW w:w="1708" w:type="pct"/>
                <w:gridSpan w:val="2"/>
              </w:tcPr>
            </w:tcPrChange>
          </w:tcPr>
          <w:p w:rsidR="00644FEB" w:rsidRDefault="00CF6C33">
            <w:pPr>
              <w:pStyle w:val="TAC"/>
              <w:rPr>
                <w:ins w:id="728" w:author="Huawei" w:date="2024-02-02T15:20:00Z"/>
                <w:szCs w:val="18"/>
              </w:rPr>
            </w:pPr>
            <w:ins w:id="729" w:author="Huawei" w:date="2024-02-02T15:20:00Z">
              <w:r>
                <w:rPr>
                  <w:szCs w:val="18"/>
                </w:rPr>
                <w:t>TRS.1.2 TDD</w:t>
              </w:r>
            </w:ins>
          </w:p>
        </w:tc>
      </w:tr>
      <w:tr w:rsidR="00644FEB" w:rsidTr="00644FEB">
        <w:trPr>
          <w:trHeight w:val="187"/>
          <w:jc w:val="center"/>
          <w:ins w:id="730" w:author="Huawei" w:date="2024-02-02T15:20:00Z"/>
          <w:trPrChange w:id="731" w:author="CMCC-shiyuan-0228" w:date="2024-02-29T21:34:00Z">
            <w:trPr>
              <w:trHeight w:val="187"/>
              <w:jc w:val="center"/>
            </w:trPr>
          </w:trPrChange>
        </w:trPr>
        <w:tc>
          <w:tcPr>
            <w:tcW w:w="2695" w:type="pct"/>
            <w:gridSpan w:val="3"/>
            <w:shd w:val="clear" w:color="auto" w:fill="auto"/>
            <w:tcPrChange w:id="732" w:author="CMCC-shiyuan-0228" w:date="2024-02-29T21:34:00Z">
              <w:tcPr>
                <w:tcW w:w="2696" w:type="pct"/>
                <w:gridSpan w:val="3"/>
                <w:shd w:val="clear" w:color="auto" w:fill="auto"/>
              </w:tcPr>
            </w:tcPrChange>
          </w:tcPr>
          <w:p w:rsidR="00644FEB" w:rsidRDefault="00CF6C33">
            <w:pPr>
              <w:pStyle w:val="TAL"/>
              <w:rPr>
                <w:ins w:id="733" w:author="Huawei" w:date="2024-02-02T15:20:00Z"/>
                <w:highlight w:val="yellow"/>
                <w:lang w:val="en-US"/>
              </w:rPr>
            </w:pPr>
            <w:ins w:id="734" w:author="Huawei" w:date="2024-02-02T15:20:00Z">
              <w:r>
                <w:rPr>
                  <w:highlight w:val="yellow"/>
                </w:rPr>
                <w:t xml:space="preserve">T1 for UE with </w:t>
              </w:r>
            </w:ins>
            <w:ins w:id="735" w:author="CMCC-shiyuan-0228" w:date="2024-02-29T21:41:00Z">
              <w:r>
                <w:rPr>
                  <w:rFonts w:hint="eastAsia"/>
                  <w:highlight w:val="yellow"/>
                  <w:lang w:val="en-US" w:eastAsia="zh-CN"/>
                </w:rPr>
                <w:t>one</w:t>
              </w:r>
              <w:r>
                <w:rPr>
                  <w:rFonts w:hint="eastAsia"/>
                  <w:highlight w:val="yellow"/>
                  <w:lang w:val="en-US" w:eastAsia="zh-CN"/>
                </w:rPr>
                <w:t xml:space="preserve"> or multiple </w:t>
              </w:r>
            </w:ins>
            <w:ins w:id="736" w:author="Huawei" w:date="2024-02-02T15:20:00Z">
              <w:r>
                <w:rPr>
                  <w:rFonts w:eastAsia="宋体" w:hint="eastAsia"/>
                  <w:highlight w:val="yellow"/>
                  <w:lang w:val="en-US" w:eastAsia="zh-CN"/>
                </w:rPr>
                <w:t>omnidirectional antenna</w:t>
              </w:r>
            </w:ins>
            <w:ins w:id="737" w:author="CMCC-shiyuan-0228" w:date="2024-02-29T21:41:00Z">
              <w:r>
                <w:rPr>
                  <w:rFonts w:eastAsia="宋体" w:hint="eastAsia"/>
                  <w:highlight w:val="yellow"/>
                  <w:lang w:val="en-US" w:eastAsia="zh-CN"/>
                </w:rPr>
                <w:t>(</w:t>
              </w:r>
            </w:ins>
            <w:ins w:id="738" w:author="Huawei" w:date="2024-02-02T15:20:00Z">
              <w:r>
                <w:rPr>
                  <w:rFonts w:eastAsia="宋体" w:hint="eastAsia"/>
                  <w:highlight w:val="yellow"/>
                  <w:lang w:val="en-US" w:eastAsia="zh-CN"/>
                </w:rPr>
                <w:t>s</w:t>
              </w:r>
            </w:ins>
            <w:ins w:id="739" w:author="CMCC-shiyuan-0228" w:date="2024-02-29T21:41:00Z">
              <w:r>
                <w:rPr>
                  <w:rFonts w:eastAsia="宋体" w:hint="eastAsia"/>
                  <w:highlight w:val="yellow"/>
                  <w:lang w:val="en-US" w:eastAsia="zh-CN"/>
                </w:rPr>
                <w:t>)</w:t>
              </w:r>
            </w:ins>
          </w:p>
        </w:tc>
        <w:tc>
          <w:tcPr>
            <w:tcW w:w="595" w:type="pct"/>
            <w:shd w:val="clear" w:color="auto" w:fill="auto"/>
            <w:tcPrChange w:id="740" w:author="CMCC-shiyuan-0228" w:date="2024-02-29T21:34:00Z">
              <w:tcPr>
                <w:tcW w:w="596" w:type="pct"/>
                <w:shd w:val="clear" w:color="auto" w:fill="auto"/>
              </w:tcPr>
            </w:tcPrChange>
          </w:tcPr>
          <w:p w:rsidR="00644FEB" w:rsidRDefault="00CF6C33">
            <w:pPr>
              <w:pStyle w:val="TAC"/>
              <w:rPr>
                <w:ins w:id="741" w:author="Huawei" w:date="2024-02-02T15:20:00Z"/>
                <w:highlight w:val="yellow"/>
              </w:rPr>
            </w:pPr>
            <w:ins w:id="742" w:author="Huawei" w:date="2024-02-02T15:20:00Z">
              <w:r>
                <w:rPr>
                  <w:highlight w:val="yellow"/>
                </w:rPr>
                <w:t>s</w:t>
              </w:r>
            </w:ins>
          </w:p>
        </w:tc>
        <w:tc>
          <w:tcPr>
            <w:tcW w:w="1708" w:type="pct"/>
            <w:tcPrChange w:id="743" w:author="CMCC-shiyuan-0228" w:date="2024-02-29T21:34:00Z">
              <w:tcPr>
                <w:tcW w:w="1708" w:type="pct"/>
                <w:gridSpan w:val="2"/>
              </w:tcPr>
            </w:tcPrChange>
          </w:tcPr>
          <w:p w:rsidR="00644FEB" w:rsidRDefault="00CF6C33">
            <w:pPr>
              <w:pStyle w:val="TAC"/>
              <w:rPr>
                <w:ins w:id="744" w:author="Huawei" w:date="2024-02-02T15:20:00Z"/>
                <w:highlight w:val="yellow"/>
              </w:rPr>
            </w:pPr>
            <w:ins w:id="745" w:author="Huawei" w:date="2024-02-02T15:20:00Z">
              <w:r>
                <w:rPr>
                  <w:highlight w:val="yellow"/>
                </w:rPr>
                <w:t>0.2</w:t>
              </w:r>
            </w:ins>
          </w:p>
        </w:tc>
      </w:tr>
      <w:tr w:rsidR="00644FEB" w:rsidTr="00644FEB">
        <w:trPr>
          <w:trHeight w:val="187"/>
          <w:jc w:val="center"/>
          <w:ins w:id="746" w:author="Huawei" w:date="2024-02-02T15:20:00Z"/>
          <w:trPrChange w:id="747" w:author="CMCC-shiyuan-0228" w:date="2024-02-29T21:34:00Z">
            <w:trPr>
              <w:trHeight w:val="187"/>
              <w:jc w:val="center"/>
            </w:trPr>
          </w:trPrChange>
        </w:trPr>
        <w:tc>
          <w:tcPr>
            <w:tcW w:w="2695" w:type="pct"/>
            <w:gridSpan w:val="3"/>
            <w:shd w:val="clear" w:color="auto" w:fill="auto"/>
            <w:tcPrChange w:id="748" w:author="CMCC-shiyuan-0228" w:date="2024-02-29T21:34:00Z">
              <w:tcPr>
                <w:tcW w:w="2696" w:type="pct"/>
                <w:gridSpan w:val="3"/>
                <w:shd w:val="clear" w:color="auto" w:fill="auto"/>
              </w:tcPr>
            </w:tcPrChange>
          </w:tcPr>
          <w:p w:rsidR="00644FEB" w:rsidRDefault="00CF6C33">
            <w:pPr>
              <w:pStyle w:val="TAL"/>
              <w:rPr>
                <w:ins w:id="749" w:author="Huawei" w:date="2024-02-02T15:20:00Z"/>
                <w:highlight w:val="yellow"/>
              </w:rPr>
            </w:pPr>
            <w:ins w:id="750" w:author="Huawei" w:date="2024-02-02T15:20:00Z">
              <w:r>
                <w:rPr>
                  <w:highlight w:val="yellow"/>
                </w:rPr>
                <w:t>T1 for UE with</w:t>
              </w:r>
            </w:ins>
            <w:ins w:id="751" w:author="CMCC-shiyuan-0228" w:date="2024-02-29T21:41:00Z">
              <w:r>
                <w:rPr>
                  <w:rFonts w:hint="eastAsia"/>
                  <w:highlight w:val="yellow"/>
                  <w:lang w:val="en-US" w:eastAsia="zh-CN"/>
                </w:rPr>
                <w:t xml:space="preserve"> the</w:t>
              </w:r>
            </w:ins>
            <w:ins w:id="752" w:author="Huawei" w:date="2024-02-02T15:20:00Z">
              <w:r>
                <w:rPr>
                  <w:highlight w:val="yellow"/>
                </w:rPr>
                <w:t xml:space="preserve"> </w:t>
              </w:r>
              <w:r>
                <w:rPr>
                  <w:rFonts w:eastAsia="宋体" w:hint="eastAsia"/>
                  <w:highlight w:val="yellow"/>
                  <w:lang w:val="en-US" w:eastAsia="zh-CN"/>
                </w:rPr>
                <w:t>antennas</w:t>
              </w:r>
              <w:r>
                <w:rPr>
                  <w:rFonts w:eastAsia="宋体"/>
                  <w:highlight w:val="yellow"/>
                  <w:lang w:val="en-US" w:eastAsia="zh-CN"/>
                </w:rPr>
                <w:t xml:space="preserve"> array</w:t>
              </w:r>
            </w:ins>
          </w:p>
        </w:tc>
        <w:tc>
          <w:tcPr>
            <w:tcW w:w="595" w:type="pct"/>
            <w:shd w:val="clear" w:color="auto" w:fill="auto"/>
            <w:tcPrChange w:id="753" w:author="CMCC-shiyuan-0228" w:date="2024-02-29T21:34:00Z">
              <w:tcPr>
                <w:tcW w:w="596" w:type="pct"/>
                <w:shd w:val="clear" w:color="auto" w:fill="auto"/>
              </w:tcPr>
            </w:tcPrChange>
          </w:tcPr>
          <w:p w:rsidR="00644FEB" w:rsidRDefault="00CF6C33">
            <w:pPr>
              <w:pStyle w:val="TAC"/>
              <w:rPr>
                <w:ins w:id="754" w:author="Huawei" w:date="2024-02-02T15:20:00Z"/>
                <w:highlight w:val="yellow"/>
              </w:rPr>
            </w:pPr>
            <w:ins w:id="755" w:author="Huawei" w:date="2024-02-02T15:20:00Z">
              <w:r>
                <w:rPr>
                  <w:highlight w:val="yellow"/>
                </w:rPr>
                <w:t>s</w:t>
              </w:r>
            </w:ins>
          </w:p>
        </w:tc>
        <w:tc>
          <w:tcPr>
            <w:tcW w:w="1708" w:type="pct"/>
            <w:tcPrChange w:id="756" w:author="CMCC-shiyuan-0228" w:date="2024-02-29T21:34:00Z">
              <w:tcPr>
                <w:tcW w:w="1708" w:type="pct"/>
                <w:gridSpan w:val="2"/>
              </w:tcPr>
            </w:tcPrChange>
          </w:tcPr>
          <w:p w:rsidR="00644FEB" w:rsidRDefault="00CF6C33">
            <w:pPr>
              <w:pStyle w:val="TAC"/>
              <w:rPr>
                <w:ins w:id="757" w:author="Huawei" w:date="2024-02-02T15:20:00Z"/>
                <w:highlight w:val="yellow"/>
              </w:rPr>
            </w:pPr>
            <w:ins w:id="758" w:author="Huawei" w:date="2024-02-02T15:20:00Z">
              <w:r>
                <w:rPr>
                  <w:highlight w:val="yellow"/>
                </w:rPr>
                <w:t>0.2</w:t>
              </w:r>
            </w:ins>
          </w:p>
        </w:tc>
      </w:tr>
      <w:tr w:rsidR="00644FEB" w:rsidTr="00644FEB">
        <w:trPr>
          <w:trHeight w:val="187"/>
          <w:jc w:val="center"/>
          <w:ins w:id="759" w:author="Huawei" w:date="2024-02-02T15:20:00Z"/>
          <w:trPrChange w:id="760" w:author="CMCC-shiyuan-0228" w:date="2024-02-29T21:34:00Z">
            <w:trPr>
              <w:trHeight w:val="187"/>
              <w:jc w:val="center"/>
            </w:trPr>
          </w:trPrChange>
        </w:trPr>
        <w:tc>
          <w:tcPr>
            <w:tcW w:w="2695" w:type="pct"/>
            <w:gridSpan w:val="3"/>
            <w:shd w:val="clear" w:color="auto" w:fill="auto"/>
            <w:tcPrChange w:id="761" w:author="CMCC-shiyuan-0228" w:date="2024-02-29T21:34:00Z">
              <w:tcPr>
                <w:tcW w:w="2696" w:type="pct"/>
                <w:gridSpan w:val="3"/>
                <w:shd w:val="clear" w:color="auto" w:fill="auto"/>
              </w:tcPr>
            </w:tcPrChange>
          </w:tcPr>
          <w:p w:rsidR="00644FEB" w:rsidRDefault="00CF6C33">
            <w:pPr>
              <w:pStyle w:val="TAL"/>
              <w:rPr>
                <w:ins w:id="762" w:author="Huawei" w:date="2024-02-02T15:20:00Z"/>
                <w:highlight w:val="yellow"/>
                <w:lang w:val="en-US"/>
              </w:rPr>
            </w:pPr>
            <w:ins w:id="763" w:author="Huawei" w:date="2024-02-02T15:20:00Z">
              <w:r>
                <w:rPr>
                  <w:highlight w:val="yellow"/>
                </w:rPr>
                <w:t xml:space="preserve">T2 for UE with </w:t>
              </w:r>
            </w:ins>
            <w:ins w:id="764" w:author="CMCC-shiyuan-0228" w:date="2024-02-29T20:30:00Z">
              <w:r>
                <w:rPr>
                  <w:rFonts w:hint="eastAsia"/>
                  <w:highlight w:val="yellow"/>
                  <w:lang w:val="en-US" w:eastAsia="zh-CN"/>
                </w:rPr>
                <w:t xml:space="preserve">one or multiple </w:t>
              </w:r>
            </w:ins>
            <w:ins w:id="765" w:author="Huawei" w:date="2024-02-02T15:20:00Z">
              <w:r>
                <w:rPr>
                  <w:rFonts w:eastAsia="宋体" w:hint="eastAsia"/>
                  <w:highlight w:val="yellow"/>
                  <w:lang w:val="en-US" w:eastAsia="zh-CN"/>
                </w:rPr>
                <w:t>omnidirectional antenna</w:t>
              </w:r>
            </w:ins>
            <w:ins w:id="766" w:author="CMCC-shiyuan-0228" w:date="2024-02-29T20:30:00Z">
              <w:r>
                <w:rPr>
                  <w:rFonts w:eastAsia="宋体" w:hint="eastAsia"/>
                  <w:highlight w:val="yellow"/>
                  <w:lang w:val="en-US" w:eastAsia="zh-CN"/>
                </w:rPr>
                <w:t>(</w:t>
              </w:r>
            </w:ins>
            <w:ins w:id="767" w:author="Huawei" w:date="2024-02-02T15:20:00Z">
              <w:r>
                <w:rPr>
                  <w:rFonts w:eastAsia="宋体" w:hint="eastAsia"/>
                  <w:highlight w:val="yellow"/>
                  <w:lang w:val="en-US" w:eastAsia="zh-CN"/>
                </w:rPr>
                <w:t>s</w:t>
              </w:r>
            </w:ins>
            <w:ins w:id="768" w:author="CMCC-shiyuan-0228" w:date="2024-02-29T20:30:00Z">
              <w:r>
                <w:rPr>
                  <w:rFonts w:eastAsia="宋体" w:hint="eastAsia"/>
                  <w:highlight w:val="yellow"/>
                  <w:lang w:val="en-US" w:eastAsia="zh-CN"/>
                </w:rPr>
                <w:t>)</w:t>
              </w:r>
            </w:ins>
          </w:p>
        </w:tc>
        <w:tc>
          <w:tcPr>
            <w:tcW w:w="595" w:type="pct"/>
            <w:shd w:val="clear" w:color="auto" w:fill="auto"/>
            <w:tcPrChange w:id="769" w:author="CMCC-shiyuan-0228" w:date="2024-02-29T21:34:00Z">
              <w:tcPr>
                <w:tcW w:w="596" w:type="pct"/>
                <w:shd w:val="clear" w:color="auto" w:fill="auto"/>
              </w:tcPr>
            </w:tcPrChange>
          </w:tcPr>
          <w:p w:rsidR="00644FEB" w:rsidRDefault="00CF6C33">
            <w:pPr>
              <w:pStyle w:val="TAC"/>
              <w:rPr>
                <w:ins w:id="770" w:author="Huawei" w:date="2024-02-02T15:20:00Z"/>
                <w:highlight w:val="yellow"/>
              </w:rPr>
            </w:pPr>
            <w:ins w:id="771" w:author="Huawei" w:date="2024-02-02T15:20:00Z">
              <w:r>
                <w:rPr>
                  <w:highlight w:val="yellow"/>
                </w:rPr>
                <w:t>s</w:t>
              </w:r>
            </w:ins>
          </w:p>
        </w:tc>
        <w:tc>
          <w:tcPr>
            <w:tcW w:w="1708" w:type="pct"/>
            <w:tcPrChange w:id="772" w:author="CMCC-shiyuan-0228" w:date="2024-02-29T21:34:00Z">
              <w:tcPr>
                <w:tcW w:w="1708" w:type="pct"/>
                <w:gridSpan w:val="2"/>
              </w:tcPr>
            </w:tcPrChange>
          </w:tcPr>
          <w:p w:rsidR="00644FEB" w:rsidRDefault="00CF6C33">
            <w:pPr>
              <w:pStyle w:val="TAC"/>
              <w:rPr>
                <w:ins w:id="773" w:author="Huawei" w:date="2024-02-02T15:20:00Z"/>
                <w:highlight w:val="yellow"/>
              </w:rPr>
            </w:pPr>
            <w:ins w:id="774" w:author="Huawei" w:date="2024-02-02T15:20:00Z">
              <w:r>
                <w:rPr>
                  <w:highlight w:val="yellow"/>
                </w:rPr>
                <w:t>0.48</w:t>
              </w:r>
            </w:ins>
          </w:p>
        </w:tc>
      </w:tr>
      <w:tr w:rsidR="00644FEB" w:rsidTr="00644FEB">
        <w:trPr>
          <w:trHeight w:val="187"/>
          <w:jc w:val="center"/>
          <w:ins w:id="775" w:author="Huawei" w:date="2024-02-02T15:20:00Z"/>
          <w:trPrChange w:id="776" w:author="CMCC-shiyuan-0228" w:date="2024-02-29T21:34:00Z">
            <w:trPr>
              <w:trHeight w:val="187"/>
              <w:jc w:val="center"/>
            </w:trPr>
          </w:trPrChange>
        </w:trPr>
        <w:tc>
          <w:tcPr>
            <w:tcW w:w="2695" w:type="pct"/>
            <w:gridSpan w:val="3"/>
            <w:shd w:val="clear" w:color="auto" w:fill="auto"/>
            <w:tcPrChange w:id="777" w:author="CMCC-shiyuan-0228" w:date="2024-02-29T21:34:00Z">
              <w:tcPr>
                <w:tcW w:w="2696" w:type="pct"/>
                <w:gridSpan w:val="3"/>
                <w:shd w:val="clear" w:color="auto" w:fill="auto"/>
              </w:tcPr>
            </w:tcPrChange>
          </w:tcPr>
          <w:p w:rsidR="00644FEB" w:rsidRDefault="00CF6C33">
            <w:pPr>
              <w:pStyle w:val="TAL"/>
              <w:rPr>
                <w:ins w:id="778" w:author="Huawei" w:date="2024-02-02T15:20:00Z"/>
                <w:highlight w:val="yellow"/>
              </w:rPr>
            </w:pPr>
            <w:ins w:id="779" w:author="Huawei" w:date="2024-02-02T15:20:00Z">
              <w:r>
                <w:rPr>
                  <w:highlight w:val="yellow"/>
                </w:rPr>
                <w:t>T2 for UE with</w:t>
              </w:r>
            </w:ins>
            <w:ins w:id="780" w:author="CMCC-shiyuan-0228" w:date="2024-02-29T20:31:00Z">
              <w:r>
                <w:rPr>
                  <w:rFonts w:hint="eastAsia"/>
                  <w:highlight w:val="yellow"/>
                  <w:lang w:val="en-US" w:eastAsia="zh-CN"/>
                </w:rPr>
                <w:t xml:space="preserve"> the</w:t>
              </w:r>
              <w:r>
                <w:rPr>
                  <w:highlight w:val="yellow"/>
                </w:rPr>
                <w:t xml:space="preserve"> </w:t>
              </w:r>
            </w:ins>
            <w:ins w:id="781" w:author="Huawei" w:date="2024-02-02T15:20:00Z">
              <w:r>
                <w:rPr>
                  <w:rFonts w:eastAsia="宋体" w:hint="eastAsia"/>
                  <w:highlight w:val="yellow"/>
                  <w:lang w:val="en-US" w:eastAsia="zh-CN"/>
                </w:rPr>
                <w:t>antennas</w:t>
              </w:r>
              <w:r>
                <w:rPr>
                  <w:rFonts w:eastAsia="宋体"/>
                  <w:highlight w:val="yellow"/>
                  <w:lang w:val="en-US" w:eastAsia="zh-CN"/>
                </w:rPr>
                <w:t xml:space="preserve"> array</w:t>
              </w:r>
            </w:ins>
          </w:p>
        </w:tc>
        <w:tc>
          <w:tcPr>
            <w:tcW w:w="595" w:type="pct"/>
            <w:shd w:val="clear" w:color="auto" w:fill="auto"/>
            <w:tcPrChange w:id="782" w:author="CMCC-shiyuan-0228" w:date="2024-02-29T21:34:00Z">
              <w:tcPr>
                <w:tcW w:w="596" w:type="pct"/>
                <w:shd w:val="clear" w:color="auto" w:fill="auto"/>
              </w:tcPr>
            </w:tcPrChange>
          </w:tcPr>
          <w:p w:rsidR="00644FEB" w:rsidRDefault="00CF6C33">
            <w:pPr>
              <w:pStyle w:val="TAC"/>
              <w:rPr>
                <w:ins w:id="783" w:author="Huawei" w:date="2024-02-02T15:20:00Z"/>
                <w:highlight w:val="yellow"/>
              </w:rPr>
            </w:pPr>
            <w:ins w:id="784" w:author="Huawei" w:date="2024-02-02T15:20:00Z">
              <w:r>
                <w:rPr>
                  <w:highlight w:val="yellow"/>
                </w:rPr>
                <w:t>s</w:t>
              </w:r>
            </w:ins>
          </w:p>
        </w:tc>
        <w:tc>
          <w:tcPr>
            <w:tcW w:w="1708" w:type="pct"/>
            <w:tcPrChange w:id="785" w:author="CMCC-shiyuan-0228" w:date="2024-02-29T21:34:00Z">
              <w:tcPr>
                <w:tcW w:w="1708" w:type="pct"/>
                <w:gridSpan w:val="2"/>
              </w:tcPr>
            </w:tcPrChange>
          </w:tcPr>
          <w:p w:rsidR="00644FEB" w:rsidRDefault="00CF6C33">
            <w:pPr>
              <w:pStyle w:val="TAC"/>
              <w:rPr>
                <w:ins w:id="786" w:author="Huawei" w:date="2024-02-02T15:20:00Z"/>
                <w:highlight w:val="yellow"/>
              </w:rPr>
            </w:pPr>
            <w:ins w:id="787" w:author="Huawei" w:date="2024-02-02T15:20:00Z">
              <w:r>
                <w:rPr>
                  <w:highlight w:val="yellow"/>
                </w:rPr>
                <w:t>1.28</w:t>
              </w:r>
            </w:ins>
          </w:p>
        </w:tc>
      </w:tr>
      <w:tr w:rsidR="00644FEB" w:rsidTr="00644FEB">
        <w:trPr>
          <w:trHeight w:val="187"/>
          <w:jc w:val="center"/>
          <w:ins w:id="788" w:author="Huawei" w:date="2024-02-02T15:20:00Z"/>
          <w:trPrChange w:id="789" w:author="CMCC-shiyuan-0228" w:date="2024-02-29T21:34:00Z">
            <w:trPr>
              <w:trHeight w:val="187"/>
              <w:jc w:val="center"/>
            </w:trPr>
          </w:trPrChange>
        </w:trPr>
        <w:tc>
          <w:tcPr>
            <w:tcW w:w="2695" w:type="pct"/>
            <w:gridSpan w:val="3"/>
            <w:shd w:val="clear" w:color="auto" w:fill="auto"/>
            <w:tcPrChange w:id="790" w:author="CMCC-shiyuan-0228" w:date="2024-02-29T21:34:00Z">
              <w:tcPr>
                <w:tcW w:w="2696" w:type="pct"/>
                <w:gridSpan w:val="3"/>
                <w:shd w:val="clear" w:color="auto" w:fill="auto"/>
              </w:tcPr>
            </w:tcPrChange>
          </w:tcPr>
          <w:p w:rsidR="00644FEB" w:rsidRDefault="00CF6C33">
            <w:pPr>
              <w:pStyle w:val="TAL"/>
              <w:rPr>
                <w:ins w:id="791" w:author="Huawei" w:date="2024-02-02T15:20:00Z"/>
                <w:highlight w:val="yellow"/>
                <w:lang w:val="en-US"/>
              </w:rPr>
            </w:pPr>
            <w:ins w:id="792" w:author="Huawei" w:date="2024-02-02T15:20:00Z">
              <w:r>
                <w:rPr>
                  <w:highlight w:val="yellow"/>
                </w:rPr>
                <w:t xml:space="preserve">T3 for UE with </w:t>
              </w:r>
            </w:ins>
            <w:ins w:id="793" w:author="CMCC-shiyuan-0228" w:date="2024-02-29T20:30:00Z">
              <w:r>
                <w:rPr>
                  <w:rFonts w:hint="eastAsia"/>
                  <w:highlight w:val="yellow"/>
                  <w:lang w:val="en-US" w:eastAsia="zh-CN"/>
                </w:rPr>
                <w:t xml:space="preserve">one or multiple </w:t>
              </w:r>
            </w:ins>
            <w:ins w:id="794" w:author="Huawei" w:date="2024-02-02T15:20:00Z">
              <w:r>
                <w:rPr>
                  <w:rFonts w:eastAsia="宋体" w:hint="eastAsia"/>
                  <w:highlight w:val="yellow"/>
                  <w:lang w:val="en-US" w:eastAsia="zh-CN"/>
                </w:rPr>
                <w:t>omnidirectional antenna</w:t>
              </w:r>
            </w:ins>
            <w:ins w:id="795" w:author="CMCC-shiyuan-0228" w:date="2024-02-29T20:30:00Z">
              <w:r>
                <w:rPr>
                  <w:rFonts w:eastAsia="宋体" w:hint="eastAsia"/>
                  <w:highlight w:val="yellow"/>
                  <w:lang w:val="en-US" w:eastAsia="zh-CN"/>
                </w:rPr>
                <w:t>(</w:t>
              </w:r>
            </w:ins>
            <w:ins w:id="796" w:author="Huawei" w:date="2024-02-02T15:20:00Z">
              <w:r>
                <w:rPr>
                  <w:rFonts w:eastAsia="宋体" w:hint="eastAsia"/>
                  <w:highlight w:val="yellow"/>
                  <w:lang w:val="en-US" w:eastAsia="zh-CN"/>
                </w:rPr>
                <w:t>s</w:t>
              </w:r>
            </w:ins>
            <w:ins w:id="797" w:author="CMCC-shiyuan-0228" w:date="2024-02-29T20:30:00Z">
              <w:r>
                <w:rPr>
                  <w:rFonts w:eastAsia="宋体" w:hint="eastAsia"/>
                  <w:highlight w:val="yellow"/>
                  <w:lang w:val="en-US" w:eastAsia="zh-CN"/>
                </w:rPr>
                <w:t>)</w:t>
              </w:r>
            </w:ins>
          </w:p>
        </w:tc>
        <w:tc>
          <w:tcPr>
            <w:tcW w:w="595" w:type="pct"/>
            <w:shd w:val="clear" w:color="auto" w:fill="auto"/>
            <w:tcPrChange w:id="798" w:author="CMCC-shiyuan-0228" w:date="2024-02-29T21:34:00Z">
              <w:tcPr>
                <w:tcW w:w="596" w:type="pct"/>
                <w:shd w:val="clear" w:color="auto" w:fill="auto"/>
              </w:tcPr>
            </w:tcPrChange>
          </w:tcPr>
          <w:p w:rsidR="00644FEB" w:rsidRDefault="00CF6C33">
            <w:pPr>
              <w:pStyle w:val="TAC"/>
              <w:rPr>
                <w:ins w:id="799" w:author="Huawei" w:date="2024-02-02T15:20:00Z"/>
                <w:highlight w:val="yellow"/>
              </w:rPr>
            </w:pPr>
            <w:ins w:id="800" w:author="Huawei" w:date="2024-02-02T15:20:00Z">
              <w:r>
                <w:rPr>
                  <w:highlight w:val="yellow"/>
                </w:rPr>
                <w:t>s</w:t>
              </w:r>
            </w:ins>
          </w:p>
        </w:tc>
        <w:tc>
          <w:tcPr>
            <w:tcW w:w="1708" w:type="pct"/>
            <w:tcPrChange w:id="801" w:author="CMCC-shiyuan-0228" w:date="2024-02-29T21:34:00Z">
              <w:tcPr>
                <w:tcW w:w="1708" w:type="pct"/>
                <w:gridSpan w:val="2"/>
              </w:tcPr>
            </w:tcPrChange>
          </w:tcPr>
          <w:p w:rsidR="00644FEB" w:rsidRDefault="00CF6C33">
            <w:pPr>
              <w:pStyle w:val="TAC"/>
              <w:rPr>
                <w:ins w:id="802" w:author="Huawei" w:date="2024-02-02T15:20:00Z"/>
                <w:highlight w:val="yellow"/>
              </w:rPr>
            </w:pPr>
            <w:ins w:id="803" w:author="Huawei" w:date="2024-02-02T15:20:00Z">
              <w:r>
                <w:rPr>
                  <w:highlight w:val="yellow"/>
                </w:rPr>
                <w:t>0.48</w:t>
              </w:r>
            </w:ins>
          </w:p>
        </w:tc>
      </w:tr>
      <w:tr w:rsidR="00644FEB" w:rsidTr="00644FEB">
        <w:trPr>
          <w:trHeight w:val="187"/>
          <w:jc w:val="center"/>
          <w:ins w:id="804" w:author="Huawei" w:date="2024-02-02T15:20:00Z"/>
          <w:trPrChange w:id="805" w:author="CMCC-shiyuan-0228" w:date="2024-02-29T21:34:00Z">
            <w:trPr>
              <w:trHeight w:val="187"/>
              <w:jc w:val="center"/>
            </w:trPr>
          </w:trPrChange>
        </w:trPr>
        <w:tc>
          <w:tcPr>
            <w:tcW w:w="2695" w:type="pct"/>
            <w:gridSpan w:val="3"/>
            <w:shd w:val="clear" w:color="auto" w:fill="auto"/>
            <w:tcPrChange w:id="806" w:author="CMCC-shiyuan-0228" w:date="2024-02-29T21:34:00Z">
              <w:tcPr>
                <w:tcW w:w="2696" w:type="pct"/>
                <w:gridSpan w:val="3"/>
                <w:shd w:val="clear" w:color="auto" w:fill="auto"/>
              </w:tcPr>
            </w:tcPrChange>
          </w:tcPr>
          <w:p w:rsidR="00644FEB" w:rsidRDefault="00CF6C33">
            <w:pPr>
              <w:pStyle w:val="TAL"/>
              <w:rPr>
                <w:ins w:id="807" w:author="Huawei" w:date="2024-02-02T15:20:00Z"/>
                <w:highlight w:val="yellow"/>
              </w:rPr>
            </w:pPr>
            <w:ins w:id="808" w:author="Huawei" w:date="2024-02-02T15:20:00Z">
              <w:r>
                <w:rPr>
                  <w:highlight w:val="yellow"/>
                </w:rPr>
                <w:t>T3 for UE with</w:t>
              </w:r>
            </w:ins>
            <w:ins w:id="809" w:author="CMCC-shiyuan-0228" w:date="2024-02-29T20:32:00Z">
              <w:r>
                <w:rPr>
                  <w:rFonts w:hint="eastAsia"/>
                  <w:highlight w:val="yellow"/>
                  <w:lang w:val="en-US" w:eastAsia="zh-CN"/>
                </w:rPr>
                <w:t xml:space="preserve"> the</w:t>
              </w:r>
            </w:ins>
            <w:ins w:id="810" w:author="Huawei" w:date="2024-02-02T15:20:00Z">
              <w:r>
                <w:rPr>
                  <w:highlight w:val="yellow"/>
                </w:rPr>
                <w:t xml:space="preserve"> </w:t>
              </w:r>
              <w:r>
                <w:rPr>
                  <w:rFonts w:eastAsia="宋体" w:hint="eastAsia"/>
                  <w:highlight w:val="yellow"/>
                  <w:lang w:val="en-US" w:eastAsia="zh-CN"/>
                </w:rPr>
                <w:t>antennas</w:t>
              </w:r>
              <w:r>
                <w:rPr>
                  <w:rFonts w:eastAsia="宋体"/>
                  <w:highlight w:val="yellow"/>
                  <w:lang w:val="en-US" w:eastAsia="zh-CN"/>
                </w:rPr>
                <w:t xml:space="preserve"> array</w:t>
              </w:r>
            </w:ins>
          </w:p>
        </w:tc>
        <w:tc>
          <w:tcPr>
            <w:tcW w:w="595" w:type="pct"/>
            <w:shd w:val="clear" w:color="auto" w:fill="auto"/>
            <w:tcPrChange w:id="811" w:author="CMCC-shiyuan-0228" w:date="2024-02-29T21:34:00Z">
              <w:tcPr>
                <w:tcW w:w="596" w:type="pct"/>
                <w:shd w:val="clear" w:color="auto" w:fill="auto"/>
              </w:tcPr>
            </w:tcPrChange>
          </w:tcPr>
          <w:p w:rsidR="00644FEB" w:rsidRDefault="00CF6C33">
            <w:pPr>
              <w:pStyle w:val="TAC"/>
              <w:rPr>
                <w:ins w:id="812" w:author="Huawei" w:date="2024-02-02T15:20:00Z"/>
                <w:highlight w:val="yellow"/>
              </w:rPr>
            </w:pPr>
            <w:ins w:id="813" w:author="Huawei" w:date="2024-02-02T15:20:00Z">
              <w:r>
                <w:rPr>
                  <w:highlight w:val="yellow"/>
                </w:rPr>
                <w:t>s</w:t>
              </w:r>
            </w:ins>
          </w:p>
        </w:tc>
        <w:tc>
          <w:tcPr>
            <w:tcW w:w="1708" w:type="pct"/>
            <w:tcPrChange w:id="814" w:author="CMCC-shiyuan-0228" w:date="2024-02-29T21:34:00Z">
              <w:tcPr>
                <w:tcW w:w="1708" w:type="pct"/>
                <w:gridSpan w:val="2"/>
              </w:tcPr>
            </w:tcPrChange>
          </w:tcPr>
          <w:p w:rsidR="00644FEB" w:rsidRDefault="00CF6C33">
            <w:pPr>
              <w:pStyle w:val="TAC"/>
              <w:rPr>
                <w:ins w:id="815" w:author="Huawei" w:date="2024-02-02T15:20:00Z"/>
                <w:highlight w:val="yellow"/>
              </w:rPr>
            </w:pPr>
            <w:ins w:id="816" w:author="Huawei" w:date="2024-02-02T15:20:00Z">
              <w:r>
                <w:rPr>
                  <w:highlight w:val="yellow"/>
                </w:rPr>
                <w:t>1.28</w:t>
              </w:r>
            </w:ins>
          </w:p>
        </w:tc>
      </w:tr>
      <w:tr w:rsidR="00644FEB" w:rsidTr="00644FEB">
        <w:trPr>
          <w:trHeight w:val="187"/>
          <w:jc w:val="center"/>
          <w:ins w:id="817" w:author="Huawei" w:date="2024-02-02T15:20:00Z"/>
          <w:trPrChange w:id="818" w:author="CMCC-shiyuan-0228" w:date="2024-02-29T21:34:00Z">
            <w:trPr>
              <w:trHeight w:val="187"/>
              <w:jc w:val="center"/>
            </w:trPr>
          </w:trPrChange>
        </w:trPr>
        <w:tc>
          <w:tcPr>
            <w:tcW w:w="2695" w:type="pct"/>
            <w:gridSpan w:val="3"/>
            <w:tcBorders>
              <w:bottom w:val="single" w:sz="4" w:space="0" w:color="auto"/>
            </w:tcBorders>
            <w:shd w:val="clear" w:color="auto" w:fill="auto"/>
            <w:tcPrChange w:id="819" w:author="CMCC-shiyuan-0228" w:date="2024-02-29T21:34:00Z">
              <w:tcPr>
                <w:tcW w:w="2696" w:type="pct"/>
                <w:gridSpan w:val="3"/>
                <w:tcBorders>
                  <w:bottom w:val="single" w:sz="4" w:space="0" w:color="auto"/>
                </w:tcBorders>
                <w:shd w:val="clear" w:color="auto" w:fill="auto"/>
              </w:tcPr>
            </w:tcPrChange>
          </w:tcPr>
          <w:p w:rsidR="00644FEB" w:rsidRDefault="00CF6C33">
            <w:pPr>
              <w:pStyle w:val="TAL"/>
              <w:rPr>
                <w:ins w:id="820" w:author="Huawei" w:date="2024-02-02T15:20:00Z"/>
                <w:highlight w:val="yellow"/>
                <w:lang w:val="en-US"/>
              </w:rPr>
            </w:pPr>
            <w:ins w:id="821" w:author="Huawei" w:date="2024-02-02T15:20:00Z">
              <w:r>
                <w:rPr>
                  <w:highlight w:val="yellow"/>
                </w:rPr>
                <w:t>D1 for UE with</w:t>
              </w:r>
            </w:ins>
            <w:ins w:id="822" w:author="CMCC-shiyuan-0228" w:date="2024-02-29T20:30:00Z">
              <w:r>
                <w:rPr>
                  <w:rFonts w:hint="eastAsia"/>
                  <w:highlight w:val="yellow"/>
                  <w:lang w:val="en-US" w:eastAsia="zh-CN"/>
                </w:rPr>
                <w:t xml:space="preserve"> one or multiple </w:t>
              </w:r>
            </w:ins>
            <w:ins w:id="823" w:author="Huawei" w:date="2024-02-02T15:20:00Z">
              <w:r>
                <w:rPr>
                  <w:highlight w:val="yellow"/>
                </w:rPr>
                <w:t xml:space="preserve"> </w:t>
              </w:r>
              <w:r>
                <w:rPr>
                  <w:rFonts w:eastAsia="宋体" w:hint="eastAsia"/>
                  <w:highlight w:val="yellow"/>
                  <w:lang w:val="en-US" w:eastAsia="zh-CN"/>
                </w:rPr>
                <w:t>omnidirectional antenna</w:t>
              </w:r>
            </w:ins>
            <w:ins w:id="824" w:author="CMCC-shiyuan-0228" w:date="2024-02-29T20:31:00Z">
              <w:r>
                <w:rPr>
                  <w:rFonts w:eastAsia="宋体" w:hint="eastAsia"/>
                  <w:highlight w:val="yellow"/>
                  <w:lang w:val="en-US" w:eastAsia="zh-CN"/>
                </w:rPr>
                <w:t>(</w:t>
              </w:r>
            </w:ins>
            <w:ins w:id="825" w:author="Huawei" w:date="2024-02-02T15:20:00Z">
              <w:r>
                <w:rPr>
                  <w:rFonts w:eastAsia="宋体" w:hint="eastAsia"/>
                  <w:highlight w:val="yellow"/>
                  <w:lang w:val="en-US" w:eastAsia="zh-CN"/>
                </w:rPr>
                <w:t>s</w:t>
              </w:r>
            </w:ins>
            <w:ins w:id="826" w:author="CMCC-shiyuan-0228" w:date="2024-02-29T20:30:00Z">
              <w:r>
                <w:rPr>
                  <w:rFonts w:eastAsia="宋体" w:hint="eastAsia"/>
                  <w:highlight w:val="yellow"/>
                  <w:lang w:val="en-US" w:eastAsia="zh-CN"/>
                </w:rPr>
                <w:t>)</w:t>
              </w:r>
            </w:ins>
          </w:p>
        </w:tc>
        <w:tc>
          <w:tcPr>
            <w:tcW w:w="595" w:type="pct"/>
            <w:tcBorders>
              <w:bottom w:val="single" w:sz="4" w:space="0" w:color="auto"/>
            </w:tcBorders>
            <w:shd w:val="clear" w:color="auto" w:fill="auto"/>
            <w:tcPrChange w:id="827" w:author="CMCC-shiyuan-0228" w:date="2024-02-29T21:34:00Z">
              <w:tcPr>
                <w:tcW w:w="596" w:type="pct"/>
                <w:tcBorders>
                  <w:bottom w:val="single" w:sz="4" w:space="0" w:color="auto"/>
                </w:tcBorders>
                <w:shd w:val="clear" w:color="auto" w:fill="auto"/>
              </w:tcPr>
            </w:tcPrChange>
          </w:tcPr>
          <w:p w:rsidR="00644FEB" w:rsidRDefault="00CF6C33">
            <w:pPr>
              <w:pStyle w:val="TAC"/>
              <w:rPr>
                <w:ins w:id="828" w:author="Huawei" w:date="2024-02-02T15:20:00Z"/>
                <w:highlight w:val="yellow"/>
              </w:rPr>
            </w:pPr>
            <w:ins w:id="829" w:author="Huawei" w:date="2024-02-02T15:20:00Z">
              <w:r>
                <w:rPr>
                  <w:highlight w:val="yellow"/>
                </w:rPr>
                <w:t>s</w:t>
              </w:r>
            </w:ins>
          </w:p>
        </w:tc>
        <w:tc>
          <w:tcPr>
            <w:tcW w:w="1708" w:type="pct"/>
            <w:tcBorders>
              <w:bottom w:val="single" w:sz="4" w:space="0" w:color="auto"/>
            </w:tcBorders>
            <w:tcPrChange w:id="830" w:author="CMCC-shiyuan-0228" w:date="2024-02-29T21:34:00Z">
              <w:tcPr>
                <w:tcW w:w="1708" w:type="pct"/>
                <w:gridSpan w:val="2"/>
                <w:tcBorders>
                  <w:bottom w:val="single" w:sz="4" w:space="0" w:color="auto"/>
                </w:tcBorders>
              </w:tcPr>
            </w:tcPrChange>
          </w:tcPr>
          <w:p w:rsidR="00644FEB" w:rsidRDefault="00CF6C33">
            <w:pPr>
              <w:pStyle w:val="TAC"/>
              <w:rPr>
                <w:ins w:id="831" w:author="Huawei" w:date="2024-02-02T15:20:00Z"/>
                <w:highlight w:val="yellow"/>
              </w:rPr>
            </w:pPr>
            <w:ins w:id="832" w:author="Huawei" w:date="2024-02-02T15:20:00Z">
              <w:r>
                <w:rPr>
                  <w:highlight w:val="yellow"/>
                </w:rPr>
                <w:t>0.44</w:t>
              </w:r>
            </w:ins>
          </w:p>
        </w:tc>
      </w:tr>
      <w:tr w:rsidR="00644FEB" w:rsidTr="00644FEB">
        <w:trPr>
          <w:trHeight w:val="187"/>
          <w:jc w:val="center"/>
          <w:ins w:id="833" w:author="Huawei" w:date="2024-02-02T15:20:00Z"/>
          <w:trPrChange w:id="834" w:author="CMCC-shiyuan-0228" w:date="2024-02-29T21:34:00Z">
            <w:trPr>
              <w:trHeight w:val="187"/>
              <w:jc w:val="center"/>
            </w:trPr>
          </w:trPrChange>
        </w:trPr>
        <w:tc>
          <w:tcPr>
            <w:tcW w:w="2695" w:type="pct"/>
            <w:gridSpan w:val="3"/>
            <w:tcBorders>
              <w:bottom w:val="single" w:sz="4" w:space="0" w:color="auto"/>
            </w:tcBorders>
            <w:shd w:val="clear" w:color="auto" w:fill="auto"/>
            <w:tcPrChange w:id="835" w:author="CMCC-shiyuan-0228" w:date="2024-02-29T21:34:00Z">
              <w:tcPr>
                <w:tcW w:w="2696" w:type="pct"/>
                <w:gridSpan w:val="3"/>
                <w:tcBorders>
                  <w:bottom w:val="single" w:sz="4" w:space="0" w:color="auto"/>
                </w:tcBorders>
                <w:shd w:val="clear" w:color="auto" w:fill="auto"/>
              </w:tcPr>
            </w:tcPrChange>
          </w:tcPr>
          <w:p w:rsidR="00644FEB" w:rsidRDefault="00CF6C33">
            <w:pPr>
              <w:pStyle w:val="TAL"/>
              <w:rPr>
                <w:ins w:id="836" w:author="Huawei" w:date="2024-02-02T15:20:00Z"/>
                <w:highlight w:val="yellow"/>
              </w:rPr>
            </w:pPr>
            <w:ins w:id="837" w:author="Huawei" w:date="2024-02-02T15:20:00Z">
              <w:r>
                <w:rPr>
                  <w:highlight w:val="yellow"/>
                </w:rPr>
                <w:t>D1 for UE with</w:t>
              </w:r>
            </w:ins>
            <w:ins w:id="838" w:author="CMCC-shiyuan-0228" w:date="2024-02-29T20:32:00Z">
              <w:r>
                <w:rPr>
                  <w:rFonts w:hint="eastAsia"/>
                  <w:highlight w:val="yellow"/>
                  <w:lang w:val="en-US" w:eastAsia="zh-CN"/>
                </w:rPr>
                <w:t xml:space="preserve"> the</w:t>
              </w:r>
            </w:ins>
            <w:ins w:id="839" w:author="Huawei" w:date="2024-02-02T15:20:00Z">
              <w:r>
                <w:rPr>
                  <w:highlight w:val="yellow"/>
                </w:rPr>
                <w:t xml:space="preserve"> </w:t>
              </w:r>
              <w:r>
                <w:rPr>
                  <w:rFonts w:eastAsia="宋体" w:hint="eastAsia"/>
                  <w:highlight w:val="yellow"/>
                  <w:lang w:val="en-US" w:eastAsia="zh-CN"/>
                </w:rPr>
                <w:t>antennas</w:t>
              </w:r>
              <w:r>
                <w:rPr>
                  <w:rFonts w:eastAsia="宋体"/>
                  <w:highlight w:val="yellow"/>
                  <w:lang w:val="en-US" w:eastAsia="zh-CN"/>
                </w:rPr>
                <w:t xml:space="preserve"> array</w:t>
              </w:r>
            </w:ins>
          </w:p>
        </w:tc>
        <w:tc>
          <w:tcPr>
            <w:tcW w:w="595" w:type="pct"/>
            <w:tcBorders>
              <w:bottom w:val="single" w:sz="4" w:space="0" w:color="auto"/>
            </w:tcBorders>
            <w:shd w:val="clear" w:color="auto" w:fill="auto"/>
            <w:tcPrChange w:id="840" w:author="CMCC-shiyuan-0228" w:date="2024-02-29T21:34:00Z">
              <w:tcPr>
                <w:tcW w:w="596" w:type="pct"/>
                <w:tcBorders>
                  <w:bottom w:val="single" w:sz="4" w:space="0" w:color="auto"/>
                </w:tcBorders>
                <w:shd w:val="clear" w:color="auto" w:fill="auto"/>
              </w:tcPr>
            </w:tcPrChange>
          </w:tcPr>
          <w:p w:rsidR="00644FEB" w:rsidRDefault="00CF6C33">
            <w:pPr>
              <w:pStyle w:val="TAC"/>
              <w:rPr>
                <w:ins w:id="841" w:author="Huawei" w:date="2024-02-02T15:20:00Z"/>
                <w:highlight w:val="yellow"/>
              </w:rPr>
            </w:pPr>
            <w:ins w:id="842" w:author="Huawei" w:date="2024-02-02T15:20:00Z">
              <w:r>
                <w:rPr>
                  <w:highlight w:val="yellow"/>
                </w:rPr>
                <w:t>s</w:t>
              </w:r>
            </w:ins>
          </w:p>
        </w:tc>
        <w:tc>
          <w:tcPr>
            <w:tcW w:w="1708" w:type="pct"/>
            <w:tcBorders>
              <w:bottom w:val="single" w:sz="4" w:space="0" w:color="auto"/>
            </w:tcBorders>
            <w:tcPrChange w:id="843" w:author="CMCC-shiyuan-0228" w:date="2024-02-29T21:34:00Z">
              <w:tcPr>
                <w:tcW w:w="1708" w:type="pct"/>
                <w:gridSpan w:val="2"/>
                <w:tcBorders>
                  <w:bottom w:val="single" w:sz="4" w:space="0" w:color="auto"/>
                </w:tcBorders>
              </w:tcPr>
            </w:tcPrChange>
          </w:tcPr>
          <w:p w:rsidR="00644FEB" w:rsidRDefault="00CF6C33">
            <w:pPr>
              <w:pStyle w:val="TAC"/>
              <w:rPr>
                <w:ins w:id="844" w:author="Huawei" w:date="2024-02-02T15:20:00Z"/>
                <w:highlight w:val="yellow"/>
              </w:rPr>
            </w:pPr>
            <w:ins w:id="845" w:author="Huawei" w:date="2024-02-02T15:20:00Z">
              <w:r>
                <w:rPr>
                  <w:highlight w:val="yellow"/>
                </w:rPr>
                <w:t>1.24</w:t>
              </w:r>
            </w:ins>
          </w:p>
        </w:tc>
      </w:tr>
      <w:tr w:rsidR="00644FEB">
        <w:trPr>
          <w:trHeight w:val="187"/>
          <w:jc w:val="center"/>
          <w:ins w:id="846" w:author="Huawei" w:date="2024-02-02T15:20:00Z"/>
        </w:trPr>
        <w:tc>
          <w:tcPr>
            <w:tcW w:w="5000" w:type="pct"/>
            <w:gridSpan w:val="5"/>
            <w:tcBorders>
              <w:top w:val="single" w:sz="4" w:space="0" w:color="auto"/>
            </w:tcBorders>
          </w:tcPr>
          <w:p w:rsidR="00644FEB" w:rsidRDefault="00CF6C33">
            <w:pPr>
              <w:keepLines/>
              <w:spacing w:after="0"/>
              <w:ind w:left="851" w:hanging="851"/>
              <w:rPr>
                <w:ins w:id="847" w:author="Huawei" w:date="2024-02-02T15:20:00Z"/>
                <w:rFonts w:ascii="Arial" w:hAnsi="Arial"/>
                <w:sz w:val="18"/>
              </w:rPr>
            </w:pPr>
            <w:ins w:id="848" w:author="Huawei" w:date="2024-02-02T15:20:00Z">
              <w:r>
                <w:rPr>
                  <w:rFonts w:ascii="Arial" w:hAnsi="Arial"/>
                  <w:sz w:val="18"/>
                </w:rPr>
                <w:t>Note 1:</w:t>
              </w:r>
              <w:r>
                <w:rPr>
                  <w:rFonts w:ascii="Arial" w:hAnsi="Arial"/>
                  <w:sz w:val="18"/>
                </w:rPr>
                <w:tab/>
                <w:t>All configurations are assigned to the UE prior to the start of time period T1.</w:t>
              </w:r>
            </w:ins>
          </w:p>
          <w:p w:rsidR="00644FEB" w:rsidRDefault="00CF6C33">
            <w:pPr>
              <w:keepLines/>
              <w:spacing w:after="0"/>
              <w:ind w:left="851" w:hanging="851"/>
              <w:rPr>
                <w:ins w:id="849" w:author="Huawei" w:date="2024-02-02T15:20:00Z"/>
                <w:rFonts w:ascii="Arial" w:hAnsi="Arial"/>
                <w:sz w:val="18"/>
              </w:rPr>
            </w:pPr>
            <w:ins w:id="850" w:author="Huawei" w:date="2024-02-02T15:20:00Z">
              <w:r>
                <w:rPr>
                  <w:rFonts w:ascii="Arial" w:hAnsi="Arial"/>
                  <w:sz w:val="18"/>
                </w:rPr>
                <w:t>Note 2:</w:t>
              </w:r>
              <w:r>
                <w:rPr>
                  <w:rFonts w:ascii="Arial" w:hAnsi="Arial"/>
                  <w:sz w:val="18"/>
                </w:rPr>
                <w:tab/>
              </w:r>
              <w:r>
                <w:rPr>
                  <w:rFonts w:ascii="Arial" w:hAnsi="Arial"/>
                  <w:sz w:val="18"/>
                </w:rPr>
                <w:t>UE-specific PDCCH is not transmitted after T1 starts.</w:t>
              </w:r>
            </w:ins>
          </w:p>
        </w:tc>
      </w:tr>
    </w:tbl>
    <w:p w:rsidR="00644FEB" w:rsidRDefault="00644FEB">
      <w:pPr>
        <w:rPr>
          <w:ins w:id="851" w:author="Huawei" w:date="2024-02-02T15:20:00Z"/>
        </w:rPr>
      </w:pPr>
    </w:p>
    <w:p w:rsidR="00644FEB" w:rsidRDefault="00CF6C33">
      <w:pPr>
        <w:pStyle w:val="TH"/>
        <w:rPr>
          <w:ins w:id="852" w:author="Huawei" w:date="2024-02-02T15:20:00Z"/>
        </w:rPr>
      </w:pPr>
      <w:ins w:id="853" w:author="Huawei" w:date="2024-02-02T15:20:00Z">
        <w:r>
          <w:rPr>
            <w:rFonts w:eastAsia="Malgun Gothic"/>
            <w:kern w:val="20"/>
          </w:rPr>
          <w:t>Table A.</w:t>
        </w:r>
      </w:ins>
      <w:ins w:id="854" w:author="Huawei" w:date="2024-02-02T15:22:00Z">
        <w:r>
          <w:rPr>
            <w:rFonts w:eastAsia="Malgun Gothic"/>
            <w:kern w:val="20"/>
          </w:rPr>
          <w:t>X1.Y1.Z1</w:t>
        </w:r>
      </w:ins>
      <w:ins w:id="855" w:author="Huawei" w:date="2024-02-02T15:20:00Z">
        <w:r>
          <w:rPr>
            <w:rFonts w:eastAsia="Malgun Gothic"/>
            <w:kern w:val="20"/>
          </w:rPr>
          <w:t xml:space="preserve">.1.1-3: </w:t>
        </w:r>
        <w:r>
          <w:t>Cell specific test parameters for FR1 (Cell 1) for out-of-sync radio link monitoring tests in non-DRX mode</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644FEB">
        <w:trPr>
          <w:cantSplit/>
          <w:trHeight w:val="187"/>
          <w:jc w:val="center"/>
          <w:ins w:id="856" w:author="Huawei" w:date="2024-02-02T15:20:00Z"/>
        </w:trPr>
        <w:tc>
          <w:tcPr>
            <w:tcW w:w="3539" w:type="dxa"/>
            <w:gridSpan w:val="2"/>
            <w:tcBorders>
              <w:top w:val="single" w:sz="4" w:space="0" w:color="auto"/>
              <w:left w:val="single" w:sz="4" w:space="0" w:color="auto"/>
              <w:bottom w:val="nil"/>
            </w:tcBorders>
            <w:shd w:val="clear" w:color="auto" w:fill="auto"/>
          </w:tcPr>
          <w:p w:rsidR="00644FEB" w:rsidRDefault="00CF6C33">
            <w:pPr>
              <w:pStyle w:val="TAH"/>
              <w:rPr>
                <w:ins w:id="857" w:author="Huawei" w:date="2024-02-02T15:20:00Z"/>
              </w:rPr>
            </w:pPr>
            <w:ins w:id="858" w:author="Huawei" w:date="2024-02-02T15:20:00Z">
              <w:r>
                <w:t>Parameter</w:t>
              </w:r>
            </w:ins>
          </w:p>
        </w:tc>
        <w:tc>
          <w:tcPr>
            <w:tcW w:w="709" w:type="dxa"/>
            <w:tcBorders>
              <w:top w:val="single" w:sz="4" w:space="0" w:color="auto"/>
              <w:bottom w:val="nil"/>
            </w:tcBorders>
            <w:shd w:val="clear" w:color="auto" w:fill="auto"/>
          </w:tcPr>
          <w:p w:rsidR="00644FEB" w:rsidRDefault="00CF6C33">
            <w:pPr>
              <w:pStyle w:val="TAH"/>
              <w:rPr>
                <w:ins w:id="859" w:author="Huawei" w:date="2024-02-02T15:20:00Z"/>
              </w:rPr>
            </w:pPr>
            <w:ins w:id="860" w:author="Huawei" w:date="2024-02-02T15:20:00Z">
              <w:r>
                <w:t>Unit</w:t>
              </w:r>
            </w:ins>
          </w:p>
        </w:tc>
        <w:tc>
          <w:tcPr>
            <w:tcW w:w="2672" w:type="dxa"/>
            <w:gridSpan w:val="3"/>
            <w:tcBorders>
              <w:top w:val="single" w:sz="4" w:space="0" w:color="auto"/>
            </w:tcBorders>
          </w:tcPr>
          <w:p w:rsidR="00644FEB" w:rsidRDefault="00CF6C33">
            <w:pPr>
              <w:pStyle w:val="TAH"/>
              <w:rPr>
                <w:ins w:id="861" w:author="Huawei" w:date="2024-02-02T15:20:00Z"/>
              </w:rPr>
            </w:pPr>
            <w:ins w:id="862" w:author="Huawei" w:date="2024-02-02T15:20:00Z">
              <w:r>
                <w:t>Test 1</w:t>
              </w:r>
            </w:ins>
          </w:p>
        </w:tc>
      </w:tr>
      <w:tr w:rsidR="00644FEB">
        <w:trPr>
          <w:cantSplit/>
          <w:trHeight w:val="187"/>
          <w:jc w:val="center"/>
          <w:ins w:id="863" w:author="Huawei" w:date="2024-02-02T15:20:00Z"/>
        </w:trPr>
        <w:tc>
          <w:tcPr>
            <w:tcW w:w="3539" w:type="dxa"/>
            <w:gridSpan w:val="2"/>
            <w:tcBorders>
              <w:top w:val="nil"/>
              <w:left w:val="single" w:sz="4" w:space="0" w:color="auto"/>
              <w:bottom w:val="single" w:sz="4" w:space="0" w:color="auto"/>
            </w:tcBorders>
            <w:shd w:val="clear" w:color="auto" w:fill="auto"/>
          </w:tcPr>
          <w:p w:rsidR="00644FEB" w:rsidRDefault="00644FEB">
            <w:pPr>
              <w:pStyle w:val="TAH"/>
              <w:rPr>
                <w:ins w:id="864" w:author="Huawei" w:date="2024-02-02T15:20:00Z"/>
              </w:rPr>
            </w:pPr>
          </w:p>
        </w:tc>
        <w:tc>
          <w:tcPr>
            <w:tcW w:w="709" w:type="dxa"/>
            <w:tcBorders>
              <w:top w:val="nil"/>
              <w:bottom w:val="single" w:sz="4" w:space="0" w:color="auto"/>
            </w:tcBorders>
            <w:shd w:val="clear" w:color="auto" w:fill="auto"/>
          </w:tcPr>
          <w:p w:rsidR="00644FEB" w:rsidRDefault="00644FEB">
            <w:pPr>
              <w:pStyle w:val="TAH"/>
              <w:rPr>
                <w:ins w:id="865" w:author="Huawei" w:date="2024-02-02T15:20:00Z"/>
              </w:rPr>
            </w:pPr>
          </w:p>
        </w:tc>
        <w:tc>
          <w:tcPr>
            <w:tcW w:w="836" w:type="dxa"/>
            <w:tcBorders>
              <w:bottom w:val="single" w:sz="4" w:space="0" w:color="auto"/>
            </w:tcBorders>
          </w:tcPr>
          <w:p w:rsidR="00644FEB" w:rsidRDefault="00CF6C33">
            <w:pPr>
              <w:pStyle w:val="TAH"/>
              <w:rPr>
                <w:ins w:id="866" w:author="Huawei" w:date="2024-02-02T15:20:00Z"/>
              </w:rPr>
            </w:pPr>
            <w:ins w:id="867" w:author="Huawei" w:date="2024-02-02T15:20:00Z">
              <w:r>
                <w:t>T1</w:t>
              </w:r>
            </w:ins>
          </w:p>
        </w:tc>
        <w:tc>
          <w:tcPr>
            <w:tcW w:w="918" w:type="dxa"/>
            <w:tcBorders>
              <w:bottom w:val="single" w:sz="4" w:space="0" w:color="auto"/>
            </w:tcBorders>
          </w:tcPr>
          <w:p w:rsidR="00644FEB" w:rsidRDefault="00CF6C33">
            <w:pPr>
              <w:pStyle w:val="TAH"/>
              <w:rPr>
                <w:ins w:id="868" w:author="Huawei" w:date="2024-02-02T15:20:00Z"/>
              </w:rPr>
            </w:pPr>
            <w:ins w:id="869" w:author="Huawei" w:date="2024-02-02T15:20:00Z">
              <w:r>
                <w:t>T2</w:t>
              </w:r>
            </w:ins>
          </w:p>
        </w:tc>
        <w:tc>
          <w:tcPr>
            <w:tcW w:w="918" w:type="dxa"/>
            <w:tcBorders>
              <w:bottom w:val="single" w:sz="4" w:space="0" w:color="auto"/>
            </w:tcBorders>
          </w:tcPr>
          <w:p w:rsidR="00644FEB" w:rsidRDefault="00CF6C33">
            <w:pPr>
              <w:pStyle w:val="TAH"/>
              <w:rPr>
                <w:ins w:id="870" w:author="Huawei" w:date="2024-02-02T15:20:00Z"/>
              </w:rPr>
            </w:pPr>
            <w:ins w:id="871" w:author="Huawei" w:date="2024-02-02T15:20:00Z">
              <w:r>
                <w:t>T3</w:t>
              </w:r>
            </w:ins>
          </w:p>
        </w:tc>
      </w:tr>
      <w:tr w:rsidR="00644FEB">
        <w:trPr>
          <w:cantSplit/>
          <w:trHeight w:val="187"/>
          <w:jc w:val="center"/>
          <w:ins w:id="872" w:author="Huawei" w:date="2024-02-02T15:20:00Z"/>
        </w:trPr>
        <w:tc>
          <w:tcPr>
            <w:tcW w:w="3539" w:type="dxa"/>
            <w:gridSpan w:val="2"/>
            <w:tcBorders>
              <w:left w:val="single" w:sz="4" w:space="0" w:color="auto"/>
              <w:bottom w:val="single" w:sz="4" w:space="0" w:color="auto"/>
            </w:tcBorders>
          </w:tcPr>
          <w:p w:rsidR="00644FEB" w:rsidRDefault="00CF6C33">
            <w:pPr>
              <w:pStyle w:val="TAL"/>
              <w:rPr>
                <w:ins w:id="873" w:author="Huawei" w:date="2024-02-02T15:20:00Z"/>
              </w:rPr>
            </w:pPr>
            <w:ins w:id="874" w:author="Huawei" w:date="2024-02-02T15:20:00Z">
              <w:r>
                <w:rPr>
                  <w:lang w:eastAsia="ja-JP"/>
                </w:rPr>
                <w:t>EPRE ratio of PDCCH DMRS to SSS</w:t>
              </w:r>
            </w:ins>
          </w:p>
        </w:tc>
        <w:tc>
          <w:tcPr>
            <w:tcW w:w="709" w:type="dxa"/>
            <w:tcBorders>
              <w:bottom w:val="single" w:sz="4" w:space="0" w:color="auto"/>
            </w:tcBorders>
          </w:tcPr>
          <w:p w:rsidR="00644FEB" w:rsidRDefault="00CF6C33">
            <w:pPr>
              <w:pStyle w:val="TAC"/>
              <w:rPr>
                <w:ins w:id="875" w:author="Huawei" w:date="2024-02-02T15:20:00Z"/>
              </w:rPr>
            </w:pPr>
            <w:ins w:id="876" w:author="Huawei" w:date="2024-02-02T15:20:00Z">
              <w:r>
                <w:t>dB</w:t>
              </w:r>
            </w:ins>
          </w:p>
        </w:tc>
        <w:tc>
          <w:tcPr>
            <w:tcW w:w="2672" w:type="dxa"/>
            <w:gridSpan w:val="3"/>
          </w:tcPr>
          <w:p w:rsidR="00644FEB" w:rsidRDefault="00CF6C33">
            <w:pPr>
              <w:pStyle w:val="TAC"/>
              <w:rPr>
                <w:ins w:id="877" w:author="Huawei" w:date="2024-02-02T15:20:00Z"/>
              </w:rPr>
            </w:pPr>
            <w:ins w:id="878" w:author="Huawei" w:date="2024-02-02T15:20:00Z">
              <w:r>
                <w:t>4</w:t>
              </w:r>
            </w:ins>
          </w:p>
        </w:tc>
      </w:tr>
      <w:tr w:rsidR="00644FEB">
        <w:trPr>
          <w:cantSplit/>
          <w:trHeight w:val="187"/>
          <w:jc w:val="center"/>
          <w:ins w:id="879" w:author="Huawei" w:date="2024-02-02T15:20:00Z"/>
        </w:trPr>
        <w:tc>
          <w:tcPr>
            <w:tcW w:w="3539" w:type="dxa"/>
            <w:gridSpan w:val="2"/>
            <w:tcBorders>
              <w:left w:val="single" w:sz="4" w:space="0" w:color="auto"/>
              <w:bottom w:val="single" w:sz="4" w:space="0" w:color="auto"/>
            </w:tcBorders>
          </w:tcPr>
          <w:p w:rsidR="00644FEB" w:rsidRDefault="00CF6C33">
            <w:pPr>
              <w:pStyle w:val="TAL"/>
              <w:rPr>
                <w:ins w:id="880" w:author="Huawei" w:date="2024-02-02T15:20:00Z"/>
              </w:rPr>
            </w:pPr>
            <w:ins w:id="881" w:author="Huawei" w:date="2024-02-02T15:20:00Z">
              <w:r>
                <w:rPr>
                  <w:lang w:eastAsia="ja-JP"/>
                </w:rPr>
                <w:t>EPRE ratio of PDCCH to PDCCH DMRS</w:t>
              </w:r>
            </w:ins>
          </w:p>
        </w:tc>
        <w:tc>
          <w:tcPr>
            <w:tcW w:w="709" w:type="dxa"/>
            <w:tcBorders>
              <w:bottom w:val="single" w:sz="4" w:space="0" w:color="auto"/>
            </w:tcBorders>
          </w:tcPr>
          <w:p w:rsidR="00644FEB" w:rsidRDefault="00CF6C33">
            <w:pPr>
              <w:pStyle w:val="TAC"/>
              <w:rPr>
                <w:ins w:id="882" w:author="Huawei" w:date="2024-02-02T15:20:00Z"/>
              </w:rPr>
            </w:pPr>
            <w:ins w:id="883" w:author="Huawei" w:date="2024-02-02T15:20:00Z">
              <w:r>
                <w:t>dB</w:t>
              </w:r>
            </w:ins>
          </w:p>
        </w:tc>
        <w:tc>
          <w:tcPr>
            <w:tcW w:w="2672" w:type="dxa"/>
            <w:gridSpan w:val="3"/>
            <w:tcBorders>
              <w:bottom w:val="single" w:sz="4" w:space="0" w:color="auto"/>
            </w:tcBorders>
          </w:tcPr>
          <w:p w:rsidR="00644FEB" w:rsidRDefault="00CF6C33">
            <w:pPr>
              <w:pStyle w:val="TAC"/>
              <w:rPr>
                <w:ins w:id="884" w:author="Huawei" w:date="2024-02-02T15:20:00Z"/>
              </w:rPr>
            </w:pPr>
            <w:ins w:id="885" w:author="Huawei" w:date="2024-02-02T15:20:00Z">
              <w:r>
                <w:t>0</w:t>
              </w:r>
            </w:ins>
          </w:p>
        </w:tc>
      </w:tr>
      <w:tr w:rsidR="00644FEB">
        <w:trPr>
          <w:cantSplit/>
          <w:trHeight w:val="187"/>
          <w:jc w:val="center"/>
          <w:ins w:id="886" w:author="Huawei" w:date="2024-02-02T15:20:00Z"/>
        </w:trPr>
        <w:tc>
          <w:tcPr>
            <w:tcW w:w="3539" w:type="dxa"/>
            <w:gridSpan w:val="2"/>
            <w:tcBorders>
              <w:left w:val="single" w:sz="4" w:space="0" w:color="auto"/>
              <w:bottom w:val="single" w:sz="4" w:space="0" w:color="auto"/>
            </w:tcBorders>
          </w:tcPr>
          <w:p w:rsidR="00644FEB" w:rsidRDefault="00CF6C33">
            <w:pPr>
              <w:pStyle w:val="TAL"/>
              <w:rPr>
                <w:ins w:id="887" w:author="Huawei" w:date="2024-02-02T15:20:00Z"/>
              </w:rPr>
            </w:pPr>
            <w:ins w:id="888" w:author="Huawei" w:date="2024-02-02T15:20:00Z">
              <w:r>
                <w:rPr>
                  <w:lang w:eastAsia="ja-JP"/>
                </w:rPr>
                <w:t>EPRE ratio of PBCH DMRS to SSS</w:t>
              </w:r>
            </w:ins>
          </w:p>
        </w:tc>
        <w:tc>
          <w:tcPr>
            <w:tcW w:w="709" w:type="dxa"/>
            <w:tcBorders>
              <w:bottom w:val="single" w:sz="4" w:space="0" w:color="auto"/>
            </w:tcBorders>
          </w:tcPr>
          <w:p w:rsidR="00644FEB" w:rsidRDefault="00CF6C33">
            <w:pPr>
              <w:pStyle w:val="TAC"/>
              <w:rPr>
                <w:ins w:id="889" w:author="Huawei" w:date="2024-02-02T15:20:00Z"/>
              </w:rPr>
            </w:pPr>
            <w:ins w:id="890" w:author="Huawei" w:date="2024-02-02T15:20:00Z">
              <w:r>
                <w:t>dB</w:t>
              </w:r>
            </w:ins>
          </w:p>
        </w:tc>
        <w:tc>
          <w:tcPr>
            <w:tcW w:w="2672" w:type="dxa"/>
            <w:gridSpan w:val="3"/>
            <w:tcBorders>
              <w:bottom w:val="nil"/>
            </w:tcBorders>
            <w:shd w:val="clear" w:color="auto" w:fill="auto"/>
          </w:tcPr>
          <w:p w:rsidR="00644FEB" w:rsidRDefault="00CF6C33">
            <w:pPr>
              <w:pStyle w:val="TAC"/>
              <w:rPr>
                <w:ins w:id="891" w:author="Huawei" w:date="2024-02-02T15:20:00Z"/>
              </w:rPr>
            </w:pPr>
            <w:ins w:id="892" w:author="Huawei" w:date="2024-02-02T15:20:00Z">
              <w:r>
                <w:t>0</w:t>
              </w:r>
            </w:ins>
          </w:p>
        </w:tc>
      </w:tr>
      <w:tr w:rsidR="00644FEB">
        <w:trPr>
          <w:cantSplit/>
          <w:trHeight w:val="187"/>
          <w:jc w:val="center"/>
          <w:ins w:id="893" w:author="Huawei" w:date="2024-02-02T15:20:00Z"/>
        </w:trPr>
        <w:tc>
          <w:tcPr>
            <w:tcW w:w="3539" w:type="dxa"/>
            <w:gridSpan w:val="2"/>
            <w:tcBorders>
              <w:left w:val="single" w:sz="4" w:space="0" w:color="auto"/>
              <w:bottom w:val="single" w:sz="4" w:space="0" w:color="auto"/>
            </w:tcBorders>
          </w:tcPr>
          <w:p w:rsidR="00644FEB" w:rsidRDefault="00CF6C33">
            <w:pPr>
              <w:pStyle w:val="TAL"/>
              <w:rPr>
                <w:ins w:id="894" w:author="Huawei" w:date="2024-02-02T15:20:00Z"/>
              </w:rPr>
            </w:pPr>
            <w:ins w:id="895" w:author="Huawei" w:date="2024-02-02T15:20:00Z">
              <w:r>
                <w:rPr>
                  <w:lang w:eastAsia="ja-JP"/>
                </w:rPr>
                <w:t>EPRE ratio of PBCH to PBCH DMRS</w:t>
              </w:r>
            </w:ins>
          </w:p>
        </w:tc>
        <w:tc>
          <w:tcPr>
            <w:tcW w:w="709" w:type="dxa"/>
            <w:tcBorders>
              <w:bottom w:val="single" w:sz="4" w:space="0" w:color="auto"/>
            </w:tcBorders>
          </w:tcPr>
          <w:p w:rsidR="00644FEB" w:rsidRDefault="00CF6C33">
            <w:pPr>
              <w:pStyle w:val="TAC"/>
              <w:rPr>
                <w:ins w:id="896" w:author="Huawei" w:date="2024-02-02T15:20:00Z"/>
              </w:rPr>
            </w:pPr>
            <w:ins w:id="897" w:author="Huawei" w:date="2024-02-02T15:20:00Z">
              <w:r>
                <w:t>dB</w:t>
              </w:r>
            </w:ins>
          </w:p>
        </w:tc>
        <w:tc>
          <w:tcPr>
            <w:tcW w:w="2672" w:type="dxa"/>
            <w:gridSpan w:val="3"/>
            <w:tcBorders>
              <w:top w:val="nil"/>
              <w:bottom w:val="nil"/>
            </w:tcBorders>
            <w:shd w:val="clear" w:color="auto" w:fill="auto"/>
          </w:tcPr>
          <w:p w:rsidR="00644FEB" w:rsidRDefault="00644FEB">
            <w:pPr>
              <w:pStyle w:val="TAC"/>
              <w:rPr>
                <w:ins w:id="898" w:author="Huawei" w:date="2024-02-02T15:20:00Z"/>
              </w:rPr>
            </w:pPr>
          </w:p>
        </w:tc>
      </w:tr>
      <w:tr w:rsidR="00644FEB">
        <w:trPr>
          <w:cantSplit/>
          <w:trHeight w:val="187"/>
          <w:jc w:val="center"/>
          <w:ins w:id="899" w:author="Huawei" w:date="2024-02-02T15:20:00Z"/>
        </w:trPr>
        <w:tc>
          <w:tcPr>
            <w:tcW w:w="3539" w:type="dxa"/>
            <w:gridSpan w:val="2"/>
            <w:tcBorders>
              <w:left w:val="single" w:sz="4" w:space="0" w:color="auto"/>
              <w:bottom w:val="single" w:sz="4" w:space="0" w:color="auto"/>
            </w:tcBorders>
          </w:tcPr>
          <w:p w:rsidR="00644FEB" w:rsidRDefault="00CF6C33">
            <w:pPr>
              <w:pStyle w:val="TAL"/>
              <w:rPr>
                <w:ins w:id="900" w:author="Huawei" w:date="2024-02-02T15:20:00Z"/>
              </w:rPr>
            </w:pPr>
            <w:ins w:id="901" w:author="Huawei" w:date="2024-02-02T15:20:00Z">
              <w:r>
                <w:rPr>
                  <w:lang w:eastAsia="ja-JP"/>
                </w:rPr>
                <w:t>EPRE ratio of PSS to SSS</w:t>
              </w:r>
            </w:ins>
          </w:p>
        </w:tc>
        <w:tc>
          <w:tcPr>
            <w:tcW w:w="709" w:type="dxa"/>
            <w:tcBorders>
              <w:bottom w:val="single" w:sz="4" w:space="0" w:color="auto"/>
            </w:tcBorders>
          </w:tcPr>
          <w:p w:rsidR="00644FEB" w:rsidRDefault="00CF6C33">
            <w:pPr>
              <w:pStyle w:val="TAC"/>
              <w:rPr>
                <w:ins w:id="902" w:author="Huawei" w:date="2024-02-02T15:20:00Z"/>
              </w:rPr>
            </w:pPr>
            <w:ins w:id="903" w:author="Huawei" w:date="2024-02-02T15:20:00Z">
              <w:r>
                <w:t>dB</w:t>
              </w:r>
            </w:ins>
          </w:p>
        </w:tc>
        <w:tc>
          <w:tcPr>
            <w:tcW w:w="2672" w:type="dxa"/>
            <w:gridSpan w:val="3"/>
            <w:tcBorders>
              <w:top w:val="nil"/>
              <w:bottom w:val="nil"/>
            </w:tcBorders>
            <w:shd w:val="clear" w:color="auto" w:fill="auto"/>
          </w:tcPr>
          <w:p w:rsidR="00644FEB" w:rsidRDefault="00644FEB">
            <w:pPr>
              <w:pStyle w:val="TAC"/>
              <w:rPr>
                <w:ins w:id="904" w:author="Huawei" w:date="2024-02-02T15:20:00Z"/>
              </w:rPr>
            </w:pPr>
          </w:p>
        </w:tc>
      </w:tr>
      <w:tr w:rsidR="00644FEB">
        <w:trPr>
          <w:cantSplit/>
          <w:trHeight w:val="187"/>
          <w:jc w:val="center"/>
          <w:ins w:id="905" w:author="Huawei" w:date="2024-02-02T15:20:00Z"/>
        </w:trPr>
        <w:tc>
          <w:tcPr>
            <w:tcW w:w="3539" w:type="dxa"/>
            <w:gridSpan w:val="2"/>
            <w:tcBorders>
              <w:left w:val="single" w:sz="4" w:space="0" w:color="auto"/>
              <w:bottom w:val="single" w:sz="4" w:space="0" w:color="auto"/>
            </w:tcBorders>
          </w:tcPr>
          <w:p w:rsidR="00644FEB" w:rsidRDefault="00CF6C33">
            <w:pPr>
              <w:pStyle w:val="TAL"/>
              <w:rPr>
                <w:ins w:id="906" w:author="Huawei" w:date="2024-02-02T15:20:00Z"/>
              </w:rPr>
            </w:pPr>
            <w:ins w:id="907" w:author="Huawei" w:date="2024-02-02T15:20:00Z">
              <w:r>
                <w:rPr>
                  <w:lang w:eastAsia="ja-JP"/>
                </w:rPr>
                <w:t xml:space="preserve">EPRE ratio of PDSCH DMRS to SSS </w:t>
              </w:r>
            </w:ins>
          </w:p>
        </w:tc>
        <w:tc>
          <w:tcPr>
            <w:tcW w:w="709" w:type="dxa"/>
            <w:tcBorders>
              <w:bottom w:val="single" w:sz="4" w:space="0" w:color="auto"/>
            </w:tcBorders>
          </w:tcPr>
          <w:p w:rsidR="00644FEB" w:rsidRDefault="00CF6C33">
            <w:pPr>
              <w:pStyle w:val="TAC"/>
              <w:rPr>
                <w:ins w:id="908" w:author="Huawei" w:date="2024-02-02T15:20:00Z"/>
              </w:rPr>
            </w:pPr>
            <w:ins w:id="909" w:author="Huawei" w:date="2024-02-02T15:20:00Z">
              <w:r>
                <w:t>dB</w:t>
              </w:r>
            </w:ins>
          </w:p>
        </w:tc>
        <w:tc>
          <w:tcPr>
            <w:tcW w:w="2672" w:type="dxa"/>
            <w:gridSpan w:val="3"/>
            <w:tcBorders>
              <w:top w:val="nil"/>
              <w:bottom w:val="nil"/>
            </w:tcBorders>
            <w:shd w:val="clear" w:color="auto" w:fill="auto"/>
          </w:tcPr>
          <w:p w:rsidR="00644FEB" w:rsidRDefault="00644FEB">
            <w:pPr>
              <w:pStyle w:val="TAC"/>
              <w:rPr>
                <w:ins w:id="910" w:author="Huawei" w:date="2024-02-02T15:20:00Z"/>
              </w:rPr>
            </w:pPr>
          </w:p>
        </w:tc>
      </w:tr>
      <w:tr w:rsidR="00644FEB">
        <w:trPr>
          <w:cantSplit/>
          <w:trHeight w:val="187"/>
          <w:jc w:val="center"/>
          <w:ins w:id="911" w:author="Huawei" w:date="2024-02-02T15:20:00Z"/>
        </w:trPr>
        <w:tc>
          <w:tcPr>
            <w:tcW w:w="3539" w:type="dxa"/>
            <w:gridSpan w:val="2"/>
            <w:tcBorders>
              <w:left w:val="single" w:sz="4" w:space="0" w:color="auto"/>
              <w:bottom w:val="single" w:sz="4" w:space="0" w:color="auto"/>
            </w:tcBorders>
          </w:tcPr>
          <w:p w:rsidR="00644FEB" w:rsidRDefault="00CF6C33">
            <w:pPr>
              <w:pStyle w:val="TAL"/>
              <w:rPr>
                <w:ins w:id="912" w:author="Huawei" w:date="2024-02-02T15:20:00Z"/>
              </w:rPr>
            </w:pPr>
            <w:ins w:id="913" w:author="Huawei" w:date="2024-02-02T15:20:00Z">
              <w:r>
                <w:rPr>
                  <w:lang w:eastAsia="ja-JP"/>
                </w:rPr>
                <w:t>EPRE ratio of PDSCH to PDSCH DMRS</w:t>
              </w:r>
            </w:ins>
          </w:p>
        </w:tc>
        <w:tc>
          <w:tcPr>
            <w:tcW w:w="709" w:type="dxa"/>
            <w:tcBorders>
              <w:bottom w:val="single" w:sz="4" w:space="0" w:color="auto"/>
            </w:tcBorders>
          </w:tcPr>
          <w:p w:rsidR="00644FEB" w:rsidRDefault="00CF6C33">
            <w:pPr>
              <w:pStyle w:val="TAC"/>
              <w:rPr>
                <w:ins w:id="914" w:author="Huawei" w:date="2024-02-02T15:20:00Z"/>
              </w:rPr>
            </w:pPr>
            <w:ins w:id="915" w:author="Huawei" w:date="2024-02-02T15:20:00Z">
              <w:r>
                <w:t>dB</w:t>
              </w:r>
            </w:ins>
          </w:p>
        </w:tc>
        <w:tc>
          <w:tcPr>
            <w:tcW w:w="2672" w:type="dxa"/>
            <w:gridSpan w:val="3"/>
            <w:tcBorders>
              <w:top w:val="nil"/>
              <w:bottom w:val="nil"/>
            </w:tcBorders>
            <w:shd w:val="clear" w:color="auto" w:fill="auto"/>
          </w:tcPr>
          <w:p w:rsidR="00644FEB" w:rsidRDefault="00644FEB">
            <w:pPr>
              <w:pStyle w:val="TAC"/>
              <w:rPr>
                <w:ins w:id="916" w:author="Huawei" w:date="2024-02-02T15:20:00Z"/>
              </w:rPr>
            </w:pPr>
          </w:p>
        </w:tc>
      </w:tr>
      <w:tr w:rsidR="00644FEB">
        <w:trPr>
          <w:cantSplit/>
          <w:trHeight w:val="187"/>
          <w:jc w:val="center"/>
          <w:ins w:id="917" w:author="Huawei" w:date="2024-02-02T15:20:00Z"/>
        </w:trPr>
        <w:tc>
          <w:tcPr>
            <w:tcW w:w="3539" w:type="dxa"/>
            <w:gridSpan w:val="2"/>
            <w:tcBorders>
              <w:left w:val="single" w:sz="4" w:space="0" w:color="auto"/>
              <w:bottom w:val="single" w:sz="4" w:space="0" w:color="auto"/>
            </w:tcBorders>
          </w:tcPr>
          <w:p w:rsidR="00644FEB" w:rsidRDefault="00CF6C33">
            <w:pPr>
              <w:pStyle w:val="TAL"/>
              <w:rPr>
                <w:ins w:id="918" w:author="Huawei" w:date="2024-02-02T15:20:00Z"/>
              </w:rPr>
            </w:pPr>
            <w:ins w:id="919" w:author="Huawei" w:date="2024-02-02T15:20:00Z">
              <w:r>
                <w:rPr>
                  <w:lang w:eastAsia="ja-JP"/>
                </w:rPr>
                <w:t>EPRE ratio of OCNG DMRS to SSS</w:t>
              </w:r>
            </w:ins>
          </w:p>
        </w:tc>
        <w:tc>
          <w:tcPr>
            <w:tcW w:w="709" w:type="dxa"/>
            <w:tcBorders>
              <w:bottom w:val="single" w:sz="4" w:space="0" w:color="auto"/>
            </w:tcBorders>
          </w:tcPr>
          <w:p w:rsidR="00644FEB" w:rsidRDefault="00CF6C33">
            <w:pPr>
              <w:pStyle w:val="TAC"/>
              <w:rPr>
                <w:ins w:id="920" w:author="Huawei" w:date="2024-02-02T15:20:00Z"/>
              </w:rPr>
            </w:pPr>
            <w:ins w:id="921" w:author="Huawei" w:date="2024-02-02T15:20:00Z">
              <w:r>
                <w:t>dB</w:t>
              </w:r>
            </w:ins>
          </w:p>
        </w:tc>
        <w:tc>
          <w:tcPr>
            <w:tcW w:w="2672" w:type="dxa"/>
            <w:gridSpan w:val="3"/>
            <w:tcBorders>
              <w:top w:val="nil"/>
              <w:bottom w:val="nil"/>
            </w:tcBorders>
            <w:shd w:val="clear" w:color="auto" w:fill="auto"/>
          </w:tcPr>
          <w:p w:rsidR="00644FEB" w:rsidRDefault="00644FEB">
            <w:pPr>
              <w:pStyle w:val="TAC"/>
              <w:rPr>
                <w:ins w:id="922" w:author="Huawei" w:date="2024-02-02T15:20:00Z"/>
              </w:rPr>
            </w:pPr>
          </w:p>
        </w:tc>
      </w:tr>
      <w:tr w:rsidR="00644FEB">
        <w:trPr>
          <w:cantSplit/>
          <w:trHeight w:val="187"/>
          <w:jc w:val="center"/>
          <w:ins w:id="923" w:author="Huawei" w:date="2024-02-02T15:20:00Z"/>
        </w:trPr>
        <w:tc>
          <w:tcPr>
            <w:tcW w:w="3539" w:type="dxa"/>
            <w:gridSpan w:val="2"/>
            <w:tcBorders>
              <w:left w:val="single" w:sz="4" w:space="0" w:color="auto"/>
              <w:bottom w:val="single" w:sz="4" w:space="0" w:color="auto"/>
            </w:tcBorders>
          </w:tcPr>
          <w:p w:rsidR="00644FEB" w:rsidRDefault="00CF6C33">
            <w:pPr>
              <w:pStyle w:val="TAL"/>
              <w:rPr>
                <w:ins w:id="924" w:author="Huawei" w:date="2024-02-02T15:20:00Z"/>
              </w:rPr>
            </w:pPr>
            <w:ins w:id="925" w:author="Huawei" w:date="2024-02-02T15:20:00Z">
              <w:r>
                <w:rPr>
                  <w:lang w:eastAsia="ja-JP"/>
                </w:rPr>
                <w:t>EPRE ratio of OCNG to OCNG DMRS</w:t>
              </w:r>
            </w:ins>
          </w:p>
        </w:tc>
        <w:tc>
          <w:tcPr>
            <w:tcW w:w="709" w:type="dxa"/>
            <w:tcBorders>
              <w:bottom w:val="single" w:sz="4" w:space="0" w:color="auto"/>
            </w:tcBorders>
          </w:tcPr>
          <w:p w:rsidR="00644FEB" w:rsidRDefault="00CF6C33">
            <w:pPr>
              <w:pStyle w:val="TAC"/>
              <w:rPr>
                <w:ins w:id="926" w:author="Huawei" w:date="2024-02-02T15:20:00Z"/>
              </w:rPr>
            </w:pPr>
            <w:ins w:id="927" w:author="Huawei" w:date="2024-02-02T15:20:00Z">
              <w:r>
                <w:t>dB</w:t>
              </w:r>
            </w:ins>
          </w:p>
        </w:tc>
        <w:tc>
          <w:tcPr>
            <w:tcW w:w="2672" w:type="dxa"/>
            <w:gridSpan w:val="3"/>
            <w:tcBorders>
              <w:top w:val="nil"/>
            </w:tcBorders>
            <w:shd w:val="clear" w:color="auto" w:fill="auto"/>
          </w:tcPr>
          <w:p w:rsidR="00644FEB" w:rsidRDefault="00644FEB">
            <w:pPr>
              <w:pStyle w:val="TAC"/>
              <w:rPr>
                <w:ins w:id="928" w:author="Huawei" w:date="2024-02-02T15:20:00Z"/>
              </w:rPr>
            </w:pPr>
          </w:p>
        </w:tc>
      </w:tr>
      <w:tr w:rsidR="00644FEB">
        <w:trPr>
          <w:cantSplit/>
          <w:trHeight w:val="187"/>
          <w:jc w:val="center"/>
          <w:ins w:id="929" w:author="Huawei" w:date="2024-02-02T15:20:00Z"/>
        </w:trPr>
        <w:tc>
          <w:tcPr>
            <w:tcW w:w="1615" w:type="dxa"/>
            <w:tcBorders>
              <w:bottom w:val="nil"/>
            </w:tcBorders>
            <w:shd w:val="clear" w:color="auto" w:fill="auto"/>
          </w:tcPr>
          <w:p w:rsidR="00644FEB" w:rsidRDefault="00CF6C33">
            <w:pPr>
              <w:pStyle w:val="TAL"/>
              <w:rPr>
                <w:ins w:id="930" w:author="Huawei" w:date="2024-02-02T15:20:00Z"/>
              </w:rPr>
            </w:pPr>
            <w:ins w:id="931" w:author="Huawei" w:date="2024-02-02T15:20:00Z">
              <w:r>
                <w:t>SNR on RLM-RS</w:t>
              </w:r>
            </w:ins>
          </w:p>
        </w:tc>
        <w:tc>
          <w:tcPr>
            <w:tcW w:w="1924" w:type="dxa"/>
          </w:tcPr>
          <w:p w:rsidR="00644FEB" w:rsidRDefault="00CF6C33">
            <w:pPr>
              <w:pStyle w:val="TAL"/>
              <w:rPr>
                <w:ins w:id="932" w:author="Huawei" w:date="2024-02-02T15:20:00Z"/>
              </w:rPr>
            </w:pPr>
            <w:ins w:id="933" w:author="Huawei" w:date="2024-02-02T15:20:00Z">
              <w:r>
                <w:t>Config 1</w:t>
              </w:r>
            </w:ins>
          </w:p>
        </w:tc>
        <w:tc>
          <w:tcPr>
            <w:tcW w:w="709" w:type="dxa"/>
            <w:tcBorders>
              <w:bottom w:val="nil"/>
            </w:tcBorders>
            <w:shd w:val="clear" w:color="auto" w:fill="auto"/>
          </w:tcPr>
          <w:p w:rsidR="00644FEB" w:rsidRDefault="00CF6C33">
            <w:pPr>
              <w:pStyle w:val="TAC"/>
              <w:rPr>
                <w:ins w:id="934" w:author="Huawei" w:date="2024-02-02T15:20:00Z"/>
              </w:rPr>
            </w:pPr>
            <w:ins w:id="935" w:author="Huawei" w:date="2024-02-02T15:20:00Z">
              <w:r>
                <w:t>dB</w:t>
              </w:r>
            </w:ins>
          </w:p>
        </w:tc>
        <w:tc>
          <w:tcPr>
            <w:tcW w:w="836" w:type="dxa"/>
          </w:tcPr>
          <w:p w:rsidR="00644FEB" w:rsidRDefault="00CF6C33">
            <w:pPr>
              <w:pStyle w:val="TAC"/>
              <w:rPr>
                <w:ins w:id="936" w:author="Huawei" w:date="2024-02-02T15:20:00Z"/>
                <w:rFonts w:eastAsia="MS Mincho"/>
              </w:rPr>
            </w:pPr>
            <w:ins w:id="937" w:author="Huawei" w:date="2024-02-02T15:20:00Z">
              <w:r>
                <w:rPr>
                  <w:rFonts w:eastAsia="MS Mincho"/>
                </w:rPr>
                <w:t>1</w:t>
              </w:r>
            </w:ins>
          </w:p>
        </w:tc>
        <w:tc>
          <w:tcPr>
            <w:tcW w:w="918" w:type="dxa"/>
          </w:tcPr>
          <w:p w:rsidR="00644FEB" w:rsidRDefault="00CF6C33">
            <w:pPr>
              <w:pStyle w:val="TAC"/>
              <w:rPr>
                <w:ins w:id="938" w:author="Huawei" w:date="2024-02-02T15:20:00Z"/>
                <w:rFonts w:eastAsia="MS Mincho"/>
              </w:rPr>
            </w:pPr>
            <w:ins w:id="939" w:author="Huawei" w:date="2024-02-02T15:20:00Z">
              <w:r>
                <w:rPr>
                  <w:rFonts w:eastAsia="MS Mincho"/>
                </w:rPr>
                <w:t>-7</w:t>
              </w:r>
            </w:ins>
          </w:p>
        </w:tc>
        <w:tc>
          <w:tcPr>
            <w:tcW w:w="918" w:type="dxa"/>
          </w:tcPr>
          <w:p w:rsidR="00644FEB" w:rsidRDefault="00CF6C33">
            <w:pPr>
              <w:pStyle w:val="TAC"/>
              <w:rPr>
                <w:ins w:id="940" w:author="Huawei" w:date="2024-02-02T15:20:00Z"/>
                <w:rFonts w:eastAsia="MS Mincho"/>
              </w:rPr>
            </w:pPr>
            <w:ins w:id="941" w:author="Huawei" w:date="2024-02-02T15:20:00Z">
              <w:r>
                <w:rPr>
                  <w:rFonts w:eastAsia="MS Mincho"/>
                </w:rPr>
                <w:t>-15</w:t>
              </w:r>
            </w:ins>
          </w:p>
        </w:tc>
      </w:tr>
      <w:tr w:rsidR="00644FEB">
        <w:trPr>
          <w:cantSplit/>
          <w:trHeight w:val="187"/>
          <w:jc w:val="center"/>
          <w:ins w:id="942" w:author="Huawei" w:date="2024-02-02T15:20:00Z"/>
        </w:trPr>
        <w:tc>
          <w:tcPr>
            <w:tcW w:w="1615" w:type="dxa"/>
            <w:tcBorders>
              <w:top w:val="nil"/>
              <w:bottom w:val="nil"/>
            </w:tcBorders>
            <w:shd w:val="clear" w:color="auto" w:fill="auto"/>
          </w:tcPr>
          <w:p w:rsidR="00644FEB" w:rsidRDefault="00644FEB">
            <w:pPr>
              <w:pStyle w:val="TAL"/>
              <w:rPr>
                <w:ins w:id="943" w:author="Huawei" w:date="2024-02-02T15:20:00Z"/>
              </w:rPr>
            </w:pPr>
          </w:p>
        </w:tc>
        <w:tc>
          <w:tcPr>
            <w:tcW w:w="1924" w:type="dxa"/>
          </w:tcPr>
          <w:p w:rsidR="00644FEB" w:rsidRDefault="00CF6C33">
            <w:pPr>
              <w:pStyle w:val="TAL"/>
              <w:rPr>
                <w:ins w:id="944" w:author="Huawei" w:date="2024-02-02T15:20:00Z"/>
              </w:rPr>
            </w:pPr>
            <w:ins w:id="945" w:author="Huawei" w:date="2024-02-02T15:20:00Z">
              <w:r>
                <w:t>Config 2</w:t>
              </w:r>
            </w:ins>
          </w:p>
        </w:tc>
        <w:tc>
          <w:tcPr>
            <w:tcW w:w="709" w:type="dxa"/>
            <w:tcBorders>
              <w:top w:val="nil"/>
              <w:bottom w:val="nil"/>
            </w:tcBorders>
            <w:shd w:val="clear" w:color="auto" w:fill="auto"/>
          </w:tcPr>
          <w:p w:rsidR="00644FEB" w:rsidRDefault="00644FEB">
            <w:pPr>
              <w:pStyle w:val="TAC"/>
              <w:rPr>
                <w:ins w:id="946" w:author="Huawei" w:date="2024-02-02T15:20:00Z"/>
              </w:rPr>
            </w:pPr>
          </w:p>
        </w:tc>
        <w:tc>
          <w:tcPr>
            <w:tcW w:w="836" w:type="dxa"/>
          </w:tcPr>
          <w:p w:rsidR="00644FEB" w:rsidRDefault="00CF6C33">
            <w:pPr>
              <w:pStyle w:val="TAC"/>
              <w:rPr>
                <w:ins w:id="947" w:author="Huawei" w:date="2024-02-02T15:20:00Z"/>
              </w:rPr>
            </w:pPr>
            <w:ins w:id="948" w:author="Huawei" w:date="2024-02-02T15:20:00Z">
              <w:r>
                <w:t>1</w:t>
              </w:r>
            </w:ins>
          </w:p>
        </w:tc>
        <w:tc>
          <w:tcPr>
            <w:tcW w:w="918" w:type="dxa"/>
          </w:tcPr>
          <w:p w:rsidR="00644FEB" w:rsidRDefault="00CF6C33">
            <w:pPr>
              <w:pStyle w:val="TAC"/>
              <w:rPr>
                <w:ins w:id="949" w:author="Huawei" w:date="2024-02-02T15:20:00Z"/>
              </w:rPr>
            </w:pPr>
            <w:ins w:id="950" w:author="Huawei" w:date="2024-02-02T15:20:00Z">
              <w:r>
                <w:rPr>
                  <w:rFonts w:eastAsia="MS Mincho"/>
                </w:rPr>
                <w:t>-7</w:t>
              </w:r>
            </w:ins>
          </w:p>
        </w:tc>
        <w:tc>
          <w:tcPr>
            <w:tcW w:w="918" w:type="dxa"/>
          </w:tcPr>
          <w:p w:rsidR="00644FEB" w:rsidRDefault="00CF6C33">
            <w:pPr>
              <w:pStyle w:val="TAC"/>
              <w:rPr>
                <w:ins w:id="951" w:author="Huawei" w:date="2024-02-02T15:20:00Z"/>
              </w:rPr>
            </w:pPr>
            <w:ins w:id="952" w:author="Huawei" w:date="2024-02-02T15:20:00Z">
              <w:r>
                <w:rPr>
                  <w:rFonts w:eastAsia="MS Mincho"/>
                </w:rPr>
                <w:t>-15</w:t>
              </w:r>
            </w:ins>
          </w:p>
        </w:tc>
      </w:tr>
      <w:tr w:rsidR="00644FEB">
        <w:trPr>
          <w:cantSplit/>
          <w:trHeight w:val="187"/>
          <w:jc w:val="center"/>
          <w:ins w:id="953" w:author="Huawei" w:date="2024-02-02T15:20:00Z"/>
        </w:trPr>
        <w:tc>
          <w:tcPr>
            <w:tcW w:w="1615" w:type="dxa"/>
            <w:tcBorders>
              <w:top w:val="nil"/>
            </w:tcBorders>
            <w:shd w:val="clear" w:color="auto" w:fill="auto"/>
          </w:tcPr>
          <w:p w:rsidR="00644FEB" w:rsidRDefault="00644FEB">
            <w:pPr>
              <w:pStyle w:val="TAL"/>
              <w:rPr>
                <w:ins w:id="954" w:author="Huawei" w:date="2024-02-02T15:20:00Z"/>
              </w:rPr>
            </w:pPr>
          </w:p>
        </w:tc>
        <w:tc>
          <w:tcPr>
            <w:tcW w:w="1924" w:type="dxa"/>
          </w:tcPr>
          <w:p w:rsidR="00644FEB" w:rsidRDefault="00CF6C33">
            <w:pPr>
              <w:pStyle w:val="TAL"/>
              <w:rPr>
                <w:ins w:id="955" w:author="Huawei" w:date="2024-02-02T15:20:00Z"/>
              </w:rPr>
            </w:pPr>
            <w:ins w:id="956" w:author="Huawei" w:date="2024-02-02T15:20:00Z">
              <w:r>
                <w:t>Config 3</w:t>
              </w:r>
            </w:ins>
          </w:p>
        </w:tc>
        <w:tc>
          <w:tcPr>
            <w:tcW w:w="709" w:type="dxa"/>
            <w:tcBorders>
              <w:top w:val="nil"/>
            </w:tcBorders>
            <w:shd w:val="clear" w:color="auto" w:fill="auto"/>
          </w:tcPr>
          <w:p w:rsidR="00644FEB" w:rsidRDefault="00644FEB">
            <w:pPr>
              <w:pStyle w:val="TAC"/>
              <w:rPr>
                <w:ins w:id="957" w:author="Huawei" w:date="2024-02-02T15:20:00Z"/>
              </w:rPr>
            </w:pPr>
          </w:p>
        </w:tc>
        <w:tc>
          <w:tcPr>
            <w:tcW w:w="836" w:type="dxa"/>
          </w:tcPr>
          <w:p w:rsidR="00644FEB" w:rsidRDefault="00CF6C33">
            <w:pPr>
              <w:pStyle w:val="TAC"/>
              <w:rPr>
                <w:ins w:id="958" w:author="Huawei" w:date="2024-02-02T15:20:00Z"/>
              </w:rPr>
            </w:pPr>
            <w:ins w:id="959" w:author="Huawei" w:date="2024-02-02T15:20:00Z">
              <w:r>
                <w:t>1</w:t>
              </w:r>
            </w:ins>
          </w:p>
        </w:tc>
        <w:tc>
          <w:tcPr>
            <w:tcW w:w="918" w:type="dxa"/>
          </w:tcPr>
          <w:p w:rsidR="00644FEB" w:rsidRDefault="00CF6C33">
            <w:pPr>
              <w:pStyle w:val="TAC"/>
              <w:rPr>
                <w:ins w:id="960" w:author="Huawei" w:date="2024-02-02T15:20:00Z"/>
              </w:rPr>
            </w:pPr>
            <w:ins w:id="961" w:author="Huawei" w:date="2024-02-02T15:20:00Z">
              <w:r>
                <w:rPr>
                  <w:rFonts w:eastAsia="MS Mincho"/>
                </w:rPr>
                <w:t>-7</w:t>
              </w:r>
            </w:ins>
          </w:p>
        </w:tc>
        <w:tc>
          <w:tcPr>
            <w:tcW w:w="918" w:type="dxa"/>
          </w:tcPr>
          <w:p w:rsidR="00644FEB" w:rsidRDefault="00CF6C33">
            <w:pPr>
              <w:pStyle w:val="TAC"/>
              <w:rPr>
                <w:ins w:id="962" w:author="Huawei" w:date="2024-02-02T15:20:00Z"/>
              </w:rPr>
            </w:pPr>
            <w:ins w:id="963" w:author="Huawei" w:date="2024-02-02T15:20:00Z">
              <w:r>
                <w:rPr>
                  <w:rFonts w:eastAsia="MS Mincho"/>
                </w:rPr>
                <w:t>-15</w:t>
              </w:r>
            </w:ins>
          </w:p>
        </w:tc>
      </w:tr>
      <w:tr w:rsidR="00644FEB">
        <w:trPr>
          <w:cantSplit/>
          <w:trHeight w:val="187"/>
          <w:jc w:val="center"/>
          <w:ins w:id="964" w:author="Huawei" w:date="2024-02-02T15:20:00Z"/>
        </w:trPr>
        <w:tc>
          <w:tcPr>
            <w:tcW w:w="1615" w:type="dxa"/>
            <w:tcBorders>
              <w:bottom w:val="nil"/>
            </w:tcBorders>
            <w:shd w:val="clear" w:color="auto" w:fill="auto"/>
          </w:tcPr>
          <w:p w:rsidR="00644FEB" w:rsidRDefault="00CF6C33">
            <w:pPr>
              <w:pStyle w:val="TAL"/>
              <w:rPr>
                <w:ins w:id="965" w:author="Huawei" w:date="2024-02-02T15:20:00Z"/>
              </w:rPr>
            </w:pPr>
            <w:ins w:id="966" w:author="Huawei" w:date="2024-02-02T15:20:00Z">
              <w:r>
                <w:rPr>
                  <w:position w:val="-12"/>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20.05pt" o:ole="">
                    <v:imagedata r:id="rId16" o:title=""/>
                  </v:shape>
                  <o:OLEObject Type="Embed" ProgID="Equation.3" ShapeID="_x0000_i1025" DrawAspect="Content" ObjectID="_1770790114" r:id="rId17"/>
                </w:object>
              </w:r>
            </w:ins>
          </w:p>
        </w:tc>
        <w:tc>
          <w:tcPr>
            <w:tcW w:w="1924" w:type="dxa"/>
          </w:tcPr>
          <w:p w:rsidR="00644FEB" w:rsidRDefault="00CF6C33">
            <w:pPr>
              <w:pStyle w:val="TAL"/>
              <w:rPr>
                <w:ins w:id="967" w:author="Huawei" w:date="2024-02-02T15:20:00Z"/>
              </w:rPr>
            </w:pPr>
            <w:ins w:id="968" w:author="Huawei" w:date="2024-02-02T15:20:00Z">
              <w:r>
                <w:t>Config 1</w:t>
              </w:r>
            </w:ins>
          </w:p>
        </w:tc>
        <w:tc>
          <w:tcPr>
            <w:tcW w:w="709" w:type="dxa"/>
            <w:tcBorders>
              <w:bottom w:val="nil"/>
            </w:tcBorders>
            <w:shd w:val="clear" w:color="auto" w:fill="auto"/>
          </w:tcPr>
          <w:p w:rsidR="00644FEB" w:rsidRDefault="00CF6C33">
            <w:pPr>
              <w:pStyle w:val="TAC"/>
              <w:rPr>
                <w:ins w:id="969" w:author="Huawei" w:date="2024-02-02T15:20:00Z"/>
              </w:rPr>
            </w:pPr>
            <w:ins w:id="970" w:author="Huawei" w:date="2024-02-02T15:20:00Z">
              <w:r>
                <w:t>dBm/15kHz</w:t>
              </w:r>
            </w:ins>
          </w:p>
        </w:tc>
        <w:tc>
          <w:tcPr>
            <w:tcW w:w="2672" w:type="dxa"/>
            <w:gridSpan w:val="3"/>
          </w:tcPr>
          <w:p w:rsidR="00644FEB" w:rsidRDefault="00CF6C33">
            <w:pPr>
              <w:pStyle w:val="TAC"/>
              <w:rPr>
                <w:ins w:id="971" w:author="Huawei" w:date="2024-02-02T15:20:00Z"/>
              </w:rPr>
            </w:pPr>
            <w:ins w:id="972" w:author="Huawei" w:date="2024-02-02T15:20:00Z">
              <w:r>
                <w:t>-98</w:t>
              </w:r>
            </w:ins>
          </w:p>
        </w:tc>
      </w:tr>
      <w:tr w:rsidR="00644FEB">
        <w:trPr>
          <w:cantSplit/>
          <w:trHeight w:val="187"/>
          <w:jc w:val="center"/>
          <w:ins w:id="973" w:author="Huawei" w:date="2024-02-02T15:20:00Z"/>
        </w:trPr>
        <w:tc>
          <w:tcPr>
            <w:tcW w:w="1615" w:type="dxa"/>
            <w:tcBorders>
              <w:top w:val="nil"/>
              <w:bottom w:val="nil"/>
            </w:tcBorders>
            <w:shd w:val="clear" w:color="auto" w:fill="auto"/>
          </w:tcPr>
          <w:p w:rsidR="00644FEB" w:rsidRDefault="00644FEB">
            <w:pPr>
              <w:pStyle w:val="TAL"/>
              <w:rPr>
                <w:ins w:id="974" w:author="Huawei" w:date="2024-02-02T15:20:00Z"/>
              </w:rPr>
            </w:pPr>
          </w:p>
        </w:tc>
        <w:tc>
          <w:tcPr>
            <w:tcW w:w="1924" w:type="dxa"/>
          </w:tcPr>
          <w:p w:rsidR="00644FEB" w:rsidRDefault="00CF6C33">
            <w:pPr>
              <w:pStyle w:val="TAL"/>
              <w:rPr>
                <w:ins w:id="975" w:author="Huawei" w:date="2024-02-02T15:20:00Z"/>
              </w:rPr>
            </w:pPr>
            <w:ins w:id="976" w:author="Huawei" w:date="2024-02-02T15:20:00Z">
              <w:r>
                <w:t>Config 2</w:t>
              </w:r>
            </w:ins>
          </w:p>
        </w:tc>
        <w:tc>
          <w:tcPr>
            <w:tcW w:w="709" w:type="dxa"/>
            <w:tcBorders>
              <w:top w:val="nil"/>
              <w:bottom w:val="nil"/>
            </w:tcBorders>
            <w:shd w:val="clear" w:color="auto" w:fill="auto"/>
          </w:tcPr>
          <w:p w:rsidR="00644FEB" w:rsidRDefault="00644FEB">
            <w:pPr>
              <w:pStyle w:val="TAC"/>
              <w:rPr>
                <w:ins w:id="977" w:author="Huawei" w:date="2024-02-02T15:20:00Z"/>
              </w:rPr>
            </w:pPr>
          </w:p>
        </w:tc>
        <w:tc>
          <w:tcPr>
            <w:tcW w:w="2672" w:type="dxa"/>
            <w:gridSpan w:val="3"/>
          </w:tcPr>
          <w:p w:rsidR="00644FEB" w:rsidRDefault="00CF6C33">
            <w:pPr>
              <w:pStyle w:val="TAC"/>
              <w:rPr>
                <w:ins w:id="978" w:author="Huawei" w:date="2024-02-02T15:20:00Z"/>
              </w:rPr>
            </w:pPr>
            <w:ins w:id="979" w:author="Huawei" w:date="2024-02-02T15:20:00Z">
              <w:r>
                <w:t>-98</w:t>
              </w:r>
            </w:ins>
          </w:p>
        </w:tc>
      </w:tr>
      <w:tr w:rsidR="00644FEB">
        <w:trPr>
          <w:cantSplit/>
          <w:trHeight w:val="187"/>
          <w:jc w:val="center"/>
          <w:ins w:id="980" w:author="Huawei" w:date="2024-02-02T15:20:00Z"/>
        </w:trPr>
        <w:tc>
          <w:tcPr>
            <w:tcW w:w="1615" w:type="dxa"/>
            <w:tcBorders>
              <w:top w:val="nil"/>
              <w:bottom w:val="single" w:sz="4" w:space="0" w:color="auto"/>
            </w:tcBorders>
            <w:shd w:val="clear" w:color="auto" w:fill="auto"/>
          </w:tcPr>
          <w:p w:rsidR="00644FEB" w:rsidRDefault="00644FEB">
            <w:pPr>
              <w:pStyle w:val="TAL"/>
              <w:rPr>
                <w:ins w:id="981" w:author="Huawei" w:date="2024-02-02T15:20:00Z"/>
              </w:rPr>
            </w:pPr>
          </w:p>
        </w:tc>
        <w:tc>
          <w:tcPr>
            <w:tcW w:w="1924" w:type="dxa"/>
          </w:tcPr>
          <w:p w:rsidR="00644FEB" w:rsidRDefault="00CF6C33">
            <w:pPr>
              <w:pStyle w:val="TAL"/>
              <w:rPr>
                <w:ins w:id="982" w:author="Huawei" w:date="2024-02-02T15:20:00Z"/>
              </w:rPr>
            </w:pPr>
            <w:ins w:id="983" w:author="Huawei" w:date="2024-02-02T15:20:00Z">
              <w:r>
                <w:t>Config 3</w:t>
              </w:r>
            </w:ins>
          </w:p>
        </w:tc>
        <w:tc>
          <w:tcPr>
            <w:tcW w:w="709" w:type="dxa"/>
            <w:tcBorders>
              <w:top w:val="nil"/>
              <w:bottom w:val="single" w:sz="4" w:space="0" w:color="auto"/>
            </w:tcBorders>
            <w:shd w:val="clear" w:color="auto" w:fill="auto"/>
          </w:tcPr>
          <w:p w:rsidR="00644FEB" w:rsidRDefault="00644FEB">
            <w:pPr>
              <w:pStyle w:val="TAC"/>
              <w:rPr>
                <w:ins w:id="984" w:author="Huawei" w:date="2024-02-02T15:20:00Z"/>
              </w:rPr>
            </w:pPr>
          </w:p>
        </w:tc>
        <w:tc>
          <w:tcPr>
            <w:tcW w:w="2672" w:type="dxa"/>
            <w:gridSpan w:val="3"/>
          </w:tcPr>
          <w:p w:rsidR="00644FEB" w:rsidRDefault="00CF6C33">
            <w:pPr>
              <w:pStyle w:val="TAC"/>
              <w:rPr>
                <w:ins w:id="985" w:author="Huawei" w:date="2024-02-02T15:20:00Z"/>
              </w:rPr>
            </w:pPr>
            <w:ins w:id="986" w:author="Huawei" w:date="2024-02-02T15:20:00Z">
              <w:r>
                <w:t>-98</w:t>
              </w:r>
            </w:ins>
          </w:p>
        </w:tc>
      </w:tr>
      <w:tr w:rsidR="00644FEB">
        <w:trPr>
          <w:cantSplit/>
          <w:trHeight w:val="187"/>
          <w:jc w:val="center"/>
          <w:ins w:id="987" w:author="Huawei" w:date="2024-02-02T15:20:00Z"/>
        </w:trPr>
        <w:tc>
          <w:tcPr>
            <w:tcW w:w="1615" w:type="dxa"/>
            <w:tcBorders>
              <w:bottom w:val="nil"/>
            </w:tcBorders>
            <w:shd w:val="clear" w:color="auto" w:fill="auto"/>
          </w:tcPr>
          <w:p w:rsidR="00644FEB" w:rsidRDefault="00CF6C33">
            <w:pPr>
              <w:pStyle w:val="TAL"/>
              <w:rPr>
                <w:ins w:id="988" w:author="Huawei" w:date="2024-02-02T15:20:00Z"/>
              </w:rPr>
            </w:pPr>
            <w:ins w:id="989" w:author="Huawei" w:date="2024-02-02T15:20:00Z">
              <w:r>
                <w:rPr>
                  <w:position w:val="-12"/>
                </w:rPr>
                <w:object w:dxaOrig="400" w:dyaOrig="400">
                  <v:shape id="_x0000_i1026" type="#_x0000_t75" style="width:20.05pt;height:20.05pt" o:ole="">
                    <v:imagedata r:id="rId16" o:title=""/>
                  </v:shape>
                  <o:OLEObject Type="Embed" ProgID="Equation.3" ShapeID="_x0000_i1026" DrawAspect="Content" ObjectID="_1770790115" r:id="rId18"/>
                </w:object>
              </w:r>
            </w:ins>
          </w:p>
        </w:tc>
        <w:tc>
          <w:tcPr>
            <w:tcW w:w="1924" w:type="dxa"/>
          </w:tcPr>
          <w:p w:rsidR="00644FEB" w:rsidRDefault="00CF6C33">
            <w:pPr>
              <w:pStyle w:val="TAL"/>
              <w:rPr>
                <w:ins w:id="990" w:author="Huawei" w:date="2024-02-02T15:20:00Z"/>
              </w:rPr>
            </w:pPr>
            <w:ins w:id="991" w:author="Huawei" w:date="2024-02-02T15:20:00Z">
              <w:r>
                <w:t>Config 1</w:t>
              </w:r>
            </w:ins>
          </w:p>
        </w:tc>
        <w:tc>
          <w:tcPr>
            <w:tcW w:w="709" w:type="dxa"/>
            <w:tcBorders>
              <w:bottom w:val="nil"/>
            </w:tcBorders>
            <w:shd w:val="clear" w:color="auto" w:fill="auto"/>
          </w:tcPr>
          <w:p w:rsidR="00644FEB" w:rsidRDefault="00CF6C33">
            <w:pPr>
              <w:pStyle w:val="TAC"/>
              <w:rPr>
                <w:ins w:id="992" w:author="Huawei" w:date="2024-02-02T15:20:00Z"/>
              </w:rPr>
            </w:pPr>
            <w:ins w:id="993" w:author="Huawei" w:date="2024-02-02T15:20:00Z">
              <w:r>
                <w:t>dBm/SCS</w:t>
              </w:r>
            </w:ins>
          </w:p>
        </w:tc>
        <w:tc>
          <w:tcPr>
            <w:tcW w:w="2672" w:type="dxa"/>
            <w:gridSpan w:val="3"/>
          </w:tcPr>
          <w:p w:rsidR="00644FEB" w:rsidRDefault="00CF6C33">
            <w:pPr>
              <w:pStyle w:val="TAC"/>
              <w:rPr>
                <w:ins w:id="994" w:author="Huawei" w:date="2024-02-02T15:20:00Z"/>
              </w:rPr>
            </w:pPr>
            <w:ins w:id="995" w:author="Huawei" w:date="2024-02-02T15:20:00Z">
              <w:r>
                <w:t>-98</w:t>
              </w:r>
            </w:ins>
          </w:p>
        </w:tc>
      </w:tr>
      <w:tr w:rsidR="00644FEB">
        <w:trPr>
          <w:cantSplit/>
          <w:trHeight w:val="187"/>
          <w:jc w:val="center"/>
          <w:ins w:id="996" w:author="Huawei" w:date="2024-02-02T15:20:00Z"/>
        </w:trPr>
        <w:tc>
          <w:tcPr>
            <w:tcW w:w="1615" w:type="dxa"/>
            <w:tcBorders>
              <w:top w:val="nil"/>
              <w:bottom w:val="nil"/>
            </w:tcBorders>
            <w:shd w:val="clear" w:color="auto" w:fill="auto"/>
          </w:tcPr>
          <w:p w:rsidR="00644FEB" w:rsidRDefault="00644FEB">
            <w:pPr>
              <w:pStyle w:val="TAL"/>
              <w:rPr>
                <w:ins w:id="997" w:author="Huawei" w:date="2024-02-02T15:20:00Z"/>
              </w:rPr>
            </w:pPr>
          </w:p>
        </w:tc>
        <w:tc>
          <w:tcPr>
            <w:tcW w:w="1924" w:type="dxa"/>
          </w:tcPr>
          <w:p w:rsidR="00644FEB" w:rsidRDefault="00CF6C33">
            <w:pPr>
              <w:pStyle w:val="TAL"/>
              <w:rPr>
                <w:ins w:id="998" w:author="Huawei" w:date="2024-02-02T15:20:00Z"/>
              </w:rPr>
            </w:pPr>
            <w:ins w:id="999" w:author="Huawei" w:date="2024-02-02T15:20:00Z">
              <w:r>
                <w:t>Config 2</w:t>
              </w:r>
            </w:ins>
          </w:p>
        </w:tc>
        <w:tc>
          <w:tcPr>
            <w:tcW w:w="709" w:type="dxa"/>
            <w:tcBorders>
              <w:top w:val="nil"/>
              <w:bottom w:val="nil"/>
            </w:tcBorders>
            <w:shd w:val="clear" w:color="auto" w:fill="auto"/>
          </w:tcPr>
          <w:p w:rsidR="00644FEB" w:rsidRDefault="00644FEB">
            <w:pPr>
              <w:pStyle w:val="TAC"/>
              <w:rPr>
                <w:ins w:id="1000" w:author="Huawei" w:date="2024-02-02T15:20:00Z"/>
              </w:rPr>
            </w:pPr>
          </w:p>
        </w:tc>
        <w:tc>
          <w:tcPr>
            <w:tcW w:w="2672" w:type="dxa"/>
            <w:gridSpan w:val="3"/>
          </w:tcPr>
          <w:p w:rsidR="00644FEB" w:rsidRDefault="00CF6C33">
            <w:pPr>
              <w:pStyle w:val="TAC"/>
              <w:rPr>
                <w:ins w:id="1001" w:author="Huawei" w:date="2024-02-02T15:20:00Z"/>
              </w:rPr>
            </w:pPr>
            <w:ins w:id="1002" w:author="Huawei" w:date="2024-02-02T15:20:00Z">
              <w:r>
                <w:t>-98</w:t>
              </w:r>
            </w:ins>
          </w:p>
        </w:tc>
      </w:tr>
      <w:tr w:rsidR="00644FEB">
        <w:trPr>
          <w:cantSplit/>
          <w:trHeight w:val="187"/>
          <w:jc w:val="center"/>
          <w:ins w:id="1003" w:author="Huawei" w:date="2024-02-02T15:20:00Z"/>
        </w:trPr>
        <w:tc>
          <w:tcPr>
            <w:tcW w:w="1615" w:type="dxa"/>
            <w:tcBorders>
              <w:top w:val="nil"/>
            </w:tcBorders>
            <w:shd w:val="clear" w:color="auto" w:fill="auto"/>
          </w:tcPr>
          <w:p w:rsidR="00644FEB" w:rsidRDefault="00644FEB">
            <w:pPr>
              <w:pStyle w:val="TAL"/>
              <w:rPr>
                <w:ins w:id="1004" w:author="Huawei" w:date="2024-02-02T15:20:00Z"/>
              </w:rPr>
            </w:pPr>
          </w:p>
        </w:tc>
        <w:tc>
          <w:tcPr>
            <w:tcW w:w="1924" w:type="dxa"/>
          </w:tcPr>
          <w:p w:rsidR="00644FEB" w:rsidRDefault="00CF6C33">
            <w:pPr>
              <w:pStyle w:val="TAL"/>
              <w:rPr>
                <w:ins w:id="1005" w:author="Huawei" w:date="2024-02-02T15:20:00Z"/>
              </w:rPr>
            </w:pPr>
            <w:ins w:id="1006" w:author="Huawei" w:date="2024-02-02T15:20:00Z">
              <w:r>
                <w:t>Config 3</w:t>
              </w:r>
            </w:ins>
          </w:p>
        </w:tc>
        <w:tc>
          <w:tcPr>
            <w:tcW w:w="709" w:type="dxa"/>
            <w:tcBorders>
              <w:top w:val="nil"/>
            </w:tcBorders>
            <w:shd w:val="clear" w:color="auto" w:fill="auto"/>
          </w:tcPr>
          <w:p w:rsidR="00644FEB" w:rsidRDefault="00644FEB">
            <w:pPr>
              <w:pStyle w:val="TAC"/>
              <w:rPr>
                <w:ins w:id="1007" w:author="Huawei" w:date="2024-02-02T15:20:00Z"/>
              </w:rPr>
            </w:pPr>
          </w:p>
        </w:tc>
        <w:tc>
          <w:tcPr>
            <w:tcW w:w="2672" w:type="dxa"/>
            <w:gridSpan w:val="3"/>
          </w:tcPr>
          <w:p w:rsidR="00644FEB" w:rsidRDefault="00CF6C33">
            <w:pPr>
              <w:pStyle w:val="TAC"/>
              <w:rPr>
                <w:ins w:id="1008" w:author="Huawei" w:date="2024-02-02T15:20:00Z"/>
              </w:rPr>
            </w:pPr>
            <w:ins w:id="1009" w:author="Huawei" w:date="2024-02-02T15:20:00Z">
              <w:r>
                <w:t>-95</w:t>
              </w:r>
            </w:ins>
          </w:p>
        </w:tc>
      </w:tr>
      <w:tr w:rsidR="00644FEB">
        <w:trPr>
          <w:cantSplit/>
          <w:trHeight w:val="187"/>
          <w:jc w:val="center"/>
          <w:ins w:id="1010" w:author="Huawei" w:date="2024-02-29T10:24:00Z"/>
        </w:trPr>
        <w:tc>
          <w:tcPr>
            <w:tcW w:w="1615" w:type="dxa"/>
            <w:vMerge w:val="restart"/>
            <w:tcBorders>
              <w:top w:val="nil"/>
            </w:tcBorders>
            <w:shd w:val="clear" w:color="auto" w:fill="auto"/>
          </w:tcPr>
          <w:p w:rsidR="00644FEB" w:rsidRDefault="00CF6C33">
            <w:pPr>
              <w:pStyle w:val="TAL"/>
              <w:rPr>
                <w:ins w:id="1011" w:author="Huawei" w:date="2024-02-29T10:24:00Z"/>
              </w:rPr>
            </w:pPr>
            <w:ins w:id="1012" w:author="Huawei" w:date="2024-02-29T10:24:00Z">
              <w:r>
                <w:rPr>
                  <w:rFonts w:eastAsia="?? ??"/>
                </w:rPr>
                <w:t>Propagation condition</w:t>
              </w:r>
            </w:ins>
          </w:p>
        </w:tc>
        <w:tc>
          <w:tcPr>
            <w:tcW w:w="1924" w:type="dxa"/>
          </w:tcPr>
          <w:p w:rsidR="00644FEB" w:rsidRDefault="00CF6C33">
            <w:pPr>
              <w:pStyle w:val="TAL"/>
              <w:rPr>
                <w:ins w:id="1013" w:author="Huawei" w:date="2024-02-29T10:24:00Z"/>
              </w:rPr>
            </w:pPr>
            <w:ins w:id="1014" w:author="Huawei" w:date="2024-02-29T10:24:00Z">
              <w:r>
                <w:t>Config 1, 2</w:t>
              </w:r>
            </w:ins>
          </w:p>
        </w:tc>
        <w:tc>
          <w:tcPr>
            <w:tcW w:w="709" w:type="dxa"/>
            <w:tcBorders>
              <w:top w:val="nil"/>
            </w:tcBorders>
            <w:shd w:val="clear" w:color="auto" w:fill="auto"/>
          </w:tcPr>
          <w:p w:rsidR="00644FEB" w:rsidRDefault="00644FEB">
            <w:pPr>
              <w:pStyle w:val="TAC"/>
              <w:rPr>
                <w:ins w:id="1015" w:author="Huawei" w:date="2024-02-29T10:24:00Z"/>
              </w:rPr>
            </w:pPr>
          </w:p>
        </w:tc>
        <w:tc>
          <w:tcPr>
            <w:tcW w:w="2672" w:type="dxa"/>
            <w:gridSpan w:val="3"/>
          </w:tcPr>
          <w:p w:rsidR="00644FEB" w:rsidRDefault="00CF6C33">
            <w:pPr>
              <w:pStyle w:val="TAC"/>
              <w:rPr>
                <w:ins w:id="1016" w:author="Huawei" w:date="2024-02-29T10:24:00Z"/>
              </w:rPr>
            </w:pPr>
            <w:ins w:id="1017" w:author="Huawei" w:date="2024-02-29T10:24:00Z">
              <w:r>
                <w:rPr>
                  <w:rFonts w:eastAsia="MS Mincho"/>
                </w:rPr>
                <w:t>AWGN+220 Hz</w:t>
              </w:r>
            </w:ins>
          </w:p>
        </w:tc>
      </w:tr>
      <w:tr w:rsidR="00644FEB">
        <w:trPr>
          <w:cantSplit/>
          <w:trHeight w:val="187"/>
          <w:jc w:val="center"/>
          <w:ins w:id="1018" w:author="Huawei" w:date="2024-02-29T10:24:00Z"/>
        </w:trPr>
        <w:tc>
          <w:tcPr>
            <w:tcW w:w="1615" w:type="dxa"/>
            <w:vMerge/>
            <w:shd w:val="clear" w:color="auto" w:fill="auto"/>
          </w:tcPr>
          <w:p w:rsidR="00644FEB" w:rsidRDefault="00644FEB">
            <w:pPr>
              <w:pStyle w:val="TAL"/>
              <w:rPr>
                <w:ins w:id="1019" w:author="Huawei" w:date="2024-02-29T10:24:00Z"/>
              </w:rPr>
            </w:pPr>
          </w:p>
        </w:tc>
        <w:tc>
          <w:tcPr>
            <w:tcW w:w="1924" w:type="dxa"/>
          </w:tcPr>
          <w:p w:rsidR="00644FEB" w:rsidRDefault="00CF6C33">
            <w:pPr>
              <w:pStyle w:val="TAL"/>
              <w:rPr>
                <w:ins w:id="1020" w:author="Huawei" w:date="2024-02-29T10:24:00Z"/>
              </w:rPr>
            </w:pPr>
            <w:ins w:id="1021" w:author="Huawei" w:date="2024-02-29T10:24:00Z">
              <w:r>
                <w:t>Config 3</w:t>
              </w:r>
            </w:ins>
          </w:p>
        </w:tc>
        <w:tc>
          <w:tcPr>
            <w:tcW w:w="709" w:type="dxa"/>
            <w:tcBorders>
              <w:top w:val="nil"/>
            </w:tcBorders>
            <w:shd w:val="clear" w:color="auto" w:fill="auto"/>
          </w:tcPr>
          <w:p w:rsidR="00644FEB" w:rsidRDefault="00644FEB">
            <w:pPr>
              <w:pStyle w:val="TAC"/>
              <w:rPr>
                <w:ins w:id="1022" w:author="Huawei" w:date="2024-02-29T10:24:00Z"/>
              </w:rPr>
            </w:pPr>
          </w:p>
        </w:tc>
        <w:tc>
          <w:tcPr>
            <w:tcW w:w="2672" w:type="dxa"/>
            <w:gridSpan w:val="3"/>
          </w:tcPr>
          <w:p w:rsidR="00644FEB" w:rsidRDefault="00CF6C33">
            <w:pPr>
              <w:pStyle w:val="TAC"/>
              <w:rPr>
                <w:ins w:id="1023" w:author="Huawei" w:date="2024-02-29T10:24:00Z"/>
              </w:rPr>
            </w:pPr>
            <w:ins w:id="1024" w:author="Huawei" w:date="2024-02-29T10:24:00Z">
              <w:r>
                <w:rPr>
                  <w:rFonts w:eastAsia="MS Mincho"/>
                </w:rPr>
                <w:t>AWGN+500 Hz</w:t>
              </w:r>
            </w:ins>
          </w:p>
        </w:tc>
      </w:tr>
      <w:tr w:rsidR="00644FEB">
        <w:trPr>
          <w:cantSplit/>
          <w:trHeight w:val="187"/>
          <w:jc w:val="center"/>
          <w:ins w:id="1025" w:author="Huawei" w:date="2024-02-02T15:20:00Z"/>
        </w:trPr>
        <w:tc>
          <w:tcPr>
            <w:tcW w:w="6920" w:type="dxa"/>
            <w:gridSpan w:val="6"/>
          </w:tcPr>
          <w:p w:rsidR="00644FEB" w:rsidRDefault="00CF6C33">
            <w:pPr>
              <w:pStyle w:val="TAN"/>
              <w:rPr>
                <w:ins w:id="1026" w:author="Huawei" w:date="2024-02-02T15:20:00Z"/>
              </w:rPr>
            </w:pPr>
            <w:ins w:id="1027" w:author="Huawei" w:date="2024-02-02T15:20:00Z">
              <w:r>
                <w:t>Note 1:</w:t>
              </w:r>
              <w:r>
                <w:tab/>
                <w:t xml:space="preserve">OCNG shall be used such that the resources in Cell 1 are fully allocated and a constant total transmitted power spectral density is achieved for all OFDM </w:t>
              </w:r>
              <w:r>
                <w:t>symbols.</w:t>
              </w:r>
            </w:ins>
          </w:p>
          <w:p w:rsidR="00644FEB" w:rsidRDefault="00CF6C33">
            <w:pPr>
              <w:pStyle w:val="TAN"/>
              <w:rPr>
                <w:ins w:id="1028" w:author="Huawei" w:date="2024-02-02T15:20:00Z"/>
              </w:rPr>
            </w:pPr>
            <w:ins w:id="1029" w:author="Huawei" w:date="2024-02-02T15:20:00Z">
              <w:r>
                <w:t>Note 2:</w:t>
              </w:r>
              <w:r>
                <w:tab/>
                <w:t>The signal contains PDCCH for UEs other than the device under test as part of OCNG.</w:t>
              </w:r>
            </w:ins>
          </w:p>
          <w:p w:rsidR="00644FEB" w:rsidRDefault="00CF6C33">
            <w:pPr>
              <w:pStyle w:val="TAN"/>
              <w:rPr>
                <w:ins w:id="1030" w:author="Huawei" w:date="2024-02-02T15:20:00Z"/>
              </w:rPr>
            </w:pPr>
            <w:ins w:id="1031" w:author="Huawei" w:date="2024-02-02T15:20:00Z">
              <w:r>
                <w:t>Note 3:</w:t>
              </w:r>
              <w:r>
                <w:tab/>
                <w:t>SNR levels correspond to the signal to noise ratio over the SSS REs.</w:t>
              </w:r>
            </w:ins>
          </w:p>
          <w:p w:rsidR="00644FEB" w:rsidRDefault="00CF6C33">
            <w:pPr>
              <w:pStyle w:val="TAN"/>
              <w:rPr>
                <w:ins w:id="1032" w:author="Huawei" w:date="2024-02-02T15:20:00Z"/>
              </w:rPr>
            </w:pPr>
            <w:ins w:id="1033" w:author="Huawei" w:date="2024-02-02T15:20:00Z">
              <w:r>
                <w:t>Note 4:</w:t>
              </w:r>
              <w:r>
                <w:tab/>
                <w:t>The SNR in time periods T1, T2 and T3 is denoted as SNR1, SNR2 and SNR</w:t>
              </w:r>
              <w:r>
                <w:t>3 respectively in Figure A.</w:t>
              </w:r>
            </w:ins>
            <w:ins w:id="1034" w:author="Huawei" w:date="2024-02-02T15:22:00Z">
              <w:r>
                <w:t>X1.Y1.Z1</w:t>
              </w:r>
            </w:ins>
            <w:ins w:id="1035" w:author="Huawei" w:date="2024-02-02T15:20:00Z">
              <w:r>
                <w:t>.1.1-1.</w:t>
              </w:r>
            </w:ins>
          </w:p>
          <w:p w:rsidR="00644FEB" w:rsidRDefault="00CF6C33">
            <w:pPr>
              <w:pStyle w:val="TAN"/>
              <w:rPr>
                <w:ins w:id="1036" w:author="Huawei" w:date="2024-02-02T15:20:00Z"/>
                <w:snapToGrid w:val="0"/>
              </w:rPr>
            </w:pPr>
            <w:ins w:id="1037" w:author="Huawei" w:date="2024-02-02T15:20:00Z">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ins>
          </w:p>
        </w:tc>
      </w:tr>
    </w:tbl>
    <w:p w:rsidR="00644FEB" w:rsidRDefault="00644FEB">
      <w:pPr>
        <w:rPr>
          <w:ins w:id="1038" w:author="Huawei" w:date="2024-02-02T15:20:00Z"/>
        </w:rPr>
      </w:pPr>
    </w:p>
    <w:p w:rsidR="00644FEB" w:rsidRDefault="00CF6C33">
      <w:pPr>
        <w:pStyle w:val="TH"/>
        <w:rPr>
          <w:ins w:id="1039" w:author="Huawei" w:date="2024-02-02T15:20:00Z"/>
          <w:rFonts w:eastAsia="Malgun Gothic"/>
          <w:kern w:val="20"/>
        </w:rPr>
      </w:pPr>
      <w:ins w:id="1040" w:author="Huawei" w:date="2024-02-02T15:20:00Z">
        <w:r>
          <w:rPr>
            <w:rFonts w:eastAsia="Malgun Gothic"/>
            <w:kern w:val="20"/>
          </w:rPr>
          <w:t>Table A.</w:t>
        </w:r>
      </w:ins>
      <w:ins w:id="1041" w:author="Huawei" w:date="2024-02-02T15:22:00Z">
        <w:r>
          <w:rPr>
            <w:rFonts w:eastAsia="Malgun Gothic"/>
            <w:kern w:val="20"/>
          </w:rPr>
          <w:t>X1.Y1.Z1</w:t>
        </w:r>
      </w:ins>
      <w:ins w:id="1042" w:author="Huawei" w:date="2024-02-02T15:20:00Z">
        <w:r>
          <w:rPr>
            <w:rFonts w:eastAsia="Malgun Gothic"/>
            <w:kern w:val="20"/>
          </w:rPr>
          <w:t xml:space="preserve">.1.1-4: </w:t>
        </w:r>
        <w:r>
          <w:t>Measurement</w:t>
        </w:r>
        <w:r>
          <w:t xml:space="preserve">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644FEB">
        <w:trPr>
          <w:trHeight w:val="96"/>
          <w:jc w:val="center"/>
          <w:ins w:id="1043" w:author="Huawei" w:date="2024-02-02T15:20:00Z"/>
        </w:trPr>
        <w:tc>
          <w:tcPr>
            <w:tcW w:w="1774" w:type="dxa"/>
            <w:tcBorders>
              <w:bottom w:val="nil"/>
            </w:tcBorders>
            <w:shd w:val="clear" w:color="auto" w:fill="auto"/>
            <w:vAlign w:val="center"/>
          </w:tcPr>
          <w:p w:rsidR="00644FEB" w:rsidRDefault="00CF6C33">
            <w:pPr>
              <w:pStyle w:val="TAH"/>
              <w:rPr>
                <w:ins w:id="1044" w:author="Huawei" w:date="2024-02-02T15:20:00Z"/>
              </w:rPr>
            </w:pPr>
            <w:ins w:id="1045" w:author="Huawei" w:date="2024-02-02T15:20:00Z">
              <w:r>
                <w:t>Field</w:t>
              </w:r>
            </w:ins>
          </w:p>
        </w:tc>
        <w:tc>
          <w:tcPr>
            <w:tcW w:w="3553" w:type="dxa"/>
          </w:tcPr>
          <w:p w:rsidR="00644FEB" w:rsidRDefault="00CF6C33">
            <w:pPr>
              <w:pStyle w:val="TAH"/>
              <w:rPr>
                <w:ins w:id="1046" w:author="Huawei" w:date="2024-02-02T15:20:00Z"/>
              </w:rPr>
            </w:pPr>
            <w:ins w:id="1047" w:author="Huawei" w:date="2024-02-02T15:20:00Z">
              <w:r>
                <w:t>Test 1</w:t>
              </w:r>
            </w:ins>
          </w:p>
        </w:tc>
      </w:tr>
      <w:tr w:rsidR="00644FEB">
        <w:trPr>
          <w:trHeight w:val="96"/>
          <w:jc w:val="center"/>
          <w:ins w:id="1048" w:author="Huawei" w:date="2024-02-02T15:20:00Z"/>
        </w:trPr>
        <w:tc>
          <w:tcPr>
            <w:tcW w:w="1774" w:type="dxa"/>
            <w:tcBorders>
              <w:top w:val="nil"/>
            </w:tcBorders>
            <w:shd w:val="clear" w:color="auto" w:fill="auto"/>
            <w:vAlign w:val="center"/>
          </w:tcPr>
          <w:p w:rsidR="00644FEB" w:rsidRDefault="00644FEB">
            <w:pPr>
              <w:pStyle w:val="TAH"/>
              <w:rPr>
                <w:ins w:id="1049" w:author="Huawei" w:date="2024-02-02T15:20:00Z"/>
              </w:rPr>
            </w:pPr>
          </w:p>
        </w:tc>
        <w:tc>
          <w:tcPr>
            <w:tcW w:w="3553" w:type="dxa"/>
          </w:tcPr>
          <w:p w:rsidR="00644FEB" w:rsidRDefault="00CF6C33">
            <w:pPr>
              <w:pStyle w:val="TAH"/>
              <w:rPr>
                <w:ins w:id="1050" w:author="Huawei" w:date="2024-02-02T15:20:00Z"/>
              </w:rPr>
            </w:pPr>
            <w:ins w:id="1051" w:author="Huawei" w:date="2024-02-02T15:20:00Z">
              <w:r>
                <w:t>Value</w:t>
              </w:r>
            </w:ins>
          </w:p>
        </w:tc>
      </w:tr>
      <w:tr w:rsidR="00644FEB">
        <w:trPr>
          <w:trHeight w:val="209"/>
          <w:jc w:val="center"/>
          <w:ins w:id="1052" w:author="Huawei" w:date="2024-02-02T15:20:00Z"/>
        </w:trPr>
        <w:tc>
          <w:tcPr>
            <w:tcW w:w="1774" w:type="dxa"/>
            <w:vAlign w:val="center"/>
          </w:tcPr>
          <w:p w:rsidR="00644FEB" w:rsidRDefault="00CF6C33">
            <w:pPr>
              <w:pStyle w:val="TAC"/>
              <w:rPr>
                <w:ins w:id="1053" w:author="Huawei" w:date="2024-02-02T15:20:00Z"/>
              </w:rPr>
            </w:pPr>
            <w:ins w:id="1054" w:author="Huawei" w:date="2024-02-02T15:20:00Z">
              <w:r>
                <w:t>gapOffset</w:t>
              </w:r>
            </w:ins>
          </w:p>
        </w:tc>
        <w:tc>
          <w:tcPr>
            <w:tcW w:w="3553" w:type="dxa"/>
          </w:tcPr>
          <w:p w:rsidR="00644FEB" w:rsidRDefault="00CF6C33">
            <w:pPr>
              <w:pStyle w:val="TAC"/>
              <w:rPr>
                <w:ins w:id="1055" w:author="Huawei" w:date="2024-02-02T15:20:00Z"/>
                <w:rFonts w:ascii="Courier New" w:hAnsi="Courier New"/>
              </w:rPr>
            </w:pPr>
            <w:ins w:id="1056" w:author="Huawei" w:date="2024-02-02T15:20:00Z">
              <w:r>
                <w:rPr>
                  <w:rFonts w:ascii="Courier New" w:hAnsi="Courier New"/>
                </w:rPr>
                <w:t>0</w:t>
              </w:r>
            </w:ins>
          </w:p>
        </w:tc>
      </w:tr>
      <w:tr w:rsidR="00644FEB">
        <w:trPr>
          <w:trHeight w:val="561"/>
          <w:jc w:val="center"/>
          <w:ins w:id="1057" w:author="Huawei" w:date="2024-02-02T15:20:00Z"/>
        </w:trPr>
        <w:tc>
          <w:tcPr>
            <w:tcW w:w="5327" w:type="dxa"/>
            <w:gridSpan w:val="2"/>
            <w:vAlign w:val="center"/>
          </w:tcPr>
          <w:p w:rsidR="00644FEB" w:rsidRDefault="00CF6C33">
            <w:pPr>
              <w:pStyle w:val="TAN"/>
              <w:rPr>
                <w:ins w:id="1058" w:author="Huawei" w:date="2024-02-02T15:20:00Z"/>
                <w:lang w:eastAsia="zh-CN"/>
              </w:rPr>
            </w:pPr>
            <w:ins w:id="1059" w:author="Huawei" w:date="2024-02-02T15:20:00Z">
              <w:r>
                <w:t>Note:</w:t>
              </w:r>
              <w:r>
                <w:rPr>
                  <w:snapToGrid w:val="0"/>
                </w:rPr>
                <w:tab/>
              </w:r>
              <w:r>
                <w:rPr>
                  <w:lang w:eastAsia="zh-CN"/>
                </w:rPr>
                <w:t>Ensure that RLM RS is partially overlapped with measurement gap</w:t>
              </w:r>
            </w:ins>
          </w:p>
        </w:tc>
      </w:tr>
    </w:tbl>
    <w:p w:rsidR="00644FEB" w:rsidRDefault="00644FEB">
      <w:pPr>
        <w:rPr>
          <w:ins w:id="1060" w:author="Huawei" w:date="2024-02-02T15:20:00Z"/>
        </w:rPr>
      </w:pPr>
    </w:p>
    <w:p w:rsidR="00644FEB" w:rsidRDefault="00CF6C33">
      <w:pPr>
        <w:keepNext/>
        <w:keepLines/>
        <w:spacing w:before="60"/>
        <w:jc w:val="center"/>
        <w:rPr>
          <w:ins w:id="1061" w:author="Huawei" w:date="2024-02-02T15:20:00Z"/>
          <w:rFonts w:ascii="Arial" w:hAnsi="Arial"/>
          <w:b/>
        </w:rPr>
      </w:pPr>
      <w:ins w:id="1062" w:author="Huawei" w:date="2024-02-02T15:20:00Z">
        <w:r>
          <w:rPr>
            <w:rFonts w:ascii="Arial" w:hAnsi="Arial"/>
            <w:b/>
            <w:noProof/>
            <w:lang w:val="en-US" w:eastAsia="zh-CN"/>
          </w:rPr>
          <w:drawing>
            <wp:inline distT="0" distB="0" distL="0" distR="0">
              <wp:extent cx="5351145" cy="323977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圖片 30"/>
                      <pic:cNvPicPr>
                        <a:picLocks noChangeAspect="1"/>
                      </pic:cNvPicPr>
                    </pic:nvPicPr>
                    <pic:blipFill>
                      <a:blip r:embed="rId19" cstate="print"/>
                      <a:stretch>
                        <a:fillRect/>
                      </a:stretch>
                    </pic:blipFill>
                    <pic:spPr>
                      <a:xfrm>
                        <a:off x="0" y="0"/>
                        <a:ext cx="5351329" cy="3240000"/>
                      </a:xfrm>
                      <a:prstGeom prst="rect">
                        <a:avLst/>
                      </a:prstGeom>
                    </pic:spPr>
                  </pic:pic>
                </a:graphicData>
              </a:graphic>
            </wp:inline>
          </w:drawing>
        </w:r>
      </w:ins>
    </w:p>
    <w:p w:rsidR="00644FEB" w:rsidRDefault="00CF6C33">
      <w:pPr>
        <w:keepLines/>
        <w:spacing w:after="240"/>
        <w:jc w:val="center"/>
        <w:rPr>
          <w:ins w:id="1063" w:author="Huawei" w:date="2024-02-02T15:20:00Z"/>
          <w:rFonts w:ascii="Arial" w:hAnsi="Arial"/>
        </w:rPr>
      </w:pPr>
      <w:ins w:id="1064" w:author="Huawei" w:date="2024-02-02T15:20:00Z">
        <w:r>
          <w:rPr>
            <w:rFonts w:ascii="Arial" w:hAnsi="Arial"/>
            <w:b/>
          </w:rPr>
          <w:t>Figure A.</w:t>
        </w:r>
      </w:ins>
      <w:ins w:id="1065" w:author="Huawei" w:date="2024-02-02T15:22:00Z">
        <w:r>
          <w:rPr>
            <w:rFonts w:ascii="Arial" w:hAnsi="Arial"/>
            <w:b/>
          </w:rPr>
          <w:t>X1.Y1.Z1</w:t>
        </w:r>
      </w:ins>
      <w:ins w:id="1066" w:author="Huawei" w:date="2024-02-02T15:20:00Z">
        <w:r>
          <w:rPr>
            <w:rFonts w:ascii="Arial" w:hAnsi="Arial"/>
            <w:b/>
          </w:rPr>
          <w:t>.1.1-1: SNR variation for out-of-sync testing</w:t>
        </w:r>
      </w:ins>
    </w:p>
    <w:p w:rsidR="00644FEB" w:rsidRDefault="00CF6C33">
      <w:pPr>
        <w:pStyle w:val="5"/>
        <w:rPr>
          <w:ins w:id="1067" w:author="Huawei" w:date="2024-02-02T15:20:00Z"/>
          <w:snapToGrid w:val="0"/>
        </w:rPr>
      </w:pPr>
      <w:bookmarkStart w:id="1068" w:name="_Toc535476529"/>
      <w:ins w:id="1069" w:author="Huawei" w:date="2024-02-02T15:20:00Z">
        <w:r>
          <w:rPr>
            <w:snapToGrid w:val="0"/>
          </w:rPr>
          <w:t>A.</w:t>
        </w:r>
      </w:ins>
      <w:ins w:id="1070" w:author="Huawei" w:date="2024-02-02T15:22:00Z">
        <w:r>
          <w:rPr>
            <w:snapToGrid w:val="0"/>
          </w:rPr>
          <w:t>X1.Y1.Z1</w:t>
        </w:r>
      </w:ins>
      <w:ins w:id="1071" w:author="Huawei" w:date="2024-02-02T15:20:00Z">
        <w:r>
          <w:rPr>
            <w:snapToGrid w:val="0"/>
          </w:rPr>
          <w:t>.1.2</w:t>
        </w:r>
        <w:r>
          <w:rPr>
            <w:snapToGrid w:val="0"/>
          </w:rPr>
          <w:tab/>
          <w:t xml:space="preserve">Test </w:t>
        </w:r>
        <w:r>
          <w:rPr>
            <w:snapToGrid w:val="0"/>
          </w:rPr>
          <w:t>Requirements</w:t>
        </w:r>
        <w:bookmarkEnd w:id="1068"/>
      </w:ins>
    </w:p>
    <w:p w:rsidR="00644FEB" w:rsidRDefault="00CF6C33">
      <w:pPr>
        <w:rPr>
          <w:ins w:id="1072" w:author="Huawei" w:date="2024-02-02T15:20:00Z"/>
        </w:rPr>
      </w:pPr>
      <w:ins w:id="1073" w:author="Huawei" w:date="2024-02-02T15:20:00Z">
        <w:r>
          <w:t>The UE behaviour in each test during time durations T1, T2 and T3 shall be as follows:</w:t>
        </w:r>
      </w:ins>
    </w:p>
    <w:p w:rsidR="00644FEB" w:rsidRDefault="00CF6C33">
      <w:pPr>
        <w:rPr>
          <w:ins w:id="1074" w:author="Huawei" w:date="2024-02-02T15:20:00Z"/>
        </w:rPr>
      </w:pPr>
      <w:ins w:id="1075" w:author="Huawei" w:date="2024-02-02T15:20:00Z">
        <w:r>
          <w:t xml:space="preserve">During the period from time point A to time point B the UE shall transmit uplink signal at least in all uplink slots configured for CSI transmission </w:t>
        </w:r>
        <w:r>
          <w:t>according to the configured periodic CSI reporting.</w:t>
        </w:r>
      </w:ins>
    </w:p>
    <w:p w:rsidR="00644FEB" w:rsidRDefault="00CF6C33">
      <w:pPr>
        <w:rPr>
          <w:ins w:id="1076" w:author="Huawei" w:date="2024-02-02T15:20:00Z"/>
        </w:rPr>
      </w:pPr>
      <w:ins w:id="1077" w:author="Huawei" w:date="2024-02-02T15:20:00Z">
        <w:r>
          <w:t>The UE shall stop transmitting uplink signal no later than time point C (D1 second after the start of the time duration T3).</w:t>
        </w:r>
      </w:ins>
    </w:p>
    <w:p w:rsidR="00644FEB" w:rsidRDefault="00CF6C33">
      <w:pPr>
        <w:rPr>
          <w:ins w:id="1078" w:author="Huawei" w:date="2024-02-02T15:20:00Z"/>
        </w:rPr>
      </w:pPr>
      <w:ins w:id="1079" w:author="Huawei" w:date="2024-02-02T15:20:00Z">
        <w:r>
          <w:t>The rate of correct events observed during repeated tests shall be at least 90%</w:t>
        </w:r>
        <w:r>
          <w:t>.</w:t>
        </w:r>
      </w:ins>
    </w:p>
    <w:p w:rsidR="00644FEB" w:rsidRDefault="00CF6C33">
      <w:pPr>
        <w:pStyle w:val="40"/>
        <w:rPr>
          <w:ins w:id="1080" w:author="Huawei" w:date="2024-02-02T15:20:00Z"/>
        </w:rPr>
      </w:pPr>
      <w:bookmarkStart w:id="1081" w:name="_Toc535476530"/>
      <w:ins w:id="1082" w:author="Huawei" w:date="2024-02-02T15:20:00Z">
        <w:r>
          <w:t>A.</w:t>
        </w:r>
      </w:ins>
      <w:ins w:id="1083" w:author="Huawei" w:date="2024-02-02T15:22:00Z">
        <w:r>
          <w:t>X1.Y1.Z1</w:t>
        </w:r>
      </w:ins>
      <w:ins w:id="1084" w:author="Huawei" w:date="2024-02-02T15:20:00Z">
        <w:r>
          <w:t>.2</w:t>
        </w:r>
        <w:r>
          <w:tab/>
          <w:t>Radio Link Monitoring In-sync Test for FR1 PCell configured with SSB-based RLM RS in non-DRX mode</w:t>
        </w:r>
        <w:bookmarkEnd w:id="1081"/>
      </w:ins>
    </w:p>
    <w:p w:rsidR="00644FEB" w:rsidRDefault="00CF6C33">
      <w:pPr>
        <w:pStyle w:val="5"/>
        <w:rPr>
          <w:ins w:id="1085" w:author="Huawei" w:date="2024-02-02T15:20:00Z"/>
          <w:snapToGrid w:val="0"/>
          <w:lang w:eastAsia="zh-CN"/>
        </w:rPr>
      </w:pPr>
      <w:bookmarkStart w:id="1086" w:name="_Toc535476531"/>
      <w:ins w:id="1087" w:author="Huawei" w:date="2024-02-02T15:20:00Z">
        <w:r>
          <w:rPr>
            <w:snapToGrid w:val="0"/>
            <w:lang w:eastAsia="zh-CN"/>
          </w:rPr>
          <w:t>A.</w:t>
        </w:r>
      </w:ins>
      <w:ins w:id="1088" w:author="Huawei" w:date="2024-02-02T15:22:00Z">
        <w:r>
          <w:rPr>
            <w:snapToGrid w:val="0"/>
            <w:lang w:eastAsia="zh-CN"/>
          </w:rPr>
          <w:t>X1.Y1.Z1</w:t>
        </w:r>
      </w:ins>
      <w:ins w:id="1089" w:author="Huawei" w:date="2024-02-02T15:20:00Z">
        <w:r>
          <w:rPr>
            <w:snapToGrid w:val="0"/>
            <w:lang w:eastAsia="zh-CN"/>
          </w:rPr>
          <w:t>.2.1</w:t>
        </w:r>
        <w:r>
          <w:rPr>
            <w:snapToGrid w:val="0"/>
            <w:lang w:eastAsia="zh-CN"/>
          </w:rPr>
          <w:tab/>
          <w:t>Test Purpose and Environment</w:t>
        </w:r>
        <w:bookmarkEnd w:id="1086"/>
      </w:ins>
    </w:p>
    <w:p w:rsidR="00644FEB" w:rsidRDefault="00CF6C33">
      <w:pPr>
        <w:rPr>
          <w:ins w:id="1090" w:author="Huawei" w:date="2024-02-02T15:20:00Z"/>
        </w:rPr>
      </w:pPr>
      <w:ins w:id="1091" w:author="Huawei" w:date="2024-02-02T15:20:00Z">
        <w:r>
          <w:t xml:space="preserve">The purpose of this test is to verify that the UE properly detects the out of sync and in sync for </w:t>
        </w:r>
        <w:r>
          <w:t>the purpose of monitoring downlink radio link quality of the PCell. This test will partly verify the FR1 radio link monitoring requirements in clause </w:t>
        </w:r>
        <w:r>
          <w:rPr>
            <w:highlight w:val="yellow"/>
          </w:rPr>
          <w:t>8.1D.</w:t>
        </w:r>
      </w:ins>
    </w:p>
    <w:p w:rsidR="00644FEB" w:rsidRDefault="00CF6C33">
      <w:pPr>
        <w:rPr>
          <w:ins w:id="1092" w:author="CMCC-shiyuan-0228" w:date="2024-02-29T21:32:00Z"/>
        </w:rPr>
      </w:pPr>
      <w:ins w:id="1093" w:author="Huawei" w:date="2024-02-02T15:20:00Z">
        <w:r>
          <w:t xml:space="preserve">In the test, UE is configured to perform RLM on SSB, with </w:t>
        </w:r>
        <w:r>
          <w:rPr>
            <w:i/>
          </w:rPr>
          <w:t>detectionResource</w:t>
        </w:r>
        <w:r>
          <w:t xml:space="preserve"> included in </w:t>
        </w:r>
        <w:r>
          <w:rPr>
            <w:i/>
          </w:rPr>
          <w:t>RadioLinkMonitoringRS</w:t>
        </w:r>
        <w:r>
          <w:t xml:space="preserve"> set to SSB#0, and </w:t>
        </w:r>
        <w:r>
          <w:rPr>
            <w:i/>
          </w:rPr>
          <w:t>purpose</w:t>
        </w:r>
        <w:r>
          <w:t xml:space="preserve"> set to ‘</w:t>
        </w:r>
        <w:r>
          <w:rPr>
            <w:i/>
          </w:rPr>
          <w:t>rlf</w:t>
        </w:r>
        <w:r>
          <w:t>’. Supported test configurations are shown in table A.</w:t>
        </w:r>
      </w:ins>
      <w:ins w:id="1094" w:author="Huawei" w:date="2024-02-02T15:22:00Z">
        <w:r>
          <w:t>X1.Y1.Z1</w:t>
        </w:r>
      </w:ins>
      <w:ins w:id="1095" w:author="Huawei" w:date="2024-02-02T15:20:00Z">
        <w:r>
          <w:t>.2.1-1. The test parameters are given in Tables A.</w:t>
        </w:r>
      </w:ins>
      <w:ins w:id="1096" w:author="Huawei" w:date="2024-02-02T15:22:00Z">
        <w:r>
          <w:t>X1.Y1.Z1</w:t>
        </w:r>
      </w:ins>
      <w:ins w:id="1097" w:author="Huawei" w:date="2024-02-02T15:20:00Z">
        <w:r>
          <w:t>.2.1-2, and A.</w:t>
        </w:r>
      </w:ins>
      <w:ins w:id="1098" w:author="Huawei" w:date="2024-02-02T15:22:00Z">
        <w:r>
          <w:t>X1.Y1.Z1</w:t>
        </w:r>
      </w:ins>
      <w:ins w:id="1099" w:author="Huawei" w:date="2024-02-02T15:20:00Z">
        <w:r>
          <w:t xml:space="preserve">.2.1-3 below. There is one cell (Cell 1), which is the </w:t>
        </w:r>
        <w:r>
          <w:t>active cell, in the test. The test consists of five successive time periods, with time duration of T1, T2, T3, T4 and T5 respectively. Figure A.</w:t>
        </w:r>
      </w:ins>
      <w:ins w:id="1100" w:author="Huawei" w:date="2024-02-02T15:22:00Z">
        <w:r>
          <w:t>X1.Y1.Z1</w:t>
        </w:r>
      </w:ins>
      <w:ins w:id="1101" w:author="Huawei" w:date="2024-02-02T15:20:00Z">
        <w:r>
          <w:t>.2.1-1 shows the variation of the downlink SNR in the active cell to emulate out-of-sync and in-sync sta</w:t>
        </w:r>
        <w:r>
          <w:t xml:space="preserve">tes. Prior to the start of the time duration T1, the UE shall be fully synchronized to Cell 1. Prior to the start of the time duration T1, the UE shall be fully synchronized to Cell 1. The UE shall be configured for periodic CSI reporting with a reporting </w:t>
        </w:r>
        <w:r>
          <w:t xml:space="preserve">periodicity of 5 ms. </w:t>
        </w:r>
      </w:ins>
    </w:p>
    <w:p w:rsidR="00644FEB" w:rsidRDefault="00CF6C33">
      <w:pPr>
        <w:rPr>
          <w:ins w:id="1102" w:author="CMCC-shiyuan-0228" w:date="2024-02-29T21:33:00Z"/>
          <w:lang w:val="en-US" w:eastAsia="zh-CN"/>
        </w:rPr>
      </w:pPr>
      <w:ins w:id="1103" w:author="CMCC-shiyuan-0228" w:date="2024-02-29T21:33:00Z">
        <w:r>
          <w:rPr>
            <w:rFonts w:hint="eastAsia"/>
            <w:lang w:val="en-US" w:eastAsia="zh-CN"/>
          </w:rPr>
          <w:t>UE positioning and UE speed are set by AT command. UE speed is 0km/h, UE specific positioning is emulated by test system.</w:t>
        </w:r>
      </w:ins>
    </w:p>
    <w:p w:rsidR="00644FEB" w:rsidRDefault="00CF6C33">
      <w:pPr>
        <w:rPr>
          <w:ins w:id="1104" w:author="CMCC-shiyuan-0228" w:date="2024-02-29T21:33:00Z"/>
          <w:lang w:val="en-US" w:eastAsia="zh-CN"/>
        </w:rPr>
      </w:pPr>
      <w:ins w:id="1105" w:author="CMCC-shiyuan-0228" w:date="2024-02-29T21:33:00Z">
        <w:r>
          <w:rPr>
            <w:rFonts w:eastAsia="等线" w:hint="eastAsia"/>
            <w:lang w:val="en-US" w:eastAsia="zh-CN"/>
          </w:rPr>
          <w:t xml:space="preserve">The </w:t>
        </w:r>
        <w:r>
          <w:rPr>
            <w:rFonts w:eastAsia="宋体" w:hint="eastAsia"/>
            <w:lang w:val="en-US" w:eastAsia="zh-CN"/>
          </w:rPr>
          <w:t>specific gNB reference location is emulated by test system.</w:t>
        </w:r>
      </w:ins>
    </w:p>
    <w:p w:rsidR="00644FEB" w:rsidRDefault="00644FEB">
      <w:pPr>
        <w:rPr>
          <w:ins w:id="1106" w:author="Huawei" w:date="2024-02-02T15:20:00Z"/>
        </w:rPr>
      </w:pPr>
    </w:p>
    <w:p w:rsidR="00644FEB" w:rsidRDefault="00CF6C33">
      <w:pPr>
        <w:pStyle w:val="TH"/>
        <w:rPr>
          <w:ins w:id="1107" w:author="Huawei" w:date="2024-02-02T15:20:00Z"/>
        </w:rPr>
      </w:pPr>
      <w:ins w:id="1108" w:author="Huawei" w:date="2024-02-02T15:20:00Z">
        <w:r>
          <w:t>Table A.</w:t>
        </w:r>
      </w:ins>
      <w:ins w:id="1109" w:author="Huawei" w:date="2024-02-02T15:22:00Z">
        <w:r>
          <w:t>X1.Y1.Z1</w:t>
        </w:r>
      </w:ins>
      <w:ins w:id="1110" w:author="Huawei" w:date="2024-02-02T15:20:00Z">
        <w:r>
          <w:t>.2.1-1: Supported test configur</w:t>
        </w:r>
        <w:r>
          <w:t>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44FEB">
        <w:trPr>
          <w:trHeight w:val="187"/>
          <w:jc w:val="center"/>
          <w:ins w:id="1111" w:author="Huawei" w:date="2024-02-02T15:20:00Z"/>
        </w:trPr>
        <w:tc>
          <w:tcPr>
            <w:tcW w:w="1631" w:type="dxa"/>
            <w:shd w:val="clear" w:color="auto" w:fill="auto"/>
          </w:tcPr>
          <w:p w:rsidR="00644FEB" w:rsidRDefault="00CF6C33">
            <w:pPr>
              <w:pStyle w:val="TAH"/>
              <w:rPr>
                <w:ins w:id="1112" w:author="Huawei" w:date="2024-02-02T15:20:00Z"/>
              </w:rPr>
            </w:pPr>
            <w:ins w:id="1113" w:author="Huawei" w:date="2024-02-02T15:20:00Z">
              <w:r>
                <w:t>Configuration</w:t>
              </w:r>
            </w:ins>
          </w:p>
        </w:tc>
        <w:tc>
          <w:tcPr>
            <w:tcW w:w="4970" w:type="dxa"/>
            <w:shd w:val="clear" w:color="auto" w:fill="auto"/>
          </w:tcPr>
          <w:p w:rsidR="00644FEB" w:rsidRDefault="00CF6C33">
            <w:pPr>
              <w:pStyle w:val="TAH"/>
              <w:rPr>
                <w:ins w:id="1114" w:author="Huawei" w:date="2024-02-02T15:20:00Z"/>
              </w:rPr>
            </w:pPr>
            <w:ins w:id="1115" w:author="Huawei" w:date="2024-02-02T15:20:00Z">
              <w:r>
                <w:t>Description</w:t>
              </w:r>
            </w:ins>
          </w:p>
        </w:tc>
      </w:tr>
      <w:tr w:rsidR="00644FEB">
        <w:trPr>
          <w:trHeight w:val="187"/>
          <w:jc w:val="center"/>
          <w:ins w:id="1116" w:author="Huawei" w:date="2024-02-02T15:20:00Z"/>
        </w:trPr>
        <w:tc>
          <w:tcPr>
            <w:tcW w:w="1631" w:type="dxa"/>
            <w:shd w:val="clear" w:color="auto" w:fill="auto"/>
          </w:tcPr>
          <w:p w:rsidR="00644FEB" w:rsidRDefault="00CF6C33">
            <w:pPr>
              <w:pStyle w:val="TAL"/>
              <w:rPr>
                <w:ins w:id="1117" w:author="Huawei" w:date="2024-02-02T15:20:00Z"/>
              </w:rPr>
            </w:pPr>
            <w:ins w:id="1118" w:author="Huawei" w:date="2024-02-02T15:20:00Z">
              <w:r>
                <w:t>1</w:t>
              </w:r>
            </w:ins>
          </w:p>
        </w:tc>
        <w:tc>
          <w:tcPr>
            <w:tcW w:w="4970" w:type="dxa"/>
            <w:shd w:val="clear" w:color="auto" w:fill="auto"/>
          </w:tcPr>
          <w:p w:rsidR="00644FEB" w:rsidRDefault="00CF6C33">
            <w:pPr>
              <w:pStyle w:val="TAL"/>
              <w:rPr>
                <w:ins w:id="1119" w:author="Huawei" w:date="2024-02-02T15:20:00Z"/>
              </w:rPr>
            </w:pPr>
            <w:ins w:id="1120" w:author="Huawei" w:date="2024-02-02T15:20:00Z">
              <w:r>
                <w:t>FDD, SSB SCS 15 kHz, data SCS 15 kHz, BW 10 MHz</w:t>
              </w:r>
            </w:ins>
          </w:p>
        </w:tc>
      </w:tr>
      <w:tr w:rsidR="00644FEB">
        <w:trPr>
          <w:trHeight w:val="187"/>
          <w:jc w:val="center"/>
          <w:ins w:id="1121" w:author="Huawei" w:date="2024-02-02T15:20:00Z"/>
        </w:trPr>
        <w:tc>
          <w:tcPr>
            <w:tcW w:w="1631" w:type="dxa"/>
            <w:shd w:val="clear" w:color="auto" w:fill="auto"/>
          </w:tcPr>
          <w:p w:rsidR="00644FEB" w:rsidRDefault="00CF6C33">
            <w:pPr>
              <w:pStyle w:val="TAL"/>
              <w:rPr>
                <w:ins w:id="1122" w:author="Huawei" w:date="2024-02-02T15:20:00Z"/>
              </w:rPr>
            </w:pPr>
            <w:ins w:id="1123" w:author="Huawei" w:date="2024-02-02T15:20:00Z">
              <w:r>
                <w:t>2</w:t>
              </w:r>
            </w:ins>
          </w:p>
        </w:tc>
        <w:tc>
          <w:tcPr>
            <w:tcW w:w="4970" w:type="dxa"/>
            <w:shd w:val="clear" w:color="auto" w:fill="auto"/>
          </w:tcPr>
          <w:p w:rsidR="00644FEB" w:rsidRDefault="00CF6C33">
            <w:pPr>
              <w:pStyle w:val="TAL"/>
              <w:rPr>
                <w:ins w:id="1124" w:author="Huawei" w:date="2024-02-02T15:20:00Z"/>
              </w:rPr>
            </w:pPr>
            <w:ins w:id="1125" w:author="Huawei" w:date="2024-02-02T15:20:00Z">
              <w:r>
                <w:t>TDD, SSB SCS 15 kHz, data SCS 15 kHz, BW 10 MHz</w:t>
              </w:r>
            </w:ins>
          </w:p>
        </w:tc>
      </w:tr>
      <w:tr w:rsidR="00644FEB">
        <w:trPr>
          <w:trHeight w:val="187"/>
          <w:jc w:val="center"/>
          <w:ins w:id="1126" w:author="Huawei" w:date="2024-02-02T15:20:00Z"/>
        </w:trPr>
        <w:tc>
          <w:tcPr>
            <w:tcW w:w="1631" w:type="dxa"/>
            <w:shd w:val="clear" w:color="auto" w:fill="auto"/>
          </w:tcPr>
          <w:p w:rsidR="00644FEB" w:rsidRDefault="00CF6C33">
            <w:pPr>
              <w:pStyle w:val="TAL"/>
              <w:rPr>
                <w:ins w:id="1127" w:author="Huawei" w:date="2024-02-02T15:20:00Z"/>
              </w:rPr>
            </w:pPr>
            <w:ins w:id="1128" w:author="Huawei" w:date="2024-02-02T15:20:00Z">
              <w:r>
                <w:t>3</w:t>
              </w:r>
            </w:ins>
          </w:p>
        </w:tc>
        <w:tc>
          <w:tcPr>
            <w:tcW w:w="4970" w:type="dxa"/>
            <w:shd w:val="clear" w:color="auto" w:fill="auto"/>
          </w:tcPr>
          <w:p w:rsidR="00644FEB" w:rsidRDefault="00CF6C33">
            <w:pPr>
              <w:pStyle w:val="TAL"/>
              <w:rPr>
                <w:ins w:id="1129" w:author="Huawei" w:date="2024-02-02T15:20:00Z"/>
              </w:rPr>
            </w:pPr>
            <w:ins w:id="1130" w:author="Huawei" w:date="2024-02-02T15:20:00Z">
              <w:r>
                <w:t>TDD, SSB SCS 30 kHz, data SCS 30 kHz, BW 40 MHz</w:t>
              </w:r>
            </w:ins>
          </w:p>
        </w:tc>
      </w:tr>
      <w:tr w:rsidR="00644FEB">
        <w:trPr>
          <w:trHeight w:val="187"/>
          <w:jc w:val="center"/>
          <w:ins w:id="1131" w:author="Huawei" w:date="2024-02-02T15:20:00Z"/>
        </w:trPr>
        <w:tc>
          <w:tcPr>
            <w:tcW w:w="6601" w:type="dxa"/>
            <w:gridSpan w:val="2"/>
            <w:shd w:val="clear" w:color="auto" w:fill="auto"/>
          </w:tcPr>
          <w:p w:rsidR="00644FEB" w:rsidRDefault="00CF6C33">
            <w:pPr>
              <w:pStyle w:val="TAN"/>
              <w:rPr>
                <w:ins w:id="1132" w:author="Huawei" w:date="2024-02-02T15:20:00Z"/>
              </w:rPr>
            </w:pPr>
            <w:ins w:id="1133" w:author="Huawei" w:date="2024-02-02T15:20:00Z">
              <w:r>
                <w:t>Note:</w:t>
              </w:r>
              <w:r>
                <w:tab/>
                <w:t xml:space="preserve">The UE is only required to pass in one of the </w:t>
              </w:r>
              <w:r>
                <w:t>supported test configurations in FR1</w:t>
              </w:r>
            </w:ins>
          </w:p>
        </w:tc>
      </w:tr>
    </w:tbl>
    <w:p w:rsidR="00644FEB" w:rsidRDefault="00644FEB">
      <w:pPr>
        <w:spacing w:before="120"/>
        <w:rPr>
          <w:ins w:id="1134" w:author="Huawei" w:date="2024-02-02T15:20:00Z"/>
        </w:rPr>
      </w:pPr>
    </w:p>
    <w:p w:rsidR="00644FEB" w:rsidRDefault="00CF6C33">
      <w:pPr>
        <w:pStyle w:val="TH"/>
        <w:rPr>
          <w:ins w:id="1135" w:author="Huawei" w:date="2024-02-02T15:20:00Z"/>
        </w:rPr>
      </w:pPr>
      <w:ins w:id="1136" w:author="Huawei" w:date="2024-02-02T15:20:00Z">
        <w:r>
          <w:t>Table A.</w:t>
        </w:r>
      </w:ins>
      <w:ins w:id="1137" w:author="Huawei" w:date="2024-02-02T15:22:00Z">
        <w:r>
          <w:t>X1.Y1.Z1</w:t>
        </w:r>
      </w:ins>
      <w:ins w:id="1138" w:author="Huawei" w:date="2024-02-02T15:20:00Z">
        <w:r>
          <w:t>.2.1-2: General test parameters for FR1 in-sync testing in non-DRX mode</w:t>
        </w:r>
      </w:ins>
    </w:p>
    <w:tbl>
      <w:tblPr>
        <w:tblW w:w="3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8"/>
        <w:gridCol w:w="253"/>
        <w:gridCol w:w="1813"/>
        <w:gridCol w:w="735"/>
        <w:gridCol w:w="2150"/>
      </w:tblGrid>
      <w:tr w:rsidR="00644FEB">
        <w:trPr>
          <w:trHeight w:val="187"/>
          <w:jc w:val="center"/>
          <w:ins w:id="1139" w:author="Huawei" w:date="2024-02-02T15:20:00Z"/>
        </w:trPr>
        <w:tc>
          <w:tcPr>
            <w:tcW w:w="2803" w:type="pct"/>
            <w:gridSpan w:val="3"/>
            <w:tcBorders>
              <w:bottom w:val="nil"/>
            </w:tcBorders>
            <w:shd w:val="clear" w:color="auto" w:fill="auto"/>
          </w:tcPr>
          <w:p w:rsidR="00644FEB" w:rsidRDefault="00CF6C33">
            <w:pPr>
              <w:pStyle w:val="TAH"/>
              <w:rPr>
                <w:ins w:id="1140" w:author="Huawei" w:date="2024-02-02T15:20:00Z"/>
              </w:rPr>
            </w:pPr>
            <w:ins w:id="1141" w:author="Huawei" w:date="2024-02-02T15:20:00Z">
              <w:r>
                <w:t>Parameter</w:t>
              </w:r>
            </w:ins>
          </w:p>
        </w:tc>
        <w:tc>
          <w:tcPr>
            <w:tcW w:w="559" w:type="pct"/>
            <w:tcBorders>
              <w:bottom w:val="nil"/>
            </w:tcBorders>
            <w:shd w:val="clear" w:color="auto" w:fill="auto"/>
          </w:tcPr>
          <w:p w:rsidR="00644FEB" w:rsidRDefault="00CF6C33">
            <w:pPr>
              <w:pStyle w:val="TAH"/>
              <w:rPr>
                <w:ins w:id="1142" w:author="Huawei" w:date="2024-02-02T15:20:00Z"/>
              </w:rPr>
            </w:pPr>
            <w:ins w:id="1143" w:author="Huawei" w:date="2024-02-02T15:20:00Z">
              <w:r>
                <w:t>Unit</w:t>
              </w:r>
            </w:ins>
          </w:p>
        </w:tc>
        <w:tc>
          <w:tcPr>
            <w:tcW w:w="1636" w:type="pct"/>
            <w:shd w:val="clear" w:color="auto" w:fill="auto"/>
          </w:tcPr>
          <w:p w:rsidR="00644FEB" w:rsidRDefault="00CF6C33">
            <w:pPr>
              <w:pStyle w:val="TAH"/>
              <w:rPr>
                <w:ins w:id="1144" w:author="Huawei" w:date="2024-02-02T15:20:00Z"/>
              </w:rPr>
            </w:pPr>
            <w:ins w:id="1145" w:author="Huawei" w:date="2024-02-02T15:20:00Z">
              <w:r>
                <w:t>Value</w:t>
              </w:r>
            </w:ins>
          </w:p>
        </w:tc>
      </w:tr>
      <w:tr w:rsidR="00644FEB">
        <w:trPr>
          <w:trHeight w:val="187"/>
          <w:jc w:val="center"/>
          <w:ins w:id="1146" w:author="Huawei" w:date="2024-02-02T15:20:00Z"/>
        </w:trPr>
        <w:tc>
          <w:tcPr>
            <w:tcW w:w="2803" w:type="pct"/>
            <w:gridSpan w:val="3"/>
            <w:tcBorders>
              <w:top w:val="nil"/>
            </w:tcBorders>
            <w:shd w:val="clear" w:color="auto" w:fill="auto"/>
          </w:tcPr>
          <w:p w:rsidR="00644FEB" w:rsidRDefault="00644FEB">
            <w:pPr>
              <w:pStyle w:val="TAH"/>
              <w:rPr>
                <w:ins w:id="1147" w:author="Huawei" w:date="2024-02-02T15:20:00Z"/>
              </w:rPr>
            </w:pPr>
          </w:p>
        </w:tc>
        <w:tc>
          <w:tcPr>
            <w:tcW w:w="559" w:type="pct"/>
            <w:tcBorders>
              <w:top w:val="nil"/>
            </w:tcBorders>
            <w:shd w:val="clear" w:color="auto" w:fill="auto"/>
          </w:tcPr>
          <w:p w:rsidR="00644FEB" w:rsidRDefault="00644FEB">
            <w:pPr>
              <w:pStyle w:val="TAH"/>
              <w:rPr>
                <w:ins w:id="1148" w:author="Huawei" w:date="2024-02-02T15:20:00Z"/>
              </w:rPr>
            </w:pPr>
          </w:p>
        </w:tc>
        <w:tc>
          <w:tcPr>
            <w:tcW w:w="1636" w:type="pct"/>
            <w:shd w:val="clear" w:color="auto" w:fill="auto"/>
          </w:tcPr>
          <w:p w:rsidR="00644FEB" w:rsidRDefault="00CF6C33">
            <w:pPr>
              <w:pStyle w:val="TAH"/>
              <w:rPr>
                <w:ins w:id="1149" w:author="Huawei" w:date="2024-02-02T15:20:00Z"/>
              </w:rPr>
            </w:pPr>
            <w:ins w:id="1150" w:author="Huawei" w:date="2024-02-02T15:20:00Z">
              <w:r>
                <w:t>Test 1</w:t>
              </w:r>
            </w:ins>
          </w:p>
        </w:tc>
      </w:tr>
      <w:tr w:rsidR="00644FEB">
        <w:trPr>
          <w:trHeight w:val="187"/>
          <w:jc w:val="center"/>
          <w:ins w:id="1151" w:author="Huawei" w:date="2024-02-02T15:20:00Z"/>
        </w:trPr>
        <w:tc>
          <w:tcPr>
            <w:tcW w:w="2803" w:type="pct"/>
            <w:gridSpan w:val="3"/>
            <w:shd w:val="clear" w:color="auto" w:fill="auto"/>
          </w:tcPr>
          <w:p w:rsidR="00644FEB" w:rsidRDefault="00CF6C33">
            <w:pPr>
              <w:pStyle w:val="TAL"/>
              <w:rPr>
                <w:ins w:id="1152" w:author="Huawei" w:date="2024-02-02T15:20:00Z"/>
              </w:rPr>
            </w:pPr>
            <w:ins w:id="1153" w:author="Huawei" w:date="2024-02-02T15:20:00Z">
              <w:r>
                <w:t>Active PCell</w:t>
              </w:r>
            </w:ins>
          </w:p>
        </w:tc>
        <w:tc>
          <w:tcPr>
            <w:tcW w:w="559" w:type="pct"/>
            <w:shd w:val="clear" w:color="auto" w:fill="auto"/>
          </w:tcPr>
          <w:p w:rsidR="00644FEB" w:rsidRDefault="00644FEB">
            <w:pPr>
              <w:pStyle w:val="TAC"/>
              <w:rPr>
                <w:ins w:id="1154" w:author="Huawei" w:date="2024-02-02T15:20:00Z"/>
              </w:rPr>
            </w:pPr>
          </w:p>
        </w:tc>
        <w:tc>
          <w:tcPr>
            <w:tcW w:w="1636" w:type="pct"/>
            <w:shd w:val="clear" w:color="auto" w:fill="auto"/>
          </w:tcPr>
          <w:p w:rsidR="00644FEB" w:rsidRDefault="00CF6C33">
            <w:pPr>
              <w:pStyle w:val="TAC"/>
              <w:rPr>
                <w:ins w:id="1155" w:author="Huawei" w:date="2024-02-02T15:20:00Z"/>
              </w:rPr>
            </w:pPr>
            <w:ins w:id="1156" w:author="Huawei" w:date="2024-02-02T15:20:00Z">
              <w:r>
                <w:t>Cell 1</w:t>
              </w:r>
            </w:ins>
          </w:p>
        </w:tc>
      </w:tr>
      <w:tr w:rsidR="00644FEB">
        <w:trPr>
          <w:trHeight w:val="187"/>
          <w:jc w:val="center"/>
          <w:ins w:id="1157" w:author="Huawei" w:date="2024-02-02T15:20:00Z"/>
        </w:trPr>
        <w:tc>
          <w:tcPr>
            <w:tcW w:w="2803" w:type="pct"/>
            <w:gridSpan w:val="3"/>
            <w:shd w:val="clear" w:color="auto" w:fill="auto"/>
          </w:tcPr>
          <w:p w:rsidR="00644FEB" w:rsidRDefault="00CF6C33">
            <w:pPr>
              <w:pStyle w:val="TAL"/>
              <w:rPr>
                <w:ins w:id="1158" w:author="Huawei" w:date="2024-02-02T15:20:00Z"/>
              </w:rPr>
            </w:pPr>
            <w:ins w:id="1159" w:author="Huawei" w:date="2024-02-02T15:20:00Z">
              <w:r>
                <w:t>RF Channel Number</w:t>
              </w:r>
            </w:ins>
          </w:p>
        </w:tc>
        <w:tc>
          <w:tcPr>
            <w:tcW w:w="559" w:type="pct"/>
            <w:shd w:val="clear" w:color="auto" w:fill="auto"/>
          </w:tcPr>
          <w:p w:rsidR="00644FEB" w:rsidRDefault="00644FEB">
            <w:pPr>
              <w:pStyle w:val="TAC"/>
              <w:rPr>
                <w:ins w:id="1160" w:author="Huawei" w:date="2024-02-02T15:20:00Z"/>
              </w:rPr>
            </w:pPr>
          </w:p>
        </w:tc>
        <w:tc>
          <w:tcPr>
            <w:tcW w:w="1636" w:type="pct"/>
            <w:shd w:val="clear" w:color="auto" w:fill="auto"/>
          </w:tcPr>
          <w:p w:rsidR="00644FEB" w:rsidRDefault="00CF6C33">
            <w:pPr>
              <w:pStyle w:val="TAC"/>
              <w:rPr>
                <w:ins w:id="1161" w:author="Huawei" w:date="2024-02-02T15:20:00Z"/>
              </w:rPr>
            </w:pPr>
            <w:ins w:id="1162" w:author="Huawei" w:date="2024-02-02T15:20:00Z">
              <w:r>
                <w:t>1</w:t>
              </w:r>
            </w:ins>
          </w:p>
        </w:tc>
      </w:tr>
      <w:tr w:rsidR="00644FEB">
        <w:trPr>
          <w:trHeight w:val="187"/>
          <w:jc w:val="center"/>
          <w:ins w:id="1163" w:author="Huawei" w:date="2024-02-02T15:20:00Z"/>
        </w:trPr>
        <w:tc>
          <w:tcPr>
            <w:tcW w:w="1423" w:type="pct"/>
            <w:gridSpan w:val="2"/>
            <w:tcBorders>
              <w:bottom w:val="nil"/>
            </w:tcBorders>
            <w:shd w:val="clear" w:color="auto" w:fill="auto"/>
          </w:tcPr>
          <w:p w:rsidR="00644FEB" w:rsidRDefault="00CF6C33">
            <w:pPr>
              <w:pStyle w:val="TAL"/>
              <w:rPr>
                <w:ins w:id="1164" w:author="Huawei" w:date="2024-02-02T15:20:00Z"/>
              </w:rPr>
            </w:pPr>
            <w:ins w:id="1165" w:author="Huawei" w:date="2024-02-02T15:20:00Z">
              <w:r>
                <w:t>Duplex mode</w:t>
              </w:r>
            </w:ins>
          </w:p>
        </w:tc>
        <w:tc>
          <w:tcPr>
            <w:tcW w:w="1380" w:type="pct"/>
            <w:shd w:val="clear" w:color="auto" w:fill="auto"/>
          </w:tcPr>
          <w:p w:rsidR="00644FEB" w:rsidRDefault="00CF6C33">
            <w:pPr>
              <w:pStyle w:val="TAL"/>
              <w:rPr>
                <w:ins w:id="1166" w:author="Huawei" w:date="2024-02-02T15:20:00Z"/>
              </w:rPr>
            </w:pPr>
            <w:ins w:id="1167" w:author="Huawei" w:date="2024-02-02T15:20:00Z">
              <w:r>
                <w:t>Config 1</w:t>
              </w:r>
            </w:ins>
          </w:p>
        </w:tc>
        <w:tc>
          <w:tcPr>
            <w:tcW w:w="559" w:type="pct"/>
            <w:shd w:val="clear" w:color="auto" w:fill="auto"/>
          </w:tcPr>
          <w:p w:rsidR="00644FEB" w:rsidRDefault="00644FEB">
            <w:pPr>
              <w:pStyle w:val="TAC"/>
              <w:rPr>
                <w:ins w:id="1168" w:author="Huawei" w:date="2024-02-02T15:20:00Z"/>
              </w:rPr>
            </w:pPr>
          </w:p>
        </w:tc>
        <w:tc>
          <w:tcPr>
            <w:tcW w:w="1636" w:type="pct"/>
            <w:shd w:val="clear" w:color="auto" w:fill="auto"/>
          </w:tcPr>
          <w:p w:rsidR="00644FEB" w:rsidRDefault="00CF6C33">
            <w:pPr>
              <w:pStyle w:val="TAC"/>
              <w:rPr>
                <w:ins w:id="1169" w:author="Huawei" w:date="2024-02-02T15:20:00Z"/>
              </w:rPr>
            </w:pPr>
            <w:ins w:id="1170" w:author="Huawei" w:date="2024-02-02T15:20:00Z">
              <w:r>
                <w:t>FDD</w:t>
              </w:r>
            </w:ins>
          </w:p>
        </w:tc>
      </w:tr>
      <w:tr w:rsidR="00644FEB">
        <w:trPr>
          <w:trHeight w:val="187"/>
          <w:jc w:val="center"/>
          <w:ins w:id="1171" w:author="Huawei" w:date="2024-02-02T15:20:00Z"/>
        </w:trPr>
        <w:tc>
          <w:tcPr>
            <w:tcW w:w="1423" w:type="pct"/>
            <w:gridSpan w:val="2"/>
            <w:tcBorders>
              <w:top w:val="nil"/>
              <w:bottom w:val="single" w:sz="4" w:space="0" w:color="auto"/>
            </w:tcBorders>
            <w:shd w:val="clear" w:color="auto" w:fill="auto"/>
          </w:tcPr>
          <w:p w:rsidR="00644FEB" w:rsidRDefault="00644FEB">
            <w:pPr>
              <w:pStyle w:val="TAL"/>
              <w:rPr>
                <w:ins w:id="1172" w:author="Huawei" w:date="2024-02-02T15:20:00Z"/>
              </w:rPr>
            </w:pPr>
          </w:p>
        </w:tc>
        <w:tc>
          <w:tcPr>
            <w:tcW w:w="1380" w:type="pct"/>
            <w:shd w:val="clear" w:color="auto" w:fill="auto"/>
          </w:tcPr>
          <w:p w:rsidR="00644FEB" w:rsidRDefault="00CF6C33">
            <w:pPr>
              <w:pStyle w:val="TAL"/>
              <w:rPr>
                <w:ins w:id="1173" w:author="Huawei" w:date="2024-02-02T15:20:00Z"/>
              </w:rPr>
            </w:pPr>
            <w:ins w:id="1174" w:author="Huawei" w:date="2024-02-02T15:20:00Z">
              <w:r>
                <w:t>Config 2, 3</w:t>
              </w:r>
            </w:ins>
          </w:p>
        </w:tc>
        <w:tc>
          <w:tcPr>
            <w:tcW w:w="559" w:type="pct"/>
            <w:tcBorders>
              <w:bottom w:val="single" w:sz="4" w:space="0" w:color="auto"/>
            </w:tcBorders>
            <w:shd w:val="clear" w:color="auto" w:fill="auto"/>
          </w:tcPr>
          <w:p w:rsidR="00644FEB" w:rsidRDefault="00644FEB">
            <w:pPr>
              <w:pStyle w:val="TAC"/>
              <w:rPr>
                <w:ins w:id="1175" w:author="Huawei" w:date="2024-02-02T15:20:00Z"/>
              </w:rPr>
            </w:pPr>
          </w:p>
        </w:tc>
        <w:tc>
          <w:tcPr>
            <w:tcW w:w="1636" w:type="pct"/>
            <w:shd w:val="clear" w:color="auto" w:fill="auto"/>
          </w:tcPr>
          <w:p w:rsidR="00644FEB" w:rsidRDefault="00CF6C33">
            <w:pPr>
              <w:pStyle w:val="TAC"/>
              <w:rPr>
                <w:ins w:id="1176" w:author="Huawei" w:date="2024-02-02T15:20:00Z"/>
              </w:rPr>
            </w:pPr>
            <w:ins w:id="1177" w:author="Huawei" w:date="2024-02-02T15:20:00Z">
              <w:r>
                <w:t>TDD</w:t>
              </w:r>
            </w:ins>
          </w:p>
        </w:tc>
      </w:tr>
      <w:tr w:rsidR="00644FEB">
        <w:trPr>
          <w:trHeight w:val="187"/>
          <w:jc w:val="center"/>
          <w:ins w:id="1178" w:author="Huawei" w:date="2024-02-02T15:20:00Z"/>
        </w:trPr>
        <w:tc>
          <w:tcPr>
            <w:tcW w:w="1423" w:type="pct"/>
            <w:gridSpan w:val="2"/>
            <w:tcBorders>
              <w:bottom w:val="nil"/>
            </w:tcBorders>
            <w:shd w:val="clear" w:color="auto" w:fill="auto"/>
          </w:tcPr>
          <w:p w:rsidR="00644FEB" w:rsidRDefault="00CF6C33">
            <w:pPr>
              <w:pStyle w:val="TAL"/>
              <w:rPr>
                <w:ins w:id="1179" w:author="Huawei" w:date="2024-02-02T15:20:00Z"/>
              </w:rPr>
            </w:pPr>
            <w:ins w:id="1180" w:author="Huawei" w:date="2024-02-02T15:20:00Z">
              <w:r>
                <w:rPr>
                  <w:rFonts w:cs="Arial"/>
                  <w:szCs w:val="16"/>
                </w:rPr>
                <w:t>BW</w:t>
              </w:r>
              <w:r>
                <w:rPr>
                  <w:rFonts w:cs="Arial"/>
                  <w:szCs w:val="16"/>
                  <w:vertAlign w:val="subscript"/>
                </w:rPr>
                <w:t>channel</w:t>
              </w:r>
            </w:ins>
          </w:p>
        </w:tc>
        <w:tc>
          <w:tcPr>
            <w:tcW w:w="1380" w:type="pct"/>
            <w:shd w:val="clear" w:color="auto" w:fill="auto"/>
          </w:tcPr>
          <w:p w:rsidR="00644FEB" w:rsidRDefault="00CF6C33">
            <w:pPr>
              <w:pStyle w:val="TAL"/>
              <w:rPr>
                <w:ins w:id="1181" w:author="Huawei" w:date="2024-02-02T15:20:00Z"/>
              </w:rPr>
            </w:pPr>
            <w:ins w:id="1182" w:author="Huawei" w:date="2024-02-02T15:20:00Z">
              <w:r>
                <w:t>Config 1</w:t>
              </w:r>
            </w:ins>
          </w:p>
        </w:tc>
        <w:tc>
          <w:tcPr>
            <w:tcW w:w="559" w:type="pct"/>
            <w:tcBorders>
              <w:bottom w:val="nil"/>
            </w:tcBorders>
            <w:shd w:val="clear" w:color="auto" w:fill="auto"/>
          </w:tcPr>
          <w:p w:rsidR="00644FEB" w:rsidRDefault="00CF6C33">
            <w:pPr>
              <w:pStyle w:val="TAC"/>
              <w:rPr>
                <w:ins w:id="1183" w:author="Huawei" w:date="2024-02-02T15:20:00Z"/>
              </w:rPr>
            </w:pPr>
            <w:ins w:id="1184" w:author="Huawei" w:date="2024-02-02T15:20:00Z">
              <w:r>
                <w:rPr>
                  <w:rFonts w:cs="Arial"/>
                  <w:lang w:eastAsia="zh-CN"/>
                </w:rPr>
                <w:t>MHz</w:t>
              </w:r>
            </w:ins>
          </w:p>
        </w:tc>
        <w:tc>
          <w:tcPr>
            <w:tcW w:w="1636" w:type="pct"/>
            <w:shd w:val="clear" w:color="auto" w:fill="auto"/>
          </w:tcPr>
          <w:p w:rsidR="00644FEB" w:rsidRDefault="00CF6C33">
            <w:pPr>
              <w:pStyle w:val="TAC"/>
              <w:rPr>
                <w:ins w:id="1185" w:author="Huawei" w:date="2024-02-02T15:20:00Z"/>
              </w:rPr>
            </w:pPr>
            <w:ins w:id="1186" w:author="Huawei" w:date="2024-02-02T15:20:00Z">
              <w:r>
                <w:rPr>
                  <w:rFonts w:cs="Arial"/>
                  <w:szCs w:val="16"/>
                </w:rPr>
                <w:t>10: N</w:t>
              </w:r>
              <w:r>
                <w:rPr>
                  <w:rFonts w:cs="Arial"/>
                  <w:szCs w:val="16"/>
                  <w:vertAlign w:val="subscript"/>
                </w:rPr>
                <w:t>RB,c</w:t>
              </w:r>
              <w:r>
                <w:rPr>
                  <w:rFonts w:cs="Arial"/>
                  <w:szCs w:val="16"/>
                </w:rPr>
                <w:t xml:space="preserve"> = 52</w:t>
              </w:r>
            </w:ins>
          </w:p>
        </w:tc>
      </w:tr>
      <w:tr w:rsidR="00644FEB">
        <w:trPr>
          <w:trHeight w:val="187"/>
          <w:jc w:val="center"/>
          <w:ins w:id="1187" w:author="Huawei" w:date="2024-02-02T15:20:00Z"/>
        </w:trPr>
        <w:tc>
          <w:tcPr>
            <w:tcW w:w="1423" w:type="pct"/>
            <w:gridSpan w:val="2"/>
            <w:tcBorders>
              <w:top w:val="nil"/>
              <w:bottom w:val="nil"/>
            </w:tcBorders>
            <w:shd w:val="clear" w:color="auto" w:fill="auto"/>
          </w:tcPr>
          <w:p w:rsidR="00644FEB" w:rsidRDefault="00644FEB">
            <w:pPr>
              <w:pStyle w:val="TAL"/>
              <w:rPr>
                <w:ins w:id="1188" w:author="Huawei" w:date="2024-02-02T15:20:00Z"/>
              </w:rPr>
            </w:pPr>
          </w:p>
        </w:tc>
        <w:tc>
          <w:tcPr>
            <w:tcW w:w="1380" w:type="pct"/>
            <w:shd w:val="clear" w:color="auto" w:fill="auto"/>
          </w:tcPr>
          <w:p w:rsidR="00644FEB" w:rsidRDefault="00CF6C33">
            <w:pPr>
              <w:pStyle w:val="TAL"/>
              <w:rPr>
                <w:ins w:id="1189" w:author="Huawei" w:date="2024-02-02T15:20:00Z"/>
              </w:rPr>
            </w:pPr>
            <w:ins w:id="1190" w:author="Huawei" w:date="2024-02-02T15:20:00Z">
              <w:r>
                <w:t>Config 2</w:t>
              </w:r>
            </w:ins>
          </w:p>
        </w:tc>
        <w:tc>
          <w:tcPr>
            <w:tcW w:w="559" w:type="pct"/>
            <w:tcBorders>
              <w:top w:val="nil"/>
              <w:bottom w:val="nil"/>
            </w:tcBorders>
            <w:shd w:val="clear" w:color="auto" w:fill="auto"/>
          </w:tcPr>
          <w:p w:rsidR="00644FEB" w:rsidRDefault="00644FEB">
            <w:pPr>
              <w:pStyle w:val="TAC"/>
              <w:rPr>
                <w:ins w:id="1191" w:author="Huawei" w:date="2024-02-02T15:20:00Z"/>
              </w:rPr>
            </w:pPr>
          </w:p>
        </w:tc>
        <w:tc>
          <w:tcPr>
            <w:tcW w:w="1636" w:type="pct"/>
            <w:shd w:val="clear" w:color="auto" w:fill="auto"/>
          </w:tcPr>
          <w:p w:rsidR="00644FEB" w:rsidRDefault="00CF6C33">
            <w:pPr>
              <w:pStyle w:val="TAC"/>
              <w:rPr>
                <w:ins w:id="1192" w:author="Huawei" w:date="2024-02-02T15:20:00Z"/>
              </w:rPr>
            </w:pPr>
            <w:ins w:id="1193" w:author="Huawei" w:date="2024-02-02T15:20:00Z">
              <w:r>
                <w:rPr>
                  <w:rFonts w:cs="Arial"/>
                  <w:szCs w:val="16"/>
                </w:rPr>
                <w:t>10: N</w:t>
              </w:r>
              <w:r>
                <w:rPr>
                  <w:rFonts w:cs="Arial"/>
                  <w:szCs w:val="16"/>
                  <w:vertAlign w:val="subscript"/>
                </w:rPr>
                <w:t>RB,c</w:t>
              </w:r>
              <w:r>
                <w:rPr>
                  <w:rFonts w:cs="Arial"/>
                  <w:szCs w:val="16"/>
                </w:rPr>
                <w:t xml:space="preserve"> = 52</w:t>
              </w:r>
            </w:ins>
          </w:p>
        </w:tc>
      </w:tr>
      <w:tr w:rsidR="00644FEB">
        <w:trPr>
          <w:trHeight w:val="187"/>
          <w:jc w:val="center"/>
          <w:ins w:id="1194" w:author="Huawei" w:date="2024-02-02T15:20:00Z"/>
        </w:trPr>
        <w:tc>
          <w:tcPr>
            <w:tcW w:w="1423" w:type="pct"/>
            <w:gridSpan w:val="2"/>
            <w:tcBorders>
              <w:top w:val="nil"/>
            </w:tcBorders>
            <w:shd w:val="clear" w:color="auto" w:fill="auto"/>
          </w:tcPr>
          <w:p w:rsidR="00644FEB" w:rsidRDefault="00644FEB">
            <w:pPr>
              <w:pStyle w:val="TAL"/>
              <w:rPr>
                <w:ins w:id="1195" w:author="Huawei" w:date="2024-02-02T15:20:00Z"/>
              </w:rPr>
            </w:pPr>
          </w:p>
        </w:tc>
        <w:tc>
          <w:tcPr>
            <w:tcW w:w="1380" w:type="pct"/>
            <w:shd w:val="clear" w:color="auto" w:fill="auto"/>
          </w:tcPr>
          <w:p w:rsidR="00644FEB" w:rsidRDefault="00CF6C33">
            <w:pPr>
              <w:pStyle w:val="TAL"/>
              <w:rPr>
                <w:ins w:id="1196" w:author="Huawei" w:date="2024-02-02T15:20:00Z"/>
              </w:rPr>
            </w:pPr>
            <w:ins w:id="1197" w:author="Huawei" w:date="2024-02-02T15:20:00Z">
              <w:r>
                <w:t>Config 3</w:t>
              </w:r>
            </w:ins>
          </w:p>
        </w:tc>
        <w:tc>
          <w:tcPr>
            <w:tcW w:w="559" w:type="pct"/>
            <w:tcBorders>
              <w:top w:val="nil"/>
            </w:tcBorders>
            <w:shd w:val="clear" w:color="auto" w:fill="auto"/>
          </w:tcPr>
          <w:p w:rsidR="00644FEB" w:rsidRDefault="00644FEB">
            <w:pPr>
              <w:pStyle w:val="TAC"/>
              <w:rPr>
                <w:ins w:id="1198" w:author="Huawei" w:date="2024-02-02T15:20:00Z"/>
              </w:rPr>
            </w:pPr>
          </w:p>
        </w:tc>
        <w:tc>
          <w:tcPr>
            <w:tcW w:w="1636" w:type="pct"/>
            <w:shd w:val="clear" w:color="auto" w:fill="auto"/>
          </w:tcPr>
          <w:p w:rsidR="00644FEB" w:rsidRDefault="00CF6C33">
            <w:pPr>
              <w:pStyle w:val="TAC"/>
              <w:rPr>
                <w:ins w:id="1199" w:author="Huawei" w:date="2024-02-02T15:20:00Z"/>
              </w:rPr>
            </w:pPr>
            <w:ins w:id="1200" w:author="Huawei" w:date="2024-02-02T15:20:00Z">
              <w:r>
                <w:rPr>
                  <w:rFonts w:cs="Arial"/>
                  <w:szCs w:val="16"/>
                </w:rPr>
                <w:t>40: N</w:t>
              </w:r>
              <w:r>
                <w:rPr>
                  <w:rFonts w:cs="Arial"/>
                  <w:szCs w:val="16"/>
                  <w:vertAlign w:val="subscript"/>
                </w:rPr>
                <w:t>RB,c</w:t>
              </w:r>
              <w:r>
                <w:rPr>
                  <w:rFonts w:cs="Arial"/>
                  <w:szCs w:val="16"/>
                </w:rPr>
                <w:t xml:space="preserve"> = 106</w:t>
              </w:r>
            </w:ins>
          </w:p>
        </w:tc>
      </w:tr>
      <w:tr w:rsidR="00644FEB">
        <w:trPr>
          <w:trHeight w:val="187"/>
          <w:jc w:val="center"/>
          <w:ins w:id="1201" w:author="Huawei" w:date="2024-02-02T15:20:00Z"/>
        </w:trPr>
        <w:tc>
          <w:tcPr>
            <w:tcW w:w="1423" w:type="pct"/>
            <w:gridSpan w:val="2"/>
            <w:shd w:val="clear" w:color="auto" w:fill="auto"/>
          </w:tcPr>
          <w:p w:rsidR="00644FEB" w:rsidRDefault="00CF6C33">
            <w:pPr>
              <w:pStyle w:val="TAL"/>
              <w:rPr>
                <w:ins w:id="1202" w:author="Huawei" w:date="2024-02-02T15:20:00Z"/>
              </w:rPr>
            </w:pPr>
            <w:ins w:id="1203" w:author="Huawei" w:date="2024-02-02T15:20:00Z">
              <w:r>
                <w:rPr>
                  <w:rFonts w:cs="Arial"/>
                  <w:bCs/>
                </w:rPr>
                <w:t>DL initial BWP configuration</w:t>
              </w:r>
            </w:ins>
          </w:p>
        </w:tc>
        <w:tc>
          <w:tcPr>
            <w:tcW w:w="1380" w:type="pct"/>
            <w:shd w:val="clear" w:color="auto" w:fill="auto"/>
          </w:tcPr>
          <w:p w:rsidR="00644FEB" w:rsidRDefault="00CF6C33">
            <w:pPr>
              <w:pStyle w:val="TAL"/>
              <w:rPr>
                <w:ins w:id="1204" w:author="Huawei" w:date="2024-02-02T15:20:00Z"/>
              </w:rPr>
            </w:pPr>
            <w:ins w:id="1205" w:author="Huawei" w:date="2024-02-02T15:20:00Z">
              <w:r>
                <w:t>Config</w:t>
              </w:r>
              <w:r>
                <w:rPr>
                  <w:rFonts w:asciiTheme="minorEastAsia" w:hAnsiTheme="minorEastAsia"/>
                  <w:lang w:eastAsia="zh-TW"/>
                </w:rPr>
                <w:t xml:space="preserve"> </w:t>
              </w:r>
              <w:r>
                <w:t>1, 2, 3</w:t>
              </w:r>
            </w:ins>
          </w:p>
        </w:tc>
        <w:tc>
          <w:tcPr>
            <w:tcW w:w="559" w:type="pct"/>
            <w:shd w:val="clear" w:color="auto" w:fill="auto"/>
          </w:tcPr>
          <w:p w:rsidR="00644FEB" w:rsidRDefault="00644FEB">
            <w:pPr>
              <w:pStyle w:val="TAC"/>
              <w:rPr>
                <w:ins w:id="1206" w:author="Huawei" w:date="2024-02-02T15:20:00Z"/>
              </w:rPr>
            </w:pPr>
          </w:p>
        </w:tc>
        <w:tc>
          <w:tcPr>
            <w:tcW w:w="1636" w:type="pct"/>
            <w:shd w:val="clear" w:color="auto" w:fill="auto"/>
          </w:tcPr>
          <w:p w:rsidR="00644FEB" w:rsidRDefault="00CF6C33">
            <w:pPr>
              <w:pStyle w:val="TAC"/>
              <w:rPr>
                <w:ins w:id="1207" w:author="Huawei" w:date="2024-02-02T15:20:00Z"/>
              </w:rPr>
            </w:pPr>
            <w:ins w:id="1208" w:author="Huawei" w:date="2024-02-02T15:20:00Z">
              <w:r>
                <w:rPr>
                  <w:rFonts w:cs="Arial"/>
                  <w:szCs w:val="16"/>
                </w:rPr>
                <w:t>DLBWP.0.1</w:t>
              </w:r>
            </w:ins>
          </w:p>
        </w:tc>
      </w:tr>
      <w:tr w:rsidR="00644FEB">
        <w:trPr>
          <w:trHeight w:val="187"/>
          <w:jc w:val="center"/>
          <w:ins w:id="1209" w:author="Huawei" w:date="2024-02-02T15:20:00Z"/>
        </w:trPr>
        <w:tc>
          <w:tcPr>
            <w:tcW w:w="1423" w:type="pct"/>
            <w:gridSpan w:val="2"/>
            <w:shd w:val="clear" w:color="auto" w:fill="auto"/>
          </w:tcPr>
          <w:p w:rsidR="00644FEB" w:rsidRDefault="00CF6C33">
            <w:pPr>
              <w:pStyle w:val="TAL"/>
              <w:rPr>
                <w:ins w:id="1210" w:author="Huawei" w:date="2024-02-02T15:20:00Z"/>
              </w:rPr>
            </w:pPr>
            <w:ins w:id="1211" w:author="Huawei" w:date="2024-02-02T15:20:00Z">
              <w:r>
                <w:rPr>
                  <w:rFonts w:cs="Arial"/>
                  <w:bCs/>
                </w:rPr>
                <w:t>DL dedicated BWP configuration</w:t>
              </w:r>
            </w:ins>
          </w:p>
        </w:tc>
        <w:tc>
          <w:tcPr>
            <w:tcW w:w="1380" w:type="pct"/>
            <w:shd w:val="clear" w:color="auto" w:fill="auto"/>
          </w:tcPr>
          <w:p w:rsidR="00644FEB" w:rsidRDefault="00CF6C33">
            <w:pPr>
              <w:pStyle w:val="TAL"/>
              <w:rPr>
                <w:ins w:id="1212" w:author="Huawei" w:date="2024-02-02T15:20:00Z"/>
              </w:rPr>
            </w:pPr>
            <w:ins w:id="1213" w:author="Huawei" w:date="2024-02-02T15:20:00Z">
              <w:r>
                <w:t>Config</w:t>
              </w:r>
              <w:r>
                <w:rPr>
                  <w:rFonts w:asciiTheme="minorEastAsia" w:hAnsiTheme="minorEastAsia"/>
                  <w:lang w:eastAsia="zh-TW"/>
                </w:rPr>
                <w:t xml:space="preserve"> </w:t>
              </w:r>
              <w:r>
                <w:t>1, 2, 3</w:t>
              </w:r>
            </w:ins>
          </w:p>
        </w:tc>
        <w:tc>
          <w:tcPr>
            <w:tcW w:w="559" w:type="pct"/>
            <w:shd w:val="clear" w:color="auto" w:fill="auto"/>
          </w:tcPr>
          <w:p w:rsidR="00644FEB" w:rsidRDefault="00644FEB">
            <w:pPr>
              <w:pStyle w:val="TAC"/>
              <w:rPr>
                <w:ins w:id="1214" w:author="Huawei" w:date="2024-02-02T15:20:00Z"/>
              </w:rPr>
            </w:pPr>
          </w:p>
        </w:tc>
        <w:tc>
          <w:tcPr>
            <w:tcW w:w="1636" w:type="pct"/>
            <w:shd w:val="clear" w:color="auto" w:fill="auto"/>
          </w:tcPr>
          <w:p w:rsidR="00644FEB" w:rsidRDefault="00CF6C33">
            <w:pPr>
              <w:pStyle w:val="TAC"/>
              <w:rPr>
                <w:ins w:id="1215" w:author="Huawei" w:date="2024-02-02T15:20:00Z"/>
              </w:rPr>
            </w:pPr>
            <w:ins w:id="1216" w:author="Huawei" w:date="2024-02-02T15:20:00Z">
              <w:r>
                <w:rPr>
                  <w:rFonts w:cs="Arial"/>
                  <w:szCs w:val="16"/>
                </w:rPr>
                <w:t>DLBWP.1.1</w:t>
              </w:r>
            </w:ins>
          </w:p>
        </w:tc>
      </w:tr>
      <w:tr w:rsidR="00644FEB">
        <w:trPr>
          <w:trHeight w:val="187"/>
          <w:jc w:val="center"/>
          <w:ins w:id="1217" w:author="Huawei" w:date="2024-02-02T15:20:00Z"/>
        </w:trPr>
        <w:tc>
          <w:tcPr>
            <w:tcW w:w="1423" w:type="pct"/>
            <w:gridSpan w:val="2"/>
            <w:shd w:val="clear" w:color="auto" w:fill="auto"/>
          </w:tcPr>
          <w:p w:rsidR="00644FEB" w:rsidRDefault="00CF6C33">
            <w:pPr>
              <w:pStyle w:val="TAL"/>
              <w:rPr>
                <w:ins w:id="1218" w:author="Huawei" w:date="2024-02-02T15:20:00Z"/>
                <w:rFonts w:cs="Arial"/>
                <w:bCs/>
              </w:rPr>
            </w:pPr>
            <w:ins w:id="1219" w:author="Huawei" w:date="2024-02-02T15:20:00Z">
              <w:r>
                <w:rPr>
                  <w:rFonts w:cs="Arial"/>
                  <w:bCs/>
                </w:rPr>
                <w:t>UL initial BWP configuration</w:t>
              </w:r>
            </w:ins>
          </w:p>
        </w:tc>
        <w:tc>
          <w:tcPr>
            <w:tcW w:w="1380" w:type="pct"/>
            <w:shd w:val="clear" w:color="auto" w:fill="auto"/>
          </w:tcPr>
          <w:p w:rsidR="00644FEB" w:rsidRDefault="00CF6C33">
            <w:pPr>
              <w:pStyle w:val="TAL"/>
              <w:rPr>
                <w:ins w:id="1220" w:author="Huawei" w:date="2024-02-02T15:20:00Z"/>
              </w:rPr>
            </w:pPr>
            <w:ins w:id="1221" w:author="Huawei" w:date="2024-02-02T15:20:00Z">
              <w:r>
                <w:t>Config</w:t>
              </w:r>
              <w:r>
                <w:rPr>
                  <w:rFonts w:asciiTheme="minorEastAsia" w:hAnsiTheme="minorEastAsia"/>
                  <w:lang w:eastAsia="zh-TW"/>
                </w:rPr>
                <w:t xml:space="preserve"> </w:t>
              </w:r>
              <w:r>
                <w:t>1, 2, 3</w:t>
              </w:r>
            </w:ins>
          </w:p>
        </w:tc>
        <w:tc>
          <w:tcPr>
            <w:tcW w:w="559" w:type="pct"/>
            <w:shd w:val="clear" w:color="auto" w:fill="auto"/>
          </w:tcPr>
          <w:p w:rsidR="00644FEB" w:rsidRDefault="00644FEB">
            <w:pPr>
              <w:pStyle w:val="TAC"/>
              <w:rPr>
                <w:ins w:id="1222" w:author="Huawei" w:date="2024-02-02T15:20:00Z"/>
              </w:rPr>
            </w:pPr>
          </w:p>
        </w:tc>
        <w:tc>
          <w:tcPr>
            <w:tcW w:w="1636" w:type="pct"/>
            <w:shd w:val="clear" w:color="auto" w:fill="auto"/>
          </w:tcPr>
          <w:p w:rsidR="00644FEB" w:rsidRDefault="00CF6C33">
            <w:pPr>
              <w:pStyle w:val="TAC"/>
              <w:rPr>
                <w:ins w:id="1223" w:author="Huawei" w:date="2024-02-02T15:20:00Z"/>
                <w:rFonts w:cs="Arial"/>
                <w:szCs w:val="16"/>
              </w:rPr>
            </w:pPr>
            <w:ins w:id="1224" w:author="Huawei" w:date="2024-02-02T15:20:00Z">
              <w:r>
                <w:rPr>
                  <w:rFonts w:cs="v3.7.0"/>
                </w:rPr>
                <w:t>ULBWP.0.1</w:t>
              </w:r>
            </w:ins>
          </w:p>
        </w:tc>
      </w:tr>
      <w:tr w:rsidR="00644FEB">
        <w:trPr>
          <w:trHeight w:val="187"/>
          <w:jc w:val="center"/>
          <w:ins w:id="1225" w:author="Huawei" w:date="2024-02-02T15:20:00Z"/>
        </w:trPr>
        <w:tc>
          <w:tcPr>
            <w:tcW w:w="1423" w:type="pct"/>
            <w:gridSpan w:val="2"/>
            <w:tcBorders>
              <w:bottom w:val="single" w:sz="4" w:space="0" w:color="auto"/>
            </w:tcBorders>
            <w:shd w:val="clear" w:color="auto" w:fill="auto"/>
          </w:tcPr>
          <w:p w:rsidR="00644FEB" w:rsidRDefault="00CF6C33">
            <w:pPr>
              <w:pStyle w:val="TAL"/>
              <w:rPr>
                <w:ins w:id="1226" w:author="Huawei" w:date="2024-02-02T15:20:00Z"/>
              </w:rPr>
            </w:pPr>
            <w:ins w:id="1227" w:author="Huawei" w:date="2024-02-02T15:20:00Z">
              <w:r>
                <w:rPr>
                  <w:rFonts w:cs="Arial"/>
                  <w:bCs/>
                </w:rPr>
                <w:t>UL dedicated BWP configuration</w:t>
              </w:r>
            </w:ins>
          </w:p>
        </w:tc>
        <w:tc>
          <w:tcPr>
            <w:tcW w:w="1380" w:type="pct"/>
            <w:shd w:val="clear" w:color="auto" w:fill="auto"/>
          </w:tcPr>
          <w:p w:rsidR="00644FEB" w:rsidRDefault="00CF6C33">
            <w:pPr>
              <w:pStyle w:val="TAL"/>
              <w:rPr>
                <w:ins w:id="1228" w:author="Huawei" w:date="2024-02-02T15:20:00Z"/>
              </w:rPr>
            </w:pPr>
            <w:ins w:id="1229" w:author="Huawei" w:date="2024-02-02T15:20:00Z">
              <w:r>
                <w:t>Config</w:t>
              </w:r>
              <w:r>
                <w:rPr>
                  <w:rFonts w:asciiTheme="minorEastAsia" w:hAnsiTheme="minorEastAsia"/>
                  <w:lang w:eastAsia="zh-TW"/>
                </w:rPr>
                <w:t xml:space="preserve"> </w:t>
              </w:r>
              <w:r>
                <w:t>1, 2, 3</w:t>
              </w:r>
            </w:ins>
          </w:p>
        </w:tc>
        <w:tc>
          <w:tcPr>
            <w:tcW w:w="559" w:type="pct"/>
            <w:shd w:val="clear" w:color="auto" w:fill="auto"/>
          </w:tcPr>
          <w:p w:rsidR="00644FEB" w:rsidRDefault="00644FEB">
            <w:pPr>
              <w:pStyle w:val="TAC"/>
              <w:rPr>
                <w:ins w:id="1230" w:author="Huawei" w:date="2024-02-02T15:20:00Z"/>
              </w:rPr>
            </w:pPr>
          </w:p>
        </w:tc>
        <w:tc>
          <w:tcPr>
            <w:tcW w:w="1636" w:type="pct"/>
            <w:shd w:val="clear" w:color="auto" w:fill="auto"/>
          </w:tcPr>
          <w:p w:rsidR="00644FEB" w:rsidRDefault="00CF6C33">
            <w:pPr>
              <w:pStyle w:val="TAC"/>
              <w:rPr>
                <w:ins w:id="1231" w:author="Huawei" w:date="2024-02-02T15:20:00Z"/>
              </w:rPr>
            </w:pPr>
            <w:ins w:id="1232" w:author="Huawei" w:date="2024-02-02T15:20:00Z">
              <w:r>
                <w:rPr>
                  <w:rFonts w:cs="Arial"/>
                  <w:szCs w:val="16"/>
                </w:rPr>
                <w:t>ULBWP.1.1</w:t>
              </w:r>
            </w:ins>
          </w:p>
        </w:tc>
      </w:tr>
      <w:tr w:rsidR="00644FEB">
        <w:trPr>
          <w:trHeight w:val="187"/>
          <w:jc w:val="center"/>
          <w:ins w:id="1233" w:author="Huawei" w:date="2024-02-02T15:20:00Z"/>
        </w:trPr>
        <w:tc>
          <w:tcPr>
            <w:tcW w:w="1423" w:type="pct"/>
            <w:gridSpan w:val="2"/>
            <w:tcBorders>
              <w:bottom w:val="nil"/>
            </w:tcBorders>
            <w:shd w:val="clear" w:color="auto" w:fill="auto"/>
          </w:tcPr>
          <w:p w:rsidR="00644FEB" w:rsidRDefault="00CF6C33">
            <w:pPr>
              <w:pStyle w:val="TAL"/>
              <w:rPr>
                <w:ins w:id="1234" w:author="Huawei" w:date="2024-02-02T15:20:00Z"/>
              </w:rPr>
            </w:pPr>
            <w:ins w:id="1235" w:author="Huawei" w:date="2024-02-02T15:20:00Z">
              <w:r>
                <w:t>TDD Configuration</w:t>
              </w:r>
            </w:ins>
          </w:p>
        </w:tc>
        <w:tc>
          <w:tcPr>
            <w:tcW w:w="1380" w:type="pct"/>
            <w:shd w:val="clear" w:color="auto" w:fill="auto"/>
          </w:tcPr>
          <w:p w:rsidR="00644FEB" w:rsidRDefault="00CF6C33">
            <w:pPr>
              <w:pStyle w:val="TAL"/>
              <w:rPr>
                <w:ins w:id="1236" w:author="Huawei" w:date="2024-02-02T15:20:00Z"/>
              </w:rPr>
            </w:pPr>
            <w:ins w:id="1237" w:author="Huawei" w:date="2024-02-02T15:20:00Z">
              <w:r>
                <w:t>Config 1</w:t>
              </w:r>
            </w:ins>
          </w:p>
        </w:tc>
        <w:tc>
          <w:tcPr>
            <w:tcW w:w="559" w:type="pct"/>
            <w:shd w:val="clear" w:color="auto" w:fill="auto"/>
          </w:tcPr>
          <w:p w:rsidR="00644FEB" w:rsidRDefault="00644FEB">
            <w:pPr>
              <w:pStyle w:val="TAC"/>
              <w:rPr>
                <w:ins w:id="1238" w:author="Huawei" w:date="2024-02-02T15:20:00Z"/>
              </w:rPr>
            </w:pPr>
          </w:p>
        </w:tc>
        <w:tc>
          <w:tcPr>
            <w:tcW w:w="1636" w:type="pct"/>
            <w:shd w:val="clear" w:color="auto" w:fill="auto"/>
          </w:tcPr>
          <w:p w:rsidR="00644FEB" w:rsidRDefault="00CF6C33">
            <w:pPr>
              <w:pStyle w:val="TAC"/>
              <w:rPr>
                <w:ins w:id="1239" w:author="Huawei" w:date="2024-02-02T15:20:00Z"/>
              </w:rPr>
            </w:pPr>
            <w:ins w:id="1240" w:author="Huawei" w:date="2024-02-02T15:20:00Z">
              <w:r>
                <w:t>Not Applicable</w:t>
              </w:r>
            </w:ins>
          </w:p>
        </w:tc>
      </w:tr>
      <w:tr w:rsidR="00644FEB">
        <w:trPr>
          <w:trHeight w:val="187"/>
          <w:jc w:val="center"/>
          <w:ins w:id="1241" w:author="Huawei" w:date="2024-02-02T15:20:00Z"/>
        </w:trPr>
        <w:tc>
          <w:tcPr>
            <w:tcW w:w="1423" w:type="pct"/>
            <w:gridSpan w:val="2"/>
            <w:tcBorders>
              <w:top w:val="nil"/>
              <w:bottom w:val="nil"/>
            </w:tcBorders>
            <w:shd w:val="clear" w:color="auto" w:fill="auto"/>
          </w:tcPr>
          <w:p w:rsidR="00644FEB" w:rsidRDefault="00644FEB">
            <w:pPr>
              <w:pStyle w:val="TAL"/>
              <w:rPr>
                <w:ins w:id="1242" w:author="Huawei" w:date="2024-02-02T15:20:00Z"/>
              </w:rPr>
            </w:pPr>
          </w:p>
        </w:tc>
        <w:tc>
          <w:tcPr>
            <w:tcW w:w="1380" w:type="pct"/>
            <w:shd w:val="clear" w:color="auto" w:fill="auto"/>
          </w:tcPr>
          <w:p w:rsidR="00644FEB" w:rsidRDefault="00CF6C33">
            <w:pPr>
              <w:pStyle w:val="TAL"/>
              <w:rPr>
                <w:ins w:id="1243" w:author="Huawei" w:date="2024-02-02T15:20:00Z"/>
              </w:rPr>
            </w:pPr>
            <w:ins w:id="1244" w:author="Huawei" w:date="2024-02-02T15:20:00Z">
              <w:r>
                <w:t>Config 2</w:t>
              </w:r>
            </w:ins>
          </w:p>
        </w:tc>
        <w:tc>
          <w:tcPr>
            <w:tcW w:w="559" w:type="pct"/>
            <w:shd w:val="clear" w:color="auto" w:fill="auto"/>
          </w:tcPr>
          <w:p w:rsidR="00644FEB" w:rsidRDefault="00644FEB">
            <w:pPr>
              <w:pStyle w:val="TAC"/>
              <w:rPr>
                <w:ins w:id="1245" w:author="Huawei" w:date="2024-02-02T15:20:00Z"/>
              </w:rPr>
            </w:pPr>
          </w:p>
        </w:tc>
        <w:tc>
          <w:tcPr>
            <w:tcW w:w="1636" w:type="pct"/>
            <w:shd w:val="clear" w:color="auto" w:fill="auto"/>
          </w:tcPr>
          <w:p w:rsidR="00644FEB" w:rsidRDefault="00CF6C33">
            <w:pPr>
              <w:pStyle w:val="TAC"/>
              <w:rPr>
                <w:ins w:id="1246" w:author="Huawei" w:date="2024-02-02T15:20:00Z"/>
              </w:rPr>
            </w:pPr>
            <w:ins w:id="1247" w:author="Huawei" w:date="2024-02-02T15:20:00Z">
              <w:r>
                <w:t>TDDConf.1.1</w:t>
              </w:r>
            </w:ins>
          </w:p>
        </w:tc>
      </w:tr>
      <w:tr w:rsidR="00644FEB">
        <w:trPr>
          <w:trHeight w:val="187"/>
          <w:jc w:val="center"/>
          <w:ins w:id="1248" w:author="Huawei" w:date="2024-02-02T15:20:00Z"/>
        </w:trPr>
        <w:tc>
          <w:tcPr>
            <w:tcW w:w="1423" w:type="pct"/>
            <w:gridSpan w:val="2"/>
            <w:tcBorders>
              <w:top w:val="nil"/>
              <w:bottom w:val="single" w:sz="4" w:space="0" w:color="auto"/>
            </w:tcBorders>
            <w:shd w:val="clear" w:color="auto" w:fill="auto"/>
          </w:tcPr>
          <w:p w:rsidR="00644FEB" w:rsidRDefault="00644FEB">
            <w:pPr>
              <w:pStyle w:val="TAL"/>
              <w:rPr>
                <w:ins w:id="1249" w:author="Huawei" w:date="2024-02-02T15:20:00Z"/>
              </w:rPr>
            </w:pPr>
          </w:p>
        </w:tc>
        <w:tc>
          <w:tcPr>
            <w:tcW w:w="1380" w:type="pct"/>
            <w:shd w:val="clear" w:color="auto" w:fill="auto"/>
          </w:tcPr>
          <w:p w:rsidR="00644FEB" w:rsidRDefault="00CF6C33">
            <w:pPr>
              <w:pStyle w:val="TAL"/>
              <w:rPr>
                <w:ins w:id="1250" w:author="Huawei" w:date="2024-02-02T15:20:00Z"/>
              </w:rPr>
            </w:pPr>
            <w:ins w:id="1251" w:author="Huawei" w:date="2024-02-02T15:20:00Z">
              <w:r>
                <w:t>Config 3</w:t>
              </w:r>
            </w:ins>
          </w:p>
        </w:tc>
        <w:tc>
          <w:tcPr>
            <w:tcW w:w="559" w:type="pct"/>
            <w:shd w:val="clear" w:color="auto" w:fill="auto"/>
          </w:tcPr>
          <w:p w:rsidR="00644FEB" w:rsidRDefault="00644FEB">
            <w:pPr>
              <w:pStyle w:val="TAC"/>
              <w:rPr>
                <w:ins w:id="1252" w:author="Huawei" w:date="2024-02-02T15:20:00Z"/>
              </w:rPr>
            </w:pPr>
          </w:p>
        </w:tc>
        <w:tc>
          <w:tcPr>
            <w:tcW w:w="1636" w:type="pct"/>
            <w:shd w:val="clear" w:color="auto" w:fill="auto"/>
          </w:tcPr>
          <w:p w:rsidR="00644FEB" w:rsidRDefault="00CF6C33">
            <w:pPr>
              <w:pStyle w:val="TAC"/>
              <w:rPr>
                <w:ins w:id="1253" w:author="Huawei" w:date="2024-02-02T15:20:00Z"/>
              </w:rPr>
            </w:pPr>
            <w:ins w:id="1254" w:author="Huawei" w:date="2024-02-02T15:20:00Z">
              <w:r>
                <w:rPr>
                  <w:rFonts w:cs="Arial"/>
                </w:rPr>
                <w:t>TDDConf.2.1</w:t>
              </w:r>
            </w:ins>
          </w:p>
        </w:tc>
      </w:tr>
      <w:tr w:rsidR="00644FEB">
        <w:trPr>
          <w:trHeight w:val="187"/>
          <w:jc w:val="center"/>
          <w:ins w:id="1255" w:author="Huawei" w:date="2024-02-02T15:20:00Z"/>
        </w:trPr>
        <w:tc>
          <w:tcPr>
            <w:tcW w:w="1423" w:type="pct"/>
            <w:gridSpan w:val="2"/>
            <w:tcBorders>
              <w:bottom w:val="nil"/>
            </w:tcBorders>
            <w:shd w:val="clear" w:color="auto" w:fill="auto"/>
          </w:tcPr>
          <w:p w:rsidR="00644FEB" w:rsidRDefault="00CF6C33">
            <w:pPr>
              <w:pStyle w:val="TAL"/>
              <w:rPr>
                <w:ins w:id="1256" w:author="Huawei" w:date="2024-02-02T15:20:00Z"/>
              </w:rPr>
            </w:pPr>
            <w:ins w:id="1257" w:author="Huawei" w:date="2024-02-02T15:20:00Z">
              <w:r>
                <w:t>RMSI CORESET Reference Channel</w:t>
              </w:r>
            </w:ins>
          </w:p>
        </w:tc>
        <w:tc>
          <w:tcPr>
            <w:tcW w:w="1380" w:type="pct"/>
            <w:shd w:val="clear" w:color="auto" w:fill="auto"/>
          </w:tcPr>
          <w:p w:rsidR="00644FEB" w:rsidRDefault="00CF6C33">
            <w:pPr>
              <w:pStyle w:val="TAL"/>
              <w:rPr>
                <w:ins w:id="1258" w:author="Huawei" w:date="2024-02-02T15:20:00Z"/>
              </w:rPr>
            </w:pPr>
            <w:ins w:id="1259" w:author="Huawei" w:date="2024-02-02T15:20:00Z">
              <w:r>
                <w:t>Config 1</w:t>
              </w:r>
            </w:ins>
          </w:p>
        </w:tc>
        <w:tc>
          <w:tcPr>
            <w:tcW w:w="559" w:type="pct"/>
            <w:shd w:val="clear" w:color="auto" w:fill="auto"/>
          </w:tcPr>
          <w:p w:rsidR="00644FEB" w:rsidRDefault="00644FEB">
            <w:pPr>
              <w:pStyle w:val="TAC"/>
              <w:rPr>
                <w:ins w:id="1260" w:author="Huawei" w:date="2024-02-02T15:20:00Z"/>
              </w:rPr>
            </w:pPr>
          </w:p>
        </w:tc>
        <w:tc>
          <w:tcPr>
            <w:tcW w:w="1636" w:type="pct"/>
            <w:shd w:val="clear" w:color="auto" w:fill="auto"/>
          </w:tcPr>
          <w:p w:rsidR="00644FEB" w:rsidRDefault="00CF6C33">
            <w:pPr>
              <w:pStyle w:val="TAC"/>
              <w:rPr>
                <w:ins w:id="1261" w:author="Huawei" w:date="2024-02-02T15:20:00Z"/>
              </w:rPr>
            </w:pPr>
            <w:ins w:id="1262" w:author="Huawei" w:date="2024-02-02T15:20:00Z">
              <w:r>
                <w:t>CR.1.1 FDD</w:t>
              </w:r>
            </w:ins>
          </w:p>
        </w:tc>
      </w:tr>
      <w:tr w:rsidR="00644FEB">
        <w:trPr>
          <w:trHeight w:val="187"/>
          <w:jc w:val="center"/>
          <w:ins w:id="1263" w:author="Huawei" w:date="2024-02-02T15:20:00Z"/>
        </w:trPr>
        <w:tc>
          <w:tcPr>
            <w:tcW w:w="1423" w:type="pct"/>
            <w:gridSpan w:val="2"/>
            <w:tcBorders>
              <w:top w:val="nil"/>
              <w:bottom w:val="nil"/>
            </w:tcBorders>
            <w:shd w:val="clear" w:color="auto" w:fill="auto"/>
          </w:tcPr>
          <w:p w:rsidR="00644FEB" w:rsidRDefault="00644FEB">
            <w:pPr>
              <w:pStyle w:val="TAL"/>
              <w:rPr>
                <w:ins w:id="1264" w:author="Huawei" w:date="2024-02-02T15:20:00Z"/>
              </w:rPr>
            </w:pPr>
          </w:p>
        </w:tc>
        <w:tc>
          <w:tcPr>
            <w:tcW w:w="1380" w:type="pct"/>
            <w:shd w:val="clear" w:color="auto" w:fill="auto"/>
          </w:tcPr>
          <w:p w:rsidR="00644FEB" w:rsidRDefault="00CF6C33">
            <w:pPr>
              <w:pStyle w:val="TAL"/>
              <w:rPr>
                <w:ins w:id="1265" w:author="Huawei" w:date="2024-02-02T15:20:00Z"/>
              </w:rPr>
            </w:pPr>
            <w:ins w:id="1266" w:author="Huawei" w:date="2024-02-02T15:20:00Z">
              <w:r>
                <w:t>Config 2</w:t>
              </w:r>
            </w:ins>
          </w:p>
        </w:tc>
        <w:tc>
          <w:tcPr>
            <w:tcW w:w="559" w:type="pct"/>
            <w:shd w:val="clear" w:color="auto" w:fill="auto"/>
          </w:tcPr>
          <w:p w:rsidR="00644FEB" w:rsidRDefault="00644FEB">
            <w:pPr>
              <w:pStyle w:val="TAC"/>
              <w:rPr>
                <w:ins w:id="1267" w:author="Huawei" w:date="2024-02-02T15:20:00Z"/>
              </w:rPr>
            </w:pPr>
          </w:p>
        </w:tc>
        <w:tc>
          <w:tcPr>
            <w:tcW w:w="1636" w:type="pct"/>
            <w:shd w:val="clear" w:color="auto" w:fill="auto"/>
          </w:tcPr>
          <w:p w:rsidR="00644FEB" w:rsidRDefault="00CF6C33">
            <w:pPr>
              <w:pStyle w:val="TAC"/>
              <w:rPr>
                <w:ins w:id="1268" w:author="Huawei" w:date="2024-02-02T15:20:00Z"/>
              </w:rPr>
            </w:pPr>
            <w:ins w:id="1269" w:author="Huawei" w:date="2024-02-02T15:20:00Z">
              <w:r>
                <w:t>CR.1.1 TDD</w:t>
              </w:r>
            </w:ins>
          </w:p>
        </w:tc>
      </w:tr>
      <w:tr w:rsidR="00644FEB">
        <w:trPr>
          <w:trHeight w:val="187"/>
          <w:jc w:val="center"/>
          <w:ins w:id="1270" w:author="Huawei" w:date="2024-02-02T15:20:00Z"/>
        </w:trPr>
        <w:tc>
          <w:tcPr>
            <w:tcW w:w="1423" w:type="pct"/>
            <w:gridSpan w:val="2"/>
            <w:tcBorders>
              <w:top w:val="nil"/>
              <w:bottom w:val="single" w:sz="4" w:space="0" w:color="auto"/>
            </w:tcBorders>
            <w:shd w:val="clear" w:color="auto" w:fill="auto"/>
          </w:tcPr>
          <w:p w:rsidR="00644FEB" w:rsidRDefault="00644FEB">
            <w:pPr>
              <w:pStyle w:val="TAL"/>
              <w:rPr>
                <w:ins w:id="1271" w:author="Huawei" w:date="2024-02-02T15:20:00Z"/>
              </w:rPr>
            </w:pPr>
          </w:p>
        </w:tc>
        <w:tc>
          <w:tcPr>
            <w:tcW w:w="1380" w:type="pct"/>
            <w:shd w:val="clear" w:color="auto" w:fill="auto"/>
          </w:tcPr>
          <w:p w:rsidR="00644FEB" w:rsidRDefault="00CF6C33">
            <w:pPr>
              <w:pStyle w:val="TAL"/>
              <w:rPr>
                <w:ins w:id="1272" w:author="Huawei" w:date="2024-02-02T15:20:00Z"/>
              </w:rPr>
            </w:pPr>
            <w:ins w:id="1273" w:author="Huawei" w:date="2024-02-02T15:20:00Z">
              <w:r>
                <w:t>Config 3</w:t>
              </w:r>
            </w:ins>
          </w:p>
        </w:tc>
        <w:tc>
          <w:tcPr>
            <w:tcW w:w="559" w:type="pct"/>
            <w:shd w:val="clear" w:color="auto" w:fill="auto"/>
          </w:tcPr>
          <w:p w:rsidR="00644FEB" w:rsidRDefault="00644FEB">
            <w:pPr>
              <w:pStyle w:val="TAC"/>
              <w:rPr>
                <w:ins w:id="1274" w:author="Huawei" w:date="2024-02-02T15:20:00Z"/>
              </w:rPr>
            </w:pPr>
          </w:p>
        </w:tc>
        <w:tc>
          <w:tcPr>
            <w:tcW w:w="1636" w:type="pct"/>
            <w:shd w:val="clear" w:color="auto" w:fill="auto"/>
          </w:tcPr>
          <w:p w:rsidR="00644FEB" w:rsidRDefault="00CF6C33">
            <w:pPr>
              <w:pStyle w:val="TAC"/>
              <w:rPr>
                <w:ins w:id="1275" w:author="Huawei" w:date="2024-02-02T15:20:00Z"/>
              </w:rPr>
            </w:pPr>
            <w:ins w:id="1276" w:author="Huawei" w:date="2024-02-02T15:20:00Z">
              <w:r>
                <w:t xml:space="preserve">CR.2.1 </w:t>
              </w:r>
              <w:r>
                <w:t>TDD</w:t>
              </w:r>
            </w:ins>
          </w:p>
        </w:tc>
      </w:tr>
      <w:tr w:rsidR="00644FEB">
        <w:trPr>
          <w:trHeight w:val="187"/>
          <w:jc w:val="center"/>
          <w:ins w:id="1277" w:author="Huawei" w:date="2024-02-02T15:20:00Z"/>
        </w:trPr>
        <w:tc>
          <w:tcPr>
            <w:tcW w:w="1423" w:type="pct"/>
            <w:gridSpan w:val="2"/>
            <w:tcBorders>
              <w:top w:val="nil"/>
              <w:bottom w:val="nil"/>
            </w:tcBorders>
            <w:shd w:val="clear" w:color="auto" w:fill="auto"/>
          </w:tcPr>
          <w:p w:rsidR="00644FEB" w:rsidRDefault="00CF6C33">
            <w:pPr>
              <w:pStyle w:val="TAL"/>
              <w:rPr>
                <w:ins w:id="1278" w:author="Huawei" w:date="2024-02-02T15:20:00Z"/>
              </w:rPr>
            </w:pPr>
            <w:ins w:id="1279" w:author="Huawei" w:date="2024-02-02T15:20:00Z">
              <w:r>
                <w:t>Dedicated CORESET Reference Channel</w:t>
              </w:r>
            </w:ins>
          </w:p>
        </w:tc>
        <w:tc>
          <w:tcPr>
            <w:tcW w:w="1380" w:type="pct"/>
            <w:tcBorders>
              <w:top w:val="single" w:sz="4" w:space="0" w:color="auto"/>
              <w:left w:val="single" w:sz="4" w:space="0" w:color="auto"/>
              <w:bottom w:val="single" w:sz="4" w:space="0" w:color="auto"/>
              <w:right w:val="single" w:sz="4" w:space="0" w:color="auto"/>
            </w:tcBorders>
          </w:tcPr>
          <w:p w:rsidR="00644FEB" w:rsidRDefault="00CF6C33">
            <w:pPr>
              <w:pStyle w:val="TAL"/>
              <w:rPr>
                <w:ins w:id="1280" w:author="Huawei" w:date="2024-02-02T15:20:00Z"/>
              </w:rPr>
            </w:pPr>
            <w:ins w:id="1281" w:author="Huawei" w:date="2024-02-02T15:20:00Z">
              <w:r>
                <w:rPr>
                  <w:lang w:val="it-IT"/>
                </w:rPr>
                <w:t>Config 1</w:t>
              </w:r>
            </w:ins>
          </w:p>
        </w:tc>
        <w:tc>
          <w:tcPr>
            <w:tcW w:w="559" w:type="pct"/>
            <w:shd w:val="clear" w:color="auto" w:fill="auto"/>
          </w:tcPr>
          <w:p w:rsidR="00644FEB" w:rsidRDefault="00644FEB">
            <w:pPr>
              <w:pStyle w:val="TAC"/>
              <w:rPr>
                <w:ins w:id="1282" w:author="Huawei" w:date="2024-02-02T15:20:00Z"/>
              </w:rPr>
            </w:pPr>
          </w:p>
        </w:tc>
        <w:tc>
          <w:tcPr>
            <w:tcW w:w="1636" w:type="pct"/>
            <w:tcBorders>
              <w:top w:val="single" w:sz="4" w:space="0" w:color="auto"/>
              <w:left w:val="single" w:sz="4" w:space="0" w:color="auto"/>
              <w:bottom w:val="single" w:sz="4" w:space="0" w:color="auto"/>
              <w:right w:val="single" w:sz="4" w:space="0" w:color="auto"/>
            </w:tcBorders>
          </w:tcPr>
          <w:p w:rsidR="00644FEB" w:rsidRDefault="00CF6C33">
            <w:pPr>
              <w:pStyle w:val="TAC"/>
              <w:rPr>
                <w:ins w:id="1283" w:author="Huawei" w:date="2024-02-02T15:20:00Z"/>
              </w:rPr>
            </w:pPr>
            <w:ins w:id="1284" w:author="Huawei" w:date="2024-02-02T15:20:00Z">
              <w:r>
                <w:rPr>
                  <w:lang w:val="en-US"/>
                </w:rPr>
                <w:t>CCR.1.1 FDD</w:t>
              </w:r>
            </w:ins>
          </w:p>
        </w:tc>
      </w:tr>
      <w:tr w:rsidR="00644FEB">
        <w:trPr>
          <w:trHeight w:val="187"/>
          <w:jc w:val="center"/>
          <w:ins w:id="1285" w:author="Huawei" w:date="2024-02-02T15:20:00Z"/>
        </w:trPr>
        <w:tc>
          <w:tcPr>
            <w:tcW w:w="1423" w:type="pct"/>
            <w:gridSpan w:val="2"/>
            <w:tcBorders>
              <w:top w:val="nil"/>
              <w:bottom w:val="nil"/>
            </w:tcBorders>
            <w:shd w:val="clear" w:color="auto" w:fill="auto"/>
          </w:tcPr>
          <w:p w:rsidR="00644FEB" w:rsidRDefault="00644FEB">
            <w:pPr>
              <w:pStyle w:val="TAL"/>
              <w:rPr>
                <w:ins w:id="1286" w:author="Huawei" w:date="2024-02-02T15:20:00Z"/>
              </w:rPr>
            </w:pPr>
          </w:p>
        </w:tc>
        <w:tc>
          <w:tcPr>
            <w:tcW w:w="1380" w:type="pct"/>
            <w:tcBorders>
              <w:top w:val="single" w:sz="4" w:space="0" w:color="auto"/>
              <w:left w:val="single" w:sz="4" w:space="0" w:color="auto"/>
              <w:bottom w:val="single" w:sz="4" w:space="0" w:color="auto"/>
              <w:right w:val="single" w:sz="4" w:space="0" w:color="auto"/>
            </w:tcBorders>
          </w:tcPr>
          <w:p w:rsidR="00644FEB" w:rsidRDefault="00CF6C33">
            <w:pPr>
              <w:pStyle w:val="TAL"/>
              <w:rPr>
                <w:ins w:id="1287" w:author="Huawei" w:date="2024-02-02T15:20:00Z"/>
              </w:rPr>
            </w:pPr>
            <w:ins w:id="1288" w:author="Huawei" w:date="2024-02-02T15:20:00Z">
              <w:r>
                <w:rPr>
                  <w:lang w:val="it-IT"/>
                </w:rPr>
                <w:t>Config 2</w:t>
              </w:r>
            </w:ins>
          </w:p>
        </w:tc>
        <w:tc>
          <w:tcPr>
            <w:tcW w:w="559" w:type="pct"/>
            <w:tcBorders>
              <w:bottom w:val="nil"/>
            </w:tcBorders>
            <w:shd w:val="clear" w:color="auto" w:fill="auto"/>
          </w:tcPr>
          <w:p w:rsidR="00644FEB" w:rsidRDefault="00644FEB">
            <w:pPr>
              <w:pStyle w:val="TAC"/>
              <w:rPr>
                <w:ins w:id="1289" w:author="Huawei" w:date="2024-02-02T15:20:00Z"/>
              </w:rPr>
            </w:pPr>
          </w:p>
        </w:tc>
        <w:tc>
          <w:tcPr>
            <w:tcW w:w="1636" w:type="pct"/>
            <w:tcBorders>
              <w:top w:val="single" w:sz="4" w:space="0" w:color="auto"/>
              <w:left w:val="single" w:sz="4" w:space="0" w:color="auto"/>
              <w:bottom w:val="single" w:sz="4" w:space="0" w:color="auto"/>
              <w:right w:val="single" w:sz="4" w:space="0" w:color="auto"/>
            </w:tcBorders>
          </w:tcPr>
          <w:p w:rsidR="00644FEB" w:rsidRDefault="00CF6C33">
            <w:pPr>
              <w:pStyle w:val="TAC"/>
              <w:rPr>
                <w:ins w:id="1290" w:author="Huawei" w:date="2024-02-02T15:20:00Z"/>
              </w:rPr>
            </w:pPr>
            <w:ins w:id="1291" w:author="Huawei" w:date="2024-02-02T15:20:00Z">
              <w:r>
                <w:rPr>
                  <w:lang w:val="en-US"/>
                </w:rPr>
                <w:t>CCR.1.1 TDD</w:t>
              </w:r>
            </w:ins>
          </w:p>
        </w:tc>
      </w:tr>
      <w:tr w:rsidR="00644FEB">
        <w:trPr>
          <w:trHeight w:val="187"/>
          <w:jc w:val="center"/>
          <w:ins w:id="1292" w:author="Huawei" w:date="2024-02-02T15:20:00Z"/>
        </w:trPr>
        <w:tc>
          <w:tcPr>
            <w:tcW w:w="1423" w:type="pct"/>
            <w:gridSpan w:val="2"/>
            <w:tcBorders>
              <w:top w:val="nil"/>
              <w:bottom w:val="single" w:sz="4" w:space="0" w:color="auto"/>
            </w:tcBorders>
            <w:shd w:val="clear" w:color="auto" w:fill="auto"/>
          </w:tcPr>
          <w:p w:rsidR="00644FEB" w:rsidRDefault="00644FEB">
            <w:pPr>
              <w:pStyle w:val="TAL"/>
              <w:rPr>
                <w:ins w:id="1293" w:author="Huawei" w:date="2024-02-02T15:20:00Z"/>
              </w:rPr>
            </w:pPr>
          </w:p>
        </w:tc>
        <w:tc>
          <w:tcPr>
            <w:tcW w:w="1380" w:type="pct"/>
            <w:tcBorders>
              <w:top w:val="single" w:sz="4" w:space="0" w:color="auto"/>
              <w:left w:val="single" w:sz="4" w:space="0" w:color="auto"/>
              <w:bottom w:val="single" w:sz="4" w:space="0" w:color="auto"/>
              <w:right w:val="single" w:sz="4" w:space="0" w:color="auto"/>
            </w:tcBorders>
          </w:tcPr>
          <w:p w:rsidR="00644FEB" w:rsidRDefault="00CF6C33">
            <w:pPr>
              <w:pStyle w:val="TAL"/>
              <w:rPr>
                <w:ins w:id="1294" w:author="Huawei" w:date="2024-02-02T15:20:00Z"/>
              </w:rPr>
            </w:pPr>
            <w:ins w:id="1295" w:author="Huawei" w:date="2024-02-02T15:20:00Z">
              <w:r>
                <w:rPr>
                  <w:lang w:val="it-IT"/>
                </w:rPr>
                <w:t>Config 3</w:t>
              </w:r>
            </w:ins>
          </w:p>
        </w:tc>
        <w:tc>
          <w:tcPr>
            <w:tcW w:w="559" w:type="pct"/>
            <w:tcBorders>
              <w:top w:val="nil"/>
              <w:bottom w:val="nil"/>
            </w:tcBorders>
            <w:shd w:val="clear" w:color="auto" w:fill="auto"/>
          </w:tcPr>
          <w:p w:rsidR="00644FEB" w:rsidRDefault="00644FEB">
            <w:pPr>
              <w:pStyle w:val="TAC"/>
              <w:rPr>
                <w:ins w:id="1296" w:author="Huawei" w:date="2024-02-02T15:20:00Z"/>
              </w:rPr>
            </w:pPr>
          </w:p>
        </w:tc>
        <w:tc>
          <w:tcPr>
            <w:tcW w:w="1636" w:type="pct"/>
            <w:tcBorders>
              <w:top w:val="single" w:sz="4" w:space="0" w:color="auto"/>
              <w:left w:val="single" w:sz="4" w:space="0" w:color="auto"/>
              <w:bottom w:val="single" w:sz="4" w:space="0" w:color="auto"/>
              <w:right w:val="single" w:sz="4" w:space="0" w:color="auto"/>
            </w:tcBorders>
          </w:tcPr>
          <w:p w:rsidR="00644FEB" w:rsidRDefault="00CF6C33">
            <w:pPr>
              <w:pStyle w:val="TAC"/>
              <w:rPr>
                <w:ins w:id="1297" w:author="Huawei" w:date="2024-02-02T15:20:00Z"/>
              </w:rPr>
            </w:pPr>
            <w:ins w:id="1298" w:author="Huawei" w:date="2024-02-02T15:20:00Z">
              <w:r>
                <w:rPr>
                  <w:lang w:val="en-US"/>
                </w:rPr>
                <w:t>CCR.2.1 TDD</w:t>
              </w:r>
            </w:ins>
          </w:p>
        </w:tc>
      </w:tr>
      <w:tr w:rsidR="00644FEB">
        <w:trPr>
          <w:trHeight w:val="187"/>
          <w:jc w:val="center"/>
          <w:ins w:id="1299" w:author="Huawei" w:date="2024-02-02T15:20:00Z"/>
        </w:trPr>
        <w:tc>
          <w:tcPr>
            <w:tcW w:w="1423" w:type="pct"/>
            <w:gridSpan w:val="2"/>
            <w:tcBorders>
              <w:bottom w:val="nil"/>
            </w:tcBorders>
            <w:shd w:val="clear" w:color="auto" w:fill="auto"/>
          </w:tcPr>
          <w:p w:rsidR="00644FEB" w:rsidRDefault="00CF6C33">
            <w:pPr>
              <w:pStyle w:val="TAL"/>
              <w:rPr>
                <w:ins w:id="1300" w:author="Huawei" w:date="2024-02-02T15:20:00Z"/>
              </w:rPr>
            </w:pPr>
            <w:ins w:id="1301" w:author="Huawei" w:date="2024-02-02T15:20:00Z">
              <w:r>
                <w:t>SSB Configuration</w:t>
              </w:r>
            </w:ins>
          </w:p>
        </w:tc>
        <w:tc>
          <w:tcPr>
            <w:tcW w:w="1380" w:type="pct"/>
            <w:shd w:val="clear" w:color="auto" w:fill="auto"/>
          </w:tcPr>
          <w:p w:rsidR="00644FEB" w:rsidRDefault="00CF6C33">
            <w:pPr>
              <w:pStyle w:val="TAL"/>
              <w:rPr>
                <w:ins w:id="1302" w:author="Huawei" w:date="2024-02-02T15:20:00Z"/>
              </w:rPr>
            </w:pPr>
            <w:ins w:id="1303" w:author="Huawei" w:date="2024-02-02T15:20:00Z">
              <w:r>
                <w:t>Config 1</w:t>
              </w:r>
            </w:ins>
          </w:p>
        </w:tc>
        <w:tc>
          <w:tcPr>
            <w:tcW w:w="559" w:type="pct"/>
            <w:tcBorders>
              <w:top w:val="nil"/>
            </w:tcBorders>
            <w:shd w:val="clear" w:color="auto" w:fill="auto"/>
          </w:tcPr>
          <w:p w:rsidR="00644FEB" w:rsidRDefault="00644FEB">
            <w:pPr>
              <w:pStyle w:val="TAC"/>
              <w:rPr>
                <w:ins w:id="1304" w:author="Huawei" w:date="2024-02-02T15:20:00Z"/>
              </w:rPr>
            </w:pPr>
          </w:p>
        </w:tc>
        <w:tc>
          <w:tcPr>
            <w:tcW w:w="1636" w:type="pct"/>
            <w:shd w:val="clear" w:color="auto" w:fill="auto"/>
          </w:tcPr>
          <w:p w:rsidR="00644FEB" w:rsidRDefault="00CF6C33">
            <w:pPr>
              <w:pStyle w:val="TAC"/>
              <w:rPr>
                <w:ins w:id="1305" w:author="Huawei" w:date="2024-02-02T15:20:00Z"/>
              </w:rPr>
            </w:pPr>
            <w:ins w:id="1306" w:author="Huawei" w:date="2024-02-02T15:20:00Z">
              <w:r>
                <w:t>SSB.1 FR1</w:t>
              </w:r>
            </w:ins>
          </w:p>
        </w:tc>
      </w:tr>
      <w:tr w:rsidR="00644FEB">
        <w:trPr>
          <w:trHeight w:val="187"/>
          <w:jc w:val="center"/>
          <w:ins w:id="1307" w:author="Huawei" w:date="2024-02-02T15:20:00Z"/>
        </w:trPr>
        <w:tc>
          <w:tcPr>
            <w:tcW w:w="1423" w:type="pct"/>
            <w:gridSpan w:val="2"/>
            <w:tcBorders>
              <w:top w:val="nil"/>
              <w:bottom w:val="nil"/>
            </w:tcBorders>
            <w:shd w:val="clear" w:color="auto" w:fill="auto"/>
          </w:tcPr>
          <w:p w:rsidR="00644FEB" w:rsidRDefault="00644FEB">
            <w:pPr>
              <w:pStyle w:val="TAL"/>
              <w:rPr>
                <w:ins w:id="1308" w:author="Huawei" w:date="2024-02-02T15:20:00Z"/>
              </w:rPr>
            </w:pPr>
          </w:p>
        </w:tc>
        <w:tc>
          <w:tcPr>
            <w:tcW w:w="1380" w:type="pct"/>
            <w:shd w:val="clear" w:color="auto" w:fill="auto"/>
          </w:tcPr>
          <w:p w:rsidR="00644FEB" w:rsidRDefault="00CF6C33">
            <w:pPr>
              <w:pStyle w:val="TAL"/>
              <w:rPr>
                <w:ins w:id="1309" w:author="Huawei" w:date="2024-02-02T15:20:00Z"/>
              </w:rPr>
            </w:pPr>
            <w:ins w:id="1310" w:author="Huawei" w:date="2024-02-02T15:20:00Z">
              <w:r>
                <w:t>Config 2</w:t>
              </w:r>
            </w:ins>
          </w:p>
        </w:tc>
        <w:tc>
          <w:tcPr>
            <w:tcW w:w="559" w:type="pct"/>
            <w:shd w:val="clear" w:color="auto" w:fill="auto"/>
          </w:tcPr>
          <w:p w:rsidR="00644FEB" w:rsidRDefault="00644FEB">
            <w:pPr>
              <w:pStyle w:val="TAC"/>
              <w:rPr>
                <w:ins w:id="1311" w:author="Huawei" w:date="2024-02-02T15:20:00Z"/>
              </w:rPr>
            </w:pPr>
          </w:p>
        </w:tc>
        <w:tc>
          <w:tcPr>
            <w:tcW w:w="1636" w:type="pct"/>
            <w:shd w:val="clear" w:color="auto" w:fill="auto"/>
          </w:tcPr>
          <w:p w:rsidR="00644FEB" w:rsidRDefault="00CF6C33">
            <w:pPr>
              <w:pStyle w:val="TAC"/>
              <w:rPr>
                <w:ins w:id="1312" w:author="Huawei" w:date="2024-02-02T15:20:00Z"/>
              </w:rPr>
            </w:pPr>
            <w:ins w:id="1313" w:author="Huawei" w:date="2024-02-02T15:20:00Z">
              <w:r>
                <w:t>SSB.1 FR1</w:t>
              </w:r>
            </w:ins>
          </w:p>
        </w:tc>
      </w:tr>
      <w:tr w:rsidR="00644FEB">
        <w:trPr>
          <w:trHeight w:val="187"/>
          <w:jc w:val="center"/>
          <w:ins w:id="1314" w:author="Huawei" w:date="2024-02-02T15:20:00Z"/>
        </w:trPr>
        <w:tc>
          <w:tcPr>
            <w:tcW w:w="1423" w:type="pct"/>
            <w:gridSpan w:val="2"/>
            <w:tcBorders>
              <w:top w:val="nil"/>
              <w:bottom w:val="single" w:sz="4" w:space="0" w:color="auto"/>
            </w:tcBorders>
            <w:shd w:val="clear" w:color="auto" w:fill="auto"/>
          </w:tcPr>
          <w:p w:rsidR="00644FEB" w:rsidRDefault="00644FEB">
            <w:pPr>
              <w:pStyle w:val="TAL"/>
              <w:rPr>
                <w:ins w:id="1315" w:author="Huawei" w:date="2024-02-02T15:20:00Z"/>
              </w:rPr>
            </w:pPr>
          </w:p>
        </w:tc>
        <w:tc>
          <w:tcPr>
            <w:tcW w:w="1380" w:type="pct"/>
            <w:shd w:val="clear" w:color="auto" w:fill="auto"/>
          </w:tcPr>
          <w:p w:rsidR="00644FEB" w:rsidRDefault="00CF6C33">
            <w:pPr>
              <w:pStyle w:val="TAL"/>
              <w:rPr>
                <w:ins w:id="1316" w:author="Huawei" w:date="2024-02-02T15:20:00Z"/>
              </w:rPr>
            </w:pPr>
            <w:ins w:id="1317" w:author="Huawei" w:date="2024-02-02T15:20:00Z">
              <w:r>
                <w:t>Config 3</w:t>
              </w:r>
            </w:ins>
          </w:p>
        </w:tc>
        <w:tc>
          <w:tcPr>
            <w:tcW w:w="559" w:type="pct"/>
            <w:shd w:val="clear" w:color="auto" w:fill="auto"/>
          </w:tcPr>
          <w:p w:rsidR="00644FEB" w:rsidRDefault="00644FEB">
            <w:pPr>
              <w:pStyle w:val="TAC"/>
              <w:rPr>
                <w:ins w:id="1318" w:author="Huawei" w:date="2024-02-02T15:20:00Z"/>
              </w:rPr>
            </w:pPr>
          </w:p>
        </w:tc>
        <w:tc>
          <w:tcPr>
            <w:tcW w:w="1636" w:type="pct"/>
            <w:shd w:val="clear" w:color="auto" w:fill="auto"/>
          </w:tcPr>
          <w:p w:rsidR="00644FEB" w:rsidRDefault="00CF6C33">
            <w:pPr>
              <w:pStyle w:val="TAC"/>
              <w:rPr>
                <w:ins w:id="1319" w:author="Huawei" w:date="2024-02-02T15:20:00Z"/>
              </w:rPr>
            </w:pPr>
            <w:ins w:id="1320" w:author="Huawei" w:date="2024-02-02T15:20:00Z">
              <w:r>
                <w:t>SSB.2 FR1</w:t>
              </w:r>
            </w:ins>
          </w:p>
        </w:tc>
      </w:tr>
      <w:tr w:rsidR="00644FEB">
        <w:trPr>
          <w:trHeight w:val="187"/>
          <w:jc w:val="center"/>
          <w:ins w:id="1321" w:author="Huawei" w:date="2024-02-02T15:20:00Z"/>
        </w:trPr>
        <w:tc>
          <w:tcPr>
            <w:tcW w:w="1423" w:type="pct"/>
            <w:gridSpan w:val="2"/>
            <w:tcBorders>
              <w:bottom w:val="nil"/>
            </w:tcBorders>
            <w:shd w:val="clear" w:color="auto" w:fill="auto"/>
          </w:tcPr>
          <w:p w:rsidR="00644FEB" w:rsidRDefault="00CF6C33">
            <w:pPr>
              <w:pStyle w:val="TAL"/>
              <w:rPr>
                <w:ins w:id="1322" w:author="Huawei" w:date="2024-02-02T15:20:00Z"/>
              </w:rPr>
            </w:pPr>
            <w:ins w:id="1323" w:author="Huawei" w:date="2024-02-02T15:20:00Z">
              <w:r>
                <w:t>SMTC Configuration</w:t>
              </w:r>
            </w:ins>
          </w:p>
        </w:tc>
        <w:tc>
          <w:tcPr>
            <w:tcW w:w="1380" w:type="pct"/>
            <w:shd w:val="clear" w:color="auto" w:fill="auto"/>
          </w:tcPr>
          <w:p w:rsidR="00644FEB" w:rsidRDefault="00CF6C33">
            <w:pPr>
              <w:pStyle w:val="TAL"/>
              <w:rPr>
                <w:ins w:id="1324" w:author="Huawei" w:date="2024-02-02T15:20:00Z"/>
              </w:rPr>
            </w:pPr>
            <w:ins w:id="1325" w:author="Huawei" w:date="2024-02-02T15:20:00Z">
              <w:r>
                <w:t>Config 1, 2</w:t>
              </w:r>
            </w:ins>
          </w:p>
        </w:tc>
        <w:tc>
          <w:tcPr>
            <w:tcW w:w="559" w:type="pct"/>
            <w:shd w:val="clear" w:color="auto" w:fill="auto"/>
          </w:tcPr>
          <w:p w:rsidR="00644FEB" w:rsidRDefault="00644FEB">
            <w:pPr>
              <w:pStyle w:val="TAC"/>
              <w:rPr>
                <w:ins w:id="1326" w:author="Huawei" w:date="2024-02-02T15:20:00Z"/>
              </w:rPr>
            </w:pPr>
          </w:p>
        </w:tc>
        <w:tc>
          <w:tcPr>
            <w:tcW w:w="1636" w:type="pct"/>
            <w:shd w:val="clear" w:color="auto" w:fill="auto"/>
          </w:tcPr>
          <w:p w:rsidR="00644FEB" w:rsidRDefault="00CF6C33">
            <w:pPr>
              <w:pStyle w:val="TAC"/>
              <w:rPr>
                <w:ins w:id="1327" w:author="Huawei" w:date="2024-02-02T15:20:00Z"/>
              </w:rPr>
            </w:pPr>
            <w:ins w:id="1328" w:author="Huawei" w:date="2024-02-02T15:20:00Z">
              <w:r>
                <w:t>SMTC.1</w:t>
              </w:r>
            </w:ins>
          </w:p>
        </w:tc>
      </w:tr>
      <w:tr w:rsidR="00644FEB">
        <w:trPr>
          <w:trHeight w:val="187"/>
          <w:jc w:val="center"/>
          <w:ins w:id="1329" w:author="Huawei" w:date="2024-02-02T15:20:00Z"/>
        </w:trPr>
        <w:tc>
          <w:tcPr>
            <w:tcW w:w="1423" w:type="pct"/>
            <w:gridSpan w:val="2"/>
            <w:tcBorders>
              <w:top w:val="nil"/>
              <w:bottom w:val="single" w:sz="4" w:space="0" w:color="auto"/>
            </w:tcBorders>
            <w:shd w:val="clear" w:color="auto" w:fill="auto"/>
          </w:tcPr>
          <w:p w:rsidR="00644FEB" w:rsidRDefault="00644FEB">
            <w:pPr>
              <w:pStyle w:val="TAL"/>
              <w:rPr>
                <w:ins w:id="1330" w:author="Huawei" w:date="2024-02-02T15:20:00Z"/>
              </w:rPr>
            </w:pPr>
          </w:p>
        </w:tc>
        <w:tc>
          <w:tcPr>
            <w:tcW w:w="1380" w:type="pct"/>
            <w:shd w:val="clear" w:color="auto" w:fill="auto"/>
          </w:tcPr>
          <w:p w:rsidR="00644FEB" w:rsidRDefault="00CF6C33">
            <w:pPr>
              <w:pStyle w:val="TAL"/>
              <w:rPr>
                <w:ins w:id="1331" w:author="Huawei" w:date="2024-02-02T15:20:00Z"/>
              </w:rPr>
            </w:pPr>
            <w:ins w:id="1332" w:author="Huawei" w:date="2024-02-02T15:20:00Z">
              <w:r>
                <w:t>Config 3</w:t>
              </w:r>
            </w:ins>
          </w:p>
        </w:tc>
        <w:tc>
          <w:tcPr>
            <w:tcW w:w="559" w:type="pct"/>
            <w:shd w:val="clear" w:color="auto" w:fill="auto"/>
          </w:tcPr>
          <w:p w:rsidR="00644FEB" w:rsidRDefault="00644FEB">
            <w:pPr>
              <w:pStyle w:val="TAC"/>
              <w:rPr>
                <w:ins w:id="1333" w:author="Huawei" w:date="2024-02-02T15:20:00Z"/>
              </w:rPr>
            </w:pPr>
          </w:p>
        </w:tc>
        <w:tc>
          <w:tcPr>
            <w:tcW w:w="1636" w:type="pct"/>
            <w:shd w:val="clear" w:color="auto" w:fill="auto"/>
          </w:tcPr>
          <w:p w:rsidR="00644FEB" w:rsidRDefault="00CF6C33">
            <w:pPr>
              <w:pStyle w:val="TAC"/>
              <w:rPr>
                <w:ins w:id="1334" w:author="Huawei" w:date="2024-02-02T15:20:00Z"/>
              </w:rPr>
            </w:pPr>
            <w:ins w:id="1335" w:author="Huawei" w:date="2024-02-02T15:20:00Z">
              <w:r>
                <w:t>SMTC.1</w:t>
              </w:r>
            </w:ins>
          </w:p>
        </w:tc>
      </w:tr>
      <w:tr w:rsidR="00644FEB">
        <w:trPr>
          <w:trHeight w:val="187"/>
          <w:jc w:val="center"/>
          <w:ins w:id="1336" w:author="Huawei" w:date="2024-02-02T15:20:00Z"/>
        </w:trPr>
        <w:tc>
          <w:tcPr>
            <w:tcW w:w="1423" w:type="pct"/>
            <w:gridSpan w:val="2"/>
            <w:tcBorders>
              <w:bottom w:val="nil"/>
            </w:tcBorders>
            <w:shd w:val="clear" w:color="auto" w:fill="auto"/>
          </w:tcPr>
          <w:p w:rsidR="00644FEB" w:rsidRDefault="00CF6C33">
            <w:pPr>
              <w:pStyle w:val="TAL"/>
              <w:rPr>
                <w:ins w:id="1337" w:author="Huawei" w:date="2024-02-02T15:20:00Z"/>
              </w:rPr>
            </w:pPr>
            <w:ins w:id="1338" w:author="Huawei" w:date="2024-02-02T15:20:00Z">
              <w:r>
                <w:t>PDSCH/PDCCH subcarrier spacing</w:t>
              </w:r>
            </w:ins>
          </w:p>
        </w:tc>
        <w:tc>
          <w:tcPr>
            <w:tcW w:w="1380" w:type="pct"/>
            <w:shd w:val="clear" w:color="auto" w:fill="auto"/>
          </w:tcPr>
          <w:p w:rsidR="00644FEB" w:rsidRDefault="00CF6C33">
            <w:pPr>
              <w:pStyle w:val="TAL"/>
              <w:rPr>
                <w:ins w:id="1339" w:author="Huawei" w:date="2024-02-02T15:20:00Z"/>
              </w:rPr>
            </w:pPr>
            <w:ins w:id="1340" w:author="Huawei" w:date="2024-02-02T15:20:00Z">
              <w:r>
                <w:t>Config 1, 2</w:t>
              </w:r>
            </w:ins>
          </w:p>
        </w:tc>
        <w:tc>
          <w:tcPr>
            <w:tcW w:w="559" w:type="pct"/>
            <w:shd w:val="clear" w:color="auto" w:fill="auto"/>
          </w:tcPr>
          <w:p w:rsidR="00644FEB" w:rsidRDefault="00644FEB">
            <w:pPr>
              <w:pStyle w:val="TAC"/>
              <w:rPr>
                <w:ins w:id="1341" w:author="Huawei" w:date="2024-02-02T15:20:00Z"/>
              </w:rPr>
            </w:pPr>
          </w:p>
        </w:tc>
        <w:tc>
          <w:tcPr>
            <w:tcW w:w="1636" w:type="pct"/>
            <w:shd w:val="clear" w:color="auto" w:fill="auto"/>
          </w:tcPr>
          <w:p w:rsidR="00644FEB" w:rsidRDefault="00CF6C33">
            <w:pPr>
              <w:pStyle w:val="TAC"/>
              <w:rPr>
                <w:ins w:id="1342" w:author="Huawei" w:date="2024-02-02T15:20:00Z"/>
              </w:rPr>
            </w:pPr>
            <w:ins w:id="1343" w:author="Huawei" w:date="2024-02-02T15:20:00Z">
              <w:r>
                <w:t>15 kHz</w:t>
              </w:r>
            </w:ins>
          </w:p>
        </w:tc>
      </w:tr>
      <w:tr w:rsidR="00644FEB">
        <w:trPr>
          <w:trHeight w:val="187"/>
          <w:jc w:val="center"/>
          <w:ins w:id="1344" w:author="Huawei" w:date="2024-02-02T15:20:00Z"/>
        </w:trPr>
        <w:tc>
          <w:tcPr>
            <w:tcW w:w="1423" w:type="pct"/>
            <w:gridSpan w:val="2"/>
            <w:tcBorders>
              <w:top w:val="nil"/>
              <w:bottom w:val="single" w:sz="4" w:space="0" w:color="auto"/>
            </w:tcBorders>
            <w:shd w:val="clear" w:color="auto" w:fill="auto"/>
          </w:tcPr>
          <w:p w:rsidR="00644FEB" w:rsidRDefault="00644FEB">
            <w:pPr>
              <w:pStyle w:val="TAL"/>
              <w:rPr>
                <w:ins w:id="1345" w:author="Huawei" w:date="2024-02-02T15:20:00Z"/>
              </w:rPr>
            </w:pPr>
          </w:p>
        </w:tc>
        <w:tc>
          <w:tcPr>
            <w:tcW w:w="1380" w:type="pct"/>
            <w:shd w:val="clear" w:color="auto" w:fill="auto"/>
          </w:tcPr>
          <w:p w:rsidR="00644FEB" w:rsidRDefault="00CF6C33">
            <w:pPr>
              <w:pStyle w:val="TAL"/>
              <w:rPr>
                <w:ins w:id="1346" w:author="Huawei" w:date="2024-02-02T15:20:00Z"/>
              </w:rPr>
            </w:pPr>
            <w:ins w:id="1347" w:author="Huawei" w:date="2024-02-02T15:20:00Z">
              <w:r>
                <w:t>Config 3</w:t>
              </w:r>
            </w:ins>
          </w:p>
        </w:tc>
        <w:tc>
          <w:tcPr>
            <w:tcW w:w="559" w:type="pct"/>
            <w:shd w:val="clear" w:color="auto" w:fill="auto"/>
          </w:tcPr>
          <w:p w:rsidR="00644FEB" w:rsidRDefault="00644FEB">
            <w:pPr>
              <w:pStyle w:val="TAC"/>
              <w:rPr>
                <w:ins w:id="1348" w:author="Huawei" w:date="2024-02-02T15:20:00Z"/>
              </w:rPr>
            </w:pPr>
          </w:p>
        </w:tc>
        <w:tc>
          <w:tcPr>
            <w:tcW w:w="1636" w:type="pct"/>
            <w:shd w:val="clear" w:color="auto" w:fill="auto"/>
          </w:tcPr>
          <w:p w:rsidR="00644FEB" w:rsidRDefault="00CF6C33">
            <w:pPr>
              <w:pStyle w:val="TAC"/>
              <w:rPr>
                <w:ins w:id="1349" w:author="Huawei" w:date="2024-02-02T15:20:00Z"/>
              </w:rPr>
            </w:pPr>
            <w:ins w:id="1350" w:author="Huawei" w:date="2024-02-02T15:20:00Z">
              <w:r>
                <w:t>30 kHz</w:t>
              </w:r>
            </w:ins>
          </w:p>
        </w:tc>
      </w:tr>
      <w:tr w:rsidR="00644FEB">
        <w:trPr>
          <w:trHeight w:val="187"/>
          <w:jc w:val="center"/>
          <w:ins w:id="1351" w:author="Huawei" w:date="2024-02-02T15:20:00Z"/>
        </w:trPr>
        <w:tc>
          <w:tcPr>
            <w:tcW w:w="1423" w:type="pct"/>
            <w:gridSpan w:val="2"/>
            <w:tcBorders>
              <w:bottom w:val="nil"/>
            </w:tcBorders>
            <w:shd w:val="clear" w:color="auto" w:fill="auto"/>
          </w:tcPr>
          <w:p w:rsidR="00644FEB" w:rsidRDefault="00CF6C33">
            <w:pPr>
              <w:pStyle w:val="TAL"/>
              <w:rPr>
                <w:ins w:id="1352" w:author="Huawei" w:date="2024-02-02T15:20:00Z"/>
              </w:rPr>
            </w:pPr>
            <w:ins w:id="1353" w:author="Huawei" w:date="2024-02-02T15:20:00Z">
              <w:r>
                <w:t xml:space="preserve">PRACH Configuration </w:t>
              </w:r>
            </w:ins>
          </w:p>
        </w:tc>
        <w:tc>
          <w:tcPr>
            <w:tcW w:w="1380" w:type="pct"/>
            <w:shd w:val="clear" w:color="auto" w:fill="auto"/>
          </w:tcPr>
          <w:p w:rsidR="00644FEB" w:rsidRDefault="00CF6C33">
            <w:pPr>
              <w:pStyle w:val="TAL"/>
              <w:rPr>
                <w:ins w:id="1354" w:author="Huawei" w:date="2024-02-02T15:20:00Z"/>
              </w:rPr>
            </w:pPr>
            <w:ins w:id="1355" w:author="Huawei" w:date="2024-02-02T15:20:00Z">
              <w:r>
                <w:t>Config 1, 2</w:t>
              </w:r>
            </w:ins>
          </w:p>
        </w:tc>
        <w:tc>
          <w:tcPr>
            <w:tcW w:w="559" w:type="pct"/>
            <w:shd w:val="clear" w:color="auto" w:fill="auto"/>
          </w:tcPr>
          <w:p w:rsidR="00644FEB" w:rsidRDefault="00644FEB">
            <w:pPr>
              <w:pStyle w:val="TAC"/>
              <w:rPr>
                <w:ins w:id="1356" w:author="Huawei" w:date="2024-02-02T15:20:00Z"/>
              </w:rPr>
            </w:pPr>
          </w:p>
        </w:tc>
        <w:tc>
          <w:tcPr>
            <w:tcW w:w="1636" w:type="pct"/>
            <w:shd w:val="clear" w:color="auto" w:fill="auto"/>
          </w:tcPr>
          <w:p w:rsidR="00644FEB" w:rsidRDefault="00CF6C33">
            <w:pPr>
              <w:pStyle w:val="TAC"/>
              <w:rPr>
                <w:ins w:id="1357" w:author="Huawei" w:date="2024-02-02T15:20:00Z"/>
              </w:rPr>
            </w:pPr>
            <w:ins w:id="1358" w:author="Huawei" w:date="2024-02-02T15:20:00Z">
              <w:r>
                <w:t>Table  A.3.8.2.1-1</w:t>
              </w:r>
            </w:ins>
          </w:p>
        </w:tc>
      </w:tr>
      <w:tr w:rsidR="00644FEB">
        <w:trPr>
          <w:trHeight w:val="187"/>
          <w:jc w:val="center"/>
          <w:ins w:id="1359" w:author="Huawei" w:date="2024-02-02T15:20:00Z"/>
        </w:trPr>
        <w:tc>
          <w:tcPr>
            <w:tcW w:w="1423" w:type="pct"/>
            <w:gridSpan w:val="2"/>
            <w:tcBorders>
              <w:top w:val="nil"/>
            </w:tcBorders>
            <w:shd w:val="clear" w:color="auto" w:fill="auto"/>
          </w:tcPr>
          <w:p w:rsidR="00644FEB" w:rsidRDefault="00644FEB">
            <w:pPr>
              <w:pStyle w:val="TAL"/>
              <w:rPr>
                <w:ins w:id="1360" w:author="Huawei" w:date="2024-02-02T15:20:00Z"/>
              </w:rPr>
            </w:pPr>
          </w:p>
        </w:tc>
        <w:tc>
          <w:tcPr>
            <w:tcW w:w="1380" w:type="pct"/>
            <w:shd w:val="clear" w:color="auto" w:fill="auto"/>
          </w:tcPr>
          <w:p w:rsidR="00644FEB" w:rsidRDefault="00CF6C33">
            <w:pPr>
              <w:pStyle w:val="TAL"/>
              <w:rPr>
                <w:ins w:id="1361" w:author="Huawei" w:date="2024-02-02T15:20:00Z"/>
              </w:rPr>
            </w:pPr>
            <w:ins w:id="1362" w:author="Huawei" w:date="2024-02-02T15:20:00Z">
              <w:r>
                <w:t>Config 3</w:t>
              </w:r>
            </w:ins>
          </w:p>
        </w:tc>
        <w:tc>
          <w:tcPr>
            <w:tcW w:w="559" w:type="pct"/>
            <w:shd w:val="clear" w:color="auto" w:fill="auto"/>
          </w:tcPr>
          <w:p w:rsidR="00644FEB" w:rsidRDefault="00644FEB">
            <w:pPr>
              <w:pStyle w:val="TAC"/>
              <w:rPr>
                <w:ins w:id="1363" w:author="Huawei" w:date="2024-02-02T15:20:00Z"/>
              </w:rPr>
            </w:pPr>
          </w:p>
        </w:tc>
        <w:tc>
          <w:tcPr>
            <w:tcW w:w="1636" w:type="pct"/>
            <w:shd w:val="clear" w:color="auto" w:fill="auto"/>
          </w:tcPr>
          <w:p w:rsidR="00644FEB" w:rsidRDefault="00CF6C33">
            <w:pPr>
              <w:pStyle w:val="TAC"/>
              <w:rPr>
                <w:ins w:id="1364" w:author="Huawei" w:date="2024-02-02T15:20:00Z"/>
              </w:rPr>
            </w:pPr>
            <w:ins w:id="1365" w:author="Huawei" w:date="2024-02-02T15:20:00Z">
              <w:r>
                <w:t>Table  A.3.8.2.1-1</w:t>
              </w:r>
            </w:ins>
          </w:p>
        </w:tc>
      </w:tr>
      <w:tr w:rsidR="00644FEB">
        <w:trPr>
          <w:trHeight w:val="187"/>
          <w:jc w:val="center"/>
          <w:ins w:id="1366" w:author="Huawei" w:date="2024-02-02T15:20:00Z"/>
        </w:trPr>
        <w:tc>
          <w:tcPr>
            <w:tcW w:w="2803" w:type="pct"/>
            <w:gridSpan w:val="3"/>
            <w:shd w:val="clear" w:color="auto" w:fill="auto"/>
          </w:tcPr>
          <w:p w:rsidR="00644FEB" w:rsidRDefault="00CF6C33">
            <w:pPr>
              <w:pStyle w:val="TAL"/>
              <w:rPr>
                <w:ins w:id="1367" w:author="Huawei" w:date="2024-02-02T15:20:00Z"/>
              </w:rPr>
            </w:pPr>
            <w:ins w:id="1368" w:author="Huawei" w:date="2024-02-02T15:20:00Z">
              <w:r>
                <w:t>SSB index assigned as RLM RS</w:t>
              </w:r>
            </w:ins>
          </w:p>
        </w:tc>
        <w:tc>
          <w:tcPr>
            <w:tcW w:w="559" w:type="pct"/>
            <w:shd w:val="clear" w:color="auto" w:fill="auto"/>
          </w:tcPr>
          <w:p w:rsidR="00644FEB" w:rsidRDefault="00644FEB">
            <w:pPr>
              <w:pStyle w:val="TAC"/>
              <w:rPr>
                <w:ins w:id="1369" w:author="Huawei" w:date="2024-02-02T15:20:00Z"/>
              </w:rPr>
            </w:pPr>
          </w:p>
        </w:tc>
        <w:tc>
          <w:tcPr>
            <w:tcW w:w="1636" w:type="pct"/>
            <w:shd w:val="clear" w:color="auto" w:fill="auto"/>
          </w:tcPr>
          <w:p w:rsidR="00644FEB" w:rsidRDefault="00CF6C33">
            <w:pPr>
              <w:pStyle w:val="TAC"/>
              <w:rPr>
                <w:ins w:id="1370" w:author="Huawei" w:date="2024-02-02T15:20:00Z"/>
              </w:rPr>
            </w:pPr>
            <w:ins w:id="1371" w:author="Huawei" w:date="2024-02-02T15:20:00Z">
              <w:r>
                <w:t>0</w:t>
              </w:r>
            </w:ins>
          </w:p>
        </w:tc>
      </w:tr>
      <w:tr w:rsidR="00644FEB">
        <w:trPr>
          <w:trHeight w:val="187"/>
          <w:jc w:val="center"/>
          <w:ins w:id="1372" w:author="Huawei" w:date="2024-02-02T15:20:00Z"/>
        </w:trPr>
        <w:tc>
          <w:tcPr>
            <w:tcW w:w="2803" w:type="pct"/>
            <w:gridSpan w:val="3"/>
            <w:shd w:val="clear" w:color="auto" w:fill="auto"/>
          </w:tcPr>
          <w:p w:rsidR="00644FEB" w:rsidRDefault="00CF6C33">
            <w:pPr>
              <w:pStyle w:val="TAL"/>
              <w:rPr>
                <w:ins w:id="1373" w:author="Huawei" w:date="2024-02-02T15:20:00Z"/>
              </w:rPr>
            </w:pPr>
            <w:ins w:id="1374" w:author="Huawei" w:date="2024-02-02T15:20:00Z">
              <w:r>
                <w:t>OCNG parameters</w:t>
              </w:r>
            </w:ins>
          </w:p>
        </w:tc>
        <w:tc>
          <w:tcPr>
            <w:tcW w:w="559" w:type="pct"/>
            <w:shd w:val="clear" w:color="auto" w:fill="auto"/>
          </w:tcPr>
          <w:p w:rsidR="00644FEB" w:rsidRDefault="00644FEB">
            <w:pPr>
              <w:pStyle w:val="TAC"/>
              <w:rPr>
                <w:ins w:id="1375" w:author="Huawei" w:date="2024-02-02T15:20:00Z"/>
              </w:rPr>
            </w:pPr>
          </w:p>
        </w:tc>
        <w:tc>
          <w:tcPr>
            <w:tcW w:w="1636" w:type="pct"/>
            <w:shd w:val="clear" w:color="auto" w:fill="auto"/>
          </w:tcPr>
          <w:p w:rsidR="00644FEB" w:rsidRDefault="00CF6C33">
            <w:pPr>
              <w:pStyle w:val="TAC"/>
              <w:rPr>
                <w:ins w:id="1376" w:author="Huawei" w:date="2024-02-02T15:20:00Z"/>
              </w:rPr>
            </w:pPr>
            <w:ins w:id="1377" w:author="Huawei" w:date="2024-02-02T15:20:00Z">
              <w:r>
                <w:t>OP.1</w:t>
              </w:r>
            </w:ins>
          </w:p>
        </w:tc>
      </w:tr>
      <w:tr w:rsidR="00644FEB">
        <w:trPr>
          <w:trHeight w:val="187"/>
          <w:jc w:val="center"/>
          <w:ins w:id="1378" w:author="Huawei" w:date="2024-02-02T15:20:00Z"/>
        </w:trPr>
        <w:tc>
          <w:tcPr>
            <w:tcW w:w="2803" w:type="pct"/>
            <w:gridSpan w:val="3"/>
            <w:shd w:val="clear" w:color="auto" w:fill="auto"/>
          </w:tcPr>
          <w:p w:rsidR="00644FEB" w:rsidRDefault="00CF6C33">
            <w:pPr>
              <w:pStyle w:val="TAL"/>
              <w:rPr>
                <w:ins w:id="1379" w:author="Huawei" w:date="2024-02-02T15:20:00Z"/>
              </w:rPr>
            </w:pPr>
            <w:ins w:id="1380" w:author="Huawei" w:date="2024-02-02T15:20:00Z">
              <w:r>
                <w:t>CP length</w:t>
              </w:r>
              <w:r>
                <w:tab/>
              </w:r>
            </w:ins>
          </w:p>
        </w:tc>
        <w:tc>
          <w:tcPr>
            <w:tcW w:w="559" w:type="pct"/>
            <w:shd w:val="clear" w:color="auto" w:fill="auto"/>
          </w:tcPr>
          <w:p w:rsidR="00644FEB" w:rsidRDefault="00644FEB">
            <w:pPr>
              <w:pStyle w:val="TAC"/>
              <w:rPr>
                <w:ins w:id="1381" w:author="Huawei" w:date="2024-02-02T15:20:00Z"/>
              </w:rPr>
            </w:pPr>
          </w:p>
        </w:tc>
        <w:tc>
          <w:tcPr>
            <w:tcW w:w="1636" w:type="pct"/>
            <w:shd w:val="clear" w:color="auto" w:fill="auto"/>
          </w:tcPr>
          <w:p w:rsidR="00644FEB" w:rsidRDefault="00CF6C33">
            <w:pPr>
              <w:pStyle w:val="TAC"/>
              <w:rPr>
                <w:ins w:id="1382" w:author="Huawei" w:date="2024-02-02T15:20:00Z"/>
              </w:rPr>
            </w:pPr>
            <w:ins w:id="1383" w:author="Huawei" w:date="2024-02-02T15:20:00Z">
              <w:r>
                <w:t>Normal</w:t>
              </w:r>
            </w:ins>
          </w:p>
        </w:tc>
      </w:tr>
      <w:tr w:rsidR="00644FEB">
        <w:trPr>
          <w:trHeight w:val="187"/>
          <w:jc w:val="center"/>
          <w:ins w:id="1384" w:author="Huawei" w:date="2024-02-02T15:20:00Z"/>
        </w:trPr>
        <w:tc>
          <w:tcPr>
            <w:tcW w:w="2803" w:type="pct"/>
            <w:gridSpan w:val="3"/>
            <w:shd w:val="clear" w:color="auto" w:fill="auto"/>
          </w:tcPr>
          <w:p w:rsidR="00644FEB" w:rsidRDefault="00CF6C33">
            <w:pPr>
              <w:pStyle w:val="TAL"/>
              <w:rPr>
                <w:ins w:id="1385" w:author="Huawei" w:date="2024-02-02T15:20:00Z"/>
              </w:rPr>
            </w:pPr>
            <w:ins w:id="1386" w:author="Huawei" w:date="2024-02-02T15:20:00Z">
              <w:r>
                <w:t xml:space="preserve">Correlation Matrix and </w:t>
              </w:r>
              <w:r>
                <w:t>Antenna Configuration</w:t>
              </w:r>
            </w:ins>
          </w:p>
        </w:tc>
        <w:tc>
          <w:tcPr>
            <w:tcW w:w="559" w:type="pct"/>
            <w:shd w:val="clear" w:color="auto" w:fill="auto"/>
          </w:tcPr>
          <w:p w:rsidR="00644FEB" w:rsidRDefault="00644FEB">
            <w:pPr>
              <w:pStyle w:val="TAC"/>
              <w:rPr>
                <w:ins w:id="1387" w:author="Huawei" w:date="2024-02-02T15:20:00Z"/>
              </w:rPr>
            </w:pPr>
          </w:p>
        </w:tc>
        <w:tc>
          <w:tcPr>
            <w:tcW w:w="1636" w:type="pct"/>
            <w:shd w:val="clear" w:color="auto" w:fill="auto"/>
          </w:tcPr>
          <w:p w:rsidR="00644FEB" w:rsidRDefault="00CF6C33">
            <w:pPr>
              <w:pStyle w:val="TAC"/>
              <w:rPr>
                <w:ins w:id="1388" w:author="Huawei" w:date="2024-02-02T15:20:00Z"/>
              </w:rPr>
            </w:pPr>
            <w:ins w:id="1389" w:author="Huawei" w:date="2024-02-02T15:20:00Z">
              <w:r>
                <w:t>2x2 Low</w:t>
              </w:r>
            </w:ins>
          </w:p>
        </w:tc>
      </w:tr>
      <w:tr w:rsidR="00644FEB">
        <w:trPr>
          <w:trHeight w:val="187"/>
          <w:jc w:val="center"/>
          <w:ins w:id="1390" w:author="Huawei" w:date="2024-02-02T15:20:00Z"/>
        </w:trPr>
        <w:tc>
          <w:tcPr>
            <w:tcW w:w="1231" w:type="pct"/>
            <w:tcBorders>
              <w:bottom w:val="nil"/>
            </w:tcBorders>
            <w:shd w:val="clear" w:color="auto" w:fill="auto"/>
          </w:tcPr>
          <w:p w:rsidR="00644FEB" w:rsidRDefault="00CF6C33">
            <w:pPr>
              <w:pStyle w:val="TAL"/>
              <w:rPr>
                <w:ins w:id="1391" w:author="Huawei" w:date="2024-02-02T15:20:00Z"/>
              </w:rPr>
            </w:pPr>
            <w:ins w:id="1392" w:author="Huawei" w:date="2024-02-02T15:20:00Z">
              <w:r>
                <w:t>In sync transmission parameters</w:t>
              </w:r>
            </w:ins>
          </w:p>
        </w:tc>
        <w:tc>
          <w:tcPr>
            <w:tcW w:w="1572" w:type="pct"/>
            <w:gridSpan w:val="2"/>
            <w:shd w:val="clear" w:color="auto" w:fill="auto"/>
          </w:tcPr>
          <w:p w:rsidR="00644FEB" w:rsidRDefault="00CF6C33">
            <w:pPr>
              <w:pStyle w:val="TAL"/>
              <w:rPr>
                <w:ins w:id="1393" w:author="Huawei" w:date="2024-02-02T15:20:00Z"/>
              </w:rPr>
            </w:pPr>
            <w:ins w:id="1394" w:author="Huawei" w:date="2024-02-02T15:20:00Z">
              <w:r>
                <w:t>DCI format</w:t>
              </w:r>
            </w:ins>
          </w:p>
        </w:tc>
        <w:tc>
          <w:tcPr>
            <w:tcW w:w="559" w:type="pct"/>
            <w:shd w:val="clear" w:color="auto" w:fill="auto"/>
          </w:tcPr>
          <w:p w:rsidR="00644FEB" w:rsidRDefault="00644FEB">
            <w:pPr>
              <w:pStyle w:val="TAC"/>
              <w:rPr>
                <w:ins w:id="1395" w:author="Huawei" w:date="2024-02-02T15:20:00Z"/>
              </w:rPr>
            </w:pPr>
          </w:p>
        </w:tc>
        <w:tc>
          <w:tcPr>
            <w:tcW w:w="1636" w:type="pct"/>
            <w:shd w:val="clear" w:color="auto" w:fill="auto"/>
          </w:tcPr>
          <w:p w:rsidR="00644FEB" w:rsidRDefault="00CF6C33">
            <w:pPr>
              <w:pStyle w:val="TAC"/>
              <w:rPr>
                <w:ins w:id="1396" w:author="Huawei" w:date="2024-02-02T15:20:00Z"/>
              </w:rPr>
            </w:pPr>
            <w:ins w:id="1397" w:author="Huawei" w:date="2024-02-02T15:20:00Z">
              <w:r>
                <w:t>1-0</w:t>
              </w:r>
            </w:ins>
          </w:p>
        </w:tc>
      </w:tr>
      <w:tr w:rsidR="00644FEB">
        <w:trPr>
          <w:trHeight w:val="187"/>
          <w:jc w:val="center"/>
          <w:ins w:id="1398" w:author="Huawei" w:date="2024-02-02T15:20:00Z"/>
        </w:trPr>
        <w:tc>
          <w:tcPr>
            <w:tcW w:w="1231" w:type="pct"/>
            <w:tcBorders>
              <w:top w:val="nil"/>
              <w:bottom w:val="nil"/>
            </w:tcBorders>
            <w:shd w:val="clear" w:color="auto" w:fill="auto"/>
          </w:tcPr>
          <w:p w:rsidR="00644FEB" w:rsidRDefault="00644FEB">
            <w:pPr>
              <w:pStyle w:val="TAL"/>
              <w:rPr>
                <w:ins w:id="1399" w:author="Huawei" w:date="2024-02-02T15:20:00Z"/>
              </w:rPr>
            </w:pPr>
          </w:p>
        </w:tc>
        <w:tc>
          <w:tcPr>
            <w:tcW w:w="1572" w:type="pct"/>
            <w:gridSpan w:val="2"/>
            <w:shd w:val="clear" w:color="auto" w:fill="auto"/>
          </w:tcPr>
          <w:p w:rsidR="00644FEB" w:rsidRDefault="00CF6C33">
            <w:pPr>
              <w:pStyle w:val="TAL"/>
              <w:rPr>
                <w:ins w:id="1400" w:author="Huawei" w:date="2024-02-02T15:20:00Z"/>
              </w:rPr>
            </w:pPr>
            <w:ins w:id="1401" w:author="Huawei" w:date="2024-02-02T15:20:00Z">
              <w:r>
                <w:t>Number of Control OFDM symbols</w:t>
              </w:r>
            </w:ins>
          </w:p>
        </w:tc>
        <w:tc>
          <w:tcPr>
            <w:tcW w:w="559" w:type="pct"/>
            <w:shd w:val="clear" w:color="auto" w:fill="auto"/>
          </w:tcPr>
          <w:p w:rsidR="00644FEB" w:rsidRDefault="00644FEB">
            <w:pPr>
              <w:pStyle w:val="TAC"/>
              <w:rPr>
                <w:ins w:id="1402" w:author="Huawei" w:date="2024-02-02T15:20:00Z"/>
              </w:rPr>
            </w:pPr>
          </w:p>
        </w:tc>
        <w:tc>
          <w:tcPr>
            <w:tcW w:w="1636" w:type="pct"/>
            <w:shd w:val="clear" w:color="auto" w:fill="auto"/>
          </w:tcPr>
          <w:p w:rsidR="00644FEB" w:rsidRDefault="00CF6C33">
            <w:pPr>
              <w:pStyle w:val="TAC"/>
              <w:rPr>
                <w:ins w:id="1403" w:author="Huawei" w:date="2024-02-02T15:20:00Z"/>
              </w:rPr>
            </w:pPr>
            <w:ins w:id="1404" w:author="Huawei" w:date="2024-02-02T15:20:00Z">
              <w:r>
                <w:t>2</w:t>
              </w:r>
            </w:ins>
          </w:p>
        </w:tc>
      </w:tr>
      <w:tr w:rsidR="00644FEB">
        <w:trPr>
          <w:trHeight w:val="187"/>
          <w:jc w:val="center"/>
          <w:ins w:id="1405" w:author="Huawei" w:date="2024-02-02T15:20:00Z"/>
        </w:trPr>
        <w:tc>
          <w:tcPr>
            <w:tcW w:w="1231" w:type="pct"/>
            <w:tcBorders>
              <w:top w:val="nil"/>
              <w:bottom w:val="nil"/>
            </w:tcBorders>
            <w:shd w:val="clear" w:color="auto" w:fill="auto"/>
          </w:tcPr>
          <w:p w:rsidR="00644FEB" w:rsidRDefault="00644FEB">
            <w:pPr>
              <w:pStyle w:val="TAL"/>
              <w:rPr>
                <w:ins w:id="1406" w:author="Huawei" w:date="2024-02-02T15:20:00Z"/>
              </w:rPr>
            </w:pPr>
          </w:p>
        </w:tc>
        <w:tc>
          <w:tcPr>
            <w:tcW w:w="1572" w:type="pct"/>
            <w:gridSpan w:val="2"/>
            <w:shd w:val="clear" w:color="auto" w:fill="auto"/>
          </w:tcPr>
          <w:p w:rsidR="00644FEB" w:rsidRDefault="00CF6C33">
            <w:pPr>
              <w:pStyle w:val="TAL"/>
              <w:rPr>
                <w:ins w:id="1407" w:author="Huawei" w:date="2024-02-02T15:20:00Z"/>
              </w:rPr>
            </w:pPr>
            <w:ins w:id="1408" w:author="Huawei" w:date="2024-02-02T15:20:00Z">
              <w:r>
                <w:t xml:space="preserve">Aggregation level </w:t>
              </w:r>
            </w:ins>
          </w:p>
        </w:tc>
        <w:tc>
          <w:tcPr>
            <w:tcW w:w="559" w:type="pct"/>
            <w:shd w:val="clear" w:color="auto" w:fill="auto"/>
          </w:tcPr>
          <w:p w:rsidR="00644FEB" w:rsidRDefault="00CF6C33">
            <w:pPr>
              <w:pStyle w:val="TAC"/>
              <w:rPr>
                <w:ins w:id="1409" w:author="Huawei" w:date="2024-02-02T15:20:00Z"/>
              </w:rPr>
            </w:pPr>
            <w:ins w:id="1410" w:author="Huawei" w:date="2024-02-02T15:20:00Z">
              <w:r>
                <w:t>CCE</w:t>
              </w:r>
            </w:ins>
          </w:p>
        </w:tc>
        <w:tc>
          <w:tcPr>
            <w:tcW w:w="1636" w:type="pct"/>
            <w:shd w:val="clear" w:color="auto" w:fill="auto"/>
          </w:tcPr>
          <w:p w:rsidR="00644FEB" w:rsidRDefault="00CF6C33">
            <w:pPr>
              <w:pStyle w:val="TAC"/>
              <w:rPr>
                <w:ins w:id="1411" w:author="Huawei" w:date="2024-02-02T15:20:00Z"/>
              </w:rPr>
            </w:pPr>
            <w:ins w:id="1412" w:author="Huawei" w:date="2024-02-02T15:20:00Z">
              <w:r>
                <w:t>4</w:t>
              </w:r>
            </w:ins>
          </w:p>
        </w:tc>
      </w:tr>
      <w:tr w:rsidR="00644FEB">
        <w:trPr>
          <w:trHeight w:val="187"/>
          <w:jc w:val="center"/>
          <w:ins w:id="1413" w:author="Huawei" w:date="2024-02-02T15:20:00Z"/>
        </w:trPr>
        <w:tc>
          <w:tcPr>
            <w:tcW w:w="1231" w:type="pct"/>
            <w:tcBorders>
              <w:top w:val="nil"/>
              <w:bottom w:val="nil"/>
            </w:tcBorders>
            <w:shd w:val="clear" w:color="auto" w:fill="auto"/>
          </w:tcPr>
          <w:p w:rsidR="00644FEB" w:rsidRDefault="00644FEB">
            <w:pPr>
              <w:pStyle w:val="TAL"/>
              <w:rPr>
                <w:ins w:id="1414" w:author="Huawei" w:date="2024-02-02T15:20:00Z"/>
              </w:rPr>
            </w:pPr>
          </w:p>
        </w:tc>
        <w:tc>
          <w:tcPr>
            <w:tcW w:w="1572" w:type="pct"/>
            <w:gridSpan w:val="2"/>
            <w:shd w:val="clear" w:color="auto" w:fill="auto"/>
          </w:tcPr>
          <w:p w:rsidR="00644FEB" w:rsidRDefault="00CF6C33">
            <w:pPr>
              <w:pStyle w:val="TAL"/>
              <w:rPr>
                <w:ins w:id="1415" w:author="Huawei" w:date="2024-02-02T15:20:00Z"/>
              </w:rPr>
            </w:pPr>
            <w:ins w:id="1416" w:author="Huawei" w:date="2024-02-02T15:20:00Z">
              <w:r>
                <w:rPr>
                  <w:rFonts w:eastAsia="?? ??"/>
                </w:rPr>
                <w:t>Ratio of hypothetical PDCCH RE energy to average SSS RE energy</w:t>
              </w:r>
            </w:ins>
          </w:p>
        </w:tc>
        <w:tc>
          <w:tcPr>
            <w:tcW w:w="559" w:type="pct"/>
            <w:shd w:val="clear" w:color="auto" w:fill="auto"/>
          </w:tcPr>
          <w:p w:rsidR="00644FEB" w:rsidRDefault="00CF6C33">
            <w:pPr>
              <w:pStyle w:val="TAC"/>
              <w:rPr>
                <w:ins w:id="1417" w:author="Huawei" w:date="2024-02-02T15:20:00Z"/>
              </w:rPr>
            </w:pPr>
            <w:ins w:id="1418" w:author="Huawei" w:date="2024-02-02T15:20:00Z">
              <w:r>
                <w:t>dB</w:t>
              </w:r>
            </w:ins>
          </w:p>
        </w:tc>
        <w:tc>
          <w:tcPr>
            <w:tcW w:w="1636" w:type="pct"/>
            <w:shd w:val="clear" w:color="auto" w:fill="auto"/>
          </w:tcPr>
          <w:p w:rsidR="00644FEB" w:rsidRDefault="00CF6C33">
            <w:pPr>
              <w:pStyle w:val="TAC"/>
              <w:rPr>
                <w:ins w:id="1419" w:author="Huawei" w:date="2024-02-02T15:20:00Z"/>
              </w:rPr>
            </w:pPr>
            <w:ins w:id="1420" w:author="Huawei" w:date="2024-02-02T15:20:00Z">
              <w:r>
                <w:t>0</w:t>
              </w:r>
            </w:ins>
          </w:p>
        </w:tc>
      </w:tr>
      <w:tr w:rsidR="00644FEB">
        <w:trPr>
          <w:trHeight w:val="187"/>
          <w:jc w:val="center"/>
          <w:ins w:id="1421" w:author="Huawei" w:date="2024-02-02T15:20:00Z"/>
        </w:trPr>
        <w:tc>
          <w:tcPr>
            <w:tcW w:w="1231" w:type="pct"/>
            <w:tcBorders>
              <w:top w:val="nil"/>
              <w:bottom w:val="nil"/>
            </w:tcBorders>
            <w:shd w:val="clear" w:color="auto" w:fill="auto"/>
          </w:tcPr>
          <w:p w:rsidR="00644FEB" w:rsidRDefault="00644FEB">
            <w:pPr>
              <w:pStyle w:val="TAL"/>
              <w:rPr>
                <w:ins w:id="1422" w:author="Huawei" w:date="2024-02-02T15:20:00Z"/>
              </w:rPr>
            </w:pPr>
          </w:p>
        </w:tc>
        <w:tc>
          <w:tcPr>
            <w:tcW w:w="1572" w:type="pct"/>
            <w:gridSpan w:val="2"/>
            <w:shd w:val="clear" w:color="auto" w:fill="auto"/>
          </w:tcPr>
          <w:p w:rsidR="00644FEB" w:rsidRDefault="00CF6C33">
            <w:pPr>
              <w:pStyle w:val="TAL"/>
              <w:rPr>
                <w:ins w:id="1423" w:author="Huawei" w:date="2024-02-02T15:20:00Z"/>
              </w:rPr>
            </w:pPr>
            <w:ins w:id="1424" w:author="Huawei" w:date="2024-02-02T15:20:00Z">
              <w:r>
                <w:rPr>
                  <w:rFonts w:eastAsia="?? ??"/>
                </w:rPr>
                <w:t xml:space="preserve">Ratio of hypothetical PDCCH DMRS energy </w:t>
              </w:r>
              <w:r>
                <w:rPr>
                  <w:rFonts w:eastAsia="?? ??"/>
                </w:rPr>
                <w:t>to average SSS RE energy</w:t>
              </w:r>
            </w:ins>
          </w:p>
        </w:tc>
        <w:tc>
          <w:tcPr>
            <w:tcW w:w="559" w:type="pct"/>
            <w:shd w:val="clear" w:color="auto" w:fill="auto"/>
          </w:tcPr>
          <w:p w:rsidR="00644FEB" w:rsidRDefault="00CF6C33">
            <w:pPr>
              <w:pStyle w:val="TAC"/>
              <w:rPr>
                <w:ins w:id="1425" w:author="Huawei" w:date="2024-02-02T15:20:00Z"/>
              </w:rPr>
            </w:pPr>
            <w:ins w:id="1426" w:author="Huawei" w:date="2024-02-02T15:20:00Z">
              <w:r>
                <w:t>dB</w:t>
              </w:r>
            </w:ins>
          </w:p>
        </w:tc>
        <w:tc>
          <w:tcPr>
            <w:tcW w:w="1636" w:type="pct"/>
            <w:shd w:val="clear" w:color="auto" w:fill="auto"/>
          </w:tcPr>
          <w:p w:rsidR="00644FEB" w:rsidRDefault="00CF6C33">
            <w:pPr>
              <w:pStyle w:val="TAC"/>
              <w:rPr>
                <w:ins w:id="1427" w:author="Huawei" w:date="2024-02-02T15:20:00Z"/>
              </w:rPr>
            </w:pPr>
            <w:ins w:id="1428" w:author="Huawei" w:date="2024-02-02T15:20:00Z">
              <w:r>
                <w:t>0</w:t>
              </w:r>
            </w:ins>
          </w:p>
        </w:tc>
      </w:tr>
      <w:tr w:rsidR="00644FEB">
        <w:trPr>
          <w:trHeight w:val="187"/>
          <w:jc w:val="center"/>
          <w:ins w:id="1429" w:author="Huawei" w:date="2024-02-02T15:20:00Z"/>
        </w:trPr>
        <w:tc>
          <w:tcPr>
            <w:tcW w:w="1231" w:type="pct"/>
            <w:tcBorders>
              <w:top w:val="nil"/>
              <w:bottom w:val="nil"/>
            </w:tcBorders>
            <w:shd w:val="clear" w:color="auto" w:fill="auto"/>
          </w:tcPr>
          <w:p w:rsidR="00644FEB" w:rsidRDefault="00644FEB">
            <w:pPr>
              <w:pStyle w:val="TAL"/>
              <w:rPr>
                <w:ins w:id="1430" w:author="Huawei" w:date="2024-02-02T15:20:00Z"/>
              </w:rPr>
            </w:pPr>
          </w:p>
        </w:tc>
        <w:tc>
          <w:tcPr>
            <w:tcW w:w="1572" w:type="pct"/>
            <w:gridSpan w:val="2"/>
            <w:shd w:val="clear" w:color="auto" w:fill="auto"/>
          </w:tcPr>
          <w:p w:rsidR="00644FEB" w:rsidRDefault="00CF6C33">
            <w:pPr>
              <w:pStyle w:val="TAL"/>
              <w:rPr>
                <w:ins w:id="1431" w:author="Huawei" w:date="2024-02-02T15:20:00Z"/>
                <w:rFonts w:eastAsia="?? ??"/>
              </w:rPr>
            </w:pPr>
            <w:ins w:id="1432" w:author="Huawei" w:date="2024-02-02T15:20:00Z">
              <w:r>
                <w:rPr>
                  <w:rFonts w:eastAsia="?? ??"/>
                </w:rPr>
                <w:t>DMRS precoder granularity</w:t>
              </w:r>
            </w:ins>
          </w:p>
        </w:tc>
        <w:tc>
          <w:tcPr>
            <w:tcW w:w="559" w:type="pct"/>
            <w:shd w:val="clear" w:color="auto" w:fill="auto"/>
          </w:tcPr>
          <w:p w:rsidR="00644FEB" w:rsidRDefault="00644FEB">
            <w:pPr>
              <w:pStyle w:val="TAC"/>
              <w:rPr>
                <w:ins w:id="1433" w:author="Huawei" w:date="2024-02-02T15:20:00Z"/>
                <w:rFonts w:eastAsia="?? ??"/>
              </w:rPr>
            </w:pPr>
          </w:p>
        </w:tc>
        <w:tc>
          <w:tcPr>
            <w:tcW w:w="1636" w:type="pct"/>
            <w:shd w:val="clear" w:color="auto" w:fill="auto"/>
          </w:tcPr>
          <w:p w:rsidR="00644FEB" w:rsidRDefault="00CF6C33">
            <w:pPr>
              <w:pStyle w:val="TAC"/>
              <w:rPr>
                <w:ins w:id="1434" w:author="Huawei" w:date="2024-02-02T15:20:00Z"/>
              </w:rPr>
            </w:pPr>
            <w:ins w:id="1435" w:author="Huawei" w:date="2024-02-02T15:20:00Z">
              <w:r>
                <w:rPr>
                  <w:rFonts w:eastAsia="?? ??"/>
                </w:rPr>
                <w:t>REG bundle size</w:t>
              </w:r>
            </w:ins>
          </w:p>
        </w:tc>
      </w:tr>
      <w:tr w:rsidR="00644FEB">
        <w:trPr>
          <w:trHeight w:val="187"/>
          <w:jc w:val="center"/>
          <w:ins w:id="1436" w:author="Huawei" w:date="2024-02-02T15:20:00Z"/>
        </w:trPr>
        <w:tc>
          <w:tcPr>
            <w:tcW w:w="1231" w:type="pct"/>
            <w:tcBorders>
              <w:top w:val="nil"/>
              <w:bottom w:val="single" w:sz="4" w:space="0" w:color="auto"/>
            </w:tcBorders>
            <w:shd w:val="clear" w:color="auto" w:fill="auto"/>
          </w:tcPr>
          <w:p w:rsidR="00644FEB" w:rsidRDefault="00644FEB">
            <w:pPr>
              <w:pStyle w:val="TAL"/>
              <w:rPr>
                <w:ins w:id="1437" w:author="Huawei" w:date="2024-02-02T15:20:00Z"/>
              </w:rPr>
            </w:pPr>
          </w:p>
        </w:tc>
        <w:tc>
          <w:tcPr>
            <w:tcW w:w="1572" w:type="pct"/>
            <w:gridSpan w:val="2"/>
            <w:shd w:val="clear" w:color="auto" w:fill="auto"/>
          </w:tcPr>
          <w:p w:rsidR="00644FEB" w:rsidRDefault="00CF6C33">
            <w:pPr>
              <w:pStyle w:val="TAL"/>
              <w:rPr>
                <w:ins w:id="1438" w:author="Huawei" w:date="2024-02-02T15:20:00Z"/>
                <w:rFonts w:eastAsia="?? ??"/>
              </w:rPr>
            </w:pPr>
            <w:ins w:id="1439" w:author="Huawei" w:date="2024-02-02T15:20:00Z">
              <w:r>
                <w:rPr>
                  <w:rFonts w:eastAsia="?? ??"/>
                </w:rPr>
                <w:t>REG bundle size</w:t>
              </w:r>
            </w:ins>
          </w:p>
        </w:tc>
        <w:tc>
          <w:tcPr>
            <w:tcW w:w="559" w:type="pct"/>
            <w:shd w:val="clear" w:color="auto" w:fill="auto"/>
          </w:tcPr>
          <w:p w:rsidR="00644FEB" w:rsidRDefault="00644FEB">
            <w:pPr>
              <w:pStyle w:val="TAC"/>
              <w:rPr>
                <w:ins w:id="1440" w:author="Huawei" w:date="2024-02-02T15:20:00Z"/>
                <w:rFonts w:eastAsia="?? ??"/>
              </w:rPr>
            </w:pPr>
          </w:p>
        </w:tc>
        <w:tc>
          <w:tcPr>
            <w:tcW w:w="1636" w:type="pct"/>
            <w:shd w:val="clear" w:color="auto" w:fill="auto"/>
          </w:tcPr>
          <w:p w:rsidR="00644FEB" w:rsidRDefault="00CF6C33">
            <w:pPr>
              <w:pStyle w:val="TAC"/>
              <w:rPr>
                <w:ins w:id="1441" w:author="Huawei" w:date="2024-02-02T15:20:00Z"/>
              </w:rPr>
            </w:pPr>
            <w:ins w:id="1442" w:author="Huawei" w:date="2024-02-02T15:20:00Z">
              <w:r>
                <w:t>6</w:t>
              </w:r>
            </w:ins>
          </w:p>
        </w:tc>
      </w:tr>
      <w:tr w:rsidR="00644FEB">
        <w:trPr>
          <w:trHeight w:val="187"/>
          <w:jc w:val="center"/>
          <w:ins w:id="1443" w:author="Huawei" w:date="2024-02-02T15:20:00Z"/>
        </w:trPr>
        <w:tc>
          <w:tcPr>
            <w:tcW w:w="1231" w:type="pct"/>
            <w:tcBorders>
              <w:bottom w:val="nil"/>
            </w:tcBorders>
            <w:shd w:val="clear" w:color="auto" w:fill="auto"/>
          </w:tcPr>
          <w:p w:rsidR="00644FEB" w:rsidRDefault="00CF6C33">
            <w:pPr>
              <w:pStyle w:val="TAL"/>
              <w:rPr>
                <w:ins w:id="1444" w:author="Huawei" w:date="2024-02-02T15:20:00Z"/>
              </w:rPr>
            </w:pPr>
            <w:ins w:id="1445" w:author="Huawei" w:date="2024-02-02T15:20:00Z">
              <w:r>
                <w:t>Out of sync transmission parameters</w:t>
              </w:r>
            </w:ins>
          </w:p>
        </w:tc>
        <w:tc>
          <w:tcPr>
            <w:tcW w:w="1572" w:type="pct"/>
            <w:gridSpan w:val="2"/>
            <w:shd w:val="clear" w:color="auto" w:fill="auto"/>
          </w:tcPr>
          <w:p w:rsidR="00644FEB" w:rsidRDefault="00CF6C33">
            <w:pPr>
              <w:pStyle w:val="TAL"/>
              <w:rPr>
                <w:ins w:id="1446" w:author="Huawei" w:date="2024-02-02T15:20:00Z"/>
              </w:rPr>
            </w:pPr>
            <w:ins w:id="1447" w:author="Huawei" w:date="2024-02-02T15:20:00Z">
              <w:r>
                <w:t>DCI format</w:t>
              </w:r>
            </w:ins>
          </w:p>
        </w:tc>
        <w:tc>
          <w:tcPr>
            <w:tcW w:w="559" w:type="pct"/>
            <w:shd w:val="clear" w:color="auto" w:fill="auto"/>
          </w:tcPr>
          <w:p w:rsidR="00644FEB" w:rsidRDefault="00644FEB">
            <w:pPr>
              <w:pStyle w:val="TAC"/>
              <w:rPr>
                <w:ins w:id="1448" w:author="Huawei" w:date="2024-02-02T15:20:00Z"/>
              </w:rPr>
            </w:pPr>
          </w:p>
        </w:tc>
        <w:tc>
          <w:tcPr>
            <w:tcW w:w="1636" w:type="pct"/>
            <w:shd w:val="clear" w:color="auto" w:fill="auto"/>
          </w:tcPr>
          <w:p w:rsidR="00644FEB" w:rsidRDefault="00CF6C33">
            <w:pPr>
              <w:pStyle w:val="TAC"/>
              <w:rPr>
                <w:ins w:id="1449" w:author="Huawei" w:date="2024-02-02T15:20:00Z"/>
              </w:rPr>
            </w:pPr>
            <w:ins w:id="1450" w:author="Huawei" w:date="2024-02-02T15:20:00Z">
              <w:r>
                <w:t>1-0</w:t>
              </w:r>
            </w:ins>
          </w:p>
        </w:tc>
      </w:tr>
      <w:tr w:rsidR="00644FEB">
        <w:trPr>
          <w:trHeight w:val="187"/>
          <w:jc w:val="center"/>
          <w:ins w:id="1451" w:author="Huawei" w:date="2024-02-02T15:20:00Z"/>
        </w:trPr>
        <w:tc>
          <w:tcPr>
            <w:tcW w:w="1231" w:type="pct"/>
            <w:tcBorders>
              <w:top w:val="nil"/>
              <w:bottom w:val="nil"/>
            </w:tcBorders>
            <w:shd w:val="clear" w:color="auto" w:fill="auto"/>
          </w:tcPr>
          <w:p w:rsidR="00644FEB" w:rsidRDefault="00644FEB">
            <w:pPr>
              <w:pStyle w:val="TAL"/>
              <w:rPr>
                <w:ins w:id="1452" w:author="Huawei" w:date="2024-02-02T15:20:00Z"/>
              </w:rPr>
            </w:pPr>
          </w:p>
        </w:tc>
        <w:tc>
          <w:tcPr>
            <w:tcW w:w="1572" w:type="pct"/>
            <w:gridSpan w:val="2"/>
            <w:shd w:val="clear" w:color="auto" w:fill="auto"/>
          </w:tcPr>
          <w:p w:rsidR="00644FEB" w:rsidRDefault="00CF6C33">
            <w:pPr>
              <w:pStyle w:val="TAL"/>
              <w:rPr>
                <w:ins w:id="1453" w:author="Huawei" w:date="2024-02-02T15:20:00Z"/>
              </w:rPr>
            </w:pPr>
            <w:ins w:id="1454" w:author="Huawei" w:date="2024-02-02T15:20:00Z">
              <w:r>
                <w:t>Number of Control OFDM symbols</w:t>
              </w:r>
            </w:ins>
          </w:p>
        </w:tc>
        <w:tc>
          <w:tcPr>
            <w:tcW w:w="559" w:type="pct"/>
            <w:shd w:val="clear" w:color="auto" w:fill="auto"/>
          </w:tcPr>
          <w:p w:rsidR="00644FEB" w:rsidRDefault="00644FEB">
            <w:pPr>
              <w:pStyle w:val="TAC"/>
              <w:rPr>
                <w:ins w:id="1455" w:author="Huawei" w:date="2024-02-02T15:20:00Z"/>
              </w:rPr>
            </w:pPr>
          </w:p>
        </w:tc>
        <w:tc>
          <w:tcPr>
            <w:tcW w:w="1636" w:type="pct"/>
            <w:shd w:val="clear" w:color="auto" w:fill="auto"/>
          </w:tcPr>
          <w:p w:rsidR="00644FEB" w:rsidRDefault="00CF6C33">
            <w:pPr>
              <w:pStyle w:val="TAC"/>
              <w:rPr>
                <w:ins w:id="1456" w:author="Huawei" w:date="2024-02-02T15:20:00Z"/>
              </w:rPr>
            </w:pPr>
            <w:ins w:id="1457" w:author="Huawei" w:date="2024-02-02T15:20:00Z">
              <w:r>
                <w:t>2</w:t>
              </w:r>
            </w:ins>
          </w:p>
        </w:tc>
      </w:tr>
      <w:tr w:rsidR="00644FEB">
        <w:trPr>
          <w:trHeight w:val="187"/>
          <w:jc w:val="center"/>
          <w:ins w:id="1458" w:author="Huawei" w:date="2024-02-02T15:20:00Z"/>
        </w:trPr>
        <w:tc>
          <w:tcPr>
            <w:tcW w:w="1231" w:type="pct"/>
            <w:tcBorders>
              <w:top w:val="nil"/>
              <w:bottom w:val="nil"/>
            </w:tcBorders>
            <w:shd w:val="clear" w:color="auto" w:fill="auto"/>
          </w:tcPr>
          <w:p w:rsidR="00644FEB" w:rsidRDefault="00644FEB">
            <w:pPr>
              <w:pStyle w:val="TAL"/>
              <w:rPr>
                <w:ins w:id="1459" w:author="Huawei" w:date="2024-02-02T15:20:00Z"/>
              </w:rPr>
            </w:pPr>
          </w:p>
        </w:tc>
        <w:tc>
          <w:tcPr>
            <w:tcW w:w="1572" w:type="pct"/>
            <w:gridSpan w:val="2"/>
            <w:shd w:val="clear" w:color="auto" w:fill="auto"/>
          </w:tcPr>
          <w:p w:rsidR="00644FEB" w:rsidRDefault="00CF6C33">
            <w:pPr>
              <w:pStyle w:val="TAL"/>
              <w:rPr>
                <w:ins w:id="1460" w:author="Huawei" w:date="2024-02-02T15:20:00Z"/>
              </w:rPr>
            </w:pPr>
            <w:ins w:id="1461" w:author="Huawei" w:date="2024-02-02T15:20:00Z">
              <w:r>
                <w:t xml:space="preserve">Aggregation level </w:t>
              </w:r>
            </w:ins>
          </w:p>
        </w:tc>
        <w:tc>
          <w:tcPr>
            <w:tcW w:w="559" w:type="pct"/>
            <w:shd w:val="clear" w:color="auto" w:fill="auto"/>
          </w:tcPr>
          <w:p w:rsidR="00644FEB" w:rsidRDefault="00CF6C33">
            <w:pPr>
              <w:pStyle w:val="TAC"/>
              <w:rPr>
                <w:ins w:id="1462" w:author="Huawei" w:date="2024-02-02T15:20:00Z"/>
              </w:rPr>
            </w:pPr>
            <w:ins w:id="1463" w:author="Huawei" w:date="2024-02-02T15:20:00Z">
              <w:r>
                <w:t>CCE</w:t>
              </w:r>
            </w:ins>
          </w:p>
        </w:tc>
        <w:tc>
          <w:tcPr>
            <w:tcW w:w="1636" w:type="pct"/>
            <w:shd w:val="clear" w:color="auto" w:fill="auto"/>
          </w:tcPr>
          <w:p w:rsidR="00644FEB" w:rsidRDefault="00CF6C33">
            <w:pPr>
              <w:pStyle w:val="TAC"/>
              <w:rPr>
                <w:ins w:id="1464" w:author="Huawei" w:date="2024-02-02T15:20:00Z"/>
              </w:rPr>
            </w:pPr>
            <w:ins w:id="1465" w:author="Huawei" w:date="2024-02-02T15:20:00Z">
              <w:r>
                <w:t>8</w:t>
              </w:r>
            </w:ins>
          </w:p>
        </w:tc>
      </w:tr>
      <w:tr w:rsidR="00644FEB">
        <w:trPr>
          <w:trHeight w:val="187"/>
          <w:jc w:val="center"/>
          <w:ins w:id="1466" w:author="Huawei" w:date="2024-02-02T15:20:00Z"/>
        </w:trPr>
        <w:tc>
          <w:tcPr>
            <w:tcW w:w="1231" w:type="pct"/>
            <w:tcBorders>
              <w:top w:val="nil"/>
              <w:bottom w:val="nil"/>
            </w:tcBorders>
            <w:shd w:val="clear" w:color="auto" w:fill="auto"/>
          </w:tcPr>
          <w:p w:rsidR="00644FEB" w:rsidRDefault="00644FEB">
            <w:pPr>
              <w:pStyle w:val="TAL"/>
              <w:rPr>
                <w:ins w:id="1467" w:author="Huawei" w:date="2024-02-02T15:20:00Z"/>
              </w:rPr>
            </w:pPr>
          </w:p>
        </w:tc>
        <w:tc>
          <w:tcPr>
            <w:tcW w:w="1572" w:type="pct"/>
            <w:gridSpan w:val="2"/>
            <w:shd w:val="clear" w:color="auto" w:fill="auto"/>
          </w:tcPr>
          <w:p w:rsidR="00644FEB" w:rsidRDefault="00CF6C33">
            <w:pPr>
              <w:pStyle w:val="TAL"/>
              <w:rPr>
                <w:ins w:id="1468" w:author="Huawei" w:date="2024-02-02T15:20:00Z"/>
              </w:rPr>
            </w:pPr>
            <w:ins w:id="1469" w:author="Huawei" w:date="2024-02-02T15:20:00Z">
              <w:r>
                <w:rPr>
                  <w:rFonts w:eastAsia="?? ??"/>
                </w:rPr>
                <w:t xml:space="preserve">Ratio of hypothetical PDCCH RE energy to </w:t>
              </w:r>
              <w:r>
                <w:rPr>
                  <w:rFonts w:eastAsia="?? ??"/>
                </w:rPr>
                <w:t>average SSS RE energy</w:t>
              </w:r>
            </w:ins>
          </w:p>
        </w:tc>
        <w:tc>
          <w:tcPr>
            <w:tcW w:w="559" w:type="pct"/>
            <w:shd w:val="clear" w:color="auto" w:fill="auto"/>
          </w:tcPr>
          <w:p w:rsidR="00644FEB" w:rsidRDefault="00CF6C33">
            <w:pPr>
              <w:pStyle w:val="TAC"/>
              <w:rPr>
                <w:ins w:id="1470" w:author="Huawei" w:date="2024-02-02T15:20:00Z"/>
              </w:rPr>
            </w:pPr>
            <w:ins w:id="1471" w:author="Huawei" w:date="2024-02-02T15:20:00Z">
              <w:r>
                <w:t>dB</w:t>
              </w:r>
            </w:ins>
          </w:p>
        </w:tc>
        <w:tc>
          <w:tcPr>
            <w:tcW w:w="1636" w:type="pct"/>
            <w:shd w:val="clear" w:color="auto" w:fill="auto"/>
          </w:tcPr>
          <w:p w:rsidR="00644FEB" w:rsidRDefault="00CF6C33">
            <w:pPr>
              <w:pStyle w:val="TAC"/>
              <w:rPr>
                <w:ins w:id="1472" w:author="Huawei" w:date="2024-02-02T15:20:00Z"/>
              </w:rPr>
            </w:pPr>
            <w:ins w:id="1473" w:author="Huawei" w:date="2024-02-02T15:20:00Z">
              <w:r>
                <w:t>4</w:t>
              </w:r>
            </w:ins>
          </w:p>
        </w:tc>
      </w:tr>
      <w:tr w:rsidR="00644FEB">
        <w:trPr>
          <w:trHeight w:val="187"/>
          <w:jc w:val="center"/>
          <w:ins w:id="1474" w:author="Huawei" w:date="2024-02-02T15:20:00Z"/>
        </w:trPr>
        <w:tc>
          <w:tcPr>
            <w:tcW w:w="1231" w:type="pct"/>
            <w:tcBorders>
              <w:top w:val="nil"/>
              <w:bottom w:val="nil"/>
            </w:tcBorders>
            <w:shd w:val="clear" w:color="auto" w:fill="auto"/>
          </w:tcPr>
          <w:p w:rsidR="00644FEB" w:rsidRDefault="00644FEB">
            <w:pPr>
              <w:pStyle w:val="TAL"/>
              <w:rPr>
                <w:ins w:id="1475" w:author="Huawei" w:date="2024-02-02T15:20:00Z"/>
              </w:rPr>
            </w:pPr>
          </w:p>
        </w:tc>
        <w:tc>
          <w:tcPr>
            <w:tcW w:w="1572" w:type="pct"/>
            <w:gridSpan w:val="2"/>
            <w:shd w:val="clear" w:color="auto" w:fill="auto"/>
          </w:tcPr>
          <w:p w:rsidR="00644FEB" w:rsidRDefault="00CF6C33">
            <w:pPr>
              <w:pStyle w:val="TAL"/>
              <w:rPr>
                <w:ins w:id="1476" w:author="Huawei" w:date="2024-02-02T15:20:00Z"/>
              </w:rPr>
            </w:pPr>
            <w:ins w:id="1477" w:author="Huawei" w:date="2024-02-02T15:20:00Z">
              <w:r>
                <w:rPr>
                  <w:rFonts w:eastAsia="?? ??"/>
                </w:rPr>
                <w:t>Ratio of hypothetical PDCCH DMRS energy to average SSS RE energy</w:t>
              </w:r>
            </w:ins>
          </w:p>
        </w:tc>
        <w:tc>
          <w:tcPr>
            <w:tcW w:w="559" w:type="pct"/>
            <w:shd w:val="clear" w:color="auto" w:fill="auto"/>
          </w:tcPr>
          <w:p w:rsidR="00644FEB" w:rsidRDefault="00CF6C33">
            <w:pPr>
              <w:pStyle w:val="TAC"/>
              <w:rPr>
                <w:ins w:id="1478" w:author="Huawei" w:date="2024-02-02T15:20:00Z"/>
              </w:rPr>
            </w:pPr>
            <w:ins w:id="1479" w:author="Huawei" w:date="2024-02-02T15:20:00Z">
              <w:r>
                <w:t>dB</w:t>
              </w:r>
            </w:ins>
          </w:p>
        </w:tc>
        <w:tc>
          <w:tcPr>
            <w:tcW w:w="1636" w:type="pct"/>
            <w:shd w:val="clear" w:color="auto" w:fill="auto"/>
          </w:tcPr>
          <w:p w:rsidR="00644FEB" w:rsidRDefault="00CF6C33">
            <w:pPr>
              <w:pStyle w:val="TAC"/>
              <w:rPr>
                <w:ins w:id="1480" w:author="Huawei" w:date="2024-02-02T15:20:00Z"/>
              </w:rPr>
            </w:pPr>
            <w:ins w:id="1481" w:author="Huawei" w:date="2024-02-02T15:20:00Z">
              <w:r>
                <w:t>4</w:t>
              </w:r>
            </w:ins>
          </w:p>
        </w:tc>
      </w:tr>
      <w:tr w:rsidR="00644FEB">
        <w:trPr>
          <w:trHeight w:val="187"/>
          <w:jc w:val="center"/>
          <w:ins w:id="1482" w:author="Huawei" w:date="2024-02-02T15:20:00Z"/>
        </w:trPr>
        <w:tc>
          <w:tcPr>
            <w:tcW w:w="1231" w:type="pct"/>
            <w:tcBorders>
              <w:top w:val="nil"/>
              <w:bottom w:val="nil"/>
            </w:tcBorders>
            <w:shd w:val="clear" w:color="auto" w:fill="auto"/>
          </w:tcPr>
          <w:p w:rsidR="00644FEB" w:rsidRDefault="00644FEB">
            <w:pPr>
              <w:pStyle w:val="TAL"/>
              <w:rPr>
                <w:ins w:id="1483" w:author="Huawei" w:date="2024-02-02T15:20:00Z"/>
              </w:rPr>
            </w:pPr>
          </w:p>
        </w:tc>
        <w:tc>
          <w:tcPr>
            <w:tcW w:w="1572" w:type="pct"/>
            <w:gridSpan w:val="2"/>
            <w:shd w:val="clear" w:color="auto" w:fill="auto"/>
          </w:tcPr>
          <w:p w:rsidR="00644FEB" w:rsidRDefault="00CF6C33">
            <w:pPr>
              <w:pStyle w:val="TAL"/>
              <w:rPr>
                <w:ins w:id="1484" w:author="Huawei" w:date="2024-02-02T15:20:00Z"/>
                <w:rFonts w:eastAsia="?? ??"/>
              </w:rPr>
            </w:pPr>
            <w:ins w:id="1485" w:author="Huawei" w:date="2024-02-02T15:20:00Z">
              <w:r>
                <w:rPr>
                  <w:rFonts w:eastAsia="?? ??"/>
                </w:rPr>
                <w:t>DMRS precoder granularity</w:t>
              </w:r>
            </w:ins>
          </w:p>
        </w:tc>
        <w:tc>
          <w:tcPr>
            <w:tcW w:w="559" w:type="pct"/>
            <w:shd w:val="clear" w:color="auto" w:fill="auto"/>
          </w:tcPr>
          <w:p w:rsidR="00644FEB" w:rsidRDefault="00644FEB">
            <w:pPr>
              <w:pStyle w:val="TAC"/>
              <w:rPr>
                <w:ins w:id="1486" w:author="Huawei" w:date="2024-02-02T15:20:00Z"/>
                <w:rFonts w:eastAsia="?? ??"/>
              </w:rPr>
            </w:pPr>
          </w:p>
        </w:tc>
        <w:tc>
          <w:tcPr>
            <w:tcW w:w="1636" w:type="pct"/>
            <w:shd w:val="clear" w:color="auto" w:fill="auto"/>
          </w:tcPr>
          <w:p w:rsidR="00644FEB" w:rsidRDefault="00CF6C33">
            <w:pPr>
              <w:pStyle w:val="TAC"/>
              <w:rPr>
                <w:ins w:id="1487" w:author="Huawei" w:date="2024-02-02T15:20:00Z"/>
              </w:rPr>
            </w:pPr>
            <w:ins w:id="1488" w:author="Huawei" w:date="2024-02-02T15:20:00Z">
              <w:r>
                <w:rPr>
                  <w:rFonts w:eastAsia="?? ??"/>
                </w:rPr>
                <w:t>REG bundle size</w:t>
              </w:r>
            </w:ins>
          </w:p>
        </w:tc>
      </w:tr>
      <w:tr w:rsidR="00644FEB">
        <w:trPr>
          <w:trHeight w:val="187"/>
          <w:jc w:val="center"/>
          <w:ins w:id="1489" w:author="Huawei" w:date="2024-02-02T15:20:00Z"/>
        </w:trPr>
        <w:tc>
          <w:tcPr>
            <w:tcW w:w="1231" w:type="pct"/>
            <w:tcBorders>
              <w:top w:val="nil"/>
            </w:tcBorders>
            <w:shd w:val="clear" w:color="auto" w:fill="auto"/>
          </w:tcPr>
          <w:p w:rsidR="00644FEB" w:rsidRDefault="00644FEB">
            <w:pPr>
              <w:pStyle w:val="TAL"/>
              <w:rPr>
                <w:ins w:id="1490" w:author="Huawei" w:date="2024-02-02T15:20:00Z"/>
              </w:rPr>
            </w:pPr>
          </w:p>
        </w:tc>
        <w:tc>
          <w:tcPr>
            <w:tcW w:w="1572" w:type="pct"/>
            <w:gridSpan w:val="2"/>
            <w:shd w:val="clear" w:color="auto" w:fill="auto"/>
          </w:tcPr>
          <w:p w:rsidR="00644FEB" w:rsidRDefault="00CF6C33">
            <w:pPr>
              <w:pStyle w:val="TAL"/>
              <w:rPr>
                <w:ins w:id="1491" w:author="Huawei" w:date="2024-02-02T15:20:00Z"/>
                <w:rFonts w:eastAsia="?? ??"/>
              </w:rPr>
            </w:pPr>
            <w:ins w:id="1492" w:author="Huawei" w:date="2024-02-02T15:20:00Z">
              <w:r>
                <w:rPr>
                  <w:rFonts w:eastAsia="?? ??"/>
                </w:rPr>
                <w:t>REG bundle size</w:t>
              </w:r>
            </w:ins>
          </w:p>
        </w:tc>
        <w:tc>
          <w:tcPr>
            <w:tcW w:w="559" w:type="pct"/>
            <w:shd w:val="clear" w:color="auto" w:fill="auto"/>
          </w:tcPr>
          <w:p w:rsidR="00644FEB" w:rsidRDefault="00644FEB">
            <w:pPr>
              <w:pStyle w:val="TAC"/>
              <w:rPr>
                <w:ins w:id="1493" w:author="Huawei" w:date="2024-02-02T15:20:00Z"/>
                <w:rFonts w:eastAsia="?? ??"/>
              </w:rPr>
            </w:pPr>
          </w:p>
        </w:tc>
        <w:tc>
          <w:tcPr>
            <w:tcW w:w="1636" w:type="pct"/>
            <w:shd w:val="clear" w:color="auto" w:fill="auto"/>
          </w:tcPr>
          <w:p w:rsidR="00644FEB" w:rsidRDefault="00CF6C33">
            <w:pPr>
              <w:pStyle w:val="TAC"/>
              <w:rPr>
                <w:ins w:id="1494" w:author="Huawei" w:date="2024-02-02T15:20:00Z"/>
              </w:rPr>
            </w:pPr>
            <w:ins w:id="1495" w:author="Huawei" w:date="2024-02-02T15:20:00Z">
              <w:r>
                <w:t>6</w:t>
              </w:r>
            </w:ins>
          </w:p>
        </w:tc>
      </w:tr>
      <w:tr w:rsidR="00644FEB">
        <w:trPr>
          <w:trHeight w:val="187"/>
          <w:jc w:val="center"/>
          <w:ins w:id="1496" w:author="Huawei" w:date="2024-02-02T15:20:00Z"/>
        </w:trPr>
        <w:tc>
          <w:tcPr>
            <w:tcW w:w="2803" w:type="pct"/>
            <w:gridSpan w:val="3"/>
            <w:shd w:val="clear" w:color="auto" w:fill="auto"/>
          </w:tcPr>
          <w:p w:rsidR="00644FEB" w:rsidRDefault="00CF6C33">
            <w:pPr>
              <w:pStyle w:val="TAL"/>
              <w:rPr>
                <w:ins w:id="1497" w:author="Huawei" w:date="2024-02-02T15:20:00Z"/>
              </w:rPr>
            </w:pPr>
            <w:ins w:id="1498" w:author="Huawei" w:date="2024-02-02T15:20:00Z">
              <w:r>
                <w:t>DRX</w:t>
              </w:r>
            </w:ins>
          </w:p>
        </w:tc>
        <w:tc>
          <w:tcPr>
            <w:tcW w:w="559" w:type="pct"/>
            <w:shd w:val="clear" w:color="auto" w:fill="auto"/>
          </w:tcPr>
          <w:p w:rsidR="00644FEB" w:rsidRDefault="00644FEB">
            <w:pPr>
              <w:pStyle w:val="TAC"/>
              <w:rPr>
                <w:ins w:id="1499" w:author="Huawei" w:date="2024-02-02T15:20:00Z"/>
              </w:rPr>
            </w:pPr>
          </w:p>
        </w:tc>
        <w:tc>
          <w:tcPr>
            <w:tcW w:w="1636" w:type="pct"/>
            <w:shd w:val="clear" w:color="auto" w:fill="auto"/>
          </w:tcPr>
          <w:p w:rsidR="00644FEB" w:rsidRDefault="00CF6C33">
            <w:pPr>
              <w:pStyle w:val="TAC"/>
              <w:rPr>
                <w:ins w:id="1500" w:author="Huawei" w:date="2024-02-02T15:20:00Z"/>
                <w:i/>
                <w:iCs/>
              </w:rPr>
            </w:pPr>
            <w:ins w:id="1501" w:author="Huawei" w:date="2024-02-02T15:20:00Z">
              <w:r>
                <w:rPr>
                  <w:i/>
                  <w:iCs/>
                </w:rPr>
                <w:t>OFF</w:t>
              </w:r>
            </w:ins>
          </w:p>
        </w:tc>
      </w:tr>
      <w:tr w:rsidR="00644FEB">
        <w:trPr>
          <w:trHeight w:val="187"/>
          <w:jc w:val="center"/>
          <w:ins w:id="1502" w:author="Huawei" w:date="2024-02-02T15:20:00Z"/>
        </w:trPr>
        <w:tc>
          <w:tcPr>
            <w:tcW w:w="2803" w:type="pct"/>
            <w:gridSpan w:val="3"/>
            <w:shd w:val="clear" w:color="auto" w:fill="auto"/>
          </w:tcPr>
          <w:p w:rsidR="00644FEB" w:rsidRDefault="00CF6C33">
            <w:pPr>
              <w:pStyle w:val="TAL"/>
              <w:rPr>
                <w:ins w:id="1503" w:author="Huawei" w:date="2024-02-02T15:20:00Z"/>
              </w:rPr>
            </w:pPr>
            <w:ins w:id="1504" w:author="Huawei" w:date="2024-02-02T15:20:00Z">
              <w:r>
                <w:t xml:space="preserve">Gap pattern ID </w:t>
              </w:r>
            </w:ins>
          </w:p>
        </w:tc>
        <w:tc>
          <w:tcPr>
            <w:tcW w:w="559" w:type="pct"/>
            <w:shd w:val="clear" w:color="auto" w:fill="auto"/>
          </w:tcPr>
          <w:p w:rsidR="00644FEB" w:rsidRDefault="00644FEB">
            <w:pPr>
              <w:pStyle w:val="TAC"/>
              <w:rPr>
                <w:ins w:id="1505" w:author="Huawei" w:date="2024-02-02T15:20:00Z"/>
              </w:rPr>
            </w:pPr>
          </w:p>
        </w:tc>
        <w:tc>
          <w:tcPr>
            <w:tcW w:w="1636" w:type="pct"/>
            <w:shd w:val="clear" w:color="auto" w:fill="auto"/>
          </w:tcPr>
          <w:p w:rsidR="00644FEB" w:rsidRDefault="00CF6C33">
            <w:pPr>
              <w:pStyle w:val="TAC"/>
              <w:rPr>
                <w:ins w:id="1506" w:author="Huawei" w:date="2024-02-02T15:20:00Z"/>
                <w:iCs/>
              </w:rPr>
            </w:pPr>
            <w:ins w:id="1507" w:author="Huawei" w:date="2024-02-02T15:20:00Z">
              <w:r>
                <w:rPr>
                  <w:iCs/>
                </w:rPr>
                <w:t>N.A.</w:t>
              </w:r>
            </w:ins>
          </w:p>
        </w:tc>
      </w:tr>
      <w:tr w:rsidR="00644FEB">
        <w:trPr>
          <w:trHeight w:val="187"/>
          <w:jc w:val="center"/>
          <w:ins w:id="1508" w:author="Huawei" w:date="2024-02-02T15:20:00Z"/>
        </w:trPr>
        <w:tc>
          <w:tcPr>
            <w:tcW w:w="2803" w:type="pct"/>
            <w:gridSpan w:val="3"/>
            <w:shd w:val="clear" w:color="auto" w:fill="auto"/>
          </w:tcPr>
          <w:p w:rsidR="00644FEB" w:rsidRDefault="00CF6C33">
            <w:pPr>
              <w:pStyle w:val="TAL"/>
              <w:rPr>
                <w:ins w:id="1509" w:author="Huawei" w:date="2024-02-02T15:20:00Z"/>
              </w:rPr>
            </w:pPr>
            <w:ins w:id="1510" w:author="Huawei" w:date="2024-02-02T15:20:00Z">
              <w:r>
                <w:t>Layer 3 filtering</w:t>
              </w:r>
            </w:ins>
          </w:p>
        </w:tc>
        <w:tc>
          <w:tcPr>
            <w:tcW w:w="559" w:type="pct"/>
            <w:shd w:val="clear" w:color="auto" w:fill="auto"/>
          </w:tcPr>
          <w:p w:rsidR="00644FEB" w:rsidRDefault="00644FEB">
            <w:pPr>
              <w:pStyle w:val="TAC"/>
              <w:rPr>
                <w:ins w:id="1511" w:author="Huawei" w:date="2024-02-02T15:20:00Z"/>
              </w:rPr>
            </w:pPr>
          </w:p>
        </w:tc>
        <w:tc>
          <w:tcPr>
            <w:tcW w:w="1636" w:type="pct"/>
            <w:shd w:val="clear" w:color="auto" w:fill="auto"/>
          </w:tcPr>
          <w:p w:rsidR="00644FEB" w:rsidRDefault="00CF6C33">
            <w:pPr>
              <w:pStyle w:val="TAC"/>
              <w:rPr>
                <w:ins w:id="1512" w:author="Huawei" w:date="2024-02-02T15:20:00Z"/>
              </w:rPr>
            </w:pPr>
            <w:ins w:id="1513" w:author="Huawei" w:date="2024-02-02T15:20:00Z">
              <w:r>
                <w:rPr>
                  <w:i/>
                  <w:iCs/>
                </w:rPr>
                <w:t>Enabled</w:t>
              </w:r>
            </w:ins>
          </w:p>
        </w:tc>
      </w:tr>
      <w:tr w:rsidR="00644FEB">
        <w:trPr>
          <w:trHeight w:val="187"/>
          <w:jc w:val="center"/>
          <w:ins w:id="1514" w:author="Huawei" w:date="2024-02-02T15:20:00Z"/>
        </w:trPr>
        <w:tc>
          <w:tcPr>
            <w:tcW w:w="2803" w:type="pct"/>
            <w:gridSpan w:val="3"/>
            <w:shd w:val="clear" w:color="auto" w:fill="auto"/>
          </w:tcPr>
          <w:p w:rsidR="00644FEB" w:rsidRDefault="00CF6C33">
            <w:pPr>
              <w:pStyle w:val="TAL"/>
              <w:rPr>
                <w:ins w:id="1515" w:author="Huawei" w:date="2024-02-02T15:20:00Z"/>
              </w:rPr>
            </w:pPr>
            <w:ins w:id="1516" w:author="Huawei" w:date="2024-02-02T15:20:00Z">
              <w:r>
                <w:t>T310 timer</w:t>
              </w:r>
            </w:ins>
          </w:p>
        </w:tc>
        <w:tc>
          <w:tcPr>
            <w:tcW w:w="559" w:type="pct"/>
            <w:shd w:val="clear" w:color="auto" w:fill="auto"/>
          </w:tcPr>
          <w:p w:rsidR="00644FEB" w:rsidRDefault="00CF6C33">
            <w:pPr>
              <w:pStyle w:val="TAC"/>
              <w:rPr>
                <w:ins w:id="1517" w:author="Huawei" w:date="2024-02-02T15:20:00Z"/>
                <w:iCs/>
              </w:rPr>
            </w:pPr>
            <w:ins w:id="1518" w:author="Huawei" w:date="2024-02-02T15:20:00Z">
              <w:r>
                <w:rPr>
                  <w:iCs/>
                </w:rPr>
                <w:t>ms</w:t>
              </w:r>
            </w:ins>
          </w:p>
        </w:tc>
        <w:tc>
          <w:tcPr>
            <w:tcW w:w="1636" w:type="pct"/>
            <w:shd w:val="clear" w:color="auto" w:fill="auto"/>
          </w:tcPr>
          <w:p w:rsidR="00644FEB" w:rsidRDefault="00CF6C33">
            <w:pPr>
              <w:pStyle w:val="TAC"/>
              <w:rPr>
                <w:ins w:id="1519" w:author="Huawei" w:date="2024-02-02T15:20:00Z"/>
                <w:i/>
                <w:iCs/>
              </w:rPr>
            </w:pPr>
            <w:ins w:id="1520" w:author="Huawei" w:date="2024-02-02T15:20:00Z">
              <w:r>
                <w:rPr>
                  <w:iCs/>
                </w:rPr>
                <w:t>1000</w:t>
              </w:r>
            </w:ins>
          </w:p>
        </w:tc>
      </w:tr>
      <w:tr w:rsidR="00644FEB">
        <w:trPr>
          <w:trHeight w:val="187"/>
          <w:jc w:val="center"/>
          <w:ins w:id="1521" w:author="Huawei" w:date="2024-02-02T15:20:00Z"/>
        </w:trPr>
        <w:tc>
          <w:tcPr>
            <w:tcW w:w="2803" w:type="pct"/>
            <w:gridSpan w:val="3"/>
            <w:shd w:val="clear" w:color="auto" w:fill="auto"/>
          </w:tcPr>
          <w:p w:rsidR="00644FEB" w:rsidRDefault="00CF6C33">
            <w:pPr>
              <w:pStyle w:val="TAL"/>
              <w:rPr>
                <w:ins w:id="1522" w:author="Huawei" w:date="2024-02-02T15:20:00Z"/>
              </w:rPr>
            </w:pPr>
            <w:ins w:id="1523" w:author="Huawei" w:date="2024-02-02T15:20:00Z">
              <w:r>
                <w:t xml:space="preserve">T311 </w:t>
              </w:r>
              <w:r>
                <w:t>timer</w:t>
              </w:r>
            </w:ins>
          </w:p>
        </w:tc>
        <w:tc>
          <w:tcPr>
            <w:tcW w:w="559" w:type="pct"/>
            <w:shd w:val="clear" w:color="auto" w:fill="auto"/>
          </w:tcPr>
          <w:p w:rsidR="00644FEB" w:rsidRDefault="00CF6C33">
            <w:pPr>
              <w:pStyle w:val="TAC"/>
              <w:rPr>
                <w:ins w:id="1524" w:author="Huawei" w:date="2024-02-02T15:20:00Z"/>
                <w:iCs/>
              </w:rPr>
            </w:pPr>
            <w:ins w:id="1525" w:author="Huawei" w:date="2024-02-02T15:20:00Z">
              <w:r>
                <w:t>ms</w:t>
              </w:r>
            </w:ins>
          </w:p>
        </w:tc>
        <w:tc>
          <w:tcPr>
            <w:tcW w:w="1636" w:type="pct"/>
            <w:shd w:val="clear" w:color="auto" w:fill="auto"/>
          </w:tcPr>
          <w:p w:rsidR="00644FEB" w:rsidRDefault="00CF6C33">
            <w:pPr>
              <w:pStyle w:val="TAC"/>
              <w:rPr>
                <w:ins w:id="1526" w:author="Huawei" w:date="2024-02-02T15:20:00Z"/>
                <w:i/>
                <w:iCs/>
              </w:rPr>
            </w:pPr>
            <w:ins w:id="1527" w:author="Huawei" w:date="2024-02-02T15:20:00Z">
              <w:r>
                <w:t>1000</w:t>
              </w:r>
            </w:ins>
          </w:p>
        </w:tc>
      </w:tr>
      <w:tr w:rsidR="00644FEB">
        <w:trPr>
          <w:trHeight w:val="187"/>
          <w:jc w:val="center"/>
          <w:ins w:id="1528" w:author="Huawei" w:date="2024-02-02T15:20:00Z"/>
        </w:trPr>
        <w:tc>
          <w:tcPr>
            <w:tcW w:w="2803" w:type="pct"/>
            <w:gridSpan w:val="3"/>
            <w:shd w:val="clear" w:color="auto" w:fill="auto"/>
          </w:tcPr>
          <w:p w:rsidR="00644FEB" w:rsidRDefault="00CF6C33">
            <w:pPr>
              <w:pStyle w:val="TAL"/>
              <w:rPr>
                <w:ins w:id="1529" w:author="Huawei" w:date="2024-02-02T15:20:00Z"/>
              </w:rPr>
            </w:pPr>
            <w:ins w:id="1530" w:author="Huawei" w:date="2024-02-02T15:20:00Z">
              <w:r>
                <w:t>N310</w:t>
              </w:r>
            </w:ins>
          </w:p>
        </w:tc>
        <w:tc>
          <w:tcPr>
            <w:tcW w:w="559" w:type="pct"/>
            <w:shd w:val="clear" w:color="auto" w:fill="auto"/>
          </w:tcPr>
          <w:p w:rsidR="00644FEB" w:rsidRDefault="00644FEB">
            <w:pPr>
              <w:pStyle w:val="TAC"/>
              <w:rPr>
                <w:ins w:id="1531" w:author="Huawei" w:date="2024-02-02T15:20:00Z"/>
              </w:rPr>
            </w:pPr>
          </w:p>
        </w:tc>
        <w:tc>
          <w:tcPr>
            <w:tcW w:w="1636" w:type="pct"/>
            <w:shd w:val="clear" w:color="auto" w:fill="auto"/>
          </w:tcPr>
          <w:p w:rsidR="00644FEB" w:rsidRDefault="00CF6C33">
            <w:pPr>
              <w:pStyle w:val="TAC"/>
              <w:rPr>
                <w:ins w:id="1532" w:author="Huawei" w:date="2024-02-02T15:20:00Z"/>
              </w:rPr>
            </w:pPr>
            <w:ins w:id="1533" w:author="Huawei" w:date="2024-02-02T15:20:00Z">
              <w:r>
                <w:t>1</w:t>
              </w:r>
            </w:ins>
          </w:p>
        </w:tc>
      </w:tr>
      <w:tr w:rsidR="00644FEB">
        <w:trPr>
          <w:trHeight w:val="187"/>
          <w:jc w:val="center"/>
          <w:ins w:id="1534" w:author="Huawei" w:date="2024-02-02T15:20:00Z"/>
        </w:trPr>
        <w:tc>
          <w:tcPr>
            <w:tcW w:w="2803" w:type="pct"/>
            <w:gridSpan w:val="3"/>
            <w:shd w:val="clear" w:color="auto" w:fill="auto"/>
          </w:tcPr>
          <w:p w:rsidR="00644FEB" w:rsidRDefault="00CF6C33">
            <w:pPr>
              <w:pStyle w:val="TAL"/>
              <w:rPr>
                <w:ins w:id="1535" w:author="Huawei" w:date="2024-02-02T15:20:00Z"/>
              </w:rPr>
            </w:pPr>
            <w:ins w:id="1536" w:author="Huawei" w:date="2024-02-02T15:20:00Z">
              <w:r>
                <w:t>N311</w:t>
              </w:r>
            </w:ins>
          </w:p>
        </w:tc>
        <w:tc>
          <w:tcPr>
            <w:tcW w:w="559" w:type="pct"/>
            <w:shd w:val="clear" w:color="auto" w:fill="auto"/>
          </w:tcPr>
          <w:p w:rsidR="00644FEB" w:rsidRDefault="00644FEB">
            <w:pPr>
              <w:pStyle w:val="TAC"/>
              <w:rPr>
                <w:ins w:id="1537" w:author="Huawei" w:date="2024-02-02T15:20:00Z"/>
              </w:rPr>
            </w:pPr>
          </w:p>
        </w:tc>
        <w:tc>
          <w:tcPr>
            <w:tcW w:w="1636" w:type="pct"/>
            <w:shd w:val="clear" w:color="auto" w:fill="auto"/>
          </w:tcPr>
          <w:p w:rsidR="00644FEB" w:rsidRDefault="00CF6C33">
            <w:pPr>
              <w:pStyle w:val="TAC"/>
              <w:rPr>
                <w:ins w:id="1538" w:author="Huawei" w:date="2024-02-02T15:20:00Z"/>
              </w:rPr>
            </w:pPr>
            <w:ins w:id="1539" w:author="Huawei" w:date="2024-02-02T15:20:00Z">
              <w:r>
                <w:t>1</w:t>
              </w:r>
            </w:ins>
          </w:p>
        </w:tc>
      </w:tr>
      <w:tr w:rsidR="00644FEB">
        <w:trPr>
          <w:trHeight w:val="187"/>
          <w:jc w:val="center"/>
          <w:ins w:id="1540" w:author="Huawei" w:date="2024-02-02T15:20:00Z"/>
        </w:trPr>
        <w:tc>
          <w:tcPr>
            <w:tcW w:w="1231" w:type="pct"/>
            <w:tcBorders>
              <w:bottom w:val="nil"/>
            </w:tcBorders>
            <w:shd w:val="clear" w:color="auto" w:fill="auto"/>
          </w:tcPr>
          <w:p w:rsidR="00644FEB" w:rsidRDefault="00CF6C33">
            <w:pPr>
              <w:pStyle w:val="TAL"/>
              <w:rPr>
                <w:ins w:id="1541" w:author="Huawei" w:date="2024-02-02T15:20:00Z"/>
              </w:rPr>
            </w:pPr>
            <w:ins w:id="1542" w:author="Huawei" w:date="2024-02-02T15:20:00Z">
              <w:r>
                <w:t>CSI-RS configuration for CSI reporting</w:t>
              </w:r>
            </w:ins>
          </w:p>
        </w:tc>
        <w:tc>
          <w:tcPr>
            <w:tcW w:w="1572" w:type="pct"/>
            <w:gridSpan w:val="2"/>
            <w:shd w:val="clear" w:color="auto" w:fill="auto"/>
          </w:tcPr>
          <w:p w:rsidR="00644FEB" w:rsidRDefault="00CF6C33">
            <w:pPr>
              <w:pStyle w:val="TAL"/>
              <w:rPr>
                <w:ins w:id="1543" w:author="Huawei" w:date="2024-02-02T15:20:00Z"/>
              </w:rPr>
            </w:pPr>
            <w:ins w:id="1544" w:author="Huawei" w:date="2024-02-02T15:20:00Z">
              <w:r>
                <w:t>Config 1</w:t>
              </w:r>
            </w:ins>
          </w:p>
        </w:tc>
        <w:tc>
          <w:tcPr>
            <w:tcW w:w="559" w:type="pct"/>
            <w:shd w:val="clear" w:color="auto" w:fill="auto"/>
          </w:tcPr>
          <w:p w:rsidR="00644FEB" w:rsidRDefault="00644FEB">
            <w:pPr>
              <w:pStyle w:val="TAC"/>
              <w:rPr>
                <w:ins w:id="1545" w:author="Huawei" w:date="2024-02-02T15:20:00Z"/>
              </w:rPr>
            </w:pPr>
          </w:p>
        </w:tc>
        <w:tc>
          <w:tcPr>
            <w:tcW w:w="1636" w:type="pct"/>
            <w:shd w:val="clear" w:color="auto" w:fill="auto"/>
          </w:tcPr>
          <w:p w:rsidR="00644FEB" w:rsidRDefault="00CF6C33">
            <w:pPr>
              <w:pStyle w:val="TAC"/>
              <w:rPr>
                <w:ins w:id="1546" w:author="Huawei" w:date="2024-02-02T15:20:00Z"/>
              </w:rPr>
            </w:pPr>
            <w:ins w:id="1547" w:author="Huawei" w:date="2024-02-02T15:20:00Z">
              <w:r>
                <w:rPr>
                  <w:szCs w:val="18"/>
                </w:rPr>
                <w:t>CSI-RS.1.1 FDD</w:t>
              </w:r>
            </w:ins>
          </w:p>
        </w:tc>
      </w:tr>
      <w:tr w:rsidR="00644FEB">
        <w:trPr>
          <w:trHeight w:val="187"/>
          <w:jc w:val="center"/>
          <w:ins w:id="1548" w:author="Huawei" w:date="2024-02-02T15:20:00Z"/>
        </w:trPr>
        <w:tc>
          <w:tcPr>
            <w:tcW w:w="1231" w:type="pct"/>
            <w:tcBorders>
              <w:top w:val="nil"/>
              <w:bottom w:val="nil"/>
            </w:tcBorders>
            <w:shd w:val="clear" w:color="auto" w:fill="auto"/>
          </w:tcPr>
          <w:p w:rsidR="00644FEB" w:rsidRDefault="00644FEB">
            <w:pPr>
              <w:pStyle w:val="TAL"/>
              <w:rPr>
                <w:ins w:id="1549" w:author="Huawei" w:date="2024-02-02T15:20:00Z"/>
              </w:rPr>
            </w:pPr>
          </w:p>
        </w:tc>
        <w:tc>
          <w:tcPr>
            <w:tcW w:w="1572" w:type="pct"/>
            <w:gridSpan w:val="2"/>
            <w:shd w:val="clear" w:color="auto" w:fill="auto"/>
          </w:tcPr>
          <w:p w:rsidR="00644FEB" w:rsidRDefault="00CF6C33">
            <w:pPr>
              <w:pStyle w:val="TAL"/>
              <w:rPr>
                <w:ins w:id="1550" w:author="Huawei" w:date="2024-02-02T15:20:00Z"/>
              </w:rPr>
            </w:pPr>
            <w:ins w:id="1551" w:author="Huawei" w:date="2024-02-02T15:20:00Z">
              <w:r>
                <w:t>Config 2</w:t>
              </w:r>
            </w:ins>
          </w:p>
        </w:tc>
        <w:tc>
          <w:tcPr>
            <w:tcW w:w="559" w:type="pct"/>
            <w:shd w:val="clear" w:color="auto" w:fill="auto"/>
          </w:tcPr>
          <w:p w:rsidR="00644FEB" w:rsidRDefault="00644FEB">
            <w:pPr>
              <w:pStyle w:val="TAC"/>
              <w:rPr>
                <w:ins w:id="1552" w:author="Huawei" w:date="2024-02-02T15:20:00Z"/>
              </w:rPr>
            </w:pPr>
          </w:p>
        </w:tc>
        <w:tc>
          <w:tcPr>
            <w:tcW w:w="1636" w:type="pct"/>
            <w:shd w:val="clear" w:color="auto" w:fill="auto"/>
          </w:tcPr>
          <w:p w:rsidR="00644FEB" w:rsidRDefault="00CF6C33">
            <w:pPr>
              <w:pStyle w:val="TAC"/>
              <w:rPr>
                <w:ins w:id="1553" w:author="Huawei" w:date="2024-02-02T15:20:00Z"/>
              </w:rPr>
            </w:pPr>
            <w:ins w:id="1554" w:author="Huawei" w:date="2024-02-02T15:20:00Z">
              <w:r>
                <w:rPr>
                  <w:szCs w:val="18"/>
                </w:rPr>
                <w:t>CSI-RS.1.1 TDD</w:t>
              </w:r>
            </w:ins>
          </w:p>
        </w:tc>
      </w:tr>
      <w:tr w:rsidR="00644FEB">
        <w:trPr>
          <w:trHeight w:val="187"/>
          <w:jc w:val="center"/>
          <w:ins w:id="1555" w:author="Huawei" w:date="2024-02-02T15:20:00Z"/>
        </w:trPr>
        <w:tc>
          <w:tcPr>
            <w:tcW w:w="1231" w:type="pct"/>
            <w:tcBorders>
              <w:top w:val="nil"/>
              <w:bottom w:val="single" w:sz="4" w:space="0" w:color="auto"/>
            </w:tcBorders>
            <w:shd w:val="clear" w:color="auto" w:fill="auto"/>
          </w:tcPr>
          <w:p w:rsidR="00644FEB" w:rsidRDefault="00644FEB">
            <w:pPr>
              <w:pStyle w:val="TAL"/>
              <w:rPr>
                <w:ins w:id="1556" w:author="Huawei" w:date="2024-02-02T15:20:00Z"/>
              </w:rPr>
            </w:pPr>
          </w:p>
        </w:tc>
        <w:tc>
          <w:tcPr>
            <w:tcW w:w="1572" w:type="pct"/>
            <w:gridSpan w:val="2"/>
            <w:shd w:val="clear" w:color="auto" w:fill="auto"/>
          </w:tcPr>
          <w:p w:rsidR="00644FEB" w:rsidRDefault="00CF6C33">
            <w:pPr>
              <w:pStyle w:val="TAL"/>
              <w:rPr>
                <w:ins w:id="1557" w:author="Huawei" w:date="2024-02-02T15:20:00Z"/>
              </w:rPr>
            </w:pPr>
            <w:ins w:id="1558" w:author="Huawei" w:date="2024-02-02T15:20:00Z">
              <w:r>
                <w:t>Config 3</w:t>
              </w:r>
            </w:ins>
          </w:p>
        </w:tc>
        <w:tc>
          <w:tcPr>
            <w:tcW w:w="559" w:type="pct"/>
            <w:shd w:val="clear" w:color="auto" w:fill="auto"/>
          </w:tcPr>
          <w:p w:rsidR="00644FEB" w:rsidRDefault="00644FEB">
            <w:pPr>
              <w:pStyle w:val="TAC"/>
              <w:rPr>
                <w:ins w:id="1559" w:author="Huawei" w:date="2024-02-02T15:20:00Z"/>
              </w:rPr>
            </w:pPr>
          </w:p>
        </w:tc>
        <w:tc>
          <w:tcPr>
            <w:tcW w:w="1636" w:type="pct"/>
            <w:shd w:val="clear" w:color="auto" w:fill="auto"/>
          </w:tcPr>
          <w:p w:rsidR="00644FEB" w:rsidRDefault="00CF6C33">
            <w:pPr>
              <w:pStyle w:val="TAC"/>
              <w:rPr>
                <w:ins w:id="1560" w:author="Huawei" w:date="2024-02-02T15:20:00Z"/>
              </w:rPr>
            </w:pPr>
            <w:ins w:id="1561" w:author="Huawei" w:date="2024-02-02T15:20:00Z">
              <w:r>
                <w:rPr>
                  <w:szCs w:val="18"/>
                </w:rPr>
                <w:t>CSI-RS.2.1 TDD</w:t>
              </w:r>
            </w:ins>
          </w:p>
        </w:tc>
      </w:tr>
      <w:tr w:rsidR="00644FEB">
        <w:trPr>
          <w:trHeight w:val="187"/>
          <w:jc w:val="center"/>
          <w:ins w:id="1562" w:author="Huawei" w:date="2024-02-02T15:20:00Z"/>
        </w:trPr>
        <w:tc>
          <w:tcPr>
            <w:tcW w:w="1231" w:type="pct"/>
            <w:tcBorders>
              <w:bottom w:val="nil"/>
            </w:tcBorders>
            <w:shd w:val="clear" w:color="auto" w:fill="auto"/>
          </w:tcPr>
          <w:p w:rsidR="00644FEB" w:rsidRDefault="00CF6C33">
            <w:pPr>
              <w:pStyle w:val="TAL"/>
              <w:rPr>
                <w:ins w:id="1563" w:author="Huawei" w:date="2024-02-02T15:20:00Z"/>
              </w:rPr>
            </w:pPr>
            <w:ins w:id="1564" w:author="Huawei" w:date="2024-02-02T15:20:00Z">
              <w:r>
                <w:t>CSI-RS for tracking</w:t>
              </w:r>
            </w:ins>
          </w:p>
        </w:tc>
        <w:tc>
          <w:tcPr>
            <w:tcW w:w="1572" w:type="pct"/>
            <w:gridSpan w:val="2"/>
            <w:shd w:val="clear" w:color="auto" w:fill="auto"/>
          </w:tcPr>
          <w:p w:rsidR="00644FEB" w:rsidRDefault="00CF6C33">
            <w:pPr>
              <w:pStyle w:val="TAL"/>
              <w:rPr>
                <w:ins w:id="1565" w:author="Huawei" w:date="2024-02-02T15:20:00Z"/>
              </w:rPr>
            </w:pPr>
            <w:ins w:id="1566" w:author="Huawei" w:date="2024-02-02T15:20:00Z">
              <w:r>
                <w:t>Config 1, 4</w:t>
              </w:r>
            </w:ins>
          </w:p>
        </w:tc>
        <w:tc>
          <w:tcPr>
            <w:tcW w:w="559" w:type="pct"/>
            <w:shd w:val="clear" w:color="auto" w:fill="auto"/>
          </w:tcPr>
          <w:p w:rsidR="00644FEB" w:rsidRDefault="00644FEB">
            <w:pPr>
              <w:pStyle w:val="TAC"/>
              <w:rPr>
                <w:ins w:id="1567" w:author="Huawei" w:date="2024-02-02T15:20:00Z"/>
              </w:rPr>
            </w:pPr>
          </w:p>
        </w:tc>
        <w:tc>
          <w:tcPr>
            <w:tcW w:w="1636" w:type="pct"/>
            <w:shd w:val="clear" w:color="auto" w:fill="auto"/>
          </w:tcPr>
          <w:p w:rsidR="00644FEB" w:rsidRDefault="00CF6C33">
            <w:pPr>
              <w:pStyle w:val="TAC"/>
              <w:rPr>
                <w:ins w:id="1568" w:author="Huawei" w:date="2024-02-02T15:20:00Z"/>
                <w:szCs w:val="18"/>
              </w:rPr>
            </w:pPr>
            <w:ins w:id="1569" w:author="Huawei" w:date="2024-02-02T15:20:00Z">
              <w:r>
                <w:rPr>
                  <w:szCs w:val="18"/>
                </w:rPr>
                <w:t>TRS.1.1 FDD</w:t>
              </w:r>
            </w:ins>
          </w:p>
        </w:tc>
      </w:tr>
      <w:tr w:rsidR="00644FEB">
        <w:trPr>
          <w:trHeight w:val="187"/>
          <w:jc w:val="center"/>
          <w:ins w:id="1570" w:author="Huawei" w:date="2024-02-02T15:20:00Z"/>
        </w:trPr>
        <w:tc>
          <w:tcPr>
            <w:tcW w:w="1231" w:type="pct"/>
            <w:tcBorders>
              <w:top w:val="nil"/>
              <w:bottom w:val="nil"/>
            </w:tcBorders>
            <w:shd w:val="clear" w:color="auto" w:fill="auto"/>
          </w:tcPr>
          <w:p w:rsidR="00644FEB" w:rsidRDefault="00644FEB">
            <w:pPr>
              <w:pStyle w:val="TAL"/>
              <w:rPr>
                <w:ins w:id="1571" w:author="Huawei" w:date="2024-02-02T15:20:00Z"/>
              </w:rPr>
            </w:pPr>
          </w:p>
        </w:tc>
        <w:tc>
          <w:tcPr>
            <w:tcW w:w="1572" w:type="pct"/>
            <w:gridSpan w:val="2"/>
            <w:shd w:val="clear" w:color="auto" w:fill="auto"/>
          </w:tcPr>
          <w:p w:rsidR="00644FEB" w:rsidRDefault="00CF6C33">
            <w:pPr>
              <w:pStyle w:val="TAL"/>
              <w:rPr>
                <w:ins w:id="1572" w:author="Huawei" w:date="2024-02-02T15:20:00Z"/>
              </w:rPr>
            </w:pPr>
            <w:ins w:id="1573" w:author="Huawei" w:date="2024-02-02T15:20:00Z">
              <w:r>
                <w:t>Config 2, 5</w:t>
              </w:r>
            </w:ins>
          </w:p>
        </w:tc>
        <w:tc>
          <w:tcPr>
            <w:tcW w:w="559" w:type="pct"/>
            <w:shd w:val="clear" w:color="auto" w:fill="auto"/>
          </w:tcPr>
          <w:p w:rsidR="00644FEB" w:rsidRDefault="00644FEB">
            <w:pPr>
              <w:pStyle w:val="TAC"/>
              <w:rPr>
                <w:ins w:id="1574" w:author="Huawei" w:date="2024-02-02T15:20:00Z"/>
              </w:rPr>
            </w:pPr>
          </w:p>
        </w:tc>
        <w:tc>
          <w:tcPr>
            <w:tcW w:w="1636" w:type="pct"/>
            <w:shd w:val="clear" w:color="auto" w:fill="auto"/>
          </w:tcPr>
          <w:p w:rsidR="00644FEB" w:rsidRDefault="00CF6C33">
            <w:pPr>
              <w:pStyle w:val="TAC"/>
              <w:rPr>
                <w:ins w:id="1575" w:author="Huawei" w:date="2024-02-02T15:20:00Z"/>
                <w:szCs w:val="18"/>
              </w:rPr>
            </w:pPr>
            <w:ins w:id="1576" w:author="Huawei" w:date="2024-02-02T15:20:00Z">
              <w:r>
                <w:rPr>
                  <w:szCs w:val="18"/>
                </w:rPr>
                <w:t>TRS.1.1 TDD</w:t>
              </w:r>
            </w:ins>
          </w:p>
        </w:tc>
      </w:tr>
      <w:tr w:rsidR="00644FEB">
        <w:trPr>
          <w:trHeight w:val="187"/>
          <w:jc w:val="center"/>
          <w:ins w:id="1577" w:author="Huawei" w:date="2024-02-02T15:20:00Z"/>
        </w:trPr>
        <w:tc>
          <w:tcPr>
            <w:tcW w:w="1231" w:type="pct"/>
            <w:tcBorders>
              <w:top w:val="nil"/>
            </w:tcBorders>
            <w:shd w:val="clear" w:color="auto" w:fill="auto"/>
          </w:tcPr>
          <w:p w:rsidR="00644FEB" w:rsidRDefault="00644FEB">
            <w:pPr>
              <w:pStyle w:val="TAL"/>
              <w:rPr>
                <w:ins w:id="1578" w:author="Huawei" w:date="2024-02-02T15:20:00Z"/>
              </w:rPr>
            </w:pPr>
          </w:p>
        </w:tc>
        <w:tc>
          <w:tcPr>
            <w:tcW w:w="1572" w:type="pct"/>
            <w:gridSpan w:val="2"/>
            <w:shd w:val="clear" w:color="auto" w:fill="auto"/>
          </w:tcPr>
          <w:p w:rsidR="00644FEB" w:rsidRDefault="00CF6C33">
            <w:pPr>
              <w:pStyle w:val="TAL"/>
              <w:rPr>
                <w:ins w:id="1579" w:author="Huawei" w:date="2024-02-02T15:20:00Z"/>
              </w:rPr>
            </w:pPr>
            <w:ins w:id="1580" w:author="Huawei" w:date="2024-02-02T15:20:00Z">
              <w:r>
                <w:t>Config 3, 6</w:t>
              </w:r>
            </w:ins>
          </w:p>
        </w:tc>
        <w:tc>
          <w:tcPr>
            <w:tcW w:w="559" w:type="pct"/>
            <w:shd w:val="clear" w:color="auto" w:fill="auto"/>
          </w:tcPr>
          <w:p w:rsidR="00644FEB" w:rsidRDefault="00644FEB">
            <w:pPr>
              <w:pStyle w:val="TAC"/>
              <w:rPr>
                <w:ins w:id="1581" w:author="Huawei" w:date="2024-02-02T15:20:00Z"/>
              </w:rPr>
            </w:pPr>
          </w:p>
        </w:tc>
        <w:tc>
          <w:tcPr>
            <w:tcW w:w="1636" w:type="pct"/>
            <w:shd w:val="clear" w:color="auto" w:fill="auto"/>
          </w:tcPr>
          <w:p w:rsidR="00644FEB" w:rsidRDefault="00CF6C33">
            <w:pPr>
              <w:pStyle w:val="TAC"/>
              <w:rPr>
                <w:ins w:id="1582" w:author="Huawei" w:date="2024-02-02T15:20:00Z"/>
                <w:szCs w:val="18"/>
              </w:rPr>
            </w:pPr>
            <w:ins w:id="1583" w:author="Huawei" w:date="2024-02-02T15:20:00Z">
              <w:r>
                <w:rPr>
                  <w:szCs w:val="18"/>
                </w:rPr>
                <w:t>TRS.1.2 TDD</w:t>
              </w:r>
            </w:ins>
          </w:p>
        </w:tc>
      </w:tr>
      <w:tr w:rsidR="00644FEB">
        <w:trPr>
          <w:trHeight w:val="187"/>
          <w:jc w:val="center"/>
          <w:ins w:id="1584" w:author="Huawei" w:date="2024-02-02T15:20:00Z"/>
        </w:trPr>
        <w:tc>
          <w:tcPr>
            <w:tcW w:w="2803" w:type="pct"/>
            <w:gridSpan w:val="3"/>
            <w:shd w:val="clear" w:color="auto" w:fill="auto"/>
          </w:tcPr>
          <w:p w:rsidR="00644FEB" w:rsidRDefault="00CF6C33">
            <w:pPr>
              <w:pStyle w:val="TAL"/>
              <w:rPr>
                <w:ins w:id="1585" w:author="Huawei" w:date="2024-02-02T15:20:00Z"/>
                <w:highlight w:val="yellow"/>
                <w:lang w:val="en-US"/>
              </w:rPr>
            </w:pPr>
            <w:bookmarkStart w:id="1586" w:name="_Hlk157775374"/>
            <w:ins w:id="1587" w:author="Huawei" w:date="2024-02-02T15:20:00Z">
              <w:r>
                <w:rPr>
                  <w:highlight w:val="yellow"/>
                </w:rPr>
                <w:t>T1</w:t>
              </w:r>
              <w:r>
                <w:rPr>
                  <w:highlight w:val="yellow"/>
                </w:rPr>
                <w:t xml:space="preserve"> for UE with </w:t>
              </w:r>
            </w:ins>
            <w:ins w:id="1588" w:author="CMCC-shiyuan-0228" w:date="2024-02-29T21:37:00Z">
              <w:r>
                <w:rPr>
                  <w:rFonts w:hint="eastAsia"/>
                  <w:highlight w:val="yellow"/>
                  <w:lang w:val="en-US" w:eastAsia="zh-CN"/>
                </w:rPr>
                <w:t xml:space="preserve">one or multiple </w:t>
              </w:r>
            </w:ins>
            <w:ins w:id="1589" w:author="Huawei" w:date="2024-02-02T15:20:00Z">
              <w:r>
                <w:rPr>
                  <w:rFonts w:eastAsia="宋体" w:hint="eastAsia"/>
                  <w:highlight w:val="yellow"/>
                  <w:lang w:val="en-US" w:eastAsia="zh-CN"/>
                </w:rPr>
                <w:t>omnidirectional antenna</w:t>
              </w:r>
            </w:ins>
            <w:ins w:id="1590" w:author="CMCC-shiyuan-0228" w:date="2024-02-29T21:37:00Z">
              <w:r>
                <w:rPr>
                  <w:rFonts w:eastAsia="宋体" w:hint="eastAsia"/>
                  <w:highlight w:val="yellow"/>
                  <w:lang w:val="en-US" w:eastAsia="zh-CN"/>
                </w:rPr>
                <w:t>(</w:t>
              </w:r>
            </w:ins>
            <w:ins w:id="1591" w:author="Huawei" w:date="2024-02-02T15:20:00Z">
              <w:r>
                <w:rPr>
                  <w:rFonts w:eastAsia="宋体" w:hint="eastAsia"/>
                  <w:highlight w:val="yellow"/>
                  <w:lang w:val="en-US" w:eastAsia="zh-CN"/>
                </w:rPr>
                <w:t>s</w:t>
              </w:r>
            </w:ins>
            <w:ins w:id="1592" w:author="CMCC-shiyuan-0228" w:date="2024-02-29T21:37:00Z">
              <w:r>
                <w:rPr>
                  <w:rFonts w:eastAsia="宋体" w:hint="eastAsia"/>
                  <w:highlight w:val="yellow"/>
                  <w:lang w:val="en-US" w:eastAsia="zh-CN"/>
                </w:rPr>
                <w:t>)</w:t>
              </w:r>
            </w:ins>
          </w:p>
        </w:tc>
        <w:tc>
          <w:tcPr>
            <w:tcW w:w="559" w:type="pct"/>
            <w:shd w:val="clear" w:color="auto" w:fill="auto"/>
          </w:tcPr>
          <w:p w:rsidR="00644FEB" w:rsidRDefault="00CF6C33">
            <w:pPr>
              <w:pStyle w:val="TAC"/>
              <w:rPr>
                <w:ins w:id="1593" w:author="Huawei" w:date="2024-02-02T15:20:00Z"/>
                <w:highlight w:val="yellow"/>
              </w:rPr>
            </w:pPr>
            <w:ins w:id="1594" w:author="Huawei" w:date="2024-02-02T15:20:00Z">
              <w:r>
                <w:rPr>
                  <w:highlight w:val="yellow"/>
                </w:rPr>
                <w:t>s</w:t>
              </w:r>
            </w:ins>
          </w:p>
        </w:tc>
        <w:tc>
          <w:tcPr>
            <w:tcW w:w="1636" w:type="pct"/>
            <w:shd w:val="clear" w:color="auto" w:fill="auto"/>
          </w:tcPr>
          <w:p w:rsidR="00644FEB" w:rsidRDefault="00CF6C33">
            <w:pPr>
              <w:pStyle w:val="TAC"/>
              <w:rPr>
                <w:ins w:id="1595" w:author="Huawei" w:date="2024-02-02T15:20:00Z"/>
                <w:highlight w:val="yellow"/>
              </w:rPr>
            </w:pPr>
            <w:ins w:id="1596" w:author="Huawei" w:date="2024-02-02T15:20:00Z">
              <w:r>
                <w:rPr>
                  <w:highlight w:val="yellow"/>
                </w:rPr>
                <w:t>0.2</w:t>
              </w:r>
            </w:ins>
          </w:p>
        </w:tc>
      </w:tr>
      <w:tr w:rsidR="00644FEB">
        <w:trPr>
          <w:trHeight w:val="187"/>
          <w:jc w:val="center"/>
          <w:ins w:id="1597" w:author="Huawei" w:date="2024-02-02T15:20:00Z"/>
        </w:trPr>
        <w:tc>
          <w:tcPr>
            <w:tcW w:w="2803" w:type="pct"/>
            <w:gridSpan w:val="3"/>
            <w:shd w:val="clear" w:color="auto" w:fill="auto"/>
          </w:tcPr>
          <w:p w:rsidR="00644FEB" w:rsidRDefault="00CF6C33">
            <w:pPr>
              <w:pStyle w:val="TAL"/>
              <w:rPr>
                <w:ins w:id="1598" w:author="Huawei" w:date="2024-02-02T15:20:00Z"/>
                <w:highlight w:val="yellow"/>
              </w:rPr>
            </w:pPr>
            <w:ins w:id="1599" w:author="Huawei" w:date="2024-02-02T15:20:00Z">
              <w:r>
                <w:rPr>
                  <w:highlight w:val="yellow"/>
                </w:rPr>
                <w:t xml:space="preserve">T1 for UE with </w:t>
              </w:r>
            </w:ins>
            <w:ins w:id="1600" w:author="CMCC-shiyuan-0228" w:date="2024-02-29T21:37:00Z">
              <w:r>
                <w:rPr>
                  <w:rFonts w:hint="eastAsia"/>
                  <w:highlight w:val="yellow"/>
                  <w:lang w:val="en-US" w:eastAsia="zh-CN"/>
                </w:rPr>
                <w:t xml:space="preserve">the </w:t>
              </w:r>
            </w:ins>
            <w:ins w:id="1601" w:author="Huawei" w:date="2024-02-02T15:20:00Z">
              <w:r>
                <w:rPr>
                  <w:rFonts w:eastAsia="宋体" w:hint="eastAsia"/>
                  <w:highlight w:val="yellow"/>
                  <w:lang w:val="en-US" w:eastAsia="zh-CN"/>
                </w:rPr>
                <w:t>antennas</w:t>
              </w:r>
              <w:r>
                <w:rPr>
                  <w:rFonts w:eastAsia="宋体"/>
                  <w:highlight w:val="yellow"/>
                  <w:lang w:val="en-US" w:eastAsia="zh-CN"/>
                </w:rPr>
                <w:t xml:space="preserve"> array</w:t>
              </w:r>
            </w:ins>
          </w:p>
        </w:tc>
        <w:tc>
          <w:tcPr>
            <w:tcW w:w="559" w:type="pct"/>
            <w:shd w:val="clear" w:color="auto" w:fill="auto"/>
          </w:tcPr>
          <w:p w:rsidR="00644FEB" w:rsidRDefault="00CF6C33">
            <w:pPr>
              <w:pStyle w:val="TAC"/>
              <w:rPr>
                <w:ins w:id="1602" w:author="Huawei" w:date="2024-02-02T15:20:00Z"/>
                <w:highlight w:val="yellow"/>
              </w:rPr>
            </w:pPr>
            <w:ins w:id="1603" w:author="Huawei" w:date="2024-02-02T15:20:00Z">
              <w:r>
                <w:rPr>
                  <w:highlight w:val="yellow"/>
                </w:rPr>
                <w:t>s</w:t>
              </w:r>
            </w:ins>
          </w:p>
        </w:tc>
        <w:tc>
          <w:tcPr>
            <w:tcW w:w="1636" w:type="pct"/>
            <w:shd w:val="clear" w:color="auto" w:fill="auto"/>
          </w:tcPr>
          <w:p w:rsidR="00644FEB" w:rsidRDefault="00CF6C33">
            <w:pPr>
              <w:pStyle w:val="TAC"/>
              <w:rPr>
                <w:ins w:id="1604" w:author="Huawei" w:date="2024-02-02T15:20:00Z"/>
                <w:highlight w:val="yellow"/>
              </w:rPr>
            </w:pPr>
            <w:ins w:id="1605" w:author="Huawei" w:date="2024-02-02T15:20:00Z">
              <w:r>
                <w:rPr>
                  <w:highlight w:val="yellow"/>
                </w:rPr>
                <w:t>0.2</w:t>
              </w:r>
            </w:ins>
          </w:p>
        </w:tc>
      </w:tr>
      <w:tr w:rsidR="00644FEB">
        <w:trPr>
          <w:trHeight w:val="187"/>
          <w:jc w:val="center"/>
          <w:ins w:id="1606" w:author="Huawei" w:date="2024-02-02T15:20:00Z"/>
        </w:trPr>
        <w:tc>
          <w:tcPr>
            <w:tcW w:w="2803" w:type="pct"/>
            <w:gridSpan w:val="3"/>
            <w:shd w:val="clear" w:color="auto" w:fill="auto"/>
          </w:tcPr>
          <w:p w:rsidR="00644FEB" w:rsidRDefault="00CF6C33">
            <w:pPr>
              <w:pStyle w:val="TAL"/>
              <w:rPr>
                <w:ins w:id="1607" w:author="Huawei" w:date="2024-02-02T15:20:00Z"/>
                <w:highlight w:val="yellow"/>
                <w:lang w:val="en-US"/>
              </w:rPr>
            </w:pPr>
            <w:ins w:id="1608" w:author="Huawei" w:date="2024-02-02T15:20:00Z">
              <w:r>
                <w:rPr>
                  <w:highlight w:val="yellow"/>
                </w:rPr>
                <w:t>T2 for UE with</w:t>
              </w:r>
            </w:ins>
            <w:ins w:id="1609" w:author="CMCC-shiyuan-0228" w:date="2024-02-29T21:33:00Z">
              <w:r>
                <w:rPr>
                  <w:rFonts w:hint="eastAsia"/>
                  <w:highlight w:val="yellow"/>
                  <w:lang w:val="en-US" w:eastAsia="zh-CN"/>
                </w:rPr>
                <w:t xml:space="preserve"> one or multiple</w:t>
              </w:r>
            </w:ins>
            <w:ins w:id="1610" w:author="Huawei" w:date="2024-02-02T15:20:00Z">
              <w:r>
                <w:rPr>
                  <w:highlight w:val="yellow"/>
                </w:rPr>
                <w:t xml:space="preserve"> </w:t>
              </w:r>
              <w:r>
                <w:rPr>
                  <w:rFonts w:eastAsia="宋体" w:hint="eastAsia"/>
                  <w:highlight w:val="yellow"/>
                  <w:lang w:val="en-US" w:eastAsia="zh-CN"/>
                </w:rPr>
                <w:t>omnidirectional antenna</w:t>
              </w:r>
            </w:ins>
            <w:ins w:id="1611" w:author="CMCC-shiyuan-0228" w:date="2024-02-29T21:33:00Z">
              <w:r>
                <w:rPr>
                  <w:rFonts w:eastAsia="宋体" w:hint="eastAsia"/>
                  <w:highlight w:val="yellow"/>
                  <w:lang w:val="en-US" w:eastAsia="zh-CN"/>
                </w:rPr>
                <w:t>(</w:t>
              </w:r>
            </w:ins>
            <w:ins w:id="1612" w:author="Huawei" w:date="2024-02-02T15:20:00Z">
              <w:r>
                <w:rPr>
                  <w:rFonts w:eastAsia="宋体" w:hint="eastAsia"/>
                  <w:highlight w:val="yellow"/>
                  <w:lang w:val="en-US" w:eastAsia="zh-CN"/>
                </w:rPr>
                <w:t>s</w:t>
              </w:r>
            </w:ins>
            <w:ins w:id="1613" w:author="CMCC-shiyuan-0228" w:date="2024-02-29T21:33:00Z">
              <w:r>
                <w:rPr>
                  <w:rFonts w:eastAsia="宋体" w:hint="eastAsia"/>
                  <w:highlight w:val="yellow"/>
                  <w:lang w:val="en-US" w:eastAsia="zh-CN"/>
                </w:rPr>
                <w:t>)</w:t>
              </w:r>
            </w:ins>
          </w:p>
        </w:tc>
        <w:tc>
          <w:tcPr>
            <w:tcW w:w="559" w:type="pct"/>
            <w:shd w:val="clear" w:color="auto" w:fill="auto"/>
          </w:tcPr>
          <w:p w:rsidR="00644FEB" w:rsidRDefault="00CF6C33">
            <w:pPr>
              <w:pStyle w:val="TAC"/>
              <w:rPr>
                <w:ins w:id="1614" w:author="Huawei" w:date="2024-02-02T15:20:00Z"/>
                <w:highlight w:val="yellow"/>
              </w:rPr>
            </w:pPr>
            <w:ins w:id="1615" w:author="Huawei" w:date="2024-02-02T15:20:00Z">
              <w:r>
                <w:rPr>
                  <w:highlight w:val="yellow"/>
                </w:rPr>
                <w:t>s</w:t>
              </w:r>
            </w:ins>
          </w:p>
        </w:tc>
        <w:tc>
          <w:tcPr>
            <w:tcW w:w="1636" w:type="pct"/>
            <w:shd w:val="clear" w:color="auto" w:fill="auto"/>
          </w:tcPr>
          <w:p w:rsidR="00644FEB" w:rsidRDefault="00CF6C33">
            <w:pPr>
              <w:pStyle w:val="TAC"/>
              <w:rPr>
                <w:ins w:id="1616" w:author="Huawei" w:date="2024-02-02T15:20:00Z"/>
                <w:highlight w:val="yellow"/>
              </w:rPr>
            </w:pPr>
            <w:ins w:id="1617" w:author="Huawei" w:date="2024-02-02T15:20:00Z">
              <w:r>
                <w:rPr>
                  <w:highlight w:val="yellow"/>
                </w:rPr>
                <w:t>0.2</w:t>
              </w:r>
            </w:ins>
          </w:p>
        </w:tc>
      </w:tr>
      <w:tr w:rsidR="00644FEB">
        <w:trPr>
          <w:trHeight w:val="187"/>
          <w:jc w:val="center"/>
          <w:ins w:id="1618" w:author="Huawei" w:date="2024-02-02T15:20:00Z"/>
        </w:trPr>
        <w:tc>
          <w:tcPr>
            <w:tcW w:w="2803" w:type="pct"/>
            <w:gridSpan w:val="3"/>
            <w:shd w:val="clear" w:color="auto" w:fill="auto"/>
          </w:tcPr>
          <w:p w:rsidR="00644FEB" w:rsidRDefault="00CF6C33">
            <w:pPr>
              <w:pStyle w:val="TAL"/>
              <w:rPr>
                <w:ins w:id="1619" w:author="Huawei" w:date="2024-02-02T15:20:00Z"/>
                <w:highlight w:val="yellow"/>
              </w:rPr>
            </w:pPr>
            <w:ins w:id="1620" w:author="Huawei" w:date="2024-02-02T15:20:00Z">
              <w:r>
                <w:rPr>
                  <w:highlight w:val="yellow"/>
                </w:rPr>
                <w:t>T2 for UE with</w:t>
              </w:r>
            </w:ins>
            <w:ins w:id="1621" w:author="CMCC-shiyuan-0228" w:date="2024-02-29T21:35:00Z">
              <w:r>
                <w:rPr>
                  <w:rFonts w:hint="eastAsia"/>
                  <w:highlight w:val="yellow"/>
                  <w:lang w:val="en-US" w:eastAsia="zh-CN"/>
                </w:rPr>
                <w:t xml:space="preserve"> the</w:t>
              </w:r>
            </w:ins>
            <w:ins w:id="1622" w:author="Huawei" w:date="2024-02-02T15:20:00Z">
              <w:r>
                <w:rPr>
                  <w:highlight w:val="yellow"/>
                </w:rPr>
                <w:t xml:space="preserve"> </w:t>
              </w:r>
              <w:r>
                <w:rPr>
                  <w:rFonts w:eastAsia="宋体" w:hint="eastAsia"/>
                  <w:highlight w:val="yellow"/>
                  <w:lang w:val="en-US" w:eastAsia="zh-CN"/>
                </w:rPr>
                <w:t>antennas</w:t>
              </w:r>
              <w:r>
                <w:rPr>
                  <w:rFonts w:eastAsia="宋体"/>
                  <w:highlight w:val="yellow"/>
                  <w:lang w:val="en-US" w:eastAsia="zh-CN"/>
                </w:rPr>
                <w:t xml:space="preserve"> array</w:t>
              </w:r>
            </w:ins>
          </w:p>
        </w:tc>
        <w:tc>
          <w:tcPr>
            <w:tcW w:w="559" w:type="pct"/>
            <w:shd w:val="clear" w:color="auto" w:fill="auto"/>
          </w:tcPr>
          <w:p w:rsidR="00644FEB" w:rsidRDefault="00CF6C33">
            <w:pPr>
              <w:pStyle w:val="TAC"/>
              <w:rPr>
                <w:ins w:id="1623" w:author="Huawei" w:date="2024-02-02T15:20:00Z"/>
                <w:highlight w:val="yellow"/>
              </w:rPr>
            </w:pPr>
            <w:ins w:id="1624" w:author="Huawei" w:date="2024-02-02T15:20:00Z">
              <w:r>
                <w:rPr>
                  <w:highlight w:val="yellow"/>
                </w:rPr>
                <w:t>s</w:t>
              </w:r>
            </w:ins>
          </w:p>
        </w:tc>
        <w:tc>
          <w:tcPr>
            <w:tcW w:w="1636" w:type="pct"/>
            <w:shd w:val="clear" w:color="auto" w:fill="auto"/>
          </w:tcPr>
          <w:p w:rsidR="00644FEB" w:rsidRDefault="00CF6C33">
            <w:pPr>
              <w:pStyle w:val="TAC"/>
              <w:rPr>
                <w:ins w:id="1625" w:author="Huawei" w:date="2024-02-02T15:20:00Z"/>
                <w:highlight w:val="yellow"/>
              </w:rPr>
            </w:pPr>
            <w:ins w:id="1626" w:author="Huawei" w:date="2024-02-02T15:20:00Z">
              <w:r>
                <w:rPr>
                  <w:highlight w:val="yellow"/>
                </w:rPr>
                <w:t>0.4</w:t>
              </w:r>
            </w:ins>
          </w:p>
        </w:tc>
      </w:tr>
      <w:tr w:rsidR="00644FEB">
        <w:trPr>
          <w:trHeight w:val="187"/>
          <w:jc w:val="center"/>
          <w:ins w:id="1627" w:author="Huawei" w:date="2024-02-02T15:20:00Z"/>
        </w:trPr>
        <w:tc>
          <w:tcPr>
            <w:tcW w:w="2803" w:type="pct"/>
            <w:gridSpan w:val="3"/>
            <w:shd w:val="clear" w:color="auto" w:fill="auto"/>
          </w:tcPr>
          <w:p w:rsidR="00644FEB" w:rsidRDefault="00CF6C33">
            <w:pPr>
              <w:pStyle w:val="TAL"/>
              <w:rPr>
                <w:ins w:id="1628" w:author="Huawei" w:date="2024-02-02T15:20:00Z"/>
                <w:highlight w:val="yellow"/>
                <w:lang w:val="en-US"/>
              </w:rPr>
            </w:pPr>
            <w:ins w:id="1629" w:author="Huawei" w:date="2024-02-02T15:20:00Z">
              <w:r>
                <w:rPr>
                  <w:highlight w:val="yellow"/>
                </w:rPr>
                <w:t>T3 for UE with</w:t>
              </w:r>
            </w:ins>
            <w:ins w:id="1630" w:author="CMCC-shiyuan-0228" w:date="2024-02-29T21:35:00Z">
              <w:r>
                <w:rPr>
                  <w:rFonts w:hint="eastAsia"/>
                  <w:highlight w:val="yellow"/>
                  <w:lang w:val="en-US" w:eastAsia="zh-CN"/>
                </w:rPr>
                <w:t xml:space="preserve"> one or multiple</w:t>
              </w:r>
            </w:ins>
            <w:ins w:id="1631" w:author="Huawei" w:date="2024-02-02T15:20:00Z">
              <w:r>
                <w:rPr>
                  <w:highlight w:val="yellow"/>
                </w:rPr>
                <w:t xml:space="preserve"> </w:t>
              </w:r>
              <w:r>
                <w:rPr>
                  <w:rFonts w:eastAsia="宋体" w:hint="eastAsia"/>
                  <w:highlight w:val="yellow"/>
                  <w:lang w:val="en-US" w:eastAsia="zh-CN"/>
                </w:rPr>
                <w:t>omnidirectional</w:t>
              </w:r>
              <w:r>
                <w:rPr>
                  <w:rFonts w:eastAsia="宋体" w:hint="eastAsia"/>
                  <w:highlight w:val="yellow"/>
                  <w:lang w:val="en-US" w:eastAsia="zh-CN"/>
                </w:rPr>
                <w:t xml:space="preserve"> antenna</w:t>
              </w:r>
            </w:ins>
            <w:ins w:id="1632" w:author="CMCC-shiyuan-0228" w:date="2024-02-29T21:35:00Z">
              <w:r>
                <w:rPr>
                  <w:rFonts w:eastAsia="宋体" w:hint="eastAsia"/>
                  <w:highlight w:val="yellow"/>
                  <w:lang w:val="en-US" w:eastAsia="zh-CN"/>
                </w:rPr>
                <w:t>(</w:t>
              </w:r>
            </w:ins>
            <w:ins w:id="1633" w:author="Huawei" w:date="2024-02-02T15:20:00Z">
              <w:r>
                <w:rPr>
                  <w:rFonts w:eastAsia="宋体" w:hint="eastAsia"/>
                  <w:highlight w:val="yellow"/>
                  <w:lang w:val="en-US" w:eastAsia="zh-CN"/>
                </w:rPr>
                <w:t>s</w:t>
              </w:r>
            </w:ins>
            <w:ins w:id="1634" w:author="CMCC-shiyuan-0228" w:date="2024-02-29T21:35:00Z">
              <w:r>
                <w:rPr>
                  <w:rFonts w:eastAsia="宋体" w:hint="eastAsia"/>
                  <w:highlight w:val="yellow"/>
                  <w:lang w:val="en-US" w:eastAsia="zh-CN"/>
                </w:rPr>
                <w:t>)</w:t>
              </w:r>
            </w:ins>
          </w:p>
        </w:tc>
        <w:tc>
          <w:tcPr>
            <w:tcW w:w="559" w:type="pct"/>
            <w:shd w:val="clear" w:color="auto" w:fill="auto"/>
          </w:tcPr>
          <w:p w:rsidR="00644FEB" w:rsidRDefault="00CF6C33">
            <w:pPr>
              <w:pStyle w:val="TAC"/>
              <w:rPr>
                <w:ins w:id="1635" w:author="Huawei" w:date="2024-02-02T15:20:00Z"/>
                <w:highlight w:val="yellow"/>
              </w:rPr>
            </w:pPr>
            <w:ins w:id="1636" w:author="Huawei" w:date="2024-02-02T15:20:00Z">
              <w:r>
                <w:rPr>
                  <w:highlight w:val="yellow"/>
                </w:rPr>
                <w:t>s</w:t>
              </w:r>
            </w:ins>
          </w:p>
        </w:tc>
        <w:tc>
          <w:tcPr>
            <w:tcW w:w="1636" w:type="pct"/>
            <w:shd w:val="clear" w:color="auto" w:fill="auto"/>
          </w:tcPr>
          <w:p w:rsidR="00644FEB" w:rsidRDefault="00CF6C33">
            <w:pPr>
              <w:pStyle w:val="TAC"/>
              <w:rPr>
                <w:ins w:id="1637" w:author="Huawei" w:date="2024-02-02T15:20:00Z"/>
                <w:highlight w:val="yellow"/>
              </w:rPr>
            </w:pPr>
            <w:ins w:id="1638" w:author="Huawei" w:date="2024-02-02T15:20:00Z">
              <w:r>
                <w:rPr>
                  <w:highlight w:val="yellow"/>
                </w:rPr>
                <w:t>0.24</w:t>
              </w:r>
            </w:ins>
          </w:p>
        </w:tc>
      </w:tr>
      <w:tr w:rsidR="00644FEB">
        <w:trPr>
          <w:trHeight w:val="187"/>
          <w:jc w:val="center"/>
          <w:ins w:id="1639" w:author="Huawei" w:date="2024-02-02T15:20:00Z"/>
        </w:trPr>
        <w:tc>
          <w:tcPr>
            <w:tcW w:w="2803" w:type="pct"/>
            <w:gridSpan w:val="3"/>
            <w:shd w:val="clear" w:color="auto" w:fill="auto"/>
          </w:tcPr>
          <w:p w:rsidR="00644FEB" w:rsidRDefault="00CF6C33">
            <w:pPr>
              <w:pStyle w:val="TAL"/>
              <w:rPr>
                <w:ins w:id="1640" w:author="Huawei" w:date="2024-02-02T15:20:00Z"/>
                <w:highlight w:val="yellow"/>
              </w:rPr>
            </w:pPr>
            <w:ins w:id="1641" w:author="Huawei" w:date="2024-02-02T15:20:00Z">
              <w:r>
                <w:rPr>
                  <w:highlight w:val="yellow"/>
                </w:rPr>
                <w:t xml:space="preserve">T3 for UE with </w:t>
              </w:r>
            </w:ins>
            <w:ins w:id="1642" w:author="CMCC-shiyuan-0228" w:date="2024-02-29T21:35:00Z">
              <w:r>
                <w:rPr>
                  <w:rFonts w:hint="eastAsia"/>
                  <w:highlight w:val="yellow"/>
                  <w:lang w:val="en-US" w:eastAsia="zh-CN"/>
                </w:rPr>
                <w:t xml:space="preserve">the </w:t>
              </w:r>
            </w:ins>
            <w:ins w:id="1643" w:author="Huawei" w:date="2024-02-02T15:20:00Z">
              <w:r>
                <w:rPr>
                  <w:rFonts w:eastAsia="宋体" w:hint="eastAsia"/>
                  <w:highlight w:val="yellow"/>
                  <w:lang w:val="en-US" w:eastAsia="zh-CN"/>
                </w:rPr>
                <w:t>antennas</w:t>
              </w:r>
              <w:r>
                <w:rPr>
                  <w:rFonts w:eastAsia="宋体"/>
                  <w:highlight w:val="yellow"/>
                  <w:lang w:val="en-US" w:eastAsia="zh-CN"/>
                </w:rPr>
                <w:t xml:space="preserve"> array</w:t>
              </w:r>
            </w:ins>
          </w:p>
        </w:tc>
        <w:tc>
          <w:tcPr>
            <w:tcW w:w="559" w:type="pct"/>
            <w:shd w:val="clear" w:color="auto" w:fill="auto"/>
          </w:tcPr>
          <w:p w:rsidR="00644FEB" w:rsidRDefault="00CF6C33">
            <w:pPr>
              <w:pStyle w:val="TAC"/>
              <w:rPr>
                <w:ins w:id="1644" w:author="Huawei" w:date="2024-02-02T15:20:00Z"/>
                <w:highlight w:val="yellow"/>
              </w:rPr>
            </w:pPr>
            <w:ins w:id="1645" w:author="Huawei" w:date="2024-02-02T15:20:00Z">
              <w:r>
                <w:rPr>
                  <w:highlight w:val="yellow"/>
                </w:rPr>
                <w:t>s</w:t>
              </w:r>
            </w:ins>
          </w:p>
        </w:tc>
        <w:tc>
          <w:tcPr>
            <w:tcW w:w="1636" w:type="pct"/>
            <w:shd w:val="clear" w:color="auto" w:fill="auto"/>
          </w:tcPr>
          <w:p w:rsidR="00644FEB" w:rsidRDefault="00CF6C33">
            <w:pPr>
              <w:pStyle w:val="TAC"/>
              <w:rPr>
                <w:ins w:id="1646" w:author="Huawei" w:date="2024-02-02T15:20:00Z"/>
                <w:highlight w:val="yellow"/>
              </w:rPr>
            </w:pPr>
            <w:ins w:id="1647" w:author="Huawei" w:date="2024-02-02T15:20:00Z">
              <w:r>
                <w:rPr>
                  <w:highlight w:val="yellow"/>
                </w:rPr>
                <w:t>0.44</w:t>
              </w:r>
            </w:ins>
          </w:p>
        </w:tc>
      </w:tr>
      <w:tr w:rsidR="00644FEB">
        <w:trPr>
          <w:trHeight w:val="187"/>
          <w:jc w:val="center"/>
          <w:ins w:id="1648" w:author="Huawei" w:date="2024-02-02T15:20:00Z"/>
        </w:trPr>
        <w:tc>
          <w:tcPr>
            <w:tcW w:w="2803" w:type="pct"/>
            <w:gridSpan w:val="3"/>
            <w:shd w:val="clear" w:color="auto" w:fill="auto"/>
          </w:tcPr>
          <w:p w:rsidR="00644FEB" w:rsidRDefault="00CF6C33">
            <w:pPr>
              <w:pStyle w:val="TAL"/>
              <w:rPr>
                <w:ins w:id="1649" w:author="Huawei" w:date="2024-02-02T15:20:00Z"/>
                <w:highlight w:val="yellow"/>
                <w:lang w:val="en-US"/>
              </w:rPr>
            </w:pPr>
            <w:ins w:id="1650" w:author="Huawei" w:date="2024-02-02T15:20:00Z">
              <w:r>
                <w:rPr>
                  <w:highlight w:val="yellow"/>
                </w:rPr>
                <w:t xml:space="preserve">T4 for UE with </w:t>
              </w:r>
            </w:ins>
            <w:ins w:id="1651" w:author="CMCC-shiyuan-0228" w:date="2024-02-29T21:35:00Z">
              <w:r>
                <w:rPr>
                  <w:rFonts w:hint="eastAsia"/>
                  <w:highlight w:val="yellow"/>
                  <w:lang w:val="en-US" w:eastAsia="zh-CN"/>
                </w:rPr>
                <w:t xml:space="preserve">one or multiple </w:t>
              </w:r>
            </w:ins>
            <w:ins w:id="1652" w:author="Huawei" w:date="2024-02-02T15:20:00Z">
              <w:r>
                <w:rPr>
                  <w:rFonts w:eastAsia="宋体" w:hint="eastAsia"/>
                  <w:highlight w:val="yellow"/>
                  <w:lang w:val="en-US" w:eastAsia="zh-CN"/>
                </w:rPr>
                <w:t>omnidirectional antenna</w:t>
              </w:r>
            </w:ins>
            <w:ins w:id="1653" w:author="CMCC-shiyuan-0228" w:date="2024-02-29T21:35:00Z">
              <w:r>
                <w:rPr>
                  <w:rFonts w:eastAsia="宋体" w:hint="eastAsia"/>
                  <w:highlight w:val="yellow"/>
                  <w:lang w:val="en-US" w:eastAsia="zh-CN"/>
                </w:rPr>
                <w:t>(</w:t>
              </w:r>
            </w:ins>
            <w:ins w:id="1654" w:author="Huawei" w:date="2024-02-02T15:20:00Z">
              <w:r>
                <w:rPr>
                  <w:rFonts w:eastAsia="宋体" w:hint="eastAsia"/>
                  <w:highlight w:val="yellow"/>
                  <w:lang w:val="en-US" w:eastAsia="zh-CN"/>
                </w:rPr>
                <w:t>s</w:t>
              </w:r>
            </w:ins>
            <w:ins w:id="1655" w:author="CMCC-shiyuan-0228" w:date="2024-02-29T21:35:00Z">
              <w:r>
                <w:rPr>
                  <w:rFonts w:eastAsia="宋体" w:hint="eastAsia"/>
                  <w:highlight w:val="yellow"/>
                  <w:lang w:val="en-US" w:eastAsia="zh-CN"/>
                </w:rPr>
                <w:t>)</w:t>
              </w:r>
            </w:ins>
          </w:p>
        </w:tc>
        <w:tc>
          <w:tcPr>
            <w:tcW w:w="559" w:type="pct"/>
            <w:shd w:val="clear" w:color="auto" w:fill="auto"/>
          </w:tcPr>
          <w:p w:rsidR="00644FEB" w:rsidRDefault="00CF6C33">
            <w:pPr>
              <w:pStyle w:val="TAC"/>
              <w:rPr>
                <w:ins w:id="1656" w:author="Huawei" w:date="2024-02-02T15:20:00Z"/>
                <w:highlight w:val="yellow"/>
              </w:rPr>
            </w:pPr>
            <w:ins w:id="1657" w:author="Huawei" w:date="2024-02-02T15:20:00Z">
              <w:r>
                <w:rPr>
                  <w:highlight w:val="yellow"/>
                </w:rPr>
                <w:t>s</w:t>
              </w:r>
            </w:ins>
          </w:p>
        </w:tc>
        <w:tc>
          <w:tcPr>
            <w:tcW w:w="1636" w:type="pct"/>
            <w:shd w:val="clear" w:color="auto" w:fill="auto"/>
          </w:tcPr>
          <w:p w:rsidR="00644FEB" w:rsidRDefault="00CF6C33">
            <w:pPr>
              <w:pStyle w:val="TAC"/>
              <w:rPr>
                <w:ins w:id="1658" w:author="Huawei" w:date="2024-02-02T15:20:00Z"/>
                <w:highlight w:val="yellow"/>
              </w:rPr>
            </w:pPr>
            <w:ins w:id="1659" w:author="Huawei" w:date="2024-02-02T15:20:00Z">
              <w:r>
                <w:rPr>
                  <w:highlight w:val="yellow"/>
                </w:rPr>
                <w:t>0.2</w:t>
              </w:r>
            </w:ins>
          </w:p>
        </w:tc>
      </w:tr>
      <w:tr w:rsidR="00644FEB">
        <w:trPr>
          <w:trHeight w:val="187"/>
          <w:jc w:val="center"/>
          <w:ins w:id="1660" w:author="Huawei" w:date="2024-02-02T15:20:00Z"/>
        </w:trPr>
        <w:tc>
          <w:tcPr>
            <w:tcW w:w="2803" w:type="pct"/>
            <w:gridSpan w:val="3"/>
            <w:shd w:val="clear" w:color="auto" w:fill="auto"/>
          </w:tcPr>
          <w:p w:rsidR="00644FEB" w:rsidRDefault="00CF6C33">
            <w:pPr>
              <w:pStyle w:val="TAL"/>
              <w:rPr>
                <w:ins w:id="1661" w:author="Huawei" w:date="2024-02-02T15:20:00Z"/>
                <w:highlight w:val="yellow"/>
              </w:rPr>
            </w:pPr>
            <w:ins w:id="1662" w:author="Huawei" w:date="2024-02-02T15:20:00Z">
              <w:r>
                <w:rPr>
                  <w:highlight w:val="yellow"/>
                </w:rPr>
                <w:t>T4 for UE with</w:t>
              </w:r>
            </w:ins>
            <w:ins w:id="1663" w:author="CMCC-shiyuan-0228" w:date="2024-02-29T21:35:00Z">
              <w:r>
                <w:rPr>
                  <w:rFonts w:hint="eastAsia"/>
                  <w:highlight w:val="yellow"/>
                  <w:lang w:val="en-US" w:eastAsia="zh-CN"/>
                </w:rPr>
                <w:t xml:space="preserve"> the</w:t>
              </w:r>
            </w:ins>
            <w:ins w:id="1664" w:author="Huawei" w:date="2024-02-02T15:20:00Z">
              <w:r>
                <w:rPr>
                  <w:highlight w:val="yellow"/>
                </w:rPr>
                <w:t xml:space="preserve"> </w:t>
              </w:r>
              <w:r>
                <w:rPr>
                  <w:rFonts w:eastAsia="宋体" w:hint="eastAsia"/>
                  <w:highlight w:val="yellow"/>
                  <w:lang w:val="en-US" w:eastAsia="zh-CN"/>
                </w:rPr>
                <w:t>antennas</w:t>
              </w:r>
              <w:r>
                <w:rPr>
                  <w:rFonts w:eastAsia="宋体"/>
                  <w:highlight w:val="yellow"/>
                  <w:lang w:val="en-US" w:eastAsia="zh-CN"/>
                </w:rPr>
                <w:t xml:space="preserve"> array</w:t>
              </w:r>
            </w:ins>
          </w:p>
        </w:tc>
        <w:tc>
          <w:tcPr>
            <w:tcW w:w="559" w:type="pct"/>
            <w:shd w:val="clear" w:color="auto" w:fill="auto"/>
          </w:tcPr>
          <w:p w:rsidR="00644FEB" w:rsidRDefault="00CF6C33">
            <w:pPr>
              <w:pStyle w:val="TAC"/>
              <w:rPr>
                <w:ins w:id="1665" w:author="Huawei" w:date="2024-02-02T15:20:00Z"/>
                <w:highlight w:val="yellow"/>
              </w:rPr>
            </w:pPr>
            <w:ins w:id="1666" w:author="Huawei" w:date="2024-02-02T15:20:00Z">
              <w:r>
                <w:rPr>
                  <w:highlight w:val="yellow"/>
                </w:rPr>
                <w:t>s</w:t>
              </w:r>
            </w:ins>
          </w:p>
        </w:tc>
        <w:tc>
          <w:tcPr>
            <w:tcW w:w="1636" w:type="pct"/>
            <w:shd w:val="clear" w:color="auto" w:fill="auto"/>
          </w:tcPr>
          <w:p w:rsidR="00644FEB" w:rsidRDefault="00CF6C33">
            <w:pPr>
              <w:pStyle w:val="TAC"/>
              <w:rPr>
                <w:ins w:id="1667" w:author="Huawei" w:date="2024-02-02T15:20:00Z"/>
                <w:highlight w:val="yellow"/>
              </w:rPr>
            </w:pPr>
            <w:ins w:id="1668" w:author="Huawei" w:date="2024-02-02T15:20:00Z">
              <w:r>
                <w:rPr>
                  <w:highlight w:val="yellow"/>
                </w:rPr>
                <w:t>0.2</w:t>
              </w:r>
            </w:ins>
          </w:p>
        </w:tc>
      </w:tr>
      <w:tr w:rsidR="00644FEB">
        <w:trPr>
          <w:trHeight w:val="187"/>
          <w:jc w:val="center"/>
          <w:ins w:id="1669" w:author="Huawei" w:date="2024-02-02T15:20:00Z"/>
        </w:trPr>
        <w:tc>
          <w:tcPr>
            <w:tcW w:w="2803" w:type="pct"/>
            <w:gridSpan w:val="3"/>
            <w:shd w:val="clear" w:color="auto" w:fill="auto"/>
          </w:tcPr>
          <w:p w:rsidR="00644FEB" w:rsidRDefault="00CF6C33">
            <w:pPr>
              <w:pStyle w:val="TAL"/>
              <w:rPr>
                <w:ins w:id="1670" w:author="Huawei" w:date="2024-02-02T15:20:00Z"/>
                <w:highlight w:val="yellow"/>
                <w:lang w:val="en-US"/>
              </w:rPr>
            </w:pPr>
            <w:ins w:id="1671" w:author="Huawei" w:date="2024-02-02T15:20:00Z">
              <w:r>
                <w:rPr>
                  <w:highlight w:val="yellow"/>
                </w:rPr>
                <w:t>T5 for UE with</w:t>
              </w:r>
            </w:ins>
            <w:ins w:id="1672" w:author="CMCC-shiyuan-0228" w:date="2024-02-29T21:35:00Z">
              <w:r>
                <w:rPr>
                  <w:rFonts w:hint="eastAsia"/>
                  <w:highlight w:val="yellow"/>
                  <w:lang w:val="en-US" w:eastAsia="zh-CN"/>
                </w:rPr>
                <w:t xml:space="preserve"> one or multiple</w:t>
              </w:r>
            </w:ins>
            <w:ins w:id="1673" w:author="Huawei" w:date="2024-02-02T15:20:00Z">
              <w:r>
                <w:rPr>
                  <w:highlight w:val="yellow"/>
                </w:rPr>
                <w:t xml:space="preserve"> </w:t>
              </w:r>
              <w:r>
                <w:rPr>
                  <w:rFonts w:eastAsia="宋体" w:hint="eastAsia"/>
                  <w:highlight w:val="yellow"/>
                  <w:lang w:val="en-US" w:eastAsia="zh-CN"/>
                </w:rPr>
                <w:t>omnidirectional antenna</w:t>
              </w:r>
            </w:ins>
            <w:ins w:id="1674" w:author="CMCC-shiyuan-0228" w:date="2024-02-29T21:35:00Z">
              <w:r>
                <w:rPr>
                  <w:rFonts w:eastAsia="宋体" w:hint="eastAsia"/>
                  <w:highlight w:val="yellow"/>
                  <w:lang w:val="en-US" w:eastAsia="zh-CN"/>
                </w:rPr>
                <w:t>(</w:t>
              </w:r>
            </w:ins>
            <w:ins w:id="1675" w:author="Huawei" w:date="2024-02-02T15:20:00Z">
              <w:r>
                <w:rPr>
                  <w:rFonts w:eastAsia="宋体" w:hint="eastAsia"/>
                  <w:highlight w:val="yellow"/>
                  <w:lang w:val="en-US" w:eastAsia="zh-CN"/>
                </w:rPr>
                <w:t>s</w:t>
              </w:r>
            </w:ins>
            <w:ins w:id="1676" w:author="CMCC-shiyuan-0228" w:date="2024-02-29T21:35:00Z">
              <w:r>
                <w:rPr>
                  <w:rFonts w:eastAsia="宋体" w:hint="eastAsia"/>
                  <w:highlight w:val="yellow"/>
                  <w:lang w:val="en-US" w:eastAsia="zh-CN"/>
                </w:rPr>
                <w:t>)</w:t>
              </w:r>
            </w:ins>
          </w:p>
        </w:tc>
        <w:tc>
          <w:tcPr>
            <w:tcW w:w="559" w:type="pct"/>
            <w:shd w:val="clear" w:color="auto" w:fill="auto"/>
          </w:tcPr>
          <w:p w:rsidR="00644FEB" w:rsidRDefault="00CF6C33">
            <w:pPr>
              <w:pStyle w:val="TAC"/>
              <w:rPr>
                <w:ins w:id="1677" w:author="Huawei" w:date="2024-02-02T15:20:00Z"/>
                <w:highlight w:val="yellow"/>
              </w:rPr>
            </w:pPr>
            <w:ins w:id="1678" w:author="Huawei" w:date="2024-02-02T15:20:00Z">
              <w:r>
                <w:rPr>
                  <w:highlight w:val="yellow"/>
                </w:rPr>
                <w:t>s</w:t>
              </w:r>
            </w:ins>
          </w:p>
        </w:tc>
        <w:tc>
          <w:tcPr>
            <w:tcW w:w="1636" w:type="pct"/>
            <w:shd w:val="clear" w:color="auto" w:fill="auto"/>
          </w:tcPr>
          <w:p w:rsidR="00644FEB" w:rsidRDefault="00CF6C33">
            <w:pPr>
              <w:pStyle w:val="TAC"/>
              <w:rPr>
                <w:ins w:id="1679" w:author="Huawei" w:date="2024-02-02T15:20:00Z"/>
                <w:highlight w:val="yellow"/>
              </w:rPr>
            </w:pPr>
            <w:ins w:id="1680" w:author="Huawei" w:date="2024-02-02T15:20:00Z">
              <w:r>
                <w:rPr>
                  <w:highlight w:val="yellow"/>
                </w:rPr>
                <w:t>0.88</w:t>
              </w:r>
            </w:ins>
          </w:p>
        </w:tc>
      </w:tr>
      <w:tr w:rsidR="00644FEB">
        <w:trPr>
          <w:trHeight w:val="187"/>
          <w:jc w:val="center"/>
          <w:ins w:id="1681" w:author="Huawei" w:date="2024-02-02T15:20:00Z"/>
        </w:trPr>
        <w:tc>
          <w:tcPr>
            <w:tcW w:w="2803" w:type="pct"/>
            <w:gridSpan w:val="3"/>
            <w:shd w:val="clear" w:color="auto" w:fill="auto"/>
          </w:tcPr>
          <w:p w:rsidR="00644FEB" w:rsidRDefault="00CF6C33">
            <w:pPr>
              <w:pStyle w:val="TAL"/>
              <w:rPr>
                <w:ins w:id="1682" w:author="Huawei" w:date="2024-02-02T15:20:00Z"/>
                <w:highlight w:val="yellow"/>
              </w:rPr>
            </w:pPr>
            <w:ins w:id="1683" w:author="Huawei" w:date="2024-02-02T15:20:00Z">
              <w:r>
                <w:rPr>
                  <w:highlight w:val="yellow"/>
                </w:rPr>
                <w:t xml:space="preserve">T5 for UE with </w:t>
              </w:r>
            </w:ins>
            <w:ins w:id="1684" w:author="CMCC-shiyuan-0228" w:date="2024-02-29T21:35:00Z">
              <w:r>
                <w:rPr>
                  <w:rFonts w:hint="eastAsia"/>
                  <w:highlight w:val="yellow"/>
                  <w:lang w:val="en-US" w:eastAsia="zh-CN"/>
                </w:rPr>
                <w:t xml:space="preserve">the </w:t>
              </w:r>
            </w:ins>
            <w:ins w:id="1685" w:author="Huawei" w:date="2024-02-02T15:20:00Z">
              <w:r>
                <w:rPr>
                  <w:rFonts w:eastAsia="宋体" w:hint="eastAsia"/>
                  <w:highlight w:val="yellow"/>
                  <w:lang w:val="en-US" w:eastAsia="zh-CN"/>
                </w:rPr>
                <w:t>antennas</w:t>
              </w:r>
              <w:r>
                <w:rPr>
                  <w:rFonts w:eastAsia="宋体"/>
                  <w:highlight w:val="yellow"/>
                  <w:lang w:val="en-US" w:eastAsia="zh-CN"/>
                </w:rPr>
                <w:t xml:space="preserve"> array</w:t>
              </w:r>
            </w:ins>
          </w:p>
        </w:tc>
        <w:tc>
          <w:tcPr>
            <w:tcW w:w="559" w:type="pct"/>
            <w:shd w:val="clear" w:color="auto" w:fill="auto"/>
          </w:tcPr>
          <w:p w:rsidR="00644FEB" w:rsidRDefault="00CF6C33">
            <w:pPr>
              <w:pStyle w:val="TAC"/>
              <w:rPr>
                <w:ins w:id="1686" w:author="Huawei" w:date="2024-02-02T15:20:00Z"/>
                <w:highlight w:val="yellow"/>
              </w:rPr>
            </w:pPr>
            <w:ins w:id="1687" w:author="Huawei" w:date="2024-02-02T15:20:00Z">
              <w:r>
                <w:rPr>
                  <w:highlight w:val="yellow"/>
                </w:rPr>
                <w:t>s</w:t>
              </w:r>
            </w:ins>
          </w:p>
        </w:tc>
        <w:tc>
          <w:tcPr>
            <w:tcW w:w="1636" w:type="pct"/>
            <w:shd w:val="clear" w:color="auto" w:fill="auto"/>
          </w:tcPr>
          <w:p w:rsidR="00644FEB" w:rsidRDefault="00CF6C33">
            <w:pPr>
              <w:pStyle w:val="TAC"/>
              <w:rPr>
                <w:ins w:id="1688" w:author="Huawei" w:date="2024-02-02T15:20:00Z"/>
                <w:highlight w:val="yellow"/>
              </w:rPr>
            </w:pPr>
            <w:ins w:id="1689" w:author="Huawei" w:date="2024-02-02T15:20:00Z">
              <w:r>
                <w:rPr>
                  <w:highlight w:val="yellow"/>
                </w:rPr>
                <w:t>0.88</w:t>
              </w:r>
            </w:ins>
          </w:p>
        </w:tc>
      </w:tr>
      <w:tr w:rsidR="00644FEB">
        <w:trPr>
          <w:trHeight w:val="187"/>
          <w:jc w:val="center"/>
          <w:ins w:id="1690" w:author="Huawei" w:date="2024-02-02T15:20:00Z"/>
        </w:trPr>
        <w:tc>
          <w:tcPr>
            <w:tcW w:w="2803" w:type="pct"/>
            <w:gridSpan w:val="3"/>
            <w:shd w:val="clear" w:color="auto" w:fill="auto"/>
          </w:tcPr>
          <w:p w:rsidR="00644FEB" w:rsidRDefault="00CF6C33">
            <w:pPr>
              <w:pStyle w:val="TAL"/>
              <w:rPr>
                <w:ins w:id="1691" w:author="Huawei" w:date="2024-02-02T15:20:00Z"/>
                <w:highlight w:val="yellow"/>
                <w:lang w:val="en-US"/>
              </w:rPr>
            </w:pPr>
            <w:ins w:id="1692" w:author="Huawei" w:date="2024-02-02T15:20:00Z">
              <w:r>
                <w:rPr>
                  <w:highlight w:val="yellow"/>
                </w:rPr>
                <w:t xml:space="preserve">D1 for UE with </w:t>
              </w:r>
            </w:ins>
            <w:ins w:id="1693" w:author="CMCC-shiyuan-0228" w:date="2024-02-29T21:35:00Z">
              <w:r>
                <w:rPr>
                  <w:rFonts w:hint="eastAsia"/>
                  <w:highlight w:val="yellow"/>
                  <w:lang w:val="en-US" w:eastAsia="zh-CN"/>
                </w:rPr>
                <w:t xml:space="preserve">one or multiple </w:t>
              </w:r>
            </w:ins>
            <w:ins w:id="1694" w:author="Huawei" w:date="2024-02-02T15:20:00Z">
              <w:r>
                <w:rPr>
                  <w:rFonts w:eastAsia="宋体" w:hint="eastAsia"/>
                  <w:highlight w:val="yellow"/>
                  <w:lang w:val="en-US" w:eastAsia="zh-CN"/>
                </w:rPr>
                <w:t>omnidirectional antenna</w:t>
              </w:r>
            </w:ins>
            <w:ins w:id="1695" w:author="CMCC-shiyuan-0228" w:date="2024-02-29T21:36:00Z">
              <w:r>
                <w:rPr>
                  <w:rFonts w:eastAsia="宋体" w:hint="eastAsia"/>
                  <w:highlight w:val="yellow"/>
                  <w:lang w:val="en-US" w:eastAsia="zh-CN"/>
                </w:rPr>
                <w:t>(</w:t>
              </w:r>
            </w:ins>
            <w:ins w:id="1696" w:author="Huawei" w:date="2024-02-02T15:20:00Z">
              <w:r>
                <w:rPr>
                  <w:rFonts w:eastAsia="宋体" w:hint="eastAsia"/>
                  <w:highlight w:val="yellow"/>
                  <w:lang w:val="en-US" w:eastAsia="zh-CN"/>
                </w:rPr>
                <w:t>s</w:t>
              </w:r>
            </w:ins>
            <w:ins w:id="1697" w:author="CMCC-shiyuan-0228" w:date="2024-02-29T21:36:00Z">
              <w:r>
                <w:rPr>
                  <w:rFonts w:eastAsia="宋体" w:hint="eastAsia"/>
                  <w:highlight w:val="yellow"/>
                  <w:lang w:val="en-US" w:eastAsia="zh-CN"/>
                </w:rPr>
                <w:t>)</w:t>
              </w:r>
            </w:ins>
          </w:p>
        </w:tc>
        <w:tc>
          <w:tcPr>
            <w:tcW w:w="559" w:type="pct"/>
            <w:shd w:val="clear" w:color="auto" w:fill="auto"/>
          </w:tcPr>
          <w:p w:rsidR="00644FEB" w:rsidRDefault="00CF6C33">
            <w:pPr>
              <w:pStyle w:val="TAC"/>
              <w:rPr>
                <w:ins w:id="1698" w:author="Huawei" w:date="2024-02-02T15:20:00Z"/>
                <w:highlight w:val="yellow"/>
              </w:rPr>
            </w:pPr>
            <w:ins w:id="1699" w:author="Huawei" w:date="2024-02-02T15:20:00Z">
              <w:r>
                <w:rPr>
                  <w:highlight w:val="yellow"/>
                </w:rPr>
                <w:t>s</w:t>
              </w:r>
            </w:ins>
          </w:p>
        </w:tc>
        <w:tc>
          <w:tcPr>
            <w:tcW w:w="1636" w:type="pct"/>
            <w:shd w:val="clear" w:color="auto" w:fill="auto"/>
          </w:tcPr>
          <w:p w:rsidR="00644FEB" w:rsidRDefault="00CF6C33">
            <w:pPr>
              <w:pStyle w:val="TAC"/>
              <w:rPr>
                <w:ins w:id="1700" w:author="Huawei" w:date="2024-02-02T15:20:00Z"/>
                <w:highlight w:val="yellow"/>
              </w:rPr>
            </w:pPr>
            <w:ins w:id="1701" w:author="Huawei" w:date="2024-02-02T15:20:00Z">
              <w:r>
                <w:rPr>
                  <w:highlight w:val="yellow"/>
                </w:rPr>
                <w:t>0.84</w:t>
              </w:r>
            </w:ins>
          </w:p>
        </w:tc>
      </w:tr>
      <w:tr w:rsidR="00644FEB">
        <w:trPr>
          <w:trHeight w:val="187"/>
          <w:jc w:val="center"/>
          <w:ins w:id="1702" w:author="Huawei" w:date="2024-02-02T15:20:00Z"/>
        </w:trPr>
        <w:tc>
          <w:tcPr>
            <w:tcW w:w="2803" w:type="pct"/>
            <w:gridSpan w:val="3"/>
            <w:shd w:val="clear" w:color="auto" w:fill="auto"/>
          </w:tcPr>
          <w:p w:rsidR="00644FEB" w:rsidRDefault="00CF6C33">
            <w:pPr>
              <w:pStyle w:val="TAL"/>
              <w:rPr>
                <w:ins w:id="1703" w:author="Huawei" w:date="2024-02-02T15:20:00Z"/>
                <w:highlight w:val="yellow"/>
              </w:rPr>
            </w:pPr>
            <w:ins w:id="1704" w:author="Huawei" w:date="2024-02-02T15:20:00Z">
              <w:r>
                <w:rPr>
                  <w:highlight w:val="yellow"/>
                </w:rPr>
                <w:t xml:space="preserve">D1 for UE with </w:t>
              </w:r>
            </w:ins>
            <w:ins w:id="1705" w:author="CMCC-shiyuan-0228" w:date="2024-02-29T21:36:00Z">
              <w:r>
                <w:rPr>
                  <w:rFonts w:hint="eastAsia"/>
                  <w:highlight w:val="yellow"/>
                  <w:lang w:val="en-US" w:eastAsia="zh-CN"/>
                </w:rPr>
                <w:t xml:space="preserve">the </w:t>
              </w:r>
            </w:ins>
            <w:ins w:id="1706" w:author="Huawei" w:date="2024-02-02T15:20:00Z">
              <w:r>
                <w:rPr>
                  <w:rFonts w:eastAsia="宋体" w:hint="eastAsia"/>
                  <w:highlight w:val="yellow"/>
                  <w:lang w:val="en-US" w:eastAsia="zh-CN"/>
                </w:rPr>
                <w:t>antennas</w:t>
              </w:r>
              <w:r>
                <w:rPr>
                  <w:rFonts w:eastAsia="宋体"/>
                  <w:highlight w:val="yellow"/>
                  <w:lang w:val="en-US" w:eastAsia="zh-CN"/>
                </w:rPr>
                <w:t xml:space="preserve"> array</w:t>
              </w:r>
            </w:ins>
          </w:p>
        </w:tc>
        <w:tc>
          <w:tcPr>
            <w:tcW w:w="559" w:type="pct"/>
            <w:shd w:val="clear" w:color="auto" w:fill="auto"/>
          </w:tcPr>
          <w:p w:rsidR="00644FEB" w:rsidRDefault="00CF6C33">
            <w:pPr>
              <w:pStyle w:val="TAC"/>
              <w:rPr>
                <w:ins w:id="1707" w:author="Huawei" w:date="2024-02-02T15:20:00Z"/>
                <w:highlight w:val="yellow"/>
              </w:rPr>
            </w:pPr>
            <w:ins w:id="1708" w:author="Huawei" w:date="2024-02-02T15:20:00Z">
              <w:r>
                <w:rPr>
                  <w:highlight w:val="yellow"/>
                </w:rPr>
                <w:t>s</w:t>
              </w:r>
            </w:ins>
          </w:p>
        </w:tc>
        <w:tc>
          <w:tcPr>
            <w:tcW w:w="1636" w:type="pct"/>
            <w:shd w:val="clear" w:color="auto" w:fill="auto"/>
          </w:tcPr>
          <w:p w:rsidR="00644FEB" w:rsidRDefault="00CF6C33">
            <w:pPr>
              <w:pStyle w:val="TAC"/>
              <w:rPr>
                <w:ins w:id="1709" w:author="Huawei" w:date="2024-02-02T15:20:00Z"/>
                <w:highlight w:val="yellow"/>
              </w:rPr>
            </w:pPr>
            <w:ins w:id="1710" w:author="Huawei" w:date="2024-02-02T15:20:00Z">
              <w:r>
                <w:rPr>
                  <w:highlight w:val="yellow"/>
                </w:rPr>
                <w:t>0.84</w:t>
              </w:r>
            </w:ins>
          </w:p>
        </w:tc>
      </w:tr>
      <w:bookmarkEnd w:id="1586"/>
      <w:tr w:rsidR="00644FEB">
        <w:trPr>
          <w:trHeight w:val="187"/>
          <w:jc w:val="center"/>
          <w:ins w:id="1711" w:author="Huawei" w:date="2024-02-02T15:20:00Z"/>
        </w:trPr>
        <w:tc>
          <w:tcPr>
            <w:tcW w:w="5000" w:type="pct"/>
            <w:gridSpan w:val="5"/>
          </w:tcPr>
          <w:p w:rsidR="00644FEB" w:rsidRDefault="00CF6C33">
            <w:pPr>
              <w:pStyle w:val="TAN"/>
              <w:rPr>
                <w:ins w:id="1712" w:author="Huawei" w:date="2024-02-02T15:20:00Z"/>
              </w:rPr>
            </w:pPr>
            <w:ins w:id="1713" w:author="Huawei" w:date="2024-02-02T15:20:00Z">
              <w:r>
                <w:t>Note 1:</w:t>
              </w:r>
              <w:r>
                <w:tab/>
                <w:t>All configurations are assigned to the UE prior to the start of time period T1.</w:t>
              </w:r>
            </w:ins>
          </w:p>
          <w:p w:rsidR="00644FEB" w:rsidRDefault="00CF6C33">
            <w:pPr>
              <w:pStyle w:val="TAN"/>
              <w:rPr>
                <w:ins w:id="1714" w:author="Huawei" w:date="2024-02-02T15:20:00Z"/>
              </w:rPr>
            </w:pPr>
            <w:ins w:id="1715" w:author="Huawei" w:date="2024-02-02T15:20:00Z">
              <w:r>
                <w:t>Note 2:</w:t>
              </w:r>
              <w:r>
                <w:tab/>
                <w:t>UE-specific PDCCH is not tran</w:t>
              </w:r>
              <w:r>
                <w:t>smitted after T1 starts.</w:t>
              </w:r>
            </w:ins>
          </w:p>
        </w:tc>
      </w:tr>
    </w:tbl>
    <w:p w:rsidR="00644FEB" w:rsidRDefault="00644FEB">
      <w:pPr>
        <w:rPr>
          <w:ins w:id="1716" w:author="Huawei" w:date="2024-02-02T15:20:00Z"/>
          <w:b/>
        </w:rPr>
      </w:pPr>
    </w:p>
    <w:p w:rsidR="00644FEB" w:rsidRDefault="00CF6C33">
      <w:pPr>
        <w:pStyle w:val="TH"/>
        <w:rPr>
          <w:ins w:id="1717" w:author="Huawei" w:date="2024-02-02T15:20:00Z"/>
        </w:rPr>
      </w:pPr>
      <w:ins w:id="1718" w:author="Huawei" w:date="2024-02-02T15:20:00Z">
        <w:r>
          <w:t>Table A.</w:t>
        </w:r>
      </w:ins>
      <w:ins w:id="1719" w:author="Huawei" w:date="2024-02-02T15:22:00Z">
        <w:r>
          <w:t>X1.Y1.Z1</w:t>
        </w:r>
      </w:ins>
      <w:ins w:id="1720" w:author="Huawei" w:date="2024-02-02T15:20:00Z">
        <w:r>
          <w:t>.2.1-3: Cell specific test parameters for FR1 (Cell 1) for in-sync radio link monitoring tests in non-DRX mode</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832"/>
        <w:gridCol w:w="709"/>
        <w:gridCol w:w="539"/>
        <w:gridCol w:w="539"/>
        <w:gridCol w:w="539"/>
        <w:gridCol w:w="539"/>
        <w:gridCol w:w="540"/>
      </w:tblGrid>
      <w:tr w:rsidR="00644FEB">
        <w:trPr>
          <w:cantSplit/>
          <w:trHeight w:val="187"/>
          <w:jc w:val="center"/>
          <w:ins w:id="1721" w:author="Huawei" w:date="2024-02-02T15:20:00Z"/>
        </w:trPr>
        <w:tc>
          <w:tcPr>
            <w:tcW w:w="3537" w:type="dxa"/>
            <w:gridSpan w:val="2"/>
            <w:tcBorders>
              <w:top w:val="single" w:sz="4" w:space="0" w:color="auto"/>
              <w:left w:val="single" w:sz="4" w:space="0" w:color="auto"/>
              <w:bottom w:val="nil"/>
            </w:tcBorders>
            <w:shd w:val="clear" w:color="auto" w:fill="auto"/>
          </w:tcPr>
          <w:p w:rsidR="00644FEB" w:rsidRDefault="00CF6C33">
            <w:pPr>
              <w:pStyle w:val="TAH"/>
              <w:rPr>
                <w:ins w:id="1722" w:author="Huawei" w:date="2024-02-02T15:20:00Z"/>
              </w:rPr>
            </w:pPr>
            <w:ins w:id="1723" w:author="Huawei" w:date="2024-02-02T15:20:00Z">
              <w:r>
                <w:t>Parameter</w:t>
              </w:r>
            </w:ins>
          </w:p>
        </w:tc>
        <w:tc>
          <w:tcPr>
            <w:tcW w:w="709" w:type="dxa"/>
            <w:tcBorders>
              <w:top w:val="single" w:sz="4" w:space="0" w:color="auto"/>
              <w:bottom w:val="nil"/>
            </w:tcBorders>
            <w:shd w:val="clear" w:color="auto" w:fill="auto"/>
          </w:tcPr>
          <w:p w:rsidR="00644FEB" w:rsidRDefault="00CF6C33">
            <w:pPr>
              <w:pStyle w:val="TAH"/>
              <w:rPr>
                <w:ins w:id="1724" w:author="Huawei" w:date="2024-02-02T15:20:00Z"/>
              </w:rPr>
            </w:pPr>
            <w:ins w:id="1725" w:author="Huawei" w:date="2024-02-02T15:20:00Z">
              <w:r>
                <w:t>Unit</w:t>
              </w:r>
            </w:ins>
          </w:p>
        </w:tc>
        <w:tc>
          <w:tcPr>
            <w:tcW w:w="2696" w:type="dxa"/>
            <w:gridSpan w:val="5"/>
            <w:tcBorders>
              <w:top w:val="single" w:sz="4" w:space="0" w:color="auto"/>
            </w:tcBorders>
          </w:tcPr>
          <w:p w:rsidR="00644FEB" w:rsidRDefault="00CF6C33">
            <w:pPr>
              <w:pStyle w:val="TAH"/>
              <w:rPr>
                <w:ins w:id="1726" w:author="Huawei" w:date="2024-02-02T15:20:00Z"/>
              </w:rPr>
            </w:pPr>
            <w:ins w:id="1727" w:author="Huawei" w:date="2024-02-02T15:20:00Z">
              <w:r>
                <w:t>Test 1</w:t>
              </w:r>
            </w:ins>
          </w:p>
        </w:tc>
      </w:tr>
      <w:tr w:rsidR="00644FEB">
        <w:trPr>
          <w:cantSplit/>
          <w:trHeight w:val="187"/>
          <w:jc w:val="center"/>
          <w:ins w:id="1728" w:author="Huawei" w:date="2024-02-02T15:20:00Z"/>
        </w:trPr>
        <w:tc>
          <w:tcPr>
            <w:tcW w:w="3537" w:type="dxa"/>
            <w:gridSpan w:val="2"/>
            <w:tcBorders>
              <w:top w:val="nil"/>
              <w:left w:val="single" w:sz="4" w:space="0" w:color="auto"/>
              <w:bottom w:val="single" w:sz="4" w:space="0" w:color="auto"/>
            </w:tcBorders>
            <w:shd w:val="clear" w:color="auto" w:fill="auto"/>
          </w:tcPr>
          <w:p w:rsidR="00644FEB" w:rsidRDefault="00644FEB">
            <w:pPr>
              <w:pStyle w:val="TAH"/>
              <w:rPr>
                <w:ins w:id="1729" w:author="Huawei" w:date="2024-02-02T15:20:00Z"/>
              </w:rPr>
            </w:pPr>
          </w:p>
        </w:tc>
        <w:tc>
          <w:tcPr>
            <w:tcW w:w="709" w:type="dxa"/>
            <w:tcBorders>
              <w:top w:val="nil"/>
              <w:bottom w:val="single" w:sz="4" w:space="0" w:color="auto"/>
            </w:tcBorders>
            <w:shd w:val="clear" w:color="auto" w:fill="auto"/>
          </w:tcPr>
          <w:p w:rsidR="00644FEB" w:rsidRDefault="00644FEB">
            <w:pPr>
              <w:pStyle w:val="TAH"/>
              <w:rPr>
                <w:ins w:id="1730" w:author="Huawei" w:date="2024-02-02T15:20:00Z"/>
              </w:rPr>
            </w:pPr>
          </w:p>
        </w:tc>
        <w:tc>
          <w:tcPr>
            <w:tcW w:w="539" w:type="dxa"/>
            <w:tcBorders>
              <w:bottom w:val="single" w:sz="4" w:space="0" w:color="auto"/>
            </w:tcBorders>
          </w:tcPr>
          <w:p w:rsidR="00644FEB" w:rsidRDefault="00CF6C33">
            <w:pPr>
              <w:pStyle w:val="TAH"/>
              <w:rPr>
                <w:ins w:id="1731" w:author="Huawei" w:date="2024-02-02T15:20:00Z"/>
              </w:rPr>
            </w:pPr>
            <w:ins w:id="1732" w:author="Huawei" w:date="2024-02-02T15:20:00Z">
              <w:r>
                <w:t>T1</w:t>
              </w:r>
            </w:ins>
          </w:p>
        </w:tc>
        <w:tc>
          <w:tcPr>
            <w:tcW w:w="539" w:type="dxa"/>
            <w:tcBorders>
              <w:bottom w:val="single" w:sz="4" w:space="0" w:color="auto"/>
            </w:tcBorders>
          </w:tcPr>
          <w:p w:rsidR="00644FEB" w:rsidRDefault="00CF6C33">
            <w:pPr>
              <w:pStyle w:val="TAH"/>
              <w:rPr>
                <w:ins w:id="1733" w:author="Huawei" w:date="2024-02-02T15:20:00Z"/>
              </w:rPr>
            </w:pPr>
            <w:ins w:id="1734" w:author="Huawei" w:date="2024-02-02T15:20:00Z">
              <w:r>
                <w:t>T2</w:t>
              </w:r>
            </w:ins>
          </w:p>
        </w:tc>
        <w:tc>
          <w:tcPr>
            <w:tcW w:w="539" w:type="dxa"/>
            <w:tcBorders>
              <w:bottom w:val="single" w:sz="4" w:space="0" w:color="auto"/>
            </w:tcBorders>
          </w:tcPr>
          <w:p w:rsidR="00644FEB" w:rsidRDefault="00CF6C33">
            <w:pPr>
              <w:pStyle w:val="TAH"/>
              <w:rPr>
                <w:ins w:id="1735" w:author="Huawei" w:date="2024-02-02T15:20:00Z"/>
              </w:rPr>
            </w:pPr>
            <w:ins w:id="1736" w:author="Huawei" w:date="2024-02-02T15:20:00Z">
              <w:r>
                <w:t>T3</w:t>
              </w:r>
            </w:ins>
          </w:p>
        </w:tc>
        <w:tc>
          <w:tcPr>
            <w:tcW w:w="539" w:type="dxa"/>
            <w:tcBorders>
              <w:bottom w:val="single" w:sz="4" w:space="0" w:color="auto"/>
            </w:tcBorders>
          </w:tcPr>
          <w:p w:rsidR="00644FEB" w:rsidRDefault="00CF6C33">
            <w:pPr>
              <w:pStyle w:val="TAH"/>
              <w:rPr>
                <w:ins w:id="1737" w:author="Huawei" w:date="2024-02-02T15:20:00Z"/>
              </w:rPr>
            </w:pPr>
            <w:ins w:id="1738" w:author="Huawei" w:date="2024-02-02T15:20:00Z">
              <w:r>
                <w:t>T4</w:t>
              </w:r>
            </w:ins>
          </w:p>
        </w:tc>
        <w:tc>
          <w:tcPr>
            <w:tcW w:w="540" w:type="dxa"/>
            <w:tcBorders>
              <w:bottom w:val="single" w:sz="4" w:space="0" w:color="auto"/>
            </w:tcBorders>
          </w:tcPr>
          <w:p w:rsidR="00644FEB" w:rsidRDefault="00CF6C33">
            <w:pPr>
              <w:pStyle w:val="TAH"/>
              <w:rPr>
                <w:ins w:id="1739" w:author="Huawei" w:date="2024-02-02T15:20:00Z"/>
              </w:rPr>
            </w:pPr>
            <w:ins w:id="1740" w:author="Huawei" w:date="2024-02-02T15:20:00Z">
              <w:r>
                <w:t>T5</w:t>
              </w:r>
            </w:ins>
          </w:p>
        </w:tc>
      </w:tr>
      <w:tr w:rsidR="00644FEB">
        <w:trPr>
          <w:cantSplit/>
          <w:trHeight w:val="187"/>
          <w:jc w:val="center"/>
          <w:ins w:id="1741" w:author="Huawei" w:date="2024-02-02T15:20:00Z"/>
        </w:trPr>
        <w:tc>
          <w:tcPr>
            <w:tcW w:w="3537" w:type="dxa"/>
            <w:gridSpan w:val="2"/>
            <w:tcBorders>
              <w:left w:val="single" w:sz="4" w:space="0" w:color="auto"/>
              <w:bottom w:val="single" w:sz="4" w:space="0" w:color="auto"/>
            </w:tcBorders>
          </w:tcPr>
          <w:p w:rsidR="00644FEB" w:rsidRDefault="00CF6C33">
            <w:pPr>
              <w:pStyle w:val="TAL"/>
              <w:rPr>
                <w:ins w:id="1742" w:author="Huawei" w:date="2024-02-02T15:20:00Z"/>
              </w:rPr>
            </w:pPr>
            <w:ins w:id="1743" w:author="Huawei" w:date="2024-02-02T15:20:00Z">
              <w:r>
                <w:rPr>
                  <w:lang w:eastAsia="ja-JP"/>
                </w:rPr>
                <w:t>EPRE ratio of PDCCH DMRS to SSS</w:t>
              </w:r>
            </w:ins>
          </w:p>
        </w:tc>
        <w:tc>
          <w:tcPr>
            <w:tcW w:w="709" w:type="dxa"/>
            <w:tcBorders>
              <w:bottom w:val="single" w:sz="4" w:space="0" w:color="auto"/>
            </w:tcBorders>
          </w:tcPr>
          <w:p w:rsidR="00644FEB" w:rsidRDefault="00CF6C33">
            <w:pPr>
              <w:pStyle w:val="TAC"/>
              <w:rPr>
                <w:ins w:id="1744" w:author="Huawei" w:date="2024-02-02T15:20:00Z"/>
              </w:rPr>
            </w:pPr>
            <w:ins w:id="1745" w:author="Huawei" w:date="2024-02-02T15:20:00Z">
              <w:r>
                <w:t>dB</w:t>
              </w:r>
            </w:ins>
          </w:p>
        </w:tc>
        <w:tc>
          <w:tcPr>
            <w:tcW w:w="2696" w:type="dxa"/>
            <w:gridSpan w:val="5"/>
          </w:tcPr>
          <w:p w:rsidR="00644FEB" w:rsidRDefault="00CF6C33">
            <w:pPr>
              <w:pStyle w:val="TAC"/>
              <w:rPr>
                <w:ins w:id="1746" w:author="Huawei" w:date="2024-02-02T15:20:00Z"/>
              </w:rPr>
            </w:pPr>
            <w:ins w:id="1747" w:author="Huawei" w:date="2024-02-02T15:20:00Z">
              <w:r>
                <w:t>0</w:t>
              </w:r>
            </w:ins>
          </w:p>
        </w:tc>
      </w:tr>
      <w:tr w:rsidR="00644FEB">
        <w:trPr>
          <w:cantSplit/>
          <w:trHeight w:val="187"/>
          <w:jc w:val="center"/>
          <w:ins w:id="1748" w:author="Huawei" w:date="2024-02-02T15:20:00Z"/>
        </w:trPr>
        <w:tc>
          <w:tcPr>
            <w:tcW w:w="3537" w:type="dxa"/>
            <w:gridSpan w:val="2"/>
            <w:tcBorders>
              <w:left w:val="single" w:sz="4" w:space="0" w:color="auto"/>
              <w:bottom w:val="single" w:sz="4" w:space="0" w:color="auto"/>
            </w:tcBorders>
          </w:tcPr>
          <w:p w:rsidR="00644FEB" w:rsidRDefault="00CF6C33">
            <w:pPr>
              <w:pStyle w:val="TAL"/>
              <w:rPr>
                <w:ins w:id="1749" w:author="Huawei" w:date="2024-02-02T15:20:00Z"/>
              </w:rPr>
            </w:pPr>
            <w:ins w:id="1750" w:author="Huawei" w:date="2024-02-02T15:20:00Z">
              <w:r>
                <w:rPr>
                  <w:lang w:eastAsia="ja-JP"/>
                </w:rPr>
                <w:t xml:space="preserve">EPRE ratio of PDCCH to </w:t>
              </w:r>
              <w:r>
                <w:rPr>
                  <w:lang w:eastAsia="ja-JP"/>
                </w:rPr>
                <w:t>PDCCH DMRS</w:t>
              </w:r>
            </w:ins>
          </w:p>
        </w:tc>
        <w:tc>
          <w:tcPr>
            <w:tcW w:w="709" w:type="dxa"/>
            <w:tcBorders>
              <w:bottom w:val="single" w:sz="4" w:space="0" w:color="auto"/>
            </w:tcBorders>
          </w:tcPr>
          <w:p w:rsidR="00644FEB" w:rsidRDefault="00CF6C33">
            <w:pPr>
              <w:pStyle w:val="TAC"/>
              <w:rPr>
                <w:ins w:id="1751" w:author="Huawei" w:date="2024-02-02T15:20:00Z"/>
              </w:rPr>
            </w:pPr>
            <w:ins w:id="1752" w:author="Huawei" w:date="2024-02-02T15:20:00Z">
              <w:r>
                <w:t>dB</w:t>
              </w:r>
            </w:ins>
          </w:p>
        </w:tc>
        <w:tc>
          <w:tcPr>
            <w:tcW w:w="2696" w:type="dxa"/>
            <w:gridSpan w:val="5"/>
            <w:tcBorders>
              <w:bottom w:val="single" w:sz="4" w:space="0" w:color="auto"/>
            </w:tcBorders>
          </w:tcPr>
          <w:p w:rsidR="00644FEB" w:rsidRDefault="00CF6C33">
            <w:pPr>
              <w:pStyle w:val="TAC"/>
              <w:rPr>
                <w:ins w:id="1753" w:author="Huawei" w:date="2024-02-02T15:20:00Z"/>
              </w:rPr>
            </w:pPr>
            <w:ins w:id="1754" w:author="Huawei" w:date="2024-02-02T15:20:00Z">
              <w:r>
                <w:t>0</w:t>
              </w:r>
            </w:ins>
          </w:p>
        </w:tc>
      </w:tr>
      <w:tr w:rsidR="00644FEB">
        <w:trPr>
          <w:cantSplit/>
          <w:trHeight w:val="187"/>
          <w:jc w:val="center"/>
          <w:ins w:id="1755" w:author="Huawei" w:date="2024-02-02T15:20:00Z"/>
        </w:trPr>
        <w:tc>
          <w:tcPr>
            <w:tcW w:w="3537" w:type="dxa"/>
            <w:gridSpan w:val="2"/>
            <w:tcBorders>
              <w:left w:val="single" w:sz="4" w:space="0" w:color="auto"/>
              <w:bottom w:val="single" w:sz="4" w:space="0" w:color="auto"/>
            </w:tcBorders>
          </w:tcPr>
          <w:p w:rsidR="00644FEB" w:rsidRDefault="00CF6C33">
            <w:pPr>
              <w:pStyle w:val="TAL"/>
              <w:rPr>
                <w:ins w:id="1756" w:author="Huawei" w:date="2024-02-02T15:20:00Z"/>
              </w:rPr>
            </w:pPr>
            <w:ins w:id="1757" w:author="Huawei" w:date="2024-02-02T15:20:00Z">
              <w:r>
                <w:rPr>
                  <w:lang w:eastAsia="ja-JP"/>
                </w:rPr>
                <w:t>EPRE ratio of PBCH DMRS to SSS</w:t>
              </w:r>
            </w:ins>
          </w:p>
        </w:tc>
        <w:tc>
          <w:tcPr>
            <w:tcW w:w="709" w:type="dxa"/>
            <w:tcBorders>
              <w:bottom w:val="single" w:sz="4" w:space="0" w:color="auto"/>
            </w:tcBorders>
          </w:tcPr>
          <w:p w:rsidR="00644FEB" w:rsidRDefault="00CF6C33">
            <w:pPr>
              <w:pStyle w:val="TAC"/>
              <w:rPr>
                <w:ins w:id="1758" w:author="Huawei" w:date="2024-02-02T15:20:00Z"/>
              </w:rPr>
            </w:pPr>
            <w:ins w:id="1759" w:author="Huawei" w:date="2024-02-02T15:20:00Z">
              <w:r>
                <w:t>dB</w:t>
              </w:r>
            </w:ins>
          </w:p>
        </w:tc>
        <w:tc>
          <w:tcPr>
            <w:tcW w:w="2696" w:type="dxa"/>
            <w:gridSpan w:val="5"/>
            <w:tcBorders>
              <w:bottom w:val="nil"/>
            </w:tcBorders>
            <w:shd w:val="clear" w:color="auto" w:fill="auto"/>
          </w:tcPr>
          <w:p w:rsidR="00644FEB" w:rsidRDefault="00CF6C33">
            <w:pPr>
              <w:pStyle w:val="TAC"/>
              <w:rPr>
                <w:ins w:id="1760" w:author="Huawei" w:date="2024-02-02T15:20:00Z"/>
              </w:rPr>
            </w:pPr>
            <w:ins w:id="1761" w:author="Huawei" w:date="2024-02-02T15:20:00Z">
              <w:r>
                <w:t>0</w:t>
              </w:r>
            </w:ins>
          </w:p>
        </w:tc>
      </w:tr>
      <w:tr w:rsidR="00644FEB">
        <w:trPr>
          <w:cantSplit/>
          <w:trHeight w:val="187"/>
          <w:jc w:val="center"/>
          <w:ins w:id="1762" w:author="Huawei" w:date="2024-02-02T15:20:00Z"/>
        </w:trPr>
        <w:tc>
          <w:tcPr>
            <w:tcW w:w="3537" w:type="dxa"/>
            <w:gridSpan w:val="2"/>
            <w:tcBorders>
              <w:left w:val="single" w:sz="4" w:space="0" w:color="auto"/>
              <w:bottom w:val="single" w:sz="4" w:space="0" w:color="auto"/>
            </w:tcBorders>
          </w:tcPr>
          <w:p w:rsidR="00644FEB" w:rsidRDefault="00CF6C33">
            <w:pPr>
              <w:pStyle w:val="TAL"/>
              <w:rPr>
                <w:ins w:id="1763" w:author="Huawei" w:date="2024-02-02T15:20:00Z"/>
              </w:rPr>
            </w:pPr>
            <w:ins w:id="1764" w:author="Huawei" w:date="2024-02-02T15:20:00Z">
              <w:r>
                <w:rPr>
                  <w:lang w:eastAsia="ja-JP"/>
                </w:rPr>
                <w:t>EPRE ratio of PBCH to PBCH DMRS</w:t>
              </w:r>
            </w:ins>
          </w:p>
        </w:tc>
        <w:tc>
          <w:tcPr>
            <w:tcW w:w="709" w:type="dxa"/>
            <w:tcBorders>
              <w:bottom w:val="single" w:sz="4" w:space="0" w:color="auto"/>
            </w:tcBorders>
          </w:tcPr>
          <w:p w:rsidR="00644FEB" w:rsidRDefault="00CF6C33">
            <w:pPr>
              <w:pStyle w:val="TAC"/>
              <w:rPr>
                <w:ins w:id="1765" w:author="Huawei" w:date="2024-02-02T15:20:00Z"/>
              </w:rPr>
            </w:pPr>
            <w:ins w:id="1766" w:author="Huawei" w:date="2024-02-02T15:20:00Z">
              <w:r>
                <w:t>dB</w:t>
              </w:r>
            </w:ins>
          </w:p>
        </w:tc>
        <w:tc>
          <w:tcPr>
            <w:tcW w:w="2696" w:type="dxa"/>
            <w:gridSpan w:val="5"/>
            <w:tcBorders>
              <w:top w:val="nil"/>
              <w:bottom w:val="nil"/>
            </w:tcBorders>
            <w:shd w:val="clear" w:color="auto" w:fill="auto"/>
          </w:tcPr>
          <w:p w:rsidR="00644FEB" w:rsidRDefault="00644FEB">
            <w:pPr>
              <w:pStyle w:val="TAC"/>
              <w:rPr>
                <w:ins w:id="1767" w:author="Huawei" w:date="2024-02-02T15:20:00Z"/>
              </w:rPr>
            </w:pPr>
          </w:p>
        </w:tc>
      </w:tr>
      <w:tr w:rsidR="00644FEB">
        <w:trPr>
          <w:cantSplit/>
          <w:trHeight w:val="187"/>
          <w:jc w:val="center"/>
          <w:ins w:id="1768" w:author="Huawei" w:date="2024-02-02T15:20:00Z"/>
        </w:trPr>
        <w:tc>
          <w:tcPr>
            <w:tcW w:w="3537" w:type="dxa"/>
            <w:gridSpan w:val="2"/>
            <w:tcBorders>
              <w:left w:val="single" w:sz="4" w:space="0" w:color="auto"/>
              <w:bottom w:val="single" w:sz="4" w:space="0" w:color="auto"/>
            </w:tcBorders>
          </w:tcPr>
          <w:p w:rsidR="00644FEB" w:rsidRDefault="00CF6C33">
            <w:pPr>
              <w:pStyle w:val="TAL"/>
              <w:rPr>
                <w:ins w:id="1769" w:author="Huawei" w:date="2024-02-02T15:20:00Z"/>
              </w:rPr>
            </w:pPr>
            <w:ins w:id="1770" w:author="Huawei" w:date="2024-02-02T15:20:00Z">
              <w:r>
                <w:rPr>
                  <w:lang w:eastAsia="ja-JP"/>
                </w:rPr>
                <w:t>EPRE ratio of PSS to SSS</w:t>
              </w:r>
            </w:ins>
          </w:p>
        </w:tc>
        <w:tc>
          <w:tcPr>
            <w:tcW w:w="709" w:type="dxa"/>
            <w:tcBorders>
              <w:bottom w:val="single" w:sz="4" w:space="0" w:color="auto"/>
            </w:tcBorders>
          </w:tcPr>
          <w:p w:rsidR="00644FEB" w:rsidRDefault="00CF6C33">
            <w:pPr>
              <w:pStyle w:val="TAC"/>
              <w:rPr>
                <w:ins w:id="1771" w:author="Huawei" w:date="2024-02-02T15:20:00Z"/>
              </w:rPr>
            </w:pPr>
            <w:ins w:id="1772" w:author="Huawei" w:date="2024-02-02T15:20:00Z">
              <w:r>
                <w:t>dB</w:t>
              </w:r>
            </w:ins>
          </w:p>
        </w:tc>
        <w:tc>
          <w:tcPr>
            <w:tcW w:w="2696" w:type="dxa"/>
            <w:gridSpan w:val="5"/>
            <w:tcBorders>
              <w:top w:val="nil"/>
              <w:bottom w:val="nil"/>
            </w:tcBorders>
            <w:shd w:val="clear" w:color="auto" w:fill="auto"/>
          </w:tcPr>
          <w:p w:rsidR="00644FEB" w:rsidRDefault="00644FEB">
            <w:pPr>
              <w:pStyle w:val="TAC"/>
              <w:rPr>
                <w:ins w:id="1773" w:author="Huawei" w:date="2024-02-02T15:20:00Z"/>
              </w:rPr>
            </w:pPr>
          </w:p>
        </w:tc>
      </w:tr>
      <w:tr w:rsidR="00644FEB">
        <w:trPr>
          <w:cantSplit/>
          <w:trHeight w:val="187"/>
          <w:jc w:val="center"/>
          <w:ins w:id="1774" w:author="Huawei" w:date="2024-02-02T15:20:00Z"/>
        </w:trPr>
        <w:tc>
          <w:tcPr>
            <w:tcW w:w="3537" w:type="dxa"/>
            <w:gridSpan w:val="2"/>
            <w:tcBorders>
              <w:left w:val="single" w:sz="4" w:space="0" w:color="auto"/>
              <w:bottom w:val="single" w:sz="4" w:space="0" w:color="auto"/>
            </w:tcBorders>
          </w:tcPr>
          <w:p w:rsidR="00644FEB" w:rsidRDefault="00CF6C33">
            <w:pPr>
              <w:pStyle w:val="TAL"/>
              <w:rPr>
                <w:ins w:id="1775" w:author="Huawei" w:date="2024-02-02T15:20:00Z"/>
              </w:rPr>
            </w:pPr>
            <w:ins w:id="1776" w:author="Huawei" w:date="2024-02-02T15:20:00Z">
              <w:r>
                <w:rPr>
                  <w:lang w:eastAsia="ja-JP"/>
                </w:rPr>
                <w:t xml:space="preserve">EPRE ratio of PDSCH DMRS to SSS </w:t>
              </w:r>
            </w:ins>
          </w:p>
        </w:tc>
        <w:tc>
          <w:tcPr>
            <w:tcW w:w="709" w:type="dxa"/>
            <w:tcBorders>
              <w:bottom w:val="single" w:sz="4" w:space="0" w:color="auto"/>
            </w:tcBorders>
          </w:tcPr>
          <w:p w:rsidR="00644FEB" w:rsidRDefault="00CF6C33">
            <w:pPr>
              <w:pStyle w:val="TAC"/>
              <w:rPr>
                <w:ins w:id="1777" w:author="Huawei" w:date="2024-02-02T15:20:00Z"/>
              </w:rPr>
            </w:pPr>
            <w:ins w:id="1778" w:author="Huawei" w:date="2024-02-02T15:20:00Z">
              <w:r>
                <w:t>dB</w:t>
              </w:r>
            </w:ins>
          </w:p>
        </w:tc>
        <w:tc>
          <w:tcPr>
            <w:tcW w:w="2696" w:type="dxa"/>
            <w:gridSpan w:val="5"/>
            <w:tcBorders>
              <w:top w:val="nil"/>
              <w:bottom w:val="nil"/>
            </w:tcBorders>
            <w:shd w:val="clear" w:color="auto" w:fill="auto"/>
          </w:tcPr>
          <w:p w:rsidR="00644FEB" w:rsidRDefault="00644FEB">
            <w:pPr>
              <w:pStyle w:val="TAC"/>
              <w:rPr>
                <w:ins w:id="1779" w:author="Huawei" w:date="2024-02-02T15:20:00Z"/>
              </w:rPr>
            </w:pPr>
          </w:p>
        </w:tc>
      </w:tr>
      <w:tr w:rsidR="00644FEB">
        <w:trPr>
          <w:cantSplit/>
          <w:trHeight w:val="187"/>
          <w:jc w:val="center"/>
          <w:ins w:id="1780" w:author="Huawei" w:date="2024-02-02T15:20:00Z"/>
        </w:trPr>
        <w:tc>
          <w:tcPr>
            <w:tcW w:w="3537" w:type="dxa"/>
            <w:gridSpan w:val="2"/>
            <w:tcBorders>
              <w:left w:val="single" w:sz="4" w:space="0" w:color="auto"/>
              <w:bottom w:val="single" w:sz="4" w:space="0" w:color="auto"/>
            </w:tcBorders>
          </w:tcPr>
          <w:p w:rsidR="00644FEB" w:rsidRDefault="00CF6C33">
            <w:pPr>
              <w:pStyle w:val="TAL"/>
              <w:rPr>
                <w:ins w:id="1781" w:author="Huawei" w:date="2024-02-02T15:20:00Z"/>
              </w:rPr>
            </w:pPr>
            <w:ins w:id="1782" w:author="Huawei" w:date="2024-02-02T15:20:00Z">
              <w:r>
                <w:rPr>
                  <w:lang w:eastAsia="ja-JP"/>
                </w:rPr>
                <w:t>EPRE ratio of PDSCH to PDSCH DMRS</w:t>
              </w:r>
            </w:ins>
          </w:p>
        </w:tc>
        <w:tc>
          <w:tcPr>
            <w:tcW w:w="709" w:type="dxa"/>
            <w:tcBorders>
              <w:bottom w:val="single" w:sz="4" w:space="0" w:color="auto"/>
            </w:tcBorders>
          </w:tcPr>
          <w:p w:rsidR="00644FEB" w:rsidRDefault="00CF6C33">
            <w:pPr>
              <w:pStyle w:val="TAC"/>
              <w:rPr>
                <w:ins w:id="1783" w:author="Huawei" w:date="2024-02-02T15:20:00Z"/>
              </w:rPr>
            </w:pPr>
            <w:ins w:id="1784" w:author="Huawei" w:date="2024-02-02T15:20:00Z">
              <w:r>
                <w:t>dB</w:t>
              </w:r>
            </w:ins>
          </w:p>
        </w:tc>
        <w:tc>
          <w:tcPr>
            <w:tcW w:w="2696" w:type="dxa"/>
            <w:gridSpan w:val="5"/>
            <w:tcBorders>
              <w:top w:val="nil"/>
              <w:bottom w:val="nil"/>
            </w:tcBorders>
            <w:shd w:val="clear" w:color="auto" w:fill="auto"/>
          </w:tcPr>
          <w:p w:rsidR="00644FEB" w:rsidRDefault="00644FEB">
            <w:pPr>
              <w:pStyle w:val="TAC"/>
              <w:rPr>
                <w:ins w:id="1785" w:author="Huawei" w:date="2024-02-02T15:20:00Z"/>
              </w:rPr>
            </w:pPr>
          </w:p>
        </w:tc>
      </w:tr>
      <w:tr w:rsidR="00644FEB">
        <w:trPr>
          <w:cantSplit/>
          <w:trHeight w:val="187"/>
          <w:jc w:val="center"/>
          <w:ins w:id="1786" w:author="Huawei" w:date="2024-02-02T15:20:00Z"/>
        </w:trPr>
        <w:tc>
          <w:tcPr>
            <w:tcW w:w="3537" w:type="dxa"/>
            <w:gridSpan w:val="2"/>
            <w:tcBorders>
              <w:left w:val="single" w:sz="4" w:space="0" w:color="auto"/>
              <w:bottom w:val="single" w:sz="4" w:space="0" w:color="auto"/>
            </w:tcBorders>
          </w:tcPr>
          <w:p w:rsidR="00644FEB" w:rsidRDefault="00CF6C33">
            <w:pPr>
              <w:pStyle w:val="TAL"/>
              <w:rPr>
                <w:ins w:id="1787" w:author="Huawei" w:date="2024-02-02T15:20:00Z"/>
              </w:rPr>
            </w:pPr>
            <w:ins w:id="1788" w:author="Huawei" w:date="2024-02-02T15:20:00Z">
              <w:r>
                <w:rPr>
                  <w:lang w:eastAsia="ja-JP"/>
                </w:rPr>
                <w:t>EPRE ratio of OCNG DMRS to SSS</w:t>
              </w:r>
            </w:ins>
          </w:p>
        </w:tc>
        <w:tc>
          <w:tcPr>
            <w:tcW w:w="709" w:type="dxa"/>
            <w:tcBorders>
              <w:bottom w:val="single" w:sz="4" w:space="0" w:color="auto"/>
            </w:tcBorders>
          </w:tcPr>
          <w:p w:rsidR="00644FEB" w:rsidRDefault="00CF6C33">
            <w:pPr>
              <w:pStyle w:val="TAC"/>
              <w:rPr>
                <w:ins w:id="1789" w:author="Huawei" w:date="2024-02-02T15:20:00Z"/>
              </w:rPr>
            </w:pPr>
            <w:ins w:id="1790" w:author="Huawei" w:date="2024-02-02T15:20:00Z">
              <w:r>
                <w:t>dB</w:t>
              </w:r>
            </w:ins>
          </w:p>
        </w:tc>
        <w:tc>
          <w:tcPr>
            <w:tcW w:w="2696" w:type="dxa"/>
            <w:gridSpan w:val="5"/>
            <w:tcBorders>
              <w:top w:val="nil"/>
              <w:bottom w:val="nil"/>
            </w:tcBorders>
            <w:shd w:val="clear" w:color="auto" w:fill="auto"/>
          </w:tcPr>
          <w:p w:rsidR="00644FEB" w:rsidRDefault="00644FEB">
            <w:pPr>
              <w:pStyle w:val="TAC"/>
              <w:rPr>
                <w:ins w:id="1791" w:author="Huawei" w:date="2024-02-02T15:20:00Z"/>
              </w:rPr>
            </w:pPr>
          </w:p>
        </w:tc>
      </w:tr>
      <w:tr w:rsidR="00644FEB">
        <w:trPr>
          <w:cantSplit/>
          <w:trHeight w:val="187"/>
          <w:jc w:val="center"/>
          <w:ins w:id="1792" w:author="Huawei" w:date="2024-02-02T15:20:00Z"/>
        </w:trPr>
        <w:tc>
          <w:tcPr>
            <w:tcW w:w="3537" w:type="dxa"/>
            <w:gridSpan w:val="2"/>
            <w:tcBorders>
              <w:left w:val="single" w:sz="4" w:space="0" w:color="auto"/>
              <w:bottom w:val="single" w:sz="4" w:space="0" w:color="auto"/>
            </w:tcBorders>
          </w:tcPr>
          <w:p w:rsidR="00644FEB" w:rsidRDefault="00CF6C33">
            <w:pPr>
              <w:pStyle w:val="TAL"/>
              <w:rPr>
                <w:ins w:id="1793" w:author="Huawei" w:date="2024-02-02T15:20:00Z"/>
              </w:rPr>
            </w:pPr>
            <w:ins w:id="1794" w:author="Huawei" w:date="2024-02-02T15:20:00Z">
              <w:r>
                <w:rPr>
                  <w:lang w:eastAsia="ja-JP"/>
                </w:rPr>
                <w:t xml:space="preserve">EPRE ratio of OCNG to </w:t>
              </w:r>
              <w:r>
                <w:rPr>
                  <w:lang w:eastAsia="ja-JP"/>
                </w:rPr>
                <w:t>OCNG DMRS</w:t>
              </w:r>
            </w:ins>
          </w:p>
        </w:tc>
        <w:tc>
          <w:tcPr>
            <w:tcW w:w="709" w:type="dxa"/>
            <w:tcBorders>
              <w:bottom w:val="single" w:sz="4" w:space="0" w:color="auto"/>
            </w:tcBorders>
          </w:tcPr>
          <w:p w:rsidR="00644FEB" w:rsidRDefault="00CF6C33">
            <w:pPr>
              <w:pStyle w:val="TAC"/>
              <w:rPr>
                <w:ins w:id="1795" w:author="Huawei" w:date="2024-02-02T15:20:00Z"/>
              </w:rPr>
            </w:pPr>
            <w:ins w:id="1796" w:author="Huawei" w:date="2024-02-02T15:20:00Z">
              <w:r>
                <w:t>dB</w:t>
              </w:r>
            </w:ins>
          </w:p>
        </w:tc>
        <w:tc>
          <w:tcPr>
            <w:tcW w:w="2696" w:type="dxa"/>
            <w:gridSpan w:val="5"/>
            <w:tcBorders>
              <w:top w:val="nil"/>
            </w:tcBorders>
            <w:shd w:val="clear" w:color="auto" w:fill="auto"/>
          </w:tcPr>
          <w:p w:rsidR="00644FEB" w:rsidRDefault="00644FEB">
            <w:pPr>
              <w:pStyle w:val="TAC"/>
              <w:rPr>
                <w:ins w:id="1797" w:author="Huawei" w:date="2024-02-02T15:20:00Z"/>
              </w:rPr>
            </w:pPr>
          </w:p>
        </w:tc>
      </w:tr>
      <w:tr w:rsidR="00644FEB">
        <w:trPr>
          <w:cantSplit/>
          <w:trHeight w:val="187"/>
          <w:jc w:val="center"/>
          <w:ins w:id="1798" w:author="Huawei" w:date="2024-02-02T15:20:00Z"/>
        </w:trPr>
        <w:tc>
          <w:tcPr>
            <w:tcW w:w="1705" w:type="dxa"/>
            <w:tcBorders>
              <w:bottom w:val="nil"/>
            </w:tcBorders>
            <w:shd w:val="clear" w:color="auto" w:fill="auto"/>
          </w:tcPr>
          <w:p w:rsidR="00644FEB" w:rsidRDefault="00CF6C33">
            <w:pPr>
              <w:pStyle w:val="TAL"/>
              <w:rPr>
                <w:ins w:id="1799" w:author="Huawei" w:date="2024-02-02T15:20:00Z"/>
              </w:rPr>
            </w:pPr>
            <w:ins w:id="1800" w:author="Huawei" w:date="2024-02-02T15:20:00Z">
              <w:r>
                <w:t>SNR on RLM-RS</w:t>
              </w:r>
            </w:ins>
          </w:p>
        </w:tc>
        <w:tc>
          <w:tcPr>
            <w:tcW w:w="1832" w:type="dxa"/>
          </w:tcPr>
          <w:p w:rsidR="00644FEB" w:rsidRDefault="00CF6C33">
            <w:pPr>
              <w:pStyle w:val="TAL"/>
              <w:rPr>
                <w:ins w:id="1801" w:author="Huawei" w:date="2024-02-02T15:20:00Z"/>
              </w:rPr>
            </w:pPr>
            <w:ins w:id="1802" w:author="Huawei" w:date="2024-02-02T15:20:00Z">
              <w:r>
                <w:t>Config 1</w:t>
              </w:r>
            </w:ins>
          </w:p>
        </w:tc>
        <w:tc>
          <w:tcPr>
            <w:tcW w:w="709" w:type="dxa"/>
            <w:tcBorders>
              <w:bottom w:val="nil"/>
            </w:tcBorders>
            <w:shd w:val="clear" w:color="auto" w:fill="auto"/>
          </w:tcPr>
          <w:p w:rsidR="00644FEB" w:rsidRDefault="00CF6C33">
            <w:pPr>
              <w:pStyle w:val="TAC"/>
              <w:rPr>
                <w:ins w:id="1803" w:author="Huawei" w:date="2024-02-02T15:20:00Z"/>
              </w:rPr>
            </w:pPr>
            <w:ins w:id="1804" w:author="Huawei" w:date="2024-02-02T15:20:00Z">
              <w:r>
                <w:t>dB</w:t>
              </w:r>
            </w:ins>
          </w:p>
        </w:tc>
        <w:tc>
          <w:tcPr>
            <w:tcW w:w="539" w:type="dxa"/>
          </w:tcPr>
          <w:p w:rsidR="00644FEB" w:rsidRDefault="00CF6C33">
            <w:pPr>
              <w:pStyle w:val="TAC"/>
              <w:rPr>
                <w:ins w:id="1805" w:author="Huawei" w:date="2024-02-02T15:20:00Z"/>
              </w:rPr>
            </w:pPr>
            <w:ins w:id="1806" w:author="Huawei" w:date="2024-02-02T15:20:00Z">
              <w:r>
                <w:rPr>
                  <w:rFonts w:eastAsia="MS Mincho"/>
                </w:rPr>
                <w:t>1</w:t>
              </w:r>
            </w:ins>
          </w:p>
        </w:tc>
        <w:tc>
          <w:tcPr>
            <w:tcW w:w="539" w:type="dxa"/>
          </w:tcPr>
          <w:p w:rsidR="00644FEB" w:rsidRDefault="00CF6C33">
            <w:pPr>
              <w:pStyle w:val="TAC"/>
              <w:rPr>
                <w:ins w:id="1807" w:author="Huawei" w:date="2024-02-02T15:20:00Z"/>
              </w:rPr>
            </w:pPr>
            <w:ins w:id="1808" w:author="Huawei" w:date="2024-02-02T15:20:00Z">
              <w:r>
                <w:rPr>
                  <w:rFonts w:eastAsia="MS Mincho"/>
                </w:rPr>
                <w:t>-7</w:t>
              </w:r>
            </w:ins>
          </w:p>
        </w:tc>
        <w:tc>
          <w:tcPr>
            <w:tcW w:w="539" w:type="dxa"/>
          </w:tcPr>
          <w:p w:rsidR="00644FEB" w:rsidRDefault="00CF6C33">
            <w:pPr>
              <w:pStyle w:val="TAC"/>
              <w:rPr>
                <w:ins w:id="1809" w:author="Huawei" w:date="2024-02-02T15:20:00Z"/>
              </w:rPr>
            </w:pPr>
            <w:ins w:id="1810" w:author="Huawei" w:date="2024-02-02T15:20:00Z">
              <w:r>
                <w:rPr>
                  <w:rFonts w:eastAsia="MS Mincho"/>
                </w:rPr>
                <w:t>-15</w:t>
              </w:r>
            </w:ins>
          </w:p>
        </w:tc>
        <w:tc>
          <w:tcPr>
            <w:tcW w:w="539" w:type="dxa"/>
          </w:tcPr>
          <w:p w:rsidR="00644FEB" w:rsidRDefault="00CF6C33">
            <w:pPr>
              <w:pStyle w:val="TAC"/>
              <w:rPr>
                <w:ins w:id="1811" w:author="Huawei" w:date="2024-02-02T15:20:00Z"/>
              </w:rPr>
            </w:pPr>
            <w:ins w:id="1812" w:author="Huawei" w:date="2024-02-02T15:20:00Z">
              <w:r>
                <w:t>-4.5</w:t>
              </w:r>
            </w:ins>
          </w:p>
        </w:tc>
        <w:tc>
          <w:tcPr>
            <w:tcW w:w="540" w:type="dxa"/>
          </w:tcPr>
          <w:p w:rsidR="00644FEB" w:rsidRDefault="00CF6C33">
            <w:pPr>
              <w:pStyle w:val="TAC"/>
              <w:rPr>
                <w:ins w:id="1813" w:author="Huawei" w:date="2024-02-02T15:20:00Z"/>
              </w:rPr>
            </w:pPr>
            <w:ins w:id="1814" w:author="Huawei" w:date="2024-02-02T15:20:00Z">
              <w:r>
                <w:rPr>
                  <w:rFonts w:eastAsia="MS Mincho"/>
                </w:rPr>
                <w:t>1</w:t>
              </w:r>
            </w:ins>
          </w:p>
        </w:tc>
      </w:tr>
      <w:tr w:rsidR="00644FEB">
        <w:trPr>
          <w:cantSplit/>
          <w:trHeight w:val="187"/>
          <w:jc w:val="center"/>
          <w:ins w:id="1815" w:author="Huawei" w:date="2024-02-02T15:20:00Z"/>
        </w:trPr>
        <w:tc>
          <w:tcPr>
            <w:tcW w:w="1705" w:type="dxa"/>
            <w:tcBorders>
              <w:top w:val="nil"/>
              <w:bottom w:val="nil"/>
            </w:tcBorders>
            <w:shd w:val="clear" w:color="auto" w:fill="auto"/>
          </w:tcPr>
          <w:p w:rsidR="00644FEB" w:rsidRDefault="00644FEB">
            <w:pPr>
              <w:pStyle w:val="TAL"/>
              <w:rPr>
                <w:ins w:id="1816" w:author="Huawei" w:date="2024-02-02T15:20:00Z"/>
              </w:rPr>
            </w:pPr>
          </w:p>
        </w:tc>
        <w:tc>
          <w:tcPr>
            <w:tcW w:w="1832" w:type="dxa"/>
          </w:tcPr>
          <w:p w:rsidR="00644FEB" w:rsidRDefault="00CF6C33">
            <w:pPr>
              <w:pStyle w:val="TAL"/>
              <w:rPr>
                <w:ins w:id="1817" w:author="Huawei" w:date="2024-02-02T15:20:00Z"/>
              </w:rPr>
            </w:pPr>
            <w:ins w:id="1818" w:author="Huawei" w:date="2024-02-02T15:20:00Z">
              <w:r>
                <w:t>Config 2</w:t>
              </w:r>
            </w:ins>
          </w:p>
        </w:tc>
        <w:tc>
          <w:tcPr>
            <w:tcW w:w="709" w:type="dxa"/>
            <w:tcBorders>
              <w:top w:val="nil"/>
              <w:bottom w:val="nil"/>
            </w:tcBorders>
            <w:shd w:val="clear" w:color="auto" w:fill="auto"/>
          </w:tcPr>
          <w:p w:rsidR="00644FEB" w:rsidRDefault="00644FEB">
            <w:pPr>
              <w:pStyle w:val="TAC"/>
              <w:rPr>
                <w:ins w:id="1819" w:author="Huawei" w:date="2024-02-02T15:20:00Z"/>
              </w:rPr>
            </w:pPr>
          </w:p>
        </w:tc>
        <w:tc>
          <w:tcPr>
            <w:tcW w:w="539" w:type="dxa"/>
          </w:tcPr>
          <w:p w:rsidR="00644FEB" w:rsidRDefault="00CF6C33">
            <w:pPr>
              <w:pStyle w:val="TAC"/>
              <w:rPr>
                <w:ins w:id="1820" w:author="Huawei" w:date="2024-02-02T15:20:00Z"/>
              </w:rPr>
            </w:pPr>
            <w:ins w:id="1821" w:author="Huawei" w:date="2024-02-02T15:20:00Z">
              <w:r>
                <w:t>1</w:t>
              </w:r>
            </w:ins>
          </w:p>
        </w:tc>
        <w:tc>
          <w:tcPr>
            <w:tcW w:w="539" w:type="dxa"/>
          </w:tcPr>
          <w:p w:rsidR="00644FEB" w:rsidRDefault="00CF6C33">
            <w:pPr>
              <w:pStyle w:val="TAC"/>
              <w:rPr>
                <w:ins w:id="1822" w:author="Huawei" w:date="2024-02-02T15:20:00Z"/>
              </w:rPr>
            </w:pPr>
            <w:ins w:id="1823" w:author="Huawei" w:date="2024-02-02T15:20:00Z">
              <w:r>
                <w:rPr>
                  <w:rFonts w:eastAsia="MS Mincho"/>
                </w:rPr>
                <w:t>-7</w:t>
              </w:r>
            </w:ins>
          </w:p>
        </w:tc>
        <w:tc>
          <w:tcPr>
            <w:tcW w:w="539" w:type="dxa"/>
          </w:tcPr>
          <w:p w:rsidR="00644FEB" w:rsidRDefault="00CF6C33">
            <w:pPr>
              <w:pStyle w:val="TAC"/>
              <w:rPr>
                <w:ins w:id="1824" w:author="Huawei" w:date="2024-02-02T15:20:00Z"/>
              </w:rPr>
            </w:pPr>
            <w:ins w:id="1825" w:author="Huawei" w:date="2024-02-02T15:20:00Z">
              <w:r>
                <w:rPr>
                  <w:rFonts w:eastAsia="MS Mincho"/>
                </w:rPr>
                <w:t>-15</w:t>
              </w:r>
            </w:ins>
          </w:p>
        </w:tc>
        <w:tc>
          <w:tcPr>
            <w:tcW w:w="539" w:type="dxa"/>
          </w:tcPr>
          <w:p w:rsidR="00644FEB" w:rsidRDefault="00CF6C33">
            <w:pPr>
              <w:pStyle w:val="TAC"/>
              <w:rPr>
                <w:ins w:id="1826" w:author="Huawei" w:date="2024-02-02T15:20:00Z"/>
              </w:rPr>
            </w:pPr>
            <w:ins w:id="1827" w:author="Huawei" w:date="2024-02-02T15:20:00Z">
              <w:r>
                <w:t>-4.5</w:t>
              </w:r>
            </w:ins>
          </w:p>
        </w:tc>
        <w:tc>
          <w:tcPr>
            <w:tcW w:w="540" w:type="dxa"/>
          </w:tcPr>
          <w:p w:rsidR="00644FEB" w:rsidRDefault="00CF6C33">
            <w:pPr>
              <w:pStyle w:val="TAC"/>
              <w:rPr>
                <w:ins w:id="1828" w:author="Huawei" w:date="2024-02-02T15:20:00Z"/>
              </w:rPr>
            </w:pPr>
            <w:ins w:id="1829" w:author="Huawei" w:date="2024-02-02T15:20:00Z">
              <w:r>
                <w:t>1</w:t>
              </w:r>
            </w:ins>
          </w:p>
        </w:tc>
      </w:tr>
      <w:tr w:rsidR="00644FEB">
        <w:trPr>
          <w:cantSplit/>
          <w:trHeight w:val="187"/>
          <w:jc w:val="center"/>
          <w:ins w:id="1830" w:author="Huawei" w:date="2024-02-02T15:20:00Z"/>
        </w:trPr>
        <w:tc>
          <w:tcPr>
            <w:tcW w:w="1705" w:type="dxa"/>
            <w:tcBorders>
              <w:top w:val="nil"/>
            </w:tcBorders>
            <w:shd w:val="clear" w:color="auto" w:fill="auto"/>
          </w:tcPr>
          <w:p w:rsidR="00644FEB" w:rsidRDefault="00644FEB">
            <w:pPr>
              <w:pStyle w:val="TAL"/>
              <w:rPr>
                <w:ins w:id="1831" w:author="Huawei" w:date="2024-02-02T15:20:00Z"/>
              </w:rPr>
            </w:pPr>
          </w:p>
        </w:tc>
        <w:tc>
          <w:tcPr>
            <w:tcW w:w="1832" w:type="dxa"/>
          </w:tcPr>
          <w:p w:rsidR="00644FEB" w:rsidRDefault="00CF6C33">
            <w:pPr>
              <w:pStyle w:val="TAL"/>
              <w:rPr>
                <w:ins w:id="1832" w:author="Huawei" w:date="2024-02-02T15:20:00Z"/>
              </w:rPr>
            </w:pPr>
            <w:ins w:id="1833" w:author="Huawei" w:date="2024-02-02T15:20:00Z">
              <w:r>
                <w:t>Config 3</w:t>
              </w:r>
            </w:ins>
          </w:p>
        </w:tc>
        <w:tc>
          <w:tcPr>
            <w:tcW w:w="709" w:type="dxa"/>
            <w:tcBorders>
              <w:top w:val="nil"/>
            </w:tcBorders>
            <w:shd w:val="clear" w:color="auto" w:fill="auto"/>
          </w:tcPr>
          <w:p w:rsidR="00644FEB" w:rsidRDefault="00644FEB">
            <w:pPr>
              <w:pStyle w:val="TAC"/>
              <w:rPr>
                <w:ins w:id="1834" w:author="Huawei" w:date="2024-02-02T15:20:00Z"/>
              </w:rPr>
            </w:pPr>
          </w:p>
        </w:tc>
        <w:tc>
          <w:tcPr>
            <w:tcW w:w="539" w:type="dxa"/>
          </w:tcPr>
          <w:p w:rsidR="00644FEB" w:rsidRDefault="00CF6C33">
            <w:pPr>
              <w:pStyle w:val="TAC"/>
              <w:rPr>
                <w:ins w:id="1835" w:author="Huawei" w:date="2024-02-02T15:20:00Z"/>
              </w:rPr>
            </w:pPr>
            <w:ins w:id="1836" w:author="Huawei" w:date="2024-02-02T15:20:00Z">
              <w:r>
                <w:t>1</w:t>
              </w:r>
            </w:ins>
          </w:p>
        </w:tc>
        <w:tc>
          <w:tcPr>
            <w:tcW w:w="539" w:type="dxa"/>
          </w:tcPr>
          <w:p w:rsidR="00644FEB" w:rsidRDefault="00CF6C33">
            <w:pPr>
              <w:pStyle w:val="TAC"/>
              <w:rPr>
                <w:ins w:id="1837" w:author="Huawei" w:date="2024-02-02T15:20:00Z"/>
              </w:rPr>
            </w:pPr>
            <w:ins w:id="1838" w:author="Huawei" w:date="2024-02-02T15:20:00Z">
              <w:r>
                <w:rPr>
                  <w:rFonts w:eastAsia="MS Mincho"/>
                </w:rPr>
                <w:t>-7</w:t>
              </w:r>
            </w:ins>
          </w:p>
        </w:tc>
        <w:tc>
          <w:tcPr>
            <w:tcW w:w="539" w:type="dxa"/>
          </w:tcPr>
          <w:p w:rsidR="00644FEB" w:rsidRDefault="00CF6C33">
            <w:pPr>
              <w:pStyle w:val="TAC"/>
              <w:rPr>
                <w:ins w:id="1839" w:author="Huawei" w:date="2024-02-02T15:20:00Z"/>
              </w:rPr>
            </w:pPr>
            <w:ins w:id="1840" w:author="Huawei" w:date="2024-02-02T15:20:00Z">
              <w:r>
                <w:rPr>
                  <w:rFonts w:eastAsia="MS Mincho"/>
                </w:rPr>
                <w:t>-15</w:t>
              </w:r>
            </w:ins>
          </w:p>
        </w:tc>
        <w:tc>
          <w:tcPr>
            <w:tcW w:w="539" w:type="dxa"/>
          </w:tcPr>
          <w:p w:rsidR="00644FEB" w:rsidRDefault="00CF6C33">
            <w:pPr>
              <w:pStyle w:val="TAC"/>
              <w:rPr>
                <w:ins w:id="1841" w:author="Huawei" w:date="2024-02-02T15:20:00Z"/>
              </w:rPr>
            </w:pPr>
            <w:ins w:id="1842" w:author="Huawei" w:date="2024-02-02T15:20:00Z">
              <w:r>
                <w:t>-4.5</w:t>
              </w:r>
            </w:ins>
          </w:p>
        </w:tc>
        <w:tc>
          <w:tcPr>
            <w:tcW w:w="540" w:type="dxa"/>
          </w:tcPr>
          <w:p w:rsidR="00644FEB" w:rsidRDefault="00CF6C33">
            <w:pPr>
              <w:pStyle w:val="TAC"/>
              <w:rPr>
                <w:ins w:id="1843" w:author="Huawei" w:date="2024-02-02T15:20:00Z"/>
              </w:rPr>
            </w:pPr>
            <w:ins w:id="1844" w:author="Huawei" w:date="2024-02-02T15:20:00Z">
              <w:r>
                <w:t>1</w:t>
              </w:r>
            </w:ins>
          </w:p>
        </w:tc>
      </w:tr>
      <w:tr w:rsidR="00644FEB">
        <w:trPr>
          <w:cantSplit/>
          <w:trHeight w:val="187"/>
          <w:jc w:val="center"/>
          <w:ins w:id="1845" w:author="Huawei" w:date="2024-02-02T15:20:00Z"/>
        </w:trPr>
        <w:tc>
          <w:tcPr>
            <w:tcW w:w="1705" w:type="dxa"/>
            <w:tcBorders>
              <w:bottom w:val="nil"/>
            </w:tcBorders>
            <w:shd w:val="clear" w:color="auto" w:fill="auto"/>
          </w:tcPr>
          <w:p w:rsidR="00644FEB" w:rsidRDefault="00CF6C33">
            <w:pPr>
              <w:pStyle w:val="TAL"/>
              <w:rPr>
                <w:ins w:id="1846" w:author="Huawei" w:date="2024-02-02T15:20:00Z"/>
              </w:rPr>
            </w:pPr>
            <w:ins w:id="1847" w:author="Huawei" w:date="2024-02-02T15:20:00Z">
              <w:r>
                <w:rPr>
                  <w:position w:val="-12"/>
                </w:rPr>
                <w:object w:dxaOrig="400" w:dyaOrig="400">
                  <v:shape id="_x0000_i1027" type="#_x0000_t75" style="width:20.05pt;height:20.05pt" o:ole="">
                    <v:imagedata r:id="rId16" o:title=""/>
                  </v:shape>
                  <o:OLEObject Type="Embed" ProgID="Equation.3" ShapeID="_x0000_i1027" DrawAspect="Content" ObjectID="_1770790116" r:id="rId20"/>
                </w:object>
              </w:r>
            </w:ins>
          </w:p>
        </w:tc>
        <w:tc>
          <w:tcPr>
            <w:tcW w:w="1832" w:type="dxa"/>
          </w:tcPr>
          <w:p w:rsidR="00644FEB" w:rsidRDefault="00CF6C33">
            <w:pPr>
              <w:pStyle w:val="TAL"/>
              <w:rPr>
                <w:ins w:id="1848" w:author="Huawei" w:date="2024-02-02T15:20:00Z"/>
              </w:rPr>
            </w:pPr>
            <w:ins w:id="1849" w:author="Huawei" w:date="2024-02-02T15:20:00Z">
              <w:r>
                <w:t>Config 1</w:t>
              </w:r>
            </w:ins>
          </w:p>
        </w:tc>
        <w:tc>
          <w:tcPr>
            <w:tcW w:w="709" w:type="dxa"/>
            <w:tcBorders>
              <w:bottom w:val="nil"/>
            </w:tcBorders>
            <w:shd w:val="clear" w:color="auto" w:fill="auto"/>
          </w:tcPr>
          <w:p w:rsidR="00644FEB" w:rsidRDefault="00CF6C33">
            <w:pPr>
              <w:pStyle w:val="TAC"/>
              <w:rPr>
                <w:ins w:id="1850" w:author="Huawei" w:date="2024-02-02T15:20:00Z"/>
              </w:rPr>
            </w:pPr>
            <w:ins w:id="1851" w:author="Huawei" w:date="2024-02-02T15:20:00Z">
              <w:r>
                <w:t>dBm/15 kHz</w:t>
              </w:r>
            </w:ins>
          </w:p>
        </w:tc>
        <w:tc>
          <w:tcPr>
            <w:tcW w:w="2696" w:type="dxa"/>
            <w:gridSpan w:val="5"/>
          </w:tcPr>
          <w:p w:rsidR="00644FEB" w:rsidRDefault="00CF6C33">
            <w:pPr>
              <w:pStyle w:val="TAC"/>
              <w:rPr>
                <w:ins w:id="1852" w:author="Huawei" w:date="2024-02-02T15:20:00Z"/>
              </w:rPr>
            </w:pPr>
            <w:ins w:id="1853" w:author="Huawei" w:date="2024-02-02T15:20:00Z">
              <w:r>
                <w:t>-98</w:t>
              </w:r>
            </w:ins>
          </w:p>
        </w:tc>
      </w:tr>
      <w:tr w:rsidR="00644FEB">
        <w:trPr>
          <w:cantSplit/>
          <w:trHeight w:val="187"/>
          <w:jc w:val="center"/>
          <w:ins w:id="1854" w:author="Huawei" w:date="2024-02-02T15:20:00Z"/>
        </w:trPr>
        <w:tc>
          <w:tcPr>
            <w:tcW w:w="1705" w:type="dxa"/>
            <w:tcBorders>
              <w:top w:val="nil"/>
              <w:bottom w:val="nil"/>
            </w:tcBorders>
            <w:shd w:val="clear" w:color="auto" w:fill="auto"/>
          </w:tcPr>
          <w:p w:rsidR="00644FEB" w:rsidRDefault="00644FEB">
            <w:pPr>
              <w:pStyle w:val="TAL"/>
              <w:rPr>
                <w:ins w:id="1855" w:author="Huawei" w:date="2024-02-02T15:20:00Z"/>
              </w:rPr>
            </w:pPr>
          </w:p>
        </w:tc>
        <w:tc>
          <w:tcPr>
            <w:tcW w:w="1832" w:type="dxa"/>
          </w:tcPr>
          <w:p w:rsidR="00644FEB" w:rsidRDefault="00CF6C33">
            <w:pPr>
              <w:pStyle w:val="TAL"/>
              <w:rPr>
                <w:ins w:id="1856" w:author="Huawei" w:date="2024-02-02T15:20:00Z"/>
              </w:rPr>
            </w:pPr>
            <w:ins w:id="1857" w:author="Huawei" w:date="2024-02-02T15:20:00Z">
              <w:r>
                <w:t>Config 2</w:t>
              </w:r>
            </w:ins>
          </w:p>
        </w:tc>
        <w:tc>
          <w:tcPr>
            <w:tcW w:w="709" w:type="dxa"/>
            <w:tcBorders>
              <w:top w:val="nil"/>
              <w:bottom w:val="nil"/>
            </w:tcBorders>
            <w:shd w:val="clear" w:color="auto" w:fill="auto"/>
          </w:tcPr>
          <w:p w:rsidR="00644FEB" w:rsidRDefault="00644FEB">
            <w:pPr>
              <w:pStyle w:val="TAC"/>
              <w:rPr>
                <w:ins w:id="1858" w:author="Huawei" w:date="2024-02-02T15:20:00Z"/>
              </w:rPr>
            </w:pPr>
          </w:p>
        </w:tc>
        <w:tc>
          <w:tcPr>
            <w:tcW w:w="2696" w:type="dxa"/>
            <w:gridSpan w:val="5"/>
          </w:tcPr>
          <w:p w:rsidR="00644FEB" w:rsidRDefault="00CF6C33">
            <w:pPr>
              <w:pStyle w:val="TAC"/>
              <w:rPr>
                <w:ins w:id="1859" w:author="Huawei" w:date="2024-02-02T15:20:00Z"/>
              </w:rPr>
            </w:pPr>
            <w:ins w:id="1860" w:author="Huawei" w:date="2024-02-02T15:20:00Z">
              <w:r>
                <w:t>-98</w:t>
              </w:r>
            </w:ins>
          </w:p>
        </w:tc>
      </w:tr>
      <w:tr w:rsidR="00644FEB">
        <w:trPr>
          <w:cantSplit/>
          <w:trHeight w:val="187"/>
          <w:jc w:val="center"/>
          <w:ins w:id="1861" w:author="Huawei" w:date="2024-02-02T15:20:00Z"/>
        </w:trPr>
        <w:tc>
          <w:tcPr>
            <w:tcW w:w="1705" w:type="dxa"/>
            <w:tcBorders>
              <w:top w:val="nil"/>
              <w:bottom w:val="single" w:sz="4" w:space="0" w:color="auto"/>
            </w:tcBorders>
            <w:shd w:val="clear" w:color="auto" w:fill="auto"/>
          </w:tcPr>
          <w:p w:rsidR="00644FEB" w:rsidRDefault="00644FEB">
            <w:pPr>
              <w:pStyle w:val="TAL"/>
              <w:rPr>
                <w:ins w:id="1862" w:author="Huawei" w:date="2024-02-02T15:20:00Z"/>
              </w:rPr>
            </w:pPr>
          </w:p>
        </w:tc>
        <w:tc>
          <w:tcPr>
            <w:tcW w:w="1832" w:type="dxa"/>
          </w:tcPr>
          <w:p w:rsidR="00644FEB" w:rsidRDefault="00CF6C33">
            <w:pPr>
              <w:pStyle w:val="TAL"/>
              <w:rPr>
                <w:ins w:id="1863" w:author="Huawei" w:date="2024-02-02T15:20:00Z"/>
              </w:rPr>
            </w:pPr>
            <w:ins w:id="1864" w:author="Huawei" w:date="2024-02-02T15:20:00Z">
              <w:r>
                <w:t>Config 3</w:t>
              </w:r>
            </w:ins>
          </w:p>
        </w:tc>
        <w:tc>
          <w:tcPr>
            <w:tcW w:w="709" w:type="dxa"/>
            <w:tcBorders>
              <w:top w:val="nil"/>
              <w:bottom w:val="single" w:sz="4" w:space="0" w:color="auto"/>
            </w:tcBorders>
            <w:shd w:val="clear" w:color="auto" w:fill="auto"/>
          </w:tcPr>
          <w:p w:rsidR="00644FEB" w:rsidRDefault="00644FEB">
            <w:pPr>
              <w:pStyle w:val="TAC"/>
              <w:rPr>
                <w:ins w:id="1865" w:author="Huawei" w:date="2024-02-02T15:20:00Z"/>
              </w:rPr>
            </w:pPr>
          </w:p>
        </w:tc>
        <w:tc>
          <w:tcPr>
            <w:tcW w:w="2696" w:type="dxa"/>
            <w:gridSpan w:val="5"/>
          </w:tcPr>
          <w:p w:rsidR="00644FEB" w:rsidRDefault="00CF6C33">
            <w:pPr>
              <w:pStyle w:val="TAC"/>
              <w:rPr>
                <w:ins w:id="1866" w:author="Huawei" w:date="2024-02-02T15:20:00Z"/>
              </w:rPr>
            </w:pPr>
            <w:ins w:id="1867" w:author="Huawei" w:date="2024-02-02T15:20:00Z">
              <w:r>
                <w:t>-98</w:t>
              </w:r>
            </w:ins>
          </w:p>
        </w:tc>
      </w:tr>
      <w:tr w:rsidR="00644FEB">
        <w:trPr>
          <w:cantSplit/>
          <w:trHeight w:val="187"/>
          <w:jc w:val="center"/>
          <w:ins w:id="1868" w:author="Huawei" w:date="2024-02-02T15:20:00Z"/>
        </w:trPr>
        <w:tc>
          <w:tcPr>
            <w:tcW w:w="1705" w:type="dxa"/>
            <w:tcBorders>
              <w:bottom w:val="nil"/>
            </w:tcBorders>
            <w:shd w:val="clear" w:color="auto" w:fill="auto"/>
          </w:tcPr>
          <w:p w:rsidR="00644FEB" w:rsidRDefault="00CF6C33">
            <w:pPr>
              <w:pStyle w:val="TAL"/>
              <w:rPr>
                <w:ins w:id="1869" w:author="Huawei" w:date="2024-02-02T15:20:00Z"/>
              </w:rPr>
            </w:pPr>
            <w:ins w:id="1870" w:author="Huawei" w:date="2024-02-02T15:20:00Z">
              <w:r>
                <w:rPr>
                  <w:position w:val="-12"/>
                </w:rPr>
                <w:object w:dxaOrig="400" w:dyaOrig="400">
                  <v:shape id="_x0000_i1028" type="#_x0000_t75" style="width:20.05pt;height:20.05pt" o:ole="">
                    <v:imagedata r:id="rId16" o:title=""/>
                  </v:shape>
                  <o:OLEObject Type="Embed" ProgID="Equation.3" ShapeID="_x0000_i1028" DrawAspect="Content" ObjectID="_1770790117" r:id="rId21"/>
                </w:object>
              </w:r>
            </w:ins>
          </w:p>
        </w:tc>
        <w:tc>
          <w:tcPr>
            <w:tcW w:w="1832" w:type="dxa"/>
          </w:tcPr>
          <w:p w:rsidR="00644FEB" w:rsidRDefault="00CF6C33">
            <w:pPr>
              <w:pStyle w:val="TAL"/>
              <w:rPr>
                <w:ins w:id="1871" w:author="Huawei" w:date="2024-02-02T15:20:00Z"/>
              </w:rPr>
            </w:pPr>
            <w:ins w:id="1872" w:author="Huawei" w:date="2024-02-02T15:20:00Z">
              <w:r>
                <w:t>Config 1</w:t>
              </w:r>
            </w:ins>
          </w:p>
        </w:tc>
        <w:tc>
          <w:tcPr>
            <w:tcW w:w="709" w:type="dxa"/>
            <w:tcBorders>
              <w:bottom w:val="nil"/>
            </w:tcBorders>
            <w:shd w:val="clear" w:color="auto" w:fill="auto"/>
          </w:tcPr>
          <w:p w:rsidR="00644FEB" w:rsidRDefault="00CF6C33">
            <w:pPr>
              <w:pStyle w:val="TAC"/>
              <w:rPr>
                <w:ins w:id="1873" w:author="Huawei" w:date="2024-02-02T15:20:00Z"/>
              </w:rPr>
            </w:pPr>
            <w:ins w:id="1874" w:author="Huawei" w:date="2024-02-02T15:20:00Z">
              <w:r>
                <w:t>dBm/SCS</w:t>
              </w:r>
            </w:ins>
          </w:p>
        </w:tc>
        <w:tc>
          <w:tcPr>
            <w:tcW w:w="2696" w:type="dxa"/>
            <w:gridSpan w:val="5"/>
          </w:tcPr>
          <w:p w:rsidR="00644FEB" w:rsidRDefault="00CF6C33">
            <w:pPr>
              <w:pStyle w:val="TAC"/>
              <w:rPr>
                <w:ins w:id="1875" w:author="Huawei" w:date="2024-02-02T15:20:00Z"/>
              </w:rPr>
            </w:pPr>
            <w:ins w:id="1876" w:author="Huawei" w:date="2024-02-02T15:20:00Z">
              <w:r>
                <w:t>-98</w:t>
              </w:r>
            </w:ins>
          </w:p>
        </w:tc>
      </w:tr>
      <w:tr w:rsidR="00644FEB">
        <w:trPr>
          <w:cantSplit/>
          <w:trHeight w:val="187"/>
          <w:jc w:val="center"/>
          <w:ins w:id="1877" w:author="Huawei" w:date="2024-02-02T15:20:00Z"/>
        </w:trPr>
        <w:tc>
          <w:tcPr>
            <w:tcW w:w="1705" w:type="dxa"/>
            <w:tcBorders>
              <w:top w:val="nil"/>
              <w:bottom w:val="nil"/>
            </w:tcBorders>
            <w:shd w:val="clear" w:color="auto" w:fill="auto"/>
          </w:tcPr>
          <w:p w:rsidR="00644FEB" w:rsidRDefault="00644FEB">
            <w:pPr>
              <w:pStyle w:val="TAL"/>
              <w:rPr>
                <w:ins w:id="1878" w:author="Huawei" w:date="2024-02-02T15:20:00Z"/>
              </w:rPr>
            </w:pPr>
          </w:p>
        </w:tc>
        <w:tc>
          <w:tcPr>
            <w:tcW w:w="1832" w:type="dxa"/>
          </w:tcPr>
          <w:p w:rsidR="00644FEB" w:rsidRDefault="00CF6C33">
            <w:pPr>
              <w:pStyle w:val="TAL"/>
              <w:rPr>
                <w:ins w:id="1879" w:author="Huawei" w:date="2024-02-02T15:20:00Z"/>
              </w:rPr>
            </w:pPr>
            <w:ins w:id="1880" w:author="Huawei" w:date="2024-02-02T15:20:00Z">
              <w:r>
                <w:t>Config 2</w:t>
              </w:r>
            </w:ins>
          </w:p>
        </w:tc>
        <w:tc>
          <w:tcPr>
            <w:tcW w:w="709" w:type="dxa"/>
            <w:tcBorders>
              <w:top w:val="nil"/>
              <w:bottom w:val="nil"/>
            </w:tcBorders>
            <w:shd w:val="clear" w:color="auto" w:fill="auto"/>
          </w:tcPr>
          <w:p w:rsidR="00644FEB" w:rsidRDefault="00644FEB">
            <w:pPr>
              <w:pStyle w:val="TAC"/>
              <w:rPr>
                <w:ins w:id="1881" w:author="Huawei" w:date="2024-02-02T15:20:00Z"/>
              </w:rPr>
            </w:pPr>
          </w:p>
        </w:tc>
        <w:tc>
          <w:tcPr>
            <w:tcW w:w="2696" w:type="dxa"/>
            <w:gridSpan w:val="5"/>
          </w:tcPr>
          <w:p w:rsidR="00644FEB" w:rsidRDefault="00CF6C33">
            <w:pPr>
              <w:pStyle w:val="TAC"/>
              <w:rPr>
                <w:ins w:id="1882" w:author="Huawei" w:date="2024-02-02T15:20:00Z"/>
              </w:rPr>
            </w:pPr>
            <w:ins w:id="1883" w:author="Huawei" w:date="2024-02-02T15:20:00Z">
              <w:r>
                <w:t>-98</w:t>
              </w:r>
            </w:ins>
          </w:p>
        </w:tc>
      </w:tr>
      <w:tr w:rsidR="00644FEB">
        <w:trPr>
          <w:cantSplit/>
          <w:trHeight w:val="187"/>
          <w:jc w:val="center"/>
          <w:ins w:id="1884" w:author="Huawei" w:date="2024-02-02T15:20:00Z"/>
        </w:trPr>
        <w:tc>
          <w:tcPr>
            <w:tcW w:w="1705" w:type="dxa"/>
            <w:tcBorders>
              <w:top w:val="nil"/>
            </w:tcBorders>
            <w:shd w:val="clear" w:color="auto" w:fill="auto"/>
          </w:tcPr>
          <w:p w:rsidR="00644FEB" w:rsidRDefault="00644FEB">
            <w:pPr>
              <w:pStyle w:val="TAL"/>
              <w:rPr>
                <w:ins w:id="1885" w:author="Huawei" w:date="2024-02-02T15:20:00Z"/>
              </w:rPr>
            </w:pPr>
          </w:p>
        </w:tc>
        <w:tc>
          <w:tcPr>
            <w:tcW w:w="1832" w:type="dxa"/>
          </w:tcPr>
          <w:p w:rsidR="00644FEB" w:rsidRDefault="00CF6C33">
            <w:pPr>
              <w:pStyle w:val="TAL"/>
              <w:rPr>
                <w:ins w:id="1886" w:author="Huawei" w:date="2024-02-02T15:20:00Z"/>
              </w:rPr>
            </w:pPr>
            <w:ins w:id="1887" w:author="Huawei" w:date="2024-02-02T15:20:00Z">
              <w:r>
                <w:t>Config 3</w:t>
              </w:r>
            </w:ins>
          </w:p>
        </w:tc>
        <w:tc>
          <w:tcPr>
            <w:tcW w:w="709" w:type="dxa"/>
            <w:tcBorders>
              <w:top w:val="nil"/>
            </w:tcBorders>
            <w:shd w:val="clear" w:color="auto" w:fill="auto"/>
          </w:tcPr>
          <w:p w:rsidR="00644FEB" w:rsidRDefault="00644FEB">
            <w:pPr>
              <w:pStyle w:val="TAC"/>
              <w:rPr>
                <w:ins w:id="1888" w:author="Huawei" w:date="2024-02-02T15:20:00Z"/>
              </w:rPr>
            </w:pPr>
          </w:p>
        </w:tc>
        <w:tc>
          <w:tcPr>
            <w:tcW w:w="2696" w:type="dxa"/>
            <w:gridSpan w:val="5"/>
          </w:tcPr>
          <w:p w:rsidR="00644FEB" w:rsidRDefault="00CF6C33">
            <w:pPr>
              <w:pStyle w:val="TAC"/>
              <w:rPr>
                <w:ins w:id="1889" w:author="Huawei" w:date="2024-02-02T15:20:00Z"/>
              </w:rPr>
            </w:pPr>
            <w:ins w:id="1890" w:author="Huawei" w:date="2024-02-02T15:20:00Z">
              <w:r>
                <w:t>-95</w:t>
              </w:r>
            </w:ins>
          </w:p>
        </w:tc>
      </w:tr>
      <w:tr w:rsidR="00644FEB">
        <w:trPr>
          <w:cantSplit/>
          <w:trHeight w:val="187"/>
          <w:jc w:val="center"/>
          <w:ins w:id="1891" w:author="Huawei" w:date="2024-02-29T10:24:00Z"/>
        </w:trPr>
        <w:tc>
          <w:tcPr>
            <w:tcW w:w="1705" w:type="dxa"/>
            <w:vMerge w:val="restart"/>
            <w:tcBorders>
              <w:top w:val="nil"/>
            </w:tcBorders>
            <w:shd w:val="clear" w:color="auto" w:fill="auto"/>
          </w:tcPr>
          <w:p w:rsidR="00644FEB" w:rsidRDefault="00CF6C33">
            <w:pPr>
              <w:pStyle w:val="TAL"/>
              <w:rPr>
                <w:ins w:id="1892" w:author="Huawei" w:date="2024-02-29T10:24:00Z"/>
              </w:rPr>
            </w:pPr>
            <w:ins w:id="1893" w:author="Huawei" w:date="2024-02-29T10:25:00Z">
              <w:r>
                <w:rPr>
                  <w:rFonts w:eastAsia="?? ??"/>
                </w:rPr>
                <w:t>Propagation condition</w:t>
              </w:r>
            </w:ins>
          </w:p>
        </w:tc>
        <w:tc>
          <w:tcPr>
            <w:tcW w:w="1832" w:type="dxa"/>
          </w:tcPr>
          <w:p w:rsidR="00644FEB" w:rsidRDefault="00CF6C33">
            <w:pPr>
              <w:pStyle w:val="TAL"/>
              <w:rPr>
                <w:ins w:id="1894" w:author="Huawei" w:date="2024-02-29T10:24:00Z"/>
              </w:rPr>
            </w:pPr>
            <w:ins w:id="1895" w:author="Huawei" w:date="2024-02-29T10:25:00Z">
              <w:r>
                <w:t>Config 1, 2</w:t>
              </w:r>
            </w:ins>
          </w:p>
        </w:tc>
        <w:tc>
          <w:tcPr>
            <w:tcW w:w="709" w:type="dxa"/>
            <w:tcBorders>
              <w:top w:val="nil"/>
            </w:tcBorders>
            <w:shd w:val="clear" w:color="auto" w:fill="auto"/>
          </w:tcPr>
          <w:p w:rsidR="00644FEB" w:rsidRDefault="00644FEB">
            <w:pPr>
              <w:pStyle w:val="TAC"/>
              <w:rPr>
                <w:ins w:id="1896" w:author="Huawei" w:date="2024-02-29T10:24:00Z"/>
              </w:rPr>
            </w:pPr>
          </w:p>
        </w:tc>
        <w:tc>
          <w:tcPr>
            <w:tcW w:w="2696" w:type="dxa"/>
            <w:gridSpan w:val="5"/>
          </w:tcPr>
          <w:p w:rsidR="00644FEB" w:rsidRDefault="00CF6C33">
            <w:pPr>
              <w:pStyle w:val="TAC"/>
              <w:rPr>
                <w:ins w:id="1897" w:author="Huawei" w:date="2024-02-29T10:24:00Z"/>
              </w:rPr>
            </w:pPr>
            <w:ins w:id="1898" w:author="Huawei" w:date="2024-02-29T10:25:00Z">
              <w:r>
                <w:rPr>
                  <w:rFonts w:eastAsia="MS Mincho"/>
                </w:rPr>
                <w:t>AWGN +220 Hz</w:t>
              </w:r>
            </w:ins>
          </w:p>
        </w:tc>
      </w:tr>
      <w:tr w:rsidR="00644FEB">
        <w:trPr>
          <w:cantSplit/>
          <w:trHeight w:val="187"/>
          <w:jc w:val="center"/>
          <w:ins w:id="1899" w:author="Huawei" w:date="2024-02-29T10:24:00Z"/>
        </w:trPr>
        <w:tc>
          <w:tcPr>
            <w:tcW w:w="1705" w:type="dxa"/>
            <w:vMerge/>
            <w:shd w:val="clear" w:color="auto" w:fill="auto"/>
          </w:tcPr>
          <w:p w:rsidR="00644FEB" w:rsidRDefault="00644FEB">
            <w:pPr>
              <w:pStyle w:val="TAL"/>
              <w:rPr>
                <w:ins w:id="1900" w:author="Huawei" w:date="2024-02-29T10:24:00Z"/>
              </w:rPr>
            </w:pPr>
          </w:p>
        </w:tc>
        <w:tc>
          <w:tcPr>
            <w:tcW w:w="1832" w:type="dxa"/>
          </w:tcPr>
          <w:p w:rsidR="00644FEB" w:rsidRDefault="00CF6C33">
            <w:pPr>
              <w:pStyle w:val="TAL"/>
              <w:rPr>
                <w:ins w:id="1901" w:author="Huawei" w:date="2024-02-29T10:24:00Z"/>
              </w:rPr>
            </w:pPr>
            <w:ins w:id="1902" w:author="Huawei" w:date="2024-02-29T10:25:00Z">
              <w:r>
                <w:t>Config 3</w:t>
              </w:r>
            </w:ins>
          </w:p>
        </w:tc>
        <w:tc>
          <w:tcPr>
            <w:tcW w:w="709" w:type="dxa"/>
            <w:tcBorders>
              <w:top w:val="nil"/>
            </w:tcBorders>
            <w:shd w:val="clear" w:color="auto" w:fill="auto"/>
          </w:tcPr>
          <w:p w:rsidR="00644FEB" w:rsidRDefault="00644FEB">
            <w:pPr>
              <w:pStyle w:val="TAC"/>
              <w:rPr>
                <w:ins w:id="1903" w:author="Huawei" w:date="2024-02-29T10:24:00Z"/>
              </w:rPr>
            </w:pPr>
          </w:p>
        </w:tc>
        <w:tc>
          <w:tcPr>
            <w:tcW w:w="2696" w:type="dxa"/>
            <w:gridSpan w:val="5"/>
          </w:tcPr>
          <w:p w:rsidR="00644FEB" w:rsidRDefault="00CF6C33">
            <w:pPr>
              <w:pStyle w:val="TAC"/>
              <w:rPr>
                <w:ins w:id="1904" w:author="Huawei" w:date="2024-02-29T10:24:00Z"/>
              </w:rPr>
            </w:pPr>
            <w:ins w:id="1905" w:author="Huawei" w:date="2024-02-29T10:25:00Z">
              <w:r>
                <w:rPr>
                  <w:rFonts w:eastAsia="MS Mincho"/>
                </w:rPr>
                <w:t>AWGN +500 Hz</w:t>
              </w:r>
            </w:ins>
          </w:p>
        </w:tc>
      </w:tr>
      <w:tr w:rsidR="00644FEB">
        <w:trPr>
          <w:cantSplit/>
          <w:trHeight w:val="187"/>
          <w:jc w:val="center"/>
          <w:ins w:id="1906" w:author="Huawei" w:date="2024-02-02T15:20:00Z"/>
        </w:trPr>
        <w:tc>
          <w:tcPr>
            <w:tcW w:w="6942" w:type="dxa"/>
            <w:gridSpan w:val="8"/>
          </w:tcPr>
          <w:p w:rsidR="00644FEB" w:rsidRDefault="00CF6C33">
            <w:pPr>
              <w:pStyle w:val="TAN"/>
              <w:rPr>
                <w:ins w:id="1907" w:author="Huawei" w:date="2024-02-02T15:20:00Z"/>
              </w:rPr>
            </w:pPr>
            <w:ins w:id="1908" w:author="Huawei" w:date="2024-02-02T15:20:00Z">
              <w:r>
                <w:t>Note 1:</w:t>
              </w:r>
              <w:r>
                <w:tab/>
                <w:t xml:space="preserve">OCNG shall be used such that the resources in Cell 1 are fully allocated and a constant total transmitted power spectral density is achieved for all OFDM </w:t>
              </w:r>
              <w:r>
                <w:t>symbols.</w:t>
              </w:r>
            </w:ins>
          </w:p>
          <w:p w:rsidR="00644FEB" w:rsidRDefault="00CF6C33">
            <w:pPr>
              <w:pStyle w:val="TAN"/>
              <w:rPr>
                <w:ins w:id="1909" w:author="Huawei" w:date="2024-02-02T15:20:00Z"/>
              </w:rPr>
            </w:pPr>
            <w:ins w:id="1910" w:author="Huawei" w:date="2024-02-02T15:20:00Z">
              <w:r>
                <w:t>Note 2:</w:t>
              </w:r>
              <w:r>
                <w:tab/>
                <w:t>The signal contains PDCCH for UEs other than the device under test as part of OCNG.</w:t>
              </w:r>
            </w:ins>
          </w:p>
          <w:p w:rsidR="00644FEB" w:rsidRDefault="00CF6C33">
            <w:pPr>
              <w:pStyle w:val="TAN"/>
              <w:rPr>
                <w:ins w:id="1911" w:author="Huawei" w:date="2024-02-02T15:20:00Z"/>
              </w:rPr>
            </w:pPr>
            <w:ins w:id="1912" w:author="Huawei" w:date="2024-02-02T15:20:00Z">
              <w:r>
                <w:t>Note 3:</w:t>
              </w:r>
              <w:r>
                <w:tab/>
                <w:t>SNR levels correspond to the signal to noise ratio over the SSS REs.</w:t>
              </w:r>
            </w:ins>
          </w:p>
          <w:p w:rsidR="00644FEB" w:rsidRDefault="00CF6C33">
            <w:pPr>
              <w:pStyle w:val="TAN"/>
              <w:rPr>
                <w:ins w:id="1913" w:author="Huawei" w:date="2024-02-02T15:20:00Z"/>
              </w:rPr>
            </w:pPr>
            <w:ins w:id="1914" w:author="Huawei" w:date="2024-02-02T15:20:00Z">
              <w:r>
                <w:t>Note 4:</w:t>
              </w:r>
              <w:r>
                <w:tab/>
                <w:t>The SNR in time periods T1, T2, T3, T4 and T5 is denoted as SNR1, SNR2</w:t>
              </w:r>
              <w:r>
                <w:t>, SNR3, SNR4 and SNR5 respectively in Figure A.</w:t>
              </w:r>
            </w:ins>
            <w:ins w:id="1915" w:author="Huawei" w:date="2024-02-02T15:22:00Z">
              <w:r>
                <w:t>X1.Y1.Z1</w:t>
              </w:r>
            </w:ins>
            <w:ins w:id="1916" w:author="Huawei" w:date="2024-02-02T15:20:00Z">
              <w:r>
                <w:t>.2.1-1.</w:t>
              </w:r>
            </w:ins>
          </w:p>
          <w:p w:rsidR="00644FEB" w:rsidRDefault="00CF6C33">
            <w:pPr>
              <w:pStyle w:val="TAN"/>
              <w:rPr>
                <w:ins w:id="1917" w:author="Huawei" w:date="2024-02-02T15:20:00Z"/>
              </w:rPr>
            </w:pPr>
            <w:ins w:id="1918" w:author="Huawei" w:date="2024-02-02T15:20:00Z">
              <w:r>
                <w:t>Note 5:</w:t>
              </w:r>
              <w:r>
                <w:tab/>
                <w:t>The SNR values are specified for testing a UE which supports 2RX on at least one band. For testing of a UE which supports 4RX on all bands, the SNR during T3 and T4 is modified as speci</w:t>
              </w:r>
              <w:r>
                <w:t>fied in clause A.3.6.</w:t>
              </w:r>
            </w:ins>
          </w:p>
        </w:tc>
      </w:tr>
    </w:tbl>
    <w:p w:rsidR="00644FEB" w:rsidRDefault="00644FEB">
      <w:pPr>
        <w:rPr>
          <w:ins w:id="1919" w:author="Huawei" w:date="2024-02-02T15:20:00Z"/>
          <w:b/>
        </w:rPr>
      </w:pPr>
    </w:p>
    <w:p w:rsidR="00644FEB" w:rsidRDefault="00CF6C33">
      <w:pPr>
        <w:keepNext/>
        <w:keepLines/>
        <w:spacing w:before="60"/>
        <w:jc w:val="center"/>
        <w:rPr>
          <w:ins w:id="1920" w:author="Huawei" w:date="2024-02-02T15:20:00Z"/>
          <w:rFonts w:ascii="Arial" w:hAnsi="Arial"/>
          <w:b/>
          <w:sz w:val="22"/>
          <w:szCs w:val="22"/>
        </w:rPr>
      </w:pPr>
      <w:ins w:id="1921" w:author="Huawei" w:date="2024-02-02T15:20:00Z">
        <w:r>
          <w:rPr>
            <w:rFonts w:ascii="Arial" w:hAnsi="Arial"/>
            <w:b/>
          </w:rPr>
          <w:t>Table A.</w:t>
        </w:r>
      </w:ins>
      <w:ins w:id="1922" w:author="Huawei" w:date="2024-02-02T15:22:00Z">
        <w:r>
          <w:rPr>
            <w:rFonts w:ascii="Arial" w:hAnsi="Arial"/>
            <w:b/>
          </w:rPr>
          <w:t>X1.Y1.Z1</w:t>
        </w:r>
      </w:ins>
      <w:ins w:id="1923" w:author="Huawei" w:date="2024-02-02T15:20:00Z">
        <w:r>
          <w:rPr>
            <w:rFonts w:ascii="Arial" w:hAnsi="Arial"/>
            <w:b/>
          </w:rPr>
          <w:t>.2.1-4: Void</w:t>
        </w:r>
      </w:ins>
    </w:p>
    <w:p w:rsidR="00644FEB" w:rsidRDefault="00CF6C33">
      <w:pPr>
        <w:keepNext/>
        <w:keepLines/>
        <w:spacing w:before="60"/>
        <w:jc w:val="center"/>
        <w:rPr>
          <w:ins w:id="1924" w:author="Huawei" w:date="2024-02-02T15:20:00Z"/>
          <w:rFonts w:ascii="Arial" w:hAnsi="Arial"/>
          <w:b/>
        </w:rPr>
      </w:pPr>
      <w:ins w:id="1925" w:author="Huawei" w:date="2024-02-02T15:20:00Z">
        <w:r>
          <w:rPr>
            <w:rFonts w:ascii="Arial" w:hAnsi="Arial"/>
            <w:b/>
            <w:noProof/>
            <w:lang w:val="en-US" w:eastAsia="zh-CN"/>
          </w:rPr>
          <w:drawing>
            <wp:inline distT="0" distB="0" distL="0" distR="0">
              <wp:extent cx="5653405" cy="2879725"/>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圖片 36"/>
                      <pic:cNvPicPr>
                        <a:picLocks noChangeAspect="1"/>
                      </pic:cNvPicPr>
                    </pic:nvPicPr>
                    <pic:blipFill>
                      <a:blip r:embed="rId22" cstate="print"/>
                      <a:stretch>
                        <a:fillRect/>
                      </a:stretch>
                    </pic:blipFill>
                    <pic:spPr>
                      <a:xfrm>
                        <a:off x="0" y="0"/>
                        <a:ext cx="5653833" cy="2880000"/>
                      </a:xfrm>
                      <a:prstGeom prst="rect">
                        <a:avLst/>
                      </a:prstGeom>
                    </pic:spPr>
                  </pic:pic>
                </a:graphicData>
              </a:graphic>
            </wp:inline>
          </w:drawing>
        </w:r>
      </w:ins>
    </w:p>
    <w:p w:rsidR="00644FEB" w:rsidRDefault="00CF6C33">
      <w:pPr>
        <w:keepLines/>
        <w:spacing w:after="240"/>
        <w:jc w:val="center"/>
        <w:rPr>
          <w:ins w:id="1926" w:author="Huawei" w:date="2024-02-02T15:20:00Z"/>
          <w:rFonts w:ascii="Arial" w:hAnsi="Arial"/>
          <w:b/>
        </w:rPr>
      </w:pPr>
      <w:ins w:id="1927" w:author="Huawei" w:date="2024-02-02T15:20:00Z">
        <w:r>
          <w:rPr>
            <w:rFonts w:ascii="Arial" w:hAnsi="Arial"/>
            <w:b/>
          </w:rPr>
          <w:t>Figure A.</w:t>
        </w:r>
      </w:ins>
      <w:ins w:id="1928" w:author="Huawei" w:date="2024-02-02T15:22:00Z">
        <w:r>
          <w:rPr>
            <w:rFonts w:ascii="Arial" w:hAnsi="Arial"/>
            <w:b/>
          </w:rPr>
          <w:t>X1.Y1.Z1</w:t>
        </w:r>
      </w:ins>
      <w:ins w:id="1929" w:author="Huawei" w:date="2024-02-02T15:20:00Z">
        <w:r>
          <w:rPr>
            <w:rFonts w:ascii="Arial" w:hAnsi="Arial"/>
            <w:b/>
          </w:rPr>
          <w:t>.2.1-1: SNR variation for in-sync testing</w:t>
        </w:r>
      </w:ins>
    </w:p>
    <w:p w:rsidR="00644FEB" w:rsidRDefault="00CF6C33">
      <w:pPr>
        <w:pStyle w:val="5"/>
        <w:rPr>
          <w:ins w:id="1930" w:author="Huawei" w:date="2024-02-02T15:20:00Z"/>
          <w:snapToGrid w:val="0"/>
        </w:rPr>
      </w:pPr>
      <w:bookmarkStart w:id="1931" w:name="_Toc535476532"/>
      <w:ins w:id="1932" w:author="Huawei" w:date="2024-02-02T15:20:00Z">
        <w:r>
          <w:rPr>
            <w:snapToGrid w:val="0"/>
          </w:rPr>
          <w:t>A.</w:t>
        </w:r>
      </w:ins>
      <w:ins w:id="1933" w:author="Huawei" w:date="2024-02-02T15:22:00Z">
        <w:r>
          <w:rPr>
            <w:snapToGrid w:val="0"/>
          </w:rPr>
          <w:t>X1.Y1.Z1</w:t>
        </w:r>
      </w:ins>
      <w:ins w:id="1934" w:author="Huawei" w:date="2024-02-02T15:20:00Z">
        <w:r>
          <w:rPr>
            <w:snapToGrid w:val="0"/>
          </w:rPr>
          <w:t>.2.2</w:t>
        </w:r>
        <w:r>
          <w:rPr>
            <w:snapToGrid w:val="0"/>
          </w:rPr>
          <w:tab/>
          <w:t>Test Requirements</w:t>
        </w:r>
        <w:bookmarkEnd w:id="1931"/>
      </w:ins>
    </w:p>
    <w:p w:rsidR="00644FEB" w:rsidRDefault="00CF6C33">
      <w:pPr>
        <w:rPr>
          <w:ins w:id="1935" w:author="Huawei" w:date="2024-02-02T15:20:00Z"/>
        </w:rPr>
      </w:pPr>
      <w:ins w:id="1936" w:author="Huawei" w:date="2024-02-02T15:20:00Z">
        <w:r>
          <w:t>The UE behaviour in each test during time durations T1, T2, T3, T4 and T5 shall be as follows:</w:t>
        </w:r>
      </w:ins>
    </w:p>
    <w:p w:rsidR="00644FEB" w:rsidRDefault="00CF6C33">
      <w:pPr>
        <w:rPr>
          <w:ins w:id="1937" w:author="Huawei" w:date="2024-02-02T15:20:00Z"/>
        </w:rPr>
      </w:pPr>
      <w:ins w:id="1938" w:author="Huawei" w:date="2024-02-02T15:20:00Z">
        <w:r>
          <w:t xml:space="preserve">During the </w:t>
        </w:r>
        <w:r>
          <w:t>period from time point A to time point F (D1 second after the start of time duration T5) the UE shall transmit uplink signal at least in all uplink slots configured for CSI transmission according to the configured periodic CSI reporting.</w:t>
        </w:r>
      </w:ins>
    </w:p>
    <w:p w:rsidR="00644FEB" w:rsidRDefault="00CF6C33">
      <w:pPr>
        <w:rPr>
          <w:ins w:id="1939" w:author="Huawei" w:date="2024-02-02T15:20:00Z"/>
        </w:rPr>
      </w:pPr>
      <w:ins w:id="1940" w:author="Huawei" w:date="2024-02-02T15:20:00Z">
        <w:r>
          <w:t>The rate of correc</w:t>
        </w:r>
        <w:r>
          <w:t>t events observed during repeated tests shall be at least 90%.</w:t>
        </w:r>
      </w:ins>
    </w:p>
    <w:p w:rsidR="00644FEB" w:rsidRDefault="00CF6C33">
      <w:pPr>
        <w:pStyle w:val="40"/>
        <w:rPr>
          <w:ins w:id="1941" w:author="Huawei" w:date="2024-02-02T15:20:00Z"/>
        </w:rPr>
      </w:pPr>
      <w:ins w:id="1942" w:author="Huawei" w:date="2024-02-02T15:20:00Z">
        <w:r>
          <w:t>A.</w:t>
        </w:r>
      </w:ins>
      <w:ins w:id="1943" w:author="Huawei" w:date="2024-02-02T15:22:00Z">
        <w:r>
          <w:t>X1.Y1.Z1</w:t>
        </w:r>
      </w:ins>
      <w:ins w:id="1944" w:author="Huawei" w:date="2024-02-02T15:20:00Z">
        <w:r>
          <w:t>.5</w:t>
        </w:r>
        <w:r>
          <w:tab/>
          <w:t>Radio Link Monitoring Out-of-sync Test for FR1 PCell configured with CSI-RS-based RLM in non-DRX mode</w:t>
        </w:r>
        <w:bookmarkEnd w:id="3"/>
      </w:ins>
    </w:p>
    <w:p w:rsidR="00644FEB" w:rsidRDefault="00CF6C33">
      <w:pPr>
        <w:pStyle w:val="5"/>
        <w:rPr>
          <w:ins w:id="1945" w:author="Huawei" w:date="2024-02-02T15:20:00Z"/>
          <w:snapToGrid w:val="0"/>
          <w:lang w:eastAsia="zh-CN"/>
        </w:rPr>
      </w:pPr>
      <w:bookmarkStart w:id="1946" w:name="_Toc535476540"/>
      <w:ins w:id="1947" w:author="Huawei" w:date="2024-02-02T15:20:00Z">
        <w:r>
          <w:rPr>
            <w:snapToGrid w:val="0"/>
            <w:lang w:eastAsia="zh-CN"/>
          </w:rPr>
          <w:t>A.</w:t>
        </w:r>
      </w:ins>
      <w:ins w:id="1948" w:author="Huawei" w:date="2024-02-02T15:22:00Z">
        <w:r>
          <w:rPr>
            <w:snapToGrid w:val="0"/>
            <w:lang w:eastAsia="zh-CN"/>
          </w:rPr>
          <w:t>X1.Y1.Z1</w:t>
        </w:r>
      </w:ins>
      <w:ins w:id="1949" w:author="Huawei" w:date="2024-02-02T15:20:00Z">
        <w:r>
          <w:rPr>
            <w:snapToGrid w:val="0"/>
            <w:lang w:eastAsia="zh-CN"/>
          </w:rPr>
          <w:t>.5.1</w:t>
        </w:r>
        <w:r>
          <w:rPr>
            <w:snapToGrid w:val="0"/>
            <w:lang w:eastAsia="zh-CN"/>
          </w:rPr>
          <w:tab/>
          <w:t>Test Purpose and Environment</w:t>
        </w:r>
        <w:bookmarkEnd w:id="1946"/>
      </w:ins>
    </w:p>
    <w:p w:rsidR="00644FEB" w:rsidRDefault="00CF6C33">
      <w:pPr>
        <w:rPr>
          <w:ins w:id="1950" w:author="Huawei" w:date="2024-02-02T15:20:00Z"/>
        </w:rPr>
      </w:pPr>
      <w:ins w:id="1951" w:author="Huawei" w:date="2024-02-02T15:20:00Z">
        <w:r>
          <w:t>The purpose of this test is to ver</w:t>
        </w:r>
        <w:r>
          <w:t>ify that the UE properly detects the out of sync for the purpose of monitoring downlink CSI-RS based radio link quality of the PCell when no DRX is used. This test will partly verify the FR1 PCell CSI-RS Out-of-sync radio link monitoring requirements in cl</w:t>
        </w:r>
        <w:r>
          <w:t>ause 8.1.</w:t>
        </w:r>
      </w:ins>
    </w:p>
    <w:p w:rsidR="00644FEB" w:rsidRDefault="00CF6C33">
      <w:pPr>
        <w:rPr>
          <w:ins w:id="1952" w:author="CMCC-shiyuan-0228" w:date="2024-02-29T21:42:00Z"/>
        </w:rPr>
      </w:pPr>
      <w:ins w:id="1953" w:author="Huawei" w:date="2024-02-02T15:20:00Z">
        <w:r>
          <w:t>The test parameters are given in Tables A.</w:t>
        </w:r>
      </w:ins>
      <w:ins w:id="1954" w:author="Huawei" w:date="2024-02-02T15:22:00Z">
        <w:r>
          <w:t>X1.Y1.Z1</w:t>
        </w:r>
      </w:ins>
      <w:ins w:id="1955" w:author="Huawei" w:date="2024-02-02T15:20:00Z">
        <w:r>
          <w:t>.5.1-1, A.</w:t>
        </w:r>
      </w:ins>
      <w:ins w:id="1956" w:author="Huawei" w:date="2024-02-02T15:22:00Z">
        <w:r>
          <w:t>X1.Y1.Z1</w:t>
        </w:r>
      </w:ins>
      <w:ins w:id="1957" w:author="Huawei" w:date="2024-02-02T15:20:00Z">
        <w:r>
          <w:t>.5.1-2, A.</w:t>
        </w:r>
      </w:ins>
      <w:ins w:id="1958" w:author="Huawei" w:date="2024-02-02T15:22:00Z">
        <w:r>
          <w:t>X1.Y1.Z1</w:t>
        </w:r>
      </w:ins>
      <w:ins w:id="1959" w:author="Huawei" w:date="2024-02-02T15:20:00Z">
        <w:r>
          <w:t>.5.1-3, and A.</w:t>
        </w:r>
      </w:ins>
      <w:ins w:id="1960" w:author="Huawei" w:date="2024-02-02T15:22:00Z">
        <w:r>
          <w:t>X1.Y1.Z1</w:t>
        </w:r>
      </w:ins>
      <w:ins w:id="1961" w:author="Huawei" w:date="2024-02-02T15:20:00Z">
        <w:r>
          <w:t>.5.1-3A below. There is one cell, cell 1 which is the PCell, in the test. The test consists of three successive time periods, with time du</w:t>
        </w:r>
        <w:r>
          <w:t>ration of T1, T2 and T3 respectively. Figure A.</w:t>
        </w:r>
      </w:ins>
      <w:ins w:id="1962" w:author="Huawei" w:date="2024-02-02T15:22:00Z">
        <w:r>
          <w:t>X1.Y1.Z1</w:t>
        </w:r>
      </w:ins>
      <w:ins w:id="1963" w:author="Huawei" w:date="2024-02-02T15:20:00Z">
        <w:r>
          <w:t>.5.1-1 shows the variation of the downlink SNR in the PCell to emulate out-of-sync and in-sync states. Prior to the start of the time duration T1, the UE shall be fully synchronized to cell 1. The UE s</w:t>
        </w:r>
        <w:r>
          <w:t>hall be configured for periodic CSI reporting of 5ms. In the test, DRX configuration is not enabled. The UE is configured to perform inter-frequency measurements using GP ID #0 (40ms) in test. In the test, SSB0 is configured as the BFD-RS.</w:t>
        </w:r>
      </w:ins>
    </w:p>
    <w:p w:rsidR="00644FEB" w:rsidRDefault="00CF6C33">
      <w:pPr>
        <w:rPr>
          <w:ins w:id="1964" w:author="CMCC-shiyuan-0228" w:date="2024-02-29T21:42:00Z"/>
          <w:lang w:val="en-US" w:eastAsia="zh-CN"/>
        </w:rPr>
      </w:pPr>
      <w:ins w:id="1965" w:author="CMCC-shiyuan-0228" w:date="2024-02-29T21:42:00Z">
        <w:r>
          <w:rPr>
            <w:rFonts w:hint="eastAsia"/>
            <w:lang w:val="en-US" w:eastAsia="zh-CN"/>
          </w:rPr>
          <w:t>UE positioning a</w:t>
        </w:r>
        <w:r>
          <w:rPr>
            <w:rFonts w:hint="eastAsia"/>
            <w:lang w:val="en-US" w:eastAsia="zh-CN"/>
          </w:rPr>
          <w:t>nd UE speed are set by AT command. UE speed is 0km/h, UE specific positioning is emulated by test system.</w:t>
        </w:r>
      </w:ins>
    </w:p>
    <w:p w:rsidR="00644FEB" w:rsidRDefault="00CF6C33">
      <w:pPr>
        <w:rPr>
          <w:ins w:id="1966" w:author="CMCC-shiyuan-0228" w:date="2024-02-29T21:42:00Z"/>
          <w:lang w:val="en-US" w:eastAsia="zh-CN"/>
        </w:rPr>
      </w:pPr>
      <w:ins w:id="1967" w:author="CMCC-shiyuan-0228" w:date="2024-02-29T21:42:00Z">
        <w:r>
          <w:rPr>
            <w:rFonts w:eastAsia="等线" w:hint="eastAsia"/>
            <w:lang w:val="en-US" w:eastAsia="zh-CN"/>
          </w:rPr>
          <w:t xml:space="preserve">The </w:t>
        </w:r>
        <w:r>
          <w:rPr>
            <w:rFonts w:eastAsia="宋体" w:hint="eastAsia"/>
            <w:lang w:val="en-US" w:eastAsia="zh-CN"/>
          </w:rPr>
          <w:t>specific gNB reference location is emulated by test system.</w:t>
        </w:r>
      </w:ins>
    </w:p>
    <w:p w:rsidR="00644FEB" w:rsidRDefault="00644FEB">
      <w:pPr>
        <w:rPr>
          <w:ins w:id="1968" w:author="Huawei" w:date="2024-02-02T15:20:00Z"/>
        </w:rPr>
      </w:pPr>
    </w:p>
    <w:p w:rsidR="00644FEB" w:rsidRDefault="00CF6C33">
      <w:pPr>
        <w:pStyle w:val="TH"/>
        <w:rPr>
          <w:ins w:id="1969" w:author="Huawei" w:date="2024-02-02T15:20:00Z"/>
        </w:rPr>
      </w:pPr>
      <w:ins w:id="1970" w:author="Huawei" w:date="2024-02-02T15:20:00Z">
        <w:r>
          <w:t>Table A.</w:t>
        </w:r>
      </w:ins>
      <w:ins w:id="1971" w:author="Huawei" w:date="2024-02-02T15:22:00Z">
        <w:r>
          <w:t>X1.Y1.Z1</w:t>
        </w:r>
      </w:ins>
      <w:ins w:id="1972" w:author="Huawei" w:date="2024-02-02T15:20:00Z">
        <w:r>
          <w:t>.5.1-1: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4FEB">
        <w:trPr>
          <w:trHeight w:val="187"/>
          <w:jc w:val="center"/>
          <w:ins w:id="1973" w:author="Huawei" w:date="2024-02-02T15:20:00Z"/>
        </w:trPr>
        <w:tc>
          <w:tcPr>
            <w:tcW w:w="2265" w:type="dxa"/>
            <w:shd w:val="clear" w:color="auto" w:fill="auto"/>
          </w:tcPr>
          <w:p w:rsidR="00644FEB" w:rsidRDefault="00CF6C33">
            <w:pPr>
              <w:pStyle w:val="TAH"/>
              <w:rPr>
                <w:ins w:id="1974" w:author="Huawei" w:date="2024-02-02T15:20:00Z"/>
              </w:rPr>
            </w:pPr>
            <w:ins w:id="1975" w:author="Huawei" w:date="2024-02-02T15:20:00Z">
              <w:r>
                <w:t>Configuration</w:t>
              </w:r>
            </w:ins>
          </w:p>
        </w:tc>
        <w:tc>
          <w:tcPr>
            <w:tcW w:w="6905" w:type="dxa"/>
            <w:shd w:val="clear" w:color="auto" w:fill="auto"/>
          </w:tcPr>
          <w:p w:rsidR="00644FEB" w:rsidRDefault="00CF6C33">
            <w:pPr>
              <w:pStyle w:val="TAH"/>
              <w:rPr>
                <w:ins w:id="1976" w:author="Huawei" w:date="2024-02-02T15:20:00Z"/>
              </w:rPr>
            </w:pPr>
            <w:ins w:id="1977" w:author="Huawei" w:date="2024-02-02T15:20:00Z">
              <w:r>
                <w:t>Description</w:t>
              </w:r>
            </w:ins>
          </w:p>
        </w:tc>
      </w:tr>
      <w:tr w:rsidR="00644FEB">
        <w:trPr>
          <w:trHeight w:val="187"/>
          <w:jc w:val="center"/>
          <w:ins w:id="1978" w:author="Huawei" w:date="2024-02-02T15:20:00Z"/>
        </w:trPr>
        <w:tc>
          <w:tcPr>
            <w:tcW w:w="2265" w:type="dxa"/>
            <w:shd w:val="clear" w:color="auto" w:fill="auto"/>
          </w:tcPr>
          <w:p w:rsidR="00644FEB" w:rsidRDefault="00CF6C33">
            <w:pPr>
              <w:pStyle w:val="TAL"/>
              <w:rPr>
                <w:ins w:id="1979" w:author="Huawei" w:date="2024-02-02T15:20:00Z"/>
              </w:rPr>
            </w:pPr>
            <w:ins w:id="1980" w:author="Huawei" w:date="2024-02-02T15:20:00Z">
              <w:r>
                <w:t>1</w:t>
              </w:r>
            </w:ins>
          </w:p>
        </w:tc>
        <w:tc>
          <w:tcPr>
            <w:tcW w:w="6905" w:type="dxa"/>
            <w:shd w:val="clear" w:color="auto" w:fill="auto"/>
          </w:tcPr>
          <w:p w:rsidR="00644FEB" w:rsidRDefault="00CF6C33">
            <w:pPr>
              <w:pStyle w:val="TAL"/>
              <w:rPr>
                <w:ins w:id="1981" w:author="Huawei" w:date="2024-02-02T15:20:00Z"/>
              </w:rPr>
            </w:pPr>
            <w:ins w:id="1982" w:author="Huawei" w:date="2024-02-02T15:20:00Z">
              <w:r>
                <w:t>FDD duplex mode, 15 kHz SSB SCS, 10 MHz bandwidth</w:t>
              </w:r>
            </w:ins>
          </w:p>
        </w:tc>
      </w:tr>
      <w:tr w:rsidR="00644FEB">
        <w:trPr>
          <w:trHeight w:val="187"/>
          <w:jc w:val="center"/>
          <w:ins w:id="1983" w:author="Huawei" w:date="2024-02-02T15:20:00Z"/>
        </w:trPr>
        <w:tc>
          <w:tcPr>
            <w:tcW w:w="2265" w:type="dxa"/>
            <w:shd w:val="clear" w:color="auto" w:fill="auto"/>
          </w:tcPr>
          <w:p w:rsidR="00644FEB" w:rsidRDefault="00CF6C33">
            <w:pPr>
              <w:pStyle w:val="TAL"/>
              <w:rPr>
                <w:ins w:id="1984" w:author="Huawei" w:date="2024-02-02T15:20:00Z"/>
              </w:rPr>
            </w:pPr>
            <w:ins w:id="1985" w:author="Huawei" w:date="2024-02-02T15:20:00Z">
              <w:r>
                <w:t>2</w:t>
              </w:r>
            </w:ins>
          </w:p>
        </w:tc>
        <w:tc>
          <w:tcPr>
            <w:tcW w:w="6905" w:type="dxa"/>
            <w:shd w:val="clear" w:color="auto" w:fill="auto"/>
          </w:tcPr>
          <w:p w:rsidR="00644FEB" w:rsidRDefault="00CF6C33">
            <w:pPr>
              <w:pStyle w:val="TAL"/>
              <w:rPr>
                <w:ins w:id="1986" w:author="Huawei" w:date="2024-02-02T15:20:00Z"/>
              </w:rPr>
            </w:pPr>
            <w:ins w:id="1987" w:author="Huawei" w:date="2024-02-02T15:20:00Z">
              <w:r>
                <w:t>TDD duplex mode, 15 kHz SSB SCS, 10 MHz bandwidth</w:t>
              </w:r>
            </w:ins>
          </w:p>
        </w:tc>
      </w:tr>
      <w:tr w:rsidR="00644FEB">
        <w:trPr>
          <w:trHeight w:val="187"/>
          <w:jc w:val="center"/>
          <w:ins w:id="1988" w:author="Huawei" w:date="2024-02-02T15:20:00Z"/>
        </w:trPr>
        <w:tc>
          <w:tcPr>
            <w:tcW w:w="2265" w:type="dxa"/>
            <w:shd w:val="clear" w:color="auto" w:fill="auto"/>
          </w:tcPr>
          <w:p w:rsidR="00644FEB" w:rsidRDefault="00CF6C33">
            <w:pPr>
              <w:pStyle w:val="TAL"/>
              <w:rPr>
                <w:ins w:id="1989" w:author="Huawei" w:date="2024-02-02T15:20:00Z"/>
              </w:rPr>
            </w:pPr>
            <w:ins w:id="1990" w:author="Huawei" w:date="2024-02-02T15:20:00Z">
              <w:r>
                <w:t>3</w:t>
              </w:r>
            </w:ins>
          </w:p>
        </w:tc>
        <w:tc>
          <w:tcPr>
            <w:tcW w:w="6905" w:type="dxa"/>
            <w:shd w:val="clear" w:color="auto" w:fill="auto"/>
          </w:tcPr>
          <w:p w:rsidR="00644FEB" w:rsidRDefault="00CF6C33">
            <w:pPr>
              <w:pStyle w:val="TAL"/>
              <w:rPr>
                <w:ins w:id="1991" w:author="Huawei" w:date="2024-02-02T15:20:00Z"/>
              </w:rPr>
            </w:pPr>
            <w:ins w:id="1992" w:author="Huawei" w:date="2024-02-02T15:20:00Z">
              <w:r>
                <w:t>TDD duplex mode, 30 kHz SSB SCS, 40 MHz bandwidth</w:t>
              </w:r>
            </w:ins>
          </w:p>
        </w:tc>
      </w:tr>
      <w:tr w:rsidR="00644FEB">
        <w:trPr>
          <w:trHeight w:val="187"/>
          <w:jc w:val="center"/>
          <w:ins w:id="1993" w:author="Huawei" w:date="2024-02-02T15:20:00Z"/>
        </w:trPr>
        <w:tc>
          <w:tcPr>
            <w:tcW w:w="9170" w:type="dxa"/>
            <w:gridSpan w:val="2"/>
            <w:shd w:val="clear" w:color="auto" w:fill="auto"/>
          </w:tcPr>
          <w:p w:rsidR="00644FEB" w:rsidRDefault="00CF6C33">
            <w:pPr>
              <w:pStyle w:val="TAN"/>
              <w:rPr>
                <w:ins w:id="1994" w:author="Huawei" w:date="2024-02-02T15:20:00Z"/>
              </w:rPr>
            </w:pPr>
            <w:ins w:id="1995" w:author="Huawei" w:date="2024-02-02T15:20:00Z">
              <w:r>
                <w:t>Note:</w:t>
              </w:r>
              <w:r>
                <w:tab/>
                <w:t>The UE is only required to pass in one of the supported test configurations in</w:t>
              </w:r>
              <w:r>
                <w:t xml:space="preserve"> FR1</w:t>
              </w:r>
            </w:ins>
          </w:p>
        </w:tc>
      </w:tr>
    </w:tbl>
    <w:p w:rsidR="00644FEB" w:rsidRDefault="00644FEB">
      <w:pPr>
        <w:rPr>
          <w:ins w:id="1996" w:author="Huawei" w:date="2024-02-02T15:20:00Z"/>
        </w:rPr>
      </w:pPr>
    </w:p>
    <w:p w:rsidR="00644FEB" w:rsidRDefault="00CF6C33">
      <w:pPr>
        <w:pStyle w:val="TH"/>
        <w:rPr>
          <w:ins w:id="1997" w:author="Huawei" w:date="2024-02-02T15:20:00Z"/>
        </w:rPr>
      </w:pPr>
      <w:ins w:id="1998" w:author="Huawei" w:date="2024-02-02T15:20:00Z">
        <w:r>
          <w:t>Table A.</w:t>
        </w:r>
      </w:ins>
      <w:ins w:id="1999" w:author="Huawei" w:date="2024-02-02T15:22:00Z">
        <w:r>
          <w:t>X1.Y1.Z1</w:t>
        </w:r>
      </w:ins>
      <w:ins w:id="2000" w:author="Huawei" w:date="2024-02-02T15:20:00Z">
        <w:r>
          <w:t>.5.1-2: General test parameters for FR1 PCell for CSI-RS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3122"/>
        <w:gridCol w:w="1276"/>
        <w:gridCol w:w="3007"/>
      </w:tblGrid>
      <w:tr w:rsidR="00644FEB">
        <w:trPr>
          <w:trHeight w:val="164"/>
          <w:jc w:val="center"/>
          <w:ins w:id="2001" w:author="Huawei" w:date="2024-02-02T15:20:00Z"/>
        </w:trPr>
        <w:tc>
          <w:tcPr>
            <w:tcW w:w="2728" w:type="pct"/>
            <w:gridSpan w:val="2"/>
            <w:tcBorders>
              <w:bottom w:val="nil"/>
            </w:tcBorders>
            <w:shd w:val="clear" w:color="auto" w:fill="auto"/>
          </w:tcPr>
          <w:p w:rsidR="00644FEB" w:rsidRDefault="00CF6C33">
            <w:pPr>
              <w:pStyle w:val="TAH"/>
              <w:rPr>
                <w:ins w:id="2002" w:author="Huawei" w:date="2024-02-02T15:20:00Z"/>
              </w:rPr>
            </w:pPr>
            <w:ins w:id="2003" w:author="Huawei" w:date="2024-02-02T15:20:00Z">
              <w:r>
                <w:t>Parameter</w:t>
              </w:r>
            </w:ins>
          </w:p>
        </w:tc>
        <w:tc>
          <w:tcPr>
            <w:tcW w:w="677" w:type="pct"/>
            <w:tcBorders>
              <w:bottom w:val="nil"/>
            </w:tcBorders>
            <w:shd w:val="clear" w:color="auto" w:fill="auto"/>
          </w:tcPr>
          <w:p w:rsidR="00644FEB" w:rsidRDefault="00CF6C33">
            <w:pPr>
              <w:pStyle w:val="TAH"/>
              <w:rPr>
                <w:ins w:id="2004" w:author="Huawei" w:date="2024-02-02T15:20:00Z"/>
              </w:rPr>
            </w:pPr>
            <w:ins w:id="2005" w:author="Huawei" w:date="2024-02-02T15:20:00Z">
              <w:r>
                <w:t>Unit</w:t>
              </w:r>
            </w:ins>
          </w:p>
        </w:tc>
        <w:tc>
          <w:tcPr>
            <w:tcW w:w="1595" w:type="pct"/>
            <w:shd w:val="clear" w:color="auto" w:fill="auto"/>
          </w:tcPr>
          <w:p w:rsidR="00644FEB" w:rsidRDefault="00CF6C33">
            <w:pPr>
              <w:pStyle w:val="TAH"/>
              <w:rPr>
                <w:ins w:id="2006" w:author="Huawei" w:date="2024-02-02T15:20:00Z"/>
              </w:rPr>
            </w:pPr>
            <w:ins w:id="2007" w:author="Huawei" w:date="2024-02-02T15:20:00Z">
              <w:r>
                <w:t>Value</w:t>
              </w:r>
            </w:ins>
          </w:p>
        </w:tc>
      </w:tr>
      <w:tr w:rsidR="00644FEB">
        <w:trPr>
          <w:trHeight w:val="74"/>
          <w:jc w:val="center"/>
          <w:ins w:id="2008" w:author="Huawei" w:date="2024-02-02T15:20:00Z"/>
        </w:trPr>
        <w:tc>
          <w:tcPr>
            <w:tcW w:w="2728" w:type="pct"/>
            <w:gridSpan w:val="2"/>
            <w:tcBorders>
              <w:top w:val="nil"/>
            </w:tcBorders>
            <w:shd w:val="clear" w:color="auto" w:fill="auto"/>
          </w:tcPr>
          <w:p w:rsidR="00644FEB" w:rsidRDefault="00644FEB">
            <w:pPr>
              <w:pStyle w:val="TAH"/>
              <w:rPr>
                <w:ins w:id="2009" w:author="Huawei" w:date="2024-02-02T15:20:00Z"/>
              </w:rPr>
            </w:pPr>
          </w:p>
        </w:tc>
        <w:tc>
          <w:tcPr>
            <w:tcW w:w="677" w:type="pct"/>
            <w:tcBorders>
              <w:top w:val="nil"/>
            </w:tcBorders>
            <w:shd w:val="clear" w:color="auto" w:fill="auto"/>
          </w:tcPr>
          <w:p w:rsidR="00644FEB" w:rsidRDefault="00644FEB">
            <w:pPr>
              <w:pStyle w:val="TAH"/>
              <w:rPr>
                <w:ins w:id="2010" w:author="Huawei" w:date="2024-02-02T15:20:00Z"/>
              </w:rPr>
            </w:pPr>
          </w:p>
        </w:tc>
        <w:tc>
          <w:tcPr>
            <w:tcW w:w="1595" w:type="pct"/>
            <w:shd w:val="clear" w:color="auto" w:fill="auto"/>
          </w:tcPr>
          <w:p w:rsidR="00644FEB" w:rsidRDefault="00CF6C33">
            <w:pPr>
              <w:pStyle w:val="TAH"/>
              <w:rPr>
                <w:ins w:id="2011" w:author="Huawei" w:date="2024-02-02T15:20:00Z"/>
              </w:rPr>
            </w:pPr>
            <w:ins w:id="2012" w:author="Huawei" w:date="2024-02-02T15:20:00Z">
              <w:r>
                <w:t>Test 1</w:t>
              </w:r>
            </w:ins>
          </w:p>
        </w:tc>
      </w:tr>
      <w:tr w:rsidR="00644FEB">
        <w:trPr>
          <w:trHeight w:val="64"/>
          <w:jc w:val="center"/>
          <w:ins w:id="2013" w:author="Huawei" w:date="2024-02-02T15:20:00Z"/>
        </w:trPr>
        <w:tc>
          <w:tcPr>
            <w:tcW w:w="2728" w:type="pct"/>
            <w:gridSpan w:val="2"/>
            <w:shd w:val="clear" w:color="auto" w:fill="auto"/>
          </w:tcPr>
          <w:p w:rsidR="00644FEB" w:rsidRDefault="00CF6C33">
            <w:pPr>
              <w:pStyle w:val="TAL"/>
              <w:rPr>
                <w:ins w:id="2014" w:author="Huawei" w:date="2024-02-02T15:20:00Z"/>
              </w:rPr>
            </w:pPr>
            <w:ins w:id="2015" w:author="Huawei" w:date="2024-02-02T15:20:00Z">
              <w:r>
                <w:t xml:space="preserve">Active PCell </w:t>
              </w:r>
            </w:ins>
          </w:p>
        </w:tc>
        <w:tc>
          <w:tcPr>
            <w:tcW w:w="677" w:type="pct"/>
            <w:shd w:val="clear" w:color="auto" w:fill="auto"/>
          </w:tcPr>
          <w:p w:rsidR="00644FEB" w:rsidRDefault="00644FEB">
            <w:pPr>
              <w:pStyle w:val="TAC"/>
              <w:rPr>
                <w:ins w:id="2016" w:author="Huawei" w:date="2024-02-02T15:20:00Z"/>
              </w:rPr>
            </w:pPr>
          </w:p>
        </w:tc>
        <w:tc>
          <w:tcPr>
            <w:tcW w:w="1595" w:type="pct"/>
            <w:shd w:val="clear" w:color="auto" w:fill="auto"/>
          </w:tcPr>
          <w:p w:rsidR="00644FEB" w:rsidRDefault="00CF6C33">
            <w:pPr>
              <w:pStyle w:val="TAC"/>
              <w:rPr>
                <w:ins w:id="2017" w:author="Huawei" w:date="2024-02-02T15:20:00Z"/>
              </w:rPr>
            </w:pPr>
            <w:ins w:id="2018" w:author="Huawei" w:date="2024-02-02T15:20:00Z">
              <w:r>
                <w:t>Cell 1</w:t>
              </w:r>
            </w:ins>
          </w:p>
        </w:tc>
      </w:tr>
      <w:tr w:rsidR="00644FEB">
        <w:trPr>
          <w:trHeight w:val="164"/>
          <w:jc w:val="center"/>
          <w:ins w:id="2019" w:author="Huawei" w:date="2024-02-02T15:20:00Z"/>
        </w:trPr>
        <w:tc>
          <w:tcPr>
            <w:tcW w:w="2728" w:type="pct"/>
            <w:gridSpan w:val="2"/>
            <w:shd w:val="clear" w:color="auto" w:fill="auto"/>
          </w:tcPr>
          <w:p w:rsidR="00644FEB" w:rsidRDefault="00CF6C33">
            <w:pPr>
              <w:pStyle w:val="TAL"/>
              <w:rPr>
                <w:ins w:id="2020" w:author="Huawei" w:date="2024-02-02T15:20:00Z"/>
              </w:rPr>
            </w:pPr>
            <w:ins w:id="2021" w:author="Huawei" w:date="2024-02-02T15:20:00Z">
              <w:r>
                <w:t>RF Channel Number</w:t>
              </w:r>
            </w:ins>
          </w:p>
        </w:tc>
        <w:tc>
          <w:tcPr>
            <w:tcW w:w="677" w:type="pct"/>
            <w:tcBorders>
              <w:bottom w:val="single" w:sz="4" w:space="0" w:color="auto"/>
            </w:tcBorders>
            <w:shd w:val="clear" w:color="auto" w:fill="auto"/>
          </w:tcPr>
          <w:p w:rsidR="00644FEB" w:rsidRDefault="00644FEB">
            <w:pPr>
              <w:pStyle w:val="TAC"/>
              <w:rPr>
                <w:ins w:id="2022" w:author="Huawei" w:date="2024-02-02T15:20:00Z"/>
              </w:rPr>
            </w:pPr>
          </w:p>
        </w:tc>
        <w:tc>
          <w:tcPr>
            <w:tcW w:w="1595" w:type="pct"/>
            <w:shd w:val="clear" w:color="auto" w:fill="auto"/>
          </w:tcPr>
          <w:p w:rsidR="00644FEB" w:rsidRDefault="00CF6C33">
            <w:pPr>
              <w:pStyle w:val="TAC"/>
              <w:rPr>
                <w:ins w:id="2023" w:author="Huawei" w:date="2024-02-02T15:20:00Z"/>
              </w:rPr>
            </w:pPr>
            <w:ins w:id="2024" w:author="Huawei" w:date="2024-02-02T15:20:00Z">
              <w:r>
                <w:t>1</w:t>
              </w:r>
            </w:ins>
          </w:p>
        </w:tc>
      </w:tr>
      <w:tr w:rsidR="00644FEB">
        <w:trPr>
          <w:trHeight w:val="93"/>
          <w:jc w:val="center"/>
          <w:ins w:id="2025" w:author="Huawei" w:date="2024-02-02T15:20:00Z"/>
        </w:trPr>
        <w:tc>
          <w:tcPr>
            <w:tcW w:w="1072" w:type="pct"/>
            <w:tcBorders>
              <w:bottom w:val="nil"/>
            </w:tcBorders>
            <w:shd w:val="clear" w:color="auto" w:fill="auto"/>
          </w:tcPr>
          <w:p w:rsidR="00644FEB" w:rsidRDefault="00CF6C33">
            <w:pPr>
              <w:pStyle w:val="TAL"/>
              <w:rPr>
                <w:ins w:id="2026" w:author="Huawei" w:date="2024-02-02T15:20:00Z"/>
              </w:rPr>
            </w:pPr>
            <w:ins w:id="2027" w:author="Huawei" w:date="2024-02-02T15:20:00Z">
              <w:r>
                <w:t>Duplex mode</w:t>
              </w:r>
            </w:ins>
          </w:p>
        </w:tc>
        <w:tc>
          <w:tcPr>
            <w:tcW w:w="1656" w:type="pct"/>
            <w:shd w:val="clear" w:color="auto" w:fill="auto"/>
          </w:tcPr>
          <w:p w:rsidR="00644FEB" w:rsidRDefault="00CF6C33">
            <w:pPr>
              <w:pStyle w:val="TAL"/>
              <w:rPr>
                <w:ins w:id="2028" w:author="Huawei" w:date="2024-02-02T15:20:00Z"/>
              </w:rPr>
            </w:pPr>
            <w:ins w:id="2029" w:author="Huawei" w:date="2024-02-02T15:20:00Z">
              <w:r>
                <w:t>Config 1</w:t>
              </w:r>
            </w:ins>
          </w:p>
        </w:tc>
        <w:tc>
          <w:tcPr>
            <w:tcW w:w="677" w:type="pct"/>
            <w:tcBorders>
              <w:bottom w:val="nil"/>
            </w:tcBorders>
            <w:shd w:val="clear" w:color="auto" w:fill="auto"/>
          </w:tcPr>
          <w:p w:rsidR="00644FEB" w:rsidRDefault="00644FEB">
            <w:pPr>
              <w:pStyle w:val="TAC"/>
              <w:rPr>
                <w:ins w:id="2030" w:author="Huawei" w:date="2024-02-02T15:20:00Z"/>
              </w:rPr>
            </w:pPr>
          </w:p>
        </w:tc>
        <w:tc>
          <w:tcPr>
            <w:tcW w:w="1595" w:type="pct"/>
            <w:shd w:val="clear" w:color="auto" w:fill="auto"/>
          </w:tcPr>
          <w:p w:rsidR="00644FEB" w:rsidRDefault="00CF6C33">
            <w:pPr>
              <w:pStyle w:val="TAC"/>
              <w:rPr>
                <w:ins w:id="2031" w:author="Huawei" w:date="2024-02-02T15:20:00Z"/>
              </w:rPr>
            </w:pPr>
            <w:ins w:id="2032" w:author="Huawei" w:date="2024-02-02T15:20:00Z">
              <w:r>
                <w:t>FDD</w:t>
              </w:r>
            </w:ins>
          </w:p>
        </w:tc>
      </w:tr>
      <w:tr w:rsidR="00644FEB">
        <w:trPr>
          <w:trHeight w:val="92"/>
          <w:jc w:val="center"/>
          <w:ins w:id="2033" w:author="Huawei" w:date="2024-02-02T15:20:00Z"/>
        </w:trPr>
        <w:tc>
          <w:tcPr>
            <w:tcW w:w="1072" w:type="pct"/>
            <w:tcBorders>
              <w:top w:val="nil"/>
              <w:bottom w:val="single" w:sz="4" w:space="0" w:color="auto"/>
            </w:tcBorders>
            <w:shd w:val="clear" w:color="auto" w:fill="auto"/>
          </w:tcPr>
          <w:p w:rsidR="00644FEB" w:rsidRDefault="00644FEB">
            <w:pPr>
              <w:pStyle w:val="TAL"/>
              <w:rPr>
                <w:ins w:id="2034" w:author="Huawei" w:date="2024-02-02T15:20:00Z"/>
              </w:rPr>
            </w:pPr>
          </w:p>
        </w:tc>
        <w:tc>
          <w:tcPr>
            <w:tcW w:w="1656" w:type="pct"/>
            <w:shd w:val="clear" w:color="auto" w:fill="auto"/>
          </w:tcPr>
          <w:p w:rsidR="00644FEB" w:rsidRDefault="00CF6C33">
            <w:pPr>
              <w:pStyle w:val="TAL"/>
              <w:rPr>
                <w:ins w:id="2035" w:author="Huawei" w:date="2024-02-02T15:20:00Z"/>
              </w:rPr>
            </w:pPr>
            <w:ins w:id="2036" w:author="Huawei" w:date="2024-02-02T15:20:00Z">
              <w:r>
                <w:t>Config 2, 3</w:t>
              </w:r>
            </w:ins>
          </w:p>
        </w:tc>
        <w:tc>
          <w:tcPr>
            <w:tcW w:w="677" w:type="pct"/>
            <w:tcBorders>
              <w:top w:val="nil"/>
              <w:bottom w:val="single" w:sz="4" w:space="0" w:color="auto"/>
            </w:tcBorders>
            <w:shd w:val="clear" w:color="auto" w:fill="auto"/>
          </w:tcPr>
          <w:p w:rsidR="00644FEB" w:rsidRDefault="00644FEB">
            <w:pPr>
              <w:pStyle w:val="TAC"/>
              <w:rPr>
                <w:ins w:id="2037" w:author="Huawei" w:date="2024-02-02T15:20:00Z"/>
              </w:rPr>
            </w:pPr>
          </w:p>
        </w:tc>
        <w:tc>
          <w:tcPr>
            <w:tcW w:w="1595" w:type="pct"/>
            <w:shd w:val="clear" w:color="auto" w:fill="auto"/>
          </w:tcPr>
          <w:p w:rsidR="00644FEB" w:rsidRDefault="00CF6C33">
            <w:pPr>
              <w:pStyle w:val="TAC"/>
              <w:rPr>
                <w:ins w:id="2038" w:author="Huawei" w:date="2024-02-02T15:20:00Z"/>
              </w:rPr>
            </w:pPr>
            <w:ins w:id="2039" w:author="Huawei" w:date="2024-02-02T15:20:00Z">
              <w:r>
                <w:t>TDD</w:t>
              </w:r>
            </w:ins>
          </w:p>
        </w:tc>
      </w:tr>
      <w:tr w:rsidR="00644FEB">
        <w:trPr>
          <w:trHeight w:val="189"/>
          <w:jc w:val="center"/>
          <w:ins w:id="2040" w:author="Huawei" w:date="2024-02-02T15:20:00Z"/>
        </w:trPr>
        <w:tc>
          <w:tcPr>
            <w:tcW w:w="1072" w:type="pct"/>
            <w:tcBorders>
              <w:bottom w:val="nil"/>
            </w:tcBorders>
            <w:shd w:val="clear" w:color="auto" w:fill="auto"/>
          </w:tcPr>
          <w:p w:rsidR="00644FEB" w:rsidRDefault="00CF6C33">
            <w:pPr>
              <w:pStyle w:val="TAL"/>
              <w:rPr>
                <w:ins w:id="2041" w:author="Huawei" w:date="2024-02-02T15:20:00Z"/>
              </w:rPr>
            </w:pPr>
            <w:ins w:id="2042" w:author="Huawei" w:date="2024-02-02T15:20:00Z">
              <w:r>
                <w:t>TDD Configuration</w:t>
              </w:r>
            </w:ins>
          </w:p>
        </w:tc>
        <w:tc>
          <w:tcPr>
            <w:tcW w:w="1656" w:type="pct"/>
            <w:shd w:val="clear" w:color="auto" w:fill="auto"/>
          </w:tcPr>
          <w:p w:rsidR="00644FEB" w:rsidRDefault="00CF6C33">
            <w:pPr>
              <w:pStyle w:val="TAL"/>
              <w:rPr>
                <w:ins w:id="2043" w:author="Huawei" w:date="2024-02-02T15:20:00Z"/>
              </w:rPr>
            </w:pPr>
            <w:ins w:id="2044" w:author="Huawei" w:date="2024-02-02T15:20:00Z">
              <w:r>
                <w:t>Config 1</w:t>
              </w:r>
            </w:ins>
          </w:p>
        </w:tc>
        <w:tc>
          <w:tcPr>
            <w:tcW w:w="677" w:type="pct"/>
            <w:tcBorders>
              <w:bottom w:val="nil"/>
            </w:tcBorders>
            <w:shd w:val="clear" w:color="auto" w:fill="auto"/>
          </w:tcPr>
          <w:p w:rsidR="00644FEB" w:rsidRDefault="00644FEB">
            <w:pPr>
              <w:pStyle w:val="TAC"/>
              <w:rPr>
                <w:ins w:id="2045" w:author="Huawei" w:date="2024-02-02T15:20:00Z"/>
              </w:rPr>
            </w:pPr>
          </w:p>
        </w:tc>
        <w:tc>
          <w:tcPr>
            <w:tcW w:w="1595" w:type="pct"/>
            <w:shd w:val="clear" w:color="auto" w:fill="auto"/>
          </w:tcPr>
          <w:p w:rsidR="00644FEB" w:rsidRDefault="00CF6C33">
            <w:pPr>
              <w:pStyle w:val="TAC"/>
              <w:rPr>
                <w:ins w:id="2046" w:author="Huawei" w:date="2024-02-02T15:20:00Z"/>
              </w:rPr>
            </w:pPr>
            <w:ins w:id="2047" w:author="Huawei" w:date="2024-02-02T15:20:00Z">
              <w:r>
                <w:t>Not Applicable</w:t>
              </w:r>
            </w:ins>
          </w:p>
        </w:tc>
      </w:tr>
      <w:tr w:rsidR="00644FEB">
        <w:trPr>
          <w:trHeight w:val="189"/>
          <w:jc w:val="center"/>
          <w:ins w:id="2048" w:author="Huawei" w:date="2024-02-02T15:20:00Z"/>
        </w:trPr>
        <w:tc>
          <w:tcPr>
            <w:tcW w:w="1072" w:type="pct"/>
            <w:tcBorders>
              <w:top w:val="nil"/>
              <w:bottom w:val="nil"/>
            </w:tcBorders>
            <w:shd w:val="clear" w:color="auto" w:fill="auto"/>
          </w:tcPr>
          <w:p w:rsidR="00644FEB" w:rsidRDefault="00644FEB">
            <w:pPr>
              <w:pStyle w:val="TAL"/>
              <w:rPr>
                <w:ins w:id="2049" w:author="Huawei" w:date="2024-02-02T15:20:00Z"/>
              </w:rPr>
            </w:pPr>
          </w:p>
        </w:tc>
        <w:tc>
          <w:tcPr>
            <w:tcW w:w="1656" w:type="pct"/>
            <w:shd w:val="clear" w:color="auto" w:fill="auto"/>
          </w:tcPr>
          <w:p w:rsidR="00644FEB" w:rsidRDefault="00CF6C33">
            <w:pPr>
              <w:pStyle w:val="TAL"/>
              <w:rPr>
                <w:ins w:id="2050" w:author="Huawei" w:date="2024-02-02T15:20:00Z"/>
              </w:rPr>
            </w:pPr>
            <w:ins w:id="2051" w:author="Huawei" w:date="2024-02-02T15:20:00Z">
              <w:r>
                <w:t>Config 2</w:t>
              </w:r>
            </w:ins>
          </w:p>
        </w:tc>
        <w:tc>
          <w:tcPr>
            <w:tcW w:w="677" w:type="pct"/>
            <w:tcBorders>
              <w:top w:val="nil"/>
              <w:bottom w:val="nil"/>
            </w:tcBorders>
            <w:shd w:val="clear" w:color="auto" w:fill="auto"/>
          </w:tcPr>
          <w:p w:rsidR="00644FEB" w:rsidRDefault="00644FEB">
            <w:pPr>
              <w:pStyle w:val="TAC"/>
              <w:rPr>
                <w:ins w:id="2052" w:author="Huawei" w:date="2024-02-02T15:20:00Z"/>
              </w:rPr>
            </w:pPr>
          </w:p>
        </w:tc>
        <w:tc>
          <w:tcPr>
            <w:tcW w:w="1595" w:type="pct"/>
            <w:shd w:val="clear" w:color="auto" w:fill="auto"/>
          </w:tcPr>
          <w:p w:rsidR="00644FEB" w:rsidRDefault="00CF6C33">
            <w:pPr>
              <w:pStyle w:val="TAC"/>
              <w:rPr>
                <w:ins w:id="2053" w:author="Huawei" w:date="2024-02-02T15:20:00Z"/>
              </w:rPr>
            </w:pPr>
            <w:ins w:id="2054" w:author="Huawei" w:date="2024-02-02T15:20:00Z">
              <w:r>
                <w:t>TDDConf.1.1</w:t>
              </w:r>
            </w:ins>
          </w:p>
        </w:tc>
      </w:tr>
      <w:tr w:rsidR="00644FEB">
        <w:trPr>
          <w:trHeight w:val="189"/>
          <w:jc w:val="center"/>
          <w:ins w:id="2055" w:author="Huawei" w:date="2024-02-02T15:20:00Z"/>
        </w:trPr>
        <w:tc>
          <w:tcPr>
            <w:tcW w:w="1072" w:type="pct"/>
            <w:tcBorders>
              <w:top w:val="nil"/>
            </w:tcBorders>
            <w:shd w:val="clear" w:color="auto" w:fill="auto"/>
          </w:tcPr>
          <w:p w:rsidR="00644FEB" w:rsidRDefault="00644FEB">
            <w:pPr>
              <w:pStyle w:val="TAL"/>
              <w:rPr>
                <w:ins w:id="2056" w:author="Huawei" w:date="2024-02-02T15:20:00Z"/>
              </w:rPr>
            </w:pPr>
          </w:p>
        </w:tc>
        <w:tc>
          <w:tcPr>
            <w:tcW w:w="1656" w:type="pct"/>
            <w:shd w:val="clear" w:color="auto" w:fill="auto"/>
          </w:tcPr>
          <w:p w:rsidR="00644FEB" w:rsidRDefault="00CF6C33">
            <w:pPr>
              <w:pStyle w:val="TAL"/>
              <w:rPr>
                <w:ins w:id="2057" w:author="Huawei" w:date="2024-02-02T15:20:00Z"/>
              </w:rPr>
            </w:pPr>
            <w:ins w:id="2058" w:author="Huawei" w:date="2024-02-02T15:20:00Z">
              <w:r>
                <w:t>Config 3</w:t>
              </w:r>
            </w:ins>
          </w:p>
        </w:tc>
        <w:tc>
          <w:tcPr>
            <w:tcW w:w="677" w:type="pct"/>
            <w:tcBorders>
              <w:top w:val="nil"/>
            </w:tcBorders>
            <w:shd w:val="clear" w:color="auto" w:fill="auto"/>
          </w:tcPr>
          <w:p w:rsidR="00644FEB" w:rsidRDefault="00644FEB">
            <w:pPr>
              <w:pStyle w:val="TAC"/>
              <w:rPr>
                <w:ins w:id="2059" w:author="Huawei" w:date="2024-02-02T15:20:00Z"/>
              </w:rPr>
            </w:pPr>
          </w:p>
        </w:tc>
        <w:tc>
          <w:tcPr>
            <w:tcW w:w="1595" w:type="pct"/>
            <w:shd w:val="clear" w:color="auto" w:fill="auto"/>
          </w:tcPr>
          <w:p w:rsidR="00644FEB" w:rsidRDefault="00CF6C33">
            <w:pPr>
              <w:pStyle w:val="TAC"/>
              <w:rPr>
                <w:ins w:id="2060" w:author="Huawei" w:date="2024-02-02T15:20:00Z"/>
              </w:rPr>
            </w:pPr>
            <w:ins w:id="2061" w:author="Huawei" w:date="2024-02-02T15:20:00Z">
              <w:r>
                <w:t>TDDConf.2.1</w:t>
              </w:r>
            </w:ins>
          </w:p>
        </w:tc>
      </w:tr>
      <w:tr w:rsidR="00644FEB">
        <w:trPr>
          <w:trHeight w:val="189"/>
          <w:jc w:val="center"/>
          <w:ins w:id="2062" w:author="Huawei" w:date="2024-02-02T15:20:00Z"/>
        </w:trPr>
        <w:tc>
          <w:tcPr>
            <w:tcW w:w="1072" w:type="pct"/>
            <w:shd w:val="clear" w:color="auto" w:fill="auto"/>
          </w:tcPr>
          <w:p w:rsidR="00644FEB" w:rsidRDefault="00CF6C33">
            <w:pPr>
              <w:pStyle w:val="TAL"/>
              <w:rPr>
                <w:ins w:id="2063" w:author="Huawei" w:date="2024-02-02T15:20:00Z"/>
              </w:rPr>
            </w:pPr>
            <w:ins w:id="2064" w:author="Huawei" w:date="2024-02-02T15:20:00Z">
              <w:r>
                <w:t>DL initial BWP configuration</w:t>
              </w:r>
            </w:ins>
          </w:p>
        </w:tc>
        <w:tc>
          <w:tcPr>
            <w:tcW w:w="1656" w:type="pct"/>
            <w:shd w:val="clear" w:color="auto" w:fill="auto"/>
          </w:tcPr>
          <w:p w:rsidR="00644FEB" w:rsidRDefault="00CF6C33">
            <w:pPr>
              <w:pStyle w:val="TAL"/>
              <w:rPr>
                <w:ins w:id="2065" w:author="Huawei" w:date="2024-02-02T15:20:00Z"/>
              </w:rPr>
            </w:pPr>
            <w:ins w:id="2066" w:author="Huawei" w:date="2024-02-02T15:20:00Z">
              <w:r>
                <w:t>Config 1, 2, 3</w:t>
              </w:r>
            </w:ins>
          </w:p>
        </w:tc>
        <w:tc>
          <w:tcPr>
            <w:tcW w:w="677" w:type="pct"/>
            <w:shd w:val="clear" w:color="auto" w:fill="auto"/>
          </w:tcPr>
          <w:p w:rsidR="00644FEB" w:rsidRDefault="00644FEB">
            <w:pPr>
              <w:pStyle w:val="TAC"/>
              <w:rPr>
                <w:ins w:id="2067" w:author="Huawei" w:date="2024-02-02T15:20:00Z"/>
              </w:rPr>
            </w:pPr>
          </w:p>
        </w:tc>
        <w:tc>
          <w:tcPr>
            <w:tcW w:w="1595" w:type="pct"/>
            <w:shd w:val="clear" w:color="auto" w:fill="auto"/>
          </w:tcPr>
          <w:p w:rsidR="00644FEB" w:rsidRDefault="00CF6C33">
            <w:pPr>
              <w:pStyle w:val="TAC"/>
              <w:rPr>
                <w:ins w:id="2068" w:author="Huawei" w:date="2024-02-02T15:20:00Z"/>
              </w:rPr>
            </w:pPr>
            <w:ins w:id="2069" w:author="Huawei" w:date="2024-02-02T15:20:00Z">
              <w:r>
                <w:t>DLBWP.0.1</w:t>
              </w:r>
            </w:ins>
          </w:p>
        </w:tc>
      </w:tr>
      <w:tr w:rsidR="00644FEB">
        <w:trPr>
          <w:trHeight w:val="189"/>
          <w:jc w:val="center"/>
          <w:ins w:id="2070" w:author="Huawei" w:date="2024-02-02T15:20:00Z"/>
        </w:trPr>
        <w:tc>
          <w:tcPr>
            <w:tcW w:w="1072" w:type="pct"/>
            <w:shd w:val="clear" w:color="auto" w:fill="auto"/>
          </w:tcPr>
          <w:p w:rsidR="00644FEB" w:rsidRDefault="00CF6C33">
            <w:pPr>
              <w:pStyle w:val="TAL"/>
              <w:rPr>
                <w:ins w:id="2071" w:author="Huawei" w:date="2024-02-02T15:20:00Z"/>
              </w:rPr>
            </w:pPr>
            <w:ins w:id="2072" w:author="Huawei" w:date="2024-02-02T15:20:00Z">
              <w:r>
                <w:t>DL dedicated BWP configuration</w:t>
              </w:r>
            </w:ins>
          </w:p>
        </w:tc>
        <w:tc>
          <w:tcPr>
            <w:tcW w:w="1656" w:type="pct"/>
            <w:shd w:val="clear" w:color="auto" w:fill="auto"/>
          </w:tcPr>
          <w:p w:rsidR="00644FEB" w:rsidRDefault="00CF6C33">
            <w:pPr>
              <w:pStyle w:val="TAL"/>
              <w:rPr>
                <w:ins w:id="2073" w:author="Huawei" w:date="2024-02-02T15:20:00Z"/>
              </w:rPr>
            </w:pPr>
            <w:ins w:id="2074" w:author="Huawei" w:date="2024-02-02T15:20:00Z">
              <w:r>
                <w:t>Config 1, 2, 3</w:t>
              </w:r>
            </w:ins>
          </w:p>
        </w:tc>
        <w:tc>
          <w:tcPr>
            <w:tcW w:w="677" w:type="pct"/>
            <w:shd w:val="clear" w:color="auto" w:fill="auto"/>
          </w:tcPr>
          <w:p w:rsidR="00644FEB" w:rsidRDefault="00644FEB">
            <w:pPr>
              <w:pStyle w:val="TAC"/>
              <w:rPr>
                <w:ins w:id="2075" w:author="Huawei" w:date="2024-02-02T15:20:00Z"/>
              </w:rPr>
            </w:pPr>
          </w:p>
        </w:tc>
        <w:tc>
          <w:tcPr>
            <w:tcW w:w="1595" w:type="pct"/>
            <w:shd w:val="clear" w:color="auto" w:fill="auto"/>
          </w:tcPr>
          <w:p w:rsidR="00644FEB" w:rsidRDefault="00CF6C33">
            <w:pPr>
              <w:pStyle w:val="TAC"/>
              <w:rPr>
                <w:ins w:id="2076" w:author="Huawei" w:date="2024-02-02T15:20:00Z"/>
              </w:rPr>
            </w:pPr>
            <w:ins w:id="2077" w:author="Huawei" w:date="2024-02-02T15:20:00Z">
              <w:r>
                <w:t>DLBWP.1.1</w:t>
              </w:r>
            </w:ins>
          </w:p>
        </w:tc>
      </w:tr>
      <w:tr w:rsidR="00644FEB">
        <w:trPr>
          <w:trHeight w:val="189"/>
          <w:jc w:val="center"/>
          <w:ins w:id="2078" w:author="Huawei" w:date="2024-02-02T15:20:00Z"/>
        </w:trPr>
        <w:tc>
          <w:tcPr>
            <w:tcW w:w="1072" w:type="pct"/>
            <w:shd w:val="clear" w:color="auto" w:fill="auto"/>
          </w:tcPr>
          <w:p w:rsidR="00644FEB" w:rsidRDefault="00CF6C33">
            <w:pPr>
              <w:pStyle w:val="TAL"/>
              <w:rPr>
                <w:ins w:id="2079" w:author="Huawei" w:date="2024-02-02T15:20:00Z"/>
              </w:rPr>
            </w:pPr>
            <w:ins w:id="2080" w:author="Huawei" w:date="2024-02-02T15:20:00Z">
              <w:r>
                <w:t>UL initial BWP configuration</w:t>
              </w:r>
            </w:ins>
          </w:p>
        </w:tc>
        <w:tc>
          <w:tcPr>
            <w:tcW w:w="1656" w:type="pct"/>
            <w:shd w:val="clear" w:color="auto" w:fill="auto"/>
          </w:tcPr>
          <w:p w:rsidR="00644FEB" w:rsidRDefault="00CF6C33">
            <w:pPr>
              <w:pStyle w:val="TAL"/>
              <w:rPr>
                <w:ins w:id="2081" w:author="Huawei" w:date="2024-02-02T15:20:00Z"/>
              </w:rPr>
            </w:pPr>
            <w:ins w:id="2082" w:author="Huawei" w:date="2024-02-02T15:20:00Z">
              <w:r>
                <w:t>Config 1, 2, 3</w:t>
              </w:r>
            </w:ins>
          </w:p>
        </w:tc>
        <w:tc>
          <w:tcPr>
            <w:tcW w:w="677" w:type="pct"/>
            <w:shd w:val="clear" w:color="auto" w:fill="auto"/>
          </w:tcPr>
          <w:p w:rsidR="00644FEB" w:rsidRDefault="00644FEB">
            <w:pPr>
              <w:pStyle w:val="TAC"/>
              <w:rPr>
                <w:ins w:id="2083" w:author="Huawei" w:date="2024-02-02T15:20:00Z"/>
              </w:rPr>
            </w:pPr>
          </w:p>
        </w:tc>
        <w:tc>
          <w:tcPr>
            <w:tcW w:w="1595" w:type="pct"/>
            <w:shd w:val="clear" w:color="auto" w:fill="auto"/>
          </w:tcPr>
          <w:p w:rsidR="00644FEB" w:rsidRDefault="00CF6C33">
            <w:pPr>
              <w:pStyle w:val="TAC"/>
              <w:rPr>
                <w:ins w:id="2084" w:author="Huawei" w:date="2024-02-02T15:20:00Z"/>
              </w:rPr>
            </w:pPr>
            <w:ins w:id="2085" w:author="Huawei" w:date="2024-02-02T15:20:00Z">
              <w:r>
                <w:t>ULBWP.0.1</w:t>
              </w:r>
            </w:ins>
          </w:p>
        </w:tc>
      </w:tr>
      <w:tr w:rsidR="00644FEB">
        <w:trPr>
          <w:trHeight w:val="189"/>
          <w:jc w:val="center"/>
          <w:ins w:id="2086" w:author="Huawei" w:date="2024-02-02T15:20:00Z"/>
        </w:trPr>
        <w:tc>
          <w:tcPr>
            <w:tcW w:w="1072" w:type="pct"/>
            <w:tcBorders>
              <w:bottom w:val="single" w:sz="4" w:space="0" w:color="auto"/>
            </w:tcBorders>
            <w:shd w:val="clear" w:color="auto" w:fill="auto"/>
          </w:tcPr>
          <w:p w:rsidR="00644FEB" w:rsidRDefault="00CF6C33">
            <w:pPr>
              <w:pStyle w:val="TAL"/>
              <w:rPr>
                <w:ins w:id="2087" w:author="Huawei" w:date="2024-02-02T15:20:00Z"/>
              </w:rPr>
            </w:pPr>
            <w:ins w:id="2088" w:author="Huawei" w:date="2024-02-02T15:20:00Z">
              <w:r>
                <w:t xml:space="preserve">UL </w:t>
              </w:r>
              <w:r>
                <w:t>dedicated BWP configuration</w:t>
              </w:r>
            </w:ins>
          </w:p>
        </w:tc>
        <w:tc>
          <w:tcPr>
            <w:tcW w:w="1656" w:type="pct"/>
            <w:shd w:val="clear" w:color="auto" w:fill="auto"/>
          </w:tcPr>
          <w:p w:rsidR="00644FEB" w:rsidRDefault="00CF6C33">
            <w:pPr>
              <w:pStyle w:val="TAL"/>
              <w:rPr>
                <w:ins w:id="2089" w:author="Huawei" w:date="2024-02-02T15:20:00Z"/>
              </w:rPr>
            </w:pPr>
            <w:ins w:id="2090" w:author="Huawei" w:date="2024-02-02T15:20:00Z">
              <w:r>
                <w:t>Config 1, 2, 3</w:t>
              </w:r>
            </w:ins>
          </w:p>
        </w:tc>
        <w:tc>
          <w:tcPr>
            <w:tcW w:w="677" w:type="pct"/>
            <w:tcBorders>
              <w:bottom w:val="single" w:sz="4" w:space="0" w:color="auto"/>
            </w:tcBorders>
            <w:shd w:val="clear" w:color="auto" w:fill="auto"/>
          </w:tcPr>
          <w:p w:rsidR="00644FEB" w:rsidRDefault="00644FEB">
            <w:pPr>
              <w:pStyle w:val="TAC"/>
              <w:rPr>
                <w:ins w:id="2091" w:author="Huawei" w:date="2024-02-02T15:20:00Z"/>
              </w:rPr>
            </w:pPr>
          </w:p>
        </w:tc>
        <w:tc>
          <w:tcPr>
            <w:tcW w:w="1595" w:type="pct"/>
            <w:shd w:val="clear" w:color="auto" w:fill="auto"/>
          </w:tcPr>
          <w:p w:rsidR="00644FEB" w:rsidRDefault="00CF6C33">
            <w:pPr>
              <w:pStyle w:val="TAC"/>
              <w:rPr>
                <w:ins w:id="2092" w:author="Huawei" w:date="2024-02-02T15:20:00Z"/>
              </w:rPr>
            </w:pPr>
            <w:ins w:id="2093" w:author="Huawei" w:date="2024-02-02T15:20:00Z">
              <w:r>
                <w:t>ULBWP.1.1</w:t>
              </w:r>
            </w:ins>
          </w:p>
        </w:tc>
      </w:tr>
      <w:tr w:rsidR="00644FEB">
        <w:trPr>
          <w:trHeight w:val="189"/>
          <w:jc w:val="center"/>
          <w:ins w:id="2094" w:author="Huawei" w:date="2024-02-02T15:20:00Z"/>
        </w:trPr>
        <w:tc>
          <w:tcPr>
            <w:tcW w:w="1072" w:type="pct"/>
            <w:tcBorders>
              <w:bottom w:val="nil"/>
            </w:tcBorders>
            <w:shd w:val="clear" w:color="auto" w:fill="auto"/>
          </w:tcPr>
          <w:p w:rsidR="00644FEB" w:rsidRDefault="00CF6C33">
            <w:pPr>
              <w:pStyle w:val="TAL"/>
              <w:rPr>
                <w:ins w:id="2095" w:author="Huawei" w:date="2024-02-02T15:20:00Z"/>
              </w:rPr>
            </w:pPr>
            <w:ins w:id="2096" w:author="Huawei" w:date="2024-02-02T15:20:00Z">
              <w:r>
                <w:t>RMSI CORESET Reference Channel</w:t>
              </w:r>
            </w:ins>
          </w:p>
        </w:tc>
        <w:tc>
          <w:tcPr>
            <w:tcW w:w="1656" w:type="pct"/>
            <w:shd w:val="clear" w:color="auto" w:fill="auto"/>
          </w:tcPr>
          <w:p w:rsidR="00644FEB" w:rsidRDefault="00CF6C33">
            <w:pPr>
              <w:pStyle w:val="TAL"/>
              <w:rPr>
                <w:ins w:id="2097" w:author="Huawei" w:date="2024-02-02T15:20:00Z"/>
              </w:rPr>
            </w:pPr>
            <w:ins w:id="2098" w:author="Huawei" w:date="2024-02-02T15:20:00Z">
              <w:r>
                <w:t>Config 1</w:t>
              </w:r>
            </w:ins>
          </w:p>
        </w:tc>
        <w:tc>
          <w:tcPr>
            <w:tcW w:w="677" w:type="pct"/>
            <w:tcBorders>
              <w:bottom w:val="nil"/>
            </w:tcBorders>
            <w:shd w:val="clear" w:color="auto" w:fill="auto"/>
          </w:tcPr>
          <w:p w:rsidR="00644FEB" w:rsidRDefault="00644FEB">
            <w:pPr>
              <w:pStyle w:val="TAC"/>
              <w:rPr>
                <w:ins w:id="2099" w:author="Huawei" w:date="2024-02-02T15:20:00Z"/>
              </w:rPr>
            </w:pPr>
          </w:p>
        </w:tc>
        <w:tc>
          <w:tcPr>
            <w:tcW w:w="1595" w:type="pct"/>
            <w:shd w:val="clear" w:color="auto" w:fill="auto"/>
          </w:tcPr>
          <w:p w:rsidR="00644FEB" w:rsidRDefault="00CF6C33">
            <w:pPr>
              <w:pStyle w:val="TAC"/>
              <w:rPr>
                <w:ins w:id="2100" w:author="Huawei" w:date="2024-02-02T15:20:00Z"/>
              </w:rPr>
            </w:pPr>
            <w:ins w:id="2101" w:author="Huawei" w:date="2024-02-02T15:20:00Z">
              <w:r>
                <w:t>CR.1.1 FDD</w:t>
              </w:r>
            </w:ins>
          </w:p>
        </w:tc>
      </w:tr>
      <w:tr w:rsidR="00644FEB">
        <w:trPr>
          <w:trHeight w:val="189"/>
          <w:jc w:val="center"/>
          <w:ins w:id="2102" w:author="Huawei" w:date="2024-02-02T15:20:00Z"/>
        </w:trPr>
        <w:tc>
          <w:tcPr>
            <w:tcW w:w="1072" w:type="pct"/>
            <w:tcBorders>
              <w:top w:val="nil"/>
              <w:bottom w:val="nil"/>
            </w:tcBorders>
            <w:shd w:val="clear" w:color="auto" w:fill="auto"/>
          </w:tcPr>
          <w:p w:rsidR="00644FEB" w:rsidRDefault="00644FEB">
            <w:pPr>
              <w:pStyle w:val="TAL"/>
              <w:rPr>
                <w:ins w:id="2103" w:author="Huawei" w:date="2024-02-02T15:20:00Z"/>
              </w:rPr>
            </w:pPr>
          </w:p>
        </w:tc>
        <w:tc>
          <w:tcPr>
            <w:tcW w:w="1656" w:type="pct"/>
            <w:shd w:val="clear" w:color="auto" w:fill="auto"/>
          </w:tcPr>
          <w:p w:rsidR="00644FEB" w:rsidRDefault="00CF6C33">
            <w:pPr>
              <w:pStyle w:val="TAL"/>
              <w:rPr>
                <w:ins w:id="2104" w:author="Huawei" w:date="2024-02-02T15:20:00Z"/>
              </w:rPr>
            </w:pPr>
            <w:ins w:id="2105" w:author="Huawei" w:date="2024-02-02T15:20:00Z">
              <w:r>
                <w:t>Config 2</w:t>
              </w:r>
            </w:ins>
          </w:p>
        </w:tc>
        <w:tc>
          <w:tcPr>
            <w:tcW w:w="677" w:type="pct"/>
            <w:tcBorders>
              <w:top w:val="nil"/>
              <w:bottom w:val="nil"/>
            </w:tcBorders>
            <w:shd w:val="clear" w:color="auto" w:fill="auto"/>
          </w:tcPr>
          <w:p w:rsidR="00644FEB" w:rsidRDefault="00644FEB">
            <w:pPr>
              <w:pStyle w:val="TAC"/>
              <w:rPr>
                <w:ins w:id="2106" w:author="Huawei" w:date="2024-02-02T15:20:00Z"/>
              </w:rPr>
            </w:pPr>
          </w:p>
        </w:tc>
        <w:tc>
          <w:tcPr>
            <w:tcW w:w="1595" w:type="pct"/>
            <w:shd w:val="clear" w:color="auto" w:fill="auto"/>
          </w:tcPr>
          <w:p w:rsidR="00644FEB" w:rsidRDefault="00CF6C33">
            <w:pPr>
              <w:pStyle w:val="TAC"/>
              <w:rPr>
                <w:ins w:id="2107" w:author="Huawei" w:date="2024-02-02T15:20:00Z"/>
              </w:rPr>
            </w:pPr>
            <w:ins w:id="2108" w:author="Huawei" w:date="2024-02-02T15:20:00Z">
              <w:r>
                <w:t>CR.1.1 TDD</w:t>
              </w:r>
            </w:ins>
          </w:p>
        </w:tc>
      </w:tr>
      <w:tr w:rsidR="00644FEB">
        <w:trPr>
          <w:trHeight w:val="189"/>
          <w:jc w:val="center"/>
          <w:ins w:id="2109" w:author="Huawei" w:date="2024-02-02T15:20:00Z"/>
        </w:trPr>
        <w:tc>
          <w:tcPr>
            <w:tcW w:w="1072" w:type="pct"/>
            <w:tcBorders>
              <w:top w:val="nil"/>
              <w:bottom w:val="single" w:sz="4" w:space="0" w:color="auto"/>
            </w:tcBorders>
            <w:shd w:val="clear" w:color="auto" w:fill="auto"/>
          </w:tcPr>
          <w:p w:rsidR="00644FEB" w:rsidRDefault="00644FEB">
            <w:pPr>
              <w:pStyle w:val="TAL"/>
              <w:rPr>
                <w:ins w:id="2110" w:author="Huawei" w:date="2024-02-02T15:20:00Z"/>
              </w:rPr>
            </w:pPr>
          </w:p>
        </w:tc>
        <w:tc>
          <w:tcPr>
            <w:tcW w:w="1656" w:type="pct"/>
            <w:shd w:val="clear" w:color="auto" w:fill="auto"/>
          </w:tcPr>
          <w:p w:rsidR="00644FEB" w:rsidRDefault="00CF6C33">
            <w:pPr>
              <w:pStyle w:val="TAL"/>
              <w:rPr>
                <w:ins w:id="2111" w:author="Huawei" w:date="2024-02-02T15:20:00Z"/>
              </w:rPr>
            </w:pPr>
            <w:ins w:id="2112" w:author="Huawei" w:date="2024-02-02T15:20:00Z">
              <w:r>
                <w:t>Config 3</w:t>
              </w:r>
            </w:ins>
          </w:p>
        </w:tc>
        <w:tc>
          <w:tcPr>
            <w:tcW w:w="677" w:type="pct"/>
            <w:tcBorders>
              <w:top w:val="nil"/>
              <w:bottom w:val="single" w:sz="4" w:space="0" w:color="auto"/>
            </w:tcBorders>
            <w:shd w:val="clear" w:color="auto" w:fill="auto"/>
          </w:tcPr>
          <w:p w:rsidR="00644FEB" w:rsidRDefault="00644FEB">
            <w:pPr>
              <w:pStyle w:val="TAC"/>
              <w:rPr>
                <w:ins w:id="2113" w:author="Huawei" w:date="2024-02-02T15:20:00Z"/>
              </w:rPr>
            </w:pPr>
          </w:p>
        </w:tc>
        <w:tc>
          <w:tcPr>
            <w:tcW w:w="1595" w:type="pct"/>
            <w:shd w:val="clear" w:color="auto" w:fill="auto"/>
          </w:tcPr>
          <w:p w:rsidR="00644FEB" w:rsidRDefault="00CF6C33">
            <w:pPr>
              <w:pStyle w:val="TAC"/>
              <w:rPr>
                <w:ins w:id="2114" w:author="Huawei" w:date="2024-02-02T15:20:00Z"/>
              </w:rPr>
            </w:pPr>
            <w:ins w:id="2115" w:author="Huawei" w:date="2024-02-02T15:20:00Z">
              <w:r>
                <w:t>CR.2.1 TDD</w:t>
              </w:r>
            </w:ins>
          </w:p>
        </w:tc>
      </w:tr>
      <w:tr w:rsidR="00644FEB">
        <w:trPr>
          <w:trHeight w:val="189"/>
          <w:jc w:val="center"/>
          <w:ins w:id="2116" w:author="Huawei" w:date="2024-02-02T15:20:00Z"/>
        </w:trPr>
        <w:tc>
          <w:tcPr>
            <w:tcW w:w="1072" w:type="pct"/>
            <w:tcBorders>
              <w:top w:val="nil"/>
              <w:bottom w:val="nil"/>
            </w:tcBorders>
            <w:shd w:val="clear" w:color="auto" w:fill="auto"/>
          </w:tcPr>
          <w:p w:rsidR="00644FEB" w:rsidRDefault="00CF6C33">
            <w:pPr>
              <w:pStyle w:val="TAL"/>
              <w:rPr>
                <w:ins w:id="2117" w:author="Huawei" w:date="2024-02-02T15:20:00Z"/>
              </w:rPr>
            </w:pPr>
            <w:ins w:id="2118" w:author="Huawei" w:date="2024-02-02T15:20: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644FEB" w:rsidRDefault="00CF6C33">
            <w:pPr>
              <w:pStyle w:val="TAL"/>
              <w:rPr>
                <w:ins w:id="2119" w:author="Huawei" w:date="2024-02-02T15:20:00Z"/>
              </w:rPr>
            </w:pPr>
            <w:ins w:id="2120" w:author="Huawei" w:date="2024-02-02T15:20:00Z">
              <w:r>
                <w:rPr>
                  <w:lang w:val="it-IT"/>
                </w:rPr>
                <w:t>Config 1</w:t>
              </w:r>
            </w:ins>
          </w:p>
        </w:tc>
        <w:tc>
          <w:tcPr>
            <w:tcW w:w="677" w:type="pct"/>
            <w:tcBorders>
              <w:top w:val="nil"/>
              <w:bottom w:val="nil"/>
            </w:tcBorders>
            <w:shd w:val="clear" w:color="auto" w:fill="auto"/>
          </w:tcPr>
          <w:p w:rsidR="00644FEB" w:rsidRDefault="00644FEB">
            <w:pPr>
              <w:pStyle w:val="TAC"/>
              <w:rPr>
                <w:ins w:id="2121"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rsidR="00644FEB" w:rsidRDefault="00CF6C33">
            <w:pPr>
              <w:pStyle w:val="TAC"/>
              <w:rPr>
                <w:ins w:id="2122" w:author="Huawei" w:date="2024-02-02T15:20:00Z"/>
              </w:rPr>
            </w:pPr>
            <w:ins w:id="2123" w:author="Huawei" w:date="2024-02-02T15:20:00Z">
              <w:r>
                <w:rPr>
                  <w:lang w:val="en-US"/>
                </w:rPr>
                <w:t>CCR.1.3 FDD</w:t>
              </w:r>
            </w:ins>
          </w:p>
        </w:tc>
      </w:tr>
      <w:tr w:rsidR="00644FEB">
        <w:trPr>
          <w:trHeight w:val="189"/>
          <w:jc w:val="center"/>
          <w:ins w:id="2124" w:author="Huawei" w:date="2024-02-02T15:20:00Z"/>
        </w:trPr>
        <w:tc>
          <w:tcPr>
            <w:tcW w:w="1072" w:type="pct"/>
            <w:tcBorders>
              <w:top w:val="nil"/>
              <w:bottom w:val="nil"/>
            </w:tcBorders>
            <w:shd w:val="clear" w:color="auto" w:fill="auto"/>
          </w:tcPr>
          <w:p w:rsidR="00644FEB" w:rsidRDefault="00644FEB">
            <w:pPr>
              <w:pStyle w:val="TAL"/>
              <w:rPr>
                <w:ins w:id="2125" w:author="Huawei" w:date="2024-02-02T15:20:00Z"/>
              </w:rPr>
            </w:pPr>
          </w:p>
        </w:tc>
        <w:tc>
          <w:tcPr>
            <w:tcW w:w="1656" w:type="pct"/>
            <w:tcBorders>
              <w:top w:val="single" w:sz="4" w:space="0" w:color="auto"/>
              <w:left w:val="single" w:sz="4" w:space="0" w:color="auto"/>
              <w:bottom w:val="single" w:sz="4" w:space="0" w:color="auto"/>
              <w:right w:val="single" w:sz="4" w:space="0" w:color="auto"/>
            </w:tcBorders>
          </w:tcPr>
          <w:p w:rsidR="00644FEB" w:rsidRDefault="00CF6C33">
            <w:pPr>
              <w:pStyle w:val="TAL"/>
              <w:rPr>
                <w:ins w:id="2126" w:author="Huawei" w:date="2024-02-02T15:20:00Z"/>
              </w:rPr>
            </w:pPr>
            <w:ins w:id="2127" w:author="Huawei" w:date="2024-02-02T15:20:00Z">
              <w:r>
                <w:rPr>
                  <w:lang w:val="it-IT"/>
                </w:rPr>
                <w:t>Config 2</w:t>
              </w:r>
            </w:ins>
          </w:p>
        </w:tc>
        <w:tc>
          <w:tcPr>
            <w:tcW w:w="677" w:type="pct"/>
            <w:tcBorders>
              <w:top w:val="nil"/>
              <w:bottom w:val="nil"/>
            </w:tcBorders>
            <w:shd w:val="clear" w:color="auto" w:fill="auto"/>
          </w:tcPr>
          <w:p w:rsidR="00644FEB" w:rsidRDefault="00644FEB">
            <w:pPr>
              <w:pStyle w:val="TAC"/>
              <w:rPr>
                <w:ins w:id="2128"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rsidR="00644FEB" w:rsidRDefault="00CF6C33">
            <w:pPr>
              <w:pStyle w:val="TAC"/>
              <w:rPr>
                <w:ins w:id="2129" w:author="Huawei" w:date="2024-02-02T15:20:00Z"/>
              </w:rPr>
            </w:pPr>
            <w:ins w:id="2130" w:author="Huawei" w:date="2024-02-02T15:20:00Z">
              <w:r>
                <w:rPr>
                  <w:lang w:val="en-US"/>
                </w:rPr>
                <w:t>CCR.1.3 TDD</w:t>
              </w:r>
            </w:ins>
          </w:p>
        </w:tc>
      </w:tr>
      <w:tr w:rsidR="00644FEB">
        <w:trPr>
          <w:trHeight w:val="189"/>
          <w:jc w:val="center"/>
          <w:ins w:id="2131" w:author="Huawei" w:date="2024-02-02T15:20:00Z"/>
        </w:trPr>
        <w:tc>
          <w:tcPr>
            <w:tcW w:w="1072" w:type="pct"/>
            <w:tcBorders>
              <w:top w:val="nil"/>
              <w:bottom w:val="single" w:sz="4" w:space="0" w:color="auto"/>
            </w:tcBorders>
            <w:shd w:val="clear" w:color="auto" w:fill="auto"/>
          </w:tcPr>
          <w:p w:rsidR="00644FEB" w:rsidRDefault="00644FEB">
            <w:pPr>
              <w:pStyle w:val="TAL"/>
              <w:rPr>
                <w:ins w:id="2132" w:author="Huawei" w:date="2024-02-02T15:20:00Z"/>
              </w:rPr>
            </w:pPr>
          </w:p>
        </w:tc>
        <w:tc>
          <w:tcPr>
            <w:tcW w:w="1656" w:type="pct"/>
            <w:tcBorders>
              <w:top w:val="single" w:sz="4" w:space="0" w:color="auto"/>
              <w:left w:val="single" w:sz="4" w:space="0" w:color="auto"/>
              <w:bottom w:val="single" w:sz="4" w:space="0" w:color="auto"/>
              <w:right w:val="single" w:sz="4" w:space="0" w:color="auto"/>
            </w:tcBorders>
          </w:tcPr>
          <w:p w:rsidR="00644FEB" w:rsidRDefault="00CF6C33">
            <w:pPr>
              <w:pStyle w:val="TAL"/>
              <w:rPr>
                <w:ins w:id="2133" w:author="Huawei" w:date="2024-02-02T15:20:00Z"/>
              </w:rPr>
            </w:pPr>
            <w:ins w:id="2134" w:author="Huawei" w:date="2024-02-02T15:20:00Z">
              <w:r>
                <w:rPr>
                  <w:lang w:val="it-IT"/>
                </w:rPr>
                <w:t>Config 3</w:t>
              </w:r>
            </w:ins>
          </w:p>
        </w:tc>
        <w:tc>
          <w:tcPr>
            <w:tcW w:w="677" w:type="pct"/>
            <w:tcBorders>
              <w:top w:val="nil"/>
              <w:bottom w:val="single" w:sz="4" w:space="0" w:color="auto"/>
            </w:tcBorders>
            <w:shd w:val="clear" w:color="auto" w:fill="auto"/>
          </w:tcPr>
          <w:p w:rsidR="00644FEB" w:rsidRDefault="00644FEB">
            <w:pPr>
              <w:pStyle w:val="TAC"/>
              <w:rPr>
                <w:ins w:id="2135"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rsidR="00644FEB" w:rsidRDefault="00CF6C33">
            <w:pPr>
              <w:pStyle w:val="TAC"/>
              <w:rPr>
                <w:ins w:id="2136" w:author="Huawei" w:date="2024-02-02T15:20:00Z"/>
              </w:rPr>
            </w:pPr>
            <w:ins w:id="2137" w:author="Huawei" w:date="2024-02-02T15:20:00Z">
              <w:r>
                <w:rPr>
                  <w:lang w:val="en-US"/>
                </w:rPr>
                <w:t xml:space="preserve">CCR.2.2 </w:t>
              </w:r>
              <w:r>
                <w:rPr>
                  <w:lang w:val="en-US"/>
                </w:rPr>
                <w:t>TDD</w:t>
              </w:r>
            </w:ins>
          </w:p>
        </w:tc>
      </w:tr>
      <w:tr w:rsidR="00644FEB">
        <w:trPr>
          <w:trHeight w:val="125"/>
          <w:jc w:val="center"/>
          <w:ins w:id="2138" w:author="Huawei" w:date="2024-02-02T15:20:00Z"/>
        </w:trPr>
        <w:tc>
          <w:tcPr>
            <w:tcW w:w="1072" w:type="pct"/>
            <w:tcBorders>
              <w:bottom w:val="nil"/>
            </w:tcBorders>
            <w:shd w:val="clear" w:color="auto" w:fill="auto"/>
          </w:tcPr>
          <w:p w:rsidR="00644FEB" w:rsidRDefault="00CF6C33">
            <w:pPr>
              <w:pStyle w:val="TAL"/>
              <w:rPr>
                <w:ins w:id="2139" w:author="Huawei" w:date="2024-02-02T15:20:00Z"/>
              </w:rPr>
            </w:pPr>
            <w:ins w:id="2140" w:author="Huawei" w:date="2024-02-02T15:20:00Z">
              <w:r>
                <w:t>SSB Configuration</w:t>
              </w:r>
            </w:ins>
          </w:p>
        </w:tc>
        <w:tc>
          <w:tcPr>
            <w:tcW w:w="1656" w:type="pct"/>
            <w:shd w:val="clear" w:color="auto" w:fill="auto"/>
          </w:tcPr>
          <w:p w:rsidR="00644FEB" w:rsidRDefault="00CF6C33">
            <w:pPr>
              <w:pStyle w:val="TAL"/>
              <w:rPr>
                <w:ins w:id="2141" w:author="Huawei" w:date="2024-02-02T15:20:00Z"/>
              </w:rPr>
            </w:pPr>
            <w:ins w:id="2142" w:author="Huawei" w:date="2024-02-02T15:20:00Z">
              <w:r>
                <w:t>Config 1</w:t>
              </w:r>
            </w:ins>
          </w:p>
        </w:tc>
        <w:tc>
          <w:tcPr>
            <w:tcW w:w="677" w:type="pct"/>
            <w:tcBorders>
              <w:bottom w:val="nil"/>
            </w:tcBorders>
            <w:shd w:val="clear" w:color="auto" w:fill="auto"/>
          </w:tcPr>
          <w:p w:rsidR="00644FEB" w:rsidRDefault="00644FEB">
            <w:pPr>
              <w:pStyle w:val="TAC"/>
              <w:rPr>
                <w:ins w:id="2143" w:author="Huawei" w:date="2024-02-02T15:20:00Z"/>
              </w:rPr>
            </w:pPr>
          </w:p>
        </w:tc>
        <w:tc>
          <w:tcPr>
            <w:tcW w:w="1595" w:type="pct"/>
            <w:shd w:val="clear" w:color="auto" w:fill="auto"/>
          </w:tcPr>
          <w:p w:rsidR="00644FEB" w:rsidRDefault="00CF6C33">
            <w:pPr>
              <w:pStyle w:val="TAC"/>
              <w:rPr>
                <w:ins w:id="2144" w:author="Huawei" w:date="2024-02-02T15:20:00Z"/>
              </w:rPr>
            </w:pPr>
            <w:ins w:id="2145" w:author="Huawei" w:date="2024-02-02T15:20:00Z">
              <w:r>
                <w:t>SSB.1 FR1</w:t>
              </w:r>
            </w:ins>
          </w:p>
        </w:tc>
      </w:tr>
      <w:tr w:rsidR="00644FEB">
        <w:trPr>
          <w:trHeight w:val="123"/>
          <w:jc w:val="center"/>
          <w:ins w:id="2146" w:author="Huawei" w:date="2024-02-02T15:20:00Z"/>
        </w:trPr>
        <w:tc>
          <w:tcPr>
            <w:tcW w:w="1072" w:type="pct"/>
            <w:tcBorders>
              <w:top w:val="nil"/>
              <w:bottom w:val="nil"/>
            </w:tcBorders>
            <w:shd w:val="clear" w:color="auto" w:fill="auto"/>
          </w:tcPr>
          <w:p w:rsidR="00644FEB" w:rsidRDefault="00644FEB">
            <w:pPr>
              <w:pStyle w:val="TAL"/>
              <w:rPr>
                <w:ins w:id="2147" w:author="Huawei" w:date="2024-02-02T15:20:00Z"/>
              </w:rPr>
            </w:pPr>
          </w:p>
        </w:tc>
        <w:tc>
          <w:tcPr>
            <w:tcW w:w="1656" w:type="pct"/>
            <w:shd w:val="clear" w:color="auto" w:fill="auto"/>
          </w:tcPr>
          <w:p w:rsidR="00644FEB" w:rsidRDefault="00CF6C33">
            <w:pPr>
              <w:pStyle w:val="TAL"/>
              <w:rPr>
                <w:ins w:id="2148" w:author="Huawei" w:date="2024-02-02T15:20:00Z"/>
              </w:rPr>
            </w:pPr>
            <w:ins w:id="2149" w:author="Huawei" w:date="2024-02-02T15:20:00Z">
              <w:r>
                <w:t>Config 2</w:t>
              </w:r>
            </w:ins>
          </w:p>
        </w:tc>
        <w:tc>
          <w:tcPr>
            <w:tcW w:w="677" w:type="pct"/>
            <w:tcBorders>
              <w:top w:val="nil"/>
              <w:bottom w:val="nil"/>
            </w:tcBorders>
            <w:shd w:val="clear" w:color="auto" w:fill="auto"/>
          </w:tcPr>
          <w:p w:rsidR="00644FEB" w:rsidRDefault="00644FEB">
            <w:pPr>
              <w:pStyle w:val="TAC"/>
              <w:rPr>
                <w:ins w:id="2150" w:author="Huawei" w:date="2024-02-02T15:20:00Z"/>
              </w:rPr>
            </w:pPr>
          </w:p>
        </w:tc>
        <w:tc>
          <w:tcPr>
            <w:tcW w:w="1595" w:type="pct"/>
            <w:shd w:val="clear" w:color="auto" w:fill="auto"/>
          </w:tcPr>
          <w:p w:rsidR="00644FEB" w:rsidRDefault="00CF6C33">
            <w:pPr>
              <w:pStyle w:val="TAC"/>
              <w:rPr>
                <w:ins w:id="2151" w:author="Huawei" w:date="2024-02-02T15:20:00Z"/>
              </w:rPr>
            </w:pPr>
            <w:ins w:id="2152" w:author="Huawei" w:date="2024-02-02T15:20:00Z">
              <w:r>
                <w:t>SSB.1 FR1</w:t>
              </w:r>
            </w:ins>
          </w:p>
        </w:tc>
      </w:tr>
      <w:tr w:rsidR="00644FEB">
        <w:trPr>
          <w:trHeight w:val="123"/>
          <w:jc w:val="center"/>
          <w:ins w:id="2153" w:author="Huawei" w:date="2024-02-02T15:20:00Z"/>
        </w:trPr>
        <w:tc>
          <w:tcPr>
            <w:tcW w:w="1072" w:type="pct"/>
            <w:tcBorders>
              <w:top w:val="nil"/>
              <w:bottom w:val="single" w:sz="4" w:space="0" w:color="auto"/>
            </w:tcBorders>
            <w:shd w:val="clear" w:color="auto" w:fill="auto"/>
          </w:tcPr>
          <w:p w:rsidR="00644FEB" w:rsidRDefault="00644FEB">
            <w:pPr>
              <w:pStyle w:val="TAL"/>
              <w:rPr>
                <w:ins w:id="2154" w:author="Huawei" w:date="2024-02-02T15:20:00Z"/>
              </w:rPr>
            </w:pPr>
          </w:p>
        </w:tc>
        <w:tc>
          <w:tcPr>
            <w:tcW w:w="1656" w:type="pct"/>
            <w:shd w:val="clear" w:color="auto" w:fill="auto"/>
          </w:tcPr>
          <w:p w:rsidR="00644FEB" w:rsidRDefault="00CF6C33">
            <w:pPr>
              <w:pStyle w:val="TAL"/>
              <w:rPr>
                <w:ins w:id="2155" w:author="Huawei" w:date="2024-02-02T15:20:00Z"/>
              </w:rPr>
            </w:pPr>
            <w:ins w:id="2156" w:author="Huawei" w:date="2024-02-02T15:20:00Z">
              <w:r>
                <w:t>Config 3</w:t>
              </w:r>
            </w:ins>
          </w:p>
        </w:tc>
        <w:tc>
          <w:tcPr>
            <w:tcW w:w="677" w:type="pct"/>
            <w:tcBorders>
              <w:top w:val="nil"/>
              <w:bottom w:val="single" w:sz="4" w:space="0" w:color="auto"/>
            </w:tcBorders>
            <w:shd w:val="clear" w:color="auto" w:fill="auto"/>
          </w:tcPr>
          <w:p w:rsidR="00644FEB" w:rsidRDefault="00644FEB">
            <w:pPr>
              <w:pStyle w:val="TAC"/>
              <w:rPr>
                <w:ins w:id="2157" w:author="Huawei" w:date="2024-02-02T15:20:00Z"/>
              </w:rPr>
            </w:pPr>
          </w:p>
        </w:tc>
        <w:tc>
          <w:tcPr>
            <w:tcW w:w="1595" w:type="pct"/>
            <w:shd w:val="clear" w:color="auto" w:fill="auto"/>
          </w:tcPr>
          <w:p w:rsidR="00644FEB" w:rsidRDefault="00CF6C33">
            <w:pPr>
              <w:pStyle w:val="TAC"/>
              <w:rPr>
                <w:ins w:id="2158" w:author="Huawei" w:date="2024-02-02T15:20:00Z"/>
              </w:rPr>
            </w:pPr>
            <w:ins w:id="2159" w:author="Huawei" w:date="2024-02-02T15:20:00Z">
              <w:r>
                <w:t>SSB.2 FR1</w:t>
              </w:r>
            </w:ins>
          </w:p>
        </w:tc>
      </w:tr>
      <w:tr w:rsidR="00644FEB">
        <w:trPr>
          <w:trHeight w:val="223"/>
          <w:jc w:val="center"/>
          <w:ins w:id="2160" w:author="Huawei" w:date="2024-02-02T15:20:00Z"/>
        </w:trPr>
        <w:tc>
          <w:tcPr>
            <w:tcW w:w="1072" w:type="pct"/>
            <w:tcBorders>
              <w:bottom w:val="nil"/>
            </w:tcBorders>
            <w:shd w:val="clear" w:color="auto" w:fill="auto"/>
          </w:tcPr>
          <w:p w:rsidR="00644FEB" w:rsidRDefault="00CF6C33">
            <w:pPr>
              <w:pStyle w:val="TAL"/>
              <w:rPr>
                <w:ins w:id="2161" w:author="Huawei" w:date="2024-02-02T15:20:00Z"/>
              </w:rPr>
            </w:pPr>
            <w:ins w:id="2162" w:author="Huawei" w:date="2024-02-02T15:20:00Z">
              <w:r>
                <w:t>SMTC Configuration</w:t>
              </w:r>
            </w:ins>
          </w:p>
        </w:tc>
        <w:tc>
          <w:tcPr>
            <w:tcW w:w="1656" w:type="pct"/>
            <w:shd w:val="clear" w:color="auto" w:fill="auto"/>
          </w:tcPr>
          <w:p w:rsidR="00644FEB" w:rsidRDefault="00CF6C33">
            <w:pPr>
              <w:pStyle w:val="TAL"/>
              <w:rPr>
                <w:ins w:id="2163" w:author="Huawei" w:date="2024-02-02T15:20:00Z"/>
              </w:rPr>
            </w:pPr>
            <w:ins w:id="2164" w:author="Huawei" w:date="2024-02-02T15:20:00Z">
              <w:r>
                <w:t>Config 1, 2</w:t>
              </w:r>
            </w:ins>
          </w:p>
        </w:tc>
        <w:tc>
          <w:tcPr>
            <w:tcW w:w="677" w:type="pct"/>
            <w:tcBorders>
              <w:bottom w:val="nil"/>
            </w:tcBorders>
            <w:shd w:val="clear" w:color="auto" w:fill="auto"/>
          </w:tcPr>
          <w:p w:rsidR="00644FEB" w:rsidRDefault="00644FEB">
            <w:pPr>
              <w:pStyle w:val="TAC"/>
              <w:rPr>
                <w:ins w:id="2165" w:author="Huawei" w:date="2024-02-02T15:20:00Z"/>
              </w:rPr>
            </w:pPr>
          </w:p>
        </w:tc>
        <w:tc>
          <w:tcPr>
            <w:tcW w:w="1595" w:type="pct"/>
            <w:shd w:val="clear" w:color="auto" w:fill="auto"/>
          </w:tcPr>
          <w:p w:rsidR="00644FEB" w:rsidRDefault="00CF6C33">
            <w:pPr>
              <w:pStyle w:val="TAC"/>
              <w:rPr>
                <w:ins w:id="2166" w:author="Huawei" w:date="2024-02-02T15:20:00Z"/>
              </w:rPr>
            </w:pPr>
            <w:ins w:id="2167" w:author="Huawei" w:date="2024-02-02T15:20:00Z">
              <w:r>
                <w:t>SMTC.1</w:t>
              </w:r>
            </w:ins>
          </w:p>
        </w:tc>
      </w:tr>
      <w:tr w:rsidR="00644FEB">
        <w:trPr>
          <w:trHeight w:val="189"/>
          <w:jc w:val="center"/>
          <w:ins w:id="2168" w:author="Huawei" w:date="2024-02-02T15:20:00Z"/>
        </w:trPr>
        <w:tc>
          <w:tcPr>
            <w:tcW w:w="1072" w:type="pct"/>
            <w:tcBorders>
              <w:top w:val="nil"/>
              <w:bottom w:val="single" w:sz="4" w:space="0" w:color="auto"/>
            </w:tcBorders>
            <w:shd w:val="clear" w:color="auto" w:fill="auto"/>
          </w:tcPr>
          <w:p w:rsidR="00644FEB" w:rsidRDefault="00644FEB">
            <w:pPr>
              <w:pStyle w:val="TAL"/>
              <w:rPr>
                <w:ins w:id="2169" w:author="Huawei" w:date="2024-02-02T15:20:00Z"/>
              </w:rPr>
            </w:pPr>
          </w:p>
        </w:tc>
        <w:tc>
          <w:tcPr>
            <w:tcW w:w="1656" w:type="pct"/>
            <w:shd w:val="clear" w:color="auto" w:fill="auto"/>
          </w:tcPr>
          <w:p w:rsidR="00644FEB" w:rsidRDefault="00CF6C33">
            <w:pPr>
              <w:pStyle w:val="TAL"/>
              <w:rPr>
                <w:ins w:id="2170" w:author="Huawei" w:date="2024-02-02T15:20:00Z"/>
              </w:rPr>
            </w:pPr>
            <w:ins w:id="2171" w:author="Huawei" w:date="2024-02-02T15:20:00Z">
              <w:r>
                <w:t>Config 3</w:t>
              </w:r>
            </w:ins>
          </w:p>
        </w:tc>
        <w:tc>
          <w:tcPr>
            <w:tcW w:w="677" w:type="pct"/>
            <w:tcBorders>
              <w:top w:val="nil"/>
              <w:bottom w:val="single" w:sz="4" w:space="0" w:color="auto"/>
            </w:tcBorders>
            <w:shd w:val="clear" w:color="auto" w:fill="auto"/>
          </w:tcPr>
          <w:p w:rsidR="00644FEB" w:rsidRDefault="00644FEB">
            <w:pPr>
              <w:pStyle w:val="TAC"/>
              <w:rPr>
                <w:ins w:id="2172" w:author="Huawei" w:date="2024-02-02T15:20:00Z"/>
              </w:rPr>
            </w:pPr>
          </w:p>
        </w:tc>
        <w:tc>
          <w:tcPr>
            <w:tcW w:w="1595" w:type="pct"/>
            <w:shd w:val="clear" w:color="auto" w:fill="auto"/>
          </w:tcPr>
          <w:p w:rsidR="00644FEB" w:rsidRDefault="00CF6C33">
            <w:pPr>
              <w:pStyle w:val="TAC"/>
              <w:rPr>
                <w:ins w:id="2173" w:author="Huawei" w:date="2024-02-02T15:20:00Z"/>
              </w:rPr>
            </w:pPr>
            <w:ins w:id="2174" w:author="Huawei" w:date="2024-02-02T15:20:00Z">
              <w:r>
                <w:t>SMTC.1</w:t>
              </w:r>
            </w:ins>
          </w:p>
        </w:tc>
      </w:tr>
      <w:tr w:rsidR="00644FEB">
        <w:trPr>
          <w:trHeight w:val="284"/>
          <w:jc w:val="center"/>
          <w:ins w:id="2175" w:author="Huawei" w:date="2024-02-02T15:20:00Z"/>
        </w:trPr>
        <w:tc>
          <w:tcPr>
            <w:tcW w:w="1072" w:type="pct"/>
            <w:tcBorders>
              <w:bottom w:val="nil"/>
            </w:tcBorders>
            <w:shd w:val="clear" w:color="auto" w:fill="auto"/>
          </w:tcPr>
          <w:p w:rsidR="00644FEB" w:rsidRDefault="00CF6C33">
            <w:pPr>
              <w:pStyle w:val="TAL"/>
              <w:rPr>
                <w:ins w:id="2176" w:author="Huawei" w:date="2024-02-02T15:20:00Z"/>
              </w:rPr>
            </w:pPr>
            <w:ins w:id="2177" w:author="Huawei" w:date="2024-02-02T15:20:00Z">
              <w:r>
                <w:t>PDSCH/PDCCH subcarrier spacing</w:t>
              </w:r>
            </w:ins>
          </w:p>
        </w:tc>
        <w:tc>
          <w:tcPr>
            <w:tcW w:w="1656" w:type="pct"/>
            <w:shd w:val="clear" w:color="auto" w:fill="auto"/>
          </w:tcPr>
          <w:p w:rsidR="00644FEB" w:rsidRDefault="00CF6C33">
            <w:pPr>
              <w:pStyle w:val="TAL"/>
              <w:rPr>
                <w:ins w:id="2178" w:author="Huawei" w:date="2024-02-02T15:20:00Z"/>
              </w:rPr>
            </w:pPr>
            <w:ins w:id="2179" w:author="Huawei" w:date="2024-02-02T15:20:00Z">
              <w:r>
                <w:t>Config 1, 2</w:t>
              </w:r>
            </w:ins>
          </w:p>
        </w:tc>
        <w:tc>
          <w:tcPr>
            <w:tcW w:w="677" w:type="pct"/>
            <w:tcBorders>
              <w:bottom w:val="nil"/>
            </w:tcBorders>
            <w:shd w:val="clear" w:color="auto" w:fill="auto"/>
          </w:tcPr>
          <w:p w:rsidR="00644FEB" w:rsidRDefault="00644FEB">
            <w:pPr>
              <w:pStyle w:val="TAC"/>
              <w:rPr>
                <w:ins w:id="2180" w:author="Huawei" w:date="2024-02-02T15:20:00Z"/>
              </w:rPr>
            </w:pPr>
          </w:p>
        </w:tc>
        <w:tc>
          <w:tcPr>
            <w:tcW w:w="1595" w:type="pct"/>
            <w:shd w:val="clear" w:color="auto" w:fill="auto"/>
          </w:tcPr>
          <w:p w:rsidR="00644FEB" w:rsidRDefault="00CF6C33">
            <w:pPr>
              <w:pStyle w:val="TAC"/>
              <w:rPr>
                <w:ins w:id="2181" w:author="Huawei" w:date="2024-02-02T15:20:00Z"/>
              </w:rPr>
            </w:pPr>
            <w:ins w:id="2182" w:author="Huawei" w:date="2024-02-02T15:20:00Z">
              <w:r>
                <w:t>15 kHz</w:t>
              </w:r>
            </w:ins>
          </w:p>
        </w:tc>
      </w:tr>
      <w:tr w:rsidR="00644FEB">
        <w:trPr>
          <w:trHeight w:val="283"/>
          <w:jc w:val="center"/>
          <w:ins w:id="2183" w:author="Huawei" w:date="2024-02-02T15:20:00Z"/>
        </w:trPr>
        <w:tc>
          <w:tcPr>
            <w:tcW w:w="1072" w:type="pct"/>
            <w:tcBorders>
              <w:top w:val="nil"/>
              <w:bottom w:val="single" w:sz="4" w:space="0" w:color="auto"/>
            </w:tcBorders>
            <w:shd w:val="clear" w:color="auto" w:fill="auto"/>
          </w:tcPr>
          <w:p w:rsidR="00644FEB" w:rsidRDefault="00644FEB">
            <w:pPr>
              <w:pStyle w:val="TAL"/>
              <w:rPr>
                <w:ins w:id="2184" w:author="Huawei" w:date="2024-02-02T15:20:00Z"/>
              </w:rPr>
            </w:pPr>
          </w:p>
        </w:tc>
        <w:tc>
          <w:tcPr>
            <w:tcW w:w="1656" w:type="pct"/>
            <w:shd w:val="clear" w:color="auto" w:fill="auto"/>
          </w:tcPr>
          <w:p w:rsidR="00644FEB" w:rsidRDefault="00CF6C33">
            <w:pPr>
              <w:pStyle w:val="TAL"/>
              <w:rPr>
                <w:ins w:id="2185" w:author="Huawei" w:date="2024-02-02T15:20:00Z"/>
              </w:rPr>
            </w:pPr>
            <w:ins w:id="2186" w:author="Huawei" w:date="2024-02-02T15:20:00Z">
              <w:r>
                <w:t>Config 3</w:t>
              </w:r>
            </w:ins>
          </w:p>
        </w:tc>
        <w:tc>
          <w:tcPr>
            <w:tcW w:w="677" w:type="pct"/>
            <w:tcBorders>
              <w:top w:val="nil"/>
            </w:tcBorders>
            <w:shd w:val="clear" w:color="auto" w:fill="auto"/>
          </w:tcPr>
          <w:p w:rsidR="00644FEB" w:rsidRDefault="00644FEB">
            <w:pPr>
              <w:pStyle w:val="TAC"/>
              <w:rPr>
                <w:ins w:id="2187" w:author="Huawei" w:date="2024-02-02T15:20:00Z"/>
              </w:rPr>
            </w:pPr>
          </w:p>
        </w:tc>
        <w:tc>
          <w:tcPr>
            <w:tcW w:w="1595" w:type="pct"/>
            <w:shd w:val="clear" w:color="auto" w:fill="auto"/>
          </w:tcPr>
          <w:p w:rsidR="00644FEB" w:rsidRDefault="00CF6C33">
            <w:pPr>
              <w:pStyle w:val="TAC"/>
              <w:rPr>
                <w:ins w:id="2188" w:author="Huawei" w:date="2024-02-02T15:20:00Z"/>
              </w:rPr>
            </w:pPr>
            <w:ins w:id="2189" w:author="Huawei" w:date="2024-02-02T15:20:00Z">
              <w:r>
                <w:t>30 kHz</w:t>
              </w:r>
            </w:ins>
          </w:p>
        </w:tc>
      </w:tr>
      <w:tr w:rsidR="00644FEB">
        <w:trPr>
          <w:trHeight w:val="283"/>
          <w:jc w:val="center"/>
          <w:ins w:id="2190" w:author="Huawei" w:date="2024-02-02T15:20:00Z"/>
        </w:trPr>
        <w:tc>
          <w:tcPr>
            <w:tcW w:w="1072" w:type="pct"/>
            <w:tcBorders>
              <w:bottom w:val="nil"/>
            </w:tcBorders>
            <w:shd w:val="clear" w:color="auto" w:fill="auto"/>
          </w:tcPr>
          <w:p w:rsidR="00644FEB" w:rsidRDefault="00CF6C33">
            <w:pPr>
              <w:pStyle w:val="TAL"/>
              <w:rPr>
                <w:ins w:id="2191" w:author="Huawei" w:date="2024-02-02T15:20:00Z"/>
              </w:rPr>
            </w:pPr>
            <w:ins w:id="2192" w:author="Huawei" w:date="2024-02-02T15:20:00Z">
              <w:r>
                <w:t>TRS configuration</w:t>
              </w:r>
            </w:ins>
          </w:p>
        </w:tc>
        <w:tc>
          <w:tcPr>
            <w:tcW w:w="1656" w:type="pct"/>
            <w:shd w:val="clear" w:color="auto" w:fill="auto"/>
          </w:tcPr>
          <w:p w:rsidR="00644FEB" w:rsidRDefault="00CF6C33">
            <w:pPr>
              <w:pStyle w:val="TAL"/>
              <w:rPr>
                <w:ins w:id="2193" w:author="Huawei" w:date="2024-02-02T15:20:00Z"/>
              </w:rPr>
            </w:pPr>
            <w:ins w:id="2194" w:author="Huawei" w:date="2024-02-02T15:20:00Z">
              <w:r>
                <w:t>Config 1</w:t>
              </w:r>
            </w:ins>
          </w:p>
        </w:tc>
        <w:tc>
          <w:tcPr>
            <w:tcW w:w="677" w:type="pct"/>
            <w:shd w:val="clear" w:color="auto" w:fill="auto"/>
          </w:tcPr>
          <w:p w:rsidR="00644FEB" w:rsidRDefault="00644FEB">
            <w:pPr>
              <w:pStyle w:val="TAC"/>
              <w:rPr>
                <w:ins w:id="2195" w:author="Huawei" w:date="2024-02-02T15:20:00Z"/>
              </w:rPr>
            </w:pPr>
          </w:p>
        </w:tc>
        <w:tc>
          <w:tcPr>
            <w:tcW w:w="1595" w:type="pct"/>
            <w:shd w:val="clear" w:color="auto" w:fill="auto"/>
          </w:tcPr>
          <w:p w:rsidR="00644FEB" w:rsidRDefault="00CF6C33">
            <w:pPr>
              <w:pStyle w:val="TAC"/>
              <w:rPr>
                <w:ins w:id="2196" w:author="Huawei" w:date="2024-02-02T15:20:00Z"/>
              </w:rPr>
            </w:pPr>
            <w:ins w:id="2197" w:author="Huawei" w:date="2024-02-02T15:20:00Z">
              <w:r>
                <w:t xml:space="preserve">TRS.1.1 </w:t>
              </w:r>
              <w:r>
                <w:t>FDD</w:t>
              </w:r>
            </w:ins>
          </w:p>
        </w:tc>
      </w:tr>
      <w:tr w:rsidR="00644FEB">
        <w:trPr>
          <w:trHeight w:val="283"/>
          <w:jc w:val="center"/>
          <w:ins w:id="2198" w:author="Huawei" w:date="2024-02-02T15:20:00Z"/>
        </w:trPr>
        <w:tc>
          <w:tcPr>
            <w:tcW w:w="1072" w:type="pct"/>
            <w:tcBorders>
              <w:top w:val="nil"/>
              <w:bottom w:val="nil"/>
            </w:tcBorders>
            <w:shd w:val="clear" w:color="auto" w:fill="auto"/>
          </w:tcPr>
          <w:p w:rsidR="00644FEB" w:rsidRDefault="00644FEB">
            <w:pPr>
              <w:pStyle w:val="TAL"/>
              <w:rPr>
                <w:ins w:id="2199" w:author="Huawei" w:date="2024-02-02T15:20:00Z"/>
              </w:rPr>
            </w:pPr>
          </w:p>
        </w:tc>
        <w:tc>
          <w:tcPr>
            <w:tcW w:w="1656" w:type="pct"/>
            <w:shd w:val="clear" w:color="auto" w:fill="auto"/>
          </w:tcPr>
          <w:p w:rsidR="00644FEB" w:rsidRDefault="00CF6C33">
            <w:pPr>
              <w:pStyle w:val="TAL"/>
              <w:rPr>
                <w:ins w:id="2200" w:author="Huawei" w:date="2024-02-02T15:20:00Z"/>
              </w:rPr>
            </w:pPr>
            <w:ins w:id="2201" w:author="Huawei" w:date="2024-02-02T15:20:00Z">
              <w:r>
                <w:t>Config 2</w:t>
              </w:r>
            </w:ins>
          </w:p>
        </w:tc>
        <w:tc>
          <w:tcPr>
            <w:tcW w:w="677" w:type="pct"/>
            <w:shd w:val="clear" w:color="auto" w:fill="auto"/>
          </w:tcPr>
          <w:p w:rsidR="00644FEB" w:rsidRDefault="00644FEB">
            <w:pPr>
              <w:pStyle w:val="TAC"/>
              <w:rPr>
                <w:ins w:id="2202" w:author="Huawei" w:date="2024-02-02T15:20:00Z"/>
              </w:rPr>
            </w:pPr>
          </w:p>
        </w:tc>
        <w:tc>
          <w:tcPr>
            <w:tcW w:w="1595" w:type="pct"/>
            <w:shd w:val="clear" w:color="auto" w:fill="auto"/>
          </w:tcPr>
          <w:p w:rsidR="00644FEB" w:rsidRDefault="00CF6C33">
            <w:pPr>
              <w:pStyle w:val="TAC"/>
              <w:rPr>
                <w:ins w:id="2203" w:author="Huawei" w:date="2024-02-02T15:20:00Z"/>
              </w:rPr>
            </w:pPr>
            <w:ins w:id="2204" w:author="Huawei" w:date="2024-02-02T15:20:00Z">
              <w:r>
                <w:t>TRS.1.1 TDD</w:t>
              </w:r>
            </w:ins>
          </w:p>
        </w:tc>
      </w:tr>
      <w:tr w:rsidR="00644FEB">
        <w:trPr>
          <w:trHeight w:val="283"/>
          <w:jc w:val="center"/>
          <w:ins w:id="2205" w:author="Huawei" w:date="2024-02-02T15:20:00Z"/>
        </w:trPr>
        <w:tc>
          <w:tcPr>
            <w:tcW w:w="1072" w:type="pct"/>
            <w:tcBorders>
              <w:top w:val="nil"/>
              <w:bottom w:val="single" w:sz="4" w:space="0" w:color="auto"/>
            </w:tcBorders>
            <w:shd w:val="clear" w:color="auto" w:fill="auto"/>
          </w:tcPr>
          <w:p w:rsidR="00644FEB" w:rsidRDefault="00644FEB">
            <w:pPr>
              <w:pStyle w:val="TAL"/>
              <w:rPr>
                <w:ins w:id="2206" w:author="Huawei" w:date="2024-02-02T15:20:00Z"/>
              </w:rPr>
            </w:pPr>
          </w:p>
        </w:tc>
        <w:tc>
          <w:tcPr>
            <w:tcW w:w="1656" w:type="pct"/>
            <w:shd w:val="clear" w:color="auto" w:fill="auto"/>
          </w:tcPr>
          <w:p w:rsidR="00644FEB" w:rsidRDefault="00CF6C33">
            <w:pPr>
              <w:pStyle w:val="TAL"/>
              <w:rPr>
                <w:ins w:id="2207" w:author="Huawei" w:date="2024-02-02T15:20:00Z"/>
              </w:rPr>
            </w:pPr>
            <w:ins w:id="2208" w:author="Huawei" w:date="2024-02-02T15:20:00Z">
              <w:r>
                <w:t>Config 3</w:t>
              </w:r>
            </w:ins>
          </w:p>
        </w:tc>
        <w:tc>
          <w:tcPr>
            <w:tcW w:w="677" w:type="pct"/>
            <w:shd w:val="clear" w:color="auto" w:fill="auto"/>
          </w:tcPr>
          <w:p w:rsidR="00644FEB" w:rsidRDefault="00644FEB">
            <w:pPr>
              <w:pStyle w:val="TAC"/>
              <w:rPr>
                <w:ins w:id="2209" w:author="Huawei" w:date="2024-02-02T15:20:00Z"/>
              </w:rPr>
            </w:pPr>
          </w:p>
        </w:tc>
        <w:tc>
          <w:tcPr>
            <w:tcW w:w="1595" w:type="pct"/>
            <w:shd w:val="clear" w:color="auto" w:fill="auto"/>
          </w:tcPr>
          <w:p w:rsidR="00644FEB" w:rsidRDefault="00CF6C33">
            <w:pPr>
              <w:pStyle w:val="TAC"/>
              <w:rPr>
                <w:ins w:id="2210" w:author="Huawei" w:date="2024-02-02T15:20:00Z"/>
              </w:rPr>
            </w:pPr>
            <w:ins w:id="2211" w:author="Huawei" w:date="2024-02-02T15:20:00Z">
              <w:r>
                <w:t>TRS.1.2 TDD</w:t>
              </w:r>
            </w:ins>
          </w:p>
        </w:tc>
      </w:tr>
      <w:tr w:rsidR="00644FEB">
        <w:trPr>
          <w:trHeight w:val="283"/>
          <w:jc w:val="center"/>
          <w:ins w:id="2212" w:author="Huawei" w:date="2024-02-02T15:20:00Z"/>
        </w:trPr>
        <w:tc>
          <w:tcPr>
            <w:tcW w:w="1072" w:type="pct"/>
            <w:tcBorders>
              <w:bottom w:val="nil"/>
            </w:tcBorders>
            <w:shd w:val="clear" w:color="auto" w:fill="auto"/>
          </w:tcPr>
          <w:p w:rsidR="00644FEB" w:rsidRDefault="00CF6C33">
            <w:pPr>
              <w:pStyle w:val="TAL"/>
              <w:rPr>
                <w:ins w:id="2213" w:author="Huawei" w:date="2024-02-02T15:20:00Z"/>
              </w:rPr>
            </w:pPr>
            <w:ins w:id="2214" w:author="Huawei" w:date="2024-02-02T15:20:00Z">
              <w:r>
                <w:t>CSI-RS for RLM</w:t>
              </w:r>
            </w:ins>
          </w:p>
        </w:tc>
        <w:tc>
          <w:tcPr>
            <w:tcW w:w="1656" w:type="pct"/>
            <w:shd w:val="clear" w:color="auto" w:fill="auto"/>
          </w:tcPr>
          <w:p w:rsidR="00644FEB" w:rsidRDefault="00CF6C33">
            <w:pPr>
              <w:pStyle w:val="TAL"/>
              <w:rPr>
                <w:ins w:id="2215" w:author="Huawei" w:date="2024-02-02T15:20:00Z"/>
              </w:rPr>
            </w:pPr>
            <w:ins w:id="2216" w:author="Huawei" w:date="2024-02-02T15:20:00Z">
              <w:r>
                <w:t>Config 1</w:t>
              </w:r>
            </w:ins>
          </w:p>
        </w:tc>
        <w:tc>
          <w:tcPr>
            <w:tcW w:w="677" w:type="pct"/>
            <w:shd w:val="clear" w:color="auto" w:fill="auto"/>
          </w:tcPr>
          <w:p w:rsidR="00644FEB" w:rsidRDefault="00644FEB">
            <w:pPr>
              <w:pStyle w:val="TAC"/>
              <w:rPr>
                <w:ins w:id="2217" w:author="Huawei" w:date="2024-02-02T15:20:00Z"/>
              </w:rPr>
            </w:pPr>
          </w:p>
        </w:tc>
        <w:tc>
          <w:tcPr>
            <w:tcW w:w="1595" w:type="pct"/>
            <w:shd w:val="clear" w:color="auto" w:fill="auto"/>
          </w:tcPr>
          <w:p w:rsidR="00644FEB" w:rsidRDefault="00CF6C33">
            <w:pPr>
              <w:pStyle w:val="TAC"/>
              <w:rPr>
                <w:ins w:id="2218" w:author="Huawei" w:date="2024-02-02T15:20:00Z"/>
              </w:rPr>
            </w:pPr>
            <w:ins w:id="2219" w:author="Huawei" w:date="2024-02-02T15:20:00Z">
              <w:r>
                <w:t>Resource #4 in TRS.1.1 FDD</w:t>
              </w:r>
            </w:ins>
          </w:p>
        </w:tc>
      </w:tr>
      <w:tr w:rsidR="00644FEB">
        <w:trPr>
          <w:trHeight w:val="283"/>
          <w:jc w:val="center"/>
          <w:ins w:id="2220" w:author="Huawei" w:date="2024-02-02T15:20:00Z"/>
        </w:trPr>
        <w:tc>
          <w:tcPr>
            <w:tcW w:w="1072" w:type="pct"/>
            <w:tcBorders>
              <w:top w:val="nil"/>
              <w:bottom w:val="nil"/>
            </w:tcBorders>
            <w:shd w:val="clear" w:color="auto" w:fill="auto"/>
          </w:tcPr>
          <w:p w:rsidR="00644FEB" w:rsidRDefault="00644FEB">
            <w:pPr>
              <w:pStyle w:val="TAL"/>
              <w:rPr>
                <w:ins w:id="2221" w:author="Huawei" w:date="2024-02-02T15:20:00Z"/>
              </w:rPr>
            </w:pPr>
          </w:p>
        </w:tc>
        <w:tc>
          <w:tcPr>
            <w:tcW w:w="1656" w:type="pct"/>
            <w:shd w:val="clear" w:color="auto" w:fill="auto"/>
          </w:tcPr>
          <w:p w:rsidR="00644FEB" w:rsidRDefault="00CF6C33">
            <w:pPr>
              <w:pStyle w:val="TAL"/>
              <w:rPr>
                <w:ins w:id="2222" w:author="Huawei" w:date="2024-02-02T15:20:00Z"/>
              </w:rPr>
            </w:pPr>
            <w:ins w:id="2223" w:author="Huawei" w:date="2024-02-02T15:20:00Z">
              <w:r>
                <w:t>Config 2</w:t>
              </w:r>
            </w:ins>
          </w:p>
        </w:tc>
        <w:tc>
          <w:tcPr>
            <w:tcW w:w="677" w:type="pct"/>
            <w:shd w:val="clear" w:color="auto" w:fill="auto"/>
          </w:tcPr>
          <w:p w:rsidR="00644FEB" w:rsidRDefault="00644FEB">
            <w:pPr>
              <w:pStyle w:val="TAC"/>
              <w:rPr>
                <w:ins w:id="2224" w:author="Huawei" w:date="2024-02-02T15:20:00Z"/>
              </w:rPr>
            </w:pPr>
          </w:p>
        </w:tc>
        <w:tc>
          <w:tcPr>
            <w:tcW w:w="1595" w:type="pct"/>
            <w:shd w:val="clear" w:color="auto" w:fill="auto"/>
          </w:tcPr>
          <w:p w:rsidR="00644FEB" w:rsidRDefault="00CF6C33">
            <w:pPr>
              <w:pStyle w:val="TAC"/>
              <w:rPr>
                <w:ins w:id="2225" w:author="Huawei" w:date="2024-02-02T15:20:00Z"/>
              </w:rPr>
            </w:pPr>
            <w:ins w:id="2226" w:author="Huawei" w:date="2024-02-02T15:20:00Z">
              <w:r>
                <w:t>Resource #4 in TRS.1.1 TDD</w:t>
              </w:r>
            </w:ins>
          </w:p>
        </w:tc>
      </w:tr>
      <w:tr w:rsidR="00644FEB">
        <w:trPr>
          <w:trHeight w:val="283"/>
          <w:jc w:val="center"/>
          <w:ins w:id="2227" w:author="Huawei" w:date="2024-02-02T15:20:00Z"/>
        </w:trPr>
        <w:tc>
          <w:tcPr>
            <w:tcW w:w="1072" w:type="pct"/>
            <w:tcBorders>
              <w:top w:val="nil"/>
            </w:tcBorders>
            <w:shd w:val="clear" w:color="auto" w:fill="auto"/>
          </w:tcPr>
          <w:p w:rsidR="00644FEB" w:rsidRDefault="00644FEB">
            <w:pPr>
              <w:pStyle w:val="TAL"/>
              <w:rPr>
                <w:ins w:id="2228" w:author="Huawei" w:date="2024-02-02T15:20:00Z"/>
              </w:rPr>
            </w:pPr>
          </w:p>
        </w:tc>
        <w:tc>
          <w:tcPr>
            <w:tcW w:w="1656" w:type="pct"/>
            <w:shd w:val="clear" w:color="auto" w:fill="auto"/>
          </w:tcPr>
          <w:p w:rsidR="00644FEB" w:rsidRDefault="00CF6C33">
            <w:pPr>
              <w:pStyle w:val="TAL"/>
              <w:rPr>
                <w:ins w:id="2229" w:author="Huawei" w:date="2024-02-02T15:20:00Z"/>
              </w:rPr>
            </w:pPr>
            <w:ins w:id="2230" w:author="Huawei" w:date="2024-02-02T15:20:00Z">
              <w:r>
                <w:t>Config 3</w:t>
              </w:r>
            </w:ins>
          </w:p>
        </w:tc>
        <w:tc>
          <w:tcPr>
            <w:tcW w:w="677" w:type="pct"/>
            <w:shd w:val="clear" w:color="auto" w:fill="auto"/>
          </w:tcPr>
          <w:p w:rsidR="00644FEB" w:rsidRDefault="00644FEB">
            <w:pPr>
              <w:pStyle w:val="TAC"/>
              <w:rPr>
                <w:ins w:id="2231" w:author="Huawei" w:date="2024-02-02T15:20:00Z"/>
              </w:rPr>
            </w:pPr>
          </w:p>
        </w:tc>
        <w:tc>
          <w:tcPr>
            <w:tcW w:w="1595" w:type="pct"/>
            <w:shd w:val="clear" w:color="auto" w:fill="auto"/>
          </w:tcPr>
          <w:p w:rsidR="00644FEB" w:rsidRDefault="00CF6C33">
            <w:pPr>
              <w:pStyle w:val="TAC"/>
              <w:rPr>
                <w:ins w:id="2232" w:author="Huawei" w:date="2024-02-02T15:20:00Z"/>
              </w:rPr>
            </w:pPr>
            <w:ins w:id="2233" w:author="Huawei" w:date="2024-02-02T15:20:00Z">
              <w:r>
                <w:t>Resource #4 in TRS.1.2 TDD</w:t>
              </w:r>
            </w:ins>
          </w:p>
        </w:tc>
      </w:tr>
      <w:tr w:rsidR="00644FEB">
        <w:trPr>
          <w:trHeight w:val="176"/>
          <w:jc w:val="center"/>
          <w:ins w:id="2234" w:author="Huawei" w:date="2024-02-02T15:20:00Z"/>
        </w:trPr>
        <w:tc>
          <w:tcPr>
            <w:tcW w:w="2728" w:type="pct"/>
            <w:gridSpan w:val="2"/>
            <w:shd w:val="clear" w:color="auto" w:fill="auto"/>
          </w:tcPr>
          <w:p w:rsidR="00644FEB" w:rsidRDefault="00CF6C33">
            <w:pPr>
              <w:pStyle w:val="TAL"/>
              <w:rPr>
                <w:ins w:id="2235" w:author="Huawei" w:date="2024-02-02T15:20:00Z"/>
              </w:rPr>
            </w:pPr>
            <w:ins w:id="2236" w:author="Huawei" w:date="2024-02-02T15:20:00Z">
              <w:r>
                <w:t>TCI configuration for PDCCH/PDSCH</w:t>
              </w:r>
            </w:ins>
          </w:p>
        </w:tc>
        <w:tc>
          <w:tcPr>
            <w:tcW w:w="677" w:type="pct"/>
            <w:shd w:val="clear" w:color="auto" w:fill="auto"/>
          </w:tcPr>
          <w:p w:rsidR="00644FEB" w:rsidRDefault="00644FEB">
            <w:pPr>
              <w:pStyle w:val="TAC"/>
              <w:rPr>
                <w:ins w:id="2237" w:author="Huawei" w:date="2024-02-02T15:20:00Z"/>
              </w:rPr>
            </w:pPr>
          </w:p>
        </w:tc>
        <w:tc>
          <w:tcPr>
            <w:tcW w:w="1595" w:type="pct"/>
            <w:shd w:val="clear" w:color="auto" w:fill="auto"/>
          </w:tcPr>
          <w:p w:rsidR="00644FEB" w:rsidRDefault="00CF6C33">
            <w:pPr>
              <w:pStyle w:val="TAC"/>
              <w:rPr>
                <w:ins w:id="2238" w:author="Huawei" w:date="2024-02-02T15:20:00Z"/>
              </w:rPr>
            </w:pPr>
            <w:ins w:id="2239" w:author="Huawei" w:date="2024-02-02T15:20:00Z">
              <w:r>
                <w:t>TCI.State. 2</w:t>
              </w:r>
            </w:ins>
          </w:p>
        </w:tc>
      </w:tr>
      <w:tr w:rsidR="00644FEB">
        <w:trPr>
          <w:trHeight w:val="176"/>
          <w:jc w:val="center"/>
          <w:ins w:id="2240" w:author="Huawei" w:date="2024-02-02T15:20:00Z"/>
        </w:trPr>
        <w:tc>
          <w:tcPr>
            <w:tcW w:w="2728" w:type="pct"/>
            <w:gridSpan w:val="2"/>
            <w:shd w:val="clear" w:color="auto" w:fill="auto"/>
          </w:tcPr>
          <w:p w:rsidR="00644FEB" w:rsidRDefault="00CF6C33">
            <w:pPr>
              <w:pStyle w:val="TAL"/>
              <w:rPr>
                <w:ins w:id="2241" w:author="Huawei" w:date="2024-02-02T15:20:00Z"/>
              </w:rPr>
            </w:pPr>
            <w:ins w:id="2242" w:author="Huawei" w:date="2024-02-02T15:20:00Z">
              <w:r>
                <w:t>OCNG parameters</w:t>
              </w:r>
            </w:ins>
          </w:p>
        </w:tc>
        <w:tc>
          <w:tcPr>
            <w:tcW w:w="677" w:type="pct"/>
            <w:shd w:val="clear" w:color="auto" w:fill="auto"/>
          </w:tcPr>
          <w:p w:rsidR="00644FEB" w:rsidRDefault="00644FEB">
            <w:pPr>
              <w:pStyle w:val="TAC"/>
              <w:rPr>
                <w:ins w:id="2243" w:author="Huawei" w:date="2024-02-02T15:20:00Z"/>
              </w:rPr>
            </w:pPr>
          </w:p>
        </w:tc>
        <w:tc>
          <w:tcPr>
            <w:tcW w:w="1595" w:type="pct"/>
            <w:shd w:val="clear" w:color="auto" w:fill="auto"/>
          </w:tcPr>
          <w:p w:rsidR="00644FEB" w:rsidRDefault="00CF6C33">
            <w:pPr>
              <w:pStyle w:val="TAC"/>
              <w:rPr>
                <w:ins w:id="2244" w:author="Huawei" w:date="2024-02-02T15:20:00Z"/>
              </w:rPr>
            </w:pPr>
            <w:ins w:id="2245" w:author="Huawei" w:date="2024-02-02T15:20:00Z">
              <w:r>
                <w:t>OP.1</w:t>
              </w:r>
            </w:ins>
          </w:p>
        </w:tc>
      </w:tr>
      <w:tr w:rsidR="00644FEB">
        <w:trPr>
          <w:trHeight w:val="164"/>
          <w:jc w:val="center"/>
          <w:ins w:id="2246" w:author="Huawei" w:date="2024-02-02T15:20:00Z"/>
        </w:trPr>
        <w:tc>
          <w:tcPr>
            <w:tcW w:w="2728" w:type="pct"/>
            <w:gridSpan w:val="2"/>
            <w:shd w:val="clear" w:color="auto" w:fill="auto"/>
          </w:tcPr>
          <w:p w:rsidR="00644FEB" w:rsidRDefault="00CF6C33">
            <w:pPr>
              <w:pStyle w:val="TAL"/>
              <w:rPr>
                <w:ins w:id="2247" w:author="Huawei" w:date="2024-02-02T15:20:00Z"/>
              </w:rPr>
            </w:pPr>
            <w:ins w:id="2248" w:author="Huawei" w:date="2024-02-02T15:20:00Z">
              <w:r>
                <w:t>CP length</w:t>
              </w:r>
              <w:r>
                <w:tab/>
              </w:r>
            </w:ins>
          </w:p>
        </w:tc>
        <w:tc>
          <w:tcPr>
            <w:tcW w:w="677" w:type="pct"/>
            <w:shd w:val="clear" w:color="auto" w:fill="auto"/>
          </w:tcPr>
          <w:p w:rsidR="00644FEB" w:rsidRDefault="00644FEB">
            <w:pPr>
              <w:pStyle w:val="TAC"/>
              <w:rPr>
                <w:ins w:id="2249" w:author="Huawei" w:date="2024-02-02T15:20:00Z"/>
              </w:rPr>
            </w:pPr>
          </w:p>
        </w:tc>
        <w:tc>
          <w:tcPr>
            <w:tcW w:w="1595" w:type="pct"/>
            <w:shd w:val="clear" w:color="auto" w:fill="auto"/>
          </w:tcPr>
          <w:p w:rsidR="00644FEB" w:rsidRDefault="00CF6C33">
            <w:pPr>
              <w:pStyle w:val="TAC"/>
              <w:rPr>
                <w:ins w:id="2250" w:author="Huawei" w:date="2024-02-02T15:20:00Z"/>
              </w:rPr>
            </w:pPr>
            <w:ins w:id="2251" w:author="Huawei" w:date="2024-02-02T15:20:00Z">
              <w:r>
                <w:t>Normal</w:t>
              </w:r>
            </w:ins>
          </w:p>
        </w:tc>
      </w:tr>
      <w:tr w:rsidR="00644FEB">
        <w:trPr>
          <w:trHeight w:val="340"/>
          <w:jc w:val="center"/>
          <w:ins w:id="2252" w:author="Huawei" w:date="2024-02-02T15:20:00Z"/>
        </w:trPr>
        <w:tc>
          <w:tcPr>
            <w:tcW w:w="2728" w:type="pct"/>
            <w:gridSpan w:val="2"/>
            <w:shd w:val="clear" w:color="auto" w:fill="auto"/>
          </w:tcPr>
          <w:p w:rsidR="00644FEB" w:rsidRDefault="00CF6C33">
            <w:pPr>
              <w:pStyle w:val="TAL"/>
              <w:rPr>
                <w:ins w:id="2253" w:author="Huawei" w:date="2024-02-02T15:20:00Z"/>
              </w:rPr>
            </w:pPr>
            <w:ins w:id="2254" w:author="Huawei" w:date="2024-02-02T15:20:00Z">
              <w:r>
                <w:t>Correlation Matrix and Antenna Configuration</w:t>
              </w:r>
            </w:ins>
          </w:p>
        </w:tc>
        <w:tc>
          <w:tcPr>
            <w:tcW w:w="677" w:type="pct"/>
            <w:shd w:val="clear" w:color="auto" w:fill="auto"/>
          </w:tcPr>
          <w:p w:rsidR="00644FEB" w:rsidRDefault="00644FEB">
            <w:pPr>
              <w:pStyle w:val="TAC"/>
              <w:rPr>
                <w:ins w:id="2255" w:author="Huawei" w:date="2024-02-02T15:20:00Z"/>
              </w:rPr>
            </w:pPr>
          </w:p>
        </w:tc>
        <w:tc>
          <w:tcPr>
            <w:tcW w:w="1595" w:type="pct"/>
            <w:shd w:val="clear" w:color="auto" w:fill="auto"/>
          </w:tcPr>
          <w:p w:rsidR="00644FEB" w:rsidRDefault="00CF6C33">
            <w:pPr>
              <w:pStyle w:val="TAC"/>
              <w:rPr>
                <w:ins w:id="2256" w:author="Huawei" w:date="2024-02-02T15:20:00Z"/>
              </w:rPr>
            </w:pPr>
            <w:ins w:id="2257" w:author="Huawei" w:date="2024-02-02T15:20:00Z">
              <w:r>
                <w:t>2x2 Low</w:t>
              </w:r>
            </w:ins>
          </w:p>
        </w:tc>
      </w:tr>
      <w:tr w:rsidR="00644FEB">
        <w:trPr>
          <w:trHeight w:val="164"/>
          <w:jc w:val="center"/>
          <w:ins w:id="2258" w:author="Huawei" w:date="2024-02-02T15:20:00Z"/>
        </w:trPr>
        <w:tc>
          <w:tcPr>
            <w:tcW w:w="1072" w:type="pct"/>
            <w:tcBorders>
              <w:bottom w:val="nil"/>
            </w:tcBorders>
            <w:shd w:val="clear" w:color="auto" w:fill="auto"/>
          </w:tcPr>
          <w:p w:rsidR="00644FEB" w:rsidRDefault="00CF6C33">
            <w:pPr>
              <w:pStyle w:val="TAL"/>
              <w:rPr>
                <w:ins w:id="2259" w:author="Huawei" w:date="2024-02-02T15:20:00Z"/>
              </w:rPr>
            </w:pPr>
            <w:ins w:id="2260" w:author="Huawei" w:date="2024-02-02T15:20:00Z">
              <w:r>
                <w:t>Out of sync transmission parameters</w:t>
              </w:r>
            </w:ins>
          </w:p>
        </w:tc>
        <w:tc>
          <w:tcPr>
            <w:tcW w:w="1656" w:type="pct"/>
            <w:shd w:val="clear" w:color="auto" w:fill="auto"/>
          </w:tcPr>
          <w:p w:rsidR="00644FEB" w:rsidRDefault="00CF6C33">
            <w:pPr>
              <w:pStyle w:val="TAL"/>
              <w:rPr>
                <w:ins w:id="2261" w:author="Huawei" w:date="2024-02-02T15:20:00Z"/>
              </w:rPr>
            </w:pPr>
            <w:ins w:id="2262" w:author="Huawei" w:date="2024-02-02T15:20:00Z">
              <w:r>
                <w:t>DCI format</w:t>
              </w:r>
            </w:ins>
          </w:p>
        </w:tc>
        <w:tc>
          <w:tcPr>
            <w:tcW w:w="677" w:type="pct"/>
            <w:shd w:val="clear" w:color="auto" w:fill="auto"/>
          </w:tcPr>
          <w:p w:rsidR="00644FEB" w:rsidRDefault="00644FEB">
            <w:pPr>
              <w:pStyle w:val="TAC"/>
              <w:rPr>
                <w:ins w:id="2263" w:author="Huawei" w:date="2024-02-02T15:20:00Z"/>
              </w:rPr>
            </w:pPr>
          </w:p>
        </w:tc>
        <w:tc>
          <w:tcPr>
            <w:tcW w:w="1595" w:type="pct"/>
            <w:shd w:val="clear" w:color="auto" w:fill="auto"/>
          </w:tcPr>
          <w:p w:rsidR="00644FEB" w:rsidRDefault="00CF6C33">
            <w:pPr>
              <w:pStyle w:val="TAC"/>
              <w:rPr>
                <w:ins w:id="2264" w:author="Huawei" w:date="2024-02-02T15:20:00Z"/>
              </w:rPr>
            </w:pPr>
            <w:ins w:id="2265" w:author="Huawei" w:date="2024-02-02T15:20:00Z">
              <w:r>
                <w:t>1-0</w:t>
              </w:r>
            </w:ins>
          </w:p>
        </w:tc>
      </w:tr>
      <w:tr w:rsidR="00644FEB">
        <w:trPr>
          <w:trHeight w:val="93"/>
          <w:jc w:val="center"/>
          <w:ins w:id="2266" w:author="Huawei" w:date="2024-02-02T15:20:00Z"/>
        </w:trPr>
        <w:tc>
          <w:tcPr>
            <w:tcW w:w="1072" w:type="pct"/>
            <w:tcBorders>
              <w:top w:val="nil"/>
              <w:bottom w:val="nil"/>
            </w:tcBorders>
            <w:shd w:val="clear" w:color="auto" w:fill="auto"/>
          </w:tcPr>
          <w:p w:rsidR="00644FEB" w:rsidRDefault="00644FEB">
            <w:pPr>
              <w:pStyle w:val="TAL"/>
              <w:rPr>
                <w:ins w:id="2267" w:author="Huawei" w:date="2024-02-02T15:20:00Z"/>
              </w:rPr>
            </w:pPr>
          </w:p>
        </w:tc>
        <w:tc>
          <w:tcPr>
            <w:tcW w:w="1656" w:type="pct"/>
            <w:shd w:val="clear" w:color="auto" w:fill="auto"/>
          </w:tcPr>
          <w:p w:rsidR="00644FEB" w:rsidRDefault="00CF6C33">
            <w:pPr>
              <w:pStyle w:val="TAL"/>
              <w:rPr>
                <w:ins w:id="2268" w:author="Huawei" w:date="2024-02-02T15:20:00Z"/>
              </w:rPr>
            </w:pPr>
            <w:ins w:id="2269" w:author="Huawei" w:date="2024-02-02T15:20:00Z">
              <w:r>
                <w:t>Number of Control OFDM symbols</w:t>
              </w:r>
            </w:ins>
          </w:p>
        </w:tc>
        <w:tc>
          <w:tcPr>
            <w:tcW w:w="677" w:type="pct"/>
            <w:shd w:val="clear" w:color="auto" w:fill="auto"/>
          </w:tcPr>
          <w:p w:rsidR="00644FEB" w:rsidRDefault="00644FEB">
            <w:pPr>
              <w:pStyle w:val="TAC"/>
              <w:rPr>
                <w:ins w:id="2270" w:author="Huawei" w:date="2024-02-02T15:20:00Z"/>
              </w:rPr>
            </w:pPr>
          </w:p>
        </w:tc>
        <w:tc>
          <w:tcPr>
            <w:tcW w:w="1595" w:type="pct"/>
            <w:shd w:val="clear" w:color="auto" w:fill="auto"/>
          </w:tcPr>
          <w:p w:rsidR="00644FEB" w:rsidRDefault="00CF6C33">
            <w:pPr>
              <w:pStyle w:val="TAC"/>
              <w:rPr>
                <w:ins w:id="2271" w:author="Huawei" w:date="2024-02-02T15:20:00Z"/>
              </w:rPr>
            </w:pPr>
            <w:ins w:id="2272" w:author="Huawei" w:date="2024-02-02T15:20:00Z">
              <w:r>
                <w:t>2</w:t>
              </w:r>
            </w:ins>
          </w:p>
        </w:tc>
      </w:tr>
      <w:tr w:rsidR="00644FEB">
        <w:trPr>
          <w:trHeight w:val="176"/>
          <w:jc w:val="center"/>
          <w:ins w:id="2273" w:author="Huawei" w:date="2024-02-02T15:20:00Z"/>
        </w:trPr>
        <w:tc>
          <w:tcPr>
            <w:tcW w:w="1072" w:type="pct"/>
            <w:tcBorders>
              <w:top w:val="nil"/>
              <w:bottom w:val="nil"/>
            </w:tcBorders>
            <w:shd w:val="clear" w:color="auto" w:fill="auto"/>
          </w:tcPr>
          <w:p w:rsidR="00644FEB" w:rsidRDefault="00644FEB">
            <w:pPr>
              <w:pStyle w:val="TAL"/>
              <w:rPr>
                <w:ins w:id="2274" w:author="Huawei" w:date="2024-02-02T15:20:00Z"/>
              </w:rPr>
            </w:pPr>
          </w:p>
        </w:tc>
        <w:tc>
          <w:tcPr>
            <w:tcW w:w="1656" w:type="pct"/>
            <w:shd w:val="clear" w:color="auto" w:fill="auto"/>
          </w:tcPr>
          <w:p w:rsidR="00644FEB" w:rsidRDefault="00CF6C33">
            <w:pPr>
              <w:pStyle w:val="TAL"/>
              <w:rPr>
                <w:ins w:id="2275" w:author="Huawei" w:date="2024-02-02T15:20:00Z"/>
              </w:rPr>
            </w:pPr>
            <w:ins w:id="2276" w:author="Huawei" w:date="2024-02-02T15:20:00Z">
              <w:r>
                <w:t xml:space="preserve">Aggregation level </w:t>
              </w:r>
            </w:ins>
          </w:p>
        </w:tc>
        <w:tc>
          <w:tcPr>
            <w:tcW w:w="677" w:type="pct"/>
            <w:shd w:val="clear" w:color="auto" w:fill="auto"/>
          </w:tcPr>
          <w:p w:rsidR="00644FEB" w:rsidRDefault="00CF6C33">
            <w:pPr>
              <w:pStyle w:val="TAC"/>
              <w:rPr>
                <w:ins w:id="2277" w:author="Huawei" w:date="2024-02-02T15:20:00Z"/>
              </w:rPr>
            </w:pPr>
            <w:ins w:id="2278" w:author="Huawei" w:date="2024-02-02T15:20:00Z">
              <w:r>
                <w:t>CCE</w:t>
              </w:r>
            </w:ins>
          </w:p>
        </w:tc>
        <w:tc>
          <w:tcPr>
            <w:tcW w:w="1595" w:type="pct"/>
            <w:shd w:val="clear" w:color="auto" w:fill="auto"/>
          </w:tcPr>
          <w:p w:rsidR="00644FEB" w:rsidRDefault="00CF6C33">
            <w:pPr>
              <w:pStyle w:val="TAC"/>
              <w:rPr>
                <w:ins w:id="2279" w:author="Huawei" w:date="2024-02-02T15:20:00Z"/>
              </w:rPr>
            </w:pPr>
            <w:ins w:id="2280" w:author="Huawei" w:date="2024-02-02T15:20:00Z">
              <w:r>
                <w:t>8</w:t>
              </w:r>
            </w:ins>
          </w:p>
        </w:tc>
      </w:tr>
      <w:tr w:rsidR="00644FEB">
        <w:trPr>
          <w:trHeight w:val="369"/>
          <w:jc w:val="center"/>
          <w:ins w:id="2281" w:author="Huawei" w:date="2024-02-02T15:20:00Z"/>
        </w:trPr>
        <w:tc>
          <w:tcPr>
            <w:tcW w:w="1072" w:type="pct"/>
            <w:tcBorders>
              <w:top w:val="nil"/>
              <w:bottom w:val="nil"/>
            </w:tcBorders>
            <w:shd w:val="clear" w:color="auto" w:fill="auto"/>
          </w:tcPr>
          <w:p w:rsidR="00644FEB" w:rsidRDefault="00644FEB">
            <w:pPr>
              <w:pStyle w:val="TAL"/>
              <w:rPr>
                <w:ins w:id="2282" w:author="Huawei" w:date="2024-02-02T15:20:00Z"/>
              </w:rPr>
            </w:pPr>
          </w:p>
        </w:tc>
        <w:tc>
          <w:tcPr>
            <w:tcW w:w="1656" w:type="pct"/>
            <w:shd w:val="clear" w:color="auto" w:fill="auto"/>
          </w:tcPr>
          <w:p w:rsidR="00644FEB" w:rsidRDefault="00CF6C33">
            <w:pPr>
              <w:pStyle w:val="TAL"/>
              <w:rPr>
                <w:ins w:id="2283" w:author="Huawei" w:date="2024-02-02T15:20:00Z"/>
              </w:rPr>
            </w:pPr>
            <w:ins w:id="2284" w:author="Huawei" w:date="2024-02-02T15:20:00Z">
              <w:r>
                <w:t xml:space="preserve">Ratio of hypothetical PDCCH RE energy to average CSI-RS RE </w:t>
              </w:r>
              <w:r>
                <w:t>energy</w:t>
              </w:r>
            </w:ins>
          </w:p>
        </w:tc>
        <w:tc>
          <w:tcPr>
            <w:tcW w:w="677" w:type="pct"/>
            <w:shd w:val="clear" w:color="auto" w:fill="auto"/>
          </w:tcPr>
          <w:p w:rsidR="00644FEB" w:rsidRDefault="00CF6C33">
            <w:pPr>
              <w:pStyle w:val="TAC"/>
              <w:rPr>
                <w:ins w:id="2285" w:author="Huawei" w:date="2024-02-02T15:20:00Z"/>
              </w:rPr>
            </w:pPr>
            <w:ins w:id="2286" w:author="Huawei" w:date="2024-02-02T15:20:00Z">
              <w:r>
                <w:t>dB</w:t>
              </w:r>
            </w:ins>
          </w:p>
        </w:tc>
        <w:tc>
          <w:tcPr>
            <w:tcW w:w="1595" w:type="pct"/>
            <w:shd w:val="clear" w:color="auto" w:fill="auto"/>
          </w:tcPr>
          <w:p w:rsidR="00644FEB" w:rsidRDefault="00CF6C33">
            <w:pPr>
              <w:pStyle w:val="TAC"/>
              <w:rPr>
                <w:ins w:id="2287" w:author="Huawei" w:date="2024-02-02T15:20:00Z"/>
              </w:rPr>
            </w:pPr>
            <w:ins w:id="2288" w:author="Huawei" w:date="2024-02-02T15:20:00Z">
              <w:r>
                <w:t>4</w:t>
              </w:r>
            </w:ins>
          </w:p>
        </w:tc>
      </w:tr>
      <w:tr w:rsidR="00644FEB">
        <w:trPr>
          <w:trHeight w:val="307"/>
          <w:jc w:val="center"/>
          <w:ins w:id="2289" w:author="Huawei" w:date="2024-02-02T15:20:00Z"/>
        </w:trPr>
        <w:tc>
          <w:tcPr>
            <w:tcW w:w="1072" w:type="pct"/>
            <w:tcBorders>
              <w:top w:val="nil"/>
              <w:bottom w:val="nil"/>
            </w:tcBorders>
            <w:shd w:val="clear" w:color="auto" w:fill="auto"/>
          </w:tcPr>
          <w:p w:rsidR="00644FEB" w:rsidRDefault="00644FEB">
            <w:pPr>
              <w:pStyle w:val="TAL"/>
              <w:rPr>
                <w:ins w:id="2290" w:author="Huawei" w:date="2024-02-02T15:20:00Z"/>
              </w:rPr>
            </w:pPr>
          </w:p>
        </w:tc>
        <w:tc>
          <w:tcPr>
            <w:tcW w:w="1656" w:type="pct"/>
            <w:shd w:val="clear" w:color="auto" w:fill="auto"/>
          </w:tcPr>
          <w:p w:rsidR="00644FEB" w:rsidRDefault="00CF6C33">
            <w:pPr>
              <w:pStyle w:val="TAL"/>
              <w:rPr>
                <w:ins w:id="2291" w:author="Huawei" w:date="2024-02-02T15:20:00Z"/>
              </w:rPr>
            </w:pPr>
            <w:ins w:id="2292" w:author="Huawei" w:date="2024-02-02T15:20:00Z">
              <w:r>
                <w:t>Ratio of hypothetical PDCCH DMRS energy to average CSI-RS RE energy</w:t>
              </w:r>
            </w:ins>
          </w:p>
        </w:tc>
        <w:tc>
          <w:tcPr>
            <w:tcW w:w="677" w:type="pct"/>
            <w:shd w:val="clear" w:color="auto" w:fill="auto"/>
          </w:tcPr>
          <w:p w:rsidR="00644FEB" w:rsidRDefault="00CF6C33">
            <w:pPr>
              <w:pStyle w:val="TAC"/>
              <w:rPr>
                <w:ins w:id="2293" w:author="Huawei" w:date="2024-02-02T15:20:00Z"/>
              </w:rPr>
            </w:pPr>
            <w:ins w:id="2294" w:author="Huawei" w:date="2024-02-02T15:20:00Z">
              <w:r>
                <w:t>dB</w:t>
              </w:r>
            </w:ins>
          </w:p>
        </w:tc>
        <w:tc>
          <w:tcPr>
            <w:tcW w:w="1595" w:type="pct"/>
            <w:shd w:val="clear" w:color="auto" w:fill="auto"/>
          </w:tcPr>
          <w:p w:rsidR="00644FEB" w:rsidRDefault="00CF6C33">
            <w:pPr>
              <w:pStyle w:val="TAC"/>
              <w:rPr>
                <w:ins w:id="2295" w:author="Huawei" w:date="2024-02-02T15:20:00Z"/>
              </w:rPr>
            </w:pPr>
            <w:ins w:id="2296" w:author="Huawei" w:date="2024-02-02T15:20:00Z">
              <w:r>
                <w:t>4</w:t>
              </w:r>
            </w:ins>
          </w:p>
        </w:tc>
      </w:tr>
      <w:tr w:rsidR="00644FEB">
        <w:trPr>
          <w:trHeight w:val="50"/>
          <w:jc w:val="center"/>
          <w:ins w:id="2297" w:author="Huawei" w:date="2024-02-02T15:20:00Z"/>
        </w:trPr>
        <w:tc>
          <w:tcPr>
            <w:tcW w:w="1072" w:type="pct"/>
            <w:tcBorders>
              <w:top w:val="nil"/>
              <w:bottom w:val="nil"/>
            </w:tcBorders>
            <w:shd w:val="clear" w:color="auto" w:fill="auto"/>
          </w:tcPr>
          <w:p w:rsidR="00644FEB" w:rsidRDefault="00644FEB">
            <w:pPr>
              <w:pStyle w:val="TAL"/>
              <w:rPr>
                <w:ins w:id="2298" w:author="Huawei" w:date="2024-02-02T15:20:00Z"/>
              </w:rPr>
            </w:pPr>
          </w:p>
        </w:tc>
        <w:tc>
          <w:tcPr>
            <w:tcW w:w="1656" w:type="pct"/>
            <w:shd w:val="clear" w:color="auto" w:fill="auto"/>
          </w:tcPr>
          <w:p w:rsidR="00644FEB" w:rsidRDefault="00CF6C33">
            <w:pPr>
              <w:pStyle w:val="TAL"/>
              <w:rPr>
                <w:ins w:id="2299" w:author="Huawei" w:date="2024-02-02T15:20:00Z"/>
              </w:rPr>
            </w:pPr>
            <w:ins w:id="2300" w:author="Huawei" w:date="2024-02-02T15:20:00Z">
              <w:r>
                <w:t>DMRS precoder granularity</w:t>
              </w:r>
            </w:ins>
          </w:p>
        </w:tc>
        <w:tc>
          <w:tcPr>
            <w:tcW w:w="677" w:type="pct"/>
            <w:shd w:val="clear" w:color="auto" w:fill="auto"/>
          </w:tcPr>
          <w:p w:rsidR="00644FEB" w:rsidRDefault="00644FEB">
            <w:pPr>
              <w:pStyle w:val="TAC"/>
              <w:rPr>
                <w:ins w:id="2301" w:author="Huawei" w:date="2024-02-02T15:20:00Z"/>
              </w:rPr>
            </w:pPr>
          </w:p>
        </w:tc>
        <w:tc>
          <w:tcPr>
            <w:tcW w:w="1595" w:type="pct"/>
            <w:shd w:val="clear" w:color="auto" w:fill="auto"/>
          </w:tcPr>
          <w:p w:rsidR="00644FEB" w:rsidRDefault="00CF6C33">
            <w:pPr>
              <w:pStyle w:val="TAC"/>
              <w:rPr>
                <w:ins w:id="2302" w:author="Huawei" w:date="2024-02-02T15:20:00Z"/>
              </w:rPr>
            </w:pPr>
            <w:ins w:id="2303" w:author="Huawei" w:date="2024-02-02T15:20:00Z">
              <w:r>
                <w:t>REG bundle size</w:t>
              </w:r>
            </w:ins>
          </w:p>
        </w:tc>
      </w:tr>
      <w:tr w:rsidR="00644FEB">
        <w:trPr>
          <w:trHeight w:val="188"/>
          <w:jc w:val="center"/>
          <w:ins w:id="2304" w:author="Huawei" w:date="2024-02-02T15:20:00Z"/>
        </w:trPr>
        <w:tc>
          <w:tcPr>
            <w:tcW w:w="1072" w:type="pct"/>
            <w:tcBorders>
              <w:top w:val="nil"/>
            </w:tcBorders>
            <w:shd w:val="clear" w:color="auto" w:fill="auto"/>
          </w:tcPr>
          <w:p w:rsidR="00644FEB" w:rsidRDefault="00644FEB">
            <w:pPr>
              <w:pStyle w:val="TAL"/>
              <w:rPr>
                <w:ins w:id="2305" w:author="Huawei" w:date="2024-02-02T15:20:00Z"/>
              </w:rPr>
            </w:pPr>
          </w:p>
        </w:tc>
        <w:tc>
          <w:tcPr>
            <w:tcW w:w="1656" w:type="pct"/>
            <w:shd w:val="clear" w:color="auto" w:fill="auto"/>
          </w:tcPr>
          <w:p w:rsidR="00644FEB" w:rsidRDefault="00CF6C33">
            <w:pPr>
              <w:pStyle w:val="TAL"/>
              <w:rPr>
                <w:ins w:id="2306" w:author="Huawei" w:date="2024-02-02T15:20:00Z"/>
              </w:rPr>
            </w:pPr>
            <w:ins w:id="2307" w:author="Huawei" w:date="2024-02-02T15:20:00Z">
              <w:r>
                <w:t>REG bundle size</w:t>
              </w:r>
            </w:ins>
          </w:p>
        </w:tc>
        <w:tc>
          <w:tcPr>
            <w:tcW w:w="677" w:type="pct"/>
            <w:shd w:val="clear" w:color="auto" w:fill="auto"/>
          </w:tcPr>
          <w:p w:rsidR="00644FEB" w:rsidRDefault="00644FEB">
            <w:pPr>
              <w:pStyle w:val="TAC"/>
              <w:rPr>
                <w:ins w:id="2308" w:author="Huawei" w:date="2024-02-02T15:20:00Z"/>
              </w:rPr>
            </w:pPr>
          </w:p>
        </w:tc>
        <w:tc>
          <w:tcPr>
            <w:tcW w:w="1595" w:type="pct"/>
            <w:shd w:val="clear" w:color="auto" w:fill="auto"/>
          </w:tcPr>
          <w:p w:rsidR="00644FEB" w:rsidRDefault="00CF6C33">
            <w:pPr>
              <w:pStyle w:val="TAC"/>
              <w:rPr>
                <w:ins w:id="2309" w:author="Huawei" w:date="2024-02-02T15:20:00Z"/>
              </w:rPr>
            </w:pPr>
            <w:ins w:id="2310" w:author="Huawei" w:date="2024-02-02T15:20:00Z">
              <w:r>
                <w:t>6</w:t>
              </w:r>
            </w:ins>
          </w:p>
        </w:tc>
      </w:tr>
      <w:tr w:rsidR="00644FEB">
        <w:trPr>
          <w:trHeight w:val="176"/>
          <w:jc w:val="center"/>
          <w:ins w:id="2311" w:author="Huawei" w:date="2024-02-02T15:20:00Z"/>
        </w:trPr>
        <w:tc>
          <w:tcPr>
            <w:tcW w:w="2728" w:type="pct"/>
            <w:gridSpan w:val="2"/>
            <w:shd w:val="clear" w:color="auto" w:fill="auto"/>
          </w:tcPr>
          <w:p w:rsidR="00644FEB" w:rsidRDefault="00CF6C33">
            <w:pPr>
              <w:pStyle w:val="TAL"/>
              <w:rPr>
                <w:ins w:id="2312" w:author="Huawei" w:date="2024-02-02T15:20:00Z"/>
              </w:rPr>
            </w:pPr>
            <w:ins w:id="2313" w:author="Huawei" w:date="2024-02-02T15:20:00Z">
              <w:r>
                <w:t>DRX</w:t>
              </w:r>
            </w:ins>
          </w:p>
        </w:tc>
        <w:tc>
          <w:tcPr>
            <w:tcW w:w="677" w:type="pct"/>
            <w:shd w:val="clear" w:color="auto" w:fill="auto"/>
          </w:tcPr>
          <w:p w:rsidR="00644FEB" w:rsidRDefault="00644FEB">
            <w:pPr>
              <w:pStyle w:val="TAC"/>
              <w:rPr>
                <w:ins w:id="2314" w:author="Huawei" w:date="2024-02-02T15:20:00Z"/>
              </w:rPr>
            </w:pPr>
          </w:p>
        </w:tc>
        <w:tc>
          <w:tcPr>
            <w:tcW w:w="1595" w:type="pct"/>
            <w:shd w:val="clear" w:color="auto" w:fill="auto"/>
          </w:tcPr>
          <w:p w:rsidR="00644FEB" w:rsidRDefault="00CF6C33">
            <w:pPr>
              <w:pStyle w:val="TAC"/>
              <w:rPr>
                <w:ins w:id="2315" w:author="Huawei" w:date="2024-02-02T15:20:00Z"/>
                <w:i/>
                <w:iCs/>
              </w:rPr>
            </w:pPr>
            <w:ins w:id="2316" w:author="Huawei" w:date="2024-02-02T15:20:00Z">
              <w:r>
                <w:rPr>
                  <w:i/>
                  <w:iCs/>
                </w:rPr>
                <w:t>OFF</w:t>
              </w:r>
            </w:ins>
          </w:p>
        </w:tc>
      </w:tr>
      <w:tr w:rsidR="00644FEB">
        <w:trPr>
          <w:trHeight w:val="164"/>
          <w:jc w:val="center"/>
          <w:ins w:id="2317" w:author="Huawei" w:date="2024-02-02T15:20:00Z"/>
        </w:trPr>
        <w:tc>
          <w:tcPr>
            <w:tcW w:w="2728" w:type="pct"/>
            <w:gridSpan w:val="2"/>
            <w:shd w:val="clear" w:color="auto" w:fill="auto"/>
          </w:tcPr>
          <w:p w:rsidR="00644FEB" w:rsidRDefault="00CF6C33">
            <w:pPr>
              <w:pStyle w:val="TAL"/>
              <w:rPr>
                <w:ins w:id="2318" w:author="Huawei" w:date="2024-02-02T15:20:00Z"/>
              </w:rPr>
            </w:pPr>
            <w:ins w:id="2319" w:author="Huawei" w:date="2024-02-02T15:20:00Z">
              <w:r>
                <w:t xml:space="preserve">Gap pattern ID </w:t>
              </w:r>
            </w:ins>
          </w:p>
        </w:tc>
        <w:tc>
          <w:tcPr>
            <w:tcW w:w="677" w:type="pct"/>
            <w:shd w:val="clear" w:color="auto" w:fill="auto"/>
          </w:tcPr>
          <w:p w:rsidR="00644FEB" w:rsidRDefault="00644FEB">
            <w:pPr>
              <w:pStyle w:val="TAC"/>
              <w:rPr>
                <w:ins w:id="2320" w:author="Huawei" w:date="2024-02-02T15:20:00Z"/>
              </w:rPr>
            </w:pPr>
          </w:p>
        </w:tc>
        <w:tc>
          <w:tcPr>
            <w:tcW w:w="1595" w:type="pct"/>
            <w:shd w:val="clear" w:color="auto" w:fill="auto"/>
          </w:tcPr>
          <w:p w:rsidR="00644FEB" w:rsidRDefault="00CF6C33">
            <w:pPr>
              <w:pStyle w:val="TAC"/>
              <w:rPr>
                <w:ins w:id="2321" w:author="Huawei" w:date="2024-02-02T15:20:00Z"/>
                <w:iCs/>
              </w:rPr>
            </w:pPr>
            <w:ins w:id="2322" w:author="Huawei" w:date="2024-02-02T15:20:00Z">
              <w:r>
                <w:rPr>
                  <w:i/>
                  <w:iCs/>
                </w:rPr>
                <w:t>gp0</w:t>
              </w:r>
            </w:ins>
          </w:p>
        </w:tc>
      </w:tr>
      <w:tr w:rsidR="00644FEB">
        <w:trPr>
          <w:trHeight w:val="50"/>
          <w:jc w:val="center"/>
          <w:ins w:id="2323" w:author="Huawei" w:date="2024-02-02T15:20:00Z"/>
        </w:trPr>
        <w:tc>
          <w:tcPr>
            <w:tcW w:w="2728" w:type="pct"/>
            <w:gridSpan w:val="2"/>
            <w:shd w:val="clear" w:color="auto" w:fill="auto"/>
          </w:tcPr>
          <w:p w:rsidR="00644FEB" w:rsidRDefault="00CF6C33">
            <w:pPr>
              <w:pStyle w:val="TAL"/>
              <w:rPr>
                <w:ins w:id="2324" w:author="Huawei" w:date="2024-02-02T15:20:00Z"/>
              </w:rPr>
            </w:pPr>
            <w:ins w:id="2325" w:author="Huawei" w:date="2024-02-02T15:20:00Z">
              <w:r>
                <w:t>Layer 3 filtering</w:t>
              </w:r>
            </w:ins>
          </w:p>
        </w:tc>
        <w:tc>
          <w:tcPr>
            <w:tcW w:w="677" w:type="pct"/>
            <w:shd w:val="clear" w:color="auto" w:fill="auto"/>
          </w:tcPr>
          <w:p w:rsidR="00644FEB" w:rsidRDefault="00644FEB">
            <w:pPr>
              <w:pStyle w:val="TAC"/>
              <w:rPr>
                <w:ins w:id="2326" w:author="Huawei" w:date="2024-02-02T15:20:00Z"/>
              </w:rPr>
            </w:pPr>
          </w:p>
        </w:tc>
        <w:tc>
          <w:tcPr>
            <w:tcW w:w="1595" w:type="pct"/>
            <w:shd w:val="clear" w:color="auto" w:fill="auto"/>
          </w:tcPr>
          <w:p w:rsidR="00644FEB" w:rsidRDefault="00CF6C33">
            <w:pPr>
              <w:pStyle w:val="TAC"/>
              <w:rPr>
                <w:ins w:id="2327" w:author="Huawei" w:date="2024-02-02T15:20:00Z"/>
              </w:rPr>
            </w:pPr>
            <w:ins w:id="2328" w:author="Huawei" w:date="2024-02-02T15:20:00Z">
              <w:r>
                <w:rPr>
                  <w:i/>
                  <w:iCs/>
                </w:rPr>
                <w:t>Enabled</w:t>
              </w:r>
            </w:ins>
          </w:p>
        </w:tc>
      </w:tr>
      <w:tr w:rsidR="00644FEB">
        <w:trPr>
          <w:trHeight w:val="164"/>
          <w:jc w:val="center"/>
          <w:ins w:id="2329" w:author="Huawei" w:date="2024-02-02T15:20:00Z"/>
        </w:trPr>
        <w:tc>
          <w:tcPr>
            <w:tcW w:w="2728" w:type="pct"/>
            <w:gridSpan w:val="2"/>
            <w:shd w:val="clear" w:color="auto" w:fill="auto"/>
          </w:tcPr>
          <w:p w:rsidR="00644FEB" w:rsidRDefault="00CF6C33">
            <w:pPr>
              <w:pStyle w:val="TAL"/>
              <w:rPr>
                <w:ins w:id="2330" w:author="Huawei" w:date="2024-02-02T15:20:00Z"/>
              </w:rPr>
            </w:pPr>
            <w:ins w:id="2331" w:author="Huawei" w:date="2024-02-02T15:20:00Z">
              <w:r>
                <w:t>T310 timer</w:t>
              </w:r>
            </w:ins>
          </w:p>
        </w:tc>
        <w:tc>
          <w:tcPr>
            <w:tcW w:w="677" w:type="pct"/>
            <w:shd w:val="clear" w:color="auto" w:fill="auto"/>
          </w:tcPr>
          <w:p w:rsidR="00644FEB" w:rsidRDefault="00CF6C33">
            <w:pPr>
              <w:pStyle w:val="TAC"/>
              <w:rPr>
                <w:ins w:id="2332" w:author="Huawei" w:date="2024-02-02T15:20:00Z"/>
                <w:iCs/>
              </w:rPr>
            </w:pPr>
            <w:ins w:id="2333" w:author="Huawei" w:date="2024-02-02T15:20:00Z">
              <w:r>
                <w:rPr>
                  <w:iCs/>
                </w:rPr>
                <w:t>ms</w:t>
              </w:r>
            </w:ins>
          </w:p>
        </w:tc>
        <w:tc>
          <w:tcPr>
            <w:tcW w:w="1595" w:type="pct"/>
            <w:shd w:val="clear" w:color="auto" w:fill="auto"/>
          </w:tcPr>
          <w:p w:rsidR="00644FEB" w:rsidRDefault="00CF6C33">
            <w:pPr>
              <w:pStyle w:val="TAC"/>
              <w:rPr>
                <w:ins w:id="2334" w:author="Huawei" w:date="2024-02-02T15:20:00Z"/>
                <w:i/>
                <w:iCs/>
              </w:rPr>
            </w:pPr>
            <w:ins w:id="2335" w:author="Huawei" w:date="2024-02-02T15:20:00Z">
              <w:r>
                <w:rPr>
                  <w:i/>
                  <w:iCs/>
                </w:rPr>
                <w:t>0</w:t>
              </w:r>
            </w:ins>
          </w:p>
        </w:tc>
      </w:tr>
      <w:tr w:rsidR="00644FEB">
        <w:trPr>
          <w:trHeight w:val="164"/>
          <w:jc w:val="center"/>
          <w:ins w:id="2336" w:author="Huawei" w:date="2024-02-02T15:20:00Z"/>
        </w:trPr>
        <w:tc>
          <w:tcPr>
            <w:tcW w:w="2728" w:type="pct"/>
            <w:gridSpan w:val="2"/>
            <w:shd w:val="clear" w:color="auto" w:fill="auto"/>
          </w:tcPr>
          <w:p w:rsidR="00644FEB" w:rsidRDefault="00CF6C33">
            <w:pPr>
              <w:pStyle w:val="TAL"/>
              <w:rPr>
                <w:ins w:id="2337" w:author="Huawei" w:date="2024-02-02T15:20:00Z"/>
              </w:rPr>
            </w:pPr>
            <w:ins w:id="2338" w:author="Huawei" w:date="2024-02-02T15:20:00Z">
              <w:r>
                <w:t>T311 timer</w:t>
              </w:r>
            </w:ins>
          </w:p>
        </w:tc>
        <w:tc>
          <w:tcPr>
            <w:tcW w:w="677" w:type="pct"/>
            <w:shd w:val="clear" w:color="auto" w:fill="auto"/>
          </w:tcPr>
          <w:p w:rsidR="00644FEB" w:rsidRDefault="00CF6C33">
            <w:pPr>
              <w:pStyle w:val="TAC"/>
              <w:rPr>
                <w:ins w:id="2339" w:author="Huawei" w:date="2024-02-02T15:20:00Z"/>
                <w:iCs/>
              </w:rPr>
            </w:pPr>
            <w:ins w:id="2340" w:author="Huawei" w:date="2024-02-02T15:20:00Z">
              <w:r>
                <w:t>ms</w:t>
              </w:r>
            </w:ins>
          </w:p>
        </w:tc>
        <w:tc>
          <w:tcPr>
            <w:tcW w:w="1595" w:type="pct"/>
            <w:shd w:val="clear" w:color="auto" w:fill="auto"/>
          </w:tcPr>
          <w:p w:rsidR="00644FEB" w:rsidRDefault="00CF6C33">
            <w:pPr>
              <w:pStyle w:val="TAC"/>
              <w:rPr>
                <w:ins w:id="2341" w:author="Huawei" w:date="2024-02-02T15:20:00Z"/>
                <w:i/>
                <w:iCs/>
              </w:rPr>
            </w:pPr>
            <w:ins w:id="2342" w:author="Huawei" w:date="2024-02-02T15:20:00Z">
              <w:r>
                <w:t>1000</w:t>
              </w:r>
            </w:ins>
          </w:p>
        </w:tc>
      </w:tr>
      <w:tr w:rsidR="00644FEB">
        <w:trPr>
          <w:trHeight w:val="164"/>
          <w:jc w:val="center"/>
          <w:ins w:id="2343" w:author="Huawei" w:date="2024-02-02T15:20:00Z"/>
        </w:trPr>
        <w:tc>
          <w:tcPr>
            <w:tcW w:w="2728" w:type="pct"/>
            <w:gridSpan w:val="2"/>
            <w:shd w:val="clear" w:color="auto" w:fill="auto"/>
          </w:tcPr>
          <w:p w:rsidR="00644FEB" w:rsidRDefault="00CF6C33">
            <w:pPr>
              <w:pStyle w:val="TAL"/>
              <w:rPr>
                <w:ins w:id="2344" w:author="Huawei" w:date="2024-02-02T15:20:00Z"/>
              </w:rPr>
            </w:pPr>
            <w:ins w:id="2345" w:author="Huawei" w:date="2024-02-02T15:20:00Z">
              <w:r>
                <w:t>N310</w:t>
              </w:r>
            </w:ins>
          </w:p>
        </w:tc>
        <w:tc>
          <w:tcPr>
            <w:tcW w:w="677" w:type="pct"/>
            <w:shd w:val="clear" w:color="auto" w:fill="auto"/>
          </w:tcPr>
          <w:p w:rsidR="00644FEB" w:rsidRDefault="00644FEB">
            <w:pPr>
              <w:pStyle w:val="TAC"/>
              <w:rPr>
                <w:ins w:id="2346" w:author="Huawei" w:date="2024-02-02T15:20:00Z"/>
              </w:rPr>
            </w:pPr>
          </w:p>
        </w:tc>
        <w:tc>
          <w:tcPr>
            <w:tcW w:w="1595" w:type="pct"/>
            <w:shd w:val="clear" w:color="auto" w:fill="auto"/>
          </w:tcPr>
          <w:p w:rsidR="00644FEB" w:rsidRDefault="00CF6C33">
            <w:pPr>
              <w:pStyle w:val="TAC"/>
              <w:rPr>
                <w:ins w:id="2347" w:author="Huawei" w:date="2024-02-02T15:20:00Z"/>
              </w:rPr>
            </w:pPr>
            <w:ins w:id="2348" w:author="Huawei" w:date="2024-02-02T15:20:00Z">
              <w:r>
                <w:t>1</w:t>
              </w:r>
            </w:ins>
          </w:p>
        </w:tc>
      </w:tr>
      <w:tr w:rsidR="00644FEB">
        <w:trPr>
          <w:trHeight w:val="164"/>
          <w:jc w:val="center"/>
          <w:ins w:id="2349" w:author="Huawei" w:date="2024-02-02T15:20:00Z"/>
        </w:trPr>
        <w:tc>
          <w:tcPr>
            <w:tcW w:w="2728" w:type="pct"/>
            <w:gridSpan w:val="2"/>
            <w:shd w:val="clear" w:color="auto" w:fill="auto"/>
          </w:tcPr>
          <w:p w:rsidR="00644FEB" w:rsidRDefault="00CF6C33">
            <w:pPr>
              <w:pStyle w:val="TAL"/>
              <w:rPr>
                <w:ins w:id="2350" w:author="Huawei" w:date="2024-02-02T15:20:00Z"/>
              </w:rPr>
            </w:pPr>
            <w:ins w:id="2351" w:author="Huawei" w:date="2024-02-02T15:20:00Z">
              <w:r>
                <w:t>N311</w:t>
              </w:r>
            </w:ins>
          </w:p>
        </w:tc>
        <w:tc>
          <w:tcPr>
            <w:tcW w:w="677" w:type="pct"/>
            <w:tcBorders>
              <w:bottom w:val="single" w:sz="4" w:space="0" w:color="auto"/>
            </w:tcBorders>
            <w:shd w:val="clear" w:color="auto" w:fill="auto"/>
          </w:tcPr>
          <w:p w:rsidR="00644FEB" w:rsidRDefault="00644FEB">
            <w:pPr>
              <w:pStyle w:val="TAC"/>
              <w:rPr>
                <w:ins w:id="2352" w:author="Huawei" w:date="2024-02-02T15:20:00Z"/>
              </w:rPr>
            </w:pPr>
          </w:p>
        </w:tc>
        <w:tc>
          <w:tcPr>
            <w:tcW w:w="1595" w:type="pct"/>
            <w:shd w:val="clear" w:color="auto" w:fill="auto"/>
          </w:tcPr>
          <w:p w:rsidR="00644FEB" w:rsidRDefault="00CF6C33">
            <w:pPr>
              <w:pStyle w:val="TAC"/>
              <w:rPr>
                <w:ins w:id="2353" w:author="Huawei" w:date="2024-02-02T15:20:00Z"/>
              </w:rPr>
            </w:pPr>
            <w:ins w:id="2354" w:author="Huawei" w:date="2024-02-02T15:20:00Z">
              <w:r>
                <w:t>1</w:t>
              </w:r>
            </w:ins>
          </w:p>
        </w:tc>
      </w:tr>
      <w:tr w:rsidR="00644FEB">
        <w:trPr>
          <w:trHeight w:val="186"/>
          <w:jc w:val="center"/>
          <w:ins w:id="2355" w:author="Huawei" w:date="2024-02-02T15:20:00Z"/>
        </w:trPr>
        <w:tc>
          <w:tcPr>
            <w:tcW w:w="1072" w:type="pct"/>
            <w:tcBorders>
              <w:bottom w:val="nil"/>
            </w:tcBorders>
            <w:shd w:val="clear" w:color="auto" w:fill="auto"/>
          </w:tcPr>
          <w:p w:rsidR="00644FEB" w:rsidRDefault="00CF6C33">
            <w:pPr>
              <w:pStyle w:val="TAL"/>
              <w:rPr>
                <w:ins w:id="2356" w:author="Huawei" w:date="2024-02-02T15:20:00Z"/>
              </w:rPr>
            </w:pPr>
            <w:ins w:id="2357" w:author="Huawei" w:date="2024-02-02T15:20:00Z">
              <w:r>
                <w:t>CSI-RS configuration for CSI reporting</w:t>
              </w:r>
            </w:ins>
          </w:p>
        </w:tc>
        <w:tc>
          <w:tcPr>
            <w:tcW w:w="1656" w:type="pct"/>
            <w:shd w:val="clear" w:color="auto" w:fill="auto"/>
          </w:tcPr>
          <w:p w:rsidR="00644FEB" w:rsidRDefault="00CF6C33">
            <w:pPr>
              <w:pStyle w:val="TAL"/>
              <w:rPr>
                <w:ins w:id="2358" w:author="Huawei" w:date="2024-02-02T15:20:00Z"/>
              </w:rPr>
            </w:pPr>
            <w:ins w:id="2359" w:author="Huawei" w:date="2024-02-02T15:20:00Z">
              <w:r>
                <w:t>Config 1</w:t>
              </w:r>
            </w:ins>
          </w:p>
        </w:tc>
        <w:tc>
          <w:tcPr>
            <w:tcW w:w="677" w:type="pct"/>
            <w:tcBorders>
              <w:bottom w:val="nil"/>
            </w:tcBorders>
            <w:shd w:val="clear" w:color="auto" w:fill="auto"/>
          </w:tcPr>
          <w:p w:rsidR="00644FEB" w:rsidRDefault="00644FEB">
            <w:pPr>
              <w:pStyle w:val="TAC"/>
              <w:rPr>
                <w:ins w:id="2360" w:author="Huawei" w:date="2024-02-02T15:20:00Z"/>
              </w:rPr>
            </w:pPr>
          </w:p>
        </w:tc>
        <w:tc>
          <w:tcPr>
            <w:tcW w:w="1595" w:type="pct"/>
            <w:shd w:val="clear" w:color="auto" w:fill="auto"/>
          </w:tcPr>
          <w:p w:rsidR="00644FEB" w:rsidRDefault="00CF6C33">
            <w:pPr>
              <w:pStyle w:val="TAC"/>
              <w:rPr>
                <w:ins w:id="2361" w:author="Huawei" w:date="2024-02-02T15:20:00Z"/>
              </w:rPr>
            </w:pPr>
            <w:ins w:id="2362" w:author="Huawei" w:date="2024-02-02T15:20:00Z">
              <w:r>
                <w:t>CSI-RS.1.1 FDD</w:t>
              </w:r>
            </w:ins>
          </w:p>
        </w:tc>
      </w:tr>
      <w:tr w:rsidR="00644FEB">
        <w:trPr>
          <w:trHeight w:val="185"/>
          <w:jc w:val="center"/>
          <w:ins w:id="2363" w:author="Huawei" w:date="2024-02-02T15:20:00Z"/>
        </w:trPr>
        <w:tc>
          <w:tcPr>
            <w:tcW w:w="1072" w:type="pct"/>
            <w:tcBorders>
              <w:top w:val="nil"/>
              <w:bottom w:val="nil"/>
            </w:tcBorders>
            <w:shd w:val="clear" w:color="auto" w:fill="auto"/>
          </w:tcPr>
          <w:p w:rsidR="00644FEB" w:rsidRDefault="00644FEB">
            <w:pPr>
              <w:pStyle w:val="TAL"/>
              <w:rPr>
                <w:ins w:id="2364" w:author="Huawei" w:date="2024-02-02T15:20:00Z"/>
              </w:rPr>
            </w:pPr>
          </w:p>
        </w:tc>
        <w:tc>
          <w:tcPr>
            <w:tcW w:w="1656" w:type="pct"/>
            <w:shd w:val="clear" w:color="auto" w:fill="auto"/>
          </w:tcPr>
          <w:p w:rsidR="00644FEB" w:rsidRDefault="00CF6C33">
            <w:pPr>
              <w:pStyle w:val="TAL"/>
              <w:rPr>
                <w:ins w:id="2365" w:author="Huawei" w:date="2024-02-02T15:20:00Z"/>
              </w:rPr>
            </w:pPr>
            <w:ins w:id="2366" w:author="Huawei" w:date="2024-02-02T15:20:00Z">
              <w:r>
                <w:t>Config 2</w:t>
              </w:r>
            </w:ins>
          </w:p>
        </w:tc>
        <w:tc>
          <w:tcPr>
            <w:tcW w:w="677" w:type="pct"/>
            <w:tcBorders>
              <w:top w:val="nil"/>
              <w:bottom w:val="nil"/>
            </w:tcBorders>
            <w:shd w:val="clear" w:color="auto" w:fill="auto"/>
          </w:tcPr>
          <w:p w:rsidR="00644FEB" w:rsidRDefault="00644FEB">
            <w:pPr>
              <w:pStyle w:val="TAC"/>
              <w:rPr>
                <w:ins w:id="2367" w:author="Huawei" w:date="2024-02-02T15:20:00Z"/>
              </w:rPr>
            </w:pPr>
          </w:p>
        </w:tc>
        <w:tc>
          <w:tcPr>
            <w:tcW w:w="1595" w:type="pct"/>
            <w:shd w:val="clear" w:color="auto" w:fill="auto"/>
          </w:tcPr>
          <w:p w:rsidR="00644FEB" w:rsidRDefault="00CF6C33">
            <w:pPr>
              <w:pStyle w:val="TAC"/>
              <w:rPr>
                <w:ins w:id="2368" w:author="Huawei" w:date="2024-02-02T15:20:00Z"/>
              </w:rPr>
            </w:pPr>
            <w:ins w:id="2369" w:author="Huawei" w:date="2024-02-02T15:20:00Z">
              <w:r>
                <w:t>CSI-RS.1.1 TDD</w:t>
              </w:r>
            </w:ins>
          </w:p>
        </w:tc>
      </w:tr>
      <w:tr w:rsidR="00644FEB">
        <w:trPr>
          <w:trHeight w:val="185"/>
          <w:jc w:val="center"/>
          <w:ins w:id="2370" w:author="Huawei" w:date="2024-02-02T15:20:00Z"/>
        </w:trPr>
        <w:tc>
          <w:tcPr>
            <w:tcW w:w="1072" w:type="pct"/>
            <w:tcBorders>
              <w:top w:val="nil"/>
            </w:tcBorders>
            <w:shd w:val="clear" w:color="auto" w:fill="auto"/>
          </w:tcPr>
          <w:p w:rsidR="00644FEB" w:rsidRDefault="00644FEB">
            <w:pPr>
              <w:pStyle w:val="TAL"/>
              <w:rPr>
                <w:ins w:id="2371" w:author="Huawei" w:date="2024-02-02T15:20:00Z"/>
              </w:rPr>
            </w:pPr>
          </w:p>
        </w:tc>
        <w:tc>
          <w:tcPr>
            <w:tcW w:w="1656" w:type="pct"/>
            <w:shd w:val="clear" w:color="auto" w:fill="auto"/>
          </w:tcPr>
          <w:p w:rsidR="00644FEB" w:rsidRDefault="00CF6C33">
            <w:pPr>
              <w:pStyle w:val="TAL"/>
              <w:rPr>
                <w:ins w:id="2372" w:author="Huawei" w:date="2024-02-02T15:20:00Z"/>
              </w:rPr>
            </w:pPr>
            <w:ins w:id="2373" w:author="Huawei" w:date="2024-02-02T15:20:00Z">
              <w:r>
                <w:t>Config 3</w:t>
              </w:r>
            </w:ins>
          </w:p>
        </w:tc>
        <w:tc>
          <w:tcPr>
            <w:tcW w:w="677" w:type="pct"/>
            <w:tcBorders>
              <w:top w:val="nil"/>
            </w:tcBorders>
            <w:shd w:val="clear" w:color="auto" w:fill="auto"/>
          </w:tcPr>
          <w:p w:rsidR="00644FEB" w:rsidRDefault="00644FEB">
            <w:pPr>
              <w:pStyle w:val="TAC"/>
              <w:rPr>
                <w:ins w:id="2374" w:author="Huawei" w:date="2024-02-02T15:20:00Z"/>
              </w:rPr>
            </w:pPr>
          </w:p>
        </w:tc>
        <w:tc>
          <w:tcPr>
            <w:tcW w:w="1595" w:type="pct"/>
            <w:shd w:val="clear" w:color="auto" w:fill="auto"/>
          </w:tcPr>
          <w:p w:rsidR="00644FEB" w:rsidRDefault="00CF6C33">
            <w:pPr>
              <w:pStyle w:val="TAC"/>
              <w:rPr>
                <w:ins w:id="2375" w:author="Huawei" w:date="2024-02-02T15:20:00Z"/>
              </w:rPr>
            </w:pPr>
            <w:ins w:id="2376" w:author="Huawei" w:date="2024-02-02T15:20:00Z">
              <w:r>
                <w:t>CSI-RS.2.1 TDD</w:t>
              </w:r>
            </w:ins>
          </w:p>
        </w:tc>
      </w:tr>
      <w:tr w:rsidR="00644FEB">
        <w:trPr>
          <w:trHeight w:val="164"/>
          <w:jc w:val="center"/>
          <w:ins w:id="2377" w:author="Huawei" w:date="2024-02-02T15:20:00Z"/>
        </w:trPr>
        <w:tc>
          <w:tcPr>
            <w:tcW w:w="2728" w:type="pct"/>
            <w:gridSpan w:val="2"/>
            <w:shd w:val="clear" w:color="auto" w:fill="auto"/>
          </w:tcPr>
          <w:p w:rsidR="00644FEB" w:rsidRDefault="00CF6C33">
            <w:pPr>
              <w:pStyle w:val="TAL"/>
              <w:rPr>
                <w:ins w:id="2378" w:author="Huawei" w:date="2024-02-02T15:20:00Z"/>
              </w:rPr>
            </w:pPr>
            <w:ins w:id="2379" w:author="Huawei" w:date="2024-02-02T15:20:00Z">
              <w:r>
                <w:t>T1</w:t>
              </w:r>
            </w:ins>
          </w:p>
        </w:tc>
        <w:tc>
          <w:tcPr>
            <w:tcW w:w="677" w:type="pct"/>
            <w:shd w:val="clear" w:color="auto" w:fill="auto"/>
          </w:tcPr>
          <w:p w:rsidR="00644FEB" w:rsidRDefault="00CF6C33">
            <w:pPr>
              <w:pStyle w:val="TAC"/>
              <w:rPr>
                <w:ins w:id="2380" w:author="Huawei" w:date="2024-02-02T15:20:00Z"/>
              </w:rPr>
            </w:pPr>
            <w:ins w:id="2381" w:author="Huawei" w:date="2024-02-02T15:20:00Z">
              <w:r>
                <w:t>s</w:t>
              </w:r>
            </w:ins>
          </w:p>
        </w:tc>
        <w:tc>
          <w:tcPr>
            <w:tcW w:w="1595" w:type="pct"/>
            <w:shd w:val="clear" w:color="auto" w:fill="auto"/>
          </w:tcPr>
          <w:p w:rsidR="00644FEB" w:rsidRDefault="00CF6C33">
            <w:pPr>
              <w:pStyle w:val="TAC"/>
              <w:rPr>
                <w:ins w:id="2382" w:author="Huawei" w:date="2024-02-02T15:20:00Z"/>
              </w:rPr>
            </w:pPr>
            <w:ins w:id="2383" w:author="Huawei" w:date="2024-02-02T15:20:00Z">
              <w:r>
                <w:t>0.2</w:t>
              </w:r>
            </w:ins>
          </w:p>
        </w:tc>
      </w:tr>
      <w:tr w:rsidR="00644FEB">
        <w:trPr>
          <w:trHeight w:val="176"/>
          <w:jc w:val="center"/>
          <w:ins w:id="2384" w:author="Huawei" w:date="2024-02-02T15:20:00Z"/>
        </w:trPr>
        <w:tc>
          <w:tcPr>
            <w:tcW w:w="2728" w:type="pct"/>
            <w:gridSpan w:val="2"/>
            <w:shd w:val="clear" w:color="auto" w:fill="auto"/>
          </w:tcPr>
          <w:p w:rsidR="00644FEB" w:rsidRDefault="00CF6C33">
            <w:pPr>
              <w:pStyle w:val="TAL"/>
              <w:rPr>
                <w:ins w:id="2385" w:author="Huawei" w:date="2024-02-02T15:20:00Z"/>
              </w:rPr>
            </w:pPr>
            <w:ins w:id="2386" w:author="Huawei" w:date="2024-02-02T15:20:00Z">
              <w:r>
                <w:t>T2</w:t>
              </w:r>
            </w:ins>
          </w:p>
        </w:tc>
        <w:tc>
          <w:tcPr>
            <w:tcW w:w="677" w:type="pct"/>
            <w:shd w:val="clear" w:color="auto" w:fill="auto"/>
          </w:tcPr>
          <w:p w:rsidR="00644FEB" w:rsidRDefault="00CF6C33">
            <w:pPr>
              <w:pStyle w:val="TAC"/>
              <w:rPr>
                <w:ins w:id="2387" w:author="Huawei" w:date="2024-02-02T15:20:00Z"/>
              </w:rPr>
            </w:pPr>
            <w:ins w:id="2388" w:author="Huawei" w:date="2024-02-02T15:20:00Z">
              <w:r>
                <w:t>s</w:t>
              </w:r>
            </w:ins>
          </w:p>
        </w:tc>
        <w:tc>
          <w:tcPr>
            <w:tcW w:w="1595" w:type="pct"/>
            <w:shd w:val="clear" w:color="auto" w:fill="auto"/>
          </w:tcPr>
          <w:p w:rsidR="00644FEB" w:rsidRDefault="00CF6C33">
            <w:pPr>
              <w:pStyle w:val="TAC"/>
              <w:rPr>
                <w:ins w:id="2389" w:author="Huawei" w:date="2024-02-02T15:20:00Z"/>
              </w:rPr>
            </w:pPr>
            <w:ins w:id="2390" w:author="Huawei" w:date="2024-02-02T15:20:00Z">
              <w:r>
                <w:t>0.48</w:t>
              </w:r>
            </w:ins>
          </w:p>
        </w:tc>
      </w:tr>
      <w:tr w:rsidR="00644FEB">
        <w:trPr>
          <w:trHeight w:val="164"/>
          <w:jc w:val="center"/>
          <w:ins w:id="2391" w:author="Huawei" w:date="2024-02-02T15:20:00Z"/>
        </w:trPr>
        <w:tc>
          <w:tcPr>
            <w:tcW w:w="2728" w:type="pct"/>
            <w:gridSpan w:val="2"/>
            <w:shd w:val="clear" w:color="auto" w:fill="auto"/>
          </w:tcPr>
          <w:p w:rsidR="00644FEB" w:rsidRDefault="00CF6C33">
            <w:pPr>
              <w:pStyle w:val="TAL"/>
              <w:rPr>
                <w:ins w:id="2392" w:author="Huawei" w:date="2024-02-02T15:20:00Z"/>
              </w:rPr>
            </w:pPr>
            <w:ins w:id="2393" w:author="Huawei" w:date="2024-02-02T15:20:00Z">
              <w:r>
                <w:t>T3</w:t>
              </w:r>
            </w:ins>
          </w:p>
        </w:tc>
        <w:tc>
          <w:tcPr>
            <w:tcW w:w="677" w:type="pct"/>
            <w:shd w:val="clear" w:color="auto" w:fill="auto"/>
          </w:tcPr>
          <w:p w:rsidR="00644FEB" w:rsidRDefault="00CF6C33">
            <w:pPr>
              <w:pStyle w:val="TAC"/>
              <w:rPr>
                <w:ins w:id="2394" w:author="Huawei" w:date="2024-02-02T15:20:00Z"/>
              </w:rPr>
            </w:pPr>
            <w:ins w:id="2395" w:author="Huawei" w:date="2024-02-02T15:20:00Z">
              <w:r>
                <w:t>s</w:t>
              </w:r>
            </w:ins>
          </w:p>
        </w:tc>
        <w:tc>
          <w:tcPr>
            <w:tcW w:w="1595" w:type="pct"/>
            <w:shd w:val="clear" w:color="auto" w:fill="auto"/>
          </w:tcPr>
          <w:p w:rsidR="00644FEB" w:rsidRDefault="00CF6C33">
            <w:pPr>
              <w:pStyle w:val="TAC"/>
              <w:rPr>
                <w:ins w:id="2396" w:author="Huawei" w:date="2024-02-02T15:20:00Z"/>
              </w:rPr>
            </w:pPr>
            <w:ins w:id="2397" w:author="Huawei" w:date="2024-02-02T15:20:00Z">
              <w:r>
                <w:t>0.48</w:t>
              </w:r>
            </w:ins>
          </w:p>
        </w:tc>
      </w:tr>
      <w:tr w:rsidR="00644FEB">
        <w:trPr>
          <w:trHeight w:val="164"/>
          <w:jc w:val="center"/>
          <w:ins w:id="2398" w:author="Huawei" w:date="2024-02-02T15:20:00Z"/>
        </w:trPr>
        <w:tc>
          <w:tcPr>
            <w:tcW w:w="2728" w:type="pct"/>
            <w:gridSpan w:val="2"/>
            <w:shd w:val="clear" w:color="auto" w:fill="auto"/>
          </w:tcPr>
          <w:p w:rsidR="00644FEB" w:rsidRDefault="00CF6C33">
            <w:pPr>
              <w:pStyle w:val="TAL"/>
              <w:rPr>
                <w:ins w:id="2399" w:author="Huawei" w:date="2024-02-02T15:20:00Z"/>
              </w:rPr>
            </w:pPr>
            <w:ins w:id="2400" w:author="Huawei" w:date="2024-02-02T15:20:00Z">
              <w:r>
                <w:t>D1</w:t>
              </w:r>
            </w:ins>
          </w:p>
        </w:tc>
        <w:tc>
          <w:tcPr>
            <w:tcW w:w="677" w:type="pct"/>
            <w:shd w:val="clear" w:color="auto" w:fill="auto"/>
          </w:tcPr>
          <w:p w:rsidR="00644FEB" w:rsidRDefault="00CF6C33">
            <w:pPr>
              <w:pStyle w:val="TAC"/>
              <w:rPr>
                <w:ins w:id="2401" w:author="Huawei" w:date="2024-02-02T15:20:00Z"/>
              </w:rPr>
            </w:pPr>
            <w:ins w:id="2402" w:author="Huawei" w:date="2024-02-02T15:20:00Z">
              <w:r>
                <w:t>s</w:t>
              </w:r>
            </w:ins>
          </w:p>
        </w:tc>
        <w:tc>
          <w:tcPr>
            <w:tcW w:w="1595" w:type="pct"/>
            <w:shd w:val="clear" w:color="auto" w:fill="auto"/>
          </w:tcPr>
          <w:p w:rsidR="00644FEB" w:rsidRDefault="00CF6C33">
            <w:pPr>
              <w:pStyle w:val="TAC"/>
              <w:rPr>
                <w:ins w:id="2403" w:author="Huawei" w:date="2024-02-02T15:20:00Z"/>
              </w:rPr>
            </w:pPr>
            <w:ins w:id="2404" w:author="Huawei" w:date="2024-02-02T15:20:00Z">
              <w:r>
                <w:t>0.44</w:t>
              </w:r>
            </w:ins>
          </w:p>
        </w:tc>
      </w:tr>
      <w:tr w:rsidR="00644FEB">
        <w:trPr>
          <w:trHeight w:val="50"/>
          <w:jc w:val="center"/>
          <w:ins w:id="2405" w:author="Huawei" w:date="2024-02-02T15:20:00Z"/>
        </w:trPr>
        <w:tc>
          <w:tcPr>
            <w:tcW w:w="5000" w:type="pct"/>
            <w:gridSpan w:val="4"/>
          </w:tcPr>
          <w:p w:rsidR="00644FEB" w:rsidRDefault="00CF6C33">
            <w:pPr>
              <w:pStyle w:val="TAN"/>
              <w:rPr>
                <w:ins w:id="2406" w:author="Huawei" w:date="2024-02-02T15:20:00Z"/>
              </w:rPr>
            </w:pPr>
            <w:ins w:id="2407" w:author="Huawei" w:date="2024-02-02T15:20:00Z">
              <w:r>
                <w:t>Note 1:</w:t>
              </w:r>
              <w:r>
                <w:tab/>
                <w:t>UE-specific PDCCH is not transmitted after T1 starts.</w:t>
              </w:r>
            </w:ins>
          </w:p>
        </w:tc>
      </w:tr>
    </w:tbl>
    <w:p w:rsidR="00644FEB" w:rsidRDefault="00644FEB">
      <w:pPr>
        <w:rPr>
          <w:ins w:id="2408" w:author="Huawei" w:date="2024-02-02T15:20:00Z"/>
        </w:rPr>
      </w:pPr>
    </w:p>
    <w:p w:rsidR="00644FEB" w:rsidRDefault="00CF6C33">
      <w:pPr>
        <w:pStyle w:val="TH"/>
        <w:rPr>
          <w:ins w:id="2409" w:author="Huawei" w:date="2024-02-02T15:20:00Z"/>
        </w:rPr>
      </w:pPr>
      <w:ins w:id="2410" w:author="Huawei" w:date="2024-02-02T15:20:00Z">
        <w:r>
          <w:t>Table A.</w:t>
        </w:r>
      </w:ins>
      <w:ins w:id="2411" w:author="Huawei" w:date="2024-02-02T15:22:00Z">
        <w:r>
          <w:t>X1.Y1.Z1</w:t>
        </w:r>
      </w:ins>
      <w:ins w:id="2412" w:author="Huawei" w:date="2024-02-02T15:20:00Z">
        <w:r>
          <w:t>.5.1-3: Cell specific test parameters for FR1 for CSI-RS out-of-sync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718"/>
        <w:gridCol w:w="1718"/>
        <w:gridCol w:w="1718"/>
      </w:tblGrid>
      <w:tr w:rsidR="00644FEB">
        <w:trPr>
          <w:cantSplit/>
          <w:trHeight w:val="169"/>
          <w:jc w:val="center"/>
          <w:ins w:id="2413" w:author="Huawei" w:date="2024-02-02T15:20:00Z"/>
        </w:trPr>
        <w:tc>
          <w:tcPr>
            <w:tcW w:w="2887" w:type="dxa"/>
            <w:gridSpan w:val="2"/>
            <w:tcBorders>
              <w:top w:val="single" w:sz="4" w:space="0" w:color="auto"/>
              <w:left w:val="single" w:sz="4" w:space="0" w:color="auto"/>
              <w:bottom w:val="nil"/>
            </w:tcBorders>
            <w:shd w:val="clear" w:color="auto" w:fill="auto"/>
          </w:tcPr>
          <w:p w:rsidR="00644FEB" w:rsidRDefault="00CF6C33">
            <w:pPr>
              <w:pStyle w:val="TAH"/>
              <w:rPr>
                <w:ins w:id="2414" w:author="Huawei" w:date="2024-02-02T15:20:00Z"/>
              </w:rPr>
            </w:pPr>
            <w:ins w:id="2415" w:author="Huawei" w:date="2024-02-02T15:20:00Z">
              <w:r>
                <w:t>Parameter</w:t>
              </w:r>
            </w:ins>
          </w:p>
        </w:tc>
        <w:tc>
          <w:tcPr>
            <w:tcW w:w="1701" w:type="dxa"/>
            <w:tcBorders>
              <w:top w:val="single" w:sz="4" w:space="0" w:color="auto"/>
              <w:bottom w:val="nil"/>
            </w:tcBorders>
            <w:shd w:val="clear" w:color="auto" w:fill="auto"/>
          </w:tcPr>
          <w:p w:rsidR="00644FEB" w:rsidRDefault="00CF6C33">
            <w:pPr>
              <w:pStyle w:val="TAH"/>
              <w:rPr>
                <w:ins w:id="2416" w:author="Huawei" w:date="2024-02-02T15:20:00Z"/>
              </w:rPr>
            </w:pPr>
            <w:ins w:id="2417" w:author="Huawei" w:date="2024-02-02T15:20:00Z">
              <w:r>
                <w:t>Unit</w:t>
              </w:r>
            </w:ins>
          </w:p>
        </w:tc>
        <w:tc>
          <w:tcPr>
            <w:tcW w:w="5154" w:type="dxa"/>
            <w:gridSpan w:val="3"/>
            <w:tcBorders>
              <w:top w:val="single" w:sz="4" w:space="0" w:color="auto"/>
            </w:tcBorders>
          </w:tcPr>
          <w:p w:rsidR="00644FEB" w:rsidRDefault="00CF6C33">
            <w:pPr>
              <w:pStyle w:val="TAH"/>
              <w:rPr>
                <w:ins w:id="2418" w:author="Huawei" w:date="2024-02-02T15:20:00Z"/>
              </w:rPr>
            </w:pPr>
            <w:ins w:id="2419" w:author="Huawei" w:date="2024-02-02T15:20:00Z">
              <w:r>
                <w:t>Test 1</w:t>
              </w:r>
            </w:ins>
          </w:p>
        </w:tc>
      </w:tr>
      <w:tr w:rsidR="00644FEB">
        <w:trPr>
          <w:cantSplit/>
          <w:trHeight w:val="191"/>
          <w:jc w:val="center"/>
          <w:ins w:id="2420" w:author="Huawei" w:date="2024-02-02T15:20:00Z"/>
        </w:trPr>
        <w:tc>
          <w:tcPr>
            <w:tcW w:w="2887" w:type="dxa"/>
            <w:gridSpan w:val="2"/>
            <w:tcBorders>
              <w:top w:val="nil"/>
              <w:left w:val="single" w:sz="4" w:space="0" w:color="auto"/>
              <w:bottom w:val="single" w:sz="4" w:space="0" w:color="auto"/>
            </w:tcBorders>
            <w:shd w:val="clear" w:color="auto" w:fill="auto"/>
          </w:tcPr>
          <w:p w:rsidR="00644FEB" w:rsidRDefault="00644FEB">
            <w:pPr>
              <w:pStyle w:val="TAH"/>
              <w:rPr>
                <w:ins w:id="2421" w:author="Huawei" w:date="2024-02-02T15:20:00Z"/>
              </w:rPr>
            </w:pPr>
          </w:p>
        </w:tc>
        <w:tc>
          <w:tcPr>
            <w:tcW w:w="1701" w:type="dxa"/>
            <w:tcBorders>
              <w:top w:val="nil"/>
              <w:bottom w:val="single" w:sz="4" w:space="0" w:color="auto"/>
            </w:tcBorders>
            <w:shd w:val="clear" w:color="auto" w:fill="auto"/>
          </w:tcPr>
          <w:p w:rsidR="00644FEB" w:rsidRDefault="00644FEB">
            <w:pPr>
              <w:pStyle w:val="TAH"/>
              <w:rPr>
                <w:ins w:id="2422" w:author="Huawei" w:date="2024-02-02T15:20:00Z"/>
              </w:rPr>
            </w:pPr>
          </w:p>
        </w:tc>
        <w:tc>
          <w:tcPr>
            <w:tcW w:w="1718" w:type="dxa"/>
            <w:tcBorders>
              <w:bottom w:val="single" w:sz="4" w:space="0" w:color="auto"/>
            </w:tcBorders>
          </w:tcPr>
          <w:p w:rsidR="00644FEB" w:rsidRDefault="00CF6C33">
            <w:pPr>
              <w:pStyle w:val="TAH"/>
              <w:rPr>
                <w:ins w:id="2423" w:author="Huawei" w:date="2024-02-02T15:20:00Z"/>
              </w:rPr>
            </w:pPr>
            <w:ins w:id="2424" w:author="Huawei" w:date="2024-02-02T15:20:00Z">
              <w:r>
                <w:t>T1</w:t>
              </w:r>
            </w:ins>
          </w:p>
        </w:tc>
        <w:tc>
          <w:tcPr>
            <w:tcW w:w="1718" w:type="dxa"/>
            <w:tcBorders>
              <w:bottom w:val="single" w:sz="4" w:space="0" w:color="auto"/>
            </w:tcBorders>
          </w:tcPr>
          <w:p w:rsidR="00644FEB" w:rsidRDefault="00CF6C33">
            <w:pPr>
              <w:pStyle w:val="TAH"/>
              <w:rPr>
                <w:ins w:id="2425" w:author="Huawei" w:date="2024-02-02T15:20:00Z"/>
              </w:rPr>
            </w:pPr>
            <w:ins w:id="2426" w:author="Huawei" w:date="2024-02-02T15:20:00Z">
              <w:r>
                <w:t>T2</w:t>
              </w:r>
            </w:ins>
          </w:p>
        </w:tc>
        <w:tc>
          <w:tcPr>
            <w:tcW w:w="1718" w:type="dxa"/>
            <w:tcBorders>
              <w:bottom w:val="single" w:sz="4" w:space="0" w:color="auto"/>
            </w:tcBorders>
          </w:tcPr>
          <w:p w:rsidR="00644FEB" w:rsidRDefault="00CF6C33">
            <w:pPr>
              <w:pStyle w:val="TAH"/>
              <w:rPr>
                <w:ins w:id="2427" w:author="Huawei" w:date="2024-02-02T15:20:00Z"/>
              </w:rPr>
            </w:pPr>
            <w:ins w:id="2428" w:author="Huawei" w:date="2024-02-02T15:20:00Z">
              <w:r>
                <w:t>T3</w:t>
              </w:r>
            </w:ins>
          </w:p>
        </w:tc>
      </w:tr>
      <w:tr w:rsidR="00644FEB">
        <w:trPr>
          <w:cantSplit/>
          <w:trHeight w:val="169"/>
          <w:jc w:val="center"/>
          <w:ins w:id="2429" w:author="Huawei" w:date="2024-02-02T15:20:00Z"/>
        </w:trPr>
        <w:tc>
          <w:tcPr>
            <w:tcW w:w="2887" w:type="dxa"/>
            <w:gridSpan w:val="2"/>
            <w:tcBorders>
              <w:left w:val="single" w:sz="4" w:space="0" w:color="auto"/>
              <w:bottom w:val="single" w:sz="4" w:space="0" w:color="auto"/>
            </w:tcBorders>
          </w:tcPr>
          <w:p w:rsidR="00644FEB" w:rsidRDefault="00CF6C33">
            <w:pPr>
              <w:pStyle w:val="TAL"/>
              <w:rPr>
                <w:ins w:id="2430" w:author="Huawei" w:date="2024-02-02T15:20:00Z"/>
              </w:rPr>
            </w:pPr>
            <w:ins w:id="2431" w:author="Huawei" w:date="2024-02-02T15:20:00Z">
              <w:r>
                <w:rPr>
                  <w:rFonts w:cs="Arial"/>
                  <w:szCs w:val="16"/>
                  <w:lang w:eastAsia="ja-JP"/>
                </w:rPr>
                <w:t>EPRE ratio of PDCCH DMRS to SSS</w:t>
              </w:r>
              <w:r>
                <w:t>PDCCH_beta</w:t>
              </w:r>
            </w:ins>
          </w:p>
        </w:tc>
        <w:tc>
          <w:tcPr>
            <w:tcW w:w="1701" w:type="dxa"/>
            <w:tcBorders>
              <w:bottom w:val="single" w:sz="4" w:space="0" w:color="auto"/>
            </w:tcBorders>
          </w:tcPr>
          <w:p w:rsidR="00644FEB" w:rsidRDefault="00CF6C33">
            <w:pPr>
              <w:pStyle w:val="TAC"/>
              <w:rPr>
                <w:ins w:id="2432" w:author="Huawei" w:date="2024-02-02T15:20:00Z"/>
              </w:rPr>
            </w:pPr>
            <w:ins w:id="2433" w:author="Huawei" w:date="2024-02-02T15:20:00Z">
              <w:r>
                <w:t>dB</w:t>
              </w:r>
            </w:ins>
          </w:p>
        </w:tc>
        <w:tc>
          <w:tcPr>
            <w:tcW w:w="5154" w:type="dxa"/>
            <w:gridSpan w:val="3"/>
            <w:shd w:val="clear" w:color="auto" w:fill="auto"/>
          </w:tcPr>
          <w:p w:rsidR="00644FEB" w:rsidRDefault="00CF6C33">
            <w:pPr>
              <w:pStyle w:val="TAC"/>
              <w:rPr>
                <w:ins w:id="2434" w:author="Huawei" w:date="2024-02-02T15:20:00Z"/>
              </w:rPr>
            </w:pPr>
            <w:ins w:id="2435" w:author="Huawei" w:date="2024-02-02T15:20:00Z">
              <w:r>
                <w:t>4</w:t>
              </w:r>
            </w:ins>
          </w:p>
        </w:tc>
      </w:tr>
      <w:tr w:rsidR="00644FEB">
        <w:trPr>
          <w:cantSplit/>
          <w:trHeight w:val="180"/>
          <w:jc w:val="center"/>
          <w:ins w:id="2436" w:author="Huawei" w:date="2024-02-02T15:20:00Z"/>
        </w:trPr>
        <w:tc>
          <w:tcPr>
            <w:tcW w:w="2887" w:type="dxa"/>
            <w:gridSpan w:val="2"/>
            <w:tcBorders>
              <w:left w:val="single" w:sz="4" w:space="0" w:color="auto"/>
              <w:bottom w:val="single" w:sz="4" w:space="0" w:color="auto"/>
            </w:tcBorders>
          </w:tcPr>
          <w:p w:rsidR="00644FEB" w:rsidRDefault="00CF6C33">
            <w:pPr>
              <w:pStyle w:val="TAL"/>
              <w:rPr>
                <w:ins w:id="2437" w:author="Huawei" w:date="2024-02-02T15:20:00Z"/>
              </w:rPr>
            </w:pPr>
            <w:ins w:id="2438" w:author="Huawei" w:date="2024-02-02T15:20:00Z">
              <w:r>
                <w:rPr>
                  <w:rFonts w:cs="Arial"/>
                  <w:szCs w:val="16"/>
                  <w:lang w:eastAsia="ja-JP"/>
                </w:rPr>
                <w:t>EPRE ratio of PDCCH to PDCCH DMRS</w:t>
              </w:r>
              <w:r>
                <w:t>PDCCH_DMRS_beta</w:t>
              </w:r>
            </w:ins>
          </w:p>
        </w:tc>
        <w:tc>
          <w:tcPr>
            <w:tcW w:w="1701" w:type="dxa"/>
            <w:tcBorders>
              <w:bottom w:val="single" w:sz="4" w:space="0" w:color="auto"/>
            </w:tcBorders>
          </w:tcPr>
          <w:p w:rsidR="00644FEB" w:rsidRDefault="00CF6C33">
            <w:pPr>
              <w:pStyle w:val="TAC"/>
              <w:rPr>
                <w:ins w:id="2439" w:author="Huawei" w:date="2024-02-02T15:20:00Z"/>
              </w:rPr>
            </w:pPr>
            <w:ins w:id="2440" w:author="Huawei" w:date="2024-02-02T15:20:00Z">
              <w:r>
                <w:t>dB</w:t>
              </w:r>
            </w:ins>
          </w:p>
        </w:tc>
        <w:tc>
          <w:tcPr>
            <w:tcW w:w="5154" w:type="dxa"/>
            <w:gridSpan w:val="3"/>
            <w:tcBorders>
              <w:bottom w:val="single" w:sz="4" w:space="0" w:color="auto"/>
            </w:tcBorders>
            <w:shd w:val="clear" w:color="auto" w:fill="auto"/>
          </w:tcPr>
          <w:p w:rsidR="00644FEB" w:rsidRDefault="00644FEB">
            <w:pPr>
              <w:pStyle w:val="TAC"/>
              <w:rPr>
                <w:ins w:id="2441" w:author="Huawei" w:date="2024-02-02T15:20:00Z"/>
              </w:rPr>
            </w:pPr>
          </w:p>
        </w:tc>
      </w:tr>
      <w:tr w:rsidR="00644FEB">
        <w:trPr>
          <w:cantSplit/>
          <w:trHeight w:val="169"/>
          <w:jc w:val="center"/>
          <w:ins w:id="2442" w:author="Huawei" w:date="2024-02-02T15:20:00Z"/>
        </w:trPr>
        <w:tc>
          <w:tcPr>
            <w:tcW w:w="2887" w:type="dxa"/>
            <w:gridSpan w:val="2"/>
            <w:tcBorders>
              <w:left w:val="single" w:sz="4" w:space="0" w:color="auto"/>
              <w:bottom w:val="single" w:sz="4" w:space="0" w:color="auto"/>
            </w:tcBorders>
          </w:tcPr>
          <w:p w:rsidR="00644FEB" w:rsidRDefault="00CF6C33">
            <w:pPr>
              <w:pStyle w:val="TAL"/>
              <w:rPr>
                <w:ins w:id="2443" w:author="Huawei" w:date="2024-02-02T15:20:00Z"/>
              </w:rPr>
            </w:pPr>
            <w:ins w:id="2444" w:author="Huawei" w:date="2024-02-02T15:20:00Z">
              <w:r>
                <w:rPr>
                  <w:rFonts w:cs="Arial"/>
                  <w:szCs w:val="16"/>
                  <w:lang w:eastAsia="ja-JP"/>
                </w:rPr>
                <w:t xml:space="preserve">EPRE ratio </w:t>
              </w:r>
              <w:r>
                <w:rPr>
                  <w:rFonts w:cs="Arial"/>
                  <w:szCs w:val="16"/>
                  <w:lang w:eastAsia="ja-JP"/>
                </w:rPr>
                <w:t>of PBCH DMRS to SSS</w:t>
              </w:r>
              <w:r>
                <w:t>PBCH_beta</w:t>
              </w:r>
            </w:ins>
          </w:p>
        </w:tc>
        <w:tc>
          <w:tcPr>
            <w:tcW w:w="1701" w:type="dxa"/>
            <w:tcBorders>
              <w:bottom w:val="single" w:sz="4" w:space="0" w:color="auto"/>
            </w:tcBorders>
          </w:tcPr>
          <w:p w:rsidR="00644FEB" w:rsidRDefault="00CF6C33">
            <w:pPr>
              <w:pStyle w:val="TAC"/>
              <w:rPr>
                <w:ins w:id="2445" w:author="Huawei" w:date="2024-02-02T15:20:00Z"/>
              </w:rPr>
            </w:pPr>
            <w:ins w:id="2446" w:author="Huawei" w:date="2024-02-02T15:20:00Z">
              <w:r>
                <w:t>dB</w:t>
              </w:r>
            </w:ins>
          </w:p>
        </w:tc>
        <w:tc>
          <w:tcPr>
            <w:tcW w:w="5154" w:type="dxa"/>
            <w:gridSpan w:val="3"/>
            <w:tcBorders>
              <w:bottom w:val="nil"/>
            </w:tcBorders>
            <w:shd w:val="clear" w:color="auto" w:fill="auto"/>
            <w:vAlign w:val="center"/>
          </w:tcPr>
          <w:p w:rsidR="00644FEB" w:rsidRDefault="00CF6C33">
            <w:pPr>
              <w:pStyle w:val="TAC"/>
              <w:rPr>
                <w:ins w:id="2447" w:author="Huawei" w:date="2024-02-02T15:20:00Z"/>
              </w:rPr>
            </w:pPr>
            <w:ins w:id="2448" w:author="Huawei" w:date="2024-02-02T15:20:00Z">
              <w:r>
                <w:t>0</w:t>
              </w:r>
            </w:ins>
          </w:p>
        </w:tc>
      </w:tr>
      <w:tr w:rsidR="00644FEB">
        <w:trPr>
          <w:cantSplit/>
          <w:trHeight w:val="169"/>
          <w:jc w:val="center"/>
          <w:ins w:id="2449" w:author="Huawei" w:date="2024-02-02T15:20:00Z"/>
        </w:trPr>
        <w:tc>
          <w:tcPr>
            <w:tcW w:w="2887" w:type="dxa"/>
            <w:gridSpan w:val="2"/>
            <w:tcBorders>
              <w:left w:val="single" w:sz="4" w:space="0" w:color="auto"/>
              <w:bottom w:val="single" w:sz="4" w:space="0" w:color="auto"/>
            </w:tcBorders>
          </w:tcPr>
          <w:p w:rsidR="00644FEB" w:rsidRDefault="00CF6C33">
            <w:pPr>
              <w:pStyle w:val="TAL"/>
              <w:rPr>
                <w:ins w:id="2450" w:author="Huawei" w:date="2024-02-02T15:20:00Z"/>
              </w:rPr>
            </w:pPr>
            <w:ins w:id="2451" w:author="Huawei" w:date="2024-02-02T15:20:00Z">
              <w:r>
                <w:rPr>
                  <w:rFonts w:cs="Arial"/>
                  <w:szCs w:val="16"/>
                  <w:lang w:eastAsia="ja-JP"/>
                </w:rPr>
                <w:t>EPRE ratio of PBCH to PBCH DMRS</w:t>
              </w:r>
              <w:r>
                <w:t>PSS_beta</w:t>
              </w:r>
            </w:ins>
          </w:p>
        </w:tc>
        <w:tc>
          <w:tcPr>
            <w:tcW w:w="1701" w:type="dxa"/>
            <w:tcBorders>
              <w:bottom w:val="single" w:sz="4" w:space="0" w:color="auto"/>
            </w:tcBorders>
          </w:tcPr>
          <w:p w:rsidR="00644FEB" w:rsidRDefault="00CF6C33">
            <w:pPr>
              <w:pStyle w:val="TAC"/>
              <w:rPr>
                <w:ins w:id="2452" w:author="Huawei" w:date="2024-02-02T15:20:00Z"/>
              </w:rPr>
            </w:pPr>
            <w:ins w:id="2453" w:author="Huawei" w:date="2024-02-02T15:20:00Z">
              <w:r>
                <w:t>dB</w:t>
              </w:r>
            </w:ins>
          </w:p>
        </w:tc>
        <w:tc>
          <w:tcPr>
            <w:tcW w:w="5154" w:type="dxa"/>
            <w:gridSpan w:val="3"/>
            <w:tcBorders>
              <w:top w:val="nil"/>
              <w:bottom w:val="nil"/>
            </w:tcBorders>
            <w:shd w:val="clear" w:color="auto" w:fill="auto"/>
          </w:tcPr>
          <w:p w:rsidR="00644FEB" w:rsidRDefault="00644FEB">
            <w:pPr>
              <w:pStyle w:val="TAC"/>
              <w:rPr>
                <w:ins w:id="2454" w:author="Huawei" w:date="2024-02-02T15:20:00Z"/>
              </w:rPr>
            </w:pPr>
          </w:p>
        </w:tc>
      </w:tr>
      <w:tr w:rsidR="00644FEB">
        <w:trPr>
          <w:cantSplit/>
          <w:trHeight w:val="180"/>
          <w:jc w:val="center"/>
          <w:ins w:id="2455" w:author="Huawei" w:date="2024-02-02T15:20:00Z"/>
        </w:trPr>
        <w:tc>
          <w:tcPr>
            <w:tcW w:w="2887" w:type="dxa"/>
            <w:gridSpan w:val="2"/>
            <w:tcBorders>
              <w:left w:val="single" w:sz="4" w:space="0" w:color="auto"/>
              <w:bottom w:val="single" w:sz="4" w:space="0" w:color="auto"/>
            </w:tcBorders>
          </w:tcPr>
          <w:p w:rsidR="00644FEB" w:rsidRDefault="00CF6C33">
            <w:pPr>
              <w:pStyle w:val="TAL"/>
              <w:rPr>
                <w:ins w:id="2456" w:author="Huawei" w:date="2024-02-02T15:20:00Z"/>
              </w:rPr>
            </w:pPr>
            <w:ins w:id="2457" w:author="Huawei" w:date="2024-02-02T15:20:00Z">
              <w:r>
                <w:rPr>
                  <w:rFonts w:cs="Arial"/>
                  <w:szCs w:val="16"/>
                  <w:lang w:eastAsia="ja-JP"/>
                </w:rPr>
                <w:t>EPRE ratio of PSS to SSS</w:t>
              </w:r>
              <w:r>
                <w:t>SSS_beta</w:t>
              </w:r>
            </w:ins>
          </w:p>
        </w:tc>
        <w:tc>
          <w:tcPr>
            <w:tcW w:w="1701" w:type="dxa"/>
            <w:tcBorders>
              <w:bottom w:val="single" w:sz="4" w:space="0" w:color="auto"/>
            </w:tcBorders>
          </w:tcPr>
          <w:p w:rsidR="00644FEB" w:rsidRDefault="00CF6C33">
            <w:pPr>
              <w:pStyle w:val="TAC"/>
              <w:rPr>
                <w:ins w:id="2458" w:author="Huawei" w:date="2024-02-02T15:20:00Z"/>
              </w:rPr>
            </w:pPr>
            <w:ins w:id="2459" w:author="Huawei" w:date="2024-02-02T15:20:00Z">
              <w:r>
                <w:t>dB</w:t>
              </w:r>
            </w:ins>
          </w:p>
        </w:tc>
        <w:tc>
          <w:tcPr>
            <w:tcW w:w="5154" w:type="dxa"/>
            <w:gridSpan w:val="3"/>
            <w:tcBorders>
              <w:top w:val="nil"/>
              <w:bottom w:val="nil"/>
            </w:tcBorders>
            <w:shd w:val="clear" w:color="auto" w:fill="auto"/>
          </w:tcPr>
          <w:p w:rsidR="00644FEB" w:rsidRDefault="00644FEB">
            <w:pPr>
              <w:pStyle w:val="TAC"/>
              <w:rPr>
                <w:ins w:id="2460" w:author="Huawei" w:date="2024-02-02T15:20:00Z"/>
              </w:rPr>
            </w:pPr>
          </w:p>
        </w:tc>
      </w:tr>
      <w:tr w:rsidR="00644FEB">
        <w:trPr>
          <w:cantSplit/>
          <w:trHeight w:val="169"/>
          <w:jc w:val="center"/>
          <w:ins w:id="2461" w:author="Huawei" w:date="2024-02-02T15:20:00Z"/>
        </w:trPr>
        <w:tc>
          <w:tcPr>
            <w:tcW w:w="2887" w:type="dxa"/>
            <w:gridSpan w:val="2"/>
            <w:tcBorders>
              <w:left w:val="single" w:sz="4" w:space="0" w:color="auto"/>
              <w:bottom w:val="single" w:sz="4" w:space="0" w:color="auto"/>
            </w:tcBorders>
          </w:tcPr>
          <w:p w:rsidR="00644FEB" w:rsidRDefault="00CF6C33">
            <w:pPr>
              <w:pStyle w:val="TAL"/>
              <w:rPr>
                <w:ins w:id="2462" w:author="Huawei" w:date="2024-02-02T15:20:00Z"/>
              </w:rPr>
            </w:pPr>
            <w:ins w:id="2463" w:author="Huawei" w:date="2024-02-02T15:20:00Z">
              <w:r>
                <w:rPr>
                  <w:rFonts w:cs="Arial"/>
                  <w:szCs w:val="16"/>
                  <w:lang w:eastAsia="ja-JP"/>
                </w:rPr>
                <w:t xml:space="preserve">EPRE ratio of PDSCH DMRS to SSS </w:t>
              </w:r>
              <w:r>
                <w:t>PDSCH_beta</w:t>
              </w:r>
            </w:ins>
          </w:p>
        </w:tc>
        <w:tc>
          <w:tcPr>
            <w:tcW w:w="1701" w:type="dxa"/>
            <w:tcBorders>
              <w:bottom w:val="single" w:sz="4" w:space="0" w:color="auto"/>
            </w:tcBorders>
          </w:tcPr>
          <w:p w:rsidR="00644FEB" w:rsidRDefault="00CF6C33">
            <w:pPr>
              <w:pStyle w:val="TAC"/>
              <w:rPr>
                <w:ins w:id="2464" w:author="Huawei" w:date="2024-02-02T15:20:00Z"/>
              </w:rPr>
            </w:pPr>
            <w:ins w:id="2465" w:author="Huawei" w:date="2024-02-02T15:20:00Z">
              <w:r>
                <w:t>dB</w:t>
              </w:r>
            </w:ins>
          </w:p>
        </w:tc>
        <w:tc>
          <w:tcPr>
            <w:tcW w:w="5154" w:type="dxa"/>
            <w:gridSpan w:val="3"/>
            <w:tcBorders>
              <w:top w:val="nil"/>
              <w:bottom w:val="nil"/>
            </w:tcBorders>
            <w:shd w:val="clear" w:color="auto" w:fill="auto"/>
          </w:tcPr>
          <w:p w:rsidR="00644FEB" w:rsidRDefault="00644FEB">
            <w:pPr>
              <w:pStyle w:val="TAC"/>
              <w:rPr>
                <w:ins w:id="2466" w:author="Huawei" w:date="2024-02-02T15:20:00Z"/>
              </w:rPr>
            </w:pPr>
          </w:p>
        </w:tc>
      </w:tr>
      <w:tr w:rsidR="00644FEB">
        <w:trPr>
          <w:cantSplit/>
          <w:trHeight w:val="169"/>
          <w:jc w:val="center"/>
          <w:ins w:id="2467" w:author="Huawei" w:date="2024-02-02T15:20:00Z"/>
        </w:trPr>
        <w:tc>
          <w:tcPr>
            <w:tcW w:w="2887" w:type="dxa"/>
            <w:gridSpan w:val="2"/>
            <w:tcBorders>
              <w:left w:val="single" w:sz="4" w:space="0" w:color="auto"/>
              <w:bottom w:val="single" w:sz="4" w:space="0" w:color="auto"/>
            </w:tcBorders>
          </w:tcPr>
          <w:p w:rsidR="00644FEB" w:rsidRDefault="00CF6C33">
            <w:pPr>
              <w:pStyle w:val="TAL"/>
              <w:rPr>
                <w:ins w:id="2468" w:author="Huawei" w:date="2024-02-02T15:20:00Z"/>
                <w:rFonts w:cs="Arial"/>
                <w:szCs w:val="16"/>
                <w:lang w:eastAsia="ja-JP"/>
              </w:rPr>
            </w:pPr>
            <w:ins w:id="2469" w:author="Huawei" w:date="2024-02-02T15:20:00Z">
              <w:r>
                <w:rPr>
                  <w:rFonts w:cs="Arial"/>
                  <w:szCs w:val="16"/>
                  <w:lang w:eastAsia="ja-JP"/>
                </w:rPr>
                <w:t>EPRE ratio of PDSCH to PDSCH DMRS</w:t>
              </w:r>
            </w:ins>
          </w:p>
        </w:tc>
        <w:tc>
          <w:tcPr>
            <w:tcW w:w="1701" w:type="dxa"/>
            <w:tcBorders>
              <w:bottom w:val="single" w:sz="4" w:space="0" w:color="auto"/>
            </w:tcBorders>
          </w:tcPr>
          <w:p w:rsidR="00644FEB" w:rsidRDefault="00CF6C33">
            <w:pPr>
              <w:pStyle w:val="TAC"/>
              <w:rPr>
                <w:ins w:id="2470" w:author="Huawei" w:date="2024-02-02T15:20:00Z"/>
              </w:rPr>
            </w:pPr>
            <w:ins w:id="2471" w:author="Huawei" w:date="2024-02-02T15:20:00Z">
              <w:r>
                <w:rPr>
                  <w:rFonts w:hint="eastAsia"/>
                  <w:lang w:eastAsia="zh-CN"/>
                </w:rPr>
                <w:t>d</w:t>
              </w:r>
              <w:r>
                <w:rPr>
                  <w:lang w:eastAsia="zh-CN"/>
                </w:rPr>
                <w:t>B</w:t>
              </w:r>
            </w:ins>
          </w:p>
        </w:tc>
        <w:tc>
          <w:tcPr>
            <w:tcW w:w="5154" w:type="dxa"/>
            <w:gridSpan w:val="3"/>
            <w:tcBorders>
              <w:top w:val="nil"/>
              <w:bottom w:val="nil"/>
            </w:tcBorders>
            <w:shd w:val="clear" w:color="auto" w:fill="auto"/>
          </w:tcPr>
          <w:p w:rsidR="00644FEB" w:rsidRDefault="00644FEB">
            <w:pPr>
              <w:pStyle w:val="TAC"/>
              <w:rPr>
                <w:ins w:id="2472" w:author="Huawei" w:date="2024-02-02T15:20:00Z"/>
              </w:rPr>
            </w:pPr>
          </w:p>
        </w:tc>
      </w:tr>
      <w:tr w:rsidR="00644FEB">
        <w:trPr>
          <w:cantSplit/>
          <w:trHeight w:val="169"/>
          <w:jc w:val="center"/>
          <w:ins w:id="2473" w:author="Huawei" w:date="2024-02-02T15:20:00Z"/>
        </w:trPr>
        <w:tc>
          <w:tcPr>
            <w:tcW w:w="2887" w:type="dxa"/>
            <w:gridSpan w:val="2"/>
            <w:tcBorders>
              <w:left w:val="single" w:sz="4" w:space="0" w:color="auto"/>
              <w:bottom w:val="single" w:sz="4" w:space="0" w:color="auto"/>
            </w:tcBorders>
          </w:tcPr>
          <w:p w:rsidR="00644FEB" w:rsidRDefault="00CF6C33">
            <w:pPr>
              <w:pStyle w:val="TAL"/>
              <w:rPr>
                <w:ins w:id="2474" w:author="Huawei" w:date="2024-02-02T15:20:00Z"/>
                <w:rFonts w:cs="Arial"/>
                <w:szCs w:val="16"/>
                <w:lang w:eastAsia="ja-JP"/>
              </w:rPr>
            </w:pPr>
            <w:ins w:id="2475" w:author="Huawei" w:date="2024-02-02T15:20:00Z">
              <w:r>
                <w:rPr>
                  <w:rFonts w:cs="Arial"/>
                  <w:szCs w:val="16"/>
                  <w:lang w:eastAsia="ja-JP"/>
                </w:rPr>
                <w:t>EPRE ratio of OCNG DMRS to SSS</w:t>
              </w:r>
            </w:ins>
          </w:p>
        </w:tc>
        <w:tc>
          <w:tcPr>
            <w:tcW w:w="1701" w:type="dxa"/>
            <w:tcBorders>
              <w:bottom w:val="single" w:sz="4" w:space="0" w:color="auto"/>
            </w:tcBorders>
          </w:tcPr>
          <w:p w:rsidR="00644FEB" w:rsidRDefault="00CF6C33">
            <w:pPr>
              <w:pStyle w:val="TAC"/>
              <w:rPr>
                <w:ins w:id="2476" w:author="Huawei" w:date="2024-02-02T15:20:00Z"/>
              </w:rPr>
            </w:pPr>
            <w:ins w:id="2477" w:author="Huawei" w:date="2024-02-02T15:20:00Z">
              <w:r>
                <w:rPr>
                  <w:rFonts w:hint="eastAsia"/>
                  <w:lang w:eastAsia="zh-CN"/>
                </w:rPr>
                <w:t>d</w:t>
              </w:r>
              <w:r>
                <w:rPr>
                  <w:lang w:eastAsia="zh-CN"/>
                </w:rPr>
                <w:t>B</w:t>
              </w:r>
            </w:ins>
          </w:p>
        </w:tc>
        <w:tc>
          <w:tcPr>
            <w:tcW w:w="5154" w:type="dxa"/>
            <w:gridSpan w:val="3"/>
            <w:tcBorders>
              <w:top w:val="nil"/>
              <w:bottom w:val="nil"/>
            </w:tcBorders>
            <w:shd w:val="clear" w:color="auto" w:fill="auto"/>
          </w:tcPr>
          <w:p w:rsidR="00644FEB" w:rsidRDefault="00644FEB">
            <w:pPr>
              <w:pStyle w:val="TAC"/>
              <w:rPr>
                <w:ins w:id="2478" w:author="Huawei" w:date="2024-02-02T15:20:00Z"/>
              </w:rPr>
            </w:pPr>
          </w:p>
        </w:tc>
      </w:tr>
      <w:tr w:rsidR="00644FEB">
        <w:trPr>
          <w:cantSplit/>
          <w:trHeight w:val="169"/>
          <w:jc w:val="center"/>
          <w:ins w:id="2479" w:author="Huawei" w:date="2024-02-02T15:20:00Z"/>
        </w:trPr>
        <w:tc>
          <w:tcPr>
            <w:tcW w:w="2887" w:type="dxa"/>
            <w:gridSpan w:val="2"/>
            <w:tcBorders>
              <w:left w:val="single" w:sz="4" w:space="0" w:color="auto"/>
              <w:bottom w:val="single" w:sz="4" w:space="0" w:color="auto"/>
            </w:tcBorders>
            <w:vAlign w:val="center"/>
          </w:tcPr>
          <w:p w:rsidR="00644FEB" w:rsidRDefault="00CF6C33">
            <w:pPr>
              <w:pStyle w:val="TAL"/>
              <w:rPr>
                <w:ins w:id="2480" w:author="Huawei" w:date="2024-02-02T15:20:00Z"/>
              </w:rPr>
            </w:pPr>
            <w:ins w:id="2481" w:author="Huawei" w:date="2024-02-02T15:20:00Z">
              <w:r>
                <w:rPr>
                  <w:rFonts w:cs="Arial"/>
                  <w:szCs w:val="16"/>
                  <w:lang w:eastAsia="ja-JP"/>
                </w:rPr>
                <w:t xml:space="preserve">EPRE ratio of </w:t>
              </w:r>
              <w:r>
                <w:rPr>
                  <w:rFonts w:cs="Arial"/>
                  <w:szCs w:val="16"/>
                  <w:lang w:eastAsia="ja-JP"/>
                </w:rPr>
                <w:t>OCNG to OCNG DMRS</w:t>
              </w:r>
            </w:ins>
          </w:p>
        </w:tc>
        <w:tc>
          <w:tcPr>
            <w:tcW w:w="1701" w:type="dxa"/>
            <w:tcBorders>
              <w:bottom w:val="single" w:sz="4" w:space="0" w:color="auto"/>
            </w:tcBorders>
          </w:tcPr>
          <w:p w:rsidR="00644FEB" w:rsidRDefault="00CF6C33">
            <w:pPr>
              <w:pStyle w:val="TAC"/>
              <w:rPr>
                <w:ins w:id="2482" w:author="Huawei" w:date="2024-02-02T15:20:00Z"/>
              </w:rPr>
            </w:pPr>
            <w:ins w:id="2483" w:author="Huawei" w:date="2024-02-02T15:20:00Z">
              <w:r>
                <w:t>dB</w:t>
              </w:r>
            </w:ins>
          </w:p>
        </w:tc>
        <w:tc>
          <w:tcPr>
            <w:tcW w:w="5154" w:type="dxa"/>
            <w:gridSpan w:val="3"/>
            <w:tcBorders>
              <w:top w:val="nil"/>
            </w:tcBorders>
            <w:shd w:val="clear" w:color="auto" w:fill="auto"/>
          </w:tcPr>
          <w:p w:rsidR="00644FEB" w:rsidRDefault="00644FEB">
            <w:pPr>
              <w:pStyle w:val="TAC"/>
              <w:rPr>
                <w:ins w:id="2484" w:author="Huawei" w:date="2024-02-02T15:20:00Z"/>
              </w:rPr>
            </w:pPr>
          </w:p>
        </w:tc>
      </w:tr>
      <w:tr w:rsidR="00644FEB">
        <w:trPr>
          <w:cantSplit/>
          <w:trHeight w:val="185"/>
          <w:jc w:val="center"/>
          <w:ins w:id="2485" w:author="Huawei" w:date="2024-02-02T15:20:00Z"/>
        </w:trPr>
        <w:tc>
          <w:tcPr>
            <w:tcW w:w="1328" w:type="dxa"/>
            <w:tcBorders>
              <w:bottom w:val="nil"/>
            </w:tcBorders>
            <w:shd w:val="clear" w:color="auto" w:fill="auto"/>
          </w:tcPr>
          <w:p w:rsidR="00644FEB" w:rsidRDefault="00CF6C33">
            <w:pPr>
              <w:pStyle w:val="TAL"/>
              <w:rPr>
                <w:ins w:id="2486" w:author="Huawei" w:date="2024-02-02T15:20:00Z"/>
              </w:rPr>
            </w:pPr>
            <w:ins w:id="2487" w:author="Huawei" w:date="2024-02-02T15:20:00Z">
              <w:r>
                <w:t>SNR on RLM-RS</w:t>
              </w:r>
            </w:ins>
          </w:p>
        </w:tc>
        <w:tc>
          <w:tcPr>
            <w:tcW w:w="1559" w:type="dxa"/>
          </w:tcPr>
          <w:p w:rsidR="00644FEB" w:rsidRDefault="00CF6C33">
            <w:pPr>
              <w:pStyle w:val="TAL"/>
              <w:rPr>
                <w:ins w:id="2488" w:author="Huawei" w:date="2024-02-02T15:20:00Z"/>
              </w:rPr>
            </w:pPr>
            <w:ins w:id="2489" w:author="Huawei" w:date="2024-02-02T15:20:00Z">
              <w:r>
                <w:t>Config 1</w:t>
              </w:r>
            </w:ins>
          </w:p>
        </w:tc>
        <w:tc>
          <w:tcPr>
            <w:tcW w:w="1701" w:type="dxa"/>
            <w:tcBorders>
              <w:bottom w:val="nil"/>
            </w:tcBorders>
            <w:shd w:val="clear" w:color="auto" w:fill="auto"/>
          </w:tcPr>
          <w:p w:rsidR="00644FEB" w:rsidRDefault="00CF6C33">
            <w:pPr>
              <w:pStyle w:val="TAC"/>
              <w:rPr>
                <w:ins w:id="2490" w:author="Huawei" w:date="2024-02-02T15:20:00Z"/>
              </w:rPr>
            </w:pPr>
            <w:ins w:id="2491" w:author="Huawei" w:date="2024-02-02T15:20:00Z">
              <w:r>
                <w:t>dB</w:t>
              </w:r>
            </w:ins>
          </w:p>
        </w:tc>
        <w:tc>
          <w:tcPr>
            <w:tcW w:w="1718" w:type="dxa"/>
          </w:tcPr>
          <w:p w:rsidR="00644FEB" w:rsidRDefault="00CF6C33">
            <w:pPr>
              <w:pStyle w:val="TAC"/>
              <w:rPr>
                <w:ins w:id="2492" w:author="Huawei" w:date="2024-02-02T15:20:00Z"/>
              </w:rPr>
            </w:pPr>
            <w:ins w:id="2493" w:author="Huawei" w:date="2024-02-02T15:20:00Z">
              <w:r>
                <w:t>1</w:t>
              </w:r>
            </w:ins>
          </w:p>
        </w:tc>
        <w:tc>
          <w:tcPr>
            <w:tcW w:w="1718" w:type="dxa"/>
          </w:tcPr>
          <w:p w:rsidR="00644FEB" w:rsidRDefault="00CF6C33">
            <w:pPr>
              <w:keepNext/>
              <w:keepLines/>
              <w:spacing w:after="0"/>
              <w:jc w:val="center"/>
              <w:rPr>
                <w:ins w:id="2494" w:author="Huawei" w:date="2024-02-02T15:20:00Z"/>
                <w:rFonts w:ascii="Arial" w:hAnsi="Arial"/>
                <w:sz w:val="18"/>
              </w:rPr>
            </w:pPr>
            <w:ins w:id="2495" w:author="Huawei" w:date="2024-02-02T15:20:00Z">
              <w:r>
                <w:rPr>
                  <w:rFonts w:ascii="Arial" w:hAnsi="Arial"/>
                  <w:sz w:val="18"/>
                </w:rPr>
                <w:t>-7</w:t>
              </w:r>
            </w:ins>
          </w:p>
        </w:tc>
        <w:tc>
          <w:tcPr>
            <w:tcW w:w="1718" w:type="dxa"/>
          </w:tcPr>
          <w:p w:rsidR="00644FEB" w:rsidRDefault="00CF6C33">
            <w:pPr>
              <w:keepNext/>
              <w:keepLines/>
              <w:spacing w:after="0"/>
              <w:jc w:val="center"/>
              <w:rPr>
                <w:ins w:id="2496" w:author="Huawei" w:date="2024-02-02T15:20:00Z"/>
                <w:rFonts w:ascii="Arial" w:hAnsi="Arial"/>
                <w:sz w:val="18"/>
              </w:rPr>
            </w:pPr>
            <w:ins w:id="2497" w:author="Huawei" w:date="2024-02-02T15:20:00Z">
              <w:r>
                <w:rPr>
                  <w:rFonts w:ascii="Arial" w:hAnsi="Arial"/>
                  <w:sz w:val="18"/>
                </w:rPr>
                <w:t>-15</w:t>
              </w:r>
            </w:ins>
          </w:p>
        </w:tc>
      </w:tr>
      <w:tr w:rsidR="00644FEB">
        <w:trPr>
          <w:cantSplit/>
          <w:trHeight w:val="245"/>
          <w:jc w:val="center"/>
          <w:ins w:id="2498" w:author="Huawei" w:date="2024-02-02T15:20:00Z"/>
        </w:trPr>
        <w:tc>
          <w:tcPr>
            <w:tcW w:w="1328" w:type="dxa"/>
            <w:tcBorders>
              <w:top w:val="nil"/>
              <w:bottom w:val="nil"/>
            </w:tcBorders>
            <w:shd w:val="clear" w:color="auto" w:fill="auto"/>
          </w:tcPr>
          <w:p w:rsidR="00644FEB" w:rsidRDefault="00644FEB">
            <w:pPr>
              <w:pStyle w:val="TAL"/>
              <w:rPr>
                <w:ins w:id="2499" w:author="Huawei" w:date="2024-02-02T15:20:00Z"/>
              </w:rPr>
            </w:pPr>
          </w:p>
        </w:tc>
        <w:tc>
          <w:tcPr>
            <w:tcW w:w="1559" w:type="dxa"/>
          </w:tcPr>
          <w:p w:rsidR="00644FEB" w:rsidRDefault="00CF6C33">
            <w:pPr>
              <w:pStyle w:val="TAL"/>
              <w:rPr>
                <w:ins w:id="2500" w:author="Huawei" w:date="2024-02-02T15:20:00Z"/>
              </w:rPr>
            </w:pPr>
            <w:ins w:id="2501" w:author="Huawei" w:date="2024-02-02T15:20:00Z">
              <w:r>
                <w:t>Config 2</w:t>
              </w:r>
            </w:ins>
          </w:p>
        </w:tc>
        <w:tc>
          <w:tcPr>
            <w:tcW w:w="1701" w:type="dxa"/>
            <w:tcBorders>
              <w:top w:val="nil"/>
              <w:bottom w:val="nil"/>
            </w:tcBorders>
            <w:shd w:val="clear" w:color="auto" w:fill="auto"/>
          </w:tcPr>
          <w:p w:rsidR="00644FEB" w:rsidRDefault="00644FEB">
            <w:pPr>
              <w:pStyle w:val="TAC"/>
              <w:rPr>
                <w:ins w:id="2502" w:author="Huawei" w:date="2024-02-02T15:20:00Z"/>
              </w:rPr>
            </w:pPr>
          </w:p>
        </w:tc>
        <w:tc>
          <w:tcPr>
            <w:tcW w:w="1718" w:type="dxa"/>
          </w:tcPr>
          <w:p w:rsidR="00644FEB" w:rsidRDefault="00CF6C33">
            <w:pPr>
              <w:pStyle w:val="TAC"/>
              <w:rPr>
                <w:ins w:id="2503" w:author="Huawei" w:date="2024-02-02T15:20:00Z"/>
              </w:rPr>
            </w:pPr>
            <w:ins w:id="2504" w:author="Huawei" w:date="2024-02-02T15:20:00Z">
              <w:r>
                <w:t>1</w:t>
              </w:r>
            </w:ins>
          </w:p>
        </w:tc>
        <w:tc>
          <w:tcPr>
            <w:tcW w:w="1718" w:type="dxa"/>
          </w:tcPr>
          <w:p w:rsidR="00644FEB" w:rsidRDefault="00CF6C33">
            <w:pPr>
              <w:keepNext/>
              <w:keepLines/>
              <w:spacing w:after="0"/>
              <w:jc w:val="center"/>
              <w:rPr>
                <w:ins w:id="2505" w:author="Huawei" w:date="2024-02-02T15:20:00Z"/>
                <w:rFonts w:ascii="Arial" w:hAnsi="Arial"/>
                <w:sz w:val="18"/>
              </w:rPr>
            </w:pPr>
            <w:ins w:id="2506" w:author="Huawei" w:date="2024-02-02T15:20:00Z">
              <w:r>
                <w:rPr>
                  <w:rFonts w:ascii="Arial" w:hAnsi="Arial"/>
                  <w:sz w:val="18"/>
                </w:rPr>
                <w:t>-7</w:t>
              </w:r>
            </w:ins>
          </w:p>
        </w:tc>
        <w:tc>
          <w:tcPr>
            <w:tcW w:w="1718" w:type="dxa"/>
          </w:tcPr>
          <w:p w:rsidR="00644FEB" w:rsidRDefault="00CF6C33">
            <w:pPr>
              <w:keepNext/>
              <w:keepLines/>
              <w:spacing w:after="0"/>
              <w:jc w:val="center"/>
              <w:rPr>
                <w:ins w:id="2507" w:author="Huawei" w:date="2024-02-02T15:20:00Z"/>
                <w:rFonts w:ascii="Arial" w:hAnsi="Arial"/>
                <w:sz w:val="18"/>
              </w:rPr>
            </w:pPr>
            <w:ins w:id="2508" w:author="Huawei" w:date="2024-02-02T15:20:00Z">
              <w:r>
                <w:rPr>
                  <w:rFonts w:ascii="Arial" w:hAnsi="Arial"/>
                  <w:sz w:val="18"/>
                </w:rPr>
                <w:t>-15</w:t>
              </w:r>
            </w:ins>
          </w:p>
        </w:tc>
      </w:tr>
      <w:tr w:rsidR="00644FEB">
        <w:trPr>
          <w:cantSplit/>
          <w:trHeight w:val="135"/>
          <w:jc w:val="center"/>
          <w:ins w:id="2509" w:author="Huawei" w:date="2024-02-02T15:20:00Z"/>
        </w:trPr>
        <w:tc>
          <w:tcPr>
            <w:tcW w:w="1328" w:type="dxa"/>
            <w:tcBorders>
              <w:top w:val="nil"/>
              <w:bottom w:val="single" w:sz="4" w:space="0" w:color="auto"/>
            </w:tcBorders>
            <w:shd w:val="clear" w:color="auto" w:fill="auto"/>
          </w:tcPr>
          <w:p w:rsidR="00644FEB" w:rsidRDefault="00644FEB">
            <w:pPr>
              <w:pStyle w:val="TAL"/>
              <w:rPr>
                <w:ins w:id="2510" w:author="Huawei" w:date="2024-02-02T15:20:00Z"/>
              </w:rPr>
            </w:pPr>
          </w:p>
        </w:tc>
        <w:tc>
          <w:tcPr>
            <w:tcW w:w="1559" w:type="dxa"/>
          </w:tcPr>
          <w:p w:rsidR="00644FEB" w:rsidRDefault="00CF6C33">
            <w:pPr>
              <w:pStyle w:val="TAL"/>
              <w:rPr>
                <w:ins w:id="2511" w:author="Huawei" w:date="2024-02-02T15:20:00Z"/>
              </w:rPr>
            </w:pPr>
            <w:ins w:id="2512" w:author="Huawei" w:date="2024-02-02T15:20:00Z">
              <w:r>
                <w:t>Config 3</w:t>
              </w:r>
            </w:ins>
          </w:p>
        </w:tc>
        <w:tc>
          <w:tcPr>
            <w:tcW w:w="1701" w:type="dxa"/>
            <w:tcBorders>
              <w:top w:val="nil"/>
              <w:bottom w:val="single" w:sz="4" w:space="0" w:color="auto"/>
            </w:tcBorders>
            <w:shd w:val="clear" w:color="auto" w:fill="auto"/>
          </w:tcPr>
          <w:p w:rsidR="00644FEB" w:rsidRDefault="00644FEB">
            <w:pPr>
              <w:pStyle w:val="TAC"/>
              <w:rPr>
                <w:ins w:id="2513" w:author="Huawei" w:date="2024-02-02T15:20:00Z"/>
              </w:rPr>
            </w:pPr>
          </w:p>
        </w:tc>
        <w:tc>
          <w:tcPr>
            <w:tcW w:w="1718" w:type="dxa"/>
          </w:tcPr>
          <w:p w:rsidR="00644FEB" w:rsidRDefault="00CF6C33">
            <w:pPr>
              <w:pStyle w:val="TAC"/>
              <w:rPr>
                <w:ins w:id="2514" w:author="Huawei" w:date="2024-02-02T15:20:00Z"/>
              </w:rPr>
            </w:pPr>
            <w:ins w:id="2515" w:author="Huawei" w:date="2024-02-02T15:20:00Z">
              <w:r>
                <w:t>1</w:t>
              </w:r>
            </w:ins>
          </w:p>
        </w:tc>
        <w:tc>
          <w:tcPr>
            <w:tcW w:w="1718" w:type="dxa"/>
          </w:tcPr>
          <w:p w:rsidR="00644FEB" w:rsidRDefault="00CF6C33">
            <w:pPr>
              <w:keepNext/>
              <w:keepLines/>
              <w:spacing w:after="0"/>
              <w:jc w:val="center"/>
              <w:rPr>
                <w:ins w:id="2516" w:author="Huawei" w:date="2024-02-02T15:20:00Z"/>
                <w:rFonts w:ascii="Arial" w:hAnsi="Arial"/>
                <w:sz w:val="18"/>
              </w:rPr>
            </w:pPr>
            <w:ins w:id="2517" w:author="Huawei" w:date="2024-02-02T15:20:00Z">
              <w:r>
                <w:rPr>
                  <w:rFonts w:ascii="Arial" w:hAnsi="Arial"/>
                  <w:sz w:val="18"/>
                </w:rPr>
                <w:t>-7</w:t>
              </w:r>
            </w:ins>
          </w:p>
        </w:tc>
        <w:tc>
          <w:tcPr>
            <w:tcW w:w="1718" w:type="dxa"/>
          </w:tcPr>
          <w:p w:rsidR="00644FEB" w:rsidRDefault="00CF6C33">
            <w:pPr>
              <w:keepNext/>
              <w:keepLines/>
              <w:spacing w:after="0"/>
              <w:jc w:val="center"/>
              <w:rPr>
                <w:ins w:id="2518" w:author="Huawei" w:date="2024-02-02T15:20:00Z"/>
                <w:rFonts w:ascii="Arial" w:hAnsi="Arial"/>
                <w:sz w:val="18"/>
              </w:rPr>
            </w:pPr>
            <w:ins w:id="2519" w:author="Huawei" w:date="2024-02-02T15:20:00Z">
              <w:r>
                <w:rPr>
                  <w:rFonts w:ascii="Arial" w:hAnsi="Arial"/>
                  <w:sz w:val="18"/>
                </w:rPr>
                <w:t>-15</w:t>
              </w:r>
            </w:ins>
          </w:p>
        </w:tc>
      </w:tr>
      <w:tr w:rsidR="00644FEB">
        <w:trPr>
          <w:cantSplit/>
          <w:trHeight w:val="189"/>
          <w:jc w:val="center"/>
          <w:ins w:id="2520" w:author="Huawei" w:date="2024-02-02T15:20:00Z"/>
        </w:trPr>
        <w:tc>
          <w:tcPr>
            <w:tcW w:w="1328" w:type="dxa"/>
            <w:tcBorders>
              <w:bottom w:val="nil"/>
            </w:tcBorders>
            <w:shd w:val="clear" w:color="auto" w:fill="auto"/>
          </w:tcPr>
          <w:p w:rsidR="00644FEB" w:rsidRDefault="00CF6C33">
            <w:pPr>
              <w:pStyle w:val="TAL"/>
              <w:rPr>
                <w:ins w:id="2521" w:author="Huawei" w:date="2024-02-02T15:20:00Z"/>
              </w:rPr>
            </w:pPr>
            <w:ins w:id="2522" w:author="Huawei" w:date="2024-02-02T15:20:00Z">
              <w:r>
                <w:object w:dxaOrig="400" w:dyaOrig="400">
                  <v:shape id="_x0000_i1029" type="#_x0000_t75" style="width:20.05pt;height:20.05pt" o:ole="">
                    <v:imagedata r:id="rId16" o:title=""/>
                  </v:shape>
                  <o:OLEObject Type="Embed" ProgID="Equation.3" ShapeID="_x0000_i1029" DrawAspect="Content" ObjectID="_1770790118" r:id="rId23"/>
                </w:object>
              </w:r>
            </w:ins>
          </w:p>
        </w:tc>
        <w:tc>
          <w:tcPr>
            <w:tcW w:w="1559" w:type="dxa"/>
          </w:tcPr>
          <w:p w:rsidR="00644FEB" w:rsidRDefault="00CF6C33">
            <w:pPr>
              <w:pStyle w:val="TAL"/>
              <w:rPr>
                <w:ins w:id="2523" w:author="Huawei" w:date="2024-02-02T15:20:00Z"/>
              </w:rPr>
            </w:pPr>
            <w:ins w:id="2524" w:author="Huawei" w:date="2024-02-02T15:20:00Z">
              <w:r>
                <w:t>Config 1</w:t>
              </w:r>
            </w:ins>
          </w:p>
        </w:tc>
        <w:tc>
          <w:tcPr>
            <w:tcW w:w="1701" w:type="dxa"/>
            <w:tcBorders>
              <w:bottom w:val="nil"/>
            </w:tcBorders>
            <w:shd w:val="clear" w:color="auto" w:fill="auto"/>
          </w:tcPr>
          <w:p w:rsidR="00644FEB" w:rsidRDefault="00CF6C33">
            <w:pPr>
              <w:pStyle w:val="TAC"/>
              <w:rPr>
                <w:ins w:id="2525" w:author="Huawei" w:date="2024-02-02T15:20:00Z"/>
              </w:rPr>
            </w:pPr>
            <w:ins w:id="2526" w:author="Huawei" w:date="2024-02-02T15:20:00Z">
              <w:r>
                <w:t>dBm/15kHz</w:t>
              </w:r>
            </w:ins>
          </w:p>
        </w:tc>
        <w:tc>
          <w:tcPr>
            <w:tcW w:w="5154" w:type="dxa"/>
            <w:gridSpan w:val="3"/>
          </w:tcPr>
          <w:p w:rsidR="00644FEB" w:rsidRDefault="00CF6C33">
            <w:pPr>
              <w:pStyle w:val="TAC"/>
              <w:rPr>
                <w:ins w:id="2527" w:author="Huawei" w:date="2024-02-02T15:20:00Z"/>
              </w:rPr>
            </w:pPr>
            <w:ins w:id="2528" w:author="Huawei" w:date="2024-02-02T15:20:00Z">
              <w:r>
                <w:t>-98</w:t>
              </w:r>
            </w:ins>
          </w:p>
        </w:tc>
      </w:tr>
      <w:tr w:rsidR="00644FEB">
        <w:trPr>
          <w:cantSplit/>
          <w:trHeight w:val="189"/>
          <w:jc w:val="center"/>
          <w:ins w:id="2529" w:author="Huawei" w:date="2024-02-02T15:20:00Z"/>
        </w:trPr>
        <w:tc>
          <w:tcPr>
            <w:tcW w:w="1328" w:type="dxa"/>
            <w:tcBorders>
              <w:top w:val="nil"/>
              <w:bottom w:val="nil"/>
            </w:tcBorders>
            <w:shd w:val="clear" w:color="auto" w:fill="auto"/>
          </w:tcPr>
          <w:p w:rsidR="00644FEB" w:rsidRDefault="00644FEB">
            <w:pPr>
              <w:pStyle w:val="TAL"/>
              <w:rPr>
                <w:ins w:id="2530" w:author="Huawei" w:date="2024-02-02T15:20:00Z"/>
              </w:rPr>
            </w:pPr>
          </w:p>
        </w:tc>
        <w:tc>
          <w:tcPr>
            <w:tcW w:w="1559" w:type="dxa"/>
          </w:tcPr>
          <w:p w:rsidR="00644FEB" w:rsidRDefault="00CF6C33">
            <w:pPr>
              <w:pStyle w:val="TAL"/>
              <w:rPr>
                <w:ins w:id="2531" w:author="Huawei" w:date="2024-02-02T15:20:00Z"/>
              </w:rPr>
            </w:pPr>
            <w:ins w:id="2532" w:author="Huawei" w:date="2024-02-02T15:20:00Z">
              <w:r>
                <w:t>Config 2</w:t>
              </w:r>
            </w:ins>
          </w:p>
        </w:tc>
        <w:tc>
          <w:tcPr>
            <w:tcW w:w="1701" w:type="dxa"/>
            <w:tcBorders>
              <w:top w:val="nil"/>
              <w:bottom w:val="nil"/>
            </w:tcBorders>
            <w:shd w:val="clear" w:color="auto" w:fill="auto"/>
          </w:tcPr>
          <w:p w:rsidR="00644FEB" w:rsidRDefault="00644FEB">
            <w:pPr>
              <w:pStyle w:val="TAC"/>
              <w:rPr>
                <w:ins w:id="2533" w:author="Huawei" w:date="2024-02-02T15:20:00Z"/>
              </w:rPr>
            </w:pPr>
          </w:p>
        </w:tc>
        <w:tc>
          <w:tcPr>
            <w:tcW w:w="5154" w:type="dxa"/>
            <w:gridSpan w:val="3"/>
          </w:tcPr>
          <w:p w:rsidR="00644FEB" w:rsidRDefault="00CF6C33">
            <w:pPr>
              <w:pStyle w:val="TAC"/>
              <w:rPr>
                <w:ins w:id="2534" w:author="Huawei" w:date="2024-02-02T15:20:00Z"/>
              </w:rPr>
            </w:pPr>
            <w:ins w:id="2535" w:author="Huawei" w:date="2024-02-02T15:20:00Z">
              <w:r>
                <w:t>-98</w:t>
              </w:r>
            </w:ins>
          </w:p>
        </w:tc>
      </w:tr>
      <w:tr w:rsidR="00644FEB">
        <w:trPr>
          <w:cantSplit/>
          <w:trHeight w:val="189"/>
          <w:jc w:val="center"/>
          <w:ins w:id="2536" w:author="Huawei" w:date="2024-02-02T15:20:00Z"/>
        </w:trPr>
        <w:tc>
          <w:tcPr>
            <w:tcW w:w="1328" w:type="dxa"/>
            <w:tcBorders>
              <w:top w:val="nil"/>
            </w:tcBorders>
            <w:shd w:val="clear" w:color="auto" w:fill="auto"/>
          </w:tcPr>
          <w:p w:rsidR="00644FEB" w:rsidRDefault="00644FEB">
            <w:pPr>
              <w:pStyle w:val="TAL"/>
              <w:rPr>
                <w:ins w:id="2537" w:author="Huawei" w:date="2024-02-02T15:20:00Z"/>
              </w:rPr>
            </w:pPr>
          </w:p>
        </w:tc>
        <w:tc>
          <w:tcPr>
            <w:tcW w:w="1559" w:type="dxa"/>
          </w:tcPr>
          <w:p w:rsidR="00644FEB" w:rsidRDefault="00CF6C33">
            <w:pPr>
              <w:pStyle w:val="TAL"/>
              <w:rPr>
                <w:ins w:id="2538" w:author="Huawei" w:date="2024-02-02T15:20:00Z"/>
              </w:rPr>
            </w:pPr>
            <w:ins w:id="2539" w:author="Huawei" w:date="2024-02-02T15:20:00Z">
              <w:r>
                <w:t>Config 3</w:t>
              </w:r>
            </w:ins>
          </w:p>
        </w:tc>
        <w:tc>
          <w:tcPr>
            <w:tcW w:w="1701" w:type="dxa"/>
            <w:tcBorders>
              <w:top w:val="nil"/>
            </w:tcBorders>
            <w:shd w:val="clear" w:color="auto" w:fill="auto"/>
          </w:tcPr>
          <w:p w:rsidR="00644FEB" w:rsidRDefault="00644FEB">
            <w:pPr>
              <w:pStyle w:val="TAC"/>
              <w:rPr>
                <w:ins w:id="2540" w:author="Huawei" w:date="2024-02-02T15:20:00Z"/>
              </w:rPr>
            </w:pPr>
          </w:p>
        </w:tc>
        <w:tc>
          <w:tcPr>
            <w:tcW w:w="5154" w:type="dxa"/>
            <w:gridSpan w:val="3"/>
          </w:tcPr>
          <w:p w:rsidR="00644FEB" w:rsidRDefault="00CF6C33">
            <w:pPr>
              <w:pStyle w:val="TAC"/>
              <w:rPr>
                <w:ins w:id="2541" w:author="Huawei" w:date="2024-02-02T15:20:00Z"/>
              </w:rPr>
            </w:pPr>
            <w:ins w:id="2542" w:author="Huawei" w:date="2024-02-02T15:20:00Z">
              <w:r>
                <w:t>-98</w:t>
              </w:r>
            </w:ins>
          </w:p>
        </w:tc>
      </w:tr>
      <w:tr w:rsidR="00644FEB">
        <w:trPr>
          <w:cantSplit/>
          <w:trHeight w:val="189"/>
          <w:jc w:val="center"/>
          <w:ins w:id="2543" w:author="Huawei" w:date="2024-02-29T10:25:00Z"/>
        </w:trPr>
        <w:tc>
          <w:tcPr>
            <w:tcW w:w="1328" w:type="dxa"/>
            <w:vMerge w:val="restart"/>
            <w:tcBorders>
              <w:top w:val="nil"/>
            </w:tcBorders>
            <w:shd w:val="clear" w:color="auto" w:fill="auto"/>
          </w:tcPr>
          <w:p w:rsidR="00644FEB" w:rsidRDefault="00CF6C33">
            <w:pPr>
              <w:pStyle w:val="TAL"/>
              <w:rPr>
                <w:ins w:id="2544" w:author="Huawei" w:date="2024-02-29T10:25:00Z"/>
              </w:rPr>
            </w:pPr>
            <w:ins w:id="2545" w:author="Huawei" w:date="2024-02-29T10:25:00Z">
              <w:r>
                <w:rPr>
                  <w:rFonts w:eastAsia="?? ??"/>
                </w:rPr>
                <w:t>Propagation condition</w:t>
              </w:r>
            </w:ins>
          </w:p>
        </w:tc>
        <w:tc>
          <w:tcPr>
            <w:tcW w:w="1559" w:type="dxa"/>
          </w:tcPr>
          <w:p w:rsidR="00644FEB" w:rsidRDefault="00CF6C33">
            <w:pPr>
              <w:pStyle w:val="TAL"/>
              <w:rPr>
                <w:ins w:id="2546" w:author="Huawei" w:date="2024-02-29T10:25:00Z"/>
              </w:rPr>
            </w:pPr>
            <w:ins w:id="2547" w:author="Huawei" w:date="2024-02-29T10:25:00Z">
              <w:r>
                <w:t>Config 1, 2</w:t>
              </w:r>
            </w:ins>
          </w:p>
        </w:tc>
        <w:tc>
          <w:tcPr>
            <w:tcW w:w="1701" w:type="dxa"/>
            <w:tcBorders>
              <w:top w:val="nil"/>
            </w:tcBorders>
            <w:shd w:val="clear" w:color="auto" w:fill="auto"/>
          </w:tcPr>
          <w:p w:rsidR="00644FEB" w:rsidRDefault="00644FEB">
            <w:pPr>
              <w:pStyle w:val="TAC"/>
              <w:rPr>
                <w:ins w:id="2548" w:author="Huawei" w:date="2024-02-29T10:25:00Z"/>
              </w:rPr>
            </w:pPr>
          </w:p>
        </w:tc>
        <w:tc>
          <w:tcPr>
            <w:tcW w:w="5154" w:type="dxa"/>
            <w:gridSpan w:val="3"/>
          </w:tcPr>
          <w:p w:rsidR="00644FEB" w:rsidRDefault="00CF6C33">
            <w:pPr>
              <w:pStyle w:val="TAC"/>
              <w:rPr>
                <w:ins w:id="2549" w:author="Huawei" w:date="2024-02-29T10:25:00Z"/>
              </w:rPr>
            </w:pPr>
            <w:ins w:id="2550" w:author="Huawei" w:date="2024-02-29T10:25:00Z">
              <w:r>
                <w:rPr>
                  <w:rFonts w:eastAsia="MS Mincho"/>
                </w:rPr>
                <w:t>AWGN +220 Hz</w:t>
              </w:r>
            </w:ins>
          </w:p>
        </w:tc>
      </w:tr>
      <w:tr w:rsidR="00644FEB">
        <w:trPr>
          <w:cantSplit/>
          <w:trHeight w:val="189"/>
          <w:jc w:val="center"/>
          <w:ins w:id="2551" w:author="Huawei" w:date="2024-02-29T10:25:00Z"/>
        </w:trPr>
        <w:tc>
          <w:tcPr>
            <w:tcW w:w="1328" w:type="dxa"/>
            <w:vMerge/>
            <w:shd w:val="clear" w:color="auto" w:fill="auto"/>
          </w:tcPr>
          <w:p w:rsidR="00644FEB" w:rsidRDefault="00644FEB">
            <w:pPr>
              <w:pStyle w:val="TAL"/>
              <w:rPr>
                <w:ins w:id="2552" w:author="Huawei" w:date="2024-02-29T10:25:00Z"/>
              </w:rPr>
            </w:pPr>
          </w:p>
        </w:tc>
        <w:tc>
          <w:tcPr>
            <w:tcW w:w="1559" w:type="dxa"/>
          </w:tcPr>
          <w:p w:rsidR="00644FEB" w:rsidRDefault="00CF6C33">
            <w:pPr>
              <w:pStyle w:val="TAL"/>
              <w:rPr>
                <w:ins w:id="2553" w:author="Huawei" w:date="2024-02-29T10:25:00Z"/>
              </w:rPr>
            </w:pPr>
            <w:ins w:id="2554" w:author="Huawei" w:date="2024-02-29T10:25:00Z">
              <w:r>
                <w:t>Config 3</w:t>
              </w:r>
            </w:ins>
          </w:p>
        </w:tc>
        <w:tc>
          <w:tcPr>
            <w:tcW w:w="1701" w:type="dxa"/>
            <w:tcBorders>
              <w:top w:val="nil"/>
            </w:tcBorders>
            <w:shd w:val="clear" w:color="auto" w:fill="auto"/>
          </w:tcPr>
          <w:p w:rsidR="00644FEB" w:rsidRDefault="00644FEB">
            <w:pPr>
              <w:pStyle w:val="TAC"/>
              <w:rPr>
                <w:ins w:id="2555" w:author="Huawei" w:date="2024-02-29T10:25:00Z"/>
              </w:rPr>
            </w:pPr>
          </w:p>
        </w:tc>
        <w:tc>
          <w:tcPr>
            <w:tcW w:w="5154" w:type="dxa"/>
            <w:gridSpan w:val="3"/>
          </w:tcPr>
          <w:p w:rsidR="00644FEB" w:rsidRDefault="00CF6C33">
            <w:pPr>
              <w:pStyle w:val="TAC"/>
              <w:rPr>
                <w:ins w:id="2556" w:author="Huawei" w:date="2024-02-29T10:25:00Z"/>
              </w:rPr>
            </w:pPr>
            <w:ins w:id="2557" w:author="Huawei" w:date="2024-02-29T10:25:00Z">
              <w:r>
                <w:rPr>
                  <w:rFonts w:eastAsia="MS Mincho"/>
                </w:rPr>
                <w:t>AWGN +500 Hz</w:t>
              </w:r>
            </w:ins>
          </w:p>
        </w:tc>
      </w:tr>
      <w:tr w:rsidR="00644FEB">
        <w:trPr>
          <w:cantSplit/>
          <w:trHeight w:val="2119"/>
          <w:jc w:val="center"/>
          <w:ins w:id="2558" w:author="Huawei" w:date="2024-02-02T15:20:00Z"/>
        </w:trPr>
        <w:tc>
          <w:tcPr>
            <w:tcW w:w="9742" w:type="dxa"/>
            <w:gridSpan w:val="6"/>
          </w:tcPr>
          <w:p w:rsidR="00644FEB" w:rsidRDefault="00CF6C33">
            <w:pPr>
              <w:pStyle w:val="TAN"/>
              <w:rPr>
                <w:ins w:id="2559" w:author="Huawei" w:date="2024-02-02T15:20:00Z"/>
              </w:rPr>
            </w:pPr>
            <w:ins w:id="2560" w:author="Huawei" w:date="2024-02-02T15:20:00Z">
              <w:r>
                <w:t>Note 1:</w:t>
              </w:r>
              <w:r>
                <w:tab/>
                <w:t>OCNG shall be used such that the resources in Cell 1 are fully allocated and a constant total transmitted power spectral density is achieved for all OFDM symbols.</w:t>
              </w:r>
            </w:ins>
          </w:p>
          <w:p w:rsidR="00644FEB" w:rsidRDefault="00CF6C33">
            <w:pPr>
              <w:pStyle w:val="TAN"/>
              <w:rPr>
                <w:ins w:id="2561" w:author="Huawei" w:date="2024-02-02T15:20:00Z"/>
              </w:rPr>
            </w:pPr>
            <w:ins w:id="2562" w:author="Huawei" w:date="2024-02-02T15:20:00Z">
              <w:r>
                <w:t>Note 2:</w:t>
              </w:r>
              <w:r>
                <w:tab/>
                <w:t>The uplink resources for CSI reporting are assigned to the UE prior to the st</w:t>
              </w:r>
              <w:r>
                <w:t>art of time period T1.</w:t>
              </w:r>
            </w:ins>
          </w:p>
          <w:p w:rsidR="00644FEB" w:rsidRDefault="00CF6C33">
            <w:pPr>
              <w:pStyle w:val="TAN"/>
              <w:rPr>
                <w:ins w:id="2563" w:author="Huawei" w:date="2024-02-02T15:20:00Z"/>
              </w:rPr>
            </w:pPr>
            <w:ins w:id="2564" w:author="Huawei" w:date="2024-02-02T15:20:00Z">
              <w:r>
                <w:t>Note 3:</w:t>
              </w:r>
              <w:r>
                <w:tab/>
                <w:t>NZP CSI-RS resource set configuration for CSI reporting are assigned to the UE prior to the start of time period T1.</w:t>
              </w:r>
            </w:ins>
          </w:p>
          <w:p w:rsidR="00644FEB" w:rsidRDefault="00CF6C33">
            <w:pPr>
              <w:pStyle w:val="TAN"/>
              <w:rPr>
                <w:ins w:id="2565" w:author="Huawei" w:date="2024-02-02T15:20:00Z"/>
              </w:rPr>
            </w:pPr>
            <w:ins w:id="2566" w:author="Huawei" w:date="2024-02-02T15:20:00Z">
              <w:r>
                <w:t>Note 4:</w:t>
              </w:r>
              <w:r>
                <w:tab/>
                <w:t>Measurement gap configuration is assigned to the UE prior to the start of time period T1.</w:t>
              </w:r>
            </w:ins>
          </w:p>
          <w:p w:rsidR="00644FEB" w:rsidRDefault="00CF6C33">
            <w:pPr>
              <w:pStyle w:val="TAN"/>
              <w:rPr>
                <w:ins w:id="2567" w:author="Huawei" w:date="2024-02-02T15:20:00Z"/>
              </w:rPr>
            </w:pPr>
            <w:ins w:id="2568" w:author="Huawei" w:date="2024-02-02T15:20:00Z">
              <w:r>
                <w:t>Note 5:</w:t>
              </w:r>
              <w:r>
                <w:tab/>
                <w:t>Th</w:t>
              </w:r>
              <w:r>
                <w:t>e timers and layer 3 filtering related parameters are configured prior to the start of time period T1.</w:t>
              </w:r>
            </w:ins>
          </w:p>
          <w:p w:rsidR="00644FEB" w:rsidRDefault="00CF6C33">
            <w:pPr>
              <w:pStyle w:val="TAN"/>
              <w:rPr>
                <w:ins w:id="2569" w:author="Huawei" w:date="2024-02-02T15:20:00Z"/>
              </w:rPr>
            </w:pPr>
            <w:ins w:id="2570" w:author="Huawei" w:date="2024-02-02T15:20:00Z">
              <w:r>
                <w:t>Note 6:</w:t>
              </w:r>
              <w:r>
                <w:tab/>
                <w:t>The signal contains PDCCH for UEs other than the device under test as part of OCNG.</w:t>
              </w:r>
            </w:ins>
          </w:p>
          <w:p w:rsidR="00644FEB" w:rsidRDefault="00CF6C33">
            <w:pPr>
              <w:pStyle w:val="TAN"/>
              <w:rPr>
                <w:ins w:id="2571" w:author="Huawei" w:date="2024-02-02T15:20:00Z"/>
              </w:rPr>
            </w:pPr>
            <w:ins w:id="2572" w:author="Huawei" w:date="2024-02-02T15:20:00Z">
              <w:r>
                <w:t>Note 7:</w:t>
              </w:r>
              <w:r>
                <w:tab/>
                <w:t>SNR levels correspond to the signal to noise ratio ov</w:t>
              </w:r>
              <w:r>
                <w:t>er the SSS REs.</w:t>
              </w:r>
            </w:ins>
          </w:p>
          <w:p w:rsidR="00644FEB" w:rsidRDefault="00CF6C33">
            <w:pPr>
              <w:pStyle w:val="TAN"/>
              <w:rPr>
                <w:ins w:id="2573" w:author="Huawei" w:date="2024-02-02T15:20:00Z"/>
              </w:rPr>
            </w:pPr>
            <w:ins w:id="2574" w:author="Huawei" w:date="2024-02-02T15:20:00Z">
              <w:r>
                <w:t>Note 8:</w:t>
              </w:r>
              <w:r>
                <w:tab/>
                <w:t>The SNR in time periods T1, T2 and T3 is denoted as SNR1, SNR2 and SNR3 respectively in figure A.</w:t>
              </w:r>
            </w:ins>
            <w:ins w:id="2575" w:author="Huawei" w:date="2024-02-02T15:22:00Z">
              <w:r>
                <w:t>X1.Y1.Z1</w:t>
              </w:r>
            </w:ins>
            <w:ins w:id="2576" w:author="Huawei" w:date="2024-02-02T15:20:00Z">
              <w:r>
                <w:t>.5.1-1.</w:t>
              </w:r>
            </w:ins>
          </w:p>
          <w:p w:rsidR="00644FEB" w:rsidRDefault="00CF6C33">
            <w:pPr>
              <w:pStyle w:val="TAN"/>
              <w:rPr>
                <w:ins w:id="2577" w:author="Huawei" w:date="2024-02-02T15:20:00Z"/>
              </w:rPr>
            </w:pPr>
            <w:ins w:id="2578" w:author="Huawei" w:date="2024-02-02T15:20:00Z">
              <w:r>
                <w:t>Note 9:</w:t>
              </w:r>
              <w:r>
                <w:tab/>
                <w:t>The SNR values are specified for testing a UE which supports 2RX on at least one band. For testing of a UE whic</w:t>
              </w:r>
              <w:r>
                <w:t>h supports 4RX on all bands, the SNR during T3 is [A.3.6].</w:t>
              </w:r>
            </w:ins>
          </w:p>
        </w:tc>
      </w:tr>
    </w:tbl>
    <w:p w:rsidR="00644FEB" w:rsidRDefault="00644FEB">
      <w:pPr>
        <w:rPr>
          <w:ins w:id="2579" w:author="Huawei" w:date="2024-02-02T15:20:00Z"/>
        </w:rPr>
      </w:pPr>
    </w:p>
    <w:p w:rsidR="00644FEB" w:rsidRDefault="00CF6C33">
      <w:pPr>
        <w:pStyle w:val="TH"/>
        <w:rPr>
          <w:ins w:id="2580" w:author="Huawei" w:date="2024-02-02T15:20:00Z"/>
        </w:rPr>
      </w:pPr>
      <w:ins w:id="2581" w:author="Huawei" w:date="2024-02-02T15:20:00Z">
        <w:r>
          <w:t>Table A.</w:t>
        </w:r>
      </w:ins>
      <w:ins w:id="2582" w:author="Huawei" w:date="2024-02-02T15:22:00Z">
        <w:r>
          <w:t>X1.Y1.Z1</w:t>
        </w:r>
      </w:ins>
      <w:ins w:id="2583" w:author="Huawei" w:date="2024-02-02T15:20:00Z">
        <w:r>
          <w:t>.5.1-3A: Measurement gap configuration for FR1 CSI-RS out-of-sync radio link monitoring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644FEB">
        <w:trPr>
          <w:trHeight w:val="210"/>
          <w:jc w:val="center"/>
          <w:ins w:id="2584" w:author="Huawei" w:date="2024-02-02T15:20:00Z"/>
        </w:trPr>
        <w:tc>
          <w:tcPr>
            <w:tcW w:w="3075" w:type="dxa"/>
            <w:vMerge w:val="restart"/>
          </w:tcPr>
          <w:p w:rsidR="00644FEB" w:rsidRDefault="00CF6C33">
            <w:pPr>
              <w:pStyle w:val="TAH"/>
              <w:rPr>
                <w:ins w:id="2585" w:author="Huawei" w:date="2024-02-02T15:20:00Z"/>
              </w:rPr>
            </w:pPr>
            <w:ins w:id="2586" w:author="Huawei" w:date="2024-02-02T15:20:00Z">
              <w:r>
                <w:t>Field</w:t>
              </w:r>
            </w:ins>
          </w:p>
        </w:tc>
        <w:tc>
          <w:tcPr>
            <w:tcW w:w="1219" w:type="dxa"/>
          </w:tcPr>
          <w:p w:rsidR="00644FEB" w:rsidRDefault="00CF6C33">
            <w:pPr>
              <w:pStyle w:val="TAH"/>
              <w:rPr>
                <w:ins w:id="2587" w:author="Huawei" w:date="2024-02-02T15:20:00Z"/>
              </w:rPr>
            </w:pPr>
            <w:ins w:id="2588" w:author="Huawei" w:date="2024-02-02T15:20:00Z">
              <w:r>
                <w:t>Test 1</w:t>
              </w:r>
            </w:ins>
          </w:p>
        </w:tc>
      </w:tr>
      <w:tr w:rsidR="00644FEB">
        <w:trPr>
          <w:trHeight w:val="210"/>
          <w:jc w:val="center"/>
          <w:ins w:id="2589" w:author="Huawei" w:date="2024-02-02T15:20:00Z"/>
        </w:trPr>
        <w:tc>
          <w:tcPr>
            <w:tcW w:w="3075" w:type="dxa"/>
            <w:vMerge/>
          </w:tcPr>
          <w:p w:rsidR="00644FEB" w:rsidRDefault="00644FEB">
            <w:pPr>
              <w:pStyle w:val="TAH"/>
              <w:rPr>
                <w:ins w:id="2590" w:author="Huawei" w:date="2024-02-02T15:20:00Z"/>
              </w:rPr>
            </w:pPr>
          </w:p>
        </w:tc>
        <w:tc>
          <w:tcPr>
            <w:tcW w:w="1219" w:type="dxa"/>
          </w:tcPr>
          <w:p w:rsidR="00644FEB" w:rsidRDefault="00CF6C33">
            <w:pPr>
              <w:pStyle w:val="TAH"/>
              <w:rPr>
                <w:ins w:id="2591" w:author="Huawei" w:date="2024-02-02T15:20:00Z"/>
              </w:rPr>
            </w:pPr>
            <w:ins w:id="2592" w:author="Huawei" w:date="2024-02-02T15:20:00Z">
              <w:r>
                <w:t>Value</w:t>
              </w:r>
            </w:ins>
          </w:p>
        </w:tc>
      </w:tr>
      <w:tr w:rsidR="00644FEB">
        <w:trPr>
          <w:jc w:val="center"/>
          <w:ins w:id="2593" w:author="Huawei" w:date="2024-02-02T15:20:00Z"/>
        </w:trPr>
        <w:tc>
          <w:tcPr>
            <w:tcW w:w="3075" w:type="dxa"/>
            <w:vAlign w:val="center"/>
          </w:tcPr>
          <w:p w:rsidR="00644FEB" w:rsidRDefault="00CF6C33">
            <w:pPr>
              <w:pStyle w:val="TAL"/>
              <w:rPr>
                <w:ins w:id="2594" w:author="Huawei" w:date="2024-02-02T15:20:00Z"/>
              </w:rPr>
            </w:pPr>
            <w:ins w:id="2595" w:author="Huawei" w:date="2024-02-02T15:20:00Z">
              <w:r>
                <w:t>gapOffset</w:t>
              </w:r>
            </w:ins>
          </w:p>
        </w:tc>
        <w:tc>
          <w:tcPr>
            <w:tcW w:w="1219" w:type="dxa"/>
          </w:tcPr>
          <w:p w:rsidR="00644FEB" w:rsidRDefault="00CF6C33">
            <w:pPr>
              <w:pStyle w:val="TAL"/>
              <w:rPr>
                <w:ins w:id="2596" w:author="Huawei" w:date="2024-02-02T15:20:00Z"/>
              </w:rPr>
            </w:pPr>
            <w:ins w:id="2597" w:author="Huawei" w:date="2024-02-02T15:20:00Z">
              <w:r>
                <w:t>0</w:t>
              </w:r>
            </w:ins>
          </w:p>
        </w:tc>
      </w:tr>
      <w:tr w:rsidR="00644FEB">
        <w:trPr>
          <w:jc w:val="center"/>
          <w:ins w:id="2598" w:author="Huawei" w:date="2024-02-02T15:20:00Z"/>
        </w:trPr>
        <w:tc>
          <w:tcPr>
            <w:tcW w:w="4294" w:type="dxa"/>
            <w:gridSpan w:val="2"/>
            <w:vAlign w:val="center"/>
          </w:tcPr>
          <w:p w:rsidR="00644FEB" w:rsidRDefault="00CF6C33">
            <w:pPr>
              <w:pStyle w:val="TAN"/>
              <w:rPr>
                <w:ins w:id="2599" w:author="Huawei" w:date="2024-02-02T15:20:00Z"/>
              </w:rPr>
            </w:pPr>
            <w:ins w:id="2600" w:author="Huawei" w:date="2024-02-02T15:20:00Z">
              <w:r>
                <w:t>Note 1:</w:t>
              </w:r>
              <w:r>
                <w:tab/>
                <w:t>Void</w:t>
              </w:r>
            </w:ins>
          </w:p>
        </w:tc>
      </w:tr>
    </w:tbl>
    <w:p w:rsidR="00644FEB" w:rsidRDefault="00644FEB">
      <w:pPr>
        <w:rPr>
          <w:ins w:id="2601" w:author="Huawei" w:date="2024-02-02T15:20:00Z"/>
        </w:rPr>
      </w:pPr>
    </w:p>
    <w:p w:rsidR="00644FEB" w:rsidRDefault="00CF6C33">
      <w:pPr>
        <w:pStyle w:val="TH"/>
        <w:rPr>
          <w:ins w:id="2602" w:author="Huawei" w:date="2024-02-02T15:20:00Z"/>
        </w:rPr>
      </w:pPr>
      <w:ins w:id="2603" w:author="Huawei" w:date="2024-02-02T15:20:00Z">
        <w:r>
          <w:t>Table A.</w:t>
        </w:r>
      </w:ins>
      <w:ins w:id="2604" w:author="Huawei" w:date="2024-02-02T15:22:00Z">
        <w:r>
          <w:t>X1.Y1.Z1</w:t>
        </w:r>
      </w:ins>
      <w:ins w:id="2605" w:author="Huawei" w:date="2024-02-02T15:20:00Z">
        <w:r>
          <w:t xml:space="preserve">.5.1-4: </w:t>
        </w:r>
        <w:r>
          <w:t>Void</w:t>
        </w:r>
      </w:ins>
    </w:p>
    <w:bookmarkStart w:id="2606" w:name="_MON_1602326776"/>
    <w:bookmarkEnd w:id="2606"/>
    <w:p w:rsidR="00644FEB" w:rsidRDefault="00CF6C33">
      <w:pPr>
        <w:keepNext/>
        <w:keepLines/>
        <w:spacing w:before="60"/>
        <w:jc w:val="center"/>
        <w:rPr>
          <w:ins w:id="2607" w:author="Huawei" w:date="2024-02-02T15:20:00Z"/>
          <w:rFonts w:ascii="Arial" w:hAnsi="Arial"/>
          <w:b/>
        </w:rPr>
      </w:pPr>
      <w:ins w:id="2608" w:author="Huawei" w:date="2024-02-02T15:20:00Z">
        <w:r>
          <w:rPr>
            <w:rFonts w:ascii="Arial" w:hAnsi="Arial"/>
            <w:b/>
          </w:rPr>
          <w:object w:dxaOrig="8320" w:dyaOrig="3890">
            <v:shape id="_x0000_i1030" type="#_x0000_t75" style="width:416.05pt;height:194.6pt" o:ole="">
              <v:imagedata r:id="rId24" o:title=""/>
            </v:shape>
            <o:OLEObject Type="Embed" ProgID="Word.Picture.8" ShapeID="_x0000_i1030" DrawAspect="Content" ObjectID="_1770790119" r:id="rId25"/>
          </w:object>
        </w:r>
      </w:ins>
    </w:p>
    <w:p w:rsidR="00644FEB" w:rsidRDefault="00CF6C33">
      <w:pPr>
        <w:pStyle w:val="TF"/>
        <w:rPr>
          <w:ins w:id="2609" w:author="Huawei" w:date="2024-02-02T15:20:00Z"/>
        </w:rPr>
      </w:pPr>
      <w:ins w:id="2610" w:author="Huawei" w:date="2024-02-02T15:20:00Z">
        <w:r>
          <w:t>Figure A.</w:t>
        </w:r>
      </w:ins>
      <w:ins w:id="2611" w:author="Huawei" w:date="2024-02-02T15:22:00Z">
        <w:r>
          <w:t>X1.Y1.Z1</w:t>
        </w:r>
      </w:ins>
      <w:ins w:id="2612" w:author="Huawei" w:date="2024-02-02T15:20:00Z">
        <w:r>
          <w:t>.5.1-1: SNR variation for CSI-RS out-of-sync testing</w:t>
        </w:r>
      </w:ins>
    </w:p>
    <w:p w:rsidR="00644FEB" w:rsidRDefault="00CF6C33">
      <w:pPr>
        <w:pStyle w:val="5"/>
        <w:rPr>
          <w:ins w:id="2613" w:author="Huawei" w:date="2024-02-02T15:20:00Z"/>
          <w:snapToGrid w:val="0"/>
        </w:rPr>
      </w:pPr>
      <w:bookmarkStart w:id="2614" w:name="_Toc535476541"/>
      <w:ins w:id="2615" w:author="Huawei" w:date="2024-02-02T15:20:00Z">
        <w:r>
          <w:rPr>
            <w:snapToGrid w:val="0"/>
          </w:rPr>
          <w:t>A.</w:t>
        </w:r>
      </w:ins>
      <w:ins w:id="2616" w:author="Huawei" w:date="2024-02-02T15:22:00Z">
        <w:r>
          <w:rPr>
            <w:snapToGrid w:val="0"/>
          </w:rPr>
          <w:t>X1.Y1.Z1</w:t>
        </w:r>
      </w:ins>
      <w:ins w:id="2617" w:author="Huawei" w:date="2024-02-02T15:20:00Z">
        <w:r>
          <w:rPr>
            <w:snapToGrid w:val="0"/>
          </w:rPr>
          <w:t>.5.2</w:t>
        </w:r>
        <w:r>
          <w:rPr>
            <w:snapToGrid w:val="0"/>
          </w:rPr>
          <w:tab/>
          <w:t>Test Requirements</w:t>
        </w:r>
        <w:bookmarkEnd w:id="2614"/>
      </w:ins>
    </w:p>
    <w:p w:rsidR="00644FEB" w:rsidRDefault="00CF6C33">
      <w:pPr>
        <w:rPr>
          <w:ins w:id="2618" w:author="Huawei" w:date="2024-02-02T15:20:00Z"/>
        </w:rPr>
      </w:pPr>
      <w:ins w:id="2619" w:author="Huawei" w:date="2024-02-02T15:20:00Z">
        <w:r>
          <w:t>The UE behaviour during time durations T1, T2, and T3 shall be as follows:</w:t>
        </w:r>
      </w:ins>
    </w:p>
    <w:p w:rsidR="00644FEB" w:rsidRDefault="00CF6C33">
      <w:pPr>
        <w:rPr>
          <w:ins w:id="2620" w:author="Huawei" w:date="2024-02-02T15:20:00Z"/>
        </w:rPr>
      </w:pPr>
      <w:ins w:id="2621" w:author="Huawei" w:date="2024-02-02T15:20:00Z">
        <w:r>
          <w:t>During the period from time point A to time po</w:t>
        </w:r>
        <w:r>
          <w:t>int B the UE shall transmit uplink signal in Cell 1 at least in all uplink slots configured for CSI transmission according to the configured periodic CSI reporting for Cell 1.</w:t>
        </w:r>
      </w:ins>
    </w:p>
    <w:p w:rsidR="00644FEB" w:rsidRDefault="00CF6C33">
      <w:pPr>
        <w:rPr>
          <w:ins w:id="2622" w:author="Huawei" w:date="2024-02-02T15:20:00Z"/>
        </w:rPr>
      </w:pPr>
      <w:ins w:id="2623" w:author="Huawei" w:date="2024-02-02T15:20:00Z">
        <w:r>
          <w:t xml:space="preserve">The UE shall stop transmitting uplink signal in Cell 1 no later than time point </w:t>
        </w:r>
        <w:r>
          <w:t>C (D</w:t>
        </w:r>
        <w:r>
          <w:rPr>
            <w:vertAlign w:val="subscript"/>
          </w:rPr>
          <w:t>1</w:t>
        </w:r>
        <w:r>
          <w:t xml:space="preserve"> ms after the start of the time duration T3) on the PCell.</w:t>
        </w:r>
      </w:ins>
    </w:p>
    <w:p w:rsidR="00644FEB" w:rsidRDefault="00CF6C33">
      <w:pPr>
        <w:rPr>
          <w:ins w:id="2624" w:author="Huawei" w:date="2024-02-02T15:20:00Z"/>
          <w:iCs/>
        </w:rPr>
      </w:pPr>
      <w:ins w:id="2625" w:author="Huawei" w:date="2024-02-02T15:20:00Z">
        <w:r>
          <w:t>The rate of correct events observed during repeated tests shall be at least 90%.</w:t>
        </w:r>
      </w:ins>
    </w:p>
    <w:p w:rsidR="00644FEB" w:rsidRDefault="00CF6C33">
      <w:pPr>
        <w:pStyle w:val="40"/>
        <w:rPr>
          <w:ins w:id="2626" w:author="Huawei" w:date="2024-02-02T15:20:00Z"/>
        </w:rPr>
      </w:pPr>
      <w:bookmarkStart w:id="2627" w:name="_Toc535476542"/>
      <w:ins w:id="2628" w:author="Huawei" w:date="2024-02-02T15:20:00Z">
        <w:r>
          <w:t>A.</w:t>
        </w:r>
      </w:ins>
      <w:ins w:id="2629" w:author="Huawei" w:date="2024-02-02T15:22:00Z">
        <w:r>
          <w:t>X1.Y1.Z1</w:t>
        </w:r>
      </w:ins>
      <w:ins w:id="2630" w:author="Huawei" w:date="2024-02-02T15:20:00Z">
        <w:r>
          <w:t>.6</w:t>
        </w:r>
        <w:r>
          <w:tab/>
          <w:t>Radio Link Monitoring In-sync Test for FR1 PCell configured with CSI-RS-based RLM in non-DRX mode</w:t>
        </w:r>
        <w:bookmarkEnd w:id="2627"/>
      </w:ins>
    </w:p>
    <w:p w:rsidR="00644FEB" w:rsidRDefault="00CF6C33">
      <w:pPr>
        <w:pStyle w:val="5"/>
        <w:rPr>
          <w:ins w:id="2631" w:author="Huawei" w:date="2024-02-02T15:20:00Z"/>
          <w:snapToGrid w:val="0"/>
          <w:lang w:eastAsia="zh-CN"/>
        </w:rPr>
      </w:pPr>
      <w:bookmarkStart w:id="2632" w:name="_Toc535476543"/>
      <w:ins w:id="2633" w:author="Huawei" w:date="2024-02-02T15:20:00Z">
        <w:r>
          <w:rPr>
            <w:snapToGrid w:val="0"/>
            <w:lang w:eastAsia="zh-CN"/>
          </w:rPr>
          <w:t>A.</w:t>
        </w:r>
      </w:ins>
      <w:ins w:id="2634" w:author="Huawei" w:date="2024-02-02T15:22:00Z">
        <w:r>
          <w:rPr>
            <w:snapToGrid w:val="0"/>
            <w:lang w:eastAsia="zh-CN"/>
          </w:rPr>
          <w:t>X1.Y1.Z1</w:t>
        </w:r>
      </w:ins>
      <w:ins w:id="2635" w:author="Huawei" w:date="2024-02-02T15:20:00Z">
        <w:r>
          <w:rPr>
            <w:snapToGrid w:val="0"/>
            <w:lang w:eastAsia="zh-CN"/>
          </w:rPr>
          <w:t>.6.1</w:t>
        </w:r>
        <w:r>
          <w:rPr>
            <w:snapToGrid w:val="0"/>
            <w:lang w:eastAsia="zh-CN"/>
          </w:rPr>
          <w:tab/>
          <w:t>Test Purpose and Environment</w:t>
        </w:r>
        <w:bookmarkEnd w:id="2632"/>
      </w:ins>
    </w:p>
    <w:p w:rsidR="00644FEB" w:rsidRDefault="00CF6C33">
      <w:pPr>
        <w:rPr>
          <w:ins w:id="2636" w:author="Huawei" w:date="2024-02-02T15:20:00Z"/>
        </w:rPr>
      </w:pPr>
      <w:ins w:id="2637" w:author="Huawei" w:date="2024-02-02T15:20:00Z">
        <w:r>
          <w:t>The purpose of this test is to verify that the UE properly detects the in sync for the purpose of monitoring downlink CSI-RS based radio link quality of the PCell when no DRX is used. This test will partly verify</w:t>
        </w:r>
        <w:r>
          <w:t xml:space="preserve"> the FR1 PCell CSI-RS In-sync radio link monitoring requirements in clause 8.1.</w:t>
        </w:r>
      </w:ins>
    </w:p>
    <w:p w:rsidR="00644FEB" w:rsidRDefault="00CF6C33">
      <w:pPr>
        <w:rPr>
          <w:ins w:id="2638" w:author="CMCC-shiyuan-0228" w:date="2024-02-29T21:42:00Z"/>
        </w:rPr>
      </w:pPr>
      <w:ins w:id="2639" w:author="Huawei" w:date="2024-02-02T15:20:00Z">
        <w:r>
          <w:t>The test parameters are given in Tables A.</w:t>
        </w:r>
      </w:ins>
      <w:ins w:id="2640" w:author="Huawei" w:date="2024-02-02T15:22:00Z">
        <w:r>
          <w:t>X1.Y1.Z1</w:t>
        </w:r>
      </w:ins>
      <w:ins w:id="2641" w:author="Huawei" w:date="2024-02-02T15:20:00Z">
        <w:r>
          <w:t>.6.1-1, A.</w:t>
        </w:r>
      </w:ins>
      <w:ins w:id="2642" w:author="Huawei" w:date="2024-02-02T15:22:00Z">
        <w:r>
          <w:t>X1.Y1.Z1</w:t>
        </w:r>
      </w:ins>
      <w:ins w:id="2643" w:author="Huawei" w:date="2024-02-02T15:20:00Z">
        <w:r>
          <w:t>.6.1-2, and A.</w:t>
        </w:r>
      </w:ins>
      <w:ins w:id="2644" w:author="Huawei" w:date="2024-02-02T15:22:00Z">
        <w:r>
          <w:t>X1.Y1.Z1</w:t>
        </w:r>
      </w:ins>
      <w:ins w:id="2645" w:author="Huawei" w:date="2024-02-02T15:20:00Z">
        <w:r>
          <w:t>.6.1-3 below. There is one cells, cell 1which is the PCell, in the test. The test cons</w:t>
        </w:r>
        <w:r>
          <w:t>ists of five successive time periods, with time duration of T1, T2, T3, T4 and T5 respectively. Figure A.</w:t>
        </w:r>
      </w:ins>
      <w:ins w:id="2646" w:author="Huawei" w:date="2024-02-02T15:22:00Z">
        <w:r>
          <w:t>X1.Y1.Z1</w:t>
        </w:r>
      </w:ins>
      <w:ins w:id="2647" w:author="Huawei" w:date="2024-02-02T15:20:00Z">
        <w:r>
          <w:t xml:space="preserve">.6.1-1 shows the variation of the downlink SNR in the PCell to emulate out-of-sync and in-sync states. Prior to the start of the time duration </w:t>
        </w:r>
        <w:r>
          <w:t xml:space="preserve">T1, the UE shall be fully synchronized to cell 1. The UE shall be configured for periodic CSI reporting with a reporting periodicity </w:t>
        </w:r>
        <w:r>
          <w:rPr>
            <w:rFonts w:hint="eastAsia"/>
            <w:lang w:eastAsia="zh-CN"/>
          </w:rPr>
          <w:t>o</w:t>
        </w:r>
        <w:r>
          <w:rPr>
            <w:lang w:eastAsia="zh-CN"/>
          </w:rPr>
          <w:t>f 5ms</w:t>
        </w:r>
        <w:r>
          <w:t>. In the test, DRX configuration is not enabled. In the test, SSB0 is configured as the BFD-RS.</w:t>
        </w:r>
      </w:ins>
    </w:p>
    <w:p w:rsidR="00644FEB" w:rsidRDefault="00CF6C33">
      <w:pPr>
        <w:rPr>
          <w:ins w:id="2648" w:author="CMCC-shiyuan-0228" w:date="2024-02-29T21:42:00Z"/>
          <w:lang w:val="en-US" w:eastAsia="zh-CN"/>
        </w:rPr>
      </w:pPr>
      <w:ins w:id="2649" w:author="CMCC-shiyuan-0228" w:date="2024-02-29T21:42:00Z">
        <w:r>
          <w:rPr>
            <w:rFonts w:hint="eastAsia"/>
            <w:lang w:val="en-US" w:eastAsia="zh-CN"/>
          </w:rPr>
          <w:t>UE positioning and UE</w:t>
        </w:r>
        <w:r>
          <w:rPr>
            <w:rFonts w:hint="eastAsia"/>
            <w:lang w:val="en-US" w:eastAsia="zh-CN"/>
          </w:rPr>
          <w:t xml:space="preserve"> speed are set by AT command. UE speed is 0km/h, UE specific positioning is emulated by test system.</w:t>
        </w:r>
      </w:ins>
    </w:p>
    <w:p w:rsidR="00644FEB" w:rsidRDefault="00CF6C33">
      <w:pPr>
        <w:rPr>
          <w:ins w:id="2650" w:author="CMCC-shiyuan-0228" w:date="2024-02-29T21:42:00Z"/>
          <w:lang w:val="en-US" w:eastAsia="zh-CN"/>
        </w:rPr>
      </w:pPr>
      <w:ins w:id="2651" w:author="CMCC-shiyuan-0228" w:date="2024-02-29T21:42:00Z">
        <w:r>
          <w:rPr>
            <w:rFonts w:eastAsia="等线" w:hint="eastAsia"/>
            <w:lang w:val="en-US" w:eastAsia="zh-CN"/>
          </w:rPr>
          <w:t xml:space="preserve">The </w:t>
        </w:r>
        <w:r>
          <w:rPr>
            <w:rFonts w:eastAsia="宋体" w:hint="eastAsia"/>
            <w:lang w:val="en-US" w:eastAsia="zh-CN"/>
          </w:rPr>
          <w:t>specific gNB reference location is emulated by test system.</w:t>
        </w:r>
      </w:ins>
    </w:p>
    <w:p w:rsidR="00644FEB" w:rsidRDefault="00644FEB">
      <w:pPr>
        <w:rPr>
          <w:ins w:id="2652" w:author="Huawei" w:date="2024-02-02T15:20:00Z"/>
        </w:rPr>
      </w:pPr>
    </w:p>
    <w:p w:rsidR="00644FEB" w:rsidRDefault="00CF6C33">
      <w:pPr>
        <w:pStyle w:val="TH"/>
        <w:rPr>
          <w:ins w:id="2653" w:author="Huawei" w:date="2024-02-02T15:20:00Z"/>
        </w:rPr>
      </w:pPr>
      <w:ins w:id="2654" w:author="Huawei" w:date="2024-02-02T15:20:00Z">
        <w:r>
          <w:t>Table A.</w:t>
        </w:r>
      </w:ins>
      <w:ins w:id="2655" w:author="Huawei" w:date="2024-02-02T15:22:00Z">
        <w:r>
          <w:t>X1.Y1.Z1</w:t>
        </w:r>
      </w:ins>
      <w:ins w:id="2656" w:author="Huawei" w:date="2024-02-02T15:20:00Z">
        <w:r>
          <w:t>.6.1-1: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4FEB">
        <w:trPr>
          <w:trHeight w:val="187"/>
          <w:jc w:val="center"/>
          <w:ins w:id="2657" w:author="Huawei" w:date="2024-02-02T15:20:00Z"/>
        </w:trPr>
        <w:tc>
          <w:tcPr>
            <w:tcW w:w="2265" w:type="dxa"/>
            <w:shd w:val="clear" w:color="auto" w:fill="auto"/>
          </w:tcPr>
          <w:p w:rsidR="00644FEB" w:rsidRDefault="00CF6C33">
            <w:pPr>
              <w:pStyle w:val="TAH"/>
              <w:rPr>
                <w:ins w:id="2658" w:author="Huawei" w:date="2024-02-02T15:20:00Z"/>
              </w:rPr>
            </w:pPr>
            <w:ins w:id="2659" w:author="Huawei" w:date="2024-02-02T15:20:00Z">
              <w:r>
                <w:t>Configuration</w:t>
              </w:r>
            </w:ins>
          </w:p>
        </w:tc>
        <w:tc>
          <w:tcPr>
            <w:tcW w:w="6905" w:type="dxa"/>
            <w:shd w:val="clear" w:color="auto" w:fill="auto"/>
          </w:tcPr>
          <w:p w:rsidR="00644FEB" w:rsidRDefault="00CF6C33">
            <w:pPr>
              <w:pStyle w:val="TAH"/>
              <w:rPr>
                <w:ins w:id="2660" w:author="Huawei" w:date="2024-02-02T15:20:00Z"/>
              </w:rPr>
            </w:pPr>
            <w:ins w:id="2661" w:author="Huawei" w:date="2024-02-02T15:20:00Z">
              <w:r>
                <w:t>Description</w:t>
              </w:r>
            </w:ins>
          </w:p>
        </w:tc>
      </w:tr>
      <w:tr w:rsidR="00644FEB">
        <w:trPr>
          <w:trHeight w:val="187"/>
          <w:jc w:val="center"/>
          <w:ins w:id="2662" w:author="Huawei" w:date="2024-02-02T15:20:00Z"/>
        </w:trPr>
        <w:tc>
          <w:tcPr>
            <w:tcW w:w="2265" w:type="dxa"/>
            <w:shd w:val="clear" w:color="auto" w:fill="auto"/>
          </w:tcPr>
          <w:p w:rsidR="00644FEB" w:rsidRDefault="00CF6C33">
            <w:pPr>
              <w:pStyle w:val="TAL"/>
              <w:rPr>
                <w:ins w:id="2663" w:author="Huawei" w:date="2024-02-02T15:20:00Z"/>
              </w:rPr>
            </w:pPr>
            <w:ins w:id="2664" w:author="Huawei" w:date="2024-02-02T15:20:00Z">
              <w:r>
                <w:t>1</w:t>
              </w:r>
            </w:ins>
          </w:p>
        </w:tc>
        <w:tc>
          <w:tcPr>
            <w:tcW w:w="6905" w:type="dxa"/>
            <w:shd w:val="clear" w:color="auto" w:fill="auto"/>
          </w:tcPr>
          <w:p w:rsidR="00644FEB" w:rsidRDefault="00CF6C33">
            <w:pPr>
              <w:pStyle w:val="TAL"/>
              <w:rPr>
                <w:ins w:id="2665" w:author="Huawei" w:date="2024-02-02T15:20:00Z"/>
              </w:rPr>
            </w:pPr>
            <w:ins w:id="2666" w:author="Huawei" w:date="2024-02-02T15:20:00Z">
              <w:r>
                <w:t>FDD duplex mode, 15 kHz SSB SCS, 10 MHz bandwidth</w:t>
              </w:r>
            </w:ins>
          </w:p>
        </w:tc>
      </w:tr>
      <w:tr w:rsidR="00644FEB">
        <w:trPr>
          <w:trHeight w:val="187"/>
          <w:jc w:val="center"/>
          <w:ins w:id="2667" w:author="Huawei" w:date="2024-02-02T15:20:00Z"/>
        </w:trPr>
        <w:tc>
          <w:tcPr>
            <w:tcW w:w="2265" w:type="dxa"/>
            <w:shd w:val="clear" w:color="auto" w:fill="auto"/>
          </w:tcPr>
          <w:p w:rsidR="00644FEB" w:rsidRDefault="00CF6C33">
            <w:pPr>
              <w:pStyle w:val="TAL"/>
              <w:rPr>
                <w:ins w:id="2668" w:author="Huawei" w:date="2024-02-02T15:20:00Z"/>
              </w:rPr>
            </w:pPr>
            <w:ins w:id="2669" w:author="Huawei" w:date="2024-02-02T15:20:00Z">
              <w:r>
                <w:t>2</w:t>
              </w:r>
            </w:ins>
          </w:p>
        </w:tc>
        <w:tc>
          <w:tcPr>
            <w:tcW w:w="6905" w:type="dxa"/>
            <w:shd w:val="clear" w:color="auto" w:fill="auto"/>
          </w:tcPr>
          <w:p w:rsidR="00644FEB" w:rsidRDefault="00CF6C33">
            <w:pPr>
              <w:pStyle w:val="TAL"/>
              <w:rPr>
                <w:ins w:id="2670" w:author="Huawei" w:date="2024-02-02T15:20:00Z"/>
              </w:rPr>
            </w:pPr>
            <w:ins w:id="2671" w:author="Huawei" w:date="2024-02-02T15:20:00Z">
              <w:r>
                <w:t>TDD duplex mode, 15 kHz SSB SCS, 10 MHz bandwidth</w:t>
              </w:r>
            </w:ins>
          </w:p>
        </w:tc>
      </w:tr>
      <w:tr w:rsidR="00644FEB">
        <w:trPr>
          <w:trHeight w:val="187"/>
          <w:jc w:val="center"/>
          <w:ins w:id="2672" w:author="Huawei" w:date="2024-02-02T15:20:00Z"/>
        </w:trPr>
        <w:tc>
          <w:tcPr>
            <w:tcW w:w="2265" w:type="dxa"/>
            <w:shd w:val="clear" w:color="auto" w:fill="auto"/>
          </w:tcPr>
          <w:p w:rsidR="00644FEB" w:rsidRDefault="00CF6C33">
            <w:pPr>
              <w:pStyle w:val="TAL"/>
              <w:rPr>
                <w:ins w:id="2673" w:author="Huawei" w:date="2024-02-02T15:20:00Z"/>
              </w:rPr>
            </w:pPr>
            <w:ins w:id="2674" w:author="Huawei" w:date="2024-02-02T15:20:00Z">
              <w:r>
                <w:t>3</w:t>
              </w:r>
            </w:ins>
          </w:p>
        </w:tc>
        <w:tc>
          <w:tcPr>
            <w:tcW w:w="6905" w:type="dxa"/>
            <w:shd w:val="clear" w:color="auto" w:fill="auto"/>
          </w:tcPr>
          <w:p w:rsidR="00644FEB" w:rsidRDefault="00CF6C33">
            <w:pPr>
              <w:pStyle w:val="TAL"/>
              <w:rPr>
                <w:ins w:id="2675" w:author="Huawei" w:date="2024-02-02T15:20:00Z"/>
              </w:rPr>
            </w:pPr>
            <w:ins w:id="2676" w:author="Huawei" w:date="2024-02-02T15:20:00Z">
              <w:r>
                <w:t>TDD duplex mode, 30kHz SSB SCS, 40 MHz bandwidth</w:t>
              </w:r>
            </w:ins>
          </w:p>
        </w:tc>
      </w:tr>
      <w:tr w:rsidR="00644FEB">
        <w:trPr>
          <w:trHeight w:val="187"/>
          <w:jc w:val="center"/>
          <w:ins w:id="2677" w:author="Huawei" w:date="2024-02-02T15:20:00Z"/>
        </w:trPr>
        <w:tc>
          <w:tcPr>
            <w:tcW w:w="9170" w:type="dxa"/>
            <w:gridSpan w:val="2"/>
            <w:shd w:val="clear" w:color="auto" w:fill="auto"/>
          </w:tcPr>
          <w:p w:rsidR="00644FEB" w:rsidRDefault="00CF6C33">
            <w:pPr>
              <w:pStyle w:val="TAN"/>
              <w:rPr>
                <w:ins w:id="2678" w:author="Huawei" w:date="2024-02-02T15:20:00Z"/>
              </w:rPr>
            </w:pPr>
            <w:ins w:id="2679" w:author="Huawei" w:date="2024-02-02T15:20:00Z">
              <w:r>
                <w:t>Note:</w:t>
              </w:r>
              <w:r>
                <w:tab/>
                <w:t xml:space="preserve">The UE is only required to pass in one of the supported test configurations in </w:t>
              </w:r>
              <w:r>
                <w:t>FR1</w:t>
              </w:r>
            </w:ins>
          </w:p>
        </w:tc>
      </w:tr>
    </w:tbl>
    <w:p w:rsidR="00644FEB" w:rsidRDefault="00644FEB">
      <w:pPr>
        <w:rPr>
          <w:ins w:id="2680" w:author="Huawei" w:date="2024-02-02T15:20:00Z"/>
        </w:rPr>
      </w:pPr>
    </w:p>
    <w:p w:rsidR="00644FEB" w:rsidRDefault="00CF6C33">
      <w:pPr>
        <w:pStyle w:val="TH"/>
        <w:rPr>
          <w:ins w:id="2681" w:author="Huawei" w:date="2024-02-02T15:20:00Z"/>
        </w:rPr>
      </w:pPr>
      <w:ins w:id="2682" w:author="Huawei" w:date="2024-02-02T15:20:00Z">
        <w:r>
          <w:t>Table A.</w:t>
        </w:r>
      </w:ins>
      <w:ins w:id="2683" w:author="Huawei" w:date="2024-02-02T15:22:00Z">
        <w:r>
          <w:t>X1.Y1.Z1</w:t>
        </w:r>
      </w:ins>
      <w:ins w:id="2684" w:author="Huawei" w:date="2024-02-02T15:20:00Z">
        <w:r>
          <w:t>.6.1-2: General test parameters for FR1 PCell for CSI-RS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3122"/>
        <w:gridCol w:w="1276"/>
        <w:gridCol w:w="3007"/>
      </w:tblGrid>
      <w:tr w:rsidR="00644FEB">
        <w:trPr>
          <w:trHeight w:val="164"/>
          <w:jc w:val="center"/>
          <w:ins w:id="2685" w:author="Huawei" w:date="2024-02-02T15:20:00Z"/>
        </w:trPr>
        <w:tc>
          <w:tcPr>
            <w:tcW w:w="2728" w:type="pct"/>
            <w:gridSpan w:val="2"/>
            <w:tcBorders>
              <w:bottom w:val="nil"/>
            </w:tcBorders>
            <w:shd w:val="clear" w:color="auto" w:fill="auto"/>
          </w:tcPr>
          <w:p w:rsidR="00644FEB" w:rsidRDefault="00CF6C33">
            <w:pPr>
              <w:pStyle w:val="TAH"/>
              <w:rPr>
                <w:ins w:id="2686" w:author="Huawei" w:date="2024-02-02T15:20:00Z"/>
              </w:rPr>
            </w:pPr>
            <w:ins w:id="2687" w:author="Huawei" w:date="2024-02-02T15:20:00Z">
              <w:r>
                <w:t>Parameter</w:t>
              </w:r>
            </w:ins>
          </w:p>
        </w:tc>
        <w:tc>
          <w:tcPr>
            <w:tcW w:w="677" w:type="pct"/>
            <w:tcBorders>
              <w:bottom w:val="nil"/>
            </w:tcBorders>
            <w:shd w:val="clear" w:color="auto" w:fill="auto"/>
          </w:tcPr>
          <w:p w:rsidR="00644FEB" w:rsidRDefault="00CF6C33">
            <w:pPr>
              <w:pStyle w:val="TAH"/>
              <w:rPr>
                <w:ins w:id="2688" w:author="Huawei" w:date="2024-02-02T15:20:00Z"/>
              </w:rPr>
            </w:pPr>
            <w:ins w:id="2689" w:author="Huawei" w:date="2024-02-02T15:20:00Z">
              <w:r>
                <w:t>Unit</w:t>
              </w:r>
            </w:ins>
          </w:p>
        </w:tc>
        <w:tc>
          <w:tcPr>
            <w:tcW w:w="1595" w:type="pct"/>
            <w:shd w:val="clear" w:color="auto" w:fill="auto"/>
          </w:tcPr>
          <w:p w:rsidR="00644FEB" w:rsidRDefault="00CF6C33">
            <w:pPr>
              <w:pStyle w:val="TAH"/>
              <w:rPr>
                <w:ins w:id="2690" w:author="Huawei" w:date="2024-02-02T15:20:00Z"/>
              </w:rPr>
            </w:pPr>
            <w:ins w:id="2691" w:author="Huawei" w:date="2024-02-02T15:20:00Z">
              <w:r>
                <w:t>Value</w:t>
              </w:r>
            </w:ins>
          </w:p>
        </w:tc>
      </w:tr>
      <w:tr w:rsidR="00644FEB">
        <w:trPr>
          <w:trHeight w:val="74"/>
          <w:jc w:val="center"/>
          <w:ins w:id="2692" w:author="Huawei" w:date="2024-02-02T15:20:00Z"/>
        </w:trPr>
        <w:tc>
          <w:tcPr>
            <w:tcW w:w="2728" w:type="pct"/>
            <w:gridSpan w:val="2"/>
            <w:tcBorders>
              <w:top w:val="nil"/>
            </w:tcBorders>
            <w:shd w:val="clear" w:color="auto" w:fill="auto"/>
          </w:tcPr>
          <w:p w:rsidR="00644FEB" w:rsidRDefault="00644FEB">
            <w:pPr>
              <w:pStyle w:val="TAH"/>
              <w:rPr>
                <w:ins w:id="2693" w:author="Huawei" w:date="2024-02-02T15:20:00Z"/>
              </w:rPr>
            </w:pPr>
          </w:p>
        </w:tc>
        <w:tc>
          <w:tcPr>
            <w:tcW w:w="677" w:type="pct"/>
            <w:tcBorders>
              <w:top w:val="nil"/>
            </w:tcBorders>
            <w:shd w:val="clear" w:color="auto" w:fill="auto"/>
          </w:tcPr>
          <w:p w:rsidR="00644FEB" w:rsidRDefault="00644FEB">
            <w:pPr>
              <w:pStyle w:val="TAH"/>
              <w:rPr>
                <w:ins w:id="2694" w:author="Huawei" w:date="2024-02-02T15:20:00Z"/>
              </w:rPr>
            </w:pPr>
          </w:p>
        </w:tc>
        <w:tc>
          <w:tcPr>
            <w:tcW w:w="1595" w:type="pct"/>
            <w:shd w:val="clear" w:color="auto" w:fill="auto"/>
          </w:tcPr>
          <w:p w:rsidR="00644FEB" w:rsidRDefault="00CF6C33">
            <w:pPr>
              <w:pStyle w:val="TAH"/>
              <w:rPr>
                <w:ins w:id="2695" w:author="Huawei" w:date="2024-02-02T15:20:00Z"/>
              </w:rPr>
            </w:pPr>
            <w:ins w:id="2696" w:author="Huawei" w:date="2024-02-02T15:20:00Z">
              <w:r>
                <w:t>Test 1</w:t>
              </w:r>
            </w:ins>
          </w:p>
        </w:tc>
      </w:tr>
      <w:tr w:rsidR="00644FEB">
        <w:trPr>
          <w:trHeight w:val="64"/>
          <w:jc w:val="center"/>
          <w:ins w:id="2697" w:author="Huawei" w:date="2024-02-02T15:20:00Z"/>
        </w:trPr>
        <w:tc>
          <w:tcPr>
            <w:tcW w:w="2728" w:type="pct"/>
            <w:gridSpan w:val="2"/>
            <w:shd w:val="clear" w:color="auto" w:fill="auto"/>
          </w:tcPr>
          <w:p w:rsidR="00644FEB" w:rsidRDefault="00CF6C33">
            <w:pPr>
              <w:pStyle w:val="TAL"/>
              <w:rPr>
                <w:ins w:id="2698" w:author="Huawei" w:date="2024-02-02T15:20:00Z"/>
              </w:rPr>
            </w:pPr>
            <w:ins w:id="2699" w:author="Huawei" w:date="2024-02-02T15:20:00Z">
              <w:r>
                <w:t xml:space="preserve">Active PCell </w:t>
              </w:r>
            </w:ins>
          </w:p>
        </w:tc>
        <w:tc>
          <w:tcPr>
            <w:tcW w:w="677" w:type="pct"/>
            <w:shd w:val="clear" w:color="auto" w:fill="auto"/>
          </w:tcPr>
          <w:p w:rsidR="00644FEB" w:rsidRDefault="00644FEB">
            <w:pPr>
              <w:pStyle w:val="TAC"/>
              <w:rPr>
                <w:ins w:id="2700" w:author="Huawei" w:date="2024-02-02T15:20:00Z"/>
              </w:rPr>
            </w:pPr>
          </w:p>
        </w:tc>
        <w:tc>
          <w:tcPr>
            <w:tcW w:w="1595" w:type="pct"/>
            <w:shd w:val="clear" w:color="auto" w:fill="auto"/>
          </w:tcPr>
          <w:p w:rsidR="00644FEB" w:rsidRDefault="00CF6C33">
            <w:pPr>
              <w:pStyle w:val="TAC"/>
              <w:rPr>
                <w:ins w:id="2701" w:author="Huawei" w:date="2024-02-02T15:20:00Z"/>
              </w:rPr>
            </w:pPr>
            <w:ins w:id="2702" w:author="Huawei" w:date="2024-02-02T15:20:00Z">
              <w:r>
                <w:t>Cell 1</w:t>
              </w:r>
            </w:ins>
          </w:p>
        </w:tc>
      </w:tr>
      <w:tr w:rsidR="00644FEB">
        <w:trPr>
          <w:trHeight w:val="164"/>
          <w:jc w:val="center"/>
          <w:ins w:id="2703" w:author="Huawei" w:date="2024-02-02T15:20:00Z"/>
        </w:trPr>
        <w:tc>
          <w:tcPr>
            <w:tcW w:w="2728" w:type="pct"/>
            <w:gridSpan w:val="2"/>
            <w:shd w:val="clear" w:color="auto" w:fill="auto"/>
          </w:tcPr>
          <w:p w:rsidR="00644FEB" w:rsidRDefault="00CF6C33">
            <w:pPr>
              <w:pStyle w:val="TAL"/>
              <w:rPr>
                <w:ins w:id="2704" w:author="Huawei" w:date="2024-02-02T15:20:00Z"/>
              </w:rPr>
            </w:pPr>
            <w:ins w:id="2705" w:author="Huawei" w:date="2024-02-02T15:20:00Z">
              <w:r>
                <w:t>RF Channel Number</w:t>
              </w:r>
            </w:ins>
          </w:p>
        </w:tc>
        <w:tc>
          <w:tcPr>
            <w:tcW w:w="677" w:type="pct"/>
            <w:tcBorders>
              <w:bottom w:val="single" w:sz="4" w:space="0" w:color="auto"/>
            </w:tcBorders>
            <w:shd w:val="clear" w:color="auto" w:fill="auto"/>
          </w:tcPr>
          <w:p w:rsidR="00644FEB" w:rsidRDefault="00644FEB">
            <w:pPr>
              <w:pStyle w:val="TAC"/>
              <w:rPr>
                <w:ins w:id="2706" w:author="Huawei" w:date="2024-02-02T15:20:00Z"/>
              </w:rPr>
            </w:pPr>
          </w:p>
        </w:tc>
        <w:tc>
          <w:tcPr>
            <w:tcW w:w="1595" w:type="pct"/>
            <w:shd w:val="clear" w:color="auto" w:fill="auto"/>
          </w:tcPr>
          <w:p w:rsidR="00644FEB" w:rsidRDefault="00CF6C33">
            <w:pPr>
              <w:pStyle w:val="TAC"/>
              <w:rPr>
                <w:ins w:id="2707" w:author="Huawei" w:date="2024-02-02T15:20:00Z"/>
              </w:rPr>
            </w:pPr>
            <w:ins w:id="2708" w:author="Huawei" w:date="2024-02-02T15:20:00Z">
              <w:r>
                <w:t>1</w:t>
              </w:r>
            </w:ins>
          </w:p>
        </w:tc>
      </w:tr>
      <w:tr w:rsidR="00644FEB">
        <w:trPr>
          <w:trHeight w:val="93"/>
          <w:jc w:val="center"/>
          <w:ins w:id="2709" w:author="Huawei" w:date="2024-02-02T15:20:00Z"/>
        </w:trPr>
        <w:tc>
          <w:tcPr>
            <w:tcW w:w="1072" w:type="pct"/>
            <w:tcBorders>
              <w:bottom w:val="nil"/>
            </w:tcBorders>
            <w:shd w:val="clear" w:color="auto" w:fill="auto"/>
          </w:tcPr>
          <w:p w:rsidR="00644FEB" w:rsidRDefault="00CF6C33">
            <w:pPr>
              <w:pStyle w:val="TAL"/>
              <w:rPr>
                <w:ins w:id="2710" w:author="Huawei" w:date="2024-02-02T15:20:00Z"/>
              </w:rPr>
            </w:pPr>
            <w:ins w:id="2711" w:author="Huawei" w:date="2024-02-02T15:20:00Z">
              <w:r>
                <w:t>Duplex mode</w:t>
              </w:r>
            </w:ins>
          </w:p>
        </w:tc>
        <w:tc>
          <w:tcPr>
            <w:tcW w:w="1656" w:type="pct"/>
            <w:shd w:val="clear" w:color="auto" w:fill="auto"/>
          </w:tcPr>
          <w:p w:rsidR="00644FEB" w:rsidRDefault="00CF6C33">
            <w:pPr>
              <w:pStyle w:val="TAL"/>
              <w:rPr>
                <w:ins w:id="2712" w:author="Huawei" w:date="2024-02-02T15:20:00Z"/>
              </w:rPr>
            </w:pPr>
            <w:ins w:id="2713" w:author="Huawei" w:date="2024-02-02T15:20:00Z">
              <w:r>
                <w:t>Config 1</w:t>
              </w:r>
            </w:ins>
          </w:p>
        </w:tc>
        <w:tc>
          <w:tcPr>
            <w:tcW w:w="677" w:type="pct"/>
            <w:tcBorders>
              <w:bottom w:val="nil"/>
            </w:tcBorders>
            <w:shd w:val="clear" w:color="auto" w:fill="auto"/>
          </w:tcPr>
          <w:p w:rsidR="00644FEB" w:rsidRDefault="00644FEB">
            <w:pPr>
              <w:pStyle w:val="TAC"/>
              <w:rPr>
                <w:ins w:id="2714" w:author="Huawei" w:date="2024-02-02T15:20:00Z"/>
              </w:rPr>
            </w:pPr>
          </w:p>
        </w:tc>
        <w:tc>
          <w:tcPr>
            <w:tcW w:w="1595" w:type="pct"/>
            <w:shd w:val="clear" w:color="auto" w:fill="auto"/>
          </w:tcPr>
          <w:p w:rsidR="00644FEB" w:rsidRDefault="00CF6C33">
            <w:pPr>
              <w:pStyle w:val="TAC"/>
              <w:rPr>
                <w:ins w:id="2715" w:author="Huawei" w:date="2024-02-02T15:20:00Z"/>
              </w:rPr>
            </w:pPr>
            <w:ins w:id="2716" w:author="Huawei" w:date="2024-02-02T15:20:00Z">
              <w:r>
                <w:t>FDD</w:t>
              </w:r>
            </w:ins>
          </w:p>
        </w:tc>
      </w:tr>
      <w:tr w:rsidR="00644FEB">
        <w:trPr>
          <w:trHeight w:val="92"/>
          <w:jc w:val="center"/>
          <w:ins w:id="2717" w:author="Huawei" w:date="2024-02-02T15:20:00Z"/>
        </w:trPr>
        <w:tc>
          <w:tcPr>
            <w:tcW w:w="1072" w:type="pct"/>
            <w:tcBorders>
              <w:top w:val="nil"/>
              <w:bottom w:val="single" w:sz="4" w:space="0" w:color="auto"/>
            </w:tcBorders>
            <w:shd w:val="clear" w:color="auto" w:fill="auto"/>
          </w:tcPr>
          <w:p w:rsidR="00644FEB" w:rsidRDefault="00644FEB">
            <w:pPr>
              <w:pStyle w:val="TAL"/>
              <w:rPr>
                <w:ins w:id="2718" w:author="Huawei" w:date="2024-02-02T15:20:00Z"/>
              </w:rPr>
            </w:pPr>
          </w:p>
        </w:tc>
        <w:tc>
          <w:tcPr>
            <w:tcW w:w="1656" w:type="pct"/>
            <w:shd w:val="clear" w:color="auto" w:fill="auto"/>
          </w:tcPr>
          <w:p w:rsidR="00644FEB" w:rsidRDefault="00CF6C33">
            <w:pPr>
              <w:pStyle w:val="TAL"/>
              <w:rPr>
                <w:ins w:id="2719" w:author="Huawei" w:date="2024-02-02T15:20:00Z"/>
              </w:rPr>
            </w:pPr>
            <w:ins w:id="2720" w:author="Huawei" w:date="2024-02-02T15:20:00Z">
              <w:r>
                <w:t>Config 2, 3</w:t>
              </w:r>
            </w:ins>
          </w:p>
        </w:tc>
        <w:tc>
          <w:tcPr>
            <w:tcW w:w="677" w:type="pct"/>
            <w:tcBorders>
              <w:top w:val="nil"/>
              <w:bottom w:val="single" w:sz="4" w:space="0" w:color="auto"/>
            </w:tcBorders>
            <w:shd w:val="clear" w:color="auto" w:fill="auto"/>
          </w:tcPr>
          <w:p w:rsidR="00644FEB" w:rsidRDefault="00644FEB">
            <w:pPr>
              <w:pStyle w:val="TAC"/>
              <w:rPr>
                <w:ins w:id="2721" w:author="Huawei" w:date="2024-02-02T15:20:00Z"/>
              </w:rPr>
            </w:pPr>
          </w:p>
        </w:tc>
        <w:tc>
          <w:tcPr>
            <w:tcW w:w="1595" w:type="pct"/>
            <w:shd w:val="clear" w:color="auto" w:fill="auto"/>
          </w:tcPr>
          <w:p w:rsidR="00644FEB" w:rsidRDefault="00CF6C33">
            <w:pPr>
              <w:pStyle w:val="TAC"/>
              <w:rPr>
                <w:ins w:id="2722" w:author="Huawei" w:date="2024-02-02T15:20:00Z"/>
              </w:rPr>
            </w:pPr>
            <w:ins w:id="2723" w:author="Huawei" w:date="2024-02-02T15:20:00Z">
              <w:r>
                <w:t>TDD</w:t>
              </w:r>
            </w:ins>
          </w:p>
        </w:tc>
      </w:tr>
      <w:tr w:rsidR="00644FEB">
        <w:trPr>
          <w:trHeight w:val="189"/>
          <w:jc w:val="center"/>
          <w:ins w:id="2724" w:author="Huawei" w:date="2024-02-02T15:20:00Z"/>
        </w:trPr>
        <w:tc>
          <w:tcPr>
            <w:tcW w:w="1072" w:type="pct"/>
            <w:tcBorders>
              <w:bottom w:val="nil"/>
            </w:tcBorders>
            <w:shd w:val="clear" w:color="auto" w:fill="auto"/>
          </w:tcPr>
          <w:p w:rsidR="00644FEB" w:rsidRDefault="00CF6C33">
            <w:pPr>
              <w:pStyle w:val="TAL"/>
              <w:rPr>
                <w:ins w:id="2725" w:author="Huawei" w:date="2024-02-02T15:20:00Z"/>
              </w:rPr>
            </w:pPr>
            <w:ins w:id="2726" w:author="Huawei" w:date="2024-02-02T15:20:00Z">
              <w:r>
                <w:t>TDD Configuration</w:t>
              </w:r>
            </w:ins>
          </w:p>
        </w:tc>
        <w:tc>
          <w:tcPr>
            <w:tcW w:w="1656" w:type="pct"/>
            <w:shd w:val="clear" w:color="auto" w:fill="auto"/>
          </w:tcPr>
          <w:p w:rsidR="00644FEB" w:rsidRDefault="00CF6C33">
            <w:pPr>
              <w:pStyle w:val="TAL"/>
              <w:rPr>
                <w:ins w:id="2727" w:author="Huawei" w:date="2024-02-02T15:20:00Z"/>
              </w:rPr>
            </w:pPr>
            <w:ins w:id="2728" w:author="Huawei" w:date="2024-02-02T15:20:00Z">
              <w:r>
                <w:t>Config 1</w:t>
              </w:r>
            </w:ins>
          </w:p>
        </w:tc>
        <w:tc>
          <w:tcPr>
            <w:tcW w:w="677" w:type="pct"/>
            <w:tcBorders>
              <w:bottom w:val="nil"/>
            </w:tcBorders>
            <w:shd w:val="clear" w:color="auto" w:fill="auto"/>
          </w:tcPr>
          <w:p w:rsidR="00644FEB" w:rsidRDefault="00644FEB">
            <w:pPr>
              <w:pStyle w:val="TAC"/>
              <w:rPr>
                <w:ins w:id="2729" w:author="Huawei" w:date="2024-02-02T15:20:00Z"/>
              </w:rPr>
            </w:pPr>
          </w:p>
        </w:tc>
        <w:tc>
          <w:tcPr>
            <w:tcW w:w="1595" w:type="pct"/>
            <w:shd w:val="clear" w:color="auto" w:fill="auto"/>
          </w:tcPr>
          <w:p w:rsidR="00644FEB" w:rsidRDefault="00CF6C33">
            <w:pPr>
              <w:pStyle w:val="TAC"/>
              <w:rPr>
                <w:ins w:id="2730" w:author="Huawei" w:date="2024-02-02T15:20:00Z"/>
              </w:rPr>
            </w:pPr>
            <w:ins w:id="2731" w:author="Huawei" w:date="2024-02-02T15:20:00Z">
              <w:r>
                <w:t>Not Applicable</w:t>
              </w:r>
            </w:ins>
          </w:p>
        </w:tc>
      </w:tr>
      <w:tr w:rsidR="00644FEB">
        <w:trPr>
          <w:trHeight w:val="189"/>
          <w:jc w:val="center"/>
          <w:ins w:id="2732" w:author="Huawei" w:date="2024-02-02T15:20:00Z"/>
        </w:trPr>
        <w:tc>
          <w:tcPr>
            <w:tcW w:w="1072" w:type="pct"/>
            <w:tcBorders>
              <w:top w:val="nil"/>
              <w:bottom w:val="nil"/>
            </w:tcBorders>
            <w:shd w:val="clear" w:color="auto" w:fill="auto"/>
          </w:tcPr>
          <w:p w:rsidR="00644FEB" w:rsidRDefault="00644FEB">
            <w:pPr>
              <w:pStyle w:val="TAL"/>
              <w:rPr>
                <w:ins w:id="2733" w:author="Huawei" w:date="2024-02-02T15:20:00Z"/>
              </w:rPr>
            </w:pPr>
          </w:p>
        </w:tc>
        <w:tc>
          <w:tcPr>
            <w:tcW w:w="1656" w:type="pct"/>
            <w:shd w:val="clear" w:color="auto" w:fill="auto"/>
          </w:tcPr>
          <w:p w:rsidR="00644FEB" w:rsidRDefault="00CF6C33">
            <w:pPr>
              <w:pStyle w:val="TAL"/>
              <w:rPr>
                <w:ins w:id="2734" w:author="Huawei" w:date="2024-02-02T15:20:00Z"/>
              </w:rPr>
            </w:pPr>
            <w:ins w:id="2735" w:author="Huawei" w:date="2024-02-02T15:20:00Z">
              <w:r>
                <w:t>Config 2</w:t>
              </w:r>
            </w:ins>
          </w:p>
        </w:tc>
        <w:tc>
          <w:tcPr>
            <w:tcW w:w="677" w:type="pct"/>
            <w:tcBorders>
              <w:top w:val="nil"/>
              <w:bottom w:val="nil"/>
            </w:tcBorders>
            <w:shd w:val="clear" w:color="auto" w:fill="auto"/>
          </w:tcPr>
          <w:p w:rsidR="00644FEB" w:rsidRDefault="00644FEB">
            <w:pPr>
              <w:pStyle w:val="TAC"/>
              <w:rPr>
                <w:ins w:id="2736" w:author="Huawei" w:date="2024-02-02T15:20:00Z"/>
              </w:rPr>
            </w:pPr>
          </w:p>
        </w:tc>
        <w:tc>
          <w:tcPr>
            <w:tcW w:w="1595" w:type="pct"/>
            <w:shd w:val="clear" w:color="auto" w:fill="auto"/>
          </w:tcPr>
          <w:p w:rsidR="00644FEB" w:rsidRDefault="00CF6C33">
            <w:pPr>
              <w:pStyle w:val="TAC"/>
              <w:rPr>
                <w:ins w:id="2737" w:author="Huawei" w:date="2024-02-02T15:20:00Z"/>
              </w:rPr>
            </w:pPr>
            <w:ins w:id="2738" w:author="Huawei" w:date="2024-02-02T15:20:00Z">
              <w:r>
                <w:t>TDDConf.1.1</w:t>
              </w:r>
            </w:ins>
          </w:p>
        </w:tc>
      </w:tr>
      <w:tr w:rsidR="00644FEB">
        <w:trPr>
          <w:trHeight w:val="189"/>
          <w:jc w:val="center"/>
          <w:ins w:id="2739" w:author="Huawei" w:date="2024-02-02T15:20:00Z"/>
        </w:trPr>
        <w:tc>
          <w:tcPr>
            <w:tcW w:w="1072" w:type="pct"/>
            <w:tcBorders>
              <w:top w:val="nil"/>
            </w:tcBorders>
            <w:shd w:val="clear" w:color="auto" w:fill="auto"/>
          </w:tcPr>
          <w:p w:rsidR="00644FEB" w:rsidRDefault="00644FEB">
            <w:pPr>
              <w:pStyle w:val="TAL"/>
              <w:rPr>
                <w:ins w:id="2740" w:author="Huawei" w:date="2024-02-02T15:20:00Z"/>
              </w:rPr>
            </w:pPr>
          </w:p>
        </w:tc>
        <w:tc>
          <w:tcPr>
            <w:tcW w:w="1656" w:type="pct"/>
            <w:shd w:val="clear" w:color="auto" w:fill="auto"/>
          </w:tcPr>
          <w:p w:rsidR="00644FEB" w:rsidRDefault="00CF6C33">
            <w:pPr>
              <w:pStyle w:val="TAL"/>
              <w:rPr>
                <w:ins w:id="2741" w:author="Huawei" w:date="2024-02-02T15:20:00Z"/>
              </w:rPr>
            </w:pPr>
            <w:ins w:id="2742" w:author="Huawei" w:date="2024-02-02T15:20:00Z">
              <w:r>
                <w:t>Config 3</w:t>
              </w:r>
            </w:ins>
          </w:p>
        </w:tc>
        <w:tc>
          <w:tcPr>
            <w:tcW w:w="677" w:type="pct"/>
            <w:tcBorders>
              <w:top w:val="nil"/>
            </w:tcBorders>
            <w:shd w:val="clear" w:color="auto" w:fill="auto"/>
          </w:tcPr>
          <w:p w:rsidR="00644FEB" w:rsidRDefault="00644FEB">
            <w:pPr>
              <w:pStyle w:val="TAC"/>
              <w:rPr>
                <w:ins w:id="2743" w:author="Huawei" w:date="2024-02-02T15:20:00Z"/>
              </w:rPr>
            </w:pPr>
          </w:p>
        </w:tc>
        <w:tc>
          <w:tcPr>
            <w:tcW w:w="1595" w:type="pct"/>
            <w:shd w:val="clear" w:color="auto" w:fill="auto"/>
          </w:tcPr>
          <w:p w:rsidR="00644FEB" w:rsidRDefault="00CF6C33">
            <w:pPr>
              <w:pStyle w:val="TAC"/>
              <w:rPr>
                <w:ins w:id="2744" w:author="Huawei" w:date="2024-02-02T15:20:00Z"/>
              </w:rPr>
            </w:pPr>
            <w:ins w:id="2745" w:author="Huawei" w:date="2024-02-02T15:20:00Z">
              <w:r>
                <w:t>TDDConf.2.1</w:t>
              </w:r>
            </w:ins>
          </w:p>
        </w:tc>
      </w:tr>
      <w:tr w:rsidR="00644FEB">
        <w:trPr>
          <w:trHeight w:val="189"/>
          <w:jc w:val="center"/>
          <w:ins w:id="2746" w:author="Huawei" w:date="2024-02-02T15:20:00Z"/>
        </w:trPr>
        <w:tc>
          <w:tcPr>
            <w:tcW w:w="1072" w:type="pct"/>
            <w:shd w:val="clear" w:color="auto" w:fill="auto"/>
          </w:tcPr>
          <w:p w:rsidR="00644FEB" w:rsidRDefault="00CF6C33">
            <w:pPr>
              <w:pStyle w:val="TAL"/>
              <w:rPr>
                <w:ins w:id="2747" w:author="Huawei" w:date="2024-02-02T15:20:00Z"/>
              </w:rPr>
            </w:pPr>
            <w:ins w:id="2748" w:author="Huawei" w:date="2024-02-02T15:20:00Z">
              <w:r>
                <w:t>DL initial BWP configuration</w:t>
              </w:r>
            </w:ins>
          </w:p>
        </w:tc>
        <w:tc>
          <w:tcPr>
            <w:tcW w:w="1656" w:type="pct"/>
            <w:shd w:val="clear" w:color="auto" w:fill="auto"/>
          </w:tcPr>
          <w:p w:rsidR="00644FEB" w:rsidRDefault="00CF6C33">
            <w:pPr>
              <w:pStyle w:val="TAL"/>
              <w:rPr>
                <w:ins w:id="2749" w:author="Huawei" w:date="2024-02-02T15:20:00Z"/>
              </w:rPr>
            </w:pPr>
            <w:ins w:id="2750" w:author="Huawei" w:date="2024-02-02T15:20:00Z">
              <w:r>
                <w:t>Config 1, 2, 3</w:t>
              </w:r>
            </w:ins>
          </w:p>
        </w:tc>
        <w:tc>
          <w:tcPr>
            <w:tcW w:w="677" w:type="pct"/>
            <w:shd w:val="clear" w:color="auto" w:fill="auto"/>
          </w:tcPr>
          <w:p w:rsidR="00644FEB" w:rsidRDefault="00644FEB">
            <w:pPr>
              <w:pStyle w:val="TAC"/>
              <w:rPr>
                <w:ins w:id="2751" w:author="Huawei" w:date="2024-02-02T15:20:00Z"/>
              </w:rPr>
            </w:pPr>
          </w:p>
        </w:tc>
        <w:tc>
          <w:tcPr>
            <w:tcW w:w="1595" w:type="pct"/>
            <w:shd w:val="clear" w:color="auto" w:fill="auto"/>
          </w:tcPr>
          <w:p w:rsidR="00644FEB" w:rsidRDefault="00CF6C33">
            <w:pPr>
              <w:pStyle w:val="TAC"/>
              <w:rPr>
                <w:ins w:id="2752" w:author="Huawei" w:date="2024-02-02T15:20:00Z"/>
              </w:rPr>
            </w:pPr>
            <w:ins w:id="2753" w:author="Huawei" w:date="2024-02-02T15:20:00Z">
              <w:r>
                <w:t>DLBWP.0.1</w:t>
              </w:r>
            </w:ins>
          </w:p>
        </w:tc>
      </w:tr>
      <w:tr w:rsidR="00644FEB">
        <w:trPr>
          <w:trHeight w:val="189"/>
          <w:jc w:val="center"/>
          <w:ins w:id="2754" w:author="Huawei" w:date="2024-02-02T15:20:00Z"/>
        </w:trPr>
        <w:tc>
          <w:tcPr>
            <w:tcW w:w="1072" w:type="pct"/>
            <w:shd w:val="clear" w:color="auto" w:fill="auto"/>
          </w:tcPr>
          <w:p w:rsidR="00644FEB" w:rsidRDefault="00CF6C33">
            <w:pPr>
              <w:pStyle w:val="TAL"/>
              <w:rPr>
                <w:ins w:id="2755" w:author="Huawei" w:date="2024-02-02T15:20:00Z"/>
              </w:rPr>
            </w:pPr>
            <w:ins w:id="2756" w:author="Huawei" w:date="2024-02-02T15:20:00Z">
              <w:r>
                <w:t>DL dedicated BWP configuration</w:t>
              </w:r>
            </w:ins>
          </w:p>
        </w:tc>
        <w:tc>
          <w:tcPr>
            <w:tcW w:w="1656" w:type="pct"/>
            <w:shd w:val="clear" w:color="auto" w:fill="auto"/>
          </w:tcPr>
          <w:p w:rsidR="00644FEB" w:rsidRDefault="00CF6C33">
            <w:pPr>
              <w:pStyle w:val="TAL"/>
              <w:rPr>
                <w:ins w:id="2757" w:author="Huawei" w:date="2024-02-02T15:20:00Z"/>
              </w:rPr>
            </w:pPr>
            <w:ins w:id="2758" w:author="Huawei" w:date="2024-02-02T15:20:00Z">
              <w:r>
                <w:t>Config 1, 2, 3</w:t>
              </w:r>
            </w:ins>
          </w:p>
        </w:tc>
        <w:tc>
          <w:tcPr>
            <w:tcW w:w="677" w:type="pct"/>
            <w:shd w:val="clear" w:color="auto" w:fill="auto"/>
          </w:tcPr>
          <w:p w:rsidR="00644FEB" w:rsidRDefault="00644FEB">
            <w:pPr>
              <w:pStyle w:val="TAC"/>
              <w:rPr>
                <w:ins w:id="2759" w:author="Huawei" w:date="2024-02-02T15:20:00Z"/>
              </w:rPr>
            </w:pPr>
          </w:p>
        </w:tc>
        <w:tc>
          <w:tcPr>
            <w:tcW w:w="1595" w:type="pct"/>
            <w:shd w:val="clear" w:color="auto" w:fill="auto"/>
          </w:tcPr>
          <w:p w:rsidR="00644FEB" w:rsidRDefault="00CF6C33">
            <w:pPr>
              <w:pStyle w:val="TAC"/>
              <w:rPr>
                <w:ins w:id="2760" w:author="Huawei" w:date="2024-02-02T15:20:00Z"/>
              </w:rPr>
            </w:pPr>
            <w:ins w:id="2761" w:author="Huawei" w:date="2024-02-02T15:20:00Z">
              <w:r>
                <w:t>DLBWP.1.1</w:t>
              </w:r>
            </w:ins>
          </w:p>
        </w:tc>
      </w:tr>
      <w:tr w:rsidR="00644FEB">
        <w:trPr>
          <w:trHeight w:val="189"/>
          <w:jc w:val="center"/>
          <w:ins w:id="2762" w:author="Huawei" w:date="2024-02-02T15:20:00Z"/>
        </w:trPr>
        <w:tc>
          <w:tcPr>
            <w:tcW w:w="1072" w:type="pct"/>
            <w:shd w:val="clear" w:color="auto" w:fill="auto"/>
          </w:tcPr>
          <w:p w:rsidR="00644FEB" w:rsidRDefault="00CF6C33">
            <w:pPr>
              <w:pStyle w:val="TAL"/>
              <w:rPr>
                <w:ins w:id="2763" w:author="Huawei" w:date="2024-02-02T15:20:00Z"/>
              </w:rPr>
            </w:pPr>
            <w:ins w:id="2764" w:author="Huawei" w:date="2024-02-02T15:20:00Z">
              <w:r>
                <w:t>UL initial BWP configuration</w:t>
              </w:r>
            </w:ins>
          </w:p>
        </w:tc>
        <w:tc>
          <w:tcPr>
            <w:tcW w:w="1656" w:type="pct"/>
            <w:shd w:val="clear" w:color="auto" w:fill="auto"/>
          </w:tcPr>
          <w:p w:rsidR="00644FEB" w:rsidRDefault="00CF6C33">
            <w:pPr>
              <w:pStyle w:val="TAL"/>
              <w:rPr>
                <w:ins w:id="2765" w:author="Huawei" w:date="2024-02-02T15:20:00Z"/>
              </w:rPr>
            </w:pPr>
            <w:ins w:id="2766" w:author="Huawei" w:date="2024-02-02T15:20:00Z">
              <w:r>
                <w:t>Config 1, 2, 3</w:t>
              </w:r>
            </w:ins>
          </w:p>
        </w:tc>
        <w:tc>
          <w:tcPr>
            <w:tcW w:w="677" w:type="pct"/>
            <w:shd w:val="clear" w:color="auto" w:fill="auto"/>
          </w:tcPr>
          <w:p w:rsidR="00644FEB" w:rsidRDefault="00644FEB">
            <w:pPr>
              <w:pStyle w:val="TAC"/>
              <w:rPr>
                <w:ins w:id="2767" w:author="Huawei" w:date="2024-02-02T15:20:00Z"/>
              </w:rPr>
            </w:pPr>
          </w:p>
        </w:tc>
        <w:tc>
          <w:tcPr>
            <w:tcW w:w="1595" w:type="pct"/>
            <w:shd w:val="clear" w:color="auto" w:fill="auto"/>
          </w:tcPr>
          <w:p w:rsidR="00644FEB" w:rsidRDefault="00CF6C33">
            <w:pPr>
              <w:pStyle w:val="TAC"/>
              <w:rPr>
                <w:ins w:id="2768" w:author="Huawei" w:date="2024-02-02T15:20:00Z"/>
              </w:rPr>
            </w:pPr>
            <w:ins w:id="2769" w:author="Huawei" w:date="2024-02-02T15:20:00Z">
              <w:r>
                <w:t>ULBWP.0.1</w:t>
              </w:r>
            </w:ins>
          </w:p>
        </w:tc>
      </w:tr>
      <w:tr w:rsidR="00644FEB">
        <w:trPr>
          <w:trHeight w:val="189"/>
          <w:jc w:val="center"/>
          <w:ins w:id="2770" w:author="Huawei" w:date="2024-02-02T15:20:00Z"/>
        </w:trPr>
        <w:tc>
          <w:tcPr>
            <w:tcW w:w="1072" w:type="pct"/>
            <w:tcBorders>
              <w:bottom w:val="single" w:sz="4" w:space="0" w:color="auto"/>
            </w:tcBorders>
            <w:shd w:val="clear" w:color="auto" w:fill="auto"/>
          </w:tcPr>
          <w:p w:rsidR="00644FEB" w:rsidRDefault="00CF6C33">
            <w:pPr>
              <w:pStyle w:val="TAL"/>
              <w:rPr>
                <w:ins w:id="2771" w:author="Huawei" w:date="2024-02-02T15:20:00Z"/>
              </w:rPr>
            </w:pPr>
            <w:ins w:id="2772" w:author="Huawei" w:date="2024-02-02T15:20:00Z">
              <w:r>
                <w:t>UL dedicated</w:t>
              </w:r>
              <w:r>
                <w:t xml:space="preserve"> BWP configuration</w:t>
              </w:r>
            </w:ins>
          </w:p>
        </w:tc>
        <w:tc>
          <w:tcPr>
            <w:tcW w:w="1656" w:type="pct"/>
            <w:shd w:val="clear" w:color="auto" w:fill="auto"/>
          </w:tcPr>
          <w:p w:rsidR="00644FEB" w:rsidRDefault="00CF6C33">
            <w:pPr>
              <w:pStyle w:val="TAL"/>
              <w:rPr>
                <w:ins w:id="2773" w:author="Huawei" w:date="2024-02-02T15:20:00Z"/>
              </w:rPr>
            </w:pPr>
            <w:ins w:id="2774" w:author="Huawei" w:date="2024-02-02T15:20:00Z">
              <w:r>
                <w:t>Config 1, 2, 3</w:t>
              </w:r>
            </w:ins>
          </w:p>
        </w:tc>
        <w:tc>
          <w:tcPr>
            <w:tcW w:w="677" w:type="pct"/>
            <w:tcBorders>
              <w:bottom w:val="single" w:sz="4" w:space="0" w:color="auto"/>
            </w:tcBorders>
            <w:shd w:val="clear" w:color="auto" w:fill="auto"/>
          </w:tcPr>
          <w:p w:rsidR="00644FEB" w:rsidRDefault="00644FEB">
            <w:pPr>
              <w:pStyle w:val="TAC"/>
              <w:rPr>
                <w:ins w:id="2775" w:author="Huawei" w:date="2024-02-02T15:20:00Z"/>
              </w:rPr>
            </w:pPr>
          </w:p>
        </w:tc>
        <w:tc>
          <w:tcPr>
            <w:tcW w:w="1595" w:type="pct"/>
            <w:shd w:val="clear" w:color="auto" w:fill="auto"/>
          </w:tcPr>
          <w:p w:rsidR="00644FEB" w:rsidRDefault="00CF6C33">
            <w:pPr>
              <w:pStyle w:val="TAC"/>
              <w:rPr>
                <w:ins w:id="2776" w:author="Huawei" w:date="2024-02-02T15:20:00Z"/>
              </w:rPr>
            </w:pPr>
            <w:ins w:id="2777" w:author="Huawei" w:date="2024-02-02T15:20:00Z">
              <w:r>
                <w:t>ULBWP.1.1</w:t>
              </w:r>
            </w:ins>
          </w:p>
        </w:tc>
      </w:tr>
      <w:tr w:rsidR="00644FEB">
        <w:trPr>
          <w:trHeight w:val="189"/>
          <w:jc w:val="center"/>
          <w:ins w:id="2778" w:author="Huawei" w:date="2024-02-02T15:20:00Z"/>
        </w:trPr>
        <w:tc>
          <w:tcPr>
            <w:tcW w:w="1072" w:type="pct"/>
            <w:tcBorders>
              <w:bottom w:val="nil"/>
            </w:tcBorders>
            <w:shd w:val="clear" w:color="auto" w:fill="auto"/>
          </w:tcPr>
          <w:p w:rsidR="00644FEB" w:rsidRDefault="00CF6C33">
            <w:pPr>
              <w:pStyle w:val="TAL"/>
              <w:rPr>
                <w:ins w:id="2779" w:author="Huawei" w:date="2024-02-02T15:20:00Z"/>
              </w:rPr>
            </w:pPr>
            <w:ins w:id="2780" w:author="Huawei" w:date="2024-02-02T15:20:00Z">
              <w:r>
                <w:t>RMSI CORESET Reference Channel</w:t>
              </w:r>
            </w:ins>
          </w:p>
        </w:tc>
        <w:tc>
          <w:tcPr>
            <w:tcW w:w="1656" w:type="pct"/>
            <w:shd w:val="clear" w:color="auto" w:fill="auto"/>
          </w:tcPr>
          <w:p w:rsidR="00644FEB" w:rsidRDefault="00CF6C33">
            <w:pPr>
              <w:pStyle w:val="TAL"/>
              <w:rPr>
                <w:ins w:id="2781" w:author="Huawei" w:date="2024-02-02T15:20:00Z"/>
              </w:rPr>
            </w:pPr>
            <w:ins w:id="2782" w:author="Huawei" w:date="2024-02-02T15:20:00Z">
              <w:r>
                <w:t>Config 1</w:t>
              </w:r>
            </w:ins>
          </w:p>
        </w:tc>
        <w:tc>
          <w:tcPr>
            <w:tcW w:w="677" w:type="pct"/>
            <w:tcBorders>
              <w:bottom w:val="nil"/>
            </w:tcBorders>
            <w:shd w:val="clear" w:color="auto" w:fill="auto"/>
          </w:tcPr>
          <w:p w:rsidR="00644FEB" w:rsidRDefault="00644FEB">
            <w:pPr>
              <w:pStyle w:val="TAC"/>
              <w:rPr>
                <w:ins w:id="2783" w:author="Huawei" w:date="2024-02-02T15:20:00Z"/>
              </w:rPr>
            </w:pPr>
          </w:p>
        </w:tc>
        <w:tc>
          <w:tcPr>
            <w:tcW w:w="1595" w:type="pct"/>
            <w:shd w:val="clear" w:color="auto" w:fill="auto"/>
          </w:tcPr>
          <w:p w:rsidR="00644FEB" w:rsidRDefault="00CF6C33">
            <w:pPr>
              <w:pStyle w:val="TAC"/>
              <w:rPr>
                <w:ins w:id="2784" w:author="Huawei" w:date="2024-02-02T15:20:00Z"/>
              </w:rPr>
            </w:pPr>
            <w:ins w:id="2785" w:author="Huawei" w:date="2024-02-02T15:20:00Z">
              <w:r>
                <w:t>CR.1.1 FDD</w:t>
              </w:r>
            </w:ins>
          </w:p>
        </w:tc>
      </w:tr>
      <w:tr w:rsidR="00644FEB">
        <w:trPr>
          <w:trHeight w:val="189"/>
          <w:jc w:val="center"/>
          <w:ins w:id="2786" w:author="Huawei" w:date="2024-02-02T15:20:00Z"/>
        </w:trPr>
        <w:tc>
          <w:tcPr>
            <w:tcW w:w="1072" w:type="pct"/>
            <w:tcBorders>
              <w:top w:val="nil"/>
              <w:bottom w:val="nil"/>
            </w:tcBorders>
            <w:shd w:val="clear" w:color="auto" w:fill="auto"/>
          </w:tcPr>
          <w:p w:rsidR="00644FEB" w:rsidRDefault="00644FEB">
            <w:pPr>
              <w:pStyle w:val="TAL"/>
              <w:rPr>
                <w:ins w:id="2787" w:author="Huawei" w:date="2024-02-02T15:20:00Z"/>
              </w:rPr>
            </w:pPr>
          </w:p>
        </w:tc>
        <w:tc>
          <w:tcPr>
            <w:tcW w:w="1656" w:type="pct"/>
            <w:shd w:val="clear" w:color="auto" w:fill="auto"/>
          </w:tcPr>
          <w:p w:rsidR="00644FEB" w:rsidRDefault="00CF6C33">
            <w:pPr>
              <w:pStyle w:val="TAL"/>
              <w:rPr>
                <w:ins w:id="2788" w:author="Huawei" w:date="2024-02-02T15:20:00Z"/>
              </w:rPr>
            </w:pPr>
            <w:ins w:id="2789" w:author="Huawei" w:date="2024-02-02T15:20:00Z">
              <w:r>
                <w:t>Config 2</w:t>
              </w:r>
            </w:ins>
          </w:p>
        </w:tc>
        <w:tc>
          <w:tcPr>
            <w:tcW w:w="677" w:type="pct"/>
            <w:tcBorders>
              <w:top w:val="nil"/>
              <w:bottom w:val="nil"/>
            </w:tcBorders>
            <w:shd w:val="clear" w:color="auto" w:fill="auto"/>
          </w:tcPr>
          <w:p w:rsidR="00644FEB" w:rsidRDefault="00644FEB">
            <w:pPr>
              <w:pStyle w:val="TAC"/>
              <w:rPr>
                <w:ins w:id="2790" w:author="Huawei" w:date="2024-02-02T15:20:00Z"/>
              </w:rPr>
            </w:pPr>
          </w:p>
        </w:tc>
        <w:tc>
          <w:tcPr>
            <w:tcW w:w="1595" w:type="pct"/>
            <w:shd w:val="clear" w:color="auto" w:fill="auto"/>
          </w:tcPr>
          <w:p w:rsidR="00644FEB" w:rsidRDefault="00CF6C33">
            <w:pPr>
              <w:pStyle w:val="TAC"/>
              <w:rPr>
                <w:ins w:id="2791" w:author="Huawei" w:date="2024-02-02T15:20:00Z"/>
              </w:rPr>
            </w:pPr>
            <w:ins w:id="2792" w:author="Huawei" w:date="2024-02-02T15:20:00Z">
              <w:r>
                <w:t>CR.1.1 TDD</w:t>
              </w:r>
            </w:ins>
          </w:p>
        </w:tc>
      </w:tr>
      <w:tr w:rsidR="00644FEB">
        <w:trPr>
          <w:trHeight w:val="189"/>
          <w:jc w:val="center"/>
          <w:ins w:id="2793" w:author="Huawei" w:date="2024-02-02T15:20:00Z"/>
        </w:trPr>
        <w:tc>
          <w:tcPr>
            <w:tcW w:w="1072" w:type="pct"/>
            <w:tcBorders>
              <w:top w:val="nil"/>
              <w:bottom w:val="single" w:sz="4" w:space="0" w:color="auto"/>
            </w:tcBorders>
            <w:shd w:val="clear" w:color="auto" w:fill="auto"/>
          </w:tcPr>
          <w:p w:rsidR="00644FEB" w:rsidRDefault="00644FEB">
            <w:pPr>
              <w:pStyle w:val="TAL"/>
              <w:rPr>
                <w:ins w:id="2794" w:author="Huawei" w:date="2024-02-02T15:20:00Z"/>
              </w:rPr>
            </w:pPr>
          </w:p>
        </w:tc>
        <w:tc>
          <w:tcPr>
            <w:tcW w:w="1656" w:type="pct"/>
            <w:shd w:val="clear" w:color="auto" w:fill="auto"/>
          </w:tcPr>
          <w:p w:rsidR="00644FEB" w:rsidRDefault="00CF6C33">
            <w:pPr>
              <w:pStyle w:val="TAL"/>
              <w:rPr>
                <w:ins w:id="2795" w:author="Huawei" w:date="2024-02-02T15:20:00Z"/>
              </w:rPr>
            </w:pPr>
            <w:ins w:id="2796" w:author="Huawei" w:date="2024-02-02T15:20:00Z">
              <w:r>
                <w:t>Config 3</w:t>
              </w:r>
            </w:ins>
          </w:p>
        </w:tc>
        <w:tc>
          <w:tcPr>
            <w:tcW w:w="677" w:type="pct"/>
            <w:tcBorders>
              <w:top w:val="nil"/>
              <w:bottom w:val="single" w:sz="4" w:space="0" w:color="auto"/>
            </w:tcBorders>
            <w:shd w:val="clear" w:color="auto" w:fill="auto"/>
          </w:tcPr>
          <w:p w:rsidR="00644FEB" w:rsidRDefault="00644FEB">
            <w:pPr>
              <w:pStyle w:val="TAC"/>
              <w:rPr>
                <w:ins w:id="2797" w:author="Huawei" w:date="2024-02-02T15:20:00Z"/>
              </w:rPr>
            </w:pPr>
          </w:p>
        </w:tc>
        <w:tc>
          <w:tcPr>
            <w:tcW w:w="1595" w:type="pct"/>
            <w:shd w:val="clear" w:color="auto" w:fill="auto"/>
          </w:tcPr>
          <w:p w:rsidR="00644FEB" w:rsidRDefault="00CF6C33">
            <w:pPr>
              <w:pStyle w:val="TAC"/>
              <w:rPr>
                <w:ins w:id="2798" w:author="Huawei" w:date="2024-02-02T15:20:00Z"/>
              </w:rPr>
            </w:pPr>
            <w:ins w:id="2799" w:author="Huawei" w:date="2024-02-02T15:20:00Z">
              <w:r>
                <w:t>CR.2.1 TDD</w:t>
              </w:r>
            </w:ins>
          </w:p>
        </w:tc>
      </w:tr>
      <w:tr w:rsidR="00644FEB">
        <w:trPr>
          <w:trHeight w:val="189"/>
          <w:jc w:val="center"/>
          <w:ins w:id="2800" w:author="Huawei" w:date="2024-02-02T15:20:00Z"/>
        </w:trPr>
        <w:tc>
          <w:tcPr>
            <w:tcW w:w="1072" w:type="pct"/>
            <w:tcBorders>
              <w:top w:val="nil"/>
              <w:bottom w:val="nil"/>
            </w:tcBorders>
            <w:shd w:val="clear" w:color="auto" w:fill="auto"/>
          </w:tcPr>
          <w:p w:rsidR="00644FEB" w:rsidRDefault="00CF6C33">
            <w:pPr>
              <w:pStyle w:val="TAL"/>
              <w:rPr>
                <w:ins w:id="2801" w:author="Huawei" w:date="2024-02-02T15:20:00Z"/>
              </w:rPr>
            </w:pPr>
            <w:ins w:id="2802" w:author="Huawei" w:date="2024-02-02T15:20:00Z">
              <w:r>
                <w:t>Dedicated CORESET Reference Channel</w:t>
              </w:r>
            </w:ins>
          </w:p>
        </w:tc>
        <w:tc>
          <w:tcPr>
            <w:tcW w:w="1656" w:type="pct"/>
            <w:tcBorders>
              <w:top w:val="single" w:sz="4" w:space="0" w:color="auto"/>
              <w:left w:val="single" w:sz="4" w:space="0" w:color="auto"/>
              <w:bottom w:val="single" w:sz="4" w:space="0" w:color="auto"/>
              <w:right w:val="single" w:sz="4" w:space="0" w:color="auto"/>
            </w:tcBorders>
          </w:tcPr>
          <w:p w:rsidR="00644FEB" w:rsidRDefault="00CF6C33">
            <w:pPr>
              <w:pStyle w:val="TAL"/>
              <w:rPr>
                <w:ins w:id="2803" w:author="Huawei" w:date="2024-02-02T15:20:00Z"/>
              </w:rPr>
            </w:pPr>
            <w:ins w:id="2804" w:author="Huawei" w:date="2024-02-02T15:20:00Z">
              <w:r>
                <w:rPr>
                  <w:lang w:val="it-IT"/>
                </w:rPr>
                <w:t>Config 1</w:t>
              </w:r>
            </w:ins>
          </w:p>
        </w:tc>
        <w:tc>
          <w:tcPr>
            <w:tcW w:w="677" w:type="pct"/>
            <w:tcBorders>
              <w:top w:val="nil"/>
              <w:bottom w:val="nil"/>
            </w:tcBorders>
            <w:shd w:val="clear" w:color="auto" w:fill="auto"/>
          </w:tcPr>
          <w:p w:rsidR="00644FEB" w:rsidRDefault="00644FEB">
            <w:pPr>
              <w:pStyle w:val="TAC"/>
              <w:rPr>
                <w:ins w:id="2805"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rsidR="00644FEB" w:rsidRDefault="00CF6C33">
            <w:pPr>
              <w:pStyle w:val="TAC"/>
              <w:rPr>
                <w:ins w:id="2806" w:author="Huawei" w:date="2024-02-02T15:20:00Z"/>
              </w:rPr>
            </w:pPr>
            <w:ins w:id="2807" w:author="Huawei" w:date="2024-02-02T15:20:00Z">
              <w:r>
                <w:rPr>
                  <w:lang w:val="en-US"/>
                </w:rPr>
                <w:t>CCR.1.1 FDD</w:t>
              </w:r>
            </w:ins>
          </w:p>
        </w:tc>
      </w:tr>
      <w:tr w:rsidR="00644FEB">
        <w:trPr>
          <w:trHeight w:val="189"/>
          <w:jc w:val="center"/>
          <w:ins w:id="2808" w:author="Huawei" w:date="2024-02-02T15:20:00Z"/>
        </w:trPr>
        <w:tc>
          <w:tcPr>
            <w:tcW w:w="1072" w:type="pct"/>
            <w:tcBorders>
              <w:top w:val="nil"/>
              <w:bottom w:val="nil"/>
            </w:tcBorders>
            <w:shd w:val="clear" w:color="auto" w:fill="auto"/>
          </w:tcPr>
          <w:p w:rsidR="00644FEB" w:rsidRDefault="00644FEB">
            <w:pPr>
              <w:pStyle w:val="TAL"/>
              <w:rPr>
                <w:ins w:id="2809" w:author="Huawei" w:date="2024-02-02T15:20:00Z"/>
              </w:rPr>
            </w:pPr>
          </w:p>
        </w:tc>
        <w:tc>
          <w:tcPr>
            <w:tcW w:w="1656" w:type="pct"/>
            <w:tcBorders>
              <w:top w:val="single" w:sz="4" w:space="0" w:color="auto"/>
              <w:left w:val="single" w:sz="4" w:space="0" w:color="auto"/>
              <w:bottom w:val="single" w:sz="4" w:space="0" w:color="auto"/>
              <w:right w:val="single" w:sz="4" w:space="0" w:color="auto"/>
            </w:tcBorders>
          </w:tcPr>
          <w:p w:rsidR="00644FEB" w:rsidRDefault="00CF6C33">
            <w:pPr>
              <w:pStyle w:val="TAL"/>
              <w:rPr>
                <w:ins w:id="2810" w:author="Huawei" w:date="2024-02-02T15:20:00Z"/>
              </w:rPr>
            </w:pPr>
            <w:ins w:id="2811" w:author="Huawei" w:date="2024-02-02T15:20:00Z">
              <w:r>
                <w:rPr>
                  <w:lang w:val="it-IT"/>
                </w:rPr>
                <w:t>Config 2</w:t>
              </w:r>
            </w:ins>
          </w:p>
        </w:tc>
        <w:tc>
          <w:tcPr>
            <w:tcW w:w="677" w:type="pct"/>
            <w:tcBorders>
              <w:top w:val="nil"/>
              <w:bottom w:val="nil"/>
            </w:tcBorders>
            <w:shd w:val="clear" w:color="auto" w:fill="auto"/>
          </w:tcPr>
          <w:p w:rsidR="00644FEB" w:rsidRDefault="00644FEB">
            <w:pPr>
              <w:pStyle w:val="TAC"/>
              <w:rPr>
                <w:ins w:id="2812"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rsidR="00644FEB" w:rsidRDefault="00CF6C33">
            <w:pPr>
              <w:pStyle w:val="TAC"/>
              <w:rPr>
                <w:ins w:id="2813" w:author="Huawei" w:date="2024-02-02T15:20:00Z"/>
              </w:rPr>
            </w:pPr>
            <w:ins w:id="2814" w:author="Huawei" w:date="2024-02-02T15:20:00Z">
              <w:r>
                <w:rPr>
                  <w:lang w:val="en-US"/>
                </w:rPr>
                <w:t>CCR.1.1 TDD</w:t>
              </w:r>
            </w:ins>
          </w:p>
        </w:tc>
      </w:tr>
      <w:tr w:rsidR="00644FEB">
        <w:trPr>
          <w:trHeight w:val="189"/>
          <w:jc w:val="center"/>
          <w:ins w:id="2815" w:author="Huawei" w:date="2024-02-02T15:20:00Z"/>
        </w:trPr>
        <w:tc>
          <w:tcPr>
            <w:tcW w:w="1072" w:type="pct"/>
            <w:tcBorders>
              <w:top w:val="nil"/>
              <w:bottom w:val="single" w:sz="4" w:space="0" w:color="auto"/>
            </w:tcBorders>
            <w:shd w:val="clear" w:color="auto" w:fill="auto"/>
          </w:tcPr>
          <w:p w:rsidR="00644FEB" w:rsidRDefault="00644FEB">
            <w:pPr>
              <w:pStyle w:val="TAL"/>
              <w:rPr>
                <w:ins w:id="2816" w:author="Huawei" w:date="2024-02-02T15:20:00Z"/>
              </w:rPr>
            </w:pPr>
          </w:p>
        </w:tc>
        <w:tc>
          <w:tcPr>
            <w:tcW w:w="1656" w:type="pct"/>
            <w:tcBorders>
              <w:top w:val="single" w:sz="4" w:space="0" w:color="auto"/>
              <w:left w:val="single" w:sz="4" w:space="0" w:color="auto"/>
              <w:bottom w:val="single" w:sz="4" w:space="0" w:color="auto"/>
              <w:right w:val="single" w:sz="4" w:space="0" w:color="auto"/>
            </w:tcBorders>
          </w:tcPr>
          <w:p w:rsidR="00644FEB" w:rsidRDefault="00CF6C33">
            <w:pPr>
              <w:pStyle w:val="TAL"/>
              <w:rPr>
                <w:ins w:id="2817" w:author="Huawei" w:date="2024-02-02T15:20:00Z"/>
              </w:rPr>
            </w:pPr>
            <w:ins w:id="2818" w:author="Huawei" w:date="2024-02-02T15:20:00Z">
              <w:r>
                <w:rPr>
                  <w:lang w:val="it-IT"/>
                </w:rPr>
                <w:t>Config 3</w:t>
              </w:r>
            </w:ins>
          </w:p>
        </w:tc>
        <w:tc>
          <w:tcPr>
            <w:tcW w:w="677" w:type="pct"/>
            <w:tcBorders>
              <w:top w:val="nil"/>
              <w:bottom w:val="single" w:sz="4" w:space="0" w:color="auto"/>
            </w:tcBorders>
            <w:shd w:val="clear" w:color="auto" w:fill="auto"/>
          </w:tcPr>
          <w:p w:rsidR="00644FEB" w:rsidRDefault="00644FEB">
            <w:pPr>
              <w:pStyle w:val="TAC"/>
              <w:rPr>
                <w:ins w:id="2819" w:author="Huawei" w:date="2024-02-02T15:20:00Z"/>
              </w:rPr>
            </w:pPr>
          </w:p>
        </w:tc>
        <w:tc>
          <w:tcPr>
            <w:tcW w:w="1595" w:type="pct"/>
            <w:tcBorders>
              <w:top w:val="single" w:sz="4" w:space="0" w:color="auto"/>
              <w:left w:val="single" w:sz="4" w:space="0" w:color="auto"/>
              <w:bottom w:val="single" w:sz="4" w:space="0" w:color="auto"/>
              <w:right w:val="single" w:sz="4" w:space="0" w:color="auto"/>
            </w:tcBorders>
          </w:tcPr>
          <w:p w:rsidR="00644FEB" w:rsidRDefault="00CF6C33">
            <w:pPr>
              <w:pStyle w:val="TAC"/>
              <w:rPr>
                <w:ins w:id="2820" w:author="Huawei" w:date="2024-02-02T15:20:00Z"/>
              </w:rPr>
            </w:pPr>
            <w:ins w:id="2821" w:author="Huawei" w:date="2024-02-02T15:20:00Z">
              <w:r>
                <w:rPr>
                  <w:lang w:val="en-US"/>
                </w:rPr>
                <w:t>CCR.2.1 TDD</w:t>
              </w:r>
            </w:ins>
          </w:p>
        </w:tc>
      </w:tr>
      <w:tr w:rsidR="00644FEB">
        <w:trPr>
          <w:trHeight w:val="125"/>
          <w:jc w:val="center"/>
          <w:ins w:id="2822" w:author="Huawei" w:date="2024-02-02T15:20:00Z"/>
        </w:trPr>
        <w:tc>
          <w:tcPr>
            <w:tcW w:w="1072" w:type="pct"/>
            <w:tcBorders>
              <w:bottom w:val="nil"/>
            </w:tcBorders>
            <w:shd w:val="clear" w:color="auto" w:fill="auto"/>
          </w:tcPr>
          <w:p w:rsidR="00644FEB" w:rsidRDefault="00CF6C33">
            <w:pPr>
              <w:pStyle w:val="TAL"/>
              <w:rPr>
                <w:ins w:id="2823" w:author="Huawei" w:date="2024-02-02T15:20:00Z"/>
              </w:rPr>
            </w:pPr>
            <w:ins w:id="2824" w:author="Huawei" w:date="2024-02-02T15:20:00Z">
              <w:r>
                <w:t xml:space="preserve">SSB </w:t>
              </w:r>
              <w:r>
                <w:t>Configuration</w:t>
              </w:r>
            </w:ins>
          </w:p>
        </w:tc>
        <w:tc>
          <w:tcPr>
            <w:tcW w:w="1656" w:type="pct"/>
            <w:shd w:val="clear" w:color="auto" w:fill="auto"/>
          </w:tcPr>
          <w:p w:rsidR="00644FEB" w:rsidRDefault="00CF6C33">
            <w:pPr>
              <w:pStyle w:val="TAL"/>
              <w:rPr>
                <w:ins w:id="2825" w:author="Huawei" w:date="2024-02-02T15:20:00Z"/>
              </w:rPr>
            </w:pPr>
            <w:ins w:id="2826" w:author="Huawei" w:date="2024-02-02T15:20:00Z">
              <w:r>
                <w:t>Config 1</w:t>
              </w:r>
            </w:ins>
          </w:p>
        </w:tc>
        <w:tc>
          <w:tcPr>
            <w:tcW w:w="677" w:type="pct"/>
            <w:tcBorders>
              <w:bottom w:val="nil"/>
            </w:tcBorders>
            <w:shd w:val="clear" w:color="auto" w:fill="auto"/>
          </w:tcPr>
          <w:p w:rsidR="00644FEB" w:rsidRDefault="00644FEB">
            <w:pPr>
              <w:pStyle w:val="TAC"/>
              <w:rPr>
                <w:ins w:id="2827" w:author="Huawei" w:date="2024-02-02T15:20:00Z"/>
              </w:rPr>
            </w:pPr>
          </w:p>
        </w:tc>
        <w:tc>
          <w:tcPr>
            <w:tcW w:w="1595" w:type="pct"/>
            <w:shd w:val="clear" w:color="auto" w:fill="auto"/>
          </w:tcPr>
          <w:p w:rsidR="00644FEB" w:rsidRDefault="00CF6C33">
            <w:pPr>
              <w:pStyle w:val="TAC"/>
              <w:rPr>
                <w:ins w:id="2828" w:author="Huawei" w:date="2024-02-02T15:20:00Z"/>
              </w:rPr>
            </w:pPr>
            <w:ins w:id="2829" w:author="Huawei" w:date="2024-02-02T15:20:00Z">
              <w:r>
                <w:t>SSB.1 FR1</w:t>
              </w:r>
            </w:ins>
          </w:p>
        </w:tc>
      </w:tr>
      <w:tr w:rsidR="00644FEB">
        <w:trPr>
          <w:trHeight w:val="123"/>
          <w:jc w:val="center"/>
          <w:ins w:id="2830" w:author="Huawei" w:date="2024-02-02T15:20:00Z"/>
        </w:trPr>
        <w:tc>
          <w:tcPr>
            <w:tcW w:w="1072" w:type="pct"/>
            <w:tcBorders>
              <w:top w:val="nil"/>
              <w:bottom w:val="nil"/>
            </w:tcBorders>
            <w:shd w:val="clear" w:color="auto" w:fill="auto"/>
          </w:tcPr>
          <w:p w:rsidR="00644FEB" w:rsidRDefault="00644FEB">
            <w:pPr>
              <w:pStyle w:val="TAL"/>
              <w:rPr>
                <w:ins w:id="2831" w:author="Huawei" w:date="2024-02-02T15:20:00Z"/>
              </w:rPr>
            </w:pPr>
          </w:p>
        </w:tc>
        <w:tc>
          <w:tcPr>
            <w:tcW w:w="1656" w:type="pct"/>
            <w:shd w:val="clear" w:color="auto" w:fill="auto"/>
          </w:tcPr>
          <w:p w:rsidR="00644FEB" w:rsidRDefault="00CF6C33">
            <w:pPr>
              <w:pStyle w:val="TAL"/>
              <w:rPr>
                <w:ins w:id="2832" w:author="Huawei" w:date="2024-02-02T15:20:00Z"/>
              </w:rPr>
            </w:pPr>
            <w:ins w:id="2833" w:author="Huawei" w:date="2024-02-02T15:20:00Z">
              <w:r>
                <w:t>Config 2</w:t>
              </w:r>
            </w:ins>
          </w:p>
        </w:tc>
        <w:tc>
          <w:tcPr>
            <w:tcW w:w="677" w:type="pct"/>
            <w:tcBorders>
              <w:top w:val="nil"/>
              <w:bottom w:val="nil"/>
            </w:tcBorders>
            <w:shd w:val="clear" w:color="auto" w:fill="auto"/>
          </w:tcPr>
          <w:p w:rsidR="00644FEB" w:rsidRDefault="00644FEB">
            <w:pPr>
              <w:pStyle w:val="TAC"/>
              <w:rPr>
                <w:ins w:id="2834" w:author="Huawei" w:date="2024-02-02T15:20:00Z"/>
              </w:rPr>
            </w:pPr>
          </w:p>
        </w:tc>
        <w:tc>
          <w:tcPr>
            <w:tcW w:w="1595" w:type="pct"/>
            <w:shd w:val="clear" w:color="auto" w:fill="auto"/>
          </w:tcPr>
          <w:p w:rsidR="00644FEB" w:rsidRDefault="00CF6C33">
            <w:pPr>
              <w:pStyle w:val="TAC"/>
              <w:rPr>
                <w:ins w:id="2835" w:author="Huawei" w:date="2024-02-02T15:20:00Z"/>
              </w:rPr>
            </w:pPr>
            <w:ins w:id="2836" w:author="Huawei" w:date="2024-02-02T15:20:00Z">
              <w:r>
                <w:t>SSB.1 FR1</w:t>
              </w:r>
            </w:ins>
          </w:p>
        </w:tc>
      </w:tr>
      <w:tr w:rsidR="00644FEB">
        <w:trPr>
          <w:trHeight w:val="123"/>
          <w:jc w:val="center"/>
          <w:ins w:id="2837" w:author="Huawei" w:date="2024-02-02T15:20:00Z"/>
        </w:trPr>
        <w:tc>
          <w:tcPr>
            <w:tcW w:w="1072" w:type="pct"/>
            <w:tcBorders>
              <w:top w:val="nil"/>
              <w:bottom w:val="single" w:sz="4" w:space="0" w:color="auto"/>
            </w:tcBorders>
            <w:shd w:val="clear" w:color="auto" w:fill="auto"/>
          </w:tcPr>
          <w:p w:rsidR="00644FEB" w:rsidRDefault="00644FEB">
            <w:pPr>
              <w:pStyle w:val="TAL"/>
              <w:rPr>
                <w:ins w:id="2838" w:author="Huawei" w:date="2024-02-02T15:20:00Z"/>
              </w:rPr>
            </w:pPr>
          </w:p>
        </w:tc>
        <w:tc>
          <w:tcPr>
            <w:tcW w:w="1656" w:type="pct"/>
            <w:shd w:val="clear" w:color="auto" w:fill="auto"/>
          </w:tcPr>
          <w:p w:rsidR="00644FEB" w:rsidRDefault="00CF6C33">
            <w:pPr>
              <w:pStyle w:val="TAL"/>
              <w:rPr>
                <w:ins w:id="2839" w:author="Huawei" w:date="2024-02-02T15:20:00Z"/>
              </w:rPr>
            </w:pPr>
            <w:ins w:id="2840" w:author="Huawei" w:date="2024-02-02T15:20:00Z">
              <w:r>
                <w:t>Config 3</w:t>
              </w:r>
            </w:ins>
          </w:p>
        </w:tc>
        <w:tc>
          <w:tcPr>
            <w:tcW w:w="677" w:type="pct"/>
            <w:tcBorders>
              <w:top w:val="nil"/>
              <w:bottom w:val="single" w:sz="4" w:space="0" w:color="auto"/>
            </w:tcBorders>
            <w:shd w:val="clear" w:color="auto" w:fill="auto"/>
          </w:tcPr>
          <w:p w:rsidR="00644FEB" w:rsidRDefault="00644FEB">
            <w:pPr>
              <w:pStyle w:val="TAC"/>
              <w:rPr>
                <w:ins w:id="2841" w:author="Huawei" w:date="2024-02-02T15:20:00Z"/>
              </w:rPr>
            </w:pPr>
          </w:p>
        </w:tc>
        <w:tc>
          <w:tcPr>
            <w:tcW w:w="1595" w:type="pct"/>
            <w:shd w:val="clear" w:color="auto" w:fill="auto"/>
          </w:tcPr>
          <w:p w:rsidR="00644FEB" w:rsidRDefault="00CF6C33">
            <w:pPr>
              <w:pStyle w:val="TAC"/>
              <w:rPr>
                <w:ins w:id="2842" w:author="Huawei" w:date="2024-02-02T15:20:00Z"/>
              </w:rPr>
            </w:pPr>
            <w:ins w:id="2843" w:author="Huawei" w:date="2024-02-02T15:20:00Z">
              <w:r>
                <w:t>SSB.2 FR1</w:t>
              </w:r>
            </w:ins>
          </w:p>
        </w:tc>
      </w:tr>
      <w:tr w:rsidR="00644FEB">
        <w:trPr>
          <w:trHeight w:val="223"/>
          <w:jc w:val="center"/>
          <w:ins w:id="2844" w:author="Huawei" w:date="2024-02-02T15:20:00Z"/>
        </w:trPr>
        <w:tc>
          <w:tcPr>
            <w:tcW w:w="1072" w:type="pct"/>
            <w:tcBorders>
              <w:bottom w:val="nil"/>
            </w:tcBorders>
            <w:shd w:val="clear" w:color="auto" w:fill="auto"/>
          </w:tcPr>
          <w:p w:rsidR="00644FEB" w:rsidRDefault="00CF6C33">
            <w:pPr>
              <w:pStyle w:val="TAL"/>
              <w:rPr>
                <w:ins w:id="2845" w:author="Huawei" w:date="2024-02-02T15:20:00Z"/>
              </w:rPr>
            </w:pPr>
            <w:ins w:id="2846" w:author="Huawei" w:date="2024-02-02T15:20:00Z">
              <w:r>
                <w:t>SMTC Configuration</w:t>
              </w:r>
            </w:ins>
          </w:p>
        </w:tc>
        <w:tc>
          <w:tcPr>
            <w:tcW w:w="1656" w:type="pct"/>
            <w:shd w:val="clear" w:color="auto" w:fill="auto"/>
          </w:tcPr>
          <w:p w:rsidR="00644FEB" w:rsidRDefault="00CF6C33">
            <w:pPr>
              <w:pStyle w:val="TAL"/>
              <w:rPr>
                <w:ins w:id="2847" w:author="Huawei" w:date="2024-02-02T15:20:00Z"/>
              </w:rPr>
            </w:pPr>
            <w:ins w:id="2848" w:author="Huawei" w:date="2024-02-02T15:20:00Z">
              <w:r>
                <w:t>Config 1, 2</w:t>
              </w:r>
            </w:ins>
          </w:p>
        </w:tc>
        <w:tc>
          <w:tcPr>
            <w:tcW w:w="677" w:type="pct"/>
            <w:tcBorders>
              <w:bottom w:val="nil"/>
            </w:tcBorders>
            <w:shd w:val="clear" w:color="auto" w:fill="auto"/>
          </w:tcPr>
          <w:p w:rsidR="00644FEB" w:rsidRDefault="00644FEB">
            <w:pPr>
              <w:pStyle w:val="TAC"/>
              <w:rPr>
                <w:ins w:id="2849" w:author="Huawei" w:date="2024-02-02T15:20:00Z"/>
              </w:rPr>
            </w:pPr>
          </w:p>
        </w:tc>
        <w:tc>
          <w:tcPr>
            <w:tcW w:w="1595" w:type="pct"/>
            <w:shd w:val="clear" w:color="auto" w:fill="auto"/>
          </w:tcPr>
          <w:p w:rsidR="00644FEB" w:rsidRDefault="00CF6C33">
            <w:pPr>
              <w:pStyle w:val="TAC"/>
              <w:rPr>
                <w:ins w:id="2850" w:author="Huawei" w:date="2024-02-02T15:20:00Z"/>
              </w:rPr>
            </w:pPr>
            <w:ins w:id="2851" w:author="Huawei" w:date="2024-02-02T15:20:00Z">
              <w:r>
                <w:t>SMTC.1</w:t>
              </w:r>
            </w:ins>
          </w:p>
        </w:tc>
      </w:tr>
      <w:tr w:rsidR="00644FEB">
        <w:trPr>
          <w:trHeight w:val="189"/>
          <w:jc w:val="center"/>
          <w:ins w:id="2852" w:author="Huawei" w:date="2024-02-02T15:20:00Z"/>
        </w:trPr>
        <w:tc>
          <w:tcPr>
            <w:tcW w:w="1072" w:type="pct"/>
            <w:tcBorders>
              <w:top w:val="nil"/>
              <w:bottom w:val="single" w:sz="4" w:space="0" w:color="auto"/>
            </w:tcBorders>
            <w:shd w:val="clear" w:color="auto" w:fill="auto"/>
          </w:tcPr>
          <w:p w:rsidR="00644FEB" w:rsidRDefault="00644FEB">
            <w:pPr>
              <w:pStyle w:val="TAL"/>
              <w:rPr>
                <w:ins w:id="2853" w:author="Huawei" w:date="2024-02-02T15:20:00Z"/>
              </w:rPr>
            </w:pPr>
          </w:p>
        </w:tc>
        <w:tc>
          <w:tcPr>
            <w:tcW w:w="1656" w:type="pct"/>
            <w:shd w:val="clear" w:color="auto" w:fill="auto"/>
          </w:tcPr>
          <w:p w:rsidR="00644FEB" w:rsidRDefault="00CF6C33">
            <w:pPr>
              <w:pStyle w:val="TAL"/>
              <w:rPr>
                <w:ins w:id="2854" w:author="Huawei" w:date="2024-02-02T15:20:00Z"/>
              </w:rPr>
            </w:pPr>
            <w:ins w:id="2855" w:author="Huawei" w:date="2024-02-02T15:20:00Z">
              <w:r>
                <w:t>Config 3</w:t>
              </w:r>
            </w:ins>
          </w:p>
        </w:tc>
        <w:tc>
          <w:tcPr>
            <w:tcW w:w="677" w:type="pct"/>
            <w:tcBorders>
              <w:top w:val="nil"/>
              <w:bottom w:val="single" w:sz="4" w:space="0" w:color="auto"/>
            </w:tcBorders>
            <w:shd w:val="clear" w:color="auto" w:fill="auto"/>
          </w:tcPr>
          <w:p w:rsidR="00644FEB" w:rsidRDefault="00644FEB">
            <w:pPr>
              <w:pStyle w:val="TAC"/>
              <w:rPr>
                <w:ins w:id="2856" w:author="Huawei" w:date="2024-02-02T15:20:00Z"/>
              </w:rPr>
            </w:pPr>
          </w:p>
        </w:tc>
        <w:tc>
          <w:tcPr>
            <w:tcW w:w="1595" w:type="pct"/>
            <w:shd w:val="clear" w:color="auto" w:fill="auto"/>
          </w:tcPr>
          <w:p w:rsidR="00644FEB" w:rsidRDefault="00CF6C33">
            <w:pPr>
              <w:pStyle w:val="TAC"/>
              <w:rPr>
                <w:ins w:id="2857" w:author="Huawei" w:date="2024-02-02T15:20:00Z"/>
              </w:rPr>
            </w:pPr>
            <w:ins w:id="2858" w:author="Huawei" w:date="2024-02-02T15:20:00Z">
              <w:r>
                <w:t>SMTC.1</w:t>
              </w:r>
            </w:ins>
          </w:p>
        </w:tc>
      </w:tr>
      <w:tr w:rsidR="00644FEB">
        <w:trPr>
          <w:trHeight w:val="284"/>
          <w:jc w:val="center"/>
          <w:ins w:id="2859" w:author="Huawei" w:date="2024-02-02T15:20:00Z"/>
        </w:trPr>
        <w:tc>
          <w:tcPr>
            <w:tcW w:w="1072" w:type="pct"/>
            <w:tcBorders>
              <w:bottom w:val="nil"/>
            </w:tcBorders>
            <w:shd w:val="clear" w:color="auto" w:fill="auto"/>
          </w:tcPr>
          <w:p w:rsidR="00644FEB" w:rsidRDefault="00CF6C33">
            <w:pPr>
              <w:pStyle w:val="TAL"/>
              <w:rPr>
                <w:ins w:id="2860" w:author="Huawei" w:date="2024-02-02T15:20:00Z"/>
              </w:rPr>
            </w:pPr>
            <w:ins w:id="2861" w:author="Huawei" w:date="2024-02-02T15:20:00Z">
              <w:r>
                <w:t>PDSCH/PDCCH subcarrier spacing</w:t>
              </w:r>
            </w:ins>
          </w:p>
        </w:tc>
        <w:tc>
          <w:tcPr>
            <w:tcW w:w="1656" w:type="pct"/>
            <w:shd w:val="clear" w:color="auto" w:fill="auto"/>
          </w:tcPr>
          <w:p w:rsidR="00644FEB" w:rsidRDefault="00CF6C33">
            <w:pPr>
              <w:pStyle w:val="TAL"/>
              <w:rPr>
                <w:ins w:id="2862" w:author="Huawei" w:date="2024-02-02T15:20:00Z"/>
              </w:rPr>
            </w:pPr>
            <w:ins w:id="2863" w:author="Huawei" w:date="2024-02-02T15:20:00Z">
              <w:r>
                <w:t>Config 1, 2</w:t>
              </w:r>
            </w:ins>
          </w:p>
        </w:tc>
        <w:tc>
          <w:tcPr>
            <w:tcW w:w="677" w:type="pct"/>
            <w:tcBorders>
              <w:bottom w:val="nil"/>
            </w:tcBorders>
            <w:shd w:val="clear" w:color="auto" w:fill="auto"/>
          </w:tcPr>
          <w:p w:rsidR="00644FEB" w:rsidRDefault="00644FEB">
            <w:pPr>
              <w:pStyle w:val="TAC"/>
              <w:rPr>
                <w:ins w:id="2864" w:author="Huawei" w:date="2024-02-02T15:20:00Z"/>
              </w:rPr>
            </w:pPr>
          </w:p>
        </w:tc>
        <w:tc>
          <w:tcPr>
            <w:tcW w:w="1595" w:type="pct"/>
            <w:shd w:val="clear" w:color="auto" w:fill="auto"/>
          </w:tcPr>
          <w:p w:rsidR="00644FEB" w:rsidRDefault="00CF6C33">
            <w:pPr>
              <w:pStyle w:val="TAC"/>
              <w:rPr>
                <w:ins w:id="2865" w:author="Huawei" w:date="2024-02-02T15:20:00Z"/>
              </w:rPr>
            </w:pPr>
            <w:ins w:id="2866" w:author="Huawei" w:date="2024-02-02T15:20:00Z">
              <w:r>
                <w:t>15 kHz</w:t>
              </w:r>
            </w:ins>
          </w:p>
        </w:tc>
      </w:tr>
      <w:tr w:rsidR="00644FEB">
        <w:trPr>
          <w:trHeight w:val="283"/>
          <w:jc w:val="center"/>
          <w:ins w:id="2867" w:author="Huawei" w:date="2024-02-02T15:20:00Z"/>
        </w:trPr>
        <w:tc>
          <w:tcPr>
            <w:tcW w:w="1072" w:type="pct"/>
            <w:tcBorders>
              <w:top w:val="nil"/>
              <w:bottom w:val="single" w:sz="4" w:space="0" w:color="auto"/>
            </w:tcBorders>
            <w:shd w:val="clear" w:color="auto" w:fill="auto"/>
          </w:tcPr>
          <w:p w:rsidR="00644FEB" w:rsidRDefault="00644FEB">
            <w:pPr>
              <w:pStyle w:val="TAL"/>
              <w:rPr>
                <w:ins w:id="2868" w:author="Huawei" w:date="2024-02-02T15:20:00Z"/>
              </w:rPr>
            </w:pPr>
          </w:p>
        </w:tc>
        <w:tc>
          <w:tcPr>
            <w:tcW w:w="1656" w:type="pct"/>
            <w:shd w:val="clear" w:color="auto" w:fill="auto"/>
          </w:tcPr>
          <w:p w:rsidR="00644FEB" w:rsidRDefault="00CF6C33">
            <w:pPr>
              <w:pStyle w:val="TAL"/>
              <w:rPr>
                <w:ins w:id="2869" w:author="Huawei" w:date="2024-02-02T15:20:00Z"/>
              </w:rPr>
            </w:pPr>
            <w:ins w:id="2870" w:author="Huawei" w:date="2024-02-02T15:20:00Z">
              <w:r>
                <w:t>Config 3</w:t>
              </w:r>
            </w:ins>
          </w:p>
        </w:tc>
        <w:tc>
          <w:tcPr>
            <w:tcW w:w="677" w:type="pct"/>
            <w:tcBorders>
              <w:top w:val="nil"/>
            </w:tcBorders>
            <w:shd w:val="clear" w:color="auto" w:fill="auto"/>
          </w:tcPr>
          <w:p w:rsidR="00644FEB" w:rsidRDefault="00644FEB">
            <w:pPr>
              <w:pStyle w:val="TAC"/>
              <w:rPr>
                <w:ins w:id="2871" w:author="Huawei" w:date="2024-02-02T15:20:00Z"/>
              </w:rPr>
            </w:pPr>
          </w:p>
        </w:tc>
        <w:tc>
          <w:tcPr>
            <w:tcW w:w="1595" w:type="pct"/>
            <w:shd w:val="clear" w:color="auto" w:fill="auto"/>
          </w:tcPr>
          <w:p w:rsidR="00644FEB" w:rsidRDefault="00CF6C33">
            <w:pPr>
              <w:pStyle w:val="TAC"/>
              <w:rPr>
                <w:ins w:id="2872" w:author="Huawei" w:date="2024-02-02T15:20:00Z"/>
              </w:rPr>
            </w:pPr>
            <w:ins w:id="2873" w:author="Huawei" w:date="2024-02-02T15:20:00Z">
              <w:r>
                <w:t>30 kHz</w:t>
              </w:r>
            </w:ins>
          </w:p>
        </w:tc>
      </w:tr>
      <w:tr w:rsidR="00644FEB">
        <w:trPr>
          <w:trHeight w:val="283"/>
          <w:jc w:val="center"/>
          <w:ins w:id="2874" w:author="Huawei" w:date="2024-02-02T15:20:00Z"/>
        </w:trPr>
        <w:tc>
          <w:tcPr>
            <w:tcW w:w="1072" w:type="pct"/>
            <w:tcBorders>
              <w:bottom w:val="nil"/>
            </w:tcBorders>
            <w:shd w:val="clear" w:color="auto" w:fill="auto"/>
          </w:tcPr>
          <w:p w:rsidR="00644FEB" w:rsidRDefault="00CF6C33">
            <w:pPr>
              <w:pStyle w:val="TAL"/>
              <w:rPr>
                <w:ins w:id="2875" w:author="Huawei" w:date="2024-02-02T15:20:00Z"/>
              </w:rPr>
            </w:pPr>
            <w:ins w:id="2876" w:author="Huawei" w:date="2024-02-02T15:20:00Z">
              <w:r>
                <w:t>TRS configuration</w:t>
              </w:r>
            </w:ins>
          </w:p>
        </w:tc>
        <w:tc>
          <w:tcPr>
            <w:tcW w:w="1656" w:type="pct"/>
            <w:shd w:val="clear" w:color="auto" w:fill="auto"/>
          </w:tcPr>
          <w:p w:rsidR="00644FEB" w:rsidRDefault="00CF6C33">
            <w:pPr>
              <w:pStyle w:val="TAL"/>
              <w:rPr>
                <w:ins w:id="2877" w:author="Huawei" w:date="2024-02-02T15:20:00Z"/>
              </w:rPr>
            </w:pPr>
            <w:ins w:id="2878" w:author="Huawei" w:date="2024-02-02T15:20:00Z">
              <w:r>
                <w:t>Config 1</w:t>
              </w:r>
            </w:ins>
          </w:p>
        </w:tc>
        <w:tc>
          <w:tcPr>
            <w:tcW w:w="677" w:type="pct"/>
            <w:shd w:val="clear" w:color="auto" w:fill="auto"/>
          </w:tcPr>
          <w:p w:rsidR="00644FEB" w:rsidRDefault="00644FEB">
            <w:pPr>
              <w:pStyle w:val="TAC"/>
              <w:rPr>
                <w:ins w:id="2879" w:author="Huawei" w:date="2024-02-02T15:20:00Z"/>
              </w:rPr>
            </w:pPr>
          </w:p>
        </w:tc>
        <w:tc>
          <w:tcPr>
            <w:tcW w:w="1595" w:type="pct"/>
            <w:shd w:val="clear" w:color="auto" w:fill="auto"/>
          </w:tcPr>
          <w:p w:rsidR="00644FEB" w:rsidRDefault="00CF6C33">
            <w:pPr>
              <w:pStyle w:val="TAC"/>
              <w:rPr>
                <w:ins w:id="2880" w:author="Huawei" w:date="2024-02-02T15:20:00Z"/>
              </w:rPr>
            </w:pPr>
            <w:ins w:id="2881" w:author="Huawei" w:date="2024-02-02T15:20:00Z">
              <w:r>
                <w:t>TRS.1.1 FDD</w:t>
              </w:r>
            </w:ins>
          </w:p>
        </w:tc>
      </w:tr>
      <w:tr w:rsidR="00644FEB">
        <w:trPr>
          <w:trHeight w:val="283"/>
          <w:jc w:val="center"/>
          <w:ins w:id="2882" w:author="Huawei" w:date="2024-02-02T15:20:00Z"/>
        </w:trPr>
        <w:tc>
          <w:tcPr>
            <w:tcW w:w="1072" w:type="pct"/>
            <w:tcBorders>
              <w:top w:val="nil"/>
              <w:bottom w:val="nil"/>
            </w:tcBorders>
            <w:shd w:val="clear" w:color="auto" w:fill="auto"/>
          </w:tcPr>
          <w:p w:rsidR="00644FEB" w:rsidRDefault="00644FEB">
            <w:pPr>
              <w:pStyle w:val="TAL"/>
              <w:rPr>
                <w:ins w:id="2883" w:author="Huawei" w:date="2024-02-02T15:20:00Z"/>
              </w:rPr>
            </w:pPr>
          </w:p>
        </w:tc>
        <w:tc>
          <w:tcPr>
            <w:tcW w:w="1656" w:type="pct"/>
            <w:shd w:val="clear" w:color="auto" w:fill="auto"/>
          </w:tcPr>
          <w:p w:rsidR="00644FEB" w:rsidRDefault="00CF6C33">
            <w:pPr>
              <w:pStyle w:val="TAL"/>
              <w:rPr>
                <w:ins w:id="2884" w:author="Huawei" w:date="2024-02-02T15:20:00Z"/>
              </w:rPr>
            </w:pPr>
            <w:ins w:id="2885" w:author="Huawei" w:date="2024-02-02T15:20:00Z">
              <w:r>
                <w:t>Config 2</w:t>
              </w:r>
            </w:ins>
          </w:p>
        </w:tc>
        <w:tc>
          <w:tcPr>
            <w:tcW w:w="677" w:type="pct"/>
            <w:shd w:val="clear" w:color="auto" w:fill="auto"/>
          </w:tcPr>
          <w:p w:rsidR="00644FEB" w:rsidRDefault="00644FEB">
            <w:pPr>
              <w:pStyle w:val="TAC"/>
              <w:rPr>
                <w:ins w:id="2886" w:author="Huawei" w:date="2024-02-02T15:20:00Z"/>
              </w:rPr>
            </w:pPr>
          </w:p>
        </w:tc>
        <w:tc>
          <w:tcPr>
            <w:tcW w:w="1595" w:type="pct"/>
            <w:shd w:val="clear" w:color="auto" w:fill="auto"/>
          </w:tcPr>
          <w:p w:rsidR="00644FEB" w:rsidRDefault="00CF6C33">
            <w:pPr>
              <w:pStyle w:val="TAC"/>
              <w:rPr>
                <w:ins w:id="2887" w:author="Huawei" w:date="2024-02-02T15:20:00Z"/>
              </w:rPr>
            </w:pPr>
            <w:ins w:id="2888" w:author="Huawei" w:date="2024-02-02T15:20:00Z">
              <w:r>
                <w:t>TRS.1.1 TDD</w:t>
              </w:r>
            </w:ins>
          </w:p>
        </w:tc>
      </w:tr>
      <w:tr w:rsidR="00644FEB">
        <w:trPr>
          <w:trHeight w:val="283"/>
          <w:jc w:val="center"/>
          <w:ins w:id="2889" w:author="Huawei" w:date="2024-02-02T15:20:00Z"/>
        </w:trPr>
        <w:tc>
          <w:tcPr>
            <w:tcW w:w="1072" w:type="pct"/>
            <w:tcBorders>
              <w:top w:val="nil"/>
              <w:bottom w:val="single" w:sz="4" w:space="0" w:color="auto"/>
            </w:tcBorders>
            <w:shd w:val="clear" w:color="auto" w:fill="auto"/>
          </w:tcPr>
          <w:p w:rsidR="00644FEB" w:rsidRDefault="00644FEB">
            <w:pPr>
              <w:pStyle w:val="TAL"/>
              <w:rPr>
                <w:ins w:id="2890" w:author="Huawei" w:date="2024-02-02T15:20:00Z"/>
              </w:rPr>
            </w:pPr>
          </w:p>
        </w:tc>
        <w:tc>
          <w:tcPr>
            <w:tcW w:w="1656" w:type="pct"/>
            <w:shd w:val="clear" w:color="auto" w:fill="auto"/>
          </w:tcPr>
          <w:p w:rsidR="00644FEB" w:rsidRDefault="00CF6C33">
            <w:pPr>
              <w:pStyle w:val="TAL"/>
              <w:rPr>
                <w:ins w:id="2891" w:author="Huawei" w:date="2024-02-02T15:20:00Z"/>
              </w:rPr>
            </w:pPr>
            <w:ins w:id="2892" w:author="Huawei" w:date="2024-02-02T15:20:00Z">
              <w:r>
                <w:t>Config 3</w:t>
              </w:r>
            </w:ins>
          </w:p>
        </w:tc>
        <w:tc>
          <w:tcPr>
            <w:tcW w:w="677" w:type="pct"/>
            <w:shd w:val="clear" w:color="auto" w:fill="auto"/>
          </w:tcPr>
          <w:p w:rsidR="00644FEB" w:rsidRDefault="00644FEB">
            <w:pPr>
              <w:pStyle w:val="TAC"/>
              <w:rPr>
                <w:ins w:id="2893" w:author="Huawei" w:date="2024-02-02T15:20:00Z"/>
              </w:rPr>
            </w:pPr>
          </w:p>
        </w:tc>
        <w:tc>
          <w:tcPr>
            <w:tcW w:w="1595" w:type="pct"/>
            <w:shd w:val="clear" w:color="auto" w:fill="auto"/>
          </w:tcPr>
          <w:p w:rsidR="00644FEB" w:rsidRDefault="00CF6C33">
            <w:pPr>
              <w:pStyle w:val="TAC"/>
              <w:rPr>
                <w:ins w:id="2894" w:author="Huawei" w:date="2024-02-02T15:20:00Z"/>
              </w:rPr>
            </w:pPr>
            <w:ins w:id="2895" w:author="Huawei" w:date="2024-02-02T15:20:00Z">
              <w:r>
                <w:t>TRS.1.2 TDD</w:t>
              </w:r>
            </w:ins>
          </w:p>
        </w:tc>
      </w:tr>
      <w:tr w:rsidR="00644FEB">
        <w:trPr>
          <w:trHeight w:val="283"/>
          <w:jc w:val="center"/>
          <w:ins w:id="2896" w:author="Huawei" w:date="2024-02-02T15:20:00Z"/>
        </w:trPr>
        <w:tc>
          <w:tcPr>
            <w:tcW w:w="1072" w:type="pct"/>
            <w:tcBorders>
              <w:bottom w:val="nil"/>
            </w:tcBorders>
            <w:shd w:val="clear" w:color="auto" w:fill="auto"/>
          </w:tcPr>
          <w:p w:rsidR="00644FEB" w:rsidRDefault="00CF6C33">
            <w:pPr>
              <w:pStyle w:val="TAL"/>
              <w:rPr>
                <w:ins w:id="2897" w:author="Huawei" w:date="2024-02-02T15:20:00Z"/>
              </w:rPr>
            </w:pPr>
            <w:ins w:id="2898" w:author="Huawei" w:date="2024-02-02T15:20:00Z">
              <w:r>
                <w:t>CSI-RS for RLM</w:t>
              </w:r>
            </w:ins>
          </w:p>
        </w:tc>
        <w:tc>
          <w:tcPr>
            <w:tcW w:w="1656" w:type="pct"/>
            <w:shd w:val="clear" w:color="auto" w:fill="auto"/>
          </w:tcPr>
          <w:p w:rsidR="00644FEB" w:rsidRDefault="00CF6C33">
            <w:pPr>
              <w:pStyle w:val="TAL"/>
              <w:rPr>
                <w:ins w:id="2899" w:author="Huawei" w:date="2024-02-02T15:20:00Z"/>
              </w:rPr>
            </w:pPr>
            <w:ins w:id="2900" w:author="Huawei" w:date="2024-02-02T15:20:00Z">
              <w:r>
                <w:t>Config 1</w:t>
              </w:r>
            </w:ins>
          </w:p>
        </w:tc>
        <w:tc>
          <w:tcPr>
            <w:tcW w:w="677" w:type="pct"/>
            <w:shd w:val="clear" w:color="auto" w:fill="auto"/>
          </w:tcPr>
          <w:p w:rsidR="00644FEB" w:rsidRDefault="00644FEB">
            <w:pPr>
              <w:pStyle w:val="TAC"/>
              <w:rPr>
                <w:ins w:id="2901" w:author="Huawei" w:date="2024-02-02T15:20:00Z"/>
              </w:rPr>
            </w:pPr>
          </w:p>
        </w:tc>
        <w:tc>
          <w:tcPr>
            <w:tcW w:w="1595" w:type="pct"/>
            <w:shd w:val="clear" w:color="auto" w:fill="auto"/>
          </w:tcPr>
          <w:p w:rsidR="00644FEB" w:rsidRDefault="00CF6C33">
            <w:pPr>
              <w:pStyle w:val="TAC"/>
              <w:rPr>
                <w:ins w:id="2902" w:author="Huawei" w:date="2024-02-02T15:20:00Z"/>
              </w:rPr>
            </w:pPr>
            <w:ins w:id="2903" w:author="Huawei" w:date="2024-02-02T15:20:00Z">
              <w:r>
                <w:t>Resource #4 in TRS.1.1 FDD</w:t>
              </w:r>
            </w:ins>
          </w:p>
        </w:tc>
      </w:tr>
      <w:tr w:rsidR="00644FEB">
        <w:trPr>
          <w:trHeight w:val="283"/>
          <w:jc w:val="center"/>
          <w:ins w:id="2904" w:author="Huawei" w:date="2024-02-02T15:20:00Z"/>
        </w:trPr>
        <w:tc>
          <w:tcPr>
            <w:tcW w:w="1072" w:type="pct"/>
            <w:tcBorders>
              <w:top w:val="nil"/>
              <w:bottom w:val="nil"/>
            </w:tcBorders>
            <w:shd w:val="clear" w:color="auto" w:fill="auto"/>
          </w:tcPr>
          <w:p w:rsidR="00644FEB" w:rsidRDefault="00644FEB">
            <w:pPr>
              <w:pStyle w:val="TAL"/>
              <w:rPr>
                <w:ins w:id="2905" w:author="Huawei" w:date="2024-02-02T15:20:00Z"/>
              </w:rPr>
            </w:pPr>
          </w:p>
        </w:tc>
        <w:tc>
          <w:tcPr>
            <w:tcW w:w="1656" w:type="pct"/>
            <w:shd w:val="clear" w:color="auto" w:fill="auto"/>
          </w:tcPr>
          <w:p w:rsidR="00644FEB" w:rsidRDefault="00CF6C33">
            <w:pPr>
              <w:pStyle w:val="TAL"/>
              <w:rPr>
                <w:ins w:id="2906" w:author="Huawei" w:date="2024-02-02T15:20:00Z"/>
              </w:rPr>
            </w:pPr>
            <w:ins w:id="2907" w:author="Huawei" w:date="2024-02-02T15:20:00Z">
              <w:r>
                <w:t>Config 2</w:t>
              </w:r>
            </w:ins>
          </w:p>
        </w:tc>
        <w:tc>
          <w:tcPr>
            <w:tcW w:w="677" w:type="pct"/>
            <w:shd w:val="clear" w:color="auto" w:fill="auto"/>
          </w:tcPr>
          <w:p w:rsidR="00644FEB" w:rsidRDefault="00644FEB">
            <w:pPr>
              <w:pStyle w:val="TAC"/>
              <w:rPr>
                <w:ins w:id="2908" w:author="Huawei" w:date="2024-02-02T15:20:00Z"/>
              </w:rPr>
            </w:pPr>
          </w:p>
        </w:tc>
        <w:tc>
          <w:tcPr>
            <w:tcW w:w="1595" w:type="pct"/>
            <w:shd w:val="clear" w:color="auto" w:fill="auto"/>
          </w:tcPr>
          <w:p w:rsidR="00644FEB" w:rsidRDefault="00CF6C33">
            <w:pPr>
              <w:pStyle w:val="TAC"/>
              <w:rPr>
                <w:ins w:id="2909" w:author="Huawei" w:date="2024-02-02T15:20:00Z"/>
              </w:rPr>
            </w:pPr>
            <w:ins w:id="2910" w:author="Huawei" w:date="2024-02-02T15:20:00Z">
              <w:r>
                <w:t>Resource #4 in TRS.1.1 TDD</w:t>
              </w:r>
            </w:ins>
          </w:p>
        </w:tc>
      </w:tr>
      <w:tr w:rsidR="00644FEB">
        <w:trPr>
          <w:trHeight w:val="283"/>
          <w:jc w:val="center"/>
          <w:ins w:id="2911" w:author="Huawei" w:date="2024-02-02T15:20:00Z"/>
        </w:trPr>
        <w:tc>
          <w:tcPr>
            <w:tcW w:w="1072" w:type="pct"/>
            <w:tcBorders>
              <w:top w:val="nil"/>
            </w:tcBorders>
            <w:shd w:val="clear" w:color="auto" w:fill="auto"/>
          </w:tcPr>
          <w:p w:rsidR="00644FEB" w:rsidRDefault="00644FEB">
            <w:pPr>
              <w:pStyle w:val="TAL"/>
              <w:rPr>
                <w:ins w:id="2912" w:author="Huawei" w:date="2024-02-02T15:20:00Z"/>
              </w:rPr>
            </w:pPr>
          </w:p>
        </w:tc>
        <w:tc>
          <w:tcPr>
            <w:tcW w:w="1656" w:type="pct"/>
            <w:shd w:val="clear" w:color="auto" w:fill="auto"/>
          </w:tcPr>
          <w:p w:rsidR="00644FEB" w:rsidRDefault="00CF6C33">
            <w:pPr>
              <w:pStyle w:val="TAL"/>
              <w:rPr>
                <w:ins w:id="2913" w:author="Huawei" w:date="2024-02-02T15:20:00Z"/>
              </w:rPr>
            </w:pPr>
            <w:ins w:id="2914" w:author="Huawei" w:date="2024-02-02T15:20:00Z">
              <w:r>
                <w:t>Config 3</w:t>
              </w:r>
            </w:ins>
          </w:p>
        </w:tc>
        <w:tc>
          <w:tcPr>
            <w:tcW w:w="677" w:type="pct"/>
            <w:shd w:val="clear" w:color="auto" w:fill="auto"/>
          </w:tcPr>
          <w:p w:rsidR="00644FEB" w:rsidRDefault="00644FEB">
            <w:pPr>
              <w:pStyle w:val="TAC"/>
              <w:rPr>
                <w:ins w:id="2915" w:author="Huawei" w:date="2024-02-02T15:20:00Z"/>
              </w:rPr>
            </w:pPr>
          </w:p>
        </w:tc>
        <w:tc>
          <w:tcPr>
            <w:tcW w:w="1595" w:type="pct"/>
            <w:shd w:val="clear" w:color="auto" w:fill="auto"/>
          </w:tcPr>
          <w:p w:rsidR="00644FEB" w:rsidRDefault="00CF6C33">
            <w:pPr>
              <w:pStyle w:val="TAC"/>
              <w:rPr>
                <w:ins w:id="2916" w:author="Huawei" w:date="2024-02-02T15:20:00Z"/>
              </w:rPr>
            </w:pPr>
            <w:ins w:id="2917" w:author="Huawei" w:date="2024-02-02T15:20:00Z">
              <w:r>
                <w:t>Resource #4 in TRS.1.2 TDD</w:t>
              </w:r>
            </w:ins>
          </w:p>
        </w:tc>
      </w:tr>
      <w:tr w:rsidR="00644FEB">
        <w:trPr>
          <w:trHeight w:val="176"/>
          <w:jc w:val="center"/>
          <w:ins w:id="2918" w:author="Huawei" w:date="2024-02-02T15:20:00Z"/>
        </w:trPr>
        <w:tc>
          <w:tcPr>
            <w:tcW w:w="2728" w:type="pct"/>
            <w:gridSpan w:val="2"/>
            <w:shd w:val="clear" w:color="auto" w:fill="auto"/>
          </w:tcPr>
          <w:p w:rsidR="00644FEB" w:rsidRDefault="00CF6C33">
            <w:pPr>
              <w:pStyle w:val="TAL"/>
              <w:rPr>
                <w:ins w:id="2919" w:author="Huawei" w:date="2024-02-02T15:20:00Z"/>
              </w:rPr>
            </w:pPr>
            <w:ins w:id="2920" w:author="Huawei" w:date="2024-02-02T15:20:00Z">
              <w:r>
                <w:t>TCI configuration for PDCCH/PDSCH</w:t>
              </w:r>
            </w:ins>
          </w:p>
        </w:tc>
        <w:tc>
          <w:tcPr>
            <w:tcW w:w="677" w:type="pct"/>
            <w:shd w:val="clear" w:color="auto" w:fill="auto"/>
          </w:tcPr>
          <w:p w:rsidR="00644FEB" w:rsidRDefault="00644FEB">
            <w:pPr>
              <w:pStyle w:val="TAC"/>
              <w:rPr>
                <w:ins w:id="2921" w:author="Huawei" w:date="2024-02-02T15:20:00Z"/>
              </w:rPr>
            </w:pPr>
          </w:p>
        </w:tc>
        <w:tc>
          <w:tcPr>
            <w:tcW w:w="1595" w:type="pct"/>
            <w:shd w:val="clear" w:color="auto" w:fill="auto"/>
            <w:vAlign w:val="center"/>
          </w:tcPr>
          <w:p w:rsidR="00644FEB" w:rsidRDefault="00CF6C33">
            <w:pPr>
              <w:pStyle w:val="TAC"/>
              <w:rPr>
                <w:ins w:id="2922" w:author="Huawei" w:date="2024-02-02T15:20:00Z"/>
              </w:rPr>
            </w:pPr>
            <w:ins w:id="2923" w:author="Huawei" w:date="2024-02-02T15:20:00Z">
              <w:r>
                <w:t>TCI.State. 2</w:t>
              </w:r>
            </w:ins>
          </w:p>
        </w:tc>
      </w:tr>
      <w:tr w:rsidR="00644FEB">
        <w:trPr>
          <w:trHeight w:val="176"/>
          <w:jc w:val="center"/>
          <w:ins w:id="2924" w:author="Huawei" w:date="2024-02-02T15:20:00Z"/>
        </w:trPr>
        <w:tc>
          <w:tcPr>
            <w:tcW w:w="2728" w:type="pct"/>
            <w:gridSpan w:val="2"/>
            <w:shd w:val="clear" w:color="auto" w:fill="auto"/>
          </w:tcPr>
          <w:p w:rsidR="00644FEB" w:rsidRDefault="00CF6C33">
            <w:pPr>
              <w:pStyle w:val="TAL"/>
              <w:rPr>
                <w:ins w:id="2925" w:author="Huawei" w:date="2024-02-02T15:20:00Z"/>
              </w:rPr>
            </w:pPr>
            <w:ins w:id="2926" w:author="Huawei" w:date="2024-02-02T15:20:00Z">
              <w:r>
                <w:t>OCNG parameters</w:t>
              </w:r>
            </w:ins>
          </w:p>
        </w:tc>
        <w:tc>
          <w:tcPr>
            <w:tcW w:w="677" w:type="pct"/>
            <w:shd w:val="clear" w:color="auto" w:fill="auto"/>
          </w:tcPr>
          <w:p w:rsidR="00644FEB" w:rsidRDefault="00644FEB">
            <w:pPr>
              <w:pStyle w:val="TAC"/>
              <w:rPr>
                <w:ins w:id="2927" w:author="Huawei" w:date="2024-02-02T15:20:00Z"/>
              </w:rPr>
            </w:pPr>
          </w:p>
        </w:tc>
        <w:tc>
          <w:tcPr>
            <w:tcW w:w="1595" w:type="pct"/>
            <w:shd w:val="clear" w:color="auto" w:fill="auto"/>
          </w:tcPr>
          <w:p w:rsidR="00644FEB" w:rsidRDefault="00CF6C33">
            <w:pPr>
              <w:pStyle w:val="TAC"/>
              <w:rPr>
                <w:ins w:id="2928" w:author="Huawei" w:date="2024-02-02T15:20:00Z"/>
              </w:rPr>
            </w:pPr>
            <w:ins w:id="2929" w:author="Huawei" w:date="2024-02-02T15:20:00Z">
              <w:r>
                <w:t>OP.1</w:t>
              </w:r>
            </w:ins>
          </w:p>
        </w:tc>
      </w:tr>
      <w:tr w:rsidR="00644FEB">
        <w:trPr>
          <w:trHeight w:val="164"/>
          <w:jc w:val="center"/>
          <w:ins w:id="2930" w:author="Huawei" w:date="2024-02-02T15:20:00Z"/>
        </w:trPr>
        <w:tc>
          <w:tcPr>
            <w:tcW w:w="2728" w:type="pct"/>
            <w:gridSpan w:val="2"/>
            <w:shd w:val="clear" w:color="auto" w:fill="auto"/>
          </w:tcPr>
          <w:p w:rsidR="00644FEB" w:rsidRDefault="00CF6C33">
            <w:pPr>
              <w:pStyle w:val="TAL"/>
              <w:rPr>
                <w:ins w:id="2931" w:author="Huawei" w:date="2024-02-02T15:20:00Z"/>
              </w:rPr>
            </w:pPr>
            <w:ins w:id="2932" w:author="Huawei" w:date="2024-02-02T15:20:00Z">
              <w:r>
                <w:t xml:space="preserve">CP </w:t>
              </w:r>
              <w:r>
                <w:t>length</w:t>
              </w:r>
              <w:r>
                <w:tab/>
              </w:r>
            </w:ins>
          </w:p>
        </w:tc>
        <w:tc>
          <w:tcPr>
            <w:tcW w:w="677" w:type="pct"/>
            <w:shd w:val="clear" w:color="auto" w:fill="auto"/>
          </w:tcPr>
          <w:p w:rsidR="00644FEB" w:rsidRDefault="00644FEB">
            <w:pPr>
              <w:pStyle w:val="TAC"/>
              <w:rPr>
                <w:ins w:id="2933" w:author="Huawei" w:date="2024-02-02T15:20:00Z"/>
              </w:rPr>
            </w:pPr>
          </w:p>
        </w:tc>
        <w:tc>
          <w:tcPr>
            <w:tcW w:w="1595" w:type="pct"/>
            <w:shd w:val="clear" w:color="auto" w:fill="auto"/>
          </w:tcPr>
          <w:p w:rsidR="00644FEB" w:rsidRDefault="00CF6C33">
            <w:pPr>
              <w:pStyle w:val="TAC"/>
              <w:rPr>
                <w:ins w:id="2934" w:author="Huawei" w:date="2024-02-02T15:20:00Z"/>
              </w:rPr>
            </w:pPr>
            <w:ins w:id="2935" w:author="Huawei" w:date="2024-02-02T15:20:00Z">
              <w:r>
                <w:t>Normal</w:t>
              </w:r>
            </w:ins>
          </w:p>
        </w:tc>
      </w:tr>
      <w:tr w:rsidR="00644FEB">
        <w:trPr>
          <w:trHeight w:val="340"/>
          <w:jc w:val="center"/>
          <w:ins w:id="2936" w:author="Huawei" w:date="2024-02-02T15:20:00Z"/>
        </w:trPr>
        <w:tc>
          <w:tcPr>
            <w:tcW w:w="2728" w:type="pct"/>
            <w:gridSpan w:val="2"/>
            <w:shd w:val="clear" w:color="auto" w:fill="auto"/>
          </w:tcPr>
          <w:p w:rsidR="00644FEB" w:rsidRDefault="00CF6C33">
            <w:pPr>
              <w:pStyle w:val="TAL"/>
              <w:rPr>
                <w:ins w:id="2937" w:author="Huawei" w:date="2024-02-02T15:20:00Z"/>
              </w:rPr>
            </w:pPr>
            <w:ins w:id="2938" w:author="Huawei" w:date="2024-02-02T15:20:00Z">
              <w:r>
                <w:t>Correlation Matrix and Antenna Configuration</w:t>
              </w:r>
            </w:ins>
          </w:p>
        </w:tc>
        <w:tc>
          <w:tcPr>
            <w:tcW w:w="677" w:type="pct"/>
            <w:shd w:val="clear" w:color="auto" w:fill="auto"/>
          </w:tcPr>
          <w:p w:rsidR="00644FEB" w:rsidRDefault="00644FEB">
            <w:pPr>
              <w:pStyle w:val="TAC"/>
              <w:rPr>
                <w:ins w:id="2939" w:author="Huawei" w:date="2024-02-02T15:20:00Z"/>
              </w:rPr>
            </w:pPr>
          </w:p>
        </w:tc>
        <w:tc>
          <w:tcPr>
            <w:tcW w:w="1595" w:type="pct"/>
            <w:shd w:val="clear" w:color="auto" w:fill="auto"/>
          </w:tcPr>
          <w:p w:rsidR="00644FEB" w:rsidRDefault="00CF6C33">
            <w:pPr>
              <w:pStyle w:val="TAC"/>
              <w:rPr>
                <w:ins w:id="2940" w:author="Huawei" w:date="2024-02-02T15:20:00Z"/>
              </w:rPr>
            </w:pPr>
            <w:ins w:id="2941" w:author="Huawei" w:date="2024-02-02T15:20:00Z">
              <w:r>
                <w:t>2x2 Low</w:t>
              </w:r>
            </w:ins>
          </w:p>
        </w:tc>
      </w:tr>
      <w:tr w:rsidR="00644FEB">
        <w:trPr>
          <w:trHeight w:val="164"/>
          <w:jc w:val="center"/>
          <w:ins w:id="2942" w:author="Huawei" w:date="2024-02-02T15:20:00Z"/>
        </w:trPr>
        <w:tc>
          <w:tcPr>
            <w:tcW w:w="1072" w:type="pct"/>
            <w:tcBorders>
              <w:bottom w:val="nil"/>
            </w:tcBorders>
            <w:shd w:val="clear" w:color="auto" w:fill="auto"/>
          </w:tcPr>
          <w:p w:rsidR="00644FEB" w:rsidRDefault="00CF6C33">
            <w:pPr>
              <w:pStyle w:val="TAL"/>
              <w:rPr>
                <w:ins w:id="2943" w:author="Huawei" w:date="2024-02-02T15:20:00Z"/>
              </w:rPr>
            </w:pPr>
            <w:ins w:id="2944" w:author="Huawei" w:date="2024-02-02T15:20:00Z">
              <w:r>
                <w:t xml:space="preserve">Out of sync transmission parameters </w:t>
              </w:r>
            </w:ins>
          </w:p>
        </w:tc>
        <w:tc>
          <w:tcPr>
            <w:tcW w:w="1656" w:type="pct"/>
            <w:shd w:val="clear" w:color="auto" w:fill="auto"/>
          </w:tcPr>
          <w:p w:rsidR="00644FEB" w:rsidRDefault="00CF6C33">
            <w:pPr>
              <w:pStyle w:val="TAL"/>
              <w:rPr>
                <w:ins w:id="2945" w:author="Huawei" w:date="2024-02-02T15:20:00Z"/>
              </w:rPr>
            </w:pPr>
            <w:ins w:id="2946" w:author="Huawei" w:date="2024-02-02T15:20:00Z">
              <w:r>
                <w:t>DCI format</w:t>
              </w:r>
            </w:ins>
          </w:p>
        </w:tc>
        <w:tc>
          <w:tcPr>
            <w:tcW w:w="677" w:type="pct"/>
            <w:shd w:val="clear" w:color="auto" w:fill="auto"/>
          </w:tcPr>
          <w:p w:rsidR="00644FEB" w:rsidRDefault="00644FEB">
            <w:pPr>
              <w:pStyle w:val="TAC"/>
              <w:rPr>
                <w:ins w:id="2947" w:author="Huawei" w:date="2024-02-02T15:20:00Z"/>
              </w:rPr>
            </w:pPr>
          </w:p>
        </w:tc>
        <w:tc>
          <w:tcPr>
            <w:tcW w:w="1595" w:type="pct"/>
            <w:shd w:val="clear" w:color="auto" w:fill="auto"/>
          </w:tcPr>
          <w:p w:rsidR="00644FEB" w:rsidRDefault="00CF6C33">
            <w:pPr>
              <w:pStyle w:val="TAC"/>
              <w:rPr>
                <w:ins w:id="2948" w:author="Huawei" w:date="2024-02-02T15:20:00Z"/>
              </w:rPr>
            </w:pPr>
            <w:ins w:id="2949" w:author="Huawei" w:date="2024-02-02T15:20:00Z">
              <w:r>
                <w:t>1-0</w:t>
              </w:r>
            </w:ins>
          </w:p>
        </w:tc>
      </w:tr>
      <w:tr w:rsidR="00644FEB">
        <w:trPr>
          <w:trHeight w:val="93"/>
          <w:jc w:val="center"/>
          <w:ins w:id="2950" w:author="Huawei" w:date="2024-02-02T15:20:00Z"/>
        </w:trPr>
        <w:tc>
          <w:tcPr>
            <w:tcW w:w="1072" w:type="pct"/>
            <w:tcBorders>
              <w:top w:val="nil"/>
              <w:bottom w:val="nil"/>
            </w:tcBorders>
            <w:shd w:val="clear" w:color="auto" w:fill="auto"/>
          </w:tcPr>
          <w:p w:rsidR="00644FEB" w:rsidRDefault="00644FEB">
            <w:pPr>
              <w:pStyle w:val="TAL"/>
              <w:rPr>
                <w:ins w:id="2951" w:author="Huawei" w:date="2024-02-02T15:20:00Z"/>
              </w:rPr>
            </w:pPr>
          </w:p>
        </w:tc>
        <w:tc>
          <w:tcPr>
            <w:tcW w:w="1656" w:type="pct"/>
            <w:shd w:val="clear" w:color="auto" w:fill="auto"/>
          </w:tcPr>
          <w:p w:rsidR="00644FEB" w:rsidRDefault="00CF6C33">
            <w:pPr>
              <w:pStyle w:val="TAL"/>
              <w:rPr>
                <w:ins w:id="2952" w:author="Huawei" w:date="2024-02-02T15:20:00Z"/>
              </w:rPr>
            </w:pPr>
            <w:ins w:id="2953" w:author="Huawei" w:date="2024-02-02T15:20:00Z">
              <w:r>
                <w:t>Number of Control OFDM symbols</w:t>
              </w:r>
            </w:ins>
          </w:p>
        </w:tc>
        <w:tc>
          <w:tcPr>
            <w:tcW w:w="677" w:type="pct"/>
            <w:shd w:val="clear" w:color="auto" w:fill="auto"/>
          </w:tcPr>
          <w:p w:rsidR="00644FEB" w:rsidRDefault="00644FEB">
            <w:pPr>
              <w:pStyle w:val="TAC"/>
              <w:rPr>
                <w:ins w:id="2954" w:author="Huawei" w:date="2024-02-02T15:20:00Z"/>
              </w:rPr>
            </w:pPr>
          </w:p>
        </w:tc>
        <w:tc>
          <w:tcPr>
            <w:tcW w:w="1595" w:type="pct"/>
            <w:shd w:val="clear" w:color="auto" w:fill="auto"/>
          </w:tcPr>
          <w:p w:rsidR="00644FEB" w:rsidRDefault="00CF6C33">
            <w:pPr>
              <w:pStyle w:val="TAC"/>
              <w:rPr>
                <w:ins w:id="2955" w:author="Huawei" w:date="2024-02-02T15:20:00Z"/>
              </w:rPr>
            </w:pPr>
            <w:ins w:id="2956" w:author="Huawei" w:date="2024-02-02T15:20:00Z">
              <w:r>
                <w:t>2</w:t>
              </w:r>
            </w:ins>
          </w:p>
        </w:tc>
      </w:tr>
      <w:tr w:rsidR="00644FEB">
        <w:trPr>
          <w:trHeight w:val="176"/>
          <w:jc w:val="center"/>
          <w:ins w:id="2957" w:author="Huawei" w:date="2024-02-02T15:20:00Z"/>
        </w:trPr>
        <w:tc>
          <w:tcPr>
            <w:tcW w:w="1072" w:type="pct"/>
            <w:tcBorders>
              <w:top w:val="nil"/>
              <w:bottom w:val="nil"/>
            </w:tcBorders>
            <w:shd w:val="clear" w:color="auto" w:fill="auto"/>
          </w:tcPr>
          <w:p w:rsidR="00644FEB" w:rsidRDefault="00644FEB">
            <w:pPr>
              <w:pStyle w:val="TAL"/>
              <w:rPr>
                <w:ins w:id="2958" w:author="Huawei" w:date="2024-02-02T15:20:00Z"/>
              </w:rPr>
            </w:pPr>
          </w:p>
        </w:tc>
        <w:tc>
          <w:tcPr>
            <w:tcW w:w="1656" w:type="pct"/>
            <w:shd w:val="clear" w:color="auto" w:fill="auto"/>
          </w:tcPr>
          <w:p w:rsidR="00644FEB" w:rsidRDefault="00CF6C33">
            <w:pPr>
              <w:pStyle w:val="TAL"/>
              <w:rPr>
                <w:ins w:id="2959" w:author="Huawei" w:date="2024-02-02T15:20:00Z"/>
              </w:rPr>
            </w:pPr>
            <w:ins w:id="2960" w:author="Huawei" w:date="2024-02-02T15:20:00Z">
              <w:r>
                <w:t xml:space="preserve">Aggregation level </w:t>
              </w:r>
            </w:ins>
          </w:p>
        </w:tc>
        <w:tc>
          <w:tcPr>
            <w:tcW w:w="677" w:type="pct"/>
            <w:shd w:val="clear" w:color="auto" w:fill="auto"/>
          </w:tcPr>
          <w:p w:rsidR="00644FEB" w:rsidRDefault="00CF6C33">
            <w:pPr>
              <w:pStyle w:val="TAC"/>
              <w:rPr>
                <w:ins w:id="2961" w:author="Huawei" w:date="2024-02-02T15:20:00Z"/>
              </w:rPr>
            </w:pPr>
            <w:ins w:id="2962" w:author="Huawei" w:date="2024-02-02T15:20:00Z">
              <w:r>
                <w:t>CCE</w:t>
              </w:r>
            </w:ins>
          </w:p>
        </w:tc>
        <w:tc>
          <w:tcPr>
            <w:tcW w:w="1595" w:type="pct"/>
            <w:shd w:val="clear" w:color="auto" w:fill="auto"/>
          </w:tcPr>
          <w:p w:rsidR="00644FEB" w:rsidRDefault="00CF6C33">
            <w:pPr>
              <w:pStyle w:val="TAC"/>
              <w:rPr>
                <w:ins w:id="2963" w:author="Huawei" w:date="2024-02-02T15:20:00Z"/>
              </w:rPr>
            </w:pPr>
            <w:ins w:id="2964" w:author="Huawei" w:date="2024-02-02T15:20:00Z">
              <w:r>
                <w:t>8</w:t>
              </w:r>
            </w:ins>
          </w:p>
        </w:tc>
      </w:tr>
      <w:tr w:rsidR="00644FEB">
        <w:trPr>
          <w:trHeight w:val="369"/>
          <w:jc w:val="center"/>
          <w:ins w:id="2965" w:author="Huawei" w:date="2024-02-02T15:20:00Z"/>
        </w:trPr>
        <w:tc>
          <w:tcPr>
            <w:tcW w:w="1072" w:type="pct"/>
            <w:tcBorders>
              <w:top w:val="nil"/>
              <w:bottom w:val="nil"/>
            </w:tcBorders>
            <w:shd w:val="clear" w:color="auto" w:fill="auto"/>
          </w:tcPr>
          <w:p w:rsidR="00644FEB" w:rsidRDefault="00644FEB">
            <w:pPr>
              <w:pStyle w:val="TAL"/>
              <w:rPr>
                <w:ins w:id="2966" w:author="Huawei" w:date="2024-02-02T15:20:00Z"/>
              </w:rPr>
            </w:pPr>
          </w:p>
        </w:tc>
        <w:tc>
          <w:tcPr>
            <w:tcW w:w="1656" w:type="pct"/>
            <w:shd w:val="clear" w:color="auto" w:fill="auto"/>
          </w:tcPr>
          <w:p w:rsidR="00644FEB" w:rsidRDefault="00CF6C33">
            <w:pPr>
              <w:pStyle w:val="TAL"/>
              <w:rPr>
                <w:ins w:id="2967" w:author="Huawei" w:date="2024-02-02T15:20:00Z"/>
              </w:rPr>
            </w:pPr>
            <w:ins w:id="2968" w:author="Huawei" w:date="2024-02-02T15:20:00Z">
              <w:r>
                <w:t>Ratio of hypothetical PDCCH RE energy to average CSI-RS RE energy</w:t>
              </w:r>
            </w:ins>
          </w:p>
        </w:tc>
        <w:tc>
          <w:tcPr>
            <w:tcW w:w="677" w:type="pct"/>
            <w:shd w:val="clear" w:color="auto" w:fill="auto"/>
          </w:tcPr>
          <w:p w:rsidR="00644FEB" w:rsidRDefault="00CF6C33">
            <w:pPr>
              <w:pStyle w:val="TAC"/>
              <w:rPr>
                <w:ins w:id="2969" w:author="Huawei" w:date="2024-02-02T15:20:00Z"/>
              </w:rPr>
            </w:pPr>
            <w:ins w:id="2970" w:author="Huawei" w:date="2024-02-02T15:20:00Z">
              <w:r>
                <w:t>dB</w:t>
              </w:r>
            </w:ins>
          </w:p>
        </w:tc>
        <w:tc>
          <w:tcPr>
            <w:tcW w:w="1595" w:type="pct"/>
            <w:shd w:val="clear" w:color="auto" w:fill="auto"/>
          </w:tcPr>
          <w:p w:rsidR="00644FEB" w:rsidRDefault="00CF6C33">
            <w:pPr>
              <w:pStyle w:val="TAC"/>
              <w:rPr>
                <w:ins w:id="2971" w:author="Huawei" w:date="2024-02-02T15:20:00Z"/>
              </w:rPr>
            </w:pPr>
            <w:ins w:id="2972" w:author="Huawei" w:date="2024-02-02T15:20:00Z">
              <w:r>
                <w:t>4</w:t>
              </w:r>
            </w:ins>
          </w:p>
        </w:tc>
      </w:tr>
      <w:tr w:rsidR="00644FEB">
        <w:trPr>
          <w:trHeight w:val="307"/>
          <w:jc w:val="center"/>
          <w:ins w:id="2973" w:author="Huawei" w:date="2024-02-02T15:20:00Z"/>
        </w:trPr>
        <w:tc>
          <w:tcPr>
            <w:tcW w:w="1072" w:type="pct"/>
            <w:tcBorders>
              <w:top w:val="nil"/>
              <w:bottom w:val="nil"/>
            </w:tcBorders>
            <w:shd w:val="clear" w:color="auto" w:fill="auto"/>
          </w:tcPr>
          <w:p w:rsidR="00644FEB" w:rsidRDefault="00644FEB">
            <w:pPr>
              <w:pStyle w:val="TAL"/>
              <w:rPr>
                <w:ins w:id="2974" w:author="Huawei" w:date="2024-02-02T15:20:00Z"/>
              </w:rPr>
            </w:pPr>
          </w:p>
        </w:tc>
        <w:tc>
          <w:tcPr>
            <w:tcW w:w="1656" w:type="pct"/>
            <w:shd w:val="clear" w:color="auto" w:fill="auto"/>
          </w:tcPr>
          <w:p w:rsidR="00644FEB" w:rsidRDefault="00CF6C33">
            <w:pPr>
              <w:pStyle w:val="TAL"/>
              <w:rPr>
                <w:ins w:id="2975" w:author="Huawei" w:date="2024-02-02T15:20:00Z"/>
              </w:rPr>
            </w:pPr>
            <w:ins w:id="2976" w:author="Huawei" w:date="2024-02-02T15:20:00Z">
              <w:r>
                <w:t>Ratio of hypothetical PDCCH DMRS energy to average CSI-RS RE energy</w:t>
              </w:r>
            </w:ins>
          </w:p>
        </w:tc>
        <w:tc>
          <w:tcPr>
            <w:tcW w:w="677" w:type="pct"/>
            <w:shd w:val="clear" w:color="auto" w:fill="auto"/>
          </w:tcPr>
          <w:p w:rsidR="00644FEB" w:rsidRDefault="00CF6C33">
            <w:pPr>
              <w:pStyle w:val="TAC"/>
              <w:rPr>
                <w:ins w:id="2977" w:author="Huawei" w:date="2024-02-02T15:20:00Z"/>
              </w:rPr>
            </w:pPr>
            <w:ins w:id="2978" w:author="Huawei" w:date="2024-02-02T15:20:00Z">
              <w:r>
                <w:t>dB</w:t>
              </w:r>
            </w:ins>
          </w:p>
        </w:tc>
        <w:tc>
          <w:tcPr>
            <w:tcW w:w="1595" w:type="pct"/>
            <w:shd w:val="clear" w:color="auto" w:fill="auto"/>
          </w:tcPr>
          <w:p w:rsidR="00644FEB" w:rsidRDefault="00CF6C33">
            <w:pPr>
              <w:pStyle w:val="TAC"/>
              <w:rPr>
                <w:ins w:id="2979" w:author="Huawei" w:date="2024-02-02T15:20:00Z"/>
              </w:rPr>
            </w:pPr>
            <w:ins w:id="2980" w:author="Huawei" w:date="2024-02-02T15:20:00Z">
              <w:r>
                <w:t>4</w:t>
              </w:r>
            </w:ins>
          </w:p>
        </w:tc>
      </w:tr>
      <w:tr w:rsidR="00644FEB">
        <w:trPr>
          <w:trHeight w:val="50"/>
          <w:jc w:val="center"/>
          <w:ins w:id="2981" w:author="Huawei" w:date="2024-02-02T15:20:00Z"/>
        </w:trPr>
        <w:tc>
          <w:tcPr>
            <w:tcW w:w="1072" w:type="pct"/>
            <w:tcBorders>
              <w:top w:val="nil"/>
              <w:bottom w:val="nil"/>
            </w:tcBorders>
            <w:shd w:val="clear" w:color="auto" w:fill="auto"/>
          </w:tcPr>
          <w:p w:rsidR="00644FEB" w:rsidRDefault="00644FEB">
            <w:pPr>
              <w:pStyle w:val="TAL"/>
              <w:rPr>
                <w:ins w:id="2982" w:author="Huawei" w:date="2024-02-02T15:20:00Z"/>
              </w:rPr>
            </w:pPr>
          </w:p>
        </w:tc>
        <w:tc>
          <w:tcPr>
            <w:tcW w:w="1656" w:type="pct"/>
            <w:shd w:val="clear" w:color="auto" w:fill="auto"/>
            <w:vAlign w:val="center"/>
          </w:tcPr>
          <w:p w:rsidR="00644FEB" w:rsidRDefault="00CF6C33">
            <w:pPr>
              <w:pStyle w:val="TAL"/>
              <w:rPr>
                <w:ins w:id="2983" w:author="Huawei" w:date="2024-02-02T15:20:00Z"/>
              </w:rPr>
            </w:pPr>
            <w:ins w:id="2984" w:author="Huawei" w:date="2024-02-02T15:20:00Z">
              <w:r>
                <w:t>DMRS precoder granularity</w:t>
              </w:r>
            </w:ins>
          </w:p>
        </w:tc>
        <w:tc>
          <w:tcPr>
            <w:tcW w:w="677" w:type="pct"/>
            <w:shd w:val="clear" w:color="auto" w:fill="auto"/>
            <w:vAlign w:val="center"/>
          </w:tcPr>
          <w:p w:rsidR="00644FEB" w:rsidRDefault="00644FEB">
            <w:pPr>
              <w:pStyle w:val="TAC"/>
              <w:rPr>
                <w:ins w:id="2985" w:author="Huawei" w:date="2024-02-02T15:20:00Z"/>
              </w:rPr>
            </w:pPr>
          </w:p>
        </w:tc>
        <w:tc>
          <w:tcPr>
            <w:tcW w:w="1595" w:type="pct"/>
            <w:shd w:val="clear" w:color="auto" w:fill="auto"/>
          </w:tcPr>
          <w:p w:rsidR="00644FEB" w:rsidRDefault="00CF6C33">
            <w:pPr>
              <w:pStyle w:val="TAC"/>
              <w:rPr>
                <w:ins w:id="2986" w:author="Huawei" w:date="2024-02-02T15:20:00Z"/>
              </w:rPr>
            </w:pPr>
            <w:ins w:id="2987" w:author="Huawei" w:date="2024-02-02T15:20:00Z">
              <w:r>
                <w:t>REG bundle size</w:t>
              </w:r>
            </w:ins>
          </w:p>
        </w:tc>
      </w:tr>
      <w:tr w:rsidR="00644FEB">
        <w:trPr>
          <w:trHeight w:val="188"/>
          <w:jc w:val="center"/>
          <w:ins w:id="2988" w:author="Huawei" w:date="2024-02-02T15:20:00Z"/>
        </w:trPr>
        <w:tc>
          <w:tcPr>
            <w:tcW w:w="1072" w:type="pct"/>
            <w:tcBorders>
              <w:top w:val="nil"/>
              <w:bottom w:val="single" w:sz="4" w:space="0" w:color="auto"/>
            </w:tcBorders>
            <w:shd w:val="clear" w:color="auto" w:fill="auto"/>
          </w:tcPr>
          <w:p w:rsidR="00644FEB" w:rsidRDefault="00644FEB">
            <w:pPr>
              <w:pStyle w:val="TAL"/>
              <w:rPr>
                <w:ins w:id="2989" w:author="Huawei" w:date="2024-02-02T15:20:00Z"/>
              </w:rPr>
            </w:pPr>
          </w:p>
        </w:tc>
        <w:tc>
          <w:tcPr>
            <w:tcW w:w="1656" w:type="pct"/>
            <w:shd w:val="clear" w:color="auto" w:fill="auto"/>
            <w:vAlign w:val="center"/>
          </w:tcPr>
          <w:p w:rsidR="00644FEB" w:rsidRDefault="00CF6C33">
            <w:pPr>
              <w:pStyle w:val="TAL"/>
              <w:rPr>
                <w:ins w:id="2990" w:author="Huawei" w:date="2024-02-02T15:20:00Z"/>
              </w:rPr>
            </w:pPr>
            <w:ins w:id="2991" w:author="Huawei" w:date="2024-02-02T15:20:00Z">
              <w:r>
                <w:t>REG bundle size</w:t>
              </w:r>
            </w:ins>
          </w:p>
        </w:tc>
        <w:tc>
          <w:tcPr>
            <w:tcW w:w="677" w:type="pct"/>
            <w:shd w:val="clear" w:color="auto" w:fill="auto"/>
            <w:vAlign w:val="center"/>
          </w:tcPr>
          <w:p w:rsidR="00644FEB" w:rsidRDefault="00644FEB">
            <w:pPr>
              <w:pStyle w:val="TAC"/>
              <w:rPr>
                <w:ins w:id="2992" w:author="Huawei" w:date="2024-02-02T15:20:00Z"/>
              </w:rPr>
            </w:pPr>
          </w:p>
        </w:tc>
        <w:tc>
          <w:tcPr>
            <w:tcW w:w="1595" w:type="pct"/>
            <w:shd w:val="clear" w:color="auto" w:fill="auto"/>
          </w:tcPr>
          <w:p w:rsidR="00644FEB" w:rsidRDefault="00CF6C33">
            <w:pPr>
              <w:pStyle w:val="TAC"/>
              <w:rPr>
                <w:ins w:id="2993" w:author="Huawei" w:date="2024-02-02T15:20:00Z"/>
              </w:rPr>
            </w:pPr>
            <w:ins w:id="2994" w:author="Huawei" w:date="2024-02-02T15:20:00Z">
              <w:r>
                <w:t>6</w:t>
              </w:r>
            </w:ins>
          </w:p>
        </w:tc>
      </w:tr>
      <w:tr w:rsidR="00644FEB">
        <w:trPr>
          <w:trHeight w:val="188"/>
          <w:jc w:val="center"/>
          <w:ins w:id="2995" w:author="Huawei" w:date="2024-02-02T15:20:00Z"/>
        </w:trPr>
        <w:tc>
          <w:tcPr>
            <w:tcW w:w="1072" w:type="pct"/>
            <w:tcBorders>
              <w:bottom w:val="nil"/>
            </w:tcBorders>
            <w:shd w:val="clear" w:color="auto" w:fill="auto"/>
          </w:tcPr>
          <w:p w:rsidR="00644FEB" w:rsidRDefault="00CF6C33">
            <w:pPr>
              <w:pStyle w:val="TAL"/>
              <w:rPr>
                <w:ins w:id="2996" w:author="Huawei" w:date="2024-02-02T15:20:00Z"/>
              </w:rPr>
            </w:pPr>
            <w:ins w:id="2997" w:author="Huawei" w:date="2024-02-02T15:20:00Z">
              <w:r>
                <w:t>In sync transmission parameters</w:t>
              </w:r>
            </w:ins>
          </w:p>
        </w:tc>
        <w:tc>
          <w:tcPr>
            <w:tcW w:w="1656" w:type="pct"/>
            <w:shd w:val="clear" w:color="auto" w:fill="auto"/>
          </w:tcPr>
          <w:p w:rsidR="00644FEB" w:rsidRDefault="00CF6C33">
            <w:pPr>
              <w:pStyle w:val="TAL"/>
              <w:rPr>
                <w:ins w:id="2998" w:author="Huawei" w:date="2024-02-02T15:20:00Z"/>
              </w:rPr>
            </w:pPr>
            <w:ins w:id="2999" w:author="Huawei" w:date="2024-02-02T15:20:00Z">
              <w:r>
                <w:t>DCI format</w:t>
              </w:r>
            </w:ins>
          </w:p>
        </w:tc>
        <w:tc>
          <w:tcPr>
            <w:tcW w:w="677" w:type="pct"/>
            <w:shd w:val="clear" w:color="auto" w:fill="auto"/>
            <w:vAlign w:val="center"/>
          </w:tcPr>
          <w:p w:rsidR="00644FEB" w:rsidRDefault="00644FEB">
            <w:pPr>
              <w:pStyle w:val="TAC"/>
              <w:rPr>
                <w:ins w:id="3000" w:author="Huawei" w:date="2024-02-02T15:20:00Z"/>
              </w:rPr>
            </w:pPr>
          </w:p>
        </w:tc>
        <w:tc>
          <w:tcPr>
            <w:tcW w:w="1595" w:type="pct"/>
            <w:shd w:val="clear" w:color="auto" w:fill="auto"/>
          </w:tcPr>
          <w:p w:rsidR="00644FEB" w:rsidRDefault="00CF6C33">
            <w:pPr>
              <w:pStyle w:val="TAC"/>
              <w:rPr>
                <w:ins w:id="3001" w:author="Huawei" w:date="2024-02-02T15:20:00Z"/>
              </w:rPr>
            </w:pPr>
            <w:ins w:id="3002" w:author="Huawei" w:date="2024-02-02T15:20:00Z">
              <w:r>
                <w:t>1-0</w:t>
              </w:r>
            </w:ins>
          </w:p>
        </w:tc>
      </w:tr>
      <w:tr w:rsidR="00644FEB">
        <w:trPr>
          <w:trHeight w:val="188"/>
          <w:jc w:val="center"/>
          <w:ins w:id="3003" w:author="Huawei" w:date="2024-02-02T15:20:00Z"/>
        </w:trPr>
        <w:tc>
          <w:tcPr>
            <w:tcW w:w="1072" w:type="pct"/>
            <w:tcBorders>
              <w:top w:val="nil"/>
              <w:bottom w:val="nil"/>
            </w:tcBorders>
            <w:shd w:val="clear" w:color="auto" w:fill="auto"/>
          </w:tcPr>
          <w:p w:rsidR="00644FEB" w:rsidRDefault="00644FEB">
            <w:pPr>
              <w:pStyle w:val="TAL"/>
              <w:rPr>
                <w:ins w:id="3004" w:author="Huawei" w:date="2024-02-02T15:20:00Z"/>
              </w:rPr>
            </w:pPr>
          </w:p>
        </w:tc>
        <w:tc>
          <w:tcPr>
            <w:tcW w:w="1656" w:type="pct"/>
            <w:shd w:val="clear" w:color="auto" w:fill="auto"/>
          </w:tcPr>
          <w:p w:rsidR="00644FEB" w:rsidRDefault="00CF6C33">
            <w:pPr>
              <w:pStyle w:val="TAL"/>
              <w:rPr>
                <w:ins w:id="3005" w:author="Huawei" w:date="2024-02-02T15:20:00Z"/>
              </w:rPr>
            </w:pPr>
            <w:ins w:id="3006" w:author="Huawei" w:date="2024-02-02T15:20:00Z">
              <w:r>
                <w:t>Number of Control OFDM symbols</w:t>
              </w:r>
            </w:ins>
          </w:p>
        </w:tc>
        <w:tc>
          <w:tcPr>
            <w:tcW w:w="677" w:type="pct"/>
            <w:shd w:val="clear" w:color="auto" w:fill="auto"/>
            <w:vAlign w:val="center"/>
          </w:tcPr>
          <w:p w:rsidR="00644FEB" w:rsidRDefault="00644FEB">
            <w:pPr>
              <w:pStyle w:val="TAC"/>
              <w:rPr>
                <w:ins w:id="3007" w:author="Huawei" w:date="2024-02-02T15:20:00Z"/>
              </w:rPr>
            </w:pPr>
          </w:p>
        </w:tc>
        <w:tc>
          <w:tcPr>
            <w:tcW w:w="1595" w:type="pct"/>
            <w:shd w:val="clear" w:color="auto" w:fill="auto"/>
          </w:tcPr>
          <w:p w:rsidR="00644FEB" w:rsidRDefault="00CF6C33">
            <w:pPr>
              <w:pStyle w:val="TAC"/>
              <w:rPr>
                <w:ins w:id="3008" w:author="Huawei" w:date="2024-02-02T15:20:00Z"/>
              </w:rPr>
            </w:pPr>
            <w:ins w:id="3009" w:author="Huawei" w:date="2024-02-02T15:20:00Z">
              <w:r>
                <w:t>2</w:t>
              </w:r>
            </w:ins>
          </w:p>
        </w:tc>
      </w:tr>
      <w:tr w:rsidR="00644FEB">
        <w:trPr>
          <w:trHeight w:val="188"/>
          <w:jc w:val="center"/>
          <w:ins w:id="3010" w:author="Huawei" w:date="2024-02-02T15:20:00Z"/>
        </w:trPr>
        <w:tc>
          <w:tcPr>
            <w:tcW w:w="1072" w:type="pct"/>
            <w:tcBorders>
              <w:top w:val="nil"/>
              <w:bottom w:val="nil"/>
            </w:tcBorders>
            <w:shd w:val="clear" w:color="auto" w:fill="auto"/>
          </w:tcPr>
          <w:p w:rsidR="00644FEB" w:rsidRDefault="00644FEB">
            <w:pPr>
              <w:pStyle w:val="TAL"/>
              <w:rPr>
                <w:ins w:id="3011" w:author="Huawei" w:date="2024-02-02T15:20:00Z"/>
              </w:rPr>
            </w:pPr>
          </w:p>
        </w:tc>
        <w:tc>
          <w:tcPr>
            <w:tcW w:w="1656" w:type="pct"/>
            <w:shd w:val="clear" w:color="auto" w:fill="auto"/>
          </w:tcPr>
          <w:p w:rsidR="00644FEB" w:rsidRDefault="00CF6C33">
            <w:pPr>
              <w:pStyle w:val="TAL"/>
              <w:rPr>
                <w:ins w:id="3012" w:author="Huawei" w:date="2024-02-02T15:20:00Z"/>
              </w:rPr>
            </w:pPr>
            <w:ins w:id="3013" w:author="Huawei" w:date="2024-02-02T15:20:00Z">
              <w:r>
                <w:t xml:space="preserve">Aggregation level </w:t>
              </w:r>
            </w:ins>
          </w:p>
        </w:tc>
        <w:tc>
          <w:tcPr>
            <w:tcW w:w="677" w:type="pct"/>
            <w:shd w:val="clear" w:color="auto" w:fill="auto"/>
          </w:tcPr>
          <w:p w:rsidR="00644FEB" w:rsidRDefault="00CF6C33">
            <w:pPr>
              <w:pStyle w:val="TAC"/>
              <w:rPr>
                <w:ins w:id="3014" w:author="Huawei" w:date="2024-02-02T15:20:00Z"/>
              </w:rPr>
            </w:pPr>
            <w:ins w:id="3015" w:author="Huawei" w:date="2024-02-02T15:20:00Z">
              <w:r>
                <w:t>CCE</w:t>
              </w:r>
            </w:ins>
          </w:p>
        </w:tc>
        <w:tc>
          <w:tcPr>
            <w:tcW w:w="1595" w:type="pct"/>
            <w:shd w:val="clear" w:color="auto" w:fill="auto"/>
          </w:tcPr>
          <w:p w:rsidR="00644FEB" w:rsidRDefault="00CF6C33">
            <w:pPr>
              <w:pStyle w:val="TAC"/>
              <w:rPr>
                <w:ins w:id="3016" w:author="Huawei" w:date="2024-02-02T15:20:00Z"/>
              </w:rPr>
            </w:pPr>
            <w:ins w:id="3017" w:author="Huawei" w:date="2024-02-02T15:20:00Z">
              <w:r>
                <w:t>4</w:t>
              </w:r>
            </w:ins>
          </w:p>
        </w:tc>
      </w:tr>
      <w:tr w:rsidR="00644FEB">
        <w:trPr>
          <w:trHeight w:val="188"/>
          <w:jc w:val="center"/>
          <w:ins w:id="3018" w:author="Huawei" w:date="2024-02-02T15:20:00Z"/>
        </w:trPr>
        <w:tc>
          <w:tcPr>
            <w:tcW w:w="1072" w:type="pct"/>
            <w:tcBorders>
              <w:top w:val="nil"/>
              <w:bottom w:val="nil"/>
            </w:tcBorders>
            <w:shd w:val="clear" w:color="auto" w:fill="auto"/>
          </w:tcPr>
          <w:p w:rsidR="00644FEB" w:rsidRDefault="00644FEB">
            <w:pPr>
              <w:pStyle w:val="TAL"/>
              <w:rPr>
                <w:ins w:id="3019" w:author="Huawei" w:date="2024-02-02T15:20:00Z"/>
              </w:rPr>
            </w:pPr>
          </w:p>
        </w:tc>
        <w:tc>
          <w:tcPr>
            <w:tcW w:w="1656" w:type="pct"/>
            <w:shd w:val="clear" w:color="auto" w:fill="auto"/>
          </w:tcPr>
          <w:p w:rsidR="00644FEB" w:rsidRDefault="00CF6C33">
            <w:pPr>
              <w:pStyle w:val="TAL"/>
              <w:rPr>
                <w:ins w:id="3020" w:author="Huawei" w:date="2024-02-02T15:20:00Z"/>
              </w:rPr>
            </w:pPr>
            <w:ins w:id="3021" w:author="Huawei" w:date="2024-02-02T15:20:00Z">
              <w:r>
                <w:t>Ratio of hypothetical PDCCH RE energy to average CSI-RS RE energy</w:t>
              </w:r>
            </w:ins>
          </w:p>
        </w:tc>
        <w:tc>
          <w:tcPr>
            <w:tcW w:w="677" w:type="pct"/>
            <w:shd w:val="clear" w:color="auto" w:fill="auto"/>
          </w:tcPr>
          <w:p w:rsidR="00644FEB" w:rsidRDefault="00CF6C33">
            <w:pPr>
              <w:pStyle w:val="TAC"/>
              <w:rPr>
                <w:ins w:id="3022" w:author="Huawei" w:date="2024-02-02T15:20:00Z"/>
              </w:rPr>
            </w:pPr>
            <w:ins w:id="3023" w:author="Huawei" w:date="2024-02-02T15:20:00Z">
              <w:r>
                <w:t>dB</w:t>
              </w:r>
            </w:ins>
          </w:p>
        </w:tc>
        <w:tc>
          <w:tcPr>
            <w:tcW w:w="1595" w:type="pct"/>
            <w:shd w:val="clear" w:color="auto" w:fill="auto"/>
          </w:tcPr>
          <w:p w:rsidR="00644FEB" w:rsidRDefault="00CF6C33">
            <w:pPr>
              <w:pStyle w:val="TAC"/>
              <w:rPr>
                <w:ins w:id="3024" w:author="Huawei" w:date="2024-02-02T15:20:00Z"/>
              </w:rPr>
            </w:pPr>
            <w:ins w:id="3025" w:author="Huawei" w:date="2024-02-02T15:20:00Z">
              <w:r>
                <w:t>0</w:t>
              </w:r>
            </w:ins>
          </w:p>
        </w:tc>
      </w:tr>
      <w:tr w:rsidR="00644FEB">
        <w:trPr>
          <w:trHeight w:val="188"/>
          <w:jc w:val="center"/>
          <w:ins w:id="3026" w:author="Huawei" w:date="2024-02-02T15:20:00Z"/>
        </w:trPr>
        <w:tc>
          <w:tcPr>
            <w:tcW w:w="1072" w:type="pct"/>
            <w:tcBorders>
              <w:top w:val="nil"/>
              <w:bottom w:val="nil"/>
            </w:tcBorders>
            <w:shd w:val="clear" w:color="auto" w:fill="auto"/>
          </w:tcPr>
          <w:p w:rsidR="00644FEB" w:rsidRDefault="00644FEB">
            <w:pPr>
              <w:pStyle w:val="TAL"/>
              <w:rPr>
                <w:ins w:id="3027" w:author="Huawei" w:date="2024-02-02T15:20:00Z"/>
              </w:rPr>
            </w:pPr>
          </w:p>
        </w:tc>
        <w:tc>
          <w:tcPr>
            <w:tcW w:w="1656" w:type="pct"/>
            <w:shd w:val="clear" w:color="auto" w:fill="auto"/>
          </w:tcPr>
          <w:p w:rsidR="00644FEB" w:rsidRDefault="00CF6C33">
            <w:pPr>
              <w:pStyle w:val="TAL"/>
              <w:rPr>
                <w:ins w:id="3028" w:author="Huawei" w:date="2024-02-02T15:20:00Z"/>
              </w:rPr>
            </w:pPr>
            <w:ins w:id="3029" w:author="Huawei" w:date="2024-02-02T15:20:00Z">
              <w:r>
                <w:t>Ratio of hypothetical PDCCH DMRS energy to average CSI-RS RE energy</w:t>
              </w:r>
            </w:ins>
          </w:p>
        </w:tc>
        <w:tc>
          <w:tcPr>
            <w:tcW w:w="677" w:type="pct"/>
            <w:shd w:val="clear" w:color="auto" w:fill="auto"/>
          </w:tcPr>
          <w:p w:rsidR="00644FEB" w:rsidRDefault="00CF6C33">
            <w:pPr>
              <w:pStyle w:val="TAC"/>
              <w:rPr>
                <w:ins w:id="3030" w:author="Huawei" w:date="2024-02-02T15:20:00Z"/>
              </w:rPr>
            </w:pPr>
            <w:ins w:id="3031" w:author="Huawei" w:date="2024-02-02T15:20:00Z">
              <w:r>
                <w:t>dB</w:t>
              </w:r>
            </w:ins>
          </w:p>
        </w:tc>
        <w:tc>
          <w:tcPr>
            <w:tcW w:w="1595" w:type="pct"/>
            <w:shd w:val="clear" w:color="auto" w:fill="auto"/>
          </w:tcPr>
          <w:p w:rsidR="00644FEB" w:rsidRDefault="00CF6C33">
            <w:pPr>
              <w:pStyle w:val="TAC"/>
              <w:rPr>
                <w:ins w:id="3032" w:author="Huawei" w:date="2024-02-02T15:20:00Z"/>
              </w:rPr>
            </w:pPr>
            <w:ins w:id="3033" w:author="Huawei" w:date="2024-02-02T15:20:00Z">
              <w:r>
                <w:t>0</w:t>
              </w:r>
            </w:ins>
          </w:p>
        </w:tc>
      </w:tr>
      <w:tr w:rsidR="00644FEB">
        <w:trPr>
          <w:trHeight w:val="188"/>
          <w:jc w:val="center"/>
          <w:ins w:id="3034" w:author="Huawei" w:date="2024-02-02T15:20:00Z"/>
        </w:trPr>
        <w:tc>
          <w:tcPr>
            <w:tcW w:w="1072" w:type="pct"/>
            <w:tcBorders>
              <w:top w:val="nil"/>
              <w:bottom w:val="nil"/>
            </w:tcBorders>
            <w:shd w:val="clear" w:color="auto" w:fill="auto"/>
          </w:tcPr>
          <w:p w:rsidR="00644FEB" w:rsidRDefault="00644FEB">
            <w:pPr>
              <w:pStyle w:val="TAL"/>
              <w:rPr>
                <w:ins w:id="3035" w:author="Huawei" w:date="2024-02-02T15:20:00Z"/>
              </w:rPr>
            </w:pPr>
          </w:p>
        </w:tc>
        <w:tc>
          <w:tcPr>
            <w:tcW w:w="1656" w:type="pct"/>
            <w:shd w:val="clear" w:color="auto" w:fill="auto"/>
            <w:vAlign w:val="center"/>
          </w:tcPr>
          <w:p w:rsidR="00644FEB" w:rsidRDefault="00CF6C33">
            <w:pPr>
              <w:pStyle w:val="TAL"/>
              <w:rPr>
                <w:ins w:id="3036" w:author="Huawei" w:date="2024-02-02T15:20:00Z"/>
              </w:rPr>
            </w:pPr>
            <w:ins w:id="3037" w:author="Huawei" w:date="2024-02-02T15:20:00Z">
              <w:r>
                <w:t>DMRS precoder granularity</w:t>
              </w:r>
            </w:ins>
          </w:p>
        </w:tc>
        <w:tc>
          <w:tcPr>
            <w:tcW w:w="677" w:type="pct"/>
            <w:shd w:val="clear" w:color="auto" w:fill="auto"/>
            <w:vAlign w:val="center"/>
          </w:tcPr>
          <w:p w:rsidR="00644FEB" w:rsidRDefault="00644FEB">
            <w:pPr>
              <w:pStyle w:val="TAC"/>
              <w:rPr>
                <w:ins w:id="3038" w:author="Huawei" w:date="2024-02-02T15:20:00Z"/>
              </w:rPr>
            </w:pPr>
          </w:p>
        </w:tc>
        <w:tc>
          <w:tcPr>
            <w:tcW w:w="1595" w:type="pct"/>
            <w:shd w:val="clear" w:color="auto" w:fill="auto"/>
          </w:tcPr>
          <w:p w:rsidR="00644FEB" w:rsidRDefault="00CF6C33">
            <w:pPr>
              <w:pStyle w:val="TAC"/>
              <w:rPr>
                <w:ins w:id="3039" w:author="Huawei" w:date="2024-02-02T15:20:00Z"/>
              </w:rPr>
            </w:pPr>
            <w:ins w:id="3040" w:author="Huawei" w:date="2024-02-02T15:20:00Z">
              <w:r>
                <w:t>REG bundle size</w:t>
              </w:r>
            </w:ins>
          </w:p>
        </w:tc>
      </w:tr>
      <w:tr w:rsidR="00644FEB">
        <w:trPr>
          <w:trHeight w:val="188"/>
          <w:jc w:val="center"/>
          <w:ins w:id="3041" w:author="Huawei" w:date="2024-02-02T15:20:00Z"/>
        </w:trPr>
        <w:tc>
          <w:tcPr>
            <w:tcW w:w="1072" w:type="pct"/>
            <w:tcBorders>
              <w:top w:val="nil"/>
            </w:tcBorders>
            <w:shd w:val="clear" w:color="auto" w:fill="auto"/>
          </w:tcPr>
          <w:p w:rsidR="00644FEB" w:rsidRDefault="00644FEB">
            <w:pPr>
              <w:pStyle w:val="TAL"/>
              <w:rPr>
                <w:ins w:id="3042" w:author="Huawei" w:date="2024-02-02T15:20:00Z"/>
              </w:rPr>
            </w:pPr>
          </w:p>
        </w:tc>
        <w:tc>
          <w:tcPr>
            <w:tcW w:w="1656" w:type="pct"/>
            <w:shd w:val="clear" w:color="auto" w:fill="auto"/>
            <w:vAlign w:val="center"/>
          </w:tcPr>
          <w:p w:rsidR="00644FEB" w:rsidRDefault="00CF6C33">
            <w:pPr>
              <w:pStyle w:val="TAL"/>
              <w:rPr>
                <w:ins w:id="3043" w:author="Huawei" w:date="2024-02-02T15:20:00Z"/>
              </w:rPr>
            </w:pPr>
            <w:ins w:id="3044" w:author="Huawei" w:date="2024-02-02T15:20:00Z">
              <w:r>
                <w:t>REG bundle size</w:t>
              </w:r>
            </w:ins>
          </w:p>
        </w:tc>
        <w:tc>
          <w:tcPr>
            <w:tcW w:w="677" w:type="pct"/>
            <w:shd w:val="clear" w:color="auto" w:fill="auto"/>
            <w:vAlign w:val="center"/>
          </w:tcPr>
          <w:p w:rsidR="00644FEB" w:rsidRDefault="00644FEB">
            <w:pPr>
              <w:pStyle w:val="TAC"/>
              <w:rPr>
                <w:ins w:id="3045" w:author="Huawei" w:date="2024-02-02T15:20:00Z"/>
              </w:rPr>
            </w:pPr>
          </w:p>
        </w:tc>
        <w:tc>
          <w:tcPr>
            <w:tcW w:w="1595" w:type="pct"/>
            <w:shd w:val="clear" w:color="auto" w:fill="auto"/>
          </w:tcPr>
          <w:p w:rsidR="00644FEB" w:rsidRDefault="00CF6C33">
            <w:pPr>
              <w:pStyle w:val="TAC"/>
              <w:rPr>
                <w:ins w:id="3046" w:author="Huawei" w:date="2024-02-02T15:20:00Z"/>
              </w:rPr>
            </w:pPr>
            <w:ins w:id="3047" w:author="Huawei" w:date="2024-02-02T15:20:00Z">
              <w:r>
                <w:t>6</w:t>
              </w:r>
            </w:ins>
          </w:p>
        </w:tc>
      </w:tr>
      <w:tr w:rsidR="00644FEB">
        <w:trPr>
          <w:trHeight w:val="176"/>
          <w:jc w:val="center"/>
          <w:ins w:id="3048" w:author="Huawei" w:date="2024-02-02T15:20:00Z"/>
        </w:trPr>
        <w:tc>
          <w:tcPr>
            <w:tcW w:w="2728" w:type="pct"/>
            <w:gridSpan w:val="2"/>
            <w:shd w:val="clear" w:color="auto" w:fill="auto"/>
          </w:tcPr>
          <w:p w:rsidR="00644FEB" w:rsidRDefault="00CF6C33">
            <w:pPr>
              <w:pStyle w:val="TAL"/>
              <w:rPr>
                <w:ins w:id="3049" w:author="Huawei" w:date="2024-02-02T15:20:00Z"/>
              </w:rPr>
            </w:pPr>
            <w:ins w:id="3050" w:author="Huawei" w:date="2024-02-02T15:20:00Z">
              <w:r>
                <w:t>DRX</w:t>
              </w:r>
            </w:ins>
          </w:p>
        </w:tc>
        <w:tc>
          <w:tcPr>
            <w:tcW w:w="677" w:type="pct"/>
            <w:shd w:val="clear" w:color="auto" w:fill="auto"/>
          </w:tcPr>
          <w:p w:rsidR="00644FEB" w:rsidRDefault="00644FEB">
            <w:pPr>
              <w:pStyle w:val="TAC"/>
              <w:rPr>
                <w:ins w:id="3051" w:author="Huawei" w:date="2024-02-02T15:20:00Z"/>
              </w:rPr>
            </w:pPr>
          </w:p>
        </w:tc>
        <w:tc>
          <w:tcPr>
            <w:tcW w:w="1595" w:type="pct"/>
            <w:shd w:val="clear" w:color="auto" w:fill="auto"/>
          </w:tcPr>
          <w:p w:rsidR="00644FEB" w:rsidRDefault="00CF6C33">
            <w:pPr>
              <w:pStyle w:val="TAC"/>
              <w:rPr>
                <w:ins w:id="3052" w:author="Huawei" w:date="2024-02-02T15:20:00Z"/>
                <w:i/>
                <w:iCs/>
              </w:rPr>
            </w:pPr>
            <w:ins w:id="3053" w:author="Huawei" w:date="2024-02-02T15:20:00Z">
              <w:r>
                <w:rPr>
                  <w:i/>
                  <w:iCs/>
                </w:rPr>
                <w:t>OFF</w:t>
              </w:r>
            </w:ins>
          </w:p>
        </w:tc>
      </w:tr>
      <w:tr w:rsidR="00644FEB">
        <w:trPr>
          <w:trHeight w:val="164"/>
          <w:jc w:val="center"/>
          <w:ins w:id="3054" w:author="Huawei" w:date="2024-02-02T15:20:00Z"/>
        </w:trPr>
        <w:tc>
          <w:tcPr>
            <w:tcW w:w="2728" w:type="pct"/>
            <w:gridSpan w:val="2"/>
            <w:shd w:val="clear" w:color="auto" w:fill="auto"/>
          </w:tcPr>
          <w:p w:rsidR="00644FEB" w:rsidRDefault="00CF6C33">
            <w:pPr>
              <w:pStyle w:val="TAL"/>
              <w:rPr>
                <w:ins w:id="3055" w:author="Huawei" w:date="2024-02-02T15:20:00Z"/>
              </w:rPr>
            </w:pPr>
            <w:ins w:id="3056" w:author="Huawei" w:date="2024-02-02T15:20:00Z">
              <w:r>
                <w:t xml:space="preserve">Gap pattern ID </w:t>
              </w:r>
            </w:ins>
          </w:p>
        </w:tc>
        <w:tc>
          <w:tcPr>
            <w:tcW w:w="677" w:type="pct"/>
            <w:shd w:val="clear" w:color="auto" w:fill="auto"/>
          </w:tcPr>
          <w:p w:rsidR="00644FEB" w:rsidRDefault="00644FEB">
            <w:pPr>
              <w:pStyle w:val="TAC"/>
              <w:rPr>
                <w:ins w:id="3057" w:author="Huawei" w:date="2024-02-02T15:20:00Z"/>
              </w:rPr>
            </w:pPr>
          </w:p>
        </w:tc>
        <w:tc>
          <w:tcPr>
            <w:tcW w:w="1595" w:type="pct"/>
            <w:shd w:val="clear" w:color="auto" w:fill="auto"/>
          </w:tcPr>
          <w:p w:rsidR="00644FEB" w:rsidRDefault="00CF6C33">
            <w:pPr>
              <w:pStyle w:val="TAC"/>
              <w:rPr>
                <w:ins w:id="3058" w:author="Huawei" w:date="2024-02-02T15:20:00Z"/>
                <w:iCs/>
              </w:rPr>
            </w:pPr>
            <w:ins w:id="3059" w:author="Huawei" w:date="2024-02-02T15:20:00Z">
              <w:r>
                <w:rPr>
                  <w:iCs/>
                </w:rPr>
                <w:t>N.A.</w:t>
              </w:r>
            </w:ins>
          </w:p>
        </w:tc>
      </w:tr>
      <w:tr w:rsidR="00644FEB">
        <w:trPr>
          <w:trHeight w:val="50"/>
          <w:jc w:val="center"/>
          <w:ins w:id="3060" w:author="Huawei" w:date="2024-02-02T15:20:00Z"/>
        </w:trPr>
        <w:tc>
          <w:tcPr>
            <w:tcW w:w="2728" w:type="pct"/>
            <w:gridSpan w:val="2"/>
            <w:shd w:val="clear" w:color="auto" w:fill="auto"/>
          </w:tcPr>
          <w:p w:rsidR="00644FEB" w:rsidRDefault="00CF6C33">
            <w:pPr>
              <w:pStyle w:val="TAL"/>
              <w:rPr>
                <w:ins w:id="3061" w:author="Huawei" w:date="2024-02-02T15:20:00Z"/>
              </w:rPr>
            </w:pPr>
            <w:ins w:id="3062" w:author="Huawei" w:date="2024-02-02T15:20:00Z">
              <w:r>
                <w:t xml:space="preserve">Layer </w:t>
              </w:r>
              <w:r>
                <w:t>3 filtering</w:t>
              </w:r>
            </w:ins>
          </w:p>
        </w:tc>
        <w:tc>
          <w:tcPr>
            <w:tcW w:w="677" w:type="pct"/>
            <w:shd w:val="clear" w:color="auto" w:fill="auto"/>
          </w:tcPr>
          <w:p w:rsidR="00644FEB" w:rsidRDefault="00644FEB">
            <w:pPr>
              <w:pStyle w:val="TAC"/>
              <w:rPr>
                <w:ins w:id="3063" w:author="Huawei" w:date="2024-02-02T15:20:00Z"/>
              </w:rPr>
            </w:pPr>
          </w:p>
        </w:tc>
        <w:tc>
          <w:tcPr>
            <w:tcW w:w="1595" w:type="pct"/>
            <w:shd w:val="clear" w:color="auto" w:fill="auto"/>
          </w:tcPr>
          <w:p w:rsidR="00644FEB" w:rsidRDefault="00CF6C33">
            <w:pPr>
              <w:pStyle w:val="TAC"/>
              <w:rPr>
                <w:ins w:id="3064" w:author="Huawei" w:date="2024-02-02T15:20:00Z"/>
              </w:rPr>
            </w:pPr>
            <w:ins w:id="3065" w:author="Huawei" w:date="2024-02-02T15:20:00Z">
              <w:r>
                <w:rPr>
                  <w:i/>
                  <w:iCs/>
                </w:rPr>
                <w:t>Enabled</w:t>
              </w:r>
            </w:ins>
          </w:p>
        </w:tc>
      </w:tr>
      <w:tr w:rsidR="00644FEB">
        <w:trPr>
          <w:trHeight w:val="164"/>
          <w:jc w:val="center"/>
          <w:ins w:id="3066" w:author="Huawei" w:date="2024-02-02T15:20:00Z"/>
        </w:trPr>
        <w:tc>
          <w:tcPr>
            <w:tcW w:w="2728" w:type="pct"/>
            <w:gridSpan w:val="2"/>
            <w:shd w:val="clear" w:color="auto" w:fill="auto"/>
          </w:tcPr>
          <w:p w:rsidR="00644FEB" w:rsidRDefault="00CF6C33">
            <w:pPr>
              <w:pStyle w:val="TAL"/>
              <w:rPr>
                <w:ins w:id="3067" w:author="Huawei" w:date="2024-02-02T15:20:00Z"/>
              </w:rPr>
            </w:pPr>
            <w:ins w:id="3068" w:author="Huawei" w:date="2024-02-02T15:20:00Z">
              <w:r>
                <w:t>T310 timer</w:t>
              </w:r>
            </w:ins>
          </w:p>
        </w:tc>
        <w:tc>
          <w:tcPr>
            <w:tcW w:w="677" w:type="pct"/>
            <w:shd w:val="clear" w:color="auto" w:fill="auto"/>
          </w:tcPr>
          <w:p w:rsidR="00644FEB" w:rsidRDefault="00CF6C33">
            <w:pPr>
              <w:pStyle w:val="TAC"/>
              <w:rPr>
                <w:ins w:id="3069" w:author="Huawei" w:date="2024-02-02T15:20:00Z"/>
                <w:iCs/>
              </w:rPr>
            </w:pPr>
            <w:ins w:id="3070" w:author="Huawei" w:date="2024-02-02T15:20:00Z">
              <w:r>
                <w:rPr>
                  <w:iCs/>
                </w:rPr>
                <w:t>ms</w:t>
              </w:r>
            </w:ins>
          </w:p>
        </w:tc>
        <w:tc>
          <w:tcPr>
            <w:tcW w:w="1595" w:type="pct"/>
            <w:shd w:val="clear" w:color="auto" w:fill="auto"/>
          </w:tcPr>
          <w:p w:rsidR="00644FEB" w:rsidRDefault="00CF6C33">
            <w:pPr>
              <w:pStyle w:val="TAC"/>
              <w:rPr>
                <w:ins w:id="3071" w:author="Huawei" w:date="2024-02-02T15:20:00Z"/>
                <w:i/>
                <w:iCs/>
              </w:rPr>
            </w:pPr>
            <w:ins w:id="3072" w:author="Huawei" w:date="2024-02-02T15:20:00Z">
              <w:r>
                <w:rPr>
                  <w:iCs/>
                </w:rPr>
                <w:t>1000</w:t>
              </w:r>
            </w:ins>
          </w:p>
        </w:tc>
      </w:tr>
      <w:tr w:rsidR="00644FEB">
        <w:trPr>
          <w:trHeight w:val="164"/>
          <w:jc w:val="center"/>
          <w:ins w:id="3073" w:author="Huawei" w:date="2024-02-02T15:20:00Z"/>
        </w:trPr>
        <w:tc>
          <w:tcPr>
            <w:tcW w:w="2728" w:type="pct"/>
            <w:gridSpan w:val="2"/>
            <w:shd w:val="clear" w:color="auto" w:fill="auto"/>
          </w:tcPr>
          <w:p w:rsidR="00644FEB" w:rsidRDefault="00CF6C33">
            <w:pPr>
              <w:pStyle w:val="TAL"/>
              <w:rPr>
                <w:ins w:id="3074" w:author="Huawei" w:date="2024-02-02T15:20:00Z"/>
              </w:rPr>
            </w:pPr>
            <w:ins w:id="3075" w:author="Huawei" w:date="2024-02-02T15:20:00Z">
              <w:r>
                <w:t>T311 timer</w:t>
              </w:r>
            </w:ins>
          </w:p>
        </w:tc>
        <w:tc>
          <w:tcPr>
            <w:tcW w:w="677" w:type="pct"/>
            <w:shd w:val="clear" w:color="auto" w:fill="auto"/>
          </w:tcPr>
          <w:p w:rsidR="00644FEB" w:rsidRDefault="00CF6C33">
            <w:pPr>
              <w:pStyle w:val="TAC"/>
              <w:rPr>
                <w:ins w:id="3076" w:author="Huawei" w:date="2024-02-02T15:20:00Z"/>
                <w:iCs/>
              </w:rPr>
            </w:pPr>
            <w:ins w:id="3077" w:author="Huawei" w:date="2024-02-02T15:20:00Z">
              <w:r>
                <w:t>ms</w:t>
              </w:r>
            </w:ins>
          </w:p>
        </w:tc>
        <w:tc>
          <w:tcPr>
            <w:tcW w:w="1595" w:type="pct"/>
            <w:shd w:val="clear" w:color="auto" w:fill="auto"/>
          </w:tcPr>
          <w:p w:rsidR="00644FEB" w:rsidRDefault="00CF6C33">
            <w:pPr>
              <w:pStyle w:val="TAC"/>
              <w:rPr>
                <w:ins w:id="3078" w:author="Huawei" w:date="2024-02-02T15:20:00Z"/>
                <w:i/>
                <w:iCs/>
              </w:rPr>
            </w:pPr>
            <w:ins w:id="3079" w:author="Huawei" w:date="2024-02-02T15:20:00Z">
              <w:r>
                <w:t>1000</w:t>
              </w:r>
            </w:ins>
          </w:p>
        </w:tc>
      </w:tr>
      <w:tr w:rsidR="00644FEB">
        <w:trPr>
          <w:trHeight w:val="164"/>
          <w:jc w:val="center"/>
          <w:ins w:id="3080" w:author="Huawei" w:date="2024-02-02T15:20:00Z"/>
        </w:trPr>
        <w:tc>
          <w:tcPr>
            <w:tcW w:w="2728" w:type="pct"/>
            <w:gridSpan w:val="2"/>
            <w:shd w:val="clear" w:color="auto" w:fill="auto"/>
          </w:tcPr>
          <w:p w:rsidR="00644FEB" w:rsidRDefault="00CF6C33">
            <w:pPr>
              <w:pStyle w:val="TAL"/>
              <w:rPr>
                <w:ins w:id="3081" w:author="Huawei" w:date="2024-02-02T15:20:00Z"/>
              </w:rPr>
            </w:pPr>
            <w:ins w:id="3082" w:author="Huawei" w:date="2024-02-02T15:20:00Z">
              <w:r>
                <w:t>N310</w:t>
              </w:r>
            </w:ins>
          </w:p>
        </w:tc>
        <w:tc>
          <w:tcPr>
            <w:tcW w:w="677" w:type="pct"/>
            <w:shd w:val="clear" w:color="auto" w:fill="auto"/>
          </w:tcPr>
          <w:p w:rsidR="00644FEB" w:rsidRDefault="00644FEB">
            <w:pPr>
              <w:pStyle w:val="TAC"/>
              <w:rPr>
                <w:ins w:id="3083" w:author="Huawei" w:date="2024-02-02T15:20:00Z"/>
              </w:rPr>
            </w:pPr>
          </w:p>
        </w:tc>
        <w:tc>
          <w:tcPr>
            <w:tcW w:w="1595" w:type="pct"/>
            <w:shd w:val="clear" w:color="auto" w:fill="auto"/>
          </w:tcPr>
          <w:p w:rsidR="00644FEB" w:rsidRDefault="00CF6C33">
            <w:pPr>
              <w:pStyle w:val="TAC"/>
              <w:rPr>
                <w:ins w:id="3084" w:author="Huawei" w:date="2024-02-02T15:20:00Z"/>
              </w:rPr>
            </w:pPr>
            <w:ins w:id="3085" w:author="Huawei" w:date="2024-02-02T15:20:00Z">
              <w:r>
                <w:t>1</w:t>
              </w:r>
            </w:ins>
          </w:p>
        </w:tc>
      </w:tr>
      <w:tr w:rsidR="00644FEB">
        <w:trPr>
          <w:trHeight w:val="164"/>
          <w:jc w:val="center"/>
          <w:ins w:id="3086" w:author="Huawei" w:date="2024-02-02T15:20:00Z"/>
        </w:trPr>
        <w:tc>
          <w:tcPr>
            <w:tcW w:w="2728" w:type="pct"/>
            <w:gridSpan w:val="2"/>
            <w:shd w:val="clear" w:color="auto" w:fill="auto"/>
          </w:tcPr>
          <w:p w:rsidR="00644FEB" w:rsidRDefault="00CF6C33">
            <w:pPr>
              <w:pStyle w:val="TAL"/>
              <w:rPr>
                <w:ins w:id="3087" w:author="Huawei" w:date="2024-02-02T15:20:00Z"/>
              </w:rPr>
            </w:pPr>
            <w:ins w:id="3088" w:author="Huawei" w:date="2024-02-02T15:20:00Z">
              <w:r>
                <w:t>N311</w:t>
              </w:r>
            </w:ins>
          </w:p>
        </w:tc>
        <w:tc>
          <w:tcPr>
            <w:tcW w:w="677" w:type="pct"/>
            <w:tcBorders>
              <w:bottom w:val="single" w:sz="4" w:space="0" w:color="auto"/>
            </w:tcBorders>
            <w:shd w:val="clear" w:color="auto" w:fill="auto"/>
          </w:tcPr>
          <w:p w:rsidR="00644FEB" w:rsidRDefault="00644FEB">
            <w:pPr>
              <w:pStyle w:val="TAC"/>
              <w:rPr>
                <w:ins w:id="3089" w:author="Huawei" w:date="2024-02-02T15:20:00Z"/>
              </w:rPr>
            </w:pPr>
          </w:p>
        </w:tc>
        <w:tc>
          <w:tcPr>
            <w:tcW w:w="1595" w:type="pct"/>
            <w:shd w:val="clear" w:color="auto" w:fill="auto"/>
          </w:tcPr>
          <w:p w:rsidR="00644FEB" w:rsidRDefault="00CF6C33">
            <w:pPr>
              <w:pStyle w:val="TAC"/>
              <w:rPr>
                <w:ins w:id="3090" w:author="Huawei" w:date="2024-02-02T15:20:00Z"/>
              </w:rPr>
            </w:pPr>
            <w:ins w:id="3091" w:author="Huawei" w:date="2024-02-02T15:20:00Z">
              <w:r>
                <w:t>1</w:t>
              </w:r>
            </w:ins>
          </w:p>
        </w:tc>
      </w:tr>
      <w:tr w:rsidR="00644FEB">
        <w:trPr>
          <w:trHeight w:val="50"/>
          <w:jc w:val="center"/>
          <w:ins w:id="3092" w:author="Huawei" w:date="2024-02-02T15:20:00Z"/>
        </w:trPr>
        <w:tc>
          <w:tcPr>
            <w:tcW w:w="1072" w:type="pct"/>
            <w:tcBorders>
              <w:bottom w:val="nil"/>
            </w:tcBorders>
            <w:shd w:val="clear" w:color="auto" w:fill="auto"/>
          </w:tcPr>
          <w:p w:rsidR="00644FEB" w:rsidRDefault="00CF6C33">
            <w:pPr>
              <w:pStyle w:val="TAL"/>
              <w:rPr>
                <w:ins w:id="3093" w:author="Huawei" w:date="2024-02-02T15:20:00Z"/>
              </w:rPr>
            </w:pPr>
            <w:ins w:id="3094" w:author="Huawei" w:date="2024-02-02T15:20:00Z">
              <w:r>
                <w:t>CSI-RS configuration for CSI reporting</w:t>
              </w:r>
            </w:ins>
          </w:p>
        </w:tc>
        <w:tc>
          <w:tcPr>
            <w:tcW w:w="1656" w:type="pct"/>
            <w:shd w:val="clear" w:color="auto" w:fill="auto"/>
          </w:tcPr>
          <w:p w:rsidR="00644FEB" w:rsidRDefault="00CF6C33">
            <w:pPr>
              <w:pStyle w:val="TAL"/>
              <w:rPr>
                <w:ins w:id="3095" w:author="Huawei" w:date="2024-02-02T15:20:00Z"/>
              </w:rPr>
            </w:pPr>
            <w:ins w:id="3096" w:author="Huawei" w:date="2024-02-02T15:20:00Z">
              <w:r>
                <w:t>Config 1</w:t>
              </w:r>
            </w:ins>
          </w:p>
        </w:tc>
        <w:tc>
          <w:tcPr>
            <w:tcW w:w="677" w:type="pct"/>
            <w:tcBorders>
              <w:bottom w:val="nil"/>
            </w:tcBorders>
            <w:shd w:val="clear" w:color="auto" w:fill="auto"/>
          </w:tcPr>
          <w:p w:rsidR="00644FEB" w:rsidRDefault="00644FEB">
            <w:pPr>
              <w:pStyle w:val="TAC"/>
              <w:rPr>
                <w:ins w:id="3097" w:author="Huawei" w:date="2024-02-02T15:20:00Z"/>
              </w:rPr>
            </w:pPr>
          </w:p>
        </w:tc>
        <w:tc>
          <w:tcPr>
            <w:tcW w:w="1595" w:type="pct"/>
            <w:shd w:val="clear" w:color="auto" w:fill="auto"/>
          </w:tcPr>
          <w:p w:rsidR="00644FEB" w:rsidRDefault="00CF6C33">
            <w:pPr>
              <w:pStyle w:val="TAC"/>
              <w:rPr>
                <w:ins w:id="3098" w:author="Huawei" w:date="2024-02-02T15:20:00Z"/>
              </w:rPr>
            </w:pPr>
            <w:ins w:id="3099" w:author="Huawei" w:date="2024-02-02T15:20:00Z">
              <w:r>
                <w:t xml:space="preserve">CSI-RS.1.1 FDD </w:t>
              </w:r>
            </w:ins>
          </w:p>
        </w:tc>
      </w:tr>
      <w:tr w:rsidR="00644FEB">
        <w:trPr>
          <w:trHeight w:val="50"/>
          <w:jc w:val="center"/>
          <w:ins w:id="3100" w:author="Huawei" w:date="2024-02-02T15:20:00Z"/>
        </w:trPr>
        <w:tc>
          <w:tcPr>
            <w:tcW w:w="1072" w:type="pct"/>
            <w:tcBorders>
              <w:top w:val="nil"/>
              <w:bottom w:val="nil"/>
            </w:tcBorders>
            <w:shd w:val="clear" w:color="auto" w:fill="auto"/>
          </w:tcPr>
          <w:p w:rsidR="00644FEB" w:rsidRDefault="00644FEB">
            <w:pPr>
              <w:pStyle w:val="TAL"/>
              <w:rPr>
                <w:ins w:id="3101" w:author="Huawei" w:date="2024-02-02T15:20:00Z"/>
              </w:rPr>
            </w:pPr>
          </w:p>
        </w:tc>
        <w:tc>
          <w:tcPr>
            <w:tcW w:w="1656" w:type="pct"/>
            <w:shd w:val="clear" w:color="auto" w:fill="auto"/>
          </w:tcPr>
          <w:p w:rsidR="00644FEB" w:rsidRDefault="00CF6C33">
            <w:pPr>
              <w:pStyle w:val="TAL"/>
              <w:rPr>
                <w:ins w:id="3102" w:author="Huawei" w:date="2024-02-02T15:20:00Z"/>
              </w:rPr>
            </w:pPr>
            <w:ins w:id="3103" w:author="Huawei" w:date="2024-02-02T15:20:00Z">
              <w:r>
                <w:t>Config 2</w:t>
              </w:r>
            </w:ins>
          </w:p>
        </w:tc>
        <w:tc>
          <w:tcPr>
            <w:tcW w:w="677" w:type="pct"/>
            <w:tcBorders>
              <w:top w:val="nil"/>
              <w:bottom w:val="nil"/>
            </w:tcBorders>
            <w:shd w:val="clear" w:color="auto" w:fill="auto"/>
          </w:tcPr>
          <w:p w:rsidR="00644FEB" w:rsidRDefault="00644FEB">
            <w:pPr>
              <w:pStyle w:val="TAC"/>
              <w:rPr>
                <w:ins w:id="3104" w:author="Huawei" w:date="2024-02-02T15:20:00Z"/>
              </w:rPr>
            </w:pPr>
          </w:p>
        </w:tc>
        <w:tc>
          <w:tcPr>
            <w:tcW w:w="1595" w:type="pct"/>
            <w:shd w:val="clear" w:color="auto" w:fill="auto"/>
          </w:tcPr>
          <w:p w:rsidR="00644FEB" w:rsidRDefault="00CF6C33">
            <w:pPr>
              <w:pStyle w:val="TAC"/>
              <w:rPr>
                <w:ins w:id="3105" w:author="Huawei" w:date="2024-02-02T15:20:00Z"/>
              </w:rPr>
            </w:pPr>
            <w:ins w:id="3106" w:author="Huawei" w:date="2024-02-02T15:20:00Z">
              <w:r>
                <w:t>CSI-RS.1.1 TDD</w:t>
              </w:r>
            </w:ins>
          </w:p>
        </w:tc>
      </w:tr>
      <w:tr w:rsidR="00644FEB">
        <w:trPr>
          <w:trHeight w:val="50"/>
          <w:jc w:val="center"/>
          <w:ins w:id="3107" w:author="Huawei" w:date="2024-02-02T15:20:00Z"/>
        </w:trPr>
        <w:tc>
          <w:tcPr>
            <w:tcW w:w="1072" w:type="pct"/>
            <w:tcBorders>
              <w:top w:val="nil"/>
            </w:tcBorders>
            <w:shd w:val="clear" w:color="auto" w:fill="auto"/>
          </w:tcPr>
          <w:p w:rsidR="00644FEB" w:rsidRDefault="00644FEB">
            <w:pPr>
              <w:pStyle w:val="TAL"/>
              <w:rPr>
                <w:ins w:id="3108" w:author="Huawei" w:date="2024-02-02T15:20:00Z"/>
              </w:rPr>
            </w:pPr>
          </w:p>
        </w:tc>
        <w:tc>
          <w:tcPr>
            <w:tcW w:w="1656" w:type="pct"/>
            <w:shd w:val="clear" w:color="auto" w:fill="auto"/>
          </w:tcPr>
          <w:p w:rsidR="00644FEB" w:rsidRDefault="00CF6C33">
            <w:pPr>
              <w:pStyle w:val="TAL"/>
              <w:rPr>
                <w:ins w:id="3109" w:author="Huawei" w:date="2024-02-02T15:20:00Z"/>
              </w:rPr>
            </w:pPr>
            <w:ins w:id="3110" w:author="Huawei" w:date="2024-02-02T15:20:00Z">
              <w:r>
                <w:t>Config 3</w:t>
              </w:r>
            </w:ins>
          </w:p>
        </w:tc>
        <w:tc>
          <w:tcPr>
            <w:tcW w:w="677" w:type="pct"/>
            <w:tcBorders>
              <w:top w:val="nil"/>
            </w:tcBorders>
            <w:shd w:val="clear" w:color="auto" w:fill="auto"/>
          </w:tcPr>
          <w:p w:rsidR="00644FEB" w:rsidRDefault="00644FEB">
            <w:pPr>
              <w:pStyle w:val="TAC"/>
              <w:rPr>
                <w:ins w:id="3111" w:author="Huawei" w:date="2024-02-02T15:20:00Z"/>
              </w:rPr>
            </w:pPr>
          </w:p>
        </w:tc>
        <w:tc>
          <w:tcPr>
            <w:tcW w:w="1595" w:type="pct"/>
            <w:shd w:val="clear" w:color="auto" w:fill="auto"/>
          </w:tcPr>
          <w:p w:rsidR="00644FEB" w:rsidRDefault="00CF6C33">
            <w:pPr>
              <w:pStyle w:val="TAC"/>
              <w:rPr>
                <w:ins w:id="3112" w:author="Huawei" w:date="2024-02-02T15:20:00Z"/>
              </w:rPr>
            </w:pPr>
            <w:ins w:id="3113" w:author="Huawei" w:date="2024-02-02T15:20:00Z">
              <w:r>
                <w:t>CSI-RS.2.1 TDD</w:t>
              </w:r>
            </w:ins>
          </w:p>
        </w:tc>
      </w:tr>
      <w:tr w:rsidR="00644FEB">
        <w:trPr>
          <w:trHeight w:val="164"/>
          <w:jc w:val="center"/>
          <w:ins w:id="3114" w:author="Huawei" w:date="2024-02-02T15:20:00Z"/>
        </w:trPr>
        <w:tc>
          <w:tcPr>
            <w:tcW w:w="2728" w:type="pct"/>
            <w:gridSpan w:val="2"/>
            <w:shd w:val="clear" w:color="auto" w:fill="auto"/>
          </w:tcPr>
          <w:p w:rsidR="00644FEB" w:rsidRDefault="00CF6C33">
            <w:pPr>
              <w:pStyle w:val="TAL"/>
              <w:rPr>
                <w:ins w:id="3115" w:author="Huawei" w:date="2024-02-02T15:20:00Z"/>
              </w:rPr>
            </w:pPr>
            <w:ins w:id="3116" w:author="Huawei" w:date="2024-02-02T15:20:00Z">
              <w:r>
                <w:t>T1</w:t>
              </w:r>
            </w:ins>
          </w:p>
        </w:tc>
        <w:tc>
          <w:tcPr>
            <w:tcW w:w="677" w:type="pct"/>
            <w:shd w:val="clear" w:color="auto" w:fill="auto"/>
          </w:tcPr>
          <w:p w:rsidR="00644FEB" w:rsidRDefault="00CF6C33">
            <w:pPr>
              <w:pStyle w:val="TAC"/>
              <w:rPr>
                <w:ins w:id="3117" w:author="Huawei" w:date="2024-02-02T15:20:00Z"/>
              </w:rPr>
            </w:pPr>
            <w:ins w:id="3118" w:author="Huawei" w:date="2024-02-02T15:20:00Z">
              <w:r>
                <w:t>s</w:t>
              </w:r>
            </w:ins>
          </w:p>
        </w:tc>
        <w:tc>
          <w:tcPr>
            <w:tcW w:w="1595" w:type="pct"/>
            <w:shd w:val="clear" w:color="auto" w:fill="auto"/>
          </w:tcPr>
          <w:p w:rsidR="00644FEB" w:rsidRDefault="00CF6C33">
            <w:pPr>
              <w:pStyle w:val="TAC"/>
              <w:rPr>
                <w:ins w:id="3119" w:author="Huawei" w:date="2024-02-02T15:20:00Z"/>
              </w:rPr>
            </w:pPr>
            <w:ins w:id="3120" w:author="Huawei" w:date="2024-02-02T15:20:00Z">
              <w:r>
                <w:t>0.2</w:t>
              </w:r>
            </w:ins>
          </w:p>
        </w:tc>
      </w:tr>
      <w:tr w:rsidR="00644FEB">
        <w:trPr>
          <w:trHeight w:val="176"/>
          <w:jc w:val="center"/>
          <w:ins w:id="3121" w:author="Huawei" w:date="2024-02-02T15:20:00Z"/>
        </w:trPr>
        <w:tc>
          <w:tcPr>
            <w:tcW w:w="2728" w:type="pct"/>
            <w:gridSpan w:val="2"/>
            <w:shd w:val="clear" w:color="auto" w:fill="auto"/>
          </w:tcPr>
          <w:p w:rsidR="00644FEB" w:rsidRDefault="00CF6C33">
            <w:pPr>
              <w:pStyle w:val="TAL"/>
              <w:rPr>
                <w:ins w:id="3122" w:author="Huawei" w:date="2024-02-02T15:20:00Z"/>
              </w:rPr>
            </w:pPr>
            <w:ins w:id="3123" w:author="Huawei" w:date="2024-02-02T15:20:00Z">
              <w:r>
                <w:t>T2</w:t>
              </w:r>
            </w:ins>
          </w:p>
        </w:tc>
        <w:tc>
          <w:tcPr>
            <w:tcW w:w="677" w:type="pct"/>
            <w:shd w:val="clear" w:color="auto" w:fill="auto"/>
          </w:tcPr>
          <w:p w:rsidR="00644FEB" w:rsidRDefault="00CF6C33">
            <w:pPr>
              <w:pStyle w:val="TAC"/>
              <w:rPr>
                <w:ins w:id="3124" w:author="Huawei" w:date="2024-02-02T15:20:00Z"/>
              </w:rPr>
            </w:pPr>
            <w:ins w:id="3125" w:author="Huawei" w:date="2024-02-02T15:20:00Z">
              <w:r>
                <w:t>s</w:t>
              </w:r>
            </w:ins>
          </w:p>
        </w:tc>
        <w:tc>
          <w:tcPr>
            <w:tcW w:w="1595" w:type="pct"/>
            <w:shd w:val="clear" w:color="auto" w:fill="auto"/>
          </w:tcPr>
          <w:p w:rsidR="00644FEB" w:rsidRDefault="00CF6C33">
            <w:pPr>
              <w:pStyle w:val="TAC"/>
              <w:rPr>
                <w:ins w:id="3126" w:author="Huawei" w:date="2024-02-02T15:20:00Z"/>
              </w:rPr>
            </w:pPr>
            <w:ins w:id="3127" w:author="Huawei" w:date="2024-02-02T15:20:00Z">
              <w:r>
                <w:t>0.2</w:t>
              </w:r>
            </w:ins>
          </w:p>
        </w:tc>
      </w:tr>
      <w:tr w:rsidR="00644FEB">
        <w:trPr>
          <w:trHeight w:val="164"/>
          <w:jc w:val="center"/>
          <w:ins w:id="3128" w:author="Huawei" w:date="2024-02-02T15:20:00Z"/>
        </w:trPr>
        <w:tc>
          <w:tcPr>
            <w:tcW w:w="2728" w:type="pct"/>
            <w:gridSpan w:val="2"/>
            <w:shd w:val="clear" w:color="auto" w:fill="auto"/>
          </w:tcPr>
          <w:p w:rsidR="00644FEB" w:rsidRDefault="00CF6C33">
            <w:pPr>
              <w:pStyle w:val="TAL"/>
              <w:rPr>
                <w:ins w:id="3129" w:author="Huawei" w:date="2024-02-02T15:20:00Z"/>
              </w:rPr>
            </w:pPr>
            <w:ins w:id="3130" w:author="Huawei" w:date="2024-02-02T15:20:00Z">
              <w:r>
                <w:t>T3</w:t>
              </w:r>
            </w:ins>
          </w:p>
        </w:tc>
        <w:tc>
          <w:tcPr>
            <w:tcW w:w="677" w:type="pct"/>
            <w:shd w:val="clear" w:color="auto" w:fill="auto"/>
          </w:tcPr>
          <w:p w:rsidR="00644FEB" w:rsidRDefault="00CF6C33">
            <w:pPr>
              <w:pStyle w:val="TAC"/>
              <w:rPr>
                <w:ins w:id="3131" w:author="Huawei" w:date="2024-02-02T15:20:00Z"/>
              </w:rPr>
            </w:pPr>
            <w:ins w:id="3132" w:author="Huawei" w:date="2024-02-02T15:20:00Z">
              <w:r>
                <w:t>s</w:t>
              </w:r>
            </w:ins>
          </w:p>
        </w:tc>
        <w:tc>
          <w:tcPr>
            <w:tcW w:w="1595" w:type="pct"/>
            <w:shd w:val="clear" w:color="auto" w:fill="auto"/>
          </w:tcPr>
          <w:p w:rsidR="00644FEB" w:rsidRDefault="00CF6C33">
            <w:pPr>
              <w:pStyle w:val="TAC"/>
              <w:rPr>
                <w:ins w:id="3133" w:author="Huawei" w:date="2024-02-02T15:20:00Z"/>
              </w:rPr>
            </w:pPr>
            <w:ins w:id="3134" w:author="Huawei" w:date="2024-02-02T15:20:00Z">
              <w:r>
                <w:t>0.44</w:t>
              </w:r>
            </w:ins>
          </w:p>
        </w:tc>
      </w:tr>
      <w:tr w:rsidR="00644FEB">
        <w:trPr>
          <w:trHeight w:val="164"/>
          <w:jc w:val="center"/>
          <w:ins w:id="3135" w:author="Huawei" w:date="2024-02-02T15:20:00Z"/>
        </w:trPr>
        <w:tc>
          <w:tcPr>
            <w:tcW w:w="2728" w:type="pct"/>
            <w:gridSpan w:val="2"/>
            <w:shd w:val="clear" w:color="auto" w:fill="auto"/>
          </w:tcPr>
          <w:p w:rsidR="00644FEB" w:rsidRDefault="00CF6C33">
            <w:pPr>
              <w:pStyle w:val="TAL"/>
              <w:rPr>
                <w:ins w:id="3136" w:author="Huawei" w:date="2024-02-02T15:20:00Z"/>
              </w:rPr>
            </w:pPr>
            <w:ins w:id="3137" w:author="Huawei" w:date="2024-02-02T15:20:00Z">
              <w:r>
                <w:t>T4</w:t>
              </w:r>
            </w:ins>
          </w:p>
        </w:tc>
        <w:tc>
          <w:tcPr>
            <w:tcW w:w="677" w:type="pct"/>
            <w:shd w:val="clear" w:color="auto" w:fill="auto"/>
          </w:tcPr>
          <w:p w:rsidR="00644FEB" w:rsidRDefault="00CF6C33">
            <w:pPr>
              <w:pStyle w:val="TAC"/>
              <w:rPr>
                <w:ins w:id="3138" w:author="Huawei" w:date="2024-02-02T15:20:00Z"/>
              </w:rPr>
            </w:pPr>
            <w:ins w:id="3139" w:author="Huawei" w:date="2024-02-02T15:20:00Z">
              <w:r>
                <w:t>s</w:t>
              </w:r>
            </w:ins>
          </w:p>
        </w:tc>
        <w:tc>
          <w:tcPr>
            <w:tcW w:w="1595" w:type="pct"/>
            <w:shd w:val="clear" w:color="auto" w:fill="auto"/>
          </w:tcPr>
          <w:p w:rsidR="00644FEB" w:rsidRDefault="00CF6C33">
            <w:pPr>
              <w:pStyle w:val="TAC"/>
              <w:rPr>
                <w:ins w:id="3140" w:author="Huawei" w:date="2024-02-02T15:20:00Z"/>
              </w:rPr>
            </w:pPr>
            <w:ins w:id="3141" w:author="Huawei" w:date="2024-02-02T15:20:00Z">
              <w:r>
                <w:t>0.2</w:t>
              </w:r>
            </w:ins>
          </w:p>
        </w:tc>
      </w:tr>
      <w:tr w:rsidR="00644FEB">
        <w:trPr>
          <w:trHeight w:val="164"/>
          <w:jc w:val="center"/>
          <w:ins w:id="3142" w:author="Huawei" w:date="2024-02-02T15:20:00Z"/>
        </w:trPr>
        <w:tc>
          <w:tcPr>
            <w:tcW w:w="2728" w:type="pct"/>
            <w:gridSpan w:val="2"/>
            <w:shd w:val="clear" w:color="auto" w:fill="auto"/>
          </w:tcPr>
          <w:p w:rsidR="00644FEB" w:rsidRDefault="00CF6C33">
            <w:pPr>
              <w:pStyle w:val="TAL"/>
              <w:rPr>
                <w:ins w:id="3143" w:author="Huawei" w:date="2024-02-02T15:20:00Z"/>
              </w:rPr>
            </w:pPr>
            <w:ins w:id="3144" w:author="Huawei" w:date="2024-02-02T15:20:00Z">
              <w:r>
                <w:t>T5</w:t>
              </w:r>
            </w:ins>
          </w:p>
        </w:tc>
        <w:tc>
          <w:tcPr>
            <w:tcW w:w="677" w:type="pct"/>
            <w:shd w:val="clear" w:color="auto" w:fill="auto"/>
          </w:tcPr>
          <w:p w:rsidR="00644FEB" w:rsidRDefault="00CF6C33">
            <w:pPr>
              <w:pStyle w:val="TAC"/>
              <w:rPr>
                <w:ins w:id="3145" w:author="Huawei" w:date="2024-02-02T15:20:00Z"/>
              </w:rPr>
            </w:pPr>
            <w:ins w:id="3146" w:author="Huawei" w:date="2024-02-02T15:20:00Z">
              <w:r>
                <w:t>s</w:t>
              </w:r>
            </w:ins>
          </w:p>
        </w:tc>
        <w:tc>
          <w:tcPr>
            <w:tcW w:w="1595" w:type="pct"/>
            <w:shd w:val="clear" w:color="auto" w:fill="auto"/>
          </w:tcPr>
          <w:p w:rsidR="00644FEB" w:rsidRDefault="00CF6C33">
            <w:pPr>
              <w:pStyle w:val="TAC"/>
              <w:rPr>
                <w:ins w:id="3147" w:author="Huawei" w:date="2024-02-02T15:20:00Z"/>
              </w:rPr>
            </w:pPr>
            <w:ins w:id="3148" w:author="Huawei" w:date="2024-02-02T15:20:00Z">
              <w:r>
                <w:t>0.88</w:t>
              </w:r>
            </w:ins>
          </w:p>
        </w:tc>
      </w:tr>
      <w:tr w:rsidR="00644FEB">
        <w:trPr>
          <w:trHeight w:val="164"/>
          <w:jc w:val="center"/>
          <w:ins w:id="3149" w:author="Huawei" w:date="2024-02-02T15:20:00Z"/>
        </w:trPr>
        <w:tc>
          <w:tcPr>
            <w:tcW w:w="2728" w:type="pct"/>
            <w:gridSpan w:val="2"/>
            <w:shd w:val="clear" w:color="auto" w:fill="auto"/>
          </w:tcPr>
          <w:p w:rsidR="00644FEB" w:rsidRDefault="00CF6C33">
            <w:pPr>
              <w:pStyle w:val="TAL"/>
              <w:rPr>
                <w:ins w:id="3150" w:author="Huawei" w:date="2024-02-02T15:20:00Z"/>
              </w:rPr>
            </w:pPr>
            <w:ins w:id="3151" w:author="Huawei" w:date="2024-02-02T15:20:00Z">
              <w:r>
                <w:t>T6</w:t>
              </w:r>
            </w:ins>
          </w:p>
        </w:tc>
        <w:tc>
          <w:tcPr>
            <w:tcW w:w="677" w:type="pct"/>
            <w:shd w:val="clear" w:color="auto" w:fill="auto"/>
          </w:tcPr>
          <w:p w:rsidR="00644FEB" w:rsidRDefault="00CF6C33">
            <w:pPr>
              <w:pStyle w:val="TAC"/>
              <w:rPr>
                <w:ins w:id="3152" w:author="Huawei" w:date="2024-02-02T15:20:00Z"/>
              </w:rPr>
            </w:pPr>
            <w:ins w:id="3153" w:author="Huawei" w:date="2024-02-02T15:20:00Z">
              <w:r>
                <w:t>s</w:t>
              </w:r>
            </w:ins>
          </w:p>
        </w:tc>
        <w:tc>
          <w:tcPr>
            <w:tcW w:w="1595" w:type="pct"/>
            <w:shd w:val="clear" w:color="auto" w:fill="auto"/>
          </w:tcPr>
          <w:p w:rsidR="00644FEB" w:rsidRDefault="00CF6C33">
            <w:pPr>
              <w:pStyle w:val="TAC"/>
              <w:rPr>
                <w:ins w:id="3154" w:author="Huawei" w:date="2024-02-02T15:20:00Z"/>
              </w:rPr>
            </w:pPr>
            <w:ins w:id="3155" w:author="Huawei" w:date="2024-02-02T15:20:00Z">
              <w:r>
                <w:t>0.84</w:t>
              </w:r>
            </w:ins>
          </w:p>
        </w:tc>
      </w:tr>
      <w:tr w:rsidR="00644FEB">
        <w:trPr>
          <w:trHeight w:val="50"/>
          <w:jc w:val="center"/>
          <w:ins w:id="3156" w:author="Huawei" w:date="2024-02-02T15:20:00Z"/>
        </w:trPr>
        <w:tc>
          <w:tcPr>
            <w:tcW w:w="5000" w:type="pct"/>
            <w:gridSpan w:val="4"/>
          </w:tcPr>
          <w:p w:rsidR="00644FEB" w:rsidRDefault="00CF6C33">
            <w:pPr>
              <w:pStyle w:val="TAN"/>
              <w:rPr>
                <w:ins w:id="3157" w:author="Huawei" w:date="2024-02-02T15:20:00Z"/>
              </w:rPr>
            </w:pPr>
            <w:ins w:id="3158" w:author="Huawei" w:date="2024-02-02T15:20:00Z">
              <w:r>
                <w:t>Note 1:</w:t>
              </w:r>
              <w:r>
                <w:tab/>
                <w:t>UE-specific PDCCH is not transmitted after T1 starts.</w:t>
              </w:r>
            </w:ins>
          </w:p>
        </w:tc>
      </w:tr>
    </w:tbl>
    <w:p w:rsidR="00644FEB" w:rsidRDefault="00644FEB">
      <w:pPr>
        <w:rPr>
          <w:ins w:id="3159" w:author="Huawei" w:date="2024-02-02T15:20:00Z"/>
        </w:rPr>
      </w:pPr>
    </w:p>
    <w:p w:rsidR="00644FEB" w:rsidRDefault="00CF6C33">
      <w:pPr>
        <w:pStyle w:val="TH"/>
        <w:rPr>
          <w:ins w:id="3160" w:author="Huawei" w:date="2024-02-02T15:20:00Z"/>
        </w:rPr>
      </w:pPr>
      <w:ins w:id="3161" w:author="Huawei" w:date="2024-02-02T15:20:00Z">
        <w:r>
          <w:t>Table A.</w:t>
        </w:r>
      </w:ins>
      <w:ins w:id="3162" w:author="Huawei" w:date="2024-02-02T15:22:00Z">
        <w:r>
          <w:t>X1.Y1.Z1</w:t>
        </w:r>
      </w:ins>
      <w:ins w:id="3163" w:author="Huawei" w:date="2024-02-02T15:20:00Z">
        <w:r>
          <w:t>.6.1-3: Cell specific test parameters for FR1 for CSI-RS in-sync radio link monitoring in non-DRX mode</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644FEB">
        <w:trPr>
          <w:cantSplit/>
          <w:trHeight w:val="169"/>
          <w:jc w:val="center"/>
          <w:ins w:id="3164" w:author="Huawei" w:date="2024-02-02T15:20:00Z"/>
        </w:trPr>
        <w:tc>
          <w:tcPr>
            <w:tcW w:w="2887" w:type="dxa"/>
            <w:gridSpan w:val="2"/>
            <w:tcBorders>
              <w:top w:val="single" w:sz="4" w:space="0" w:color="auto"/>
              <w:left w:val="single" w:sz="4" w:space="0" w:color="auto"/>
              <w:bottom w:val="nil"/>
            </w:tcBorders>
            <w:shd w:val="clear" w:color="auto" w:fill="auto"/>
          </w:tcPr>
          <w:p w:rsidR="00644FEB" w:rsidRDefault="00CF6C33">
            <w:pPr>
              <w:pStyle w:val="TAH"/>
              <w:rPr>
                <w:ins w:id="3165" w:author="Huawei" w:date="2024-02-02T15:20:00Z"/>
              </w:rPr>
            </w:pPr>
            <w:ins w:id="3166" w:author="Huawei" w:date="2024-02-02T15:20:00Z">
              <w:r>
                <w:t>Parameter</w:t>
              </w:r>
            </w:ins>
          </w:p>
        </w:tc>
        <w:tc>
          <w:tcPr>
            <w:tcW w:w="1701" w:type="dxa"/>
            <w:tcBorders>
              <w:top w:val="single" w:sz="4" w:space="0" w:color="auto"/>
              <w:bottom w:val="nil"/>
            </w:tcBorders>
            <w:shd w:val="clear" w:color="auto" w:fill="auto"/>
          </w:tcPr>
          <w:p w:rsidR="00644FEB" w:rsidRDefault="00CF6C33">
            <w:pPr>
              <w:pStyle w:val="TAH"/>
              <w:rPr>
                <w:ins w:id="3167" w:author="Huawei" w:date="2024-02-02T15:20:00Z"/>
              </w:rPr>
            </w:pPr>
            <w:ins w:id="3168" w:author="Huawei" w:date="2024-02-02T15:20:00Z">
              <w:r>
                <w:t>Unit</w:t>
              </w:r>
            </w:ins>
          </w:p>
        </w:tc>
        <w:tc>
          <w:tcPr>
            <w:tcW w:w="5154" w:type="dxa"/>
            <w:gridSpan w:val="5"/>
            <w:tcBorders>
              <w:top w:val="single" w:sz="4" w:space="0" w:color="auto"/>
            </w:tcBorders>
          </w:tcPr>
          <w:p w:rsidR="00644FEB" w:rsidRDefault="00CF6C33">
            <w:pPr>
              <w:pStyle w:val="TAH"/>
              <w:rPr>
                <w:ins w:id="3169" w:author="Huawei" w:date="2024-02-02T15:20:00Z"/>
              </w:rPr>
            </w:pPr>
            <w:ins w:id="3170" w:author="Huawei" w:date="2024-02-02T15:20:00Z">
              <w:r>
                <w:t>Test 1</w:t>
              </w:r>
            </w:ins>
          </w:p>
        </w:tc>
      </w:tr>
      <w:tr w:rsidR="00644FEB">
        <w:trPr>
          <w:cantSplit/>
          <w:trHeight w:val="191"/>
          <w:jc w:val="center"/>
          <w:ins w:id="3171" w:author="Huawei" w:date="2024-02-02T15:20:00Z"/>
        </w:trPr>
        <w:tc>
          <w:tcPr>
            <w:tcW w:w="2887" w:type="dxa"/>
            <w:gridSpan w:val="2"/>
            <w:tcBorders>
              <w:top w:val="nil"/>
              <w:left w:val="single" w:sz="4" w:space="0" w:color="auto"/>
              <w:bottom w:val="single" w:sz="4" w:space="0" w:color="auto"/>
            </w:tcBorders>
            <w:shd w:val="clear" w:color="auto" w:fill="auto"/>
          </w:tcPr>
          <w:p w:rsidR="00644FEB" w:rsidRDefault="00644FEB">
            <w:pPr>
              <w:pStyle w:val="TAH"/>
              <w:rPr>
                <w:ins w:id="3172" w:author="Huawei" w:date="2024-02-02T15:20:00Z"/>
              </w:rPr>
            </w:pPr>
          </w:p>
        </w:tc>
        <w:tc>
          <w:tcPr>
            <w:tcW w:w="1701" w:type="dxa"/>
            <w:tcBorders>
              <w:top w:val="nil"/>
              <w:bottom w:val="single" w:sz="4" w:space="0" w:color="auto"/>
            </w:tcBorders>
            <w:shd w:val="clear" w:color="auto" w:fill="auto"/>
          </w:tcPr>
          <w:p w:rsidR="00644FEB" w:rsidRDefault="00644FEB">
            <w:pPr>
              <w:pStyle w:val="TAH"/>
              <w:rPr>
                <w:ins w:id="3173" w:author="Huawei" w:date="2024-02-02T15:20:00Z"/>
              </w:rPr>
            </w:pPr>
          </w:p>
        </w:tc>
        <w:tc>
          <w:tcPr>
            <w:tcW w:w="1030" w:type="dxa"/>
            <w:tcBorders>
              <w:bottom w:val="single" w:sz="4" w:space="0" w:color="auto"/>
            </w:tcBorders>
          </w:tcPr>
          <w:p w:rsidR="00644FEB" w:rsidRDefault="00CF6C33">
            <w:pPr>
              <w:pStyle w:val="TAH"/>
              <w:rPr>
                <w:ins w:id="3174" w:author="Huawei" w:date="2024-02-02T15:20:00Z"/>
              </w:rPr>
            </w:pPr>
            <w:ins w:id="3175" w:author="Huawei" w:date="2024-02-02T15:20:00Z">
              <w:r>
                <w:t>T1</w:t>
              </w:r>
            </w:ins>
          </w:p>
        </w:tc>
        <w:tc>
          <w:tcPr>
            <w:tcW w:w="1031" w:type="dxa"/>
            <w:tcBorders>
              <w:bottom w:val="single" w:sz="4" w:space="0" w:color="auto"/>
            </w:tcBorders>
          </w:tcPr>
          <w:p w:rsidR="00644FEB" w:rsidRDefault="00CF6C33">
            <w:pPr>
              <w:pStyle w:val="TAH"/>
              <w:rPr>
                <w:ins w:id="3176" w:author="Huawei" w:date="2024-02-02T15:20:00Z"/>
              </w:rPr>
            </w:pPr>
            <w:ins w:id="3177" w:author="Huawei" w:date="2024-02-02T15:20:00Z">
              <w:r>
                <w:t>T2</w:t>
              </w:r>
            </w:ins>
          </w:p>
        </w:tc>
        <w:tc>
          <w:tcPr>
            <w:tcW w:w="1031" w:type="dxa"/>
            <w:tcBorders>
              <w:bottom w:val="single" w:sz="4" w:space="0" w:color="auto"/>
            </w:tcBorders>
          </w:tcPr>
          <w:p w:rsidR="00644FEB" w:rsidRDefault="00CF6C33">
            <w:pPr>
              <w:pStyle w:val="TAH"/>
              <w:rPr>
                <w:ins w:id="3178" w:author="Huawei" w:date="2024-02-02T15:20:00Z"/>
              </w:rPr>
            </w:pPr>
            <w:ins w:id="3179" w:author="Huawei" w:date="2024-02-02T15:20:00Z">
              <w:r>
                <w:t>T3</w:t>
              </w:r>
            </w:ins>
          </w:p>
        </w:tc>
        <w:tc>
          <w:tcPr>
            <w:tcW w:w="1031" w:type="dxa"/>
            <w:tcBorders>
              <w:bottom w:val="single" w:sz="4" w:space="0" w:color="auto"/>
            </w:tcBorders>
          </w:tcPr>
          <w:p w:rsidR="00644FEB" w:rsidRDefault="00CF6C33">
            <w:pPr>
              <w:pStyle w:val="TAH"/>
              <w:rPr>
                <w:ins w:id="3180" w:author="Huawei" w:date="2024-02-02T15:20:00Z"/>
              </w:rPr>
            </w:pPr>
            <w:ins w:id="3181" w:author="Huawei" w:date="2024-02-02T15:20:00Z">
              <w:r>
                <w:t>T4</w:t>
              </w:r>
            </w:ins>
          </w:p>
        </w:tc>
        <w:tc>
          <w:tcPr>
            <w:tcW w:w="1031" w:type="dxa"/>
            <w:tcBorders>
              <w:bottom w:val="single" w:sz="4" w:space="0" w:color="auto"/>
            </w:tcBorders>
          </w:tcPr>
          <w:p w:rsidR="00644FEB" w:rsidRDefault="00CF6C33">
            <w:pPr>
              <w:pStyle w:val="TAH"/>
              <w:rPr>
                <w:ins w:id="3182" w:author="Huawei" w:date="2024-02-02T15:20:00Z"/>
              </w:rPr>
            </w:pPr>
            <w:ins w:id="3183" w:author="Huawei" w:date="2024-02-02T15:20:00Z">
              <w:r>
                <w:t>T5</w:t>
              </w:r>
            </w:ins>
          </w:p>
        </w:tc>
      </w:tr>
      <w:tr w:rsidR="00644FEB">
        <w:trPr>
          <w:cantSplit/>
          <w:trHeight w:val="169"/>
          <w:jc w:val="center"/>
          <w:ins w:id="3184" w:author="Huawei" w:date="2024-02-02T15:20:00Z"/>
        </w:trPr>
        <w:tc>
          <w:tcPr>
            <w:tcW w:w="2887" w:type="dxa"/>
            <w:gridSpan w:val="2"/>
            <w:tcBorders>
              <w:left w:val="single" w:sz="4" w:space="0" w:color="auto"/>
              <w:bottom w:val="single" w:sz="4" w:space="0" w:color="auto"/>
            </w:tcBorders>
          </w:tcPr>
          <w:p w:rsidR="00644FEB" w:rsidRDefault="00CF6C33">
            <w:pPr>
              <w:pStyle w:val="TAL"/>
              <w:rPr>
                <w:ins w:id="3185" w:author="Huawei" w:date="2024-02-02T15:20:00Z"/>
              </w:rPr>
            </w:pPr>
            <w:ins w:id="3186" w:author="Huawei" w:date="2024-02-02T15:20:00Z">
              <w:r>
                <w:rPr>
                  <w:rFonts w:cs="Arial"/>
                  <w:szCs w:val="16"/>
                  <w:lang w:eastAsia="ja-JP"/>
                </w:rPr>
                <w:t xml:space="preserve">EPRE ratio of PDCCH DMRS </w:t>
              </w:r>
              <w:r>
                <w:rPr>
                  <w:rFonts w:cs="Arial"/>
                  <w:szCs w:val="16"/>
                  <w:lang w:eastAsia="ja-JP"/>
                </w:rPr>
                <w:t>to SSS</w:t>
              </w:r>
              <w:r>
                <w:t>PDCCH_beta</w:t>
              </w:r>
            </w:ins>
          </w:p>
        </w:tc>
        <w:tc>
          <w:tcPr>
            <w:tcW w:w="1701" w:type="dxa"/>
            <w:tcBorders>
              <w:bottom w:val="single" w:sz="4" w:space="0" w:color="auto"/>
            </w:tcBorders>
          </w:tcPr>
          <w:p w:rsidR="00644FEB" w:rsidRDefault="00CF6C33">
            <w:pPr>
              <w:pStyle w:val="TAC"/>
              <w:rPr>
                <w:ins w:id="3187" w:author="Huawei" w:date="2024-02-02T15:20:00Z"/>
              </w:rPr>
            </w:pPr>
            <w:ins w:id="3188" w:author="Huawei" w:date="2024-02-02T15:20:00Z">
              <w:r>
                <w:t>dB</w:t>
              </w:r>
            </w:ins>
          </w:p>
        </w:tc>
        <w:tc>
          <w:tcPr>
            <w:tcW w:w="5154" w:type="dxa"/>
            <w:gridSpan w:val="5"/>
            <w:shd w:val="clear" w:color="auto" w:fill="auto"/>
          </w:tcPr>
          <w:p w:rsidR="00644FEB" w:rsidRDefault="00CF6C33">
            <w:pPr>
              <w:pStyle w:val="TAC"/>
              <w:rPr>
                <w:ins w:id="3189" w:author="Huawei" w:date="2024-02-02T15:20:00Z"/>
              </w:rPr>
            </w:pPr>
            <w:ins w:id="3190" w:author="Huawei" w:date="2024-02-02T15:20:00Z">
              <w:r>
                <w:t>4</w:t>
              </w:r>
            </w:ins>
          </w:p>
        </w:tc>
      </w:tr>
      <w:tr w:rsidR="00644FEB">
        <w:trPr>
          <w:cantSplit/>
          <w:trHeight w:val="180"/>
          <w:jc w:val="center"/>
          <w:ins w:id="3191" w:author="Huawei" w:date="2024-02-02T15:20:00Z"/>
        </w:trPr>
        <w:tc>
          <w:tcPr>
            <w:tcW w:w="2887" w:type="dxa"/>
            <w:gridSpan w:val="2"/>
            <w:tcBorders>
              <w:left w:val="single" w:sz="4" w:space="0" w:color="auto"/>
              <w:bottom w:val="single" w:sz="4" w:space="0" w:color="auto"/>
            </w:tcBorders>
          </w:tcPr>
          <w:p w:rsidR="00644FEB" w:rsidRDefault="00CF6C33">
            <w:pPr>
              <w:pStyle w:val="TAL"/>
              <w:rPr>
                <w:ins w:id="3192" w:author="Huawei" w:date="2024-02-02T15:20:00Z"/>
              </w:rPr>
            </w:pPr>
            <w:ins w:id="3193" w:author="Huawei" w:date="2024-02-02T15:20:00Z">
              <w:r>
                <w:rPr>
                  <w:rFonts w:cs="Arial"/>
                  <w:szCs w:val="16"/>
                  <w:lang w:eastAsia="ja-JP"/>
                </w:rPr>
                <w:t>EPRE ratio of PDCCH to PDCCH DMRS</w:t>
              </w:r>
              <w:r>
                <w:t>PDCCH_DMRS_beta</w:t>
              </w:r>
            </w:ins>
          </w:p>
        </w:tc>
        <w:tc>
          <w:tcPr>
            <w:tcW w:w="1701" w:type="dxa"/>
            <w:tcBorders>
              <w:bottom w:val="single" w:sz="4" w:space="0" w:color="auto"/>
            </w:tcBorders>
          </w:tcPr>
          <w:p w:rsidR="00644FEB" w:rsidRDefault="00CF6C33">
            <w:pPr>
              <w:pStyle w:val="TAC"/>
              <w:rPr>
                <w:ins w:id="3194" w:author="Huawei" w:date="2024-02-02T15:20:00Z"/>
              </w:rPr>
            </w:pPr>
            <w:ins w:id="3195" w:author="Huawei" w:date="2024-02-02T15:20:00Z">
              <w:r>
                <w:t>dB</w:t>
              </w:r>
            </w:ins>
          </w:p>
        </w:tc>
        <w:tc>
          <w:tcPr>
            <w:tcW w:w="5154" w:type="dxa"/>
            <w:gridSpan w:val="5"/>
            <w:tcBorders>
              <w:bottom w:val="single" w:sz="4" w:space="0" w:color="auto"/>
            </w:tcBorders>
            <w:shd w:val="clear" w:color="auto" w:fill="auto"/>
          </w:tcPr>
          <w:p w:rsidR="00644FEB" w:rsidRDefault="00644FEB">
            <w:pPr>
              <w:pStyle w:val="TAC"/>
              <w:rPr>
                <w:ins w:id="3196" w:author="Huawei" w:date="2024-02-02T15:20:00Z"/>
              </w:rPr>
            </w:pPr>
          </w:p>
        </w:tc>
      </w:tr>
      <w:tr w:rsidR="00644FEB">
        <w:trPr>
          <w:cantSplit/>
          <w:trHeight w:val="169"/>
          <w:jc w:val="center"/>
          <w:ins w:id="3197" w:author="Huawei" w:date="2024-02-02T15:20:00Z"/>
        </w:trPr>
        <w:tc>
          <w:tcPr>
            <w:tcW w:w="2887" w:type="dxa"/>
            <w:gridSpan w:val="2"/>
            <w:tcBorders>
              <w:left w:val="single" w:sz="4" w:space="0" w:color="auto"/>
              <w:bottom w:val="single" w:sz="4" w:space="0" w:color="auto"/>
            </w:tcBorders>
          </w:tcPr>
          <w:p w:rsidR="00644FEB" w:rsidRDefault="00CF6C33">
            <w:pPr>
              <w:pStyle w:val="TAL"/>
              <w:rPr>
                <w:ins w:id="3198" w:author="Huawei" w:date="2024-02-02T15:20:00Z"/>
              </w:rPr>
            </w:pPr>
            <w:ins w:id="3199" w:author="Huawei" w:date="2024-02-02T15:20:00Z">
              <w:r>
                <w:rPr>
                  <w:rFonts w:cs="Arial"/>
                  <w:szCs w:val="16"/>
                  <w:lang w:eastAsia="ja-JP"/>
                </w:rPr>
                <w:t>EPRE ratio of PBCH DMRS to SSS</w:t>
              </w:r>
              <w:r>
                <w:t>PBCH_beta</w:t>
              </w:r>
            </w:ins>
          </w:p>
        </w:tc>
        <w:tc>
          <w:tcPr>
            <w:tcW w:w="1701" w:type="dxa"/>
            <w:tcBorders>
              <w:bottom w:val="single" w:sz="4" w:space="0" w:color="auto"/>
            </w:tcBorders>
          </w:tcPr>
          <w:p w:rsidR="00644FEB" w:rsidRDefault="00CF6C33">
            <w:pPr>
              <w:pStyle w:val="TAC"/>
              <w:rPr>
                <w:ins w:id="3200" w:author="Huawei" w:date="2024-02-02T15:20:00Z"/>
              </w:rPr>
            </w:pPr>
            <w:ins w:id="3201" w:author="Huawei" w:date="2024-02-02T15:20:00Z">
              <w:r>
                <w:t>dB</w:t>
              </w:r>
            </w:ins>
          </w:p>
        </w:tc>
        <w:tc>
          <w:tcPr>
            <w:tcW w:w="5154" w:type="dxa"/>
            <w:gridSpan w:val="5"/>
            <w:tcBorders>
              <w:bottom w:val="nil"/>
            </w:tcBorders>
            <w:shd w:val="clear" w:color="auto" w:fill="auto"/>
          </w:tcPr>
          <w:p w:rsidR="00644FEB" w:rsidRDefault="00CF6C33">
            <w:pPr>
              <w:pStyle w:val="TAC"/>
              <w:rPr>
                <w:ins w:id="3202" w:author="Huawei" w:date="2024-02-02T15:20:00Z"/>
              </w:rPr>
            </w:pPr>
            <w:ins w:id="3203" w:author="Huawei" w:date="2024-02-02T15:20:00Z">
              <w:r>
                <w:t>0</w:t>
              </w:r>
            </w:ins>
          </w:p>
        </w:tc>
      </w:tr>
      <w:tr w:rsidR="00644FEB">
        <w:trPr>
          <w:cantSplit/>
          <w:trHeight w:val="169"/>
          <w:jc w:val="center"/>
          <w:ins w:id="3204" w:author="Huawei" w:date="2024-02-02T15:20:00Z"/>
        </w:trPr>
        <w:tc>
          <w:tcPr>
            <w:tcW w:w="2887" w:type="dxa"/>
            <w:gridSpan w:val="2"/>
            <w:tcBorders>
              <w:left w:val="single" w:sz="4" w:space="0" w:color="auto"/>
              <w:bottom w:val="single" w:sz="4" w:space="0" w:color="auto"/>
            </w:tcBorders>
          </w:tcPr>
          <w:p w:rsidR="00644FEB" w:rsidRDefault="00CF6C33">
            <w:pPr>
              <w:pStyle w:val="TAL"/>
              <w:rPr>
                <w:ins w:id="3205" w:author="Huawei" w:date="2024-02-02T15:20:00Z"/>
              </w:rPr>
            </w:pPr>
            <w:ins w:id="3206" w:author="Huawei" w:date="2024-02-02T15:20:00Z">
              <w:r>
                <w:rPr>
                  <w:rFonts w:cs="Arial"/>
                  <w:szCs w:val="16"/>
                  <w:lang w:eastAsia="ja-JP"/>
                </w:rPr>
                <w:t>EPRE ratio of PBCH to PBCH DMRS</w:t>
              </w:r>
              <w:r>
                <w:t>PSS_beta</w:t>
              </w:r>
            </w:ins>
          </w:p>
        </w:tc>
        <w:tc>
          <w:tcPr>
            <w:tcW w:w="1701" w:type="dxa"/>
            <w:tcBorders>
              <w:bottom w:val="single" w:sz="4" w:space="0" w:color="auto"/>
            </w:tcBorders>
          </w:tcPr>
          <w:p w:rsidR="00644FEB" w:rsidRDefault="00CF6C33">
            <w:pPr>
              <w:pStyle w:val="TAC"/>
              <w:rPr>
                <w:ins w:id="3207" w:author="Huawei" w:date="2024-02-02T15:20:00Z"/>
              </w:rPr>
            </w:pPr>
            <w:ins w:id="3208" w:author="Huawei" w:date="2024-02-02T15:20:00Z">
              <w:r>
                <w:t>dB</w:t>
              </w:r>
            </w:ins>
          </w:p>
        </w:tc>
        <w:tc>
          <w:tcPr>
            <w:tcW w:w="5154" w:type="dxa"/>
            <w:gridSpan w:val="5"/>
            <w:tcBorders>
              <w:top w:val="nil"/>
              <w:bottom w:val="nil"/>
            </w:tcBorders>
            <w:shd w:val="clear" w:color="auto" w:fill="auto"/>
          </w:tcPr>
          <w:p w:rsidR="00644FEB" w:rsidRDefault="00644FEB">
            <w:pPr>
              <w:pStyle w:val="TAC"/>
              <w:rPr>
                <w:ins w:id="3209" w:author="Huawei" w:date="2024-02-02T15:20:00Z"/>
              </w:rPr>
            </w:pPr>
          </w:p>
        </w:tc>
      </w:tr>
      <w:tr w:rsidR="00644FEB">
        <w:trPr>
          <w:cantSplit/>
          <w:trHeight w:val="180"/>
          <w:jc w:val="center"/>
          <w:ins w:id="3210" w:author="Huawei" w:date="2024-02-02T15:20:00Z"/>
        </w:trPr>
        <w:tc>
          <w:tcPr>
            <w:tcW w:w="2887" w:type="dxa"/>
            <w:gridSpan w:val="2"/>
            <w:tcBorders>
              <w:left w:val="single" w:sz="4" w:space="0" w:color="auto"/>
              <w:bottom w:val="single" w:sz="4" w:space="0" w:color="auto"/>
            </w:tcBorders>
          </w:tcPr>
          <w:p w:rsidR="00644FEB" w:rsidRDefault="00CF6C33">
            <w:pPr>
              <w:pStyle w:val="TAL"/>
              <w:rPr>
                <w:ins w:id="3211" w:author="Huawei" w:date="2024-02-02T15:20:00Z"/>
              </w:rPr>
            </w:pPr>
            <w:ins w:id="3212" w:author="Huawei" w:date="2024-02-02T15:20:00Z">
              <w:r>
                <w:rPr>
                  <w:rFonts w:cs="Arial"/>
                  <w:szCs w:val="16"/>
                  <w:lang w:eastAsia="ja-JP"/>
                </w:rPr>
                <w:t>EPRE ratio of PSS to SSS</w:t>
              </w:r>
              <w:r>
                <w:t>SSS_beta</w:t>
              </w:r>
            </w:ins>
          </w:p>
        </w:tc>
        <w:tc>
          <w:tcPr>
            <w:tcW w:w="1701" w:type="dxa"/>
            <w:tcBorders>
              <w:bottom w:val="single" w:sz="4" w:space="0" w:color="auto"/>
            </w:tcBorders>
          </w:tcPr>
          <w:p w:rsidR="00644FEB" w:rsidRDefault="00CF6C33">
            <w:pPr>
              <w:pStyle w:val="TAC"/>
              <w:rPr>
                <w:ins w:id="3213" w:author="Huawei" w:date="2024-02-02T15:20:00Z"/>
              </w:rPr>
            </w:pPr>
            <w:ins w:id="3214" w:author="Huawei" w:date="2024-02-02T15:20:00Z">
              <w:r>
                <w:t>dB</w:t>
              </w:r>
            </w:ins>
          </w:p>
        </w:tc>
        <w:tc>
          <w:tcPr>
            <w:tcW w:w="5154" w:type="dxa"/>
            <w:gridSpan w:val="5"/>
            <w:tcBorders>
              <w:top w:val="nil"/>
              <w:bottom w:val="nil"/>
            </w:tcBorders>
            <w:shd w:val="clear" w:color="auto" w:fill="auto"/>
          </w:tcPr>
          <w:p w:rsidR="00644FEB" w:rsidRDefault="00644FEB">
            <w:pPr>
              <w:pStyle w:val="TAC"/>
              <w:rPr>
                <w:ins w:id="3215" w:author="Huawei" w:date="2024-02-02T15:20:00Z"/>
              </w:rPr>
            </w:pPr>
          </w:p>
        </w:tc>
      </w:tr>
      <w:tr w:rsidR="00644FEB">
        <w:trPr>
          <w:cantSplit/>
          <w:trHeight w:val="169"/>
          <w:jc w:val="center"/>
          <w:ins w:id="3216" w:author="Huawei" w:date="2024-02-02T15:20:00Z"/>
        </w:trPr>
        <w:tc>
          <w:tcPr>
            <w:tcW w:w="2887" w:type="dxa"/>
            <w:gridSpan w:val="2"/>
            <w:tcBorders>
              <w:left w:val="single" w:sz="4" w:space="0" w:color="auto"/>
              <w:bottom w:val="single" w:sz="4" w:space="0" w:color="auto"/>
            </w:tcBorders>
          </w:tcPr>
          <w:p w:rsidR="00644FEB" w:rsidRDefault="00CF6C33">
            <w:pPr>
              <w:pStyle w:val="TAL"/>
              <w:rPr>
                <w:ins w:id="3217" w:author="Huawei" w:date="2024-02-02T15:20:00Z"/>
              </w:rPr>
            </w:pPr>
            <w:ins w:id="3218" w:author="Huawei" w:date="2024-02-02T15:20:00Z">
              <w:r>
                <w:rPr>
                  <w:rFonts w:cs="Arial"/>
                  <w:szCs w:val="16"/>
                  <w:lang w:eastAsia="ja-JP"/>
                </w:rPr>
                <w:t xml:space="preserve">EPRE ratio of PDSCH DMRS to SSS </w:t>
              </w:r>
              <w:r>
                <w:t>PDSCH_beta</w:t>
              </w:r>
            </w:ins>
          </w:p>
        </w:tc>
        <w:tc>
          <w:tcPr>
            <w:tcW w:w="1701" w:type="dxa"/>
            <w:tcBorders>
              <w:bottom w:val="single" w:sz="4" w:space="0" w:color="auto"/>
            </w:tcBorders>
          </w:tcPr>
          <w:p w:rsidR="00644FEB" w:rsidRDefault="00CF6C33">
            <w:pPr>
              <w:pStyle w:val="TAC"/>
              <w:rPr>
                <w:ins w:id="3219" w:author="Huawei" w:date="2024-02-02T15:20:00Z"/>
              </w:rPr>
            </w:pPr>
            <w:ins w:id="3220" w:author="Huawei" w:date="2024-02-02T15:20:00Z">
              <w:r>
                <w:t>dB</w:t>
              </w:r>
            </w:ins>
          </w:p>
        </w:tc>
        <w:tc>
          <w:tcPr>
            <w:tcW w:w="5154" w:type="dxa"/>
            <w:gridSpan w:val="5"/>
            <w:tcBorders>
              <w:top w:val="nil"/>
              <w:bottom w:val="nil"/>
            </w:tcBorders>
            <w:shd w:val="clear" w:color="auto" w:fill="auto"/>
          </w:tcPr>
          <w:p w:rsidR="00644FEB" w:rsidRDefault="00644FEB">
            <w:pPr>
              <w:pStyle w:val="TAC"/>
              <w:rPr>
                <w:ins w:id="3221" w:author="Huawei" w:date="2024-02-02T15:20:00Z"/>
              </w:rPr>
            </w:pPr>
          </w:p>
        </w:tc>
      </w:tr>
      <w:tr w:rsidR="00644FEB">
        <w:trPr>
          <w:cantSplit/>
          <w:trHeight w:val="169"/>
          <w:jc w:val="center"/>
          <w:ins w:id="3222" w:author="Huawei" w:date="2024-02-02T15:20:00Z"/>
        </w:trPr>
        <w:tc>
          <w:tcPr>
            <w:tcW w:w="2887" w:type="dxa"/>
            <w:gridSpan w:val="2"/>
            <w:tcBorders>
              <w:left w:val="single" w:sz="4" w:space="0" w:color="auto"/>
              <w:bottom w:val="single" w:sz="4" w:space="0" w:color="auto"/>
            </w:tcBorders>
          </w:tcPr>
          <w:p w:rsidR="00644FEB" w:rsidRDefault="00CF6C33">
            <w:pPr>
              <w:pStyle w:val="TAL"/>
              <w:rPr>
                <w:ins w:id="3223" w:author="Huawei" w:date="2024-02-02T15:20:00Z"/>
                <w:rFonts w:cs="Arial"/>
                <w:szCs w:val="16"/>
                <w:lang w:eastAsia="ja-JP"/>
              </w:rPr>
            </w:pPr>
            <w:ins w:id="3224" w:author="Huawei" w:date="2024-02-02T15:20:00Z">
              <w:r>
                <w:rPr>
                  <w:rFonts w:cs="Arial"/>
                  <w:szCs w:val="16"/>
                  <w:lang w:eastAsia="ja-JP"/>
                </w:rPr>
                <w:t>EPRE ratio of PDSCH to PDSCH DMRS</w:t>
              </w:r>
            </w:ins>
          </w:p>
        </w:tc>
        <w:tc>
          <w:tcPr>
            <w:tcW w:w="1701" w:type="dxa"/>
            <w:tcBorders>
              <w:bottom w:val="single" w:sz="4" w:space="0" w:color="auto"/>
            </w:tcBorders>
          </w:tcPr>
          <w:p w:rsidR="00644FEB" w:rsidRDefault="00CF6C33">
            <w:pPr>
              <w:pStyle w:val="TAC"/>
              <w:rPr>
                <w:ins w:id="3225" w:author="Huawei" w:date="2024-02-02T15:20:00Z"/>
              </w:rPr>
            </w:pPr>
            <w:ins w:id="3226" w:author="Huawei" w:date="2024-02-02T15:20:00Z">
              <w:r>
                <w:rPr>
                  <w:rFonts w:hint="eastAsia"/>
                  <w:lang w:eastAsia="zh-CN"/>
                </w:rPr>
                <w:t>d</w:t>
              </w:r>
              <w:r>
                <w:rPr>
                  <w:lang w:eastAsia="zh-CN"/>
                </w:rPr>
                <w:t>B</w:t>
              </w:r>
            </w:ins>
          </w:p>
        </w:tc>
        <w:tc>
          <w:tcPr>
            <w:tcW w:w="5154" w:type="dxa"/>
            <w:gridSpan w:val="5"/>
            <w:tcBorders>
              <w:top w:val="nil"/>
              <w:bottom w:val="nil"/>
            </w:tcBorders>
            <w:shd w:val="clear" w:color="auto" w:fill="auto"/>
          </w:tcPr>
          <w:p w:rsidR="00644FEB" w:rsidRDefault="00644FEB">
            <w:pPr>
              <w:pStyle w:val="TAC"/>
              <w:rPr>
                <w:ins w:id="3227" w:author="Huawei" w:date="2024-02-02T15:20:00Z"/>
              </w:rPr>
            </w:pPr>
          </w:p>
        </w:tc>
      </w:tr>
      <w:tr w:rsidR="00644FEB">
        <w:trPr>
          <w:cantSplit/>
          <w:trHeight w:val="169"/>
          <w:jc w:val="center"/>
          <w:ins w:id="3228" w:author="Huawei" w:date="2024-02-02T15:20:00Z"/>
        </w:trPr>
        <w:tc>
          <w:tcPr>
            <w:tcW w:w="2887" w:type="dxa"/>
            <w:gridSpan w:val="2"/>
            <w:tcBorders>
              <w:left w:val="single" w:sz="4" w:space="0" w:color="auto"/>
              <w:bottom w:val="single" w:sz="4" w:space="0" w:color="auto"/>
            </w:tcBorders>
          </w:tcPr>
          <w:p w:rsidR="00644FEB" w:rsidRDefault="00CF6C33">
            <w:pPr>
              <w:pStyle w:val="TAL"/>
              <w:rPr>
                <w:ins w:id="3229" w:author="Huawei" w:date="2024-02-02T15:20:00Z"/>
                <w:rFonts w:cs="Arial"/>
                <w:szCs w:val="16"/>
                <w:lang w:eastAsia="ja-JP"/>
              </w:rPr>
            </w:pPr>
            <w:ins w:id="3230" w:author="Huawei" w:date="2024-02-02T15:20:00Z">
              <w:r>
                <w:rPr>
                  <w:rFonts w:cs="Arial"/>
                  <w:szCs w:val="16"/>
                  <w:lang w:eastAsia="ja-JP"/>
                </w:rPr>
                <w:t>EPRE ratio of OCNG DMRS to SSS</w:t>
              </w:r>
            </w:ins>
          </w:p>
        </w:tc>
        <w:tc>
          <w:tcPr>
            <w:tcW w:w="1701" w:type="dxa"/>
            <w:tcBorders>
              <w:bottom w:val="single" w:sz="4" w:space="0" w:color="auto"/>
            </w:tcBorders>
          </w:tcPr>
          <w:p w:rsidR="00644FEB" w:rsidRDefault="00CF6C33">
            <w:pPr>
              <w:pStyle w:val="TAC"/>
              <w:rPr>
                <w:ins w:id="3231" w:author="Huawei" w:date="2024-02-02T15:20:00Z"/>
              </w:rPr>
            </w:pPr>
            <w:ins w:id="3232" w:author="Huawei" w:date="2024-02-02T15:20:00Z">
              <w:r>
                <w:rPr>
                  <w:rFonts w:hint="eastAsia"/>
                  <w:lang w:eastAsia="zh-CN"/>
                </w:rPr>
                <w:t>d</w:t>
              </w:r>
              <w:r>
                <w:rPr>
                  <w:lang w:eastAsia="zh-CN"/>
                </w:rPr>
                <w:t>B</w:t>
              </w:r>
            </w:ins>
          </w:p>
        </w:tc>
        <w:tc>
          <w:tcPr>
            <w:tcW w:w="5154" w:type="dxa"/>
            <w:gridSpan w:val="5"/>
            <w:tcBorders>
              <w:top w:val="nil"/>
              <w:bottom w:val="nil"/>
            </w:tcBorders>
            <w:shd w:val="clear" w:color="auto" w:fill="auto"/>
          </w:tcPr>
          <w:p w:rsidR="00644FEB" w:rsidRDefault="00644FEB">
            <w:pPr>
              <w:pStyle w:val="TAC"/>
              <w:rPr>
                <w:ins w:id="3233" w:author="Huawei" w:date="2024-02-02T15:20:00Z"/>
              </w:rPr>
            </w:pPr>
          </w:p>
        </w:tc>
      </w:tr>
      <w:tr w:rsidR="00644FEB">
        <w:trPr>
          <w:cantSplit/>
          <w:trHeight w:val="169"/>
          <w:jc w:val="center"/>
          <w:ins w:id="3234" w:author="Huawei" w:date="2024-02-02T15:20:00Z"/>
        </w:trPr>
        <w:tc>
          <w:tcPr>
            <w:tcW w:w="2887" w:type="dxa"/>
            <w:gridSpan w:val="2"/>
            <w:tcBorders>
              <w:left w:val="single" w:sz="4" w:space="0" w:color="auto"/>
              <w:bottom w:val="single" w:sz="4" w:space="0" w:color="auto"/>
            </w:tcBorders>
            <w:vAlign w:val="center"/>
          </w:tcPr>
          <w:p w:rsidR="00644FEB" w:rsidRDefault="00CF6C33">
            <w:pPr>
              <w:pStyle w:val="TAL"/>
              <w:rPr>
                <w:ins w:id="3235" w:author="Huawei" w:date="2024-02-02T15:20:00Z"/>
              </w:rPr>
            </w:pPr>
            <w:ins w:id="3236" w:author="Huawei" w:date="2024-02-02T15:20:00Z">
              <w:r>
                <w:rPr>
                  <w:rFonts w:cs="Arial"/>
                  <w:szCs w:val="16"/>
                  <w:lang w:eastAsia="ja-JP"/>
                </w:rPr>
                <w:t>EPRE ratio of OCNG to OCNG DMRS</w:t>
              </w:r>
            </w:ins>
          </w:p>
        </w:tc>
        <w:tc>
          <w:tcPr>
            <w:tcW w:w="1701" w:type="dxa"/>
            <w:tcBorders>
              <w:bottom w:val="single" w:sz="4" w:space="0" w:color="auto"/>
            </w:tcBorders>
          </w:tcPr>
          <w:p w:rsidR="00644FEB" w:rsidRDefault="00CF6C33">
            <w:pPr>
              <w:pStyle w:val="TAC"/>
              <w:rPr>
                <w:ins w:id="3237" w:author="Huawei" w:date="2024-02-02T15:20:00Z"/>
              </w:rPr>
            </w:pPr>
            <w:ins w:id="3238" w:author="Huawei" w:date="2024-02-02T15:20:00Z">
              <w:r>
                <w:t>dB</w:t>
              </w:r>
            </w:ins>
          </w:p>
        </w:tc>
        <w:tc>
          <w:tcPr>
            <w:tcW w:w="5154" w:type="dxa"/>
            <w:gridSpan w:val="5"/>
            <w:tcBorders>
              <w:top w:val="nil"/>
            </w:tcBorders>
            <w:shd w:val="clear" w:color="auto" w:fill="auto"/>
          </w:tcPr>
          <w:p w:rsidR="00644FEB" w:rsidRDefault="00644FEB">
            <w:pPr>
              <w:pStyle w:val="TAC"/>
              <w:rPr>
                <w:ins w:id="3239" w:author="Huawei" w:date="2024-02-02T15:20:00Z"/>
              </w:rPr>
            </w:pPr>
          </w:p>
        </w:tc>
      </w:tr>
      <w:tr w:rsidR="00644FEB">
        <w:trPr>
          <w:cantSplit/>
          <w:trHeight w:val="185"/>
          <w:jc w:val="center"/>
          <w:ins w:id="3240" w:author="Huawei" w:date="2024-02-02T15:20:00Z"/>
        </w:trPr>
        <w:tc>
          <w:tcPr>
            <w:tcW w:w="1328" w:type="dxa"/>
            <w:tcBorders>
              <w:bottom w:val="nil"/>
            </w:tcBorders>
            <w:shd w:val="clear" w:color="auto" w:fill="auto"/>
          </w:tcPr>
          <w:p w:rsidR="00644FEB" w:rsidRDefault="00CF6C33">
            <w:pPr>
              <w:pStyle w:val="TAL"/>
              <w:rPr>
                <w:ins w:id="3241" w:author="Huawei" w:date="2024-02-02T15:20:00Z"/>
              </w:rPr>
            </w:pPr>
            <w:ins w:id="3242" w:author="Huawei" w:date="2024-02-02T15:20:00Z">
              <w:r>
                <w:t>SNR on RLM-RS</w:t>
              </w:r>
            </w:ins>
          </w:p>
        </w:tc>
        <w:tc>
          <w:tcPr>
            <w:tcW w:w="1559" w:type="dxa"/>
          </w:tcPr>
          <w:p w:rsidR="00644FEB" w:rsidRDefault="00CF6C33">
            <w:pPr>
              <w:pStyle w:val="TAL"/>
              <w:rPr>
                <w:ins w:id="3243" w:author="Huawei" w:date="2024-02-02T15:20:00Z"/>
              </w:rPr>
            </w:pPr>
            <w:ins w:id="3244" w:author="Huawei" w:date="2024-02-02T15:20:00Z">
              <w:r>
                <w:t>Config 1</w:t>
              </w:r>
            </w:ins>
          </w:p>
        </w:tc>
        <w:tc>
          <w:tcPr>
            <w:tcW w:w="1701" w:type="dxa"/>
            <w:tcBorders>
              <w:bottom w:val="nil"/>
            </w:tcBorders>
            <w:shd w:val="clear" w:color="auto" w:fill="auto"/>
          </w:tcPr>
          <w:p w:rsidR="00644FEB" w:rsidRDefault="00CF6C33">
            <w:pPr>
              <w:pStyle w:val="TAC"/>
              <w:rPr>
                <w:ins w:id="3245" w:author="Huawei" w:date="2024-02-02T15:20:00Z"/>
              </w:rPr>
            </w:pPr>
            <w:ins w:id="3246" w:author="Huawei" w:date="2024-02-02T15:20:00Z">
              <w:r>
                <w:t>dB</w:t>
              </w:r>
            </w:ins>
          </w:p>
        </w:tc>
        <w:tc>
          <w:tcPr>
            <w:tcW w:w="1030" w:type="dxa"/>
          </w:tcPr>
          <w:p w:rsidR="00644FEB" w:rsidRDefault="00CF6C33">
            <w:pPr>
              <w:pStyle w:val="TAC"/>
              <w:rPr>
                <w:ins w:id="3247" w:author="Huawei" w:date="2024-02-02T15:20:00Z"/>
              </w:rPr>
            </w:pPr>
            <w:ins w:id="3248" w:author="Huawei" w:date="2024-02-02T15:20:00Z">
              <w:r>
                <w:t>1</w:t>
              </w:r>
            </w:ins>
          </w:p>
        </w:tc>
        <w:tc>
          <w:tcPr>
            <w:tcW w:w="1031" w:type="dxa"/>
          </w:tcPr>
          <w:p w:rsidR="00644FEB" w:rsidRDefault="00CF6C33">
            <w:pPr>
              <w:pStyle w:val="TAC"/>
              <w:rPr>
                <w:ins w:id="3249" w:author="Huawei" w:date="2024-02-02T15:20:00Z"/>
              </w:rPr>
            </w:pPr>
            <w:ins w:id="3250" w:author="Huawei" w:date="2024-02-02T15:20:00Z">
              <w:r>
                <w:t>-7</w:t>
              </w:r>
            </w:ins>
          </w:p>
        </w:tc>
        <w:tc>
          <w:tcPr>
            <w:tcW w:w="1031" w:type="dxa"/>
          </w:tcPr>
          <w:p w:rsidR="00644FEB" w:rsidRDefault="00CF6C33">
            <w:pPr>
              <w:pStyle w:val="TAC"/>
              <w:rPr>
                <w:ins w:id="3251" w:author="Huawei" w:date="2024-02-02T15:20:00Z"/>
              </w:rPr>
            </w:pPr>
            <w:ins w:id="3252" w:author="Huawei" w:date="2024-02-02T15:20:00Z">
              <w:r>
                <w:t>-15</w:t>
              </w:r>
            </w:ins>
          </w:p>
        </w:tc>
        <w:tc>
          <w:tcPr>
            <w:tcW w:w="1031" w:type="dxa"/>
          </w:tcPr>
          <w:p w:rsidR="00644FEB" w:rsidRDefault="00CF6C33">
            <w:pPr>
              <w:pStyle w:val="TAC"/>
              <w:rPr>
                <w:ins w:id="3253" w:author="Huawei" w:date="2024-02-02T15:20:00Z"/>
              </w:rPr>
            </w:pPr>
            <w:ins w:id="3254" w:author="Huawei" w:date="2024-02-02T15:20:00Z">
              <w:r>
                <w:t>-4.5</w:t>
              </w:r>
            </w:ins>
          </w:p>
        </w:tc>
        <w:tc>
          <w:tcPr>
            <w:tcW w:w="1031" w:type="dxa"/>
          </w:tcPr>
          <w:p w:rsidR="00644FEB" w:rsidRDefault="00CF6C33">
            <w:pPr>
              <w:pStyle w:val="TAC"/>
              <w:rPr>
                <w:ins w:id="3255" w:author="Huawei" w:date="2024-02-02T15:20:00Z"/>
              </w:rPr>
            </w:pPr>
            <w:ins w:id="3256" w:author="Huawei" w:date="2024-02-02T15:20:00Z">
              <w:r>
                <w:t>1</w:t>
              </w:r>
            </w:ins>
          </w:p>
        </w:tc>
      </w:tr>
      <w:tr w:rsidR="00644FEB">
        <w:trPr>
          <w:cantSplit/>
          <w:trHeight w:val="245"/>
          <w:jc w:val="center"/>
          <w:ins w:id="3257" w:author="Huawei" w:date="2024-02-02T15:20:00Z"/>
        </w:trPr>
        <w:tc>
          <w:tcPr>
            <w:tcW w:w="1328" w:type="dxa"/>
            <w:tcBorders>
              <w:top w:val="nil"/>
              <w:bottom w:val="nil"/>
            </w:tcBorders>
            <w:shd w:val="clear" w:color="auto" w:fill="auto"/>
          </w:tcPr>
          <w:p w:rsidR="00644FEB" w:rsidRDefault="00644FEB">
            <w:pPr>
              <w:pStyle w:val="TAL"/>
              <w:rPr>
                <w:ins w:id="3258" w:author="Huawei" w:date="2024-02-02T15:20:00Z"/>
              </w:rPr>
            </w:pPr>
          </w:p>
        </w:tc>
        <w:tc>
          <w:tcPr>
            <w:tcW w:w="1559" w:type="dxa"/>
          </w:tcPr>
          <w:p w:rsidR="00644FEB" w:rsidRDefault="00CF6C33">
            <w:pPr>
              <w:pStyle w:val="TAL"/>
              <w:rPr>
                <w:ins w:id="3259" w:author="Huawei" w:date="2024-02-02T15:20:00Z"/>
              </w:rPr>
            </w:pPr>
            <w:ins w:id="3260" w:author="Huawei" w:date="2024-02-02T15:20:00Z">
              <w:r>
                <w:t>Config 2</w:t>
              </w:r>
            </w:ins>
          </w:p>
        </w:tc>
        <w:tc>
          <w:tcPr>
            <w:tcW w:w="1701" w:type="dxa"/>
            <w:tcBorders>
              <w:top w:val="nil"/>
              <w:bottom w:val="nil"/>
            </w:tcBorders>
            <w:shd w:val="clear" w:color="auto" w:fill="auto"/>
          </w:tcPr>
          <w:p w:rsidR="00644FEB" w:rsidRDefault="00644FEB">
            <w:pPr>
              <w:pStyle w:val="TAC"/>
              <w:rPr>
                <w:ins w:id="3261" w:author="Huawei" w:date="2024-02-02T15:20:00Z"/>
              </w:rPr>
            </w:pPr>
          </w:p>
        </w:tc>
        <w:tc>
          <w:tcPr>
            <w:tcW w:w="1030" w:type="dxa"/>
          </w:tcPr>
          <w:p w:rsidR="00644FEB" w:rsidRDefault="00CF6C33">
            <w:pPr>
              <w:pStyle w:val="TAC"/>
              <w:rPr>
                <w:ins w:id="3262" w:author="Huawei" w:date="2024-02-02T15:20:00Z"/>
              </w:rPr>
            </w:pPr>
            <w:ins w:id="3263" w:author="Huawei" w:date="2024-02-02T15:20:00Z">
              <w:r>
                <w:t>1</w:t>
              </w:r>
            </w:ins>
          </w:p>
        </w:tc>
        <w:tc>
          <w:tcPr>
            <w:tcW w:w="1031" w:type="dxa"/>
          </w:tcPr>
          <w:p w:rsidR="00644FEB" w:rsidRDefault="00CF6C33">
            <w:pPr>
              <w:pStyle w:val="TAC"/>
              <w:rPr>
                <w:ins w:id="3264" w:author="Huawei" w:date="2024-02-02T15:20:00Z"/>
              </w:rPr>
            </w:pPr>
            <w:ins w:id="3265" w:author="Huawei" w:date="2024-02-02T15:20:00Z">
              <w:r>
                <w:t>-7</w:t>
              </w:r>
            </w:ins>
          </w:p>
        </w:tc>
        <w:tc>
          <w:tcPr>
            <w:tcW w:w="1031" w:type="dxa"/>
          </w:tcPr>
          <w:p w:rsidR="00644FEB" w:rsidRDefault="00CF6C33">
            <w:pPr>
              <w:pStyle w:val="TAC"/>
              <w:rPr>
                <w:ins w:id="3266" w:author="Huawei" w:date="2024-02-02T15:20:00Z"/>
              </w:rPr>
            </w:pPr>
            <w:ins w:id="3267" w:author="Huawei" w:date="2024-02-02T15:20:00Z">
              <w:r>
                <w:t>-15</w:t>
              </w:r>
            </w:ins>
          </w:p>
        </w:tc>
        <w:tc>
          <w:tcPr>
            <w:tcW w:w="1031" w:type="dxa"/>
          </w:tcPr>
          <w:p w:rsidR="00644FEB" w:rsidRDefault="00CF6C33">
            <w:pPr>
              <w:pStyle w:val="TAC"/>
              <w:rPr>
                <w:ins w:id="3268" w:author="Huawei" w:date="2024-02-02T15:20:00Z"/>
              </w:rPr>
            </w:pPr>
            <w:ins w:id="3269" w:author="Huawei" w:date="2024-02-02T15:20:00Z">
              <w:r>
                <w:t>-4.5</w:t>
              </w:r>
            </w:ins>
          </w:p>
        </w:tc>
        <w:tc>
          <w:tcPr>
            <w:tcW w:w="1031" w:type="dxa"/>
          </w:tcPr>
          <w:p w:rsidR="00644FEB" w:rsidRDefault="00CF6C33">
            <w:pPr>
              <w:pStyle w:val="TAC"/>
              <w:rPr>
                <w:ins w:id="3270" w:author="Huawei" w:date="2024-02-02T15:20:00Z"/>
              </w:rPr>
            </w:pPr>
            <w:ins w:id="3271" w:author="Huawei" w:date="2024-02-02T15:20:00Z">
              <w:r>
                <w:t>1</w:t>
              </w:r>
            </w:ins>
          </w:p>
        </w:tc>
      </w:tr>
      <w:tr w:rsidR="00644FEB">
        <w:trPr>
          <w:cantSplit/>
          <w:trHeight w:val="135"/>
          <w:jc w:val="center"/>
          <w:ins w:id="3272" w:author="Huawei" w:date="2024-02-02T15:20:00Z"/>
        </w:trPr>
        <w:tc>
          <w:tcPr>
            <w:tcW w:w="1328" w:type="dxa"/>
            <w:tcBorders>
              <w:top w:val="nil"/>
              <w:bottom w:val="single" w:sz="4" w:space="0" w:color="auto"/>
            </w:tcBorders>
            <w:shd w:val="clear" w:color="auto" w:fill="auto"/>
          </w:tcPr>
          <w:p w:rsidR="00644FEB" w:rsidRDefault="00644FEB">
            <w:pPr>
              <w:pStyle w:val="TAL"/>
              <w:rPr>
                <w:ins w:id="3273" w:author="Huawei" w:date="2024-02-02T15:20:00Z"/>
              </w:rPr>
            </w:pPr>
          </w:p>
        </w:tc>
        <w:tc>
          <w:tcPr>
            <w:tcW w:w="1559" w:type="dxa"/>
          </w:tcPr>
          <w:p w:rsidR="00644FEB" w:rsidRDefault="00CF6C33">
            <w:pPr>
              <w:pStyle w:val="TAL"/>
              <w:rPr>
                <w:ins w:id="3274" w:author="Huawei" w:date="2024-02-02T15:20:00Z"/>
              </w:rPr>
            </w:pPr>
            <w:ins w:id="3275" w:author="Huawei" w:date="2024-02-02T15:20:00Z">
              <w:r>
                <w:t>Config 3</w:t>
              </w:r>
            </w:ins>
          </w:p>
        </w:tc>
        <w:tc>
          <w:tcPr>
            <w:tcW w:w="1701" w:type="dxa"/>
            <w:tcBorders>
              <w:top w:val="nil"/>
              <w:bottom w:val="single" w:sz="4" w:space="0" w:color="auto"/>
            </w:tcBorders>
            <w:shd w:val="clear" w:color="auto" w:fill="auto"/>
          </w:tcPr>
          <w:p w:rsidR="00644FEB" w:rsidRDefault="00644FEB">
            <w:pPr>
              <w:pStyle w:val="TAC"/>
              <w:rPr>
                <w:ins w:id="3276" w:author="Huawei" w:date="2024-02-02T15:20:00Z"/>
              </w:rPr>
            </w:pPr>
          </w:p>
        </w:tc>
        <w:tc>
          <w:tcPr>
            <w:tcW w:w="1030" w:type="dxa"/>
          </w:tcPr>
          <w:p w:rsidR="00644FEB" w:rsidRDefault="00CF6C33">
            <w:pPr>
              <w:pStyle w:val="TAC"/>
              <w:rPr>
                <w:ins w:id="3277" w:author="Huawei" w:date="2024-02-02T15:20:00Z"/>
              </w:rPr>
            </w:pPr>
            <w:ins w:id="3278" w:author="Huawei" w:date="2024-02-02T15:20:00Z">
              <w:r>
                <w:t>1</w:t>
              </w:r>
            </w:ins>
          </w:p>
        </w:tc>
        <w:tc>
          <w:tcPr>
            <w:tcW w:w="1031" w:type="dxa"/>
          </w:tcPr>
          <w:p w:rsidR="00644FEB" w:rsidRDefault="00CF6C33">
            <w:pPr>
              <w:pStyle w:val="TAC"/>
              <w:rPr>
                <w:ins w:id="3279" w:author="Huawei" w:date="2024-02-02T15:20:00Z"/>
              </w:rPr>
            </w:pPr>
            <w:ins w:id="3280" w:author="Huawei" w:date="2024-02-02T15:20:00Z">
              <w:r>
                <w:t>-7</w:t>
              </w:r>
            </w:ins>
          </w:p>
        </w:tc>
        <w:tc>
          <w:tcPr>
            <w:tcW w:w="1031" w:type="dxa"/>
          </w:tcPr>
          <w:p w:rsidR="00644FEB" w:rsidRDefault="00CF6C33">
            <w:pPr>
              <w:pStyle w:val="TAC"/>
              <w:rPr>
                <w:ins w:id="3281" w:author="Huawei" w:date="2024-02-02T15:20:00Z"/>
              </w:rPr>
            </w:pPr>
            <w:ins w:id="3282" w:author="Huawei" w:date="2024-02-02T15:20:00Z">
              <w:r>
                <w:t>-15</w:t>
              </w:r>
            </w:ins>
          </w:p>
        </w:tc>
        <w:tc>
          <w:tcPr>
            <w:tcW w:w="1031" w:type="dxa"/>
          </w:tcPr>
          <w:p w:rsidR="00644FEB" w:rsidRDefault="00CF6C33">
            <w:pPr>
              <w:pStyle w:val="TAC"/>
              <w:rPr>
                <w:ins w:id="3283" w:author="Huawei" w:date="2024-02-02T15:20:00Z"/>
              </w:rPr>
            </w:pPr>
            <w:ins w:id="3284" w:author="Huawei" w:date="2024-02-02T15:20:00Z">
              <w:r>
                <w:t>-4.5</w:t>
              </w:r>
            </w:ins>
          </w:p>
        </w:tc>
        <w:tc>
          <w:tcPr>
            <w:tcW w:w="1031" w:type="dxa"/>
          </w:tcPr>
          <w:p w:rsidR="00644FEB" w:rsidRDefault="00CF6C33">
            <w:pPr>
              <w:pStyle w:val="TAC"/>
              <w:rPr>
                <w:ins w:id="3285" w:author="Huawei" w:date="2024-02-02T15:20:00Z"/>
              </w:rPr>
            </w:pPr>
            <w:ins w:id="3286" w:author="Huawei" w:date="2024-02-02T15:20:00Z">
              <w:r>
                <w:t>1</w:t>
              </w:r>
            </w:ins>
          </w:p>
        </w:tc>
      </w:tr>
      <w:tr w:rsidR="00644FEB">
        <w:trPr>
          <w:cantSplit/>
          <w:trHeight w:val="189"/>
          <w:jc w:val="center"/>
          <w:ins w:id="3287" w:author="Huawei" w:date="2024-02-02T15:20:00Z"/>
        </w:trPr>
        <w:tc>
          <w:tcPr>
            <w:tcW w:w="1328" w:type="dxa"/>
            <w:tcBorders>
              <w:bottom w:val="nil"/>
            </w:tcBorders>
            <w:shd w:val="clear" w:color="auto" w:fill="auto"/>
          </w:tcPr>
          <w:p w:rsidR="00644FEB" w:rsidRDefault="00CF6C33">
            <w:pPr>
              <w:pStyle w:val="TAL"/>
              <w:rPr>
                <w:ins w:id="3288" w:author="Huawei" w:date="2024-02-02T15:20:00Z"/>
              </w:rPr>
            </w:pPr>
            <w:ins w:id="3289" w:author="Huawei" w:date="2024-02-02T15:20:00Z">
              <w:r>
                <w:object w:dxaOrig="310" w:dyaOrig="310">
                  <v:shape id="_x0000_i1031" type="#_x0000_t75" style="width:15.5pt;height:15.5pt" o:ole="">
                    <v:imagedata r:id="rId16" o:title=""/>
                  </v:shape>
                  <o:OLEObject Type="Embed" ProgID="Equation.3" ShapeID="_x0000_i1031" DrawAspect="Content" ObjectID="_1770790120" r:id="rId26"/>
                </w:object>
              </w:r>
            </w:ins>
          </w:p>
        </w:tc>
        <w:tc>
          <w:tcPr>
            <w:tcW w:w="1559" w:type="dxa"/>
          </w:tcPr>
          <w:p w:rsidR="00644FEB" w:rsidRDefault="00CF6C33">
            <w:pPr>
              <w:pStyle w:val="TAL"/>
              <w:rPr>
                <w:ins w:id="3290" w:author="Huawei" w:date="2024-02-02T15:20:00Z"/>
              </w:rPr>
            </w:pPr>
            <w:ins w:id="3291" w:author="Huawei" w:date="2024-02-02T15:20:00Z">
              <w:r>
                <w:t>Config 1</w:t>
              </w:r>
            </w:ins>
          </w:p>
        </w:tc>
        <w:tc>
          <w:tcPr>
            <w:tcW w:w="1701" w:type="dxa"/>
            <w:tcBorders>
              <w:bottom w:val="nil"/>
            </w:tcBorders>
            <w:shd w:val="clear" w:color="auto" w:fill="auto"/>
          </w:tcPr>
          <w:p w:rsidR="00644FEB" w:rsidRDefault="00CF6C33">
            <w:pPr>
              <w:pStyle w:val="TAC"/>
              <w:rPr>
                <w:ins w:id="3292" w:author="Huawei" w:date="2024-02-02T15:20:00Z"/>
              </w:rPr>
            </w:pPr>
            <w:ins w:id="3293" w:author="Huawei" w:date="2024-02-02T15:20:00Z">
              <w:r>
                <w:t>dBm/15kHz</w:t>
              </w:r>
            </w:ins>
          </w:p>
        </w:tc>
        <w:tc>
          <w:tcPr>
            <w:tcW w:w="5154" w:type="dxa"/>
            <w:gridSpan w:val="5"/>
          </w:tcPr>
          <w:p w:rsidR="00644FEB" w:rsidRDefault="00CF6C33">
            <w:pPr>
              <w:pStyle w:val="TAC"/>
              <w:rPr>
                <w:ins w:id="3294" w:author="Huawei" w:date="2024-02-02T15:20:00Z"/>
              </w:rPr>
            </w:pPr>
            <w:ins w:id="3295" w:author="Huawei" w:date="2024-02-02T15:20:00Z">
              <w:r>
                <w:t>-98</w:t>
              </w:r>
            </w:ins>
          </w:p>
        </w:tc>
      </w:tr>
      <w:tr w:rsidR="00644FEB">
        <w:trPr>
          <w:cantSplit/>
          <w:trHeight w:val="189"/>
          <w:jc w:val="center"/>
          <w:ins w:id="3296" w:author="Huawei" w:date="2024-02-02T15:20:00Z"/>
        </w:trPr>
        <w:tc>
          <w:tcPr>
            <w:tcW w:w="1328" w:type="dxa"/>
            <w:tcBorders>
              <w:top w:val="nil"/>
              <w:bottom w:val="nil"/>
            </w:tcBorders>
            <w:shd w:val="clear" w:color="auto" w:fill="auto"/>
          </w:tcPr>
          <w:p w:rsidR="00644FEB" w:rsidRDefault="00644FEB">
            <w:pPr>
              <w:pStyle w:val="TAL"/>
              <w:rPr>
                <w:ins w:id="3297" w:author="Huawei" w:date="2024-02-02T15:20:00Z"/>
              </w:rPr>
            </w:pPr>
          </w:p>
        </w:tc>
        <w:tc>
          <w:tcPr>
            <w:tcW w:w="1559" w:type="dxa"/>
          </w:tcPr>
          <w:p w:rsidR="00644FEB" w:rsidRDefault="00CF6C33">
            <w:pPr>
              <w:pStyle w:val="TAL"/>
              <w:rPr>
                <w:ins w:id="3298" w:author="Huawei" w:date="2024-02-02T15:20:00Z"/>
              </w:rPr>
            </w:pPr>
            <w:ins w:id="3299" w:author="Huawei" w:date="2024-02-02T15:20:00Z">
              <w:r>
                <w:t>Config 2</w:t>
              </w:r>
            </w:ins>
          </w:p>
        </w:tc>
        <w:tc>
          <w:tcPr>
            <w:tcW w:w="1701" w:type="dxa"/>
            <w:tcBorders>
              <w:top w:val="nil"/>
              <w:bottom w:val="nil"/>
            </w:tcBorders>
            <w:shd w:val="clear" w:color="auto" w:fill="auto"/>
          </w:tcPr>
          <w:p w:rsidR="00644FEB" w:rsidRDefault="00644FEB">
            <w:pPr>
              <w:pStyle w:val="TAC"/>
              <w:rPr>
                <w:ins w:id="3300" w:author="Huawei" w:date="2024-02-02T15:20:00Z"/>
              </w:rPr>
            </w:pPr>
          </w:p>
        </w:tc>
        <w:tc>
          <w:tcPr>
            <w:tcW w:w="5154" w:type="dxa"/>
            <w:gridSpan w:val="5"/>
          </w:tcPr>
          <w:p w:rsidR="00644FEB" w:rsidRDefault="00CF6C33">
            <w:pPr>
              <w:pStyle w:val="TAC"/>
              <w:rPr>
                <w:ins w:id="3301" w:author="Huawei" w:date="2024-02-02T15:20:00Z"/>
              </w:rPr>
            </w:pPr>
            <w:ins w:id="3302" w:author="Huawei" w:date="2024-02-02T15:20:00Z">
              <w:r>
                <w:t>-98</w:t>
              </w:r>
            </w:ins>
          </w:p>
        </w:tc>
      </w:tr>
      <w:tr w:rsidR="00644FEB">
        <w:trPr>
          <w:cantSplit/>
          <w:trHeight w:val="189"/>
          <w:jc w:val="center"/>
          <w:ins w:id="3303" w:author="Huawei" w:date="2024-02-02T15:20:00Z"/>
        </w:trPr>
        <w:tc>
          <w:tcPr>
            <w:tcW w:w="1328" w:type="dxa"/>
            <w:tcBorders>
              <w:top w:val="nil"/>
            </w:tcBorders>
            <w:shd w:val="clear" w:color="auto" w:fill="auto"/>
          </w:tcPr>
          <w:p w:rsidR="00644FEB" w:rsidRDefault="00644FEB">
            <w:pPr>
              <w:pStyle w:val="TAL"/>
              <w:rPr>
                <w:ins w:id="3304" w:author="Huawei" w:date="2024-02-02T15:20:00Z"/>
              </w:rPr>
            </w:pPr>
          </w:p>
        </w:tc>
        <w:tc>
          <w:tcPr>
            <w:tcW w:w="1559" w:type="dxa"/>
          </w:tcPr>
          <w:p w:rsidR="00644FEB" w:rsidRDefault="00CF6C33">
            <w:pPr>
              <w:pStyle w:val="TAL"/>
              <w:rPr>
                <w:ins w:id="3305" w:author="Huawei" w:date="2024-02-02T15:20:00Z"/>
              </w:rPr>
            </w:pPr>
            <w:ins w:id="3306" w:author="Huawei" w:date="2024-02-02T15:20:00Z">
              <w:r>
                <w:t>Config 3</w:t>
              </w:r>
            </w:ins>
          </w:p>
        </w:tc>
        <w:tc>
          <w:tcPr>
            <w:tcW w:w="1701" w:type="dxa"/>
            <w:tcBorders>
              <w:top w:val="nil"/>
            </w:tcBorders>
            <w:shd w:val="clear" w:color="auto" w:fill="auto"/>
          </w:tcPr>
          <w:p w:rsidR="00644FEB" w:rsidRDefault="00644FEB">
            <w:pPr>
              <w:pStyle w:val="TAC"/>
              <w:rPr>
                <w:ins w:id="3307" w:author="Huawei" w:date="2024-02-02T15:20:00Z"/>
              </w:rPr>
            </w:pPr>
          </w:p>
        </w:tc>
        <w:tc>
          <w:tcPr>
            <w:tcW w:w="5154" w:type="dxa"/>
            <w:gridSpan w:val="5"/>
          </w:tcPr>
          <w:p w:rsidR="00644FEB" w:rsidRDefault="00CF6C33">
            <w:pPr>
              <w:pStyle w:val="TAC"/>
              <w:rPr>
                <w:ins w:id="3308" w:author="Huawei" w:date="2024-02-02T15:20:00Z"/>
              </w:rPr>
            </w:pPr>
            <w:ins w:id="3309" w:author="Huawei" w:date="2024-02-02T15:20:00Z">
              <w:r>
                <w:t>-98</w:t>
              </w:r>
            </w:ins>
          </w:p>
        </w:tc>
      </w:tr>
      <w:tr w:rsidR="00644FEB">
        <w:trPr>
          <w:cantSplit/>
          <w:trHeight w:val="189"/>
          <w:jc w:val="center"/>
          <w:ins w:id="3310" w:author="Huawei" w:date="2024-02-29T10:25:00Z"/>
        </w:trPr>
        <w:tc>
          <w:tcPr>
            <w:tcW w:w="1328" w:type="dxa"/>
            <w:vMerge w:val="restart"/>
            <w:tcBorders>
              <w:top w:val="nil"/>
            </w:tcBorders>
            <w:shd w:val="clear" w:color="auto" w:fill="auto"/>
          </w:tcPr>
          <w:p w:rsidR="00644FEB" w:rsidRDefault="00CF6C33">
            <w:pPr>
              <w:pStyle w:val="TAL"/>
              <w:rPr>
                <w:ins w:id="3311" w:author="Huawei" w:date="2024-02-29T10:25:00Z"/>
              </w:rPr>
            </w:pPr>
            <w:ins w:id="3312" w:author="Huawei" w:date="2024-02-29T10:25:00Z">
              <w:r>
                <w:rPr>
                  <w:rFonts w:eastAsia="?? ??"/>
                </w:rPr>
                <w:t>Propagation condition</w:t>
              </w:r>
            </w:ins>
          </w:p>
        </w:tc>
        <w:tc>
          <w:tcPr>
            <w:tcW w:w="1559" w:type="dxa"/>
          </w:tcPr>
          <w:p w:rsidR="00644FEB" w:rsidRDefault="00CF6C33">
            <w:pPr>
              <w:pStyle w:val="TAL"/>
              <w:rPr>
                <w:ins w:id="3313" w:author="Huawei" w:date="2024-02-29T10:25:00Z"/>
              </w:rPr>
            </w:pPr>
            <w:ins w:id="3314" w:author="Huawei" w:date="2024-02-29T10:25:00Z">
              <w:r>
                <w:t>Config 1, 2</w:t>
              </w:r>
            </w:ins>
          </w:p>
        </w:tc>
        <w:tc>
          <w:tcPr>
            <w:tcW w:w="1701" w:type="dxa"/>
            <w:tcBorders>
              <w:top w:val="nil"/>
            </w:tcBorders>
            <w:shd w:val="clear" w:color="auto" w:fill="auto"/>
          </w:tcPr>
          <w:p w:rsidR="00644FEB" w:rsidRDefault="00644FEB">
            <w:pPr>
              <w:pStyle w:val="TAC"/>
              <w:rPr>
                <w:ins w:id="3315" w:author="Huawei" w:date="2024-02-29T10:25:00Z"/>
              </w:rPr>
            </w:pPr>
          </w:p>
        </w:tc>
        <w:tc>
          <w:tcPr>
            <w:tcW w:w="5154" w:type="dxa"/>
            <w:gridSpan w:val="5"/>
          </w:tcPr>
          <w:p w:rsidR="00644FEB" w:rsidRDefault="00CF6C33">
            <w:pPr>
              <w:pStyle w:val="TAC"/>
              <w:rPr>
                <w:ins w:id="3316" w:author="Huawei" w:date="2024-02-29T10:25:00Z"/>
              </w:rPr>
            </w:pPr>
            <w:ins w:id="3317" w:author="Huawei" w:date="2024-02-29T10:25:00Z">
              <w:r>
                <w:rPr>
                  <w:rFonts w:eastAsia="MS Mincho"/>
                </w:rPr>
                <w:t>AWGN +220 Hz</w:t>
              </w:r>
            </w:ins>
          </w:p>
        </w:tc>
      </w:tr>
      <w:tr w:rsidR="00644FEB">
        <w:trPr>
          <w:cantSplit/>
          <w:trHeight w:val="189"/>
          <w:jc w:val="center"/>
          <w:ins w:id="3318" w:author="Huawei" w:date="2024-02-29T10:25:00Z"/>
        </w:trPr>
        <w:tc>
          <w:tcPr>
            <w:tcW w:w="1328" w:type="dxa"/>
            <w:vMerge/>
            <w:shd w:val="clear" w:color="auto" w:fill="auto"/>
          </w:tcPr>
          <w:p w:rsidR="00644FEB" w:rsidRDefault="00644FEB">
            <w:pPr>
              <w:pStyle w:val="TAL"/>
              <w:rPr>
                <w:ins w:id="3319" w:author="Huawei" w:date="2024-02-29T10:25:00Z"/>
              </w:rPr>
            </w:pPr>
          </w:p>
        </w:tc>
        <w:tc>
          <w:tcPr>
            <w:tcW w:w="1559" w:type="dxa"/>
          </w:tcPr>
          <w:p w:rsidR="00644FEB" w:rsidRDefault="00CF6C33">
            <w:pPr>
              <w:pStyle w:val="TAL"/>
              <w:rPr>
                <w:ins w:id="3320" w:author="Huawei" w:date="2024-02-29T10:25:00Z"/>
              </w:rPr>
            </w:pPr>
            <w:ins w:id="3321" w:author="Huawei" w:date="2024-02-29T10:25:00Z">
              <w:r>
                <w:t>Config 3</w:t>
              </w:r>
            </w:ins>
          </w:p>
        </w:tc>
        <w:tc>
          <w:tcPr>
            <w:tcW w:w="1701" w:type="dxa"/>
            <w:tcBorders>
              <w:top w:val="nil"/>
            </w:tcBorders>
            <w:shd w:val="clear" w:color="auto" w:fill="auto"/>
          </w:tcPr>
          <w:p w:rsidR="00644FEB" w:rsidRDefault="00644FEB">
            <w:pPr>
              <w:pStyle w:val="TAC"/>
              <w:rPr>
                <w:ins w:id="3322" w:author="Huawei" w:date="2024-02-29T10:25:00Z"/>
              </w:rPr>
            </w:pPr>
          </w:p>
        </w:tc>
        <w:tc>
          <w:tcPr>
            <w:tcW w:w="5154" w:type="dxa"/>
            <w:gridSpan w:val="5"/>
          </w:tcPr>
          <w:p w:rsidR="00644FEB" w:rsidRDefault="00CF6C33">
            <w:pPr>
              <w:pStyle w:val="TAC"/>
              <w:rPr>
                <w:ins w:id="3323" w:author="Huawei" w:date="2024-02-29T10:25:00Z"/>
              </w:rPr>
            </w:pPr>
            <w:ins w:id="3324" w:author="Huawei" w:date="2024-02-29T10:25:00Z">
              <w:r>
                <w:rPr>
                  <w:rFonts w:eastAsia="MS Mincho"/>
                </w:rPr>
                <w:t>AWGN +500 Hz</w:t>
              </w:r>
            </w:ins>
          </w:p>
        </w:tc>
      </w:tr>
      <w:tr w:rsidR="00644FEB">
        <w:trPr>
          <w:cantSplit/>
          <w:trHeight w:val="2119"/>
          <w:jc w:val="center"/>
          <w:ins w:id="3325" w:author="Huawei" w:date="2024-02-02T15:20:00Z"/>
        </w:trPr>
        <w:tc>
          <w:tcPr>
            <w:tcW w:w="9742" w:type="dxa"/>
            <w:gridSpan w:val="8"/>
          </w:tcPr>
          <w:p w:rsidR="00644FEB" w:rsidRDefault="00CF6C33">
            <w:pPr>
              <w:pStyle w:val="TAN"/>
              <w:rPr>
                <w:ins w:id="3326" w:author="Huawei" w:date="2024-02-02T15:20:00Z"/>
              </w:rPr>
            </w:pPr>
            <w:ins w:id="3327" w:author="Huawei" w:date="2024-02-02T15:20:00Z">
              <w:r>
                <w:t>Note 1:</w:t>
              </w:r>
              <w:r>
                <w:tab/>
                <w:t>OCNG shall be used such that the resources in Cell 1 are fully allocated and a constant total transmitted power spectral density is achieved</w:t>
              </w:r>
              <w:r>
                <w:t xml:space="preserve"> for all OFDM symbols.</w:t>
              </w:r>
            </w:ins>
          </w:p>
          <w:p w:rsidR="00644FEB" w:rsidRDefault="00CF6C33">
            <w:pPr>
              <w:pStyle w:val="TAN"/>
              <w:rPr>
                <w:ins w:id="3328" w:author="Huawei" w:date="2024-02-02T15:20:00Z"/>
              </w:rPr>
            </w:pPr>
            <w:ins w:id="3329" w:author="Huawei" w:date="2024-02-02T15:20:00Z">
              <w:r>
                <w:t>Note 2:</w:t>
              </w:r>
              <w:r>
                <w:tab/>
                <w:t>The uplink resources for CSI reporting are assigned to the UE prior to the start of time period T1.</w:t>
              </w:r>
            </w:ins>
          </w:p>
          <w:p w:rsidR="00644FEB" w:rsidRDefault="00CF6C33">
            <w:pPr>
              <w:pStyle w:val="TAN"/>
              <w:rPr>
                <w:ins w:id="3330" w:author="Huawei" w:date="2024-02-02T15:20:00Z"/>
              </w:rPr>
            </w:pPr>
            <w:ins w:id="3331" w:author="Huawei" w:date="2024-02-02T15:20:00Z">
              <w:r>
                <w:t>Note 3:</w:t>
              </w:r>
              <w:r>
                <w:tab/>
                <w:t>NZP CSI-RS resource set configuration for CSI reporting are assigned to the UE prior to the start of time period T1.</w:t>
              </w:r>
            </w:ins>
          </w:p>
          <w:p w:rsidR="00644FEB" w:rsidRDefault="00CF6C33">
            <w:pPr>
              <w:pStyle w:val="TAN"/>
              <w:rPr>
                <w:ins w:id="3332" w:author="Huawei" w:date="2024-02-02T15:20:00Z"/>
              </w:rPr>
            </w:pPr>
            <w:ins w:id="3333" w:author="Huawei" w:date="2024-02-02T15:20:00Z">
              <w:r>
                <w:t>Note 4:</w:t>
              </w:r>
              <w:r>
                <w:tab/>
                <w:t>Measurement gap configuration is assigned to the UE prior to the start of time period T1.</w:t>
              </w:r>
            </w:ins>
          </w:p>
          <w:p w:rsidR="00644FEB" w:rsidRDefault="00CF6C33">
            <w:pPr>
              <w:pStyle w:val="TAN"/>
              <w:rPr>
                <w:ins w:id="3334" w:author="Huawei" w:date="2024-02-02T15:20:00Z"/>
              </w:rPr>
            </w:pPr>
            <w:ins w:id="3335" w:author="Huawei" w:date="2024-02-02T15:20:00Z">
              <w:r>
                <w:t>Note 5:</w:t>
              </w:r>
              <w:r>
                <w:tab/>
                <w:t>The timers and layer 3 filtering related parameters are configured prior to the start of time period T1.</w:t>
              </w:r>
            </w:ins>
          </w:p>
          <w:p w:rsidR="00644FEB" w:rsidRDefault="00CF6C33">
            <w:pPr>
              <w:pStyle w:val="TAN"/>
              <w:rPr>
                <w:ins w:id="3336" w:author="Huawei" w:date="2024-02-02T15:20:00Z"/>
              </w:rPr>
            </w:pPr>
            <w:ins w:id="3337" w:author="Huawei" w:date="2024-02-02T15:20:00Z">
              <w:r>
                <w:t>Note 6:</w:t>
              </w:r>
              <w:r>
                <w:tab/>
                <w:t>The signal contains PDCCH for UEs oth</w:t>
              </w:r>
              <w:r>
                <w:t>er than the device under test as part of OCNG.</w:t>
              </w:r>
            </w:ins>
          </w:p>
          <w:p w:rsidR="00644FEB" w:rsidRDefault="00CF6C33">
            <w:pPr>
              <w:pStyle w:val="TAN"/>
              <w:rPr>
                <w:ins w:id="3338" w:author="Huawei" w:date="2024-02-02T15:20:00Z"/>
              </w:rPr>
            </w:pPr>
            <w:ins w:id="3339" w:author="Huawei" w:date="2024-02-02T15:20:00Z">
              <w:r>
                <w:t>Note 7:</w:t>
              </w:r>
              <w:r>
                <w:tab/>
                <w:t>SNR levels correspond to the signal to noise ratio over the SSS REs.</w:t>
              </w:r>
            </w:ins>
          </w:p>
          <w:p w:rsidR="00644FEB" w:rsidRDefault="00CF6C33">
            <w:pPr>
              <w:pStyle w:val="TAN"/>
              <w:rPr>
                <w:ins w:id="3340" w:author="Huawei" w:date="2024-02-02T15:20:00Z"/>
              </w:rPr>
            </w:pPr>
            <w:ins w:id="3341" w:author="Huawei" w:date="2024-02-02T15:20:00Z">
              <w:r>
                <w:t>Note 8:</w:t>
              </w:r>
              <w:r>
                <w:tab/>
                <w:t>The SNR in time periods T1, T2, T3, T4 and T5 is denoted as SNR1, SNR2, SNR3, SNR4 and SNR5 respectively in figure A.</w:t>
              </w:r>
            </w:ins>
            <w:ins w:id="3342" w:author="Huawei" w:date="2024-02-02T15:22:00Z">
              <w:r>
                <w:t>X1.Y1.Z</w:t>
              </w:r>
              <w:r>
                <w:t>1</w:t>
              </w:r>
            </w:ins>
            <w:ins w:id="3343" w:author="Huawei" w:date="2024-02-02T15:20:00Z">
              <w:r>
                <w:t>.6.1-1.</w:t>
              </w:r>
            </w:ins>
          </w:p>
          <w:p w:rsidR="00644FEB" w:rsidRDefault="00CF6C33">
            <w:pPr>
              <w:pStyle w:val="TAN"/>
              <w:rPr>
                <w:ins w:id="3344" w:author="Huawei" w:date="2024-02-02T15:20:00Z"/>
              </w:rPr>
            </w:pPr>
            <w:ins w:id="3345" w:author="Huawei" w:date="2024-02-02T15:20:00Z">
              <w:r>
                <w:t>Note 9:</w:t>
              </w:r>
              <w:r>
                <w:tab/>
                <w:t xml:space="preserve">The SNR values are specified for testing a UE which supports 2RX on at least one band. For testing of a UE which supports 4RX on all bands, the SNR during T3 is specified in clause </w:t>
              </w:r>
              <w:r>
                <w:rPr>
                  <w:snapToGrid w:val="0"/>
                </w:rPr>
                <w:t>A.3.6.1.1</w:t>
              </w:r>
              <w:r>
                <w:t>.</w:t>
              </w:r>
            </w:ins>
          </w:p>
        </w:tc>
      </w:tr>
    </w:tbl>
    <w:p w:rsidR="00644FEB" w:rsidRDefault="00644FEB">
      <w:pPr>
        <w:rPr>
          <w:ins w:id="3346" w:author="Huawei" w:date="2024-02-02T15:20:00Z"/>
        </w:rPr>
      </w:pPr>
    </w:p>
    <w:p w:rsidR="00644FEB" w:rsidRDefault="00CF6C33">
      <w:pPr>
        <w:pStyle w:val="TH"/>
        <w:rPr>
          <w:ins w:id="3347" w:author="Huawei" w:date="2024-02-02T15:20:00Z"/>
        </w:rPr>
      </w:pPr>
      <w:ins w:id="3348" w:author="Huawei" w:date="2024-02-02T15:20:00Z">
        <w:r>
          <w:t>Table A.</w:t>
        </w:r>
      </w:ins>
      <w:ins w:id="3349" w:author="Huawei" w:date="2024-02-02T15:22:00Z">
        <w:r>
          <w:t>X1.Y1.Z1</w:t>
        </w:r>
      </w:ins>
      <w:ins w:id="3350" w:author="Huawei" w:date="2024-02-02T15:20:00Z">
        <w:r>
          <w:t>.6.1-4: Void</w:t>
        </w:r>
      </w:ins>
    </w:p>
    <w:p w:rsidR="00644FEB" w:rsidRDefault="00644FEB">
      <w:pPr>
        <w:rPr>
          <w:ins w:id="3351" w:author="Huawei" w:date="2024-02-02T15:20:00Z"/>
        </w:rPr>
      </w:pPr>
    </w:p>
    <w:p w:rsidR="00644FEB" w:rsidRDefault="00CF6C33">
      <w:pPr>
        <w:keepNext/>
        <w:keepLines/>
        <w:spacing w:before="60"/>
        <w:jc w:val="center"/>
        <w:rPr>
          <w:ins w:id="3352" w:author="Huawei" w:date="2024-02-02T15:20:00Z"/>
          <w:rFonts w:ascii="Arial" w:hAnsi="Arial"/>
          <w:b/>
        </w:rPr>
      </w:pPr>
      <w:ins w:id="3353" w:author="Huawei" w:date="2024-02-02T15:20:00Z">
        <w:r>
          <w:rPr>
            <w:rFonts w:ascii="Arial" w:hAnsi="Arial"/>
            <w:b/>
            <w:noProof/>
            <w:lang w:val="en-US" w:eastAsia="zh-CN"/>
          </w:rPr>
          <w:drawing>
            <wp:inline distT="0" distB="0" distL="0" distR="0">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ins>
    </w:p>
    <w:p w:rsidR="00644FEB" w:rsidRDefault="00CF6C33">
      <w:pPr>
        <w:pStyle w:val="TF"/>
        <w:rPr>
          <w:ins w:id="3354" w:author="Huawei" w:date="2024-02-02T15:20:00Z"/>
        </w:rPr>
      </w:pPr>
      <w:ins w:id="3355" w:author="Huawei" w:date="2024-02-02T15:20:00Z">
        <w:r>
          <w:t>Figure A.</w:t>
        </w:r>
      </w:ins>
      <w:ins w:id="3356" w:author="Huawei" w:date="2024-02-02T15:22:00Z">
        <w:r>
          <w:t>X1.Y1.Z1</w:t>
        </w:r>
      </w:ins>
      <w:ins w:id="3357" w:author="Huawei" w:date="2024-02-02T15:20:00Z">
        <w:r>
          <w:t>.6.1-1: SNR variation for CSI-RS in-sync testing</w:t>
        </w:r>
      </w:ins>
    </w:p>
    <w:p w:rsidR="00644FEB" w:rsidRDefault="00CF6C33">
      <w:pPr>
        <w:pStyle w:val="5"/>
        <w:rPr>
          <w:ins w:id="3358" w:author="Huawei" w:date="2024-02-02T15:20:00Z"/>
          <w:snapToGrid w:val="0"/>
        </w:rPr>
      </w:pPr>
      <w:bookmarkStart w:id="3359" w:name="_Toc535476544"/>
      <w:ins w:id="3360" w:author="Huawei" w:date="2024-02-02T15:20:00Z">
        <w:r>
          <w:rPr>
            <w:snapToGrid w:val="0"/>
          </w:rPr>
          <w:t>A.</w:t>
        </w:r>
      </w:ins>
      <w:ins w:id="3361" w:author="Huawei" w:date="2024-02-02T15:22:00Z">
        <w:r>
          <w:rPr>
            <w:snapToGrid w:val="0"/>
          </w:rPr>
          <w:t>X1.Y1.Z1</w:t>
        </w:r>
      </w:ins>
      <w:ins w:id="3362" w:author="Huawei" w:date="2024-02-02T15:20:00Z">
        <w:r>
          <w:rPr>
            <w:snapToGrid w:val="0"/>
          </w:rPr>
          <w:t>.6.2</w:t>
        </w:r>
        <w:r>
          <w:rPr>
            <w:snapToGrid w:val="0"/>
          </w:rPr>
          <w:tab/>
          <w:t>Test Requirements</w:t>
        </w:r>
        <w:bookmarkEnd w:id="3359"/>
      </w:ins>
    </w:p>
    <w:p w:rsidR="00644FEB" w:rsidRDefault="00CF6C33">
      <w:pPr>
        <w:rPr>
          <w:ins w:id="3363" w:author="Huawei" w:date="2024-02-02T15:20:00Z"/>
        </w:rPr>
      </w:pPr>
      <w:ins w:id="3364" w:author="Huawei" w:date="2024-02-02T15:20:00Z">
        <w:r>
          <w:t>The UE behaviour in each test during time durations T1, T2, T3, T4 and T5 shall be as follows:</w:t>
        </w:r>
      </w:ins>
    </w:p>
    <w:p w:rsidR="00644FEB" w:rsidRDefault="00CF6C33">
      <w:pPr>
        <w:rPr>
          <w:ins w:id="3365" w:author="Huawei" w:date="2024-02-02T15:20:00Z"/>
        </w:rPr>
      </w:pPr>
      <w:ins w:id="3366" w:author="Huawei" w:date="2024-02-02T15:20:00Z">
        <w:r>
          <w:t>During the period from time point A to time point F (T6 second after th</w:t>
        </w:r>
        <w:r>
          <w:t>e start of time duration T5) the UE shall transmit uplink signal at least in all uplink slots configured for CSI transmission according to the configured periodic CSI reporting on the PCell.</w:t>
        </w:r>
      </w:ins>
    </w:p>
    <w:p w:rsidR="00644FEB" w:rsidRDefault="00CF6C33">
      <w:pPr>
        <w:rPr>
          <w:ins w:id="3367" w:author="Huawei" w:date="2024-02-02T15:20:00Z"/>
          <w:iCs/>
        </w:rPr>
      </w:pPr>
      <w:ins w:id="3368" w:author="Huawei" w:date="2024-02-02T15:20:00Z">
        <w:r>
          <w:t>The rate of correct events observed during repeated tests shall b</w:t>
        </w:r>
        <w:r>
          <w:t>e at least 90%.</w:t>
        </w:r>
      </w:ins>
    </w:p>
    <w:p w:rsidR="00644FEB" w:rsidRPr="00644FEB" w:rsidRDefault="00644FEB">
      <w:pPr>
        <w:pStyle w:val="30"/>
        <w:ind w:left="0" w:firstLine="0"/>
        <w:jc w:val="center"/>
        <w:rPr>
          <w:rPrChange w:id="3369" w:author="Huawei" w:date="2024-02-02T15:20:00Z">
            <w:rPr>
              <w:lang w:val="en-US"/>
            </w:rPr>
          </w:rPrChange>
        </w:rP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1&gt;</w:t>
      </w:r>
    </w:p>
    <w:p w:rsidR="00644FEB" w:rsidRDefault="00644FEB">
      <w:pPr>
        <w:rPr>
          <w:lang w:eastAsia="zh-CN"/>
        </w:rP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2&gt;</w:t>
      </w:r>
    </w:p>
    <w:p w:rsidR="00644FEB" w:rsidRDefault="00CF6C33">
      <w:pPr>
        <w:pStyle w:val="40"/>
        <w:rPr>
          <w:ins w:id="3370" w:author="Huawei" w:date="2024-02-02T15:20:00Z"/>
          <w:rFonts w:eastAsia="MS Mincho"/>
          <w:i/>
        </w:rPr>
      </w:pPr>
      <w:bookmarkStart w:id="3371" w:name="_Toc535476556"/>
      <w:ins w:id="3372" w:author="Huawei" w:date="2024-02-02T15:20:00Z">
        <w:r>
          <w:t>A.</w:t>
        </w:r>
      </w:ins>
      <w:ins w:id="3373" w:author="Huawei" w:date="2024-02-02T15:23:00Z">
        <w:r>
          <w:t>X1.Y1.Z2</w:t>
        </w:r>
      </w:ins>
      <w:ins w:id="3374" w:author="Huawei" w:date="2024-02-02T15:20:00Z">
        <w:r>
          <w:t>.1</w:t>
        </w:r>
        <w:r>
          <w:tab/>
        </w:r>
        <w:r>
          <w:rPr>
            <w:rFonts w:eastAsia="MS Mincho" w:cs="Arial"/>
          </w:rPr>
          <w:t>Beam Failure Detection and Link Recovery Test for FR1 PCell configured with SSB-based BFD and LR in non-DRX mode</w:t>
        </w:r>
        <w:bookmarkEnd w:id="3371"/>
      </w:ins>
    </w:p>
    <w:p w:rsidR="00644FEB" w:rsidRDefault="00CF6C33">
      <w:pPr>
        <w:pStyle w:val="5"/>
        <w:rPr>
          <w:ins w:id="3375" w:author="Huawei" w:date="2024-02-02T15:20:00Z"/>
          <w:snapToGrid w:val="0"/>
        </w:rPr>
      </w:pPr>
      <w:bookmarkStart w:id="3376" w:name="_Toc535476557"/>
      <w:ins w:id="3377" w:author="Huawei" w:date="2024-02-02T15:20:00Z">
        <w:r>
          <w:rPr>
            <w:snapToGrid w:val="0"/>
            <w:lang w:eastAsia="zh-CN"/>
          </w:rPr>
          <w:t>A.</w:t>
        </w:r>
      </w:ins>
      <w:ins w:id="3378" w:author="Huawei" w:date="2024-02-02T15:23:00Z">
        <w:r>
          <w:rPr>
            <w:snapToGrid w:val="0"/>
            <w:lang w:eastAsia="zh-CN"/>
          </w:rPr>
          <w:t>X1.Y1.Z2</w:t>
        </w:r>
      </w:ins>
      <w:ins w:id="3379" w:author="Huawei" w:date="2024-02-02T15:20:00Z">
        <w:r>
          <w:rPr>
            <w:snapToGrid w:val="0"/>
            <w:lang w:eastAsia="zh-CN"/>
          </w:rPr>
          <w:t>.1.1</w:t>
        </w:r>
        <w:r>
          <w:rPr>
            <w:snapToGrid w:val="0"/>
            <w:lang w:eastAsia="zh-CN"/>
          </w:rPr>
          <w:tab/>
          <w:t>Test Purpose and Environment</w:t>
        </w:r>
        <w:bookmarkEnd w:id="3376"/>
      </w:ins>
    </w:p>
    <w:p w:rsidR="00644FEB" w:rsidRDefault="00CF6C33">
      <w:pPr>
        <w:rPr>
          <w:ins w:id="3380" w:author="Huawei" w:date="2024-02-02T15:20:00Z"/>
        </w:rPr>
      </w:pPr>
      <w:ins w:id="3381" w:author="Huawei" w:date="2024-02-02T15:20:00Z">
        <w:r>
          <w:t>The purpose of this test is to</w:t>
        </w:r>
        <w:r>
          <w:t xml:space="preserve"> verify that the UE properly detects SSB-based beam failure in the set q</w:t>
        </w:r>
        <w:r>
          <w:rPr>
            <w:vertAlign w:val="subscript"/>
          </w:rPr>
          <w:t>0</w:t>
        </w:r>
        <w:r>
          <w:t xml:space="preserve"> configured for a serving cell and that the UE performs correct SSB-based link recovery based on beam candidate set q</w:t>
        </w:r>
        <w:r>
          <w:rPr>
            <w:vertAlign w:val="subscript"/>
          </w:rPr>
          <w:t>1</w:t>
        </w:r>
        <w:r>
          <w:t>. The purpose is to test the downlink monitoring for beam failure</w:t>
        </w:r>
        <w:r>
          <w:t xml:space="preserve"> detection within the UEs active DL BWP, during the evaluation period, and link recovery, when no DRX is used. This test will partly verify the SSB based beam failure detection and link recovery for an FR1 serving cell requirements in clause </w:t>
        </w:r>
        <w:r>
          <w:rPr>
            <w:highlight w:val="yellow"/>
          </w:rPr>
          <w:t>8.5D.</w:t>
        </w:r>
      </w:ins>
    </w:p>
    <w:p w:rsidR="00644FEB" w:rsidRDefault="00CF6C33">
      <w:pPr>
        <w:rPr>
          <w:ins w:id="3382" w:author="CMCC-shiyuan-0228" w:date="2024-02-29T21:43:00Z"/>
        </w:rPr>
      </w:pPr>
      <w:ins w:id="3383" w:author="Huawei" w:date="2024-02-02T15:20:00Z">
        <w:r>
          <w:t>The test</w:t>
        </w:r>
        <w:r>
          <w:t xml:space="preserve"> parameters are given in Tables A.</w:t>
        </w:r>
      </w:ins>
      <w:ins w:id="3384" w:author="Huawei" w:date="2024-02-02T15:23:00Z">
        <w:r>
          <w:t>X1.Y1.Z2</w:t>
        </w:r>
      </w:ins>
      <w:ins w:id="3385" w:author="Huawei" w:date="2024-02-02T15:20:00Z">
        <w:r>
          <w:t>.1.1-1, A.</w:t>
        </w:r>
      </w:ins>
      <w:ins w:id="3386" w:author="Huawei" w:date="2024-02-02T15:23:00Z">
        <w:r>
          <w:t>X1.Y1.Z2</w:t>
        </w:r>
      </w:ins>
      <w:ins w:id="3387" w:author="Huawei" w:date="2024-02-02T15:20:00Z">
        <w:r>
          <w:t>.1.1-2, A.</w:t>
        </w:r>
      </w:ins>
      <w:ins w:id="3388" w:author="Huawei" w:date="2024-02-02T15:23:00Z">
        <w:r>
          <w:t>X1.Y1.Z2</w:t>
        </w:r>
      </w:ins>
      <w:ins w:id="3389" w:author="Huawei" w:date="2024-02-02T15:20:00Z">
        <w:r>
          <w:t>.1.1-3 and A.</w:t>
        </w:r>
      </w:ins>
      <w:ins w:id="3390" w:author="Huawei" w:date="2024-02-02T15:23:00Z">
        <w:r>
          <w:t>X1.Y1.Z2</w:t>
        </w:r>
      </w:ins>
      <w:ins w:id="3391" w:author="Huawei" w:date="2024-02-02T15:20:00Z">
        <w:r>
          <w:t>.1.1-4 below. There is one cell, cell 1 which is the active cell, in the test. The test consists of five successive time periods, with time duration of T1, T</w:t>
        </w:r>
        <w:r>
          <w:t>2, T3, T4 and T5 respectively. Figure A.</w:t>
        </w:r>
      </w:ins>
      <w:ins w:id="3392" w:author="Huawei" w:date="2024-02-02T15:23:00Z">
        <w:r>
          <w:t>X1.Y1.Z2</w:t>
        </w:r>
      </w:ins>
      <w:ins w:id="3393" w:author="Huawei" w:date="2024-02-02T15:20:00Z">
        <w:r>
          <w:t>.1.1-1 shows the variation of the downlink SNR of the SSB in set q</w:t>
        </w:r>
        <w:r>
          <w:rPr>
            <w:vertAlign w:val="subscript"/>
          </w:rPr>
          <w:t>0</w:t>
        </w:r>
        <w:r>
          <w:t xml:space="preserve"> in the active cell to emulate SSB based beam failure. Figure A.</w:t>
        </w:r>
      </w:ins>
      <w:ins w:id="3394" w:author="Huawei" w:date="2024-02-02T15:23:00Z">
        <w:r>
          <w:t>X1.Y1.Z2</w:t>
        </w:r>
      </w:ins>
      <w:ins w:id="3395" w:author="Huawei" w:date="2024-02-02T15:20:00Z">
        <w:r>
          <w:t xml:space="preserve">.1.1-2 shows the variation of the downlink L1-RSRP of the SSB in set </w:t>
        </w:r>
        <w:r>
          <w:t>q</w:t>
        </w:r>
        <w:r>
          <w:rPr>
            <w:vertAlign w:val="subscript"/>
          </w:rPr>
          <w:t>1</w:t>
        </w:r>
        <w:r>
          <w:t xml:space="preserve"> of the candidate beam used for link recovery. Prior to the start of the time duration T1, the UE shall be fully synchronized to cell 1. The UE shall be configured for periodic CSI reporting with a reporting periodicity of 5  ms. In the test, DRX configu</w:t>
        </w:r>
        <w:r>
          <w:t>ration is not enabled. The UE is configured to perform inter-frequency measurements using GP ID #0 (40ms) in test 1.</w:t>
        </w:r>
      </w:ins>
    </w:p>
    <w:p w:rsidR="00644FEB" w:rsidRDefault="00CF6C33">
      <w:pPr>
        <w:rPr>
          <w:ins w:id="3396" w:author="CMCC-shiyuan-0228" w:date="2024-02-29T21:43:00Z"/>
          <w:lang w:val="en-US" w:eastAsia="zh-CN"/>
        </w:rPr>
      </w:pPr>
      <w:ins w:id="3397" w:author="CMCC-shiyuan-0228" w:date="2024-02-29T21:43:00Z">
        <w:r>
          <w:rPr>
            <w:rFonts w:hint="eastAsia"/>
            <w:lang w:val="en-US" w:eastAsia="zh-CN"/>
          </w:rPr>
          <w:t>UE positioning and UE speed are set by AT command. UE speed is 0km/h, UE specific positioning is emulated by test system.</w:t>
        </w:r>
      </w:ins>
    </w:p>
    <w:p w:rsidR="00644FEB" w:rsidRDefault="00CF6C33">
      <w:pPr>
        <w:rPr>
          <w:ins w:id="3398" w:author="CMCC-shiyuan-0228" w:date="2024-02-29T21:43:00Z"/>
          <w:lang w:val="en-US" w:eastAsia="zh-CN"/>
        </w:rPr>
      </w:pPr>
      <w:ins w:id="3399" w:author="CMCC-shiyuan-0228" w:date="2024-02-29T21:43:00Z">
        <w:r>
          <w:rPr>
            <w:rFonts w:eastAsia="等线" w:hint="eastAsia"/>
            <w:lang w:val="en-US" w:eastAsia="zh-CN"/>
          </w:rPr>
          <w:t xml:space="preserve">The </w:t>
        </w:r>
        <w:r>
          <w:rPr>
            <w:rFonts w:eastAsia="宋体" w:hint="eastAsia"/>
            <w:lang w:val="en-US" w:eastAsia="zh-CN"/>
          </w:rPr>
          <w:t xml:space="preserve">specific gNB </w:t>
        </w:r>
        <w:r>
          <w:rPr>
            <w:rFonts w:eastAsia="宋体" w:hint="eastAsia"/>
            <w:lang w:val="en-US" w:eastAsia="zh-CN"/>
          </w:rPr>
          <w:t>reference location is emulated by test system.</w:t>
        </w:r>
      </w:ins>
    </w:p>
    <w:p w:rsidR="00644FEB" w:rsidRDefault="00644FEB">
      <w:pPr>
        <w:rPr>
          <w:ins w:id="3400" w:author="Huawei" w:date="2024-02-02T15:20:00Z"/>
        </w:rPr>
      </w:pPr>
    </w:p>
    <w:p w:rsidR="00644FEB" w:rsidRDefault="00CF6C33">
      <w:pPr>
        <w:pStyle w:val="TH"/>
        <w:rPr>
          <w:ins w:id="3401" w:author="Huawei" w:date="2024-02-02T15:20:00Z"/>
        </w:rPr>
      </w:pPr>
      <w:ins w:id="3402" w:author="Huawei" w:date="2024-02-02T15:20:00Z">
        <w:r>
          <w:t>Table A.</w:t>
        </w:r>
      </w:ins>
      <w:ins w:id="3403" w:author="Huawei" w:date="2024-02-02T15:23:00Z">
        <w:r>
          <w:t>X1.Y1.Z2</w:t>
        </w:r>
      </w:ins>
      <w:ins w:id="3404" w:author="Huawei" w:date="2024-02-02T15:20:00Z">
        <w:r>
          <w:t>.1.1-1: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4FEB">
        <w:trPr>
          <w:trHeight w:val="187"/>
          <w:jc w:val="center"/>
          <w:ins w:id="3405" w:author="Huawei" w:date="2024-02-02T15:20:00Z"/>
        </w:trPr>
        <w:tc>
          <w:tcPr>
            <w:tcW w:w="2265" w:type="dxa"/>
            <w:shd w:val="clear" w:color="auto" w:fill="auto"/>
          </w:tcPr>
          <w:p w:rsidR="00644FEB" w:rsidRDefault="00CF6C33">
            <w:pPr>
              <w:pStyle w:val="TAH"/>
              <w:rPr>
                <w:ins w:id="3406" w:author="Huawei" w:date="2024-02-02T15:20:00Z"/>
              </w:rPr>
            </w:pPr>
            <w:ins w:id="3407" w:author="Huawei" w:date="2024-02-02T15:20:00Z">
              <w:r>
                <w:t>Configuration</w:t>
              </w:r>
            </w:ins>
          </w:p>
        </w:tc>
        <w:tc>
          <w:tcPr>
            <w:tcW w:w="6905" w:type="dxa"/>
            <w:shd w:val="clear" w:color="auto" w:fill="auto"/>
          </w:tcPr>
          <w:p w:rsidR="00644FEB" w:rsidRDefault="00CF6C33">
            <w:pPr>
              <w:pStyle w:val="TAH"/>
              <w:rPr>
                <w:ins w:id="3408" w:author="Huawei" w:date="2024-02-02T15:20:00Z"/>
              </w:rPr>
            </w:pPr>
            <w:ins w:id="3409" w:author="Huawei" w:date="2024-02-02T15:20:00Z">
              <w:r>
                <w:t>Description</w:t>
              </w:r>
            </w:ins>
          </w:p>
        </w:tc>
      </w:tr>
      <w:tr w:rsidR="00644FEB">
        <w:trPr>
          <w:trHeight w:val="187"/>
          <w:jc w:val="center"/>
          <w:ins w:id="3410" w:author="Huawei" w:date="2024-02-02T15:20:00Z"/>
        </w:trPr>
        <w:tc>
          <w:tcPr>
            <w:tcW w:w="2265" w:type="dxa"/>
            <w:shd w:val="clear" w:color="auto" w:fill="auto"/>
          </w:tcPr>
          <w:p w:rsidR="00644FEB" w:rsidRDefault="00CF6C33">
            <w:pPr>
              <w:pStyle w:val="TAL"/>
              <w:rPr>
                <w:ins w:id="3411" w:author="Huawei" w:date="2024-02-02T15:20:00Z"/>
              </w:rPr>
            </w:pPr>
            <w:ins w:id="3412" w:author="Huawei" w:date="2024-02-02T15:20:00Z">
              <w:r>
                <w:t>1</w:t>
              </w:r>
            </w:ins>
          </w:p>
        </w:tc>
        <w:tc>
          <w:tcPr>
            <w:tcW w:w="6905" w:type="dxa"/>
            <w:shd w:val="clear" w:color="auto" w:fill="auto"/>
          </w:tcPr>
          <w:p w:rsidR="00644FEB" w:rsidRDefault="00CF6C33">
            <w:pPr>
              <w:pStyle w:val="TAL"/>
              <w:rPr>
                <w:ins w:id="3413" w:author="Huawei" w:date="2024-02-02T15:20:00Z"/>
              </w:rPr>
            </w:pPr>
            <w:ins w:id="3414" w:author="Huawei" w:date="2024-02-02T15:20:00Z">
              <w:r>
                <w:t>FDD duplex mode, 15 kHz SSB SCS, 10 MHz bandwidth</w:t>
              </w:r>
            </w:ins>
          </w:p>
        </w:tc>
      </w:tr>
      <w:tr w:rsidR="00644FEB">
        <w:trPr>
          <w:trHeight w:val="187"/>
          <w:jc w:val="center"/>
          <w:ins w:id="3415" w:author="Huawei" w:date="2024-02-02T15:20:00Z"/>
        </w:trPr>
        <w:tc>
          <w:tcPr>
            <w:tcW w:w="2265" w:type="dxa"/>
            <w:shd w:val="clear" w:color="auto" w:fill="auto"/>
          </w:tcPr>
          <w:p w:rsidR="00644FEB" w:rsidRDefault="00CF6C33">
            <w:pPr>
              <w:pStyle w:val="TAL"/>
              <w:rPr>
                <w:ins w:id="3416" w:author="Huawei" w:date="2024-02-02T15:20:00Z"/>
              </w:rPr>
            </w:pPr>
            <w:ins w:id="3417" w:author="Huawei" w:date="2024-02-02T15:20:00Z">
              <w:r>
                <w:t>2</w:t>
              </w:r>
            </w:ins>
          </w:p>
        </w:tc>
        <w:tc>
          <w:tcPr>
            <w:tcW w:w="6905" w:type="dxa"/>
            <w:shd w:val="clear" w:color="auto" w:fill="auto"/>
          </w:tcPr>
          <w:p w:rsidR="00644FEB" w:rsidRDefault="00CF6C33">
            <w:pPr>
              <w:pStyle w:val="TAL"/>
              <w:rPr>
                <w:ins w:id="3418" w:author="Huawei" w:date="2024-02-02T15:20:00Z"/>
              </w:rPr>
            </w:pPr>
            <w:ins w:id="3419" w:author="Huawei" w:date="2024-02-02T15:20:00Z">
              <w:r>
                <w:t>TDD duplex mode, 15 kHz SSB SCS, 10 MHz bandwidth</w:t>
              </w:r>
            </w:ins>
          </w:p>
        </w:tc>
      </w:tr>
      <w:tr w:rsidR="00644FEB">
        <w:trPr>
          <w:trHeight w:val="187"/>
          <w:jc w:val="center"/>
          <w:ins w:id="3420" w:author="Huawei" w:date="2024-02-02T15:20:00Z"/>
        </w:trPr>
        <w:tc>
          <w:tcPr>
            <w:tcW w:w="2265" w:type="dxa"/>
            <w:shd w:val="clear" w:color="auto" w:fill="auto"/>
          </w:tcPr>
          <w:p w:rsidR="00644FEB" w:rsidRDefault="00CF6C33">
            <w:pPr>
              <w:pStyle w:val="TAL"/>
              <w:rPr>
                <w:ins w:id="3421" w:author="Huawei" w:date="2024-02-02T15:20:00Z"/>
              </w:rPr>
            </w:pPr>
            <w:ins w:id="3422" w:author="Huawei" w:date="2024-02-02T15:20:00Z">
              <w:r>
                <w:t>3</w:t>
              </w:r>
            </w:ins>
          </w:p>
        </w:tc>
        <w:tc>
          <w:tcPr>
            <w:tcW w:w="6905" w:type="dxa"/>
            <w:shd w:val="clear" w:color="auto" w:fill="auto"/>
          </w:tcPr>
          <w:p w:rsidR="00644FEB" w:rsidRDefault="00CF6C33">
            <w:pPr>
              <w:pStyle w:val="TAL"/>
              <w:rPr>
                <w:ins w:id="3423" w:author="Huawei" w:date="2024-02-02T15:20:00Z"/>
              </w:rPr>
            </w:pPr>
            <w:ins w:id="3424" w:author="Huawei" w:date="2024-02-02T15:20:00Z">
              <w:r>
                <w:t>TDD d</w:t>
              </w:r>
              <w:r>
                <w:t>uplex mode, 30 kHz SSB SCS, 40 MHz bandwidth</w:t>
              </w:r>
            </w:ins>
          </w:p>
        </w:tc>
      </w:tr>
      <w:tr w:rsidR="00644FEB">
        <w:trPr>
          <w:trHeight w:val="187"/>
          <w:jc w:val="center"/>
          <w:ins w:id="3425" w:author="Huawei" w:date="2024-02-02T15:20:00Z"/>
        </w:trPr>
        <w:tc>
          <w:tcPr>
            <w:tcW w:w="9170" w:type="dxa"/>
            <w:gridSpan w:val="2"/>
            <w:shd w:val="clear" w:color="auto" w:fill="auto"/>
          </w:tcPr>
          <w:p w:rsidR="00644FEB" w:rsidRDefault="00CF6C33">
            <w:pPr>
              <w:pStyle w:val="TAN"/>
              <w:rPr>
                <w:ins w:id="3426" w:author="Huawei" w:date="2024-02-02T15:20:00Z"/>
              </w:rPr>
            </w:pPr>
            <w:ins w:id="3427" w:author="Huawei" w:date="2024-02-02T15:20:00Z">
              <w:r>
                <w:t>Note:</w:t>
              </w:r>
              <w:r>
                <w:tab/>
                <w:t>The UE is only required to pass in one of the supported test configurations in FR1</w:t>
              </w:r>
            </w:ins>
          </w:p>
        </w:tc>
      </w:tr>
    </w:tbl>
    <w:p w:rsidR="00644FEB" w:rsidRDefault="00644FEB">
      <w:pPr>
        <w:spacing w:before="120"/>
        <w:rPr>
          <w:ins w:id="3428" w:author="Huawei" w:date="2024-02-02T15:20:00Z"/>
        </w:rPr>
      </w:pPr>
    </w:p>
    <w:p w:rsidR="00644FEB" w:rsidRDefault="00CF6C33">
      <w:pPr>
        <w:pStyle w:val="TH"/>
        <w:rPr>
          <w:ins w:id="3429" w:author="Huawei" w:date="2024-02-02T15:20:00Z"/>
        </w:rPr>
      </w:pPr>
      <w:ins w:id="3430" w:author="Huawei" w:date="2024-02-02T15:20:00Z">
        <w:r>
          <w:t>Table A.</w:t>
        </w:r>
      </w:ins>
      <w:ins w:id="3431" w:author="Huawei" w:date="2024-02-02T15:23:00Z">
        <w:r>
          <w:t>X1.Y1.Z2</w:t>
        </w:r>
      </w:ins>
      <w:ins w:id="3432" w:author="Huawei" w:date="2024-02-02T15:20:00Z">
        <w:r>
          <w:t xml:space="preserve">.1.1-2: General test parameters for FR1 PCell for SSB-based beam failure detection and link recovery </w:t>
        </w:r>
        <w:r>
          <w:t>testing in non-DRX mode</w:t>
        </w:r>
      </w:ins>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433"/>
        <w:gridCol w:w="1165"/>
        <w:gridCol w:w="719"/>
        <w:gridCol w:w="1820"/>
        <w:gridCol w:w="1394"/>
      </w:tblGrid>
      <w:tr w:rsidR="00644FEB">
        <w:trPr>
          <w:trHeight w:val="187"/>
          <w:jc w:val="center"/>
          <w:ins w:id="3433" w:author="Huawei" w:date="2024-02-02T15:20:00Z"/>
        </w:trPr>
        <w:tc>
          <w:tcPr>
            <w:tcW w:w="2336" w:type="pct"/>
            <w:gridSpan w:val="3"/>
            <w:tcBorders>
              <w:bottom w:val="nil"/>
            </w:tcBorders>
            <w:shd w:val="clear" w:color="auto" w:fill="auto"/>
          </w:tcPr>
          <w:p w:rsidR="00644FEB" w:rsidRDefault="00CF6C33">
            <w:pPr>
              <w:pStyle w:val="TAH"/>
              <w:rPr>
                <w:ins w:id="3434" w:author="Huawei" w:date="2024-02-02T15:20:00Z"/>
              </w:rPr>
            </w:pPr>
            <w:ins w:id="3435" w:author="Huawei" w:date="2024-02-02T15:20:00Z">
              <w:r>
                <w:t>Parameter</w:t>
              </w:r>
            </w:ins>
          </w:p>
        </w:tc>
        <w:tc>
          <w:tcPr>
            <w:tcW w:w="487" w:type="pct"/>
            <w:tcBorders>
              <w:bottom w:val="nil"/>
            </w:tcBorders>
            <w:shd w:val="clear" w:color="auto" w:fill="auto"/>
          </w:tcPr>
          <w:p w:rsidR="00644FEB" w:rsidRDefault="00CF6C33">
            <w:pPr>
              <w:pStyle w:val="TAH"/>
              <w:rPr>
                <w:ins w:id="3436" w:author="Huawei" w:date="2024-02-02T15:20:00Z"/>
              </w:rPr>
            </w:pPr>
            <w:ins w:id="3437" w:author="Huawei" w:date="2024-02-02T15:20:00Z">
              <w:r>
                <w:t>Unit</w:t>
              </w:r>
            </w:ins>
          </w:p>
        </w:tc>
        <w:tc>
          <w:tcPr>
            <w:tcW w:w="1232" w:type="pct"/>
            <w:shd w:val="clear" w:color="auto" w:fill="auto"/>
          </w:tcPr>
          <w:p w:rsidR="00644FEB" w:rsidRDefault="00CF6C33">
            <w:pPr>
              <w:pStyle w:val="TAH"/>
              <w:rPr>
                <w:ins w:id="3438" w:author="Huawei" w:date="2024-02-02T15:20:00Z"/>
              </w:rPr>
            </w:pPr>
            <w:ins w:id="3439" w:author="Huawei" w:date="2024-02-02T15:20:00Z">
              <w:r>
                <w:t>Value</w:t>
              </w:r>
            </w:ins>
          </w:p>
        </w:tc>
        <w:tc>
          <w:tcPr>
            <w:tcW w:w="944" w:type="pct"/>
          </w:tcPr>
          <w:p w:rsidR="00644FEB" w:rsidRDefault="00CF6C33">
            <w:pPr>
              <w:pStyle w:val="TAH"/>
              <w:rPr>
                <w:ins w:id="3440" w:author="Huawei" w:date="2024-02-02T15:20:00Z"/>
              </w:rPr>
            </w:pPr>
            <w:ins w:id="3441" w:author="Huawei" w:date="2024-02-02T15:20:00Z">
              <w:r>
                <w:t>Comment</w:t>
              </w:r>
            </w:ins>
          </w:p>
        </w:tc>
      </w:tr>
      <w:tr w:rsidR="00644FEB">
        <w:trPr>
          <w:trHeight w:val="187"/>
          <w:jc w:val="center"/>
          <w:ins w:id="3442" w:author="Huawei" w:date="2024-02-02T15:20:00Z"/>
        </w:trPr>
        <w:tc>
          <w:tcPr>
            <w:tcW w:w="2336" w:type="pct"/>
            <w:gridSpan w:val="3"/>
            <w:tcBorders>
              <w:top w:val="nil"/>
            </w:tcBorders>
            <w:shd w:val="clear" w:color="auto" w:fill="auto"/>
          </w:tcPr>
          <w:p w:rsidR="00644FEB" w:rsidRDefault="00644FEB">
            <w:pPr>
              <w:pStyle w:val="TAH"/>
              <w:rPr>
                <w:ins w:id="3443" w:author="Huawei" w:date="2024-02-02T15:20:00Z"/>
              </w:rPr>
            </w:pPr>
          </w:p>
        </w:tc>
        <w:tc>
          <w:tcPr>
            <w:tcW w:w="487" w:type="pct"/>
            <w:tcBorders>
              <w:top w:val="nil"/>
            </w:tcBorders>
            <w:shd w:val="clear" w:color="auto" w:fill="auto"/>
          </w:tcPr>
          <w:p w:rsidR="00644FEB" w:rsidRDefault="00644FEB">
            <w:pPr>
              <w:pStyle w:val="TAH"/>
              <w:rPr>
                <w:ins w:id="3444" w:author="Huawei" w:date="2024-02-02T15:20:00Z"/>
              </w:rPr>
            </w:pPr>
          </w:p>
        </w:tc>
        <w:tc>
          <w:tcPr>
            <w:tcW w:w="1232" w:type="pct"/>
            <w:shd w:val="clear" w:color="auto" w:fill="auto"/>
          </w:tcPr>
          <w:p w:rsidR="00644FEB" w:rsidRDefault="00CF6C33">
            <w:pPr>
              <w:pStyle w:val="TAH"/>
              <w:rPr>
                <w:ins w:id="3445" w:author="Huawei" w:date="2024-02-02T15:20:00Z"/>
              </w:rPr>
            </w:pPr>
            <w:ins w:id="3446" w:author="Huawei" w:date="2024-02-02T15:20:00Z">
              <w:r>
                <w:t>Test 1</w:t>
              </w:r>
            </w:ins>
          </w:p>
        </w:tc>
        <w:tc>
          <w:tcPr>
            <w:tcW w:w="944" w:type="pct"/>
          </w:tcPr>
          <w:p w:rsidR="00644FEB" w:rsidRDefault="00644FEB">
            <w:pPr>
              <w:pStyle w:val="TAH"/>
              <w:rPr>
                <w:ins w:id="3447" w:author="Huawei" w:date="2024-02-02T15:20:00Z"/>
              </w:rPr>
            </w:pPr>
          </w:p>
        </w:tc>
      </w:tr>
      <w:tr w:rsidR="00644FEB">
        <w:trPr>
          <w:trHeight w:val="187"/>
          <w:jc w:val="center"/>
          <w:ins w:id="3448" w:author="Huawei" w:date="2024-02-02T15:20:00Z"/>
        </w:trPr>
        <w:tc>
          <w:tcPr>
            <w:tcW w:w="2336" w:type="pct"/>
            <w:gridSpan w:val="3"/>
            <w:shd w:val="clear" w:color="auto" w:fill="auto"/>
          </w:tcPr>
          <w:p w:rsidR="00644FEB" w:rsidRDefault="00CF6C33">
            <w:pPr>
              <w:pStyle w:val="TAL"/>
              <w:rPr>
                <w:ins w:id="3449" w:author="Huawei" w:date="2024-02-02T15:20:00Z"/>
              </w:rPr>
            </w:pPr>
            <w:ins w:id="3450" w:author="Huawei" w:date="2024-02-02T15:20:00Z">
              <w:r>
                <w:t>Active PSCell</w:t>
              </w:r>
            </w:ins>
          </w:p>
        </w:tc>
        <w:tc>
          <w:tcPr>
            <w:tcW w:w="487" w:type="pct"/>
            <w:shd w:val="clear" w:color="auto" w:fill="auto"/>
          </w:tcPr>
          <w:p w:rsidR="00644FEB" w:rsidRDefault="00644FEB">
            <w:pPr>
              <w:pStyle w:val="TAC"/>
              <w:rPr>
                <w:ins w:id="3451" w:author="Huawei" w:date="2024-02-02T15:20:00Z"/>
              </w:rPr>
            </w:pPr>
          </w:p>
        </w:tc>
        <w:tc>
          <w:tcPr>
            <w:tcW w:w="1232" w:type="pct"/>
            <w:shd w:val="clear" w:color="auto" w:fill="auto"/>
          </w:tcPr>
          <w:p w:rsidR="00644FEB" w:rsidRDefault="00CF6C33">
            <w:pPr>
              <w:pStyle w:val="TAC"/>
              <w:rPr>
                <w:ins w:id="3452" w:author="Huawei" w:date="2024-02-02T15:20:00Z"/>
              </w:rPr>
            </w:pPr>
            <w:ins w:id="3453" w:author="Huawei" w:date="2024-02-02T15:20:00Z">
              <w:r>
                <w:t>Cell 1</w:t>
              </w:r>
            </w:ins>
          </w:p>
        </w:tc>
        <w:tc>
          <w:tcPr>
            <w:tcW w:w="944" w:type="pct"/>
          </w:tcPr>
          <w:p w:rsidR="00644FEB" w:rsidRDefault="00644FEB">
            <w:pPr>
              <w:pStyle w:val="TAC"/>
              <w:rPr>
                <w:ins w:id="3454" w:author="Huawei" w:date="2024-02-02T15:20:00Z"/>
              </w:rPr>
            </w:pPr>
          </w:p>
        </w:tc>
      </w:tr>
      <w:tr w:rsidR="00644FEB">
        <w:trPr>
          <w:trHeight w:val="187"/>
          <w:jc w:val="center"/>
          <w:ins w:id="3455" w:author="Huawei" w:date="2024-02-02T15:20:00Z"/>
        </w:trPr>
        <w:tc>
          <w:tcPr>
            <w:tcW w:w="2336" w:type="pct"/>
            <w:gridSpan w:val="3"/>
            <w:shd w:val="clear" w:color="auto" w:fill="auto"/>
          </w:tcPr>
          <w:p w:rsidR="00644FEB" w:rsidRDefault="00CF6C33">
            <w:pPr>
              <w:pStyle w:val="TAL"/>
              <w:rPr>
                <w:ins w:id="3456" w:author="Huawei" w:date="2024-02-02T15:20:00Z"/>
              </w:rPr>
            </w:pPr>
            <w:ins w:id="3457" w:author="Huawei" w:date="2024-02-02T15:20:00Z">
              <w:r>
                <w:t>RF Channel Number</w:t>
              </w:r>
            </w:ins>
          </w:p>
        </w:tc>
        <w:tc>
          <w:tcPr>
            <w:tcW w:w="487" w:type="pct"/>
            <w:tcBorders>
              <w:bottom w:val="single" w:sz="4" w:space="0" w:color="auto"/>
            </w:tcBorders>
            <w:shd w:val="clear" w:color="auto" w:fill="auto"/>
          </w:tcPr>
          <w:p w:rsidR="00644FEB" w:rsidRDefault="00644FEB">
            <w:pPr>
              <w:pStyle w:val="TAC"/>
              <w:rPr>
                <w:ins w:id="3458" w:author="Huawei" w:date="2024-02-02T15:20:00Z"/>
              </w:rPr>
            </w:pPr>
          </w:p>
        </w:tc>
        <w:tc>
          <w:tcPr>
            <w:tcW w:w="1232" w:type="pct"/>
            <w:shd w:val="clear" w:color="auto" w:fill="auto"/>
          </w:tcPr>
          <w:p w:rsidR="00644FEB" w:rsidRDefault="00CF6C33">
            <w:pPr>
              <w:pStyle w:val="TAC"/>
              <w:rPr>
                <w:ins w:id="3459" w:author="Huawei" w:date="2024-02-02T15:20:00Z"/>
              </w:rPr>
            </w:pPr>
            <w:ins w:id="3460" w:author="Huawei" w:date="2024-02-02T15:20:00Z">
              <w:r>
                <w:t>1</w:t>
              </w:r>
            </w:ins>
          </w:p>
        </w:tc>
        <w:tc>
          <w:tcPr>
            <w:tcW w:w="944" w:type="pct"/>
          </w:tcPr>
          <w:p w:rsidR="00644FEB" w:rsidRDefault="00644FEB">
            <w:pPr>
              <w:pStyle w:val="TAC"/>
              <w:rPr>
                <w:ins w:id="3461" w:author="Huawei" w:date="2024-02-02T15:20:00Z"/>
              </w:rPr>
            </w:pPr>
          </w:p>
        </w:tc>
      </w:tr>
      <w:tr w:rsidR="00644FEB">
        <w:trPr>
          <w:trHeight w:val="187"/>
          <w:jc w:val="center"/>
          <w:ins w:id="3462" w:author="Huawei" w:date="2024-02-02T15:20:00Z"/>
        </w:trPr>
        <w:tc>
          <w:tcPr>
            <w:tcW w:w="1548" w:type="pct"/>
            <w:gridSpan w:val="2"/>
            <w:tcBorders>
              <w:bottom w:val="nil"/>
            </w:tcBorders>
            <w:shd w:val="clear" w:color="auto" w:fill="auto"/>
          </w:tcPr>
          <w:p w:rsidR="00644FEB" w:rsidRDefault="00CF6C33">
            <w:pPr>
              <w:pStyle w:val="TAL"/>
              <w:rPr>
                <w:ins w:id="3463" w:author="Huawei" w:date="2024-02-02T15:20:00Z"/>
              </w:rPr>
            </w:pPr>
            <w:ins w:id="3464" w:author="Huawei" w:date="2024-02-02T15:20:00Z">
              <w:r>
                <w:t>Duplex mode</w:t>
              </w:r>
            </w:ins>
          </w:p>
        </w:tc>
        <w:tc>
          <w:tcPr>
            <w:tcW w:w="788" w:type="pct"/>
            <w:shd w:val="clear" w:color="auto" w:fill="auto"/>
          </w:tcPr>
          <w:p w:rsidR="00644FEB" w:rsidRDefault="00CF6C33">
            <w:pPr>
              <w:pStyle w:val="TAL"/>
              <w:rPr>
                <w:ins w:id="3465" w:author="Huawei" w:date="2024-02-02T15:20:00Z"/>
              </w:rPr>
            </w:pPr>
            <w:ins w:id="3466" w:author="Huawei" w:date="2024-02-02T15:20:00Z">
              <w:r>
                <w:t>Config 1</w:t>
              </w:r>
            </w:ins>
          </w:p>
        </w:tc>
        <w:tc>
          <w:tcPr>
            <w:tcW w:w="487" w:type="pct"/>
            <w:tcBorders>
              <w:bottom w:val="nil"/>
            </w:tcBorders>
            <w:shd w:val="clear" w:color="auto" w:fill="auto"/>
          </w:tcPr>
          <w:p w:rsidR="00644FEB" w:rsidRDefault="00644FEB">
            <w:pPr>
              <w:pStyle w:val="TAC"/>
              <w:rPr>
                <w:ins w:id="3467" w:author="Huawei" w:date="2024-02-02T15:20:00Z"/>
              </w:rPr>
            </w:pPr>
          </w:p>
        </w:tc>
        <w:tc>
          <w:tcPr>
            <w:tcW w:w="1232" w:type="pct"/>
            <w:shd w:val="clear" w:color="auto" w:fill="auto"/>
          </w:tcPr>
          <w:p w:rsidR="00644FEB" w:rsidRDefault="00CF6C33">
            <w:pPr>
              <w:pStyle w:val="TAC"/>
              <w:rPr>
                <w:ins w:id="3468" w:author="Huawei" w:date="2024-02-02T15:20:00Z"/>
              </w:rPr>
            </w:pPr>
            <w:ins w:id="3469" w:author="Huawei" w:date="2024-02-02T15:20:00Z">
              <w:r>
                <w:t>FDD</w:t>
              </w:r>
            </w:ins>
          </w:p>
        </w:tc>
        <w:tc>
          <w:tcPr>
            <w:tcW w:w="944" w:type="pct"/>
          </w:tcPr>
          <w:p w:rsidR="00644FEB" w:rsidRDefault="00644FEB">
            <w:pPr>
              <w:pStyle w:val="TAC"/>
              <w:rPr>
                <w:ins w:id="3470" w:author="Huawei" w:date="2024-02-02T15:20:00Z"/>
              </w:rPr>
            </w:pPr>
          </w:p>
        </w:tc>
      </w:tr>
      <w:tr w:rsidR="00644FEB">
        <w:trPr>
          <w:trHeight w:val="187"/>
          <w:jc w:val="center"/>
          <w:ins w:id="3471" w:author="Huawei" w:date="2024-02-02T15:20:00Z"/>
        </w:trPr>
        <w:tc>
          <w:tcPr>
            <w:tcW w:w="1548" w:type="pct"/>
            <w:gridSpan w:val="2"/>
            <w:tcBorders>
              <w:top w:val="nil"/>
            </w:tcBorders>
            <w:shd w:val="clear" w:color="auto" w:fill="auto"/>
          </w:tcPr>
          <w:p w:rsidR="00644FEB" w:rsidRDefault="00644FEB">
            <w:pPr>
              <w:pStyle w:val="TAL"/>
              <w:rPr>
                <w:ins w:id="3472" w:author="Huawei" w:date="2024-02-02T15:20:00Z"/>
              </w:rPr>
            </w:pPr>
          </w:p>
        </w:tc>
        <w:tc>
          <w:tcPr>
            <w:tcW w:w="788" w:type="pct"/>
            <w:shd w:val="clear" w:color="auto" w:fill="auto"/>
          </w:tcPr>
          <w:p w:rsidR="00644FEB" w:rsidRDefault="00CF6C33">
            <w:pPr>
              <w:pStyle w:val="TAL"/>
              <w:rPr>
                <w:ins w:id="3473" w:author="Huawei" w:date="2024-02-02T15:20:00Z"/>
              </w:rPr>
            </w:pPr>
            <w:ins w:id="3474" w:author="Huawei" w:date="2024-02-02T15:20:00Z">
              <w:r>
                <w:t>Config 2, 3</w:t>
              </w:r>
            </w:ins>
          </w:p>
        </w:tc>
        <w:tc>
          <w:tcPr>
            <w:tcW w:w="487" w:type="pct"/>
            <w:tcBorders>
              <w:top w:val="nil"/>
            </w:tcBorders>
            <w:shd w:val="clear" w:color="auto" w:fill="auto"/>
          </w:tcPr>
          <w:p w:rsidR="00644FEB" w:rsidRDefault="00644FEB">
            <w:pPr>
              <w:pStyle w:val="TAC"/>
              <w:rPr>
                <w:ins w:id="3475" w:author="Huawei" w:date="2024-02-02T15:20:00Z"/>
              </w:rPr>
            </w:pPr>
          </w:p>
        </w:tc>
        <w:tc>
          <w:tcPr>
            <w:tcW w:w="1232" w:type="pct"/>
            <w:shd w:val="clear" w:color="auto" w:fill="auto"/>
          </w:tcPr>
          <w:p w:rsidR="00644FEB" w:rsidRDefault="00CF6C33">
            <w:pPr>
              <w:pStyle w:val="TAC"/>
              <w:rPr>
                <w:ins w:id="3476" w:author="Huawei" w:date="2024-02-02T15:20:00Z"/>
              </w:rPr>
            </w:pPr>
            <w:ins w:id="3477" w:author="Huawei" w:date="2024-02-02T15:20:00Z">
              <w:r>
                <w:t>TDD</w:t>
              </w:r>
            </w:ins>
          </w:p>
        </w:tc>
        <w:tc>
          <w:tcPr>
            <w:tcW w:w="944" w:type="pct"/>
          </w:tcPr>
          <w:p w:rsidR="00644FEB" w:rsidRDefault="00644FEB">
            <w:pPr>
              <w:pStyle w:val="TAC"/>
              <w:rPr>
                <w:ins w:id="3478" w:author="Huawei" w:date="2024-02-02T15:20:00Z"/>
              </w:rPr>
            </w:pPr>
          </w:p>
        </w:tc>
      </w:tr>
      <w:tr w:rsidR="00644FEB">
        <w:trPr>
          <w:trHeight w:val="187"/>
          <w:jc w:val="center"/>
          <w:ins w:id="3479"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480" w:author="Huawei" w:date="2024-02-02T15:20:00Z"/>
              </w:rPr>
            </w:pPr>
            <w:ins w:id="3481" w:author="Huawei" w:date="2024-02-02T15:20:00Z">
              <w:r>
                <w:t>BWchannel</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482" w:author="Huawei" w:date="2024-02-02T15:20:00Z"/>
              </w:rPr>
            </w:pPr>
            <w:ins w:id="3483" w:author="Huawei" w:date="2024-02-02T15:20:00Z">
              <w:r>
                <w:t>Config 1</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C"/>
              <w:rPr>
                <w:ins w:id="3484" w:author="Huawei" w:date="2024-02-02T15:20:00Z"/>
              </w:rPr>
            </w:pPr>
            <w:ins w:id="3485" w:author="Huawei" w:date="2024-02-02T15:20:00Z">
              <w:r>
                <w:t>MHz</w:t>
              </w:r>
            </w:ins>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C"/>
              <w:rPr>
                <w:ins w:id="3486" w:author="Huawei" w:date="2024-02-02T15:20:00Z"/>
              </w:rPr>
            </w:pPr>
            <w:ins w:id="3487" w:author="Huawei" w:date="2024-02-02T15:20:00Z">
              <w:r>
                <w:t>10: NRB,c = 52</w:t>
              </w:r>
            </w:ins>
          </w:p>
        </w:tc>
        <w:tc>
          <w:tcPr>
            <w:tcW w:w="944" w:type="pct"/>
            <w:tcBorders>
              <w:top w:val="single" w:sz="4" w:space="0" w:color="auto"/>
              <w:left w:val="single" w:sz="4" w:space="0" w:color="auto"/>
              <w:bottom w:val="single" w:sz="4" w:space="0" w:color="auto"/>
              <w:right w:val="single" w:sz="4" w:space="0" w:color="auto"/>
            </w:tcBorders>
          </w:tcPr>
          <w:p w:rsidR="00644FEB" w:rsidRDefault="00644FEB">
            <w:pPr>
              <w:pStyle w:val="TAC"/>
              <w:rPr>
                <w:ins w:id="3488" w:author="Huawei" w:date="2024-02-02T15:20:00Z"/>
              </w:rPr>
            </w:pPr>
          </w:p>
        </w:tc>
      </w:tr>
      <w:tr w:rsidR="00644FEB">
        <w:trPr>
          <w:trHeight w:val="187"/>
          <w:jc w:val="center"/>
          <w:ins w:id="3489"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rsidR="00644FEB" w:rsidRDefault="00644FEB">
            <w:pPr>
              <w:pStyle w:val="TAL"/>
              <w:rPr>
                <w:ins w:id="3490" w:author="Huawei" w:date="2024-02-02T15:20:00Z"/>
              </w:rPr>
            </w:pPr>
          </w:p>
        </w:tc>
        <w:tc>
          <w:tcPr>
            <w:tcW w:w="788"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491" w:author="Huawei" w:date="2024-02-02T15:20:00Z"/>
              </w:rPr>
            </w:pPr>
            <w:ins w:id="3492" w:author="Huawei" w:date="2024-02-02T15:20:00Z">
              <w:r>
                <w:t>Config 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rsidR="00644FEB" w:rsidRDefault="00644FEB">
            <w:pPr>
              <w:pStyle w:val="TAC"/>
              <w:rPr>
                <w:ins w:id="3493" w:author="Huawei" w:date="2024-02-02T15:20:00Z"/>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C"/>
              <w:rPr>
                <w:ins w:id="3494" w:author="Huawei" w:date="2024-02-02T15:20:00Z"/>
              </w:rPr>
            </w:pPr>
            <w:ins w:id="3495" w:author="Huawei" w:date="2024-02-02T15:20:00Z">
              <w:r>
                <w:t>10: NRB,c = 52</w:t>
              </w:r>
            </w:ins>
          </w:p>
        </w:tc>
        <w:tc>
          <w:tcPr>
            <w:tcW w:w="944" w:type="pct"/>
            <w:tcBorders>
              <w:top w:val="single" w:sz="4" w:space="0" w:color="auto"/>
              <w:left w:val="single" w:sz="4" w:space="0" w:color="auto"/>
              <w:bottom w:val="single" w:sz="4" w:space="0" w:color="auto"/>
              <w:right w:val="single" w:sz="4" w:space="0" w:color="auto"/>
            </w:tcBorders>
          </w:tcPr>
          <w:p w:rsidR="00644FEB" w:rsidRDefault="00644FEB">
            <w:pPr>
              <w:pStyle w:val="TAC"/>
              <w:rPr>
                <w:ins w:id="3496" w:author="Huawei" w:date="2024-02-02T15:20:00Z"/>
              </w:rPr>
            </w:pPr>
          </w:p>
        </w:tc>
      </w:tr>
      <w:tr w:rsidR="00644FEB">
        <w:trPr>
          <w:trHeight w:val="187"/>
          <w:jc w:val="center"/>
          <w:ins w:id="3497"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rsidR="00644FEB" w:rsidRDefault="00644FEB">
            <w:pPr>
              <w:pStyle w:val="TAL"/>
              <w:rPr>
                <w:ins w:id="3498" w:author="Huawei" w:date="2024-02-02T15:20:00Z"/>
              </w:rPr>
            </w:pPr>
          </w:p>
        </w:tc>
        <w:tc>
          <w:tcPr>
            <w:tcW w:w="788"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499" w:author="Huawei" w:date="2024-02-02T15:20:00Z"/>
              </w:rPr>
            </w:pPr>
            <w:ins w:id="3500" w:author="Huawei" w:date="2024-02-02T15:20:00Z">
              <w:r>
                <w:t>Config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rsidR="00644FEB" w:rsidRDefault="00644FEB">
            <w:pPr>
              <w:pStyle w:val="TAC"/>
              <w:rPr>
                <w:ins w:id="3501" w:author="Huawei" w:date="2024-02-02T15:20:00Z"/>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C"/>
              <w:rPr>
                <w:ins w:id="3502" w:author="Huawei" w:date="2024-02-02T15:20:00Z"/>
              </w:rPr>
            </w:pPr>
            <w:ins w:id="3503" w:author="Huawei" w:date="2024-02-02T15:20:00Z">
              <w:r>
                <w:t>40: NRB,c = 106</w:t>
              </w:r>
            </w:ins>
          </w:p>
        </w:tc>
        <w:tc>
          <w:tcPr>
            <w:tcW w:w="944" w:type="pct"/>
            <w:tcBorders>
              <w:top w:val="single" w:sz="4" w:space="0" w:color="auto"/>
              <w:left w:val="single" w:sz="4" w:space="0" w:color="auto"/>
              <w:bottom w:val="single" w:sz="4" w:space="0" w:color="auto"/>
              <w:right w:val="single" w:sz="4" w:space="0" w:color="auto"/>
            </w:tcBorders>
          </w:tcPr>
          <w:p w:rsidR="00644FEB" w:rsidRDefault="00644FEB">
            <w:pPr>
              <w:pStyle w:val="TAC"/>
              <w:rPr>
                <w:ins w:id="3504" w:author="Huawei" w:date="2024-02-02T15:20:00Z"/>
              </w:rPr>
            </w:pPr>
          </w:p>
        </w:tc>
      </w:tr>
      <w:tr w:rsidR="00644FEB">
        <w:trPr>
          <w:trHeight w:val="187"/>
          <w:jc w:val="center"/>
          <w:ins w:id="3505"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506" w:author="Huawei" w:date="2024-02-02T15:20:00Z"/>
              </w:rPr>
            </w:pPr>
            <w:ins w:id="3507" w:author="Huawei" w:date="2024-02-02T15:20:00Z">
              <w:r>
                <w:t>DL initial BWP configuration</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508" w:author="Huawei" w:date="2024-02-02T15:20:00Z"/>
              </w:rPr>
            </w:pPr>
            <w:ins w:id="3509" w:author="Huawei" w:date="2024-02-02T15:20:00Z">
              <w: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rsidR="00644FEB" w:rsidRDefault="00644FEB">
            <w:pPr>
              <w:pStyle w:val="TAC"/>
              <w:rPr>
                <w:ins w:id="3510" w:author="Huawei" w:date="2024-02-02T15:20:00Z"/>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C"/>
              <w:rPr>
                <w:ins w:id="3511" w:author="Huawei" w:date="2024-02-02T15:20:00Z"/>
              </w:rPr>
            </w:pPr>
            <w:ins w:id="3512" w:author="Huawei" w:date="2024-02-02T15:20:00Z">
              <w:r>
                <w:t>DLBWP.0.1</w:t>
              </w:r>
            </w:ins>
          </w:p>
        </w:tc>
        <w:tc>
          <w:tcPr>
            <w:tcW w:w="944" w:type="pct"/>
            <w:tcBorders>
              <w:top w:val="single" w:sz="4" w:space="0" w:color="auto"/>
              <w:left w:val="single" w:sz="4" w:space="0" w:color="auto"/>
              <w:bottom w:val="single" w:sz="4" w:space="0" w:color="auto"/>
              <w:right w:val="single" w:sz="4" w:space="0" w:color="auto"/>
            </w:tcBorders>
          </w:tcPr>
          <w:p w:rsidR="00644FEB" w:rsidRDefault="00644FEB">
            <w:pPr>
              <w:pStyle w:val="TAC"/>
              <w:rPr>
                <w:ins w:id="3513" w:author="Huawei" w:date="2024-02-02T15:20:00Z"/>
              </w:rPr>
            </w:pPr>
          </w:p>
        </w:tc>
      </w:tr>
      <w:tr w:rsidR="00644FEB">
        <w:trPr>
          <w:trHeight w:val="187"/>
          <w:jc w:val="center"/>
          <w:ins w:id="3514"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515" w:author="Huawei" w:date="2024-02-02T15:20:00Z"/>
              </w:rPr>
            </w:pPr>
            <w:ins w:id="3516" w:author="Huawei" w:date="2024-02-02T15:20:00Z">
              <w:r>
                <w:t>DL dedicated BWP configuration</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517" w:author="Huawei" w:date="2024-02-02T15:20:00Z"/>
              </w:rPr>
            </w:pPr>
            <w:ins w:id="3518" w:author="Huawei" w:date="2024-02-02T15:20:00Z">
              <w: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rsidR="00644FEB" w:rsidRDefault="00644FEB">
            <w:pPr>
              <w:pStyle w:val="TAC"/>
              <w:rPr>
                <w:ins w:id="3519" w:author="Huawei" w:date="2024-02-02T15:20:00Z"/>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C"/>
              <w:rPr>
                <w:ins w:id="3520" w:author="Huawei" w:date="2024-02-02T15:20:00Z"/>
              </w:rPr>
            </w:pPr>
            <w:ins w:id="3521" w:author="Huawei" w:date="2024-02-02T15:20:00Z">
              <w:r>
                <w:t>DLBWP.1.1</w:t>
              </w:r>
            </w:ins>
          </w:p>
        </w:tc>
        <w:tc>
          <w:tcPr>
            <w:tcW w:w="944" w:type="pct"/>
            <w:tcBorders>
              <w:top w:val="single" w:sz="4" w:space="0" w:color="auto"/>
              <w:left w:val="single" w:sz="4" w:space="0" w:color="auto"/>
              <w:bottom w:val="single" w:sz="4" w:space="0" w:color="auto"/>
              <w:right w:val="single" w:sz="4" w:space="0" w:color="auto"/>
            </w:tcBorders>
          </w:tcPr>
          <w:p w:rsidR="00644FEB" w:rsidRDefault="00644FEB">
            <w:pPr>
              <w:pStyle w:val="TAC"/>
              <w:rPr>
                <w:ins w:id="3522" w:author="Huawei" w:date="2024-02-02T15:20:00Z"/>
              </w:rPr>
            </w:pPr>
          </w:p>
        </w:tc>
      </w:tr>
      <w:tr w:rsidR="00644FEB">
        <w:trPr>
          <w:trHeight w:val="187"/>
          <w:jc w:val="center"/>
          <w:ins w:id="3523"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524" w:author="Huawei" w:date="2024-02-02T15:20:00Z"/>
              </w:rPr>
            </w:pPr>
            <w:ins w:id="3525" w:author="Huawei" w:date="2024-02-02T15:20:00Z">
              <w:r>
                <w:t>UL initial BWP configuration</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526" w:author="Huawei" w:date="2024-02-02T15:20:00Z"/>
              </w:rPr>
            </w:pPr>
            <w:ins w:id="3527" w:author="Huawei" w:date="2024-02-02T15:20:00Z">
              <w: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rsidR="00644FEB" w:rsidRDefault="00644FEB">
            <w:pPr>
              <w:pStyle w:val="TAC"/>
              <w:rPr>
                <w:ins w:id="3528" w:author="Huawei" w:date="2024-02-02T15:20:00Z"/>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C"/>
              <w:rPr>
                <w:ins w:id="3529" w:author="Huawei" w:date="2024-02-02T15:20:00Z"/>
              </w:rPr>
            </w:pPr>
            <w:ins w:id="3530" w:author="Huawei" w:date="2024-02-02T15:20:00Z">
              <w:r>
                <w:t>ULBWP.0.1</w:t>
              </w:r>
            </w:ins>
          </w:p>
        </w:tc>
        <w:tc>
          <w:tcPr>
            <w:tcW w:w="944" w:type="pct"/>
            <w:tcBorders>
              <w:top w:val="single" w:sz="4" w:space="0" w:color="auto"/>
              <w:left w:val="single" w:sz="4" w:space="0" w:color="auto"/>
              <w:bottom w:val="single" w:sz="4" w:space="0" w:color="auto"/>
              <w:right w:val="single" w:sz="4" w:space="0" w:color="auto"/>
            </w:tcBorders>
          </w:tcPr>
          <w:p w:rsidR="00644FEB" w:rsidRDefault="00644FEB">
            <w:pPr>
              <w:pStyle w:val="TAC"/>
              <w:rPr>
                <w:ins w:id="3531" w:author="Huawei" w:date="2024-02-02T15:20:00Z"/>
              </w:rPr>
            </w:pPr>
          </w:p>
        </w:tc>
      </w:tr>
      <w:tr w:rsidR="00644FEB">
        <w:trPr>
          <w:trHeight w:val="187"/>
          <w:jc w:val="center"/>
          <w:ins w:id="3532" w:author="Huawei" w:date="2024-02-02T15:20:00Z"/>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533" w:author="Huawei" w:date="2024-02-02T15:20:00Z"/>
              </w:rPr>
            </w:pPr>
            <w:ins w:id="3534" w:author="Huawei" w:date="2024-02-02T15:20:00Z">
              <w:r>
                <w:t>UL dedicated BWP configuration</w:t>
              </w:r>
            </w:ins>
          </w:p>
        </w:tc>
        <w:tc>
          <w:tcPr>
            <w:tcW w:w="788"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535" w:author="Huawei" w:date="2024-02-02T15:20:00Z"/>
              </w:rPr>
            </w:pPr>
            <w:ins w:id="3536" w:author="Huawei" w:date="2024-02-02T15:20:00Z">
              <w:r>
                <w:t>Config 1, 2, 3</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rsidR="00644FEB" w:rsidRDefault="00644FEB">
            <w:pPr>
              <w:pStyle w:val="TAC"/>
              <w:rPr>
                <w:ins w:id="3537" w:author="Huawei" w:date="2024-02-02T15:20:00Z"/>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C"/>
              <w:rPr>
                <w:ins w:id="3538" w:author="Huawei" w:date="2024-02-02T15:20:00Z"/>
              </w:rPr>
            </w:pPr>
            <w:ins w:id="3539" w:author="Huawei" w:date="2024-02-02T15:20:00Z">
              <w:r>
                <w:t>ULBWP.1.1</w:t>
              </w:r>
            </w:ins>
          </w:p>
        </w:tc>
        <w:tc>
          <w:tcPr>
            <w:tcW w:w="944" w:type="pct"/>
            <w:tcBorders>
              <w:top w:val="single" w:sz="4" w:space="0" w:color="auto"/>
              <w:left w:val="single" w:sz="4" w:space="0" w:color="auto"/>
              <w:bottom w:val="single" w:sz="4" w:space="0" w:color="auto"/>
              <w:right w:val="single" w:sz="4" w:space="0" w:color="auto"/>
            </w:tcBorders>
          </w:tcPr>
          <w:p w:rsidR="00644FEB" w:rsidRDefault="00644FEB">
            <w:pPr>
              <w:pStyle w:val="TAC"/>
              <w:rPr>
                <w:ins w:id="3540" w:author="Huawei" w:date="2024-02-02T15:20:00Z"/>
              </w:rPr>
            </w:pPr>
          </w:p>
        </w:tc>
      </w:tr>
      <w:tr w:rsidR="00644FEB">
        <w:trPr>
          <w:trHeight w:val="187"/>
          <w:jc w:val="center"/>
          <w:ins w:id="3541" w:author="Huawei" w:date="2024-02-02T15:20:00Z"/>
        </w:trPr>
        <w:tc>
          <w:tcPr>
            <w:tcW w:w="1548" w:type="pct"/>
            <w:gridSpan w:val="2"/>
            <w:tcBorders>
              <w:bottom w:val="nil"/>
            </w:tcBorders>
            <w:shd w:val="clear" w:color="auto" w:fill="auto"/>
          </w:tcPr>
          <w:p w:rsidR="00644FEB" w:rsidRDefault="00CF6C33">
            <w:pPr>
              <w:pStyle w:val="TAL"/>
              <w:rPr>
                <w:ins w:id="3542" w:author="Huawei" w:date="2024-02-02T15:20:00Z"/>
              </w:rPr>
            </w:pPr>
            <w:ins w:id="3543" w:author="Huawei" w:date="2024-02-02T15:20:00Z">
              <w:r>
                <w:t>TDD Configuration</w:t>
              </w:r>
            </w:ins>
          </w:p>
        </w:tc>
        <w:tc>
          <w:tcPr>
            <w:tcW w:w="788" w:type="pct"/>
            <w:shd w:val="clear" w:color="auto" w:fill="auto"/>
          </w:tcPr>
          <w:p w:rsidR="00644FEB" w:rsidRDefault="00CF6C33">
            <w:pPr>
              <w:pStyle w:val="TAL"/>
              <w:rPr>
                <w:ins w:id="3544" w:author="Huawei" w:date="2024-02-02T15:20:00Z"/>
              </w:rPr>
            </w:pPr>
            <w:ins w:id="3545" w:author="Huawei" w:date="2024-02-02T15:20:00Z">
              <w:r>
                <w:t>Config 1</w:t>
              </w:r>
            </w:ins>
          </w:p>
        </w:tc>
        <w:tc>
          <w:tcPr>
            <w:tcW w:w="487" w:type="pct"/>
            <w:tcBorders>
              <w:bottom w:val="nil"/>
            </w:tcBorders>
            <w:shd w:val="clear" w:color="auto" w:fill="auto"/>
          </w:tcPr>
          <w:p w:rsidR="00644FEB" w:rsidRDefault="00644FEB">
            <w:pPr>
              <w:pStyle w:val="TAC"/>
              <w:rPr>
                <w:ins w:id="3546" w:author="Huawei" w:date="2024-02-02T15:20:00Z"/>
              </w:rPr>
            </w:pPr>
          </w:p>
        </w:tc>
        <w:tc>
          <w:tcPr>
            <w:tcW w:w="1232" w:type="pct"/>
            <w:shd w:val="clear" w:color="auto" w:fill="auto"/>
          </w:tcPr>
          <w:p w:rsidR="00644FEB" w:rsidRDefault="00CF6C33">
            <w:pPr>
              <w:pStyle w:val="TAC"/>
              <w:rPr>
                <w:ins w:id="3547" w:author="Huawei" w:date="2024-02-02T15:20:00Z"/>
              </w:rPr>
            </w:pPr>
            <w:ins w:id="3548" w:author="Huawei" w:date="2024-02-02T15:20:00Z">
              <w:r>
                <w:t>Not Applicable</w:t>
              </w:r>
            </w:ins>
          </w:p>
        </w:tc>
        <w:tc>
          <w:tcPr>
            <w:tcW w:w="944" w:type="pct"/>
          </w:tcPr>
          <w:p w:rsidR="00644FEB" w:rsidRDefault="00644FEB">
            <w:pPr>
              <w:pStyle w:val="TAC"/>
              <w:rPr>
                <w:ins w:id="3549" w:author="Huawei" w:date="2024-02-02T15:20:00Z"/>
              </w:rPr>
            </w:pPr>
          </w:p>
        </w:tc>
      </w:tr>
      <w:tr w:rsidR="00644FEB">
        <w:trPr>
          <w:trHeight w:val="187"/>
          <w:jc w:val="center"/>
          <w:ins w:id="3550" w:author="Huawei" w:date="2024-02-02T15:20:00Z"/>
        </w:trPr>
        <w:tc>
          <w:tcPr>
            <w:tcW w:w="1548" w:type="pct"/>
            <w:gridSpan w:val="2"/>
            <w:tcBorders>
              <w:top w:val="nil"/>
              <w:bottom w:val="nil"/>
            </w:tcBorders>
            <w:shd w:val="clear" w:color="auto" w:fill="auto"/>
          </w:tcPr>
          <w:p w:rsidR="00644FEB" w:rsidRDefault="00644FEB">
            <w:pPr>
              <w:pStyle w:val="TAL"/>
              <w:rPr>
                <w:ins w:id="3551" w:author="Huawei" w:date="2024-02-02T15:20:00Z"/>
              </w:rPr>
            </w:pPr>
          </w:p>
        </w:tc>
        <w:tc>
          <w:tcPr>
            <w:tcW w:w="788" w:type="pct"/>
            <w:shd w:val="clear" w:color="auto" w:fill="auto"/>
          </w:tcPr>
          <w:p w:rsidR="00644FEB" w:rsidRDefault="00CF6C33">
            <w:pPr>
              <w:pStyle w:val="TAL"/>
              <w:rPr>
                <w:ins w:id="3552" w:author="Huawei" w:date="2024-02-02T15:20:00Z"/>
              </w:rPr>
            </w:pPr>
            <w:ins w:id="3553" w:author="Huawei" w:date="2024-02-02T15:20:00Z">
              <w:r>
                <w:t>Config 2</w:t>
              </w:r>
            </w:ins>
          </w:p>
        </w:tc>
        <w:tc>
          <w:tcPr>
            <w:tcW w:w="487" w:type="pct"/>
            <w:tcBorders>
              <w:top w:val="nil"/>
              <w:bottom w:val="nil"/>
            </w:tcBorders>
            <w:shd w:val="clear" w:color="auto" w:fill="auto"/>
          </w:tcPr>
          <w:p w:rsidR="00644FEB" w:rsidRDefault="00644FEB">
            <w:pPr>
              <w:pStyle w:val="TAC"/>
              <w:rPr>
                <w:ins w:id="3554" w:author="Huawei" w:date="2024-02-02T15:20:00Z"/>
              </w:rPr>
            </w:pPr>
          </w:p>
        </w:tc>
        <w:tc>
          <w:tcPr>
            <w:tcW w:w="1232" w:type="pct"/>
            <w:shd w:val="clear" w:color="auto" w:fill="auto"/>
          </w:tcPr>
          <w:p w:rsidR="00644FEB" w:rsidRDefault="00CF6C33">
            <w:pPr>
              <w:pStyle w:val="TAC"/>
              <w:rPr>
                <w:ins w:id="3555" w:author="Huawei" w:date="2024-02-02T15:20:00Z"/>
              </w:rPr>
            </w:pPr>
            <w:ins w:id="3556" w:author="Huawei" w:date="2024-02-02T15:20:00Z">
              <w:r>
                <w:t>TDDConf.1.1</w:t>
              </w:r>
            </w:ins>
          </w:p>
        </w:tc>
        <w:tc>
          <w:tcPr>
            <w:tcW w:w="944" w:type="pct"/>
          </w:tcPr>
          <w:p w:rsidR="00644FEB" w:rsidRDefault="00644FEB">
            <w:pPr>
              <w:pStyle w:val="TAC"/>
              <w:rPr>
                <w:ins w:id="3557" w:author="Huawei" w:date="2024-02-02T15:20:00Z"/>
              </w:rPr>
            </w:pPr>
          </w:p>
        </w:tc>
      </w:tr>
      <w:tr w:rsidR="00644FEB">
        <w:trPr>
          <w:trHeight w:val="187"/>
          <w:jc w:val="center"/>
          <w:ins w:id="3558" w:author="Huawei" w:date="2024-02-02T15:20:00Z"/>
        </w:trPr>
        <w:tc>
          <w:tcPr>
            <w:tcW w:w="1548" w:type="pct"/>
            <w:gridSpan w:val="2"/>
            <w:tcBorders>
              <w:top w:val="nil"/>
              <w:bottom w:val="single" w:sz="4" w:space="0" w:color="auto"/>
            </w:tcBorders>
            <w:shd w:val="clear" w:color="auto" w:fill="auto"/>
          </w:tcPr>
          <w:p w:rsidR="00644FEB" w:rsidRDefault="00644FEB">
            <w:pPr>
              <w:pStyle w:val="TAL"/>
              <w:rPr>
                <w:ins w:id="3559" w:author="Huawei" w:date="2024-02-02T15:20:00Z"/>
              </w:rPr>
            </w:pPr>
          </w:p>
        </w:tc>
        <w:tc>
          <w:tcPr>
            <w:tcW w:w="788" w:type="pct"/>
            <w:shd w:val="clear" w:color="auto" w:fill="auto"/>
          </w:tcPr>
          <w:p w:rsidR="00644FEB" w:rsidRDefault="00CF6C33">
            <w:pPr>
              <w:pStyle w:val="TAL"/>
              <w:rPr>
                <w:ins w:id="3560" w:author="Huawei" w:date="2024-02-02T15:20:00Z"/>
              </w:rPr>
            </w:pPr>
            <w:ins w:id="3561" w:author="Huawei" w:date="2024-02-02T15:20:00Z">
              <w:r>
                <w:t>Config 3</w:t>
              </w:r>
            </w:ins>
          </w:p>
        </w:tc>
        <w:tc>
          <w:tcPr>
            <w:tcW w:w="487" w:type="pct"/>
            <w:tcBorders>
              <w:top w:val="nil"/>
              <w:bottom w:val="single" w:sz="4" w:space="0" w:color="auto"/>
            </w:tcBorders>
            <w:shd w:val="clear" w:color="auto" w:fill="auto"/>
          </w:tcPr>
          <w:p w:rsidR="00644FEB" w:rsidRDefault="00644FEB">
            <w:pPr>
              <w:pStyle w:val="TAC"/>
              <w:rPr>
                <w:ins w:id="3562" w:author="Huawei" w:date="2024-02-02T15:20:00Z"/>
              </w:rPr>
            </w:pPr>
          </w:p>
        </w:tc>
        <w:tc>
          <w:tcPr>
            <w:tcW w:w="1232" w:type="pct"/>
            <w:shd w:val="clear" w:color="auto" w:fill="auto"/>
          </w:tcPr>
          <w:p w:rsidR="00644FEB" w:rsidRDefault="00CF6C33">
            <w:pPr>
              <w:pStyle w:val="TAC"/>
              <w:rPr>
                <w:ins w:id="3563" w:author="Huawei" w:date="2024-02-02T15:20:00Z"/>
              </w:rPr>
            </w:pPr>
            <w:ins w:id="3564" w:author="Huawei" w:date="2024-02-02T15:20:00Z">
              <w:r>
                <w:t>TDDConf.2.1</w:t>
              </w:r>
            </w:ins>
          </w:p>
        </w:tc>
        <w:tc>
          <w:tcPr>
            <w:tcW w:w="944" w:type="pct"/>
          </w:tcPr>
          <w:p w:rsidR="00644FEB" w:rsidRDefault="00644FEB">
            <w:pPr>
              <w:pStyle w:val="TAC"/>
              <w:rPr>
                <w:ins w:id="3565" w:author="Huawei" w:date="2024-02-02T15:20:00Z"/>
              </w:rPr>
            </w:pPr>
          </w:p>
        </w:tc>
      </w:tr>
      <w:tr w:rsidR="00644FEB">
        <w:trPr>
          <w:trHeight w:val="187"/>
          <w:jc w:val="center"/>
          <w:ins w:id="3566" w:author="Huawei" w:date="2024-02-02T15:20:00Z"/>
        </w:trPr>
        <w:tc>
          <w:tcPr>
            <w:tcW w:w="1548" w:type="pct"/>
            <w:gridSpan w:val="2"/>
            <w:tcBorders>
              <w:bottom w:val="nil"/>
            </w:tcBorders>
            <w:shd w:val="clear" w:color="auto" w:fill="auto"/>
          </w:tcPr>
          <w:p w:rsidR="00644FEB" w:rsidRDefault="00CF6C33">
            <w:pPr>
              <w:pStyle w:val="TAL"/>
              <w:rPr>
                <w:ins w:id="3567" w:author="Huawei" w:date="2024-02-02T15:20:00Z"/>
              </w:rPr>
            </w:pPr>
            <w:ins w:id="3568" w:author="Huawei" w:date="2024-02-02T15:20:00Z">
              <w:r>
                <w:t>RMSI CORESET Reference Channel</w:t>
              </w:r>
            </w:ins>
          </w:p>
        </w:tc>
        <w:tc>
          <w:tcPr>
            <w:tcW w:w="788" w:type="pct"/>
            <w:shd w:val="clear" w:color="auto" w:fill="auto"/>
          </w:tcPr>
          <w:p w:rsidR="00644FEB" w:rsidRDefault="00CF6C33">
            <w:pPr>
              <w:pStyle w:val="TAL"/>
              <w:rPr>
                <w:ins w:id="3569" w:author="Huawei" w:date="2024-02-02T15:20:00Z"/>
              </w:rPr>
            </w:pPr>
            <w:ins w:id="3570" w:author="Huawei" w:date="2024-02-02T15:20:00Z">
              <w:r>
                <w:t>Config 1</w:t>
              </w:r>
            </w:ins>
          </w:p>
        </w:tc>
        <w:tc>
          <w:tcPr>
            <w:tcW w:w="487" w:type="pct"/>
            <w:tcBorders>
              <w:bottom w:val="nil"/>
            </w:tcBorders>
            <w:shd w:val="clear" w:color="auto" w:fill="auto"/>
          </w:tcPr>
          <w:p w:rsidR="00644FEB" w:rsidRDefault="00644FEB">
            <w:pPr>
              <w:pStyle w:val="TAC"/>
              <w:rPr>
                <w:ins w:id="3571" w:author="Huawei" w:date="2024-02-02T15:20:00Z"/>
              </w:rPr>
            </w:pPr>
          </w:p>
        </w:tc>
        <w:tc>
          <w:tcPr>
            <w:tcW w:w="1232" w:type="pct"/>
            <w:shd w:val="clear" w:color="auto" w:fill="auto"/>
          </w:tcPr>
          <w:p w:rsidR="00644FEB" w:rsidRDefault="00CF6C33">
            <w:pPr>
              <w:pStyle w:val="TAC"/>
              <w:rPr>
                <w:ins w:id="3572" w:author="Huawei" w:date="2024-02-02T15:20:00Z"/>
              </w:rPr>
            </w:pPr>
            <w:ins w:id="3573" w:author="Huawei" w:date="2024-02-02T15:20:00Z">
              <w:r>
                <w:t>CR.1.1 FDD</w:t>
              </w:r>
            </w:ins>
          </w:p>
        </w:tc>
        <w:tc>
          <w:tcPr>
            <w:tcW w:w="944" w:type="pct"/>
          </w:tcPr>
          <w:p w:rsidR="00644FEB" w:rsidRDefault="00644FEB">
            <w:pPr>
              <w:pStyle w:val="TAC"/>
              <w:rPr>
                <w:ins w:id="3574" w:author="Huawei" w:date="2024-02-02T15:20:00Z"/>
              </w:rPr>
            </w:pPr>
          </w:p>
        </w:tc>
      </w:tr>
      <w:tr w:rsidR="00644FEB">
        <w:trPr>
          <w:trHeight w:val="187"/>
          <w:jc w:val="center"/>
          <w:ins w:id="3575" w:author="Huawei" w:date="2024-02-02T15:20:00Z"/>
        </w:trPr>
        <w:tc>
          <w:tcPr>
            <w:tcW w:w="1548" w:type="pct"/>
            <w:gridSpan w:val="2"/>
            <w:tcBorders>
              <w:top w:val="nil"/>
              <w:bottom w:val="nil"/>
            </w:tcBorders>
            <w:shd w:val="clear" w:color="auto" w:fill="auto"/>
          </w:tcPr>
          <w:p w:rsidR="00644FEB" w:rsidRDefault="00644FEB">
            <w:pPr>
              <w:pStyle w:val="TAL"/>
              <w:rPr>
                <w:ins w:id="3576" w:author="Huawei" w:date="2024-02-02T15:20:00Z"/>
              </w:rPr>
            </w:pPr>
          </w:p>
        </w:tc>
        <w:tc>
          <w:tcPr>
            <w:tcW w:w="788" w:type="pct"/>
            <w:shd w:val="clear" w:color="auto" w:fill="auto"/>
          </w:tcPr>
          <w:p w:rsidR="00644FEB" w:rsidRDefault="00CF6C33">
            <w:pPr>
              <w:pStyle w:val="TAL"/>
              <w:rPr>
                <w:ins w:id="3577" w:author="Huawei" w:date="2024-02-02T15:20:00Z"/>
              </w:rPr>
            </w:pPr>
            <w:ins w:id="3578" w:author="Huawei" w:date="2024-02-02T15:20:00Z">
              <w:r>
                <w:t>Config 2</w:t>
              </w:r>
            </w:ins>
          </w:p>
        </w:tc>
        <w:tc>
          <w:tcPr>
            <w:tcW w:w="487" w:type="pct"/>
            <w:tcBorders>
              <w:top w:val="nil"/>
              <w:bottom w:val="nil"/>
            </w:tcBorders>
            <w:shd w:val="clear" w:color="auto" w:fill="auto"/>
          </w:tcPr>
          <w:p w:rsidR="00644FEB" w:rsidRDefault="00644FEB">
            <w:pPr>
              <w:pStyle w:val="TAC"/>
              <w:rPr>
                <w:ins w:id="3579" w:author="Huawei" w:date="2024-02-02T15:20:00Z"/>
              </w:rPr>
            </w:pPr>
          </w:p>
        </w:tc>
        <w:tc>
          <w:tcPr>
            <w:tcW w:w="1232" w:type="pct"/>
            <w:shd w:val="clear" w:color="auto" w:fill="auto"/>
          </w:tcPr>
          <w:p w:rsidR="00644FEB" w:rsidRDefault="00CF6C33">
            <w:pPr>
              <w:pStyle w:val="TAC"/>
              <w:rPr>
                <w:ins w:id="3580" w:author="Huawei" w:date="2024-02-02T15:20:00Z"/>
              </w:rPr>
            </w:pPr>
            <w:ins w:id="3581" w:author="Huawei" w:date="2024-02-02T15:20:00Z">
              <w:r>
                <w:t>CR.1.1 TDD</w:t>
              </w:r>
            </w:ins>
          </w:p>
        </w:tc>
        <w:tc>
          <w:tcPr>
            <w:tcW w:w="944" w:type="pct"/>
          </w:tcPr>
          <w:p w:rsidR="00644FEB" w:rsidRDefault="00644FEB">
            <w:pPr>
              <w:pStyle w:val="TAC"/>
              <w:rPr>
                <w:ins w:id="3582" w:author="Huawei" w:date="2024-02-02T15:20:00Z"/>
              </w:rPr>
            </w:pPr>
          </w:p>
        </w:tc>
      </w:tr>
      <w:tr w:rsidR="00644FEB">
        <w:trPr>
          <w:trHeight w:val="187"/>
          <w:jc w:val="center"/>
          <w:ins w:id="3583" w:author="Huawei" w:date="2024-02-02T15:20:00Z"/>
        </w:trPr>
        <w:tc>
          <w:tcPr>
            <w:tcW w:w="1548" w:type="pct"/>
            <w:gridSpan w:val="2"/>
            <w:tcBorders>
              <w:top w:val="nil"/>
              <w:bottom w:val="single" w:sz="4" w:space="0" w:color="auto"/>
            </w:tcBorders>
            <w:shd w:val="clear" w:color="auto" w:fill="auto"/>
          </w:tcPr>
          <w:p w:rsidR="00644FEB" w:rsidRDefault="00644FEB">
            <w:pPr>
              <w:pStyle w:val="TAL"/>
              <w:rPr>
                <w:ins w:id="3584" w:author="Huawei" w:date="2024-02-02T15:20:00Z"/>
              </w:rPr>
            </w:pPr>
          </w:p>
        </w:tc>
        <w:tc>
          <w:tcPr>
            <w:tcW w:w="788" w:type="pct"/>
            <w:shd w:val="clear" w:color="auto" w:fill="auto"/>
          </w:tcPr>
          <w:p w:rsidR="00644FEB" w:rsidRDefault="00CF6C33">
            <w:pPr>
              <w:pStyle w:val="TAL"/>
              <w:rPr>
                <w:ins w:id="3585" w:author="Huawei" w:date="2024-02-02T15:20:00Z"/>
              </w:rPr>
            </w:pPr>
            <w:ins w:id="3586" w:author="Huawei" w:date="2024-02-02T15:20:00Z">
              <w:r>
                <w:t>Config 3</w:t>
              </w:r>
            </w:ins>
          </w:p>
        </w:tc>
        <w:tc>
          <w:tcPr>
            <w:tcW w:w="487" w:type="pct"/>
            <w:tcBorders>
              <w:top w:val="nil"/>
              <w:bottom w:val="single" w:sz="4" w:space="0" w:color="auto"/>
            </w:tcBorders>
            <w:shd w:val="clear" w:color="auto" w:fill="auto"/>
          </w:tcPr>
          <w:p w:rsidR="00644FEB" w:rsidRDefault="00644FEB">
            <w:pPr>
              <w:pStyle w:val="TAC"/>
              <w:rPr>
                <w:ins w:id="3587" w:author="Huawei" w:date="2024-02-02T15:20:00Z"/>
              </w:rPr>
            </w:pPr>
          </w:p>
        </w:tc>
        <w:tc>
          <w:tcPr>
            <w:tcW w:w="1232" w:type="pct"/>
            <w:shd w:val="clear" w:color="auto" w:fill="auto"/>
          </w:tcPr>
          <w:p w:rsidR="00644FEB" w:rsidRDefault="00CF6C33">
            <w:pPr>
              <w:pStyle w:val="TAC"/>
              <w:rPr>
                <w:ins w:id="3588" w:author="Huawei" w:date="2024-02-02T15:20:00Z"/>
              </w:rPr>
            </w:pPr>
            <w:ins w:id="3589" w:author="Huawei" w:date="2024-02-02T15:20:00Z">
              <w:r>
                <w:t>CR.2.1 TDD</w:t>
              </w:r>
            </w:ins>
          </w:p>
        </w:tc>
        <w:tc>
          <w:tcPr>
            <w:tcW w:w="944" w:type="pct"/>
          </w:tcPr>
          <w:p w:rsidR="00644FEB" w:rsidRDefault="00644FEB">
            <w:pPr>
              <w:pStyle w:val="TAC"/>
              <w:rPr>
                <w:ins w:id="3590" w:author="Huawei" w:date="2024-02-02T15:20:00Z"/>
              </w:rPr>
            </w:pPr>
          </w:p>
        </w:tc>
      </w:tr>
      <w:tr w:rsidR="00644FEB">
        <w:trPr>
          <w:trHeight w:val="187"/>
          <w:jc w:val="center"/>
          <w:ins w:id="3591" w:author="Huawei" w:date="2024-02-02T15:20:00Z"/>
        </w:trPr>
        <w:tc>
          <w:tcPr>
            <w:tcW w:w="1548" w:type="pct"/>
            <w:gridSpan w:val="2"/>
            <w:tcBorders>
              <w:bottom w:val="nil"/>
            </w:tcBorders>
            <w:shd w:val="clear" w:color="auto" w:fill="auto"/>
          </w:tcPr>
          <w:p w:rsidR="00644FEB" w:rsidRDefault="00CF6C33">
            <w:pPr>
              <w:pStyle w:val="TAL"/>
              <w:rPr>
                <w:ins w:id="3592" w:author="Huawei" w:date="2024-02-02T15:20:00Z"/>
              </w:rPr>
            </w:pPr>
            <w:ins w:id="3593" w:author="Huawei" w:date="2024-02-02T15:20:00Z">
              <w:r>
                <w:t>Dedicated CORESET Reference Channel</w:t>
              </w:r>
            </w:ins>
          </w:p>
        </w:tc>
        <w:tc>
          <w:tcPr>
            <w:tcW w:w="788" w:type="pct"/>
            <w:shd w:val="clear" w:color="auto" w:fill="auto"/>
          </w:tcPr>
          <w:p w:rsidR="00644FEB" w:rsidRDefault="00CF6C33">
            <w:pPr>
              <w:pStyle w:val="TAL"/>
              <w:rPr>
                <w:ins w:id="3594" w:author="Huawei" w:date="2024-02-02T15:20:00Z"/>
              </w:rPr>
            </w:pPr>
            <w:ins w:id="3595" w:author="Huawei" w:date="2024-02-02T15:20:00Z">
              <w:r>
                <w:t>Config 1</w:t>
              </w:r>
            </w:ins>
          </w:p>
        </w:tc>
        <w:tc>
          <w:tcPr>
            <w:tcW w:w="487" w:type="pct"/>
            <w:tcBorders>
              <w:bottom w:val="nil"/>
            </w:tcBorders>
            <w:shd w:val="clear" w:color="auto" w:fill="auto"/>
          </w:tcPr>
          <w:p w:rsidR="00644FEB" w:rsidRDefault="00644FEB">
            <w:pPr>
              <w:pStyle w:val="TAC"/>
              <w:rPr>
                <w:ins w:id="3596" w:author="Huawei" w:date="2024-02-02T15:20:00Z"/>
              </w:rPr>
            </w:pPr>
          </w:p>
        </w:tc>
        <w:tc>
          <w:tcPr>
            <w:tcW w:w="1232" w:type="pct"/>
            <w:shd w:val="clear" w:color="auto" w:fill="auto"/>
          </w:tcPr>
          <w:p w:rsidR="00644FEB" w:rsidRDefault="00CF6C33">
            <w:pPr>
              <w:pStyle w:val="TAC"/>
              <w:rPr>
                <w:ins w:id="3597" w:author="Huawei" w:date="2024-02-02T15:20:00Z"/>
              </w:rPr>
            </w:pPr>
            <w:ins w:id="3598" w:author="Huawei" w:date="2024-02-02T15:20:00Z">
              <w:r>
                <w:t>CCR.1.1 FDD</w:t>
              </w:r>
            </w:ins>
          </w:p>
        </w:tc>
        <w:tc>
          <w:tcPr>
            <w:tcW w:w="944" w:type="pct"/>
          </w:tcPr>
          <w:p w:rsidR="00644FEB" w:rsidRDefault="00644FEB">
            <w:pPr>
              <w:pStyle w:val="TAC"/>
              <w:rPr>
                <w:ins w:id="3599" w:author="Huawei" w:date="2024-02-02T15:20:00Z"/>
              </w:rPr>
            </w:pPr>
          </w:p>
        </w:tc>
      </w:tr>
      <w:tr w:rsidR="00644FEB">
        <w:trPr>
          <w:trHeight w:val="187"/>
          <w:jc w:val="center"/>
          <w:ins w:id="3600" w:author="Huawei" w:date="2024-02-02T15:20:00Z"/>
        </w:trPr>
        <w:tc>
          <w:tcPr>
            <w:tcW w:w="1548" w:type="pct"/>
            <w:gridSpan w:val="2"/>
            <w:tcBorders>
              <w:top w:val="nil"/>
              <w:bottom w:val="nil"/>
            </w:tcBorders>
            <w:shd w:val="clear" w:color="auto" w:fill="auto"/>
          </w:tcPr>
          <w:p w:rsidR="00644FEB" w:rsidRDefault="00644FEB">
            <w:pPr>
              <w:pStyle w:val="TAL"/>
              <w:rPr>
                <w:ins w:id="3601" w:author="Huawei" w:date="2024-02-02T15:20:00Z"/>
              </w:rPr>
            </w:pPr>
          </w:p>
        </w:tc>
        <w:tc>
          <w:tcPr>
            <w:tcW w:w="788" w:type="pct"/>
            <w:shd w:val="clear" w:color="auto" w:fill="auto"/>
          </w:tcPr>
          <w:p w:rsidR="00644FEB" w:rsidRDefault="00CF6C33">
            <w:pPr>
              <w:pStyle w:val="TAL"/>
              <w:rPr>
                <w:ins w:id="3602" w:author="Huawei" w:date="2024-02-02T15:20:00Z"/>
              </w:rPr>
            </w:pPr>
            <w:ins w:id="3603" w:author="Huawei" w:date="2024-02-02T15:20:00Z">
              <w:r>
                <w:t>Config 2</w:t>
              </w:r>
            </w:ins>
          </w:p>
        </w:tc>
        <w:tc>
          <w:tcPr>
            <w:tcW w:w="487" w:type="pct"/>
            <w:tcBorders>
              <w:top w:val="nil"/>
              <w:bottom w:val="nil"/>
            </w:tcBorders>
            <w:shd w:val="clear" w:color="auto" w:fill="auto"/>
          </w:tcPr>
          <w:p w:rsidR="00644FEB" w:rsidRDefault="00644FEB">
            <w:pPr>
              <w:pStyle w:val="TAC"/>
              <w:rPr>
                <w:ins w:id="3604" w:author="Huawei" w:date="2024-02-02T15:20:00Z"/>
              </w:rPr>
            </w:pPr>
          </w:p>
        </w:tc>
        <w:tc>
          <w:tcPr>
            <w:tcW w:w="1232" w:type="pct"/>
            <w:shd w:val="clear" w:color="auto" w:fill="auto"/>
          </w:tcPr>
          <w:p w:rsidR="00644FEB" w:rsidRDefault="00CF6C33">
            <w:pPr>
              <w:pStyle w:val="TAC"/>
              <w:rPr>
                <w:ins w:id="3605" w:author="Huawei" w:date="2024-02-02T15:20:00Z"/>
              </w:rPr>
            </w:pPr>
            <w:ins w:id="3606" w:author="Huawei" w:date="2024-02-02T15:20:00Z">
              <w:r>
                <w:t>CCR.1.1 TDD</w:t>
              </w:r>
            </w:ins>
          </w:p>
        </w:tc>
        <w:tc>
          <w:tcPr>
            <w:tcW w:w="944" w:type="pct"/>
          </w:tcPr>
          <w:p w:rsidR="00644FEB" w:rsidRDefault="00644FEB">
            <w:pPr>
              <w:pStyle w:val="TAC"/>
              <w:rPr>
                <w:ins w:id="3607" w:author="Huawei" w:date="2024-02-02T15:20:00Z"/>
              </w:rPr>
            </w:pPr>
          </w:p>
        </w:tc>
      </w:tr>
      <w:tr w:rsidR="00644FEB">
        <w:trPr>
          <w:trHeight w:val="187"/>
          <w:jc w:val="center"/>
          <w:ins w:id="3608" w:author="Huawei" w:date="2024-02-02T15:20:00Z"/>
        </w:trPr>
        <w:tc>
          <w:tcPr>
            <w:tcW w:w="1548" w:type="pct"/>
            <w:gridSpan w:val="2"/>
            <w:tcBorders>
              <w:top w:val="nil"/>
              <w:bottom w:val="single" w:sz="4" w:space="0" w:color="auto"/>
            </w:tcBorders>
            <w:shd w:val="clear" w:color="auto" w:fill="auto"/>
          </w:tcPr>
          <w:p w:rsidR="00644FEB" w:rsidRDefault="00644FEB">
            <w:pPr>
              <w:pStyle w:val="TAL"/>
              <w:rPr>
                <w:ins w:id="3609" w:author="Huawei" w:date="2024-02-02T15:20:00Z"/>
              </w:rPr>
            </w:pPr>
          </w:p>
        </w:tc>
        <w:tc>
          <w:tcPr>
            <w:tcW w:w="788" w:type="pct"/>
            <w:shd w:val="clear" w:color="auto" w:fill="auto"/>
          </w:tcPr>
          <w:p w:rsidR="00644FEB" w:rsidRDefault="00CF6C33">
            <w:pPr>
              <w:pStyle w:val="TAL"/>
              <w:rPr>
                <w:ins w:id="3610" w:author="Huawei" w:date="2024-02-02T15:20:00Z"/>
              </w:rPr>
            </w:pPr>
            <w:ins w:id="3611" w:author="Huawei" w:date="2024-02-02T15:20:00Z">
              <w:r>
                <w:t>Config 3</w:t>
              </w:r>
            </w:ins>
          </w:p>
        </w:tc>
        <w:tc>
          <w:tcPr>
            <w:tcW w:w="487" w:type="pct"/>
            <w:tcBorders>
              <w:top w:val="nil"/>
              <w:bottom w:val="single" w:sz="4" w:space="0" w:color="auto"/>
            </w:tcBorders>
            <w:shd w:val="clear" w:color="auto" w:fill="auto"/>
          </w:tcPr>
          <w:p w:rsidR="00644FEB" w:rsidRDefault="00644FEB">
            <w:pPr>
              <w:pStyle w:val="TAC"/>
              <w:rPr>
                <w:ins w:id="3612" w:author="Huawei" w:date="2024-02-02T15:20:00Z"/>
              </w:rPr>
            </w:pPr>
          </w:p>
        </w:tc>
        <w:tc>
          <w:tcPr>
            <w:tcW w:w="1232" w:type="pct"/>
            <w:shd w:val="clear" w:color="auto" w:fill="auto"/>
          </w:tcPr>
          <w:p w:rsidR="00644FEB" w:rsidRDefault="00CF6C33">
            <w:pPr>
              <w:pStyle w:val="TAC"/>
              <w:rPr>
                <w:ins w:id="3613" w:author="Huawei" w:date="2024-02-02T15:20:00Z"/>
              </w:rPr>
            </w:pPr>
            <w:ins w:id="3614" w:author="Huawei" w:date="2024-02-02T15:20:00Z">
              <w:r>
                <w:t>CCR.2.1 TDD</w:t>
              </w:r>
            </w:ins>
          </w:p>
        </w:tc>
        <w:tc>
          <w:tcPr>
            <w:tcW w:w="944" w:type="pct"/>
          </w:tcPr>
          <w:p w:rsidR="00644FEB" w:rsidRDefault="00644FEB">
            <w:pPr>
              <w:pStyle w:val="TAC"/>
              <w:rPr>
                <w:ins w:id="3615" w:author="Huawei" w:date="2024-02-02T15:20:00Z"/>
              </w:rPr>
            </w:pPr>
          </w:p>
        </w:tc>
      </w:tr>
      <w:tr w:rsidR="00644FEB">
        <w:trPr>
          <w:trHeight w:val="187"/>
          <w:jc w:val="center"/>
          <w:ins w:id="3616" w:author="Huawei" w:date="2024-02-02T15:20:00Z"/>
        </w:trPr>
        <w:tc>
          <w:tcPr>
            <w:tcW w:w="1548" w:type="pct"/>
            <w:gridSpan w:val="2"/>
            <w:tcBorders>
              <w:bottom w:val="nil"/>
            </w:tcBorders>
            <w:shd w:val="clear" w:color="auto" w:fill="auto"/>
          </w:tcPr>
          <w:p w:rsidR="00644FEB" w:rsidRDefault="00CF6C33">
            <w:pPr>
              <w:pStyle w:val="TAL"/>
              <w:rPr>
                <w:ins w:id="3617" w:author="Huawei" w:date="2024-02-02T15:20:00Z"/>
              </w:rPr>
            </w:pPr>
            <w:ins w:id="3618" w:author="Huawei" w:date="2024-02-02T15:20:00Z">
              <w:r>
                <w:t>SSB Configuration</w:t>
              </w:r>
            </w:ins>
          </w:p>
        </w:tc>
        <w:tc>
          <w:tcPr>
            <w:tcW w:w="788" w:type="pct"/>
            <w:shd w:val="clear" w:color="auto" w:fill="auto"/>
          </w:tcPr>
          <w:p w:rsidR="00644FEB" w:rsidRDefault="00CF6C33">
            <w:pPr>
              <w:pStyle w:val="TAL"/>
              <w:rPr>
                <w:ins w:id="3619" w:author="Huawei" w:date="2024-02-02T15:20:00Z"/>
              </w:rPr>
            </w:pPr>
            <w:ins w:id="3620" w:author="Huawei" w:date="2024-02-02T15:20:00Z">
              <w:r>
                <w:t>Config 1</w:t>
              </w:r>
            </w:ins>
          </w:p>
        </w:tc>
        <w:tc>
          <w:tcPr>
            <w:tcW w:w="487" w:type="pct"/>
            <w:tcBorders>
              <w:bottom w:val="nil"/>
            </w:tcBorders>
            <w:shd w:val="clear" w:color="auto" w:fill="auto"/>
          </w:tcPr>
          <w:p w:rsidR="00644FEB" w:rsidRDefault="00644FEB">
            <w:pPr>
              <w:pStyle w:val="TAC"/>
              <w:rPr>
                <w:ins w:id="3621" w:author="Huawei" w:date="2024-02-02T15:20:00Z"/>
              </w:rPr>
            </w:pPr>
          </w:p>
        </w:tc>
        <w:tc>
          <w:tcPr>
            <w:tcW w:w="1232" w:type="pct"/>
            <w:shd w:val="clear" w:color="auto" w:fill="auto"/>
          </w:tcPr>
          <w:p w:rsidR="00644FEB" w:rsidRDefault="00CF6C33">
            <w:pPr>
              <w:pStyle w:val="TAC"/>
              <w:rPr>
                <w:ins w:id="3622" w:author="Huawei" w:date="2024-02-02T15:20:00Z"/>
              </w:rPr>
            </w:pPr>
            <w:ins w:id="3623" w:author="Huawei" w:date="2024-02-02T15:20:00Z">
              <w:r>
                <w:t>SSB.3 FR1</w:t>
              </w:r>
            </w:ins>
          </w:p>
        </w:tc>
        <w:tc>
          <w:tcPr>
            <w:tcW w:w="944" w:type="pct"/>
          </w:tcPr>
          <w:p w:rsidR="00644FEB" w:rsidRDefault="00644FEB">
            <w:pPr>
              <w:pStyle w:val="TAC"/>
              <w:rPr>
                <w:ins w:id="3624" w:author="Huawei" w:date="2024-02-02T15:20:00Z"/>
              </w:rPr>
            </w:pPr>
          </w:p>
        </w:tc>
      </w:tr>
      <w:tr w:rsidR="00644FEB">
        <w:trPr>
          <w:trHeight w:val="187"/>
          <w:jc w:val="center"/>
          <w:ins w:id="3625" w:author="Huawei" w:date="2024-02-02T15:20:00Z"/>
        </w:trPr>
        <w:tc>
          <w:tcPr>
            <w:tcW w:w="1548" w:type="pct"/>
            <w:gridSpan w:val="2"/>
            <w:tcBorders>
              <w:top w:val="nil"/>
              <w:bottom w:val="nil"/>
            </w:tcBorders>
            <w:shd w:val="clear" w:color="auto" w:fill="auto"/>
          </w:tcPr>
          <w:p w:rsidR="00644FEB" w:rsidRDefault="00644FEB">
            <w:pPr>
              <w:pStyle w:val="TAL"/>
              <w:rPr>
                <w:ins w:id="3626" w:author="Huawei" w:date="2024-02-02T15:20:00Z"/>
              </w:rPr>
            </w:pPr>
          </w:p>
        </w:tc>
        <w:tc>
          <w:tcPr>
            <w:tcW w:w="788" w:type="pct"/>
            <w:shd w:val="clear" w:color="auto" w:fill="auto"/>
          </w:tcPr>
          <w:p w:rsidR="00644FEB" w:rsidRDefault="00CF6C33">
            <w:pPr>
              <w:pStyle w:val="TAL"/>
              <w:rPr>
                <w:ins w:id="3627" w:author="Huawei" w:date="2024-02-02T15:20:00Z"/>
              </w:rPr>
            </w:pPr>
            <w:ins w:id="3628" w:author="Huawei" w:date="2024-02-02T15:20:00Z">
              <w:r>
                <w:t>Config 2</w:t>
              </w:r>
            </w:ins>
          </w:p>
        </w:tc>
        <w:tc>
          <w:tcPr>
            <w:tcW w:w="487" w:type="pct"/>
            <w:tcBorders>
              <w:top w:val="nil"/>
              <w:bottom w:val="nil"/>
            </w:tcBorders>
            <w:shd w:val="clear" w:color="auto" w:fill="auto"/>
          </w:tcPr>
          <w:p w:rsidR="00644FEB" w:rsidRDefault="00644FEB">
            <w:pPr>
              <w:pStyle w:val="TAC"/>
              <w:rPr>
                <w:ins w:id="3629" w:author="Huawei" w:date="2024-02-02T15:20:00Z"/>
              </w:rPr>
            </w:pPr>
          </w:p>
        </w:tc>
        <w:tc>
          <w:tcPr>
            <w:tcW w:w="1232" w:type="pct"/>
            <w:shd w:val="clear" w:color="auto" w:fill="auto"/>
          </w:tcPr>
          <w:p w:rsidR="00644FEB" w:rsidRDefault="00CF6C33">
            <w:pPr>
              <w:pStyle w:val="TAC"/>
              <w:rPr>
                <w:ins w:id="3630" w:author="Huawei" w:date="2024-02-02T15:20:00Z"/>
              </w:rPr>
            </w:pPr>
            <w:ins w:id="3631" w:author="Huawei" w:date="2024-02-02T15:20:00Z">
              <w:r>
                <w:t>SSB.3 FR1</w:t>
              </w:r>
            </w:ins>
          </w:p>
        </w:tc>
        <w:tc>
          <w:tcPr>
            <w:tcW w:w="944" w:type="pct"/>
          </w:tcPr>
          <w:p w:rsidR="00644FEB" w:rsidRDefault="00644FEB">
            <w:pPr>
              <w:pStyle w:val="TAC"/>
              <w:rPr>
                <w:ins w:id="3632" w:author="Huawei" w:date="2024-02-02T15:20:00Z"/>
              </w:rPr>
            </w:pPr>
          </w:p>
        </w:tc>
      </w:tr>
      <w:tr w:rsidR="00644FEB">
        <w:trPr>
          <w:trHeight w:val="187"/>
          <w:jc w:val="center"/>
          <w:ins w:id="3633" w:author="Huawei" w:date="2024-02-02T15:20:00Z"/>
        </w:trPr>
        <w:tc>
          <w:tcPr>
            <w:tcW w:w="1548" w:type="pct"/>
            <w:gridSpan w:val="2"/>
            <w:tcBorders>
              <w:top w:val="nil"/>
              <w:bottom w:val="single" w:sz="4" w:space="0" w:color="auto"/>
            </w:tcBorders>
            <w:shd w:val="clear" w:color="auto" w:fill="auto"/>
          </w:tcPr>
          <w:p w:rsidR="00644FEB" w:rsidRDefault="00644FEB">
            <w:pPr>
              <w:pStyle w:val="TAL"/>
              <w:rPr>
                <w:ins w:id="3634" w:author="Huawei" w:date="2024-02-02T15:20:00Z"/>
              </w:rPr>
            </w:pPr>
          </w:p>
        </w:tc>
        <w:tc>
          <w:tcPr>
            <w:tcW w:w="788" w:type="pct"/>
            <w:shd w:val="clear" w:color="auto" w:fill="auto"/>
          </w:tcPr>
          <w:p w:rsidR="00644FEB" w:rsidRDefault="00CF6C33">
            <w:pPr>
              <w:pStyle w:val="TAL"/>
              <w:rPr>
                <w:ins w:id="3635" w:author="Huawei" w:date="2024-02-02T15:20:00Z"/>
              </w:rPr>
            </w:pPr>
            <w:ins w:id="3636" w:author="Huawei" w:date="2024-02-02T15:20:00Z">
              <w:r>
                <w:t>Config 3</w:t>
              </w:r>
            </w:ins>
          </w:p>
        </w:tc>
        <w:tc>
          <w:tcPr>
            <w:tcW w:w="487" w:type="pct"/>
            <w:tcBorders>
              <w:top w:val="nil"/>
              <w:bottom w:val="single" w:sz="4" w:space="0" w:color="auto"/>
            </w:tcBorders>
            <w:shd w:val="clear" w:color="auto" w:fill="auto"/>
          </w:tcPr>
          <w:p w:rsidR="00644FEB" w:rsidRDefault="00644FEB">
            <w:pPr>
              <w:pStyle w:val="TAC"/>
              <w:rPr>
                <w:ins w:id="3637" w:author="Huawei" w:date="2024-02-02T15:20:00Z"/>
              </w:rPr>
            </w:pPr>
          </w:p>
        </w:tc>
        <w:tc>
          <w:tcPr>
            <w:tcW w:w="1232" w:type="pct"/>
            <w:shd w:val="clear" w:color="auto" w:fill="auto"/>
          </w:tcPr>
          <w:p w:rsidR="00644FEB" w:rsidRDefault="00CF6C33">
            <w:pPr>
              <w:pStyle w:val="TAC"/>
              <w:rPr>
                <w:ins w:id="3638" w:author="Huawei" w:date="2024-02-02T15:20:00Z"/>
              </w:rPr>
            </w:pPr>
            <w:ins w:id="3639" w:author="Huawei" w:date="2024-02-02T15:20:00Z">
              <w:r>
                <w:t>SSB.4 FR1</w:t>
              </w:r>
            </w:ins>
          </w:p>
        </w:tc>
        <w:tc>
          <w:tcPr>
            <w:tcW w:w="944" w:type="pct"/>
          </w:tcPr>
          <w:p w:rsidR="00644FEB" w:rsidRDefault="00644FEB">
            <w:pPr>
              <w:pStyle w:val="TAC"/>
              <w:rPr>
                <w:ins w:id="3640" w:author="Huawei" w:date="2024-02-02T15:20:00Z"/>
              </w:rPr>
            </w:pPr>
          </w:p>
        </w:tc>
      </w:tr>
      <w:tr w:rsidR="00644FEB">
        <w:trPr>
          <w:trHeight w:val="187"/>
          <w:jc w:val="center"/>
          <w:ins w:id="3641" w:author="Huawei" w:date="2024-02-02T15:20:00Z"/>
        </w:trPr>
        <w:tc>
          <w:tcPr>
            <w:tcW w:w="1548" w:type="pct"/>
            <w:gridSpan w:val="2"/>
            <w:tcBorders>
              <w:bottom w:val="nil"/>
            </w:tcBorders>
            <w:shd w:val="clear" w:color="auto" w:fill="auto"/>
          </w:tcPr>
          <w:p w:rsidR="00644FEB" w:rsidRDefault="00CF6C33">
            <w:pPr>
              <w:pStyle w:val="TAL"/>
              <w:rPr>
                <w:ins w:id="3642" w:author="Huawei" w:date="2024-02-02T15:20:00Z"/>
              </w:rPr>
            </w:pPr>
            <w:ins w:id="3643" w:author="Huawei" w:date="2024-02-02T15:20:00Z">
              <w:r>
                <w:t>SMTC Configuration</w:t>
              </w:r>
            </w:ins>
          </w:p>
        </w:tc>
        <w:tc>
          <w:tcPr>
            <w:tcW w:w="788" w:type="pct"/>
            <w:shd w:val="clear" w:color="auto" w:fill="auto"/>
          </w:tcPr>
          <w:p w:rsidR="00644FEB" w:rsidRDefault="00CF6C33">
            <w:pPr>
              <w:pStyle w:val="TAL"/>
              <w:rPr>
                <w:ins w:id="3644" w:author="Huawei" w:date="2024-02-02T15:20:00Z"/>
              </w:rPr>
            </w:pPr>
            <w:ins w:id="3645" w:author="Huawei" w:date="2024-02-02T15:20:00Z">
              <w:r>
                <w:t>Config 1, 2</w:t>
              </w:r>
            </w:ins>
          </w:p>
        </w:tc>
        <w:tc>
          <w:tcPr>
            <w:tcW w:w="487" w:type="pct"/>
            <w:tcBorders>
              <w:bottom w:val="nil"/>
            </w:tcBorders>
            <w:shd w:val="clear" w:color="auto" w:fill="auto"/>
          </w:tcPr>
          <w:p w:rsidR="00644FEB" w:rsidRDefault="00644FEB">
            <w:pPr>
              <w:pStyle w:val="TAC"/>
              <w:rPr>
                <w:ins w:id="3646" w:author="Huawei" w:date="2024-02-02T15:20:00Z"/>
              </w:rPr>
            </w:pPr>
          </w:p>
        </w:tc>
        <w:tc>
          <w:tcPr>
            <w:tcW w:w="1232" w:type="pct"/>
            <w:shd w:val="clear" w:color="auto" w:fill="auto"/>
          </w:tcPr>
          <w:p w:rsidR="00644FEB" w:rsidRDefault="00CF6C33">
            <w:pPr>
              <w:pStyle w:val="TAC"/>
              <w:rPr>
                <w:ins w:id="3647" w:author="Huawei" w:date="2024-02-02T15:20:00Z"/>
              </w:rPr>
            </w:pPr>
            <w:ins w:id="3648" w:author="Huawei" w:date="2024-02-02T15:20:00Z">
              <w:r>
                <w:t>SMTC.1</w:t>
              </w:r>
            </w:ins>
          </w:p>
        </w:tc>
        <w:tc>
          <w:tcPr>
            <w:tcW w:w="944" w:type="pct"/>
          </w:tcPr>
          <w:p w:rsidR="00644FEB" w:rsidRDefault="00644FEB">
            <w:pPr>
              <w:pStyle w:val="TAC"/>
              <w:rPr>
                <w:ins w:id="3649" w:author="Huawei" w:date="2024-02-02T15:20:00Z"/>
              </w:rPr>
            </w:pPr>
          </w:p>
        </w:tc>
      </w:tr>
      <w:tr w:rsidR="00644FEB">
        <w:trPr>
          <w:trHeight w:val="187"/>
          <w:jc w:val="center"/>
          <w:ins w:id="3650" w:author="Huawei" w:date="2024-02-02T15:20:00Z"/>
        </w:trPr>
        <w:tc>
          <w:tcPr>
            <w:tcW w:w="1548" w:type="pct"/>
            <w:gridSpan w:val="2"/>
            <w:tcBorders>
              <w:top w:val="nil"/>
              <w:bottom w:val="single" w:sz="4" w:space="0" w:color="auto"/>
            </w:tcBorders>
            <w:shd w:val="clear" w:color="auto" w:fill="auto"/>
          </w:tcPr>
          <w:p w:rsidR="00644FEB" w:rsidRDefault="00644FEB">
            <w:pPr>
              <w:pStyle w:val="TAL"/>
              <w:rPr>
                <w:ins w:id="3651" w:author="Huawei" w:date="2024-02-02T15:20:00Z"/>
              </w:rPr>
            </w:pPr>
          </w:p>
        </w:tc>
        <w:tc>
          <w:tcPr>
            <w:tcW w:w="788" w:type="pct"/>
            <w:shd w:val="clear" w:color="auto" w:fill="auto"/>
          </w:tcPr>
          <w:p w:rsidR="00644FEB" w:rsidRDefault="00CF6C33">
            <w:pPr>
              <w:pStyle w:val="TAL"/>
              <w:rPr>
                <w:ins w:id="3652" w:author="Huawei" w:date="2024-02-02T15:20:00Z"/>
              </w:rPr>
            </w:pPr>
            <w:ins w:id="3653" w:author="Huawei" w:date="2024-02-02T15:20:00Z">
              <w:r>
                <w:t>Config 3</w:t>
              </w:r>
            </w:ins>
          </w:p>
        </w:tc>
        <w:tc>
          <w:tcPr>
            <w:tcW w:w="487" w:type="pct"/>
            <w:tcBorders>
              <w:top w:val="nil"/>
              <w:bottom w:val="single" w:sz="4" w:space="0" w:color="auto"/>
            </w:tcBorders>
            <w:shd w:val="clear" w:color="auto" w:fill="auto"/>
          </w:tcPr>
          <w:p w:rsidR="00644FEB" w:rsidRDefault="00644FEB">
            <w:pPr>
              <w:pStyle w:val="TAC"/>
              <w:rPr>
                <w:ins w:id="3654" w:author="Huawei" w:date="2024-02-02T15:20:00Z"/>
              </w:rPr>
            </w:pPr>
          </w:p>
        </w:tc>
        <w:tc>
          <w:tcPr>
            <w:tcW w:w="1232" w:type="pct"/>
            <w:shd w:val="clear" w:color="auto" w:fill="auto"/>
          </w:tcPr>
          <w:p w:rsidR="00644FEB" w:rsidRDefault="00CF6C33">
            <w:pPr>
              <w:pStyle w:val="TAC"/>
              <w:rPr>
                <w:ins w:id="3655" w:author="Huawei" w:date="2024-02-02T15:20:00Z"/>
              </w:rPr>
            </w:pPr>
            <w:ins w:id="3656" w:author="Huawei" w:date="2024-02-02T15:20:00Z">
              <w:r>
                <w:t>SMTC.1</w:t>
              </w:r>
            </w:ins>
          </w:p>
        </w:tc>
        <w:tc>
          <w:tcPr>
            <w:tcW w:w="944" w:type="pct"/>
          </w:tcPr>
          <w:p w:rsidR="00644FEB" w:rsidRDefault="00644FEB">
            <w:pPr>
              <w:pStyle w:val="TAC"/>
              <w:rPr>
                <w:ins w:id="3657" w:author="Huawei" w:date="2024-02-02T15:20:00Z"/>
              </w:rPr>
            </w:pPr>
          </w:p>
        </w:tc>
      </w:tr>
      <w:tr w:rsidR="00644FEB">
        <w:trPr>
          <w:trHeight w:val="187"/>
          <w:jc w:val="center"/>
          <w:ins w:id="3658" w:author="Huawei" w:date="2024-02-02T15:20:00Z"/>
        </w:trPr>
        <w:tc>
          <w:tcPr>
            <w:tcW w:w="1548" w:type="pct"/>
            <w:gridSpan w:val="2"/>
            <w:tcBorders>
              <w:bottom w:val="nil"/>
            </w:tcBorders>
            <w:shd w:val="clear" w:color="auto" w:fill="auto"/>
          </w:tcPr>
          <w:p w:rsidR="00644FEB" w:rsidRDefault="00CF6C33">
            <w:pPr>
              <w:pStyle w:val="TAL"/>
              <w:rPr>
                <w:ins w:id="3659" w:author="Huawei" w:date="2024-02-02T15:20:00Z"/>
              </w:rPr>
            </w:pPr>
            <w:ins w:id="3660" w:author="Huawei" w:date="2024-02-02T15:20:00Z">
              <w:r>
                <w:t>PDSCH/PDCCH subcarrier spacing</w:t>
              </w:r>
            </w:ins>
          </w:p>
        </w:tc>
        <w:tc>
          <w:tcPr>
            <w:tcW w:w="788" w:type="pct"/>
            <w:shd w:val="clear" w:color="auto" w:fill="auto"/>
          </w:tcPr>
          <w:p w:rsidR="00644FEB" w:rsidRDefault="00CF6C33">
            <w:pPr>
              <w:pStyle w:val="TAL"/>
              <w:rPr>
                <w:ins w:id="3661" w:author="Huawei" w:date="2024-02-02T15:20:00Z"/>
              </w:rPr>
            </w:pPr>
            <w:ins w:id="3662" w:author="Huawei" w:date="2024-02-02T15:20:00Z">
              <w:r>
                <w:t>Config 1, 2</w:t>
              </w:r>
            </w:ins>
          </w:p>
        </w:tc>
        <w:tc>
          <w:tcPr>
            <w:tcW w:w="487" w:type="pct"/>
            <w:tcBorders>
              <w:bottom w:val="nil"/>
            </w:tcBorders>
            <w:shd w:val="clear" w:color="auto" w:fill="auto"/>
          </w:tcPr>
          <w:p w:rsidR="00644FEB" w:rsidRDefault="00644FEB">
            <w:pPr>
              <w:pStyle w:val="TAC"/>
              <w:rPr>
                <w:ins w:id="3663" w:author="Huawei" w:date="2024-02-02T15:20:00Z"/>
              </w:rPr>
            </w:pPr>
          </w:p>
        </w:tc>
        <w:tc>
          <w:tcPr>
            <w:tcW w:w="1232" w:type="pct"/>
            <w:shd w:val="clear" w:color="auto" w:fill="auto"/>
          </w:tcPr>
          <w:p w:rsidR="00644FEB" w:rsidRDefault="00CF6C33">
            <w:pPr>
              <w:pStyle w:val="TAC"/>
              <w:rPr>
                <w:ins w:id="3664" w:author="Huawei" w:date="2024-02-02T15:20:00Z"/>
              </w:rPr>
            </w:pPr>
            <w:ins w:id="3665" w:author="Huawei" w:date="2024-02-02T15:20:00Z">
              <w:r>
                <w:t>15 KHz</w:t>
              </w:r>
            </w:ins>
          </w:p>
        </w:tc>
        <w:tc>
          <w:tcPr>
            <w:tcW w:w="944" w:type="pct"/>
          </w:tcPr>
          <w:p w:rsidR="00644FEB" w:rsidRDefault="00644FEB">
            <w:pPr>
              <w:pStyle w:val="TAC"/>
              <w:rPr>
                <w:ins w:id="3666" w:author="Huawei" w:date="2024-02-02T15:20:00Z"/>
              </w:rPr>
            </w:pPr>
          </w:p>
        </w:tc>
      </w:tr>
      <w:tr w:rsidR="00644FEB">
        <w:trPr>
          <w:trHeight w:val="187"/>
          <w:jc w:val="center"/>
          <w:ins w:id="3667" w:author="Huawei" w:date="2024-02-02T15:20:00Z"/>
        </w:trPr>
        <w:tc>
          <w:tcPr>
            <w:tcW w:w="1548" w:type="pct"/>
            <w:gridSpan w:val="2"/>
            <w:tcBorders>
              <w:top w:val="nil"/>
              <w:bottom w:val="single" w:sz="4" w:space="0" w:color="auto"/>
            </w:tcBorders>
            <w:shd w:val="clear" w:color="auto" w:fill="auto"/>
          </w:tcPr>
          <w:p w:rsidR="00644FEB" w:rsidRDefault="00644FEB">
            <w:pPr>
              <w:pStyle w:val="TAL"/>
              <w:rPr>
                <w:ins w:id="3668" w:author="Huawei" w:date="2024-02-02T15:20:00Z"/>
              </w:rPr>
            </w:pPr>
          </w:p>
        </w:tc>
        <w:tc>
          <w:tcPr>
            <w:tcW w:w="788" w:type="pct"/>
            <w:shd w:val="clear" w:color="auto" w:fill="auto"/>
          </w:tcPr>
          <w:p w:rsidR="00644FEB" w:rsidRDefault="00CF6C33">
            <w:pPr>
              <w:pStyle w:val="TAL"/>
              <w:rPr>
                <w:ins w:id="3669" w:author="Huawei" w:date="2024-02-02T15:20:00Z"/>
              </w:rPr>
            </w:pPr>
            <w:ins w:id="3670" w:author="Huawei" w:date="2024-02-02T15:20:00Z">
              <w:r>
                <w:t>Config 3</w:t>
              </w:r>
            </w:ins>
          </w:p>
        </w:tc>
        <w:tc>
          <w:tcPr>
            <w:tcW w:w="487" w:type="pct"/>
            <w:tcBorders>
              <w:top w:val="nil"/>
              <w:bottom w:val="single" w:sz="4" w:space="0" w:color="auto"/>
            </w:tcBorders>
            <w:shd w:val="clear" w:color="auto" w:fill="auto"/>
          </w:tcPr>
          <w:p w:rsidR="00644FEB" w:rsidRDefault="00644FEB">
            <w:pPr>
              <w:pStyle w:val="TAC"/>
              <w:rPr>
                <w:ins w:id="3671" w:author="Huawei" w:date="2024-02-02T15:20:00Z"/>
              </w:rPr>
            </w:pPr>
          </w:p>
        </w:tc>
        <w:tc>
          <w:tcPr>
            <w:tcW w:w="1232" w:type="pct"/>
            <w:shd w:val="clear" w:color="auto" w:fill="auto"/>
          </w:tcPr>
          <w:p w:rsidR="00644FEB" w:rsidRDefault="00CF6C33">
            <w:pPr>
              <w:pStyle w:val="TAC"/>
              <w:rPr>
                <w:ins w:id="3672" w:author="Huawei" w:date="2024-02-02T15:20:00Z"/>
              </w:rPr>
            </w:pPr>
            <w:ins w:id="3673" w:author="Huawei" w:date="2024-02-02T15:20:00Z">
              <w:r>
                <w:t>30 KHz</w:t>
              </w:r>
            </w:ins>
          </w:p>
        </w:tc>
        <w:tc>
          <w:tcPr>
            <w:tcW w:w="944" w:type="pct"/>
          </w:tcPr>
          <w:p w:rsidR="00644FEB" w:rsidRDefault="00644FEB">
            <w:pPr>
              <w:pStyle w:val="TAC"/>
              <w:rPr>
                <w:ins w:id="3674" w:author="Huawei" w:date="2024-02-02T15:20:00Z"/>
              </w:rPr>
            </w:pPr>
          </w:p>
        </w:tc>
      </w:tr>
      <w:tr w:rsidR="00644FEB">
        <w:trPr>
          <w:trHeight w:val="187"/>
          <w:jc w:val="center"/>
          <w:ins w:id="3675" w:author="Huawei" w:date="2024-02-02T15:20:00Z"/>
        </w:trPr>
        <w:tc>
          <w:tcPr>
            <w:tcW w:w="1548" w:type="pct"/>
            <w:gridSpan w:val="2"/>
            <w:tcBorders>
              <w:bottom w:val="nil"/>
            </w:tcBorders>
            <w:shd w:val="clear" w:color="auto" w:fill="auto"/>
          </w:tcPr>
          <w:p w:rsidR="00644FEB" w:rsidRDefault="00CF6C33">
            <w:pPr>
              <w:pStyle w:val="TAL"/>
              <w:rPr>
                <w:ins w:id="3676" w:author="Huawei" w:date="2024-02-02T15:20:00Z"/>
              </w:rPr>
            </w:pPr>
            <w:ins w:id="3677" w:author="Huawei" w:date="2024-02-02T15:20:00Z">
              <w:r>
                <w:t>PRACH Configuration</w:t>
              </w:r>
            </w:ins>
          </w:p>
        </w:tc>
        <w:tc>
          <w:tcPr>
            <w:tcW w:w="788" w:type="pct"/>
            <w:shd w:val="clear" w:color="auto" w:fill="auto"/>
          </w:tcPr>
          <w:p w:rsidR="00644FEB" w:rsidRDefault="00CF6C33">
            <w:pPr>
              <w:pStyle w:val="TAL"/>
              <w:rPr>
                <w:ins w:id="3678" w:author="Huawei" w:date="2024-02-02T15:20:00Z"/>
              </w:rPr>
            </w:pPr>
            <w:ins w:id="3679" w:author="Huawei" w:date="2024-02-02T15:20:00Z">
              <w:r>
                <w:t>Config 1, 2</w:t>
              </w:r>
            </w:ins>
          </w:p>
        </w:tc>
        <w:tc>
          <w:tcPr>
            <w:tcW w:w="487" w:type="pct"/>
            <w:tcBorders>
              <w:bottom w:val="nil"/>
            </w:tcBorders>
            <w:shd w:val="clear" w:color="auto" w:fill="auto"/>
          </w:tcPr>
          <w:p w:rsidR="00644FEB" w:rsidRDefault="00644FEB">
            <w:pPr>
              <w:pStyle w:val="TAC"/>
              <w:rPr>
                <w:ins w:id="3680" w:author="Huawei" w:date="2024-02-02T15:20:00Z"/>
              </w:rPr>
            </w:pPr>
          </w:p>
        </w:tc>
        <w:tc>
          <w:tcPr>
            <w:tcW w:w="1232" w:type="pct"/>
            <w:shd w:val="clear" w:color="auto" w:fill="auto"/>
          </w:tcPr>
          <w:p w:rsidR="00644FEB" w:rsidRDefault="00CF6C33">
            <w:pPr>
              <w:pStyle w:val="TAC"/>
              <w:rPr>
                <w:ins w:id="3681" w:author="Huawei" w:date="2024-02-02T15:20:00Z"/>
              </w:rPr>
            </w:pPr>
            <w:ins w:id="3682" w:author="Huawei" w:date="2024-02-02T15:20:00Z">
              <w:r>
                <w:t>Table  A.3.8.2.2-1</w:t>
              </w:r>
            </w:ins>
          </w:p>
        </w:tc>
        <w:tc>
          <w:tcPr>
            <w:tcW w:w="944" w:type="pct"/>
          </w:tcPr>
          <w:p w:rsidR="00644FEB" w:rsidRDefault="00644FEB">
            <w:pPr>
              <w:pStyle w:val="TAC"/>
              <w:rPr>
                <w:ins w:id="3683" w:author="Huawei" w:date="2024-02-02T15:20:00Z"/>
              </w:rPr>
            </w:pPr>
          </w:p>
        </w:tc>
      </w:tr>
      <w:tr w:rsidR="00644FEB">
        <w:trPr>
          <w:trHeight w:val="187"/>
          <w:jc w:val="center"/>
          <w:ins w:id="3684" w:author="Huawei" w:date="2024-02-02T15:20:00Z"/>
        </w:trPr>
        <w:tc>
          <w:tcPr>
            <w:tcW w:w="1548" w:type="pct"/>
            <w:gridSpan w:val="2"/>
            <w:tcBorders>
              <w:top w:val="nil"/>
            </w:tcBorders>
            <w:shd w:val="clear" w:color="auto" w:fill="auto"/>
          </w:tcPr>
          <w:p w:rsidR="00644FEB" w:rsidRDefault="00644FEB">
            <w:pPr>
              <w:pStyle w:val="TAL"/>
              <w:rPr>
                <w:ins w:id="3685" w:author="Huawei" w:date="2024-02-02T15:20:00Z"/>
              </w:rPr>
            </w:pPr>
          </w:p>
        </w:tc>
        <w:tc>
          <w:tcPr>
            <w:tcW w:w="788" w:type="pct"/>
            <w:shd w:val="clear" w:color="auto" w:fill="auto"/>
          </w:tcPr>
          <w:p w:rsidR="00644FEB" w:rsidRDefault="00CF6C33">
            <w:pPr>
              <w:pStyle w:val="TAL"/>
              <w:rPr>
                <w:ins w:id="3686" w:author="Huawei" w:date="2024-02-02T15:20:00Z"/>
              </w:rPr>
            </w:pPr>
            <w:ins w:id="3687" w:author="Huawei" w:date="2024-02-02T15:20:00Z">
              <w:r>
                <w:t>Config 3</w:t>
              </w:r>
            </w:ins>
          </w:p>
        </w:tc>
        <w:tc>
          <w:tcPr>
            <w:tcW w:w="487" w:type="pct"/>
            <w:tcBorders>
              <w:top w:val="nil"/>
            </w:tcBorders>
            <w:shd w:val="clear" w:color="auto" w:fill="auto"/>
          </w:tcPr>
          <w:p w:rsidR="00644FEB" w:rsidRDefault="00644FEB">
            <w:pPr>
              <w:pStyle w:val="TAC"/>
              <w:rPr>
                <w:ins w:id="3688" w:author="Huawei" w:date="2024-02-02T15:20:00Z"/>
              </w:rPr>
            </w:pPr>
          </w:p>
        </w:tc>
        <w:tc>
          <w:tcPr>
            <w:tcW w:w="1232" w:type="pct"/>
            <w:shd w:val="clear" w:color="auto" w:fill="auto"/>
          </w:tcPr>
          <w:p w:rsidR="00644FEB" w:rsidRDefault="00CF6C33">
            <w:pPr>
              <w:pStyle w:val="TAC"/>
              <w:rPr>
                <w:ins w:id="3689" w:author="Huawei" w:date="2024-02-02T15:20:00Z"/>
              </w:rPr>
            </w:pPr>
            <w:ins w:id="3690" w:author="Huawei" w:date="2024-02-02T15:20:00Z">
              <w:r>
                <w:t>Table  A.3.8.2.2-1</w:t>
              </w:r>
            </w:ins>
          </w:p>
        </w:tc>
        <w:tc>
          <w:tcPr>
            <w:tcW w:w="944" w:type="pct"/>
          </w:tcPr>
          <w:p w:rsidR="00644FEB" w:rsidRDefault="00644FEB">
            <w:pPr>
              <w:pStyle w:val="TAC"/>
              <w:rPr>
                <w:ins w:id="3691" w:author="Huawei" w:date="2024-02-02T15:20:00Z"/>
              </w:rPr>
            </w:pPr>
          </w:p>
        </w:tc>
      </w:tr>
      <w:tr w:rsidR="00644FEB">
        <w:trPr>
          <w:trHeight w:val="187"/>
          <w:jc w:val="center"/>
          <w:ins w:id="3692" w:author="Huawei" w:date="2024-02-02T15:20:00Z"/>
        </w:trPr>
        <w:tc>
          <w:tcPr>
            <w:tcW w:w="2336" w:type="pct"/>
            <w:gridSpan w:val="3"/>
            <w:shd w:val="clear" w:color="auto" w:fill="auto"/>
          </w:tcPr>
          <w:p w:rsidR="00644FEB" w:rsidRDefault="00CF6C33">
            <w:pPr>
              <w:pStyle w:val="TAL"/>
              <w:rPr>
                <w:ins w:id="3693" w:author="Huawei" w:date="2024-02-02T15:20:00Z"/>
              </w:rPr>
            </w:pPr>
            <w:ins w:id="3694" w:author="Huawei" w:date="2024-02-02T15:20:00Z">
              <w:r>
                <w:t>SSB Index assigned as BFD RS (q</w:t>
              </w:r>
              <w:r>
                <w:rPr>
                  <w:vertAlign w:val="subscript"/>
                </w:rPr>
                <w:t>0</w:t>
              </w:r>
              <w:r>
                <w:t>)</w:t>
              </w:r>
            </w:ins>
          </w:p>
        </w:tc>
        <w:tc>
          <w:tcPr>
            <w:tcW w:w="487" w:type="pct"/>
            <w:shd w:val="clear" w:color="auto" w:fill="auto"/>
          </w:tcPr>
          <w:p w:rsidR="00644FEB" w:rsidRDefault="00644FEB">
            <w:pPr>
              <w:pStyle w:val="TAC"/>
              <w:rPr>
                <w:ins w:id="3695" w:author="Huawei" w:date="2024-02-02T15:20:00Z"/>
              </w:rPr>
            </w:pPr>
          </w:p>
        </w:tc>
        <w:tc>
          <w:tcPr>
            <w:tcW w:w="1232" w:type="pct"/>
            <w:shd w:val="clear" w:color="auto" w:fill="auto"/>
          </w:tcPr>
          <w:p w:rsidR="00644FEB" w:rsidRDefault="00CF6C33">
            <w:pPr>
              <w:pStyle w:val="TAC"/>
              <w:rPr>
                <w:ins w:id="3696" w:author="Huawei" w:date="2024-02-02T15:20:00Z"/>
              </w:rPr>
            </w:pPr>
            <w:ins w:id="3697" w:author="Huawei" w:date="2024-02-02T15:20:00Z">
              <w:r>
                <w:t>0</w:t>
              </w:r>
            </w:ins>
          </w:p>
        </w:tc>
        <w:tc>
          <w:tcPr>
            <w:tcW w:w="944" w:type="pct"/>
          </w:tcPr>
          <w:p w:rsidR="00644FEB" w:rsidRDefault="00644FEB">
            <w:pPr>
              <w:pStyle w:val="TAC"/>
              <w:rPr>
                <w:ins w:id="3698" w:author="Huawei" w:date="2024-02-02T15:20:00Z"/>
              </w:rPr>
            </w:pPr>
          </w:p>
        </w:tc>
      </w:tr>
      <w:tr w:rsidR="00644FEB">
        <w:trPr>
          <w:trHeight w:val="187"/>
          <w:jc w:val="center"/>
          <w:ins w:id="3699" w:author="Huawei" w:date="2024-02-02T15:20:00Z"/>
        </w:trPr>
        <w:tc>
          <w:tcPr>
            <w:tcW w:w="2336" w:type="pct"/>
            <w:gridSpan w:val="3"/>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L"/>
              <w:rPr>
                <w:ins w:id="3700" w:author="Huawei" w:date="2024-02-02T15:20:00Z"/>
              </w:rPr>
            </w:pPr>
            <w:ins w:id="3701" w:author="Huawei" w:date="2024-02-02T15:20:00Z">
              <w:r>
                <w:t>SSB Index assigned as CBD RS (q</w:t>
              </w:r>
              <w:r>
                <w:rPr>
                  <w:vertAlign w:val="subscript"/>
                </w:rPr>
                <w:t>1</w:t>
              </w:r>
              <w:r>
                <w:t>)</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rsidR="00644FEB" w:rsidRDefault="00644FEB">
            <w:pPr>
              <w:pStyle w:val="TAC"/>
              <w:rPr>
                <w:ins w:id="3702" w:author="Huawei" w:date="2024-02-02T15:20:00Z"/>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644FEB" w:rsidRDefault="00CF6C33">
            <w:pPr>
              <w:pStyle w:val="TAC"/>
              <w:rPr>
                <w:ins w:id="3703" w:author="Huawei" w:date="2024-02-02T15:20:00Z"/>
              </w:rPr>
            </w:pPr>
            <w:ins w:id="3704" w:author="Huawei" w:date="2024-02-02T15:20:00Z">
              <w:r>
                <w:t>1</w:t>
              </w:r>
            </w:ins>
          </w:p>
        </w:tc>
        <w:tc>
          <w:tcPr>
            <w:tcW w:w="944" w:type="pct"/>
            <w:tcBorders>
              <w:top w:val="single" w:sz="4" w:space="0" w:color="auto"/>
              <w:left w:val="single" w:sz="4" w:space="0" w:color="auto"/>
              <w:bottom w:val="single" w:sz="4" w:space="0" w:color="auto"/>
              <w:right w:val="single" w:sz="4" w:space="0" w:color="auto"/>
            </w:tcBorders>
          </w:tcPr>
          <w:p w:rsidR="00644FEB" w:rsidRDefault="00644FEB">
            <w:pPr>
              <w:pStyle w:val="TAC"/>
              <w:rPr>
                <w:ins w:id="3705" w:author="Huawei" w:date="2024-02-02T15:20:00Z"/>
              </w:rPr>
            </w:pPr>
          </w:p>
        </w:tc>
      </w:tr>
      <w:tr w:rsidR="00644FEB">
        <w:trPr>
          <w:trHeight w:val="187"/>
          <w:jc w:val="center"/>
          <w:ins w:id="3706" w:author="Huawei" w:date="2024-02-02T15:20:00Z"/>
        </w:trPr>
        <w:tc>
          <w:tcPr>
            <w:tcW w:w="2336" w:type="pct"/>
            <w:gridSpan w:val="3"/>
            <w:shd w:val="clear" w:color="auto" w:fill="auto"/>
          </w:tcPr>
          <w:p w:rsidR="00644FEB" w:rsidRDefault="00CF6C33">
            <w:pPr>
              <w:pStyle w:val="TAL"/>
              <w:rPr>
                <w:ins w:id="3707" w:author="Huawei" w:date="2024-02-02T15:20:00Z"/>
              </w:rPr>
            </w:pPr>
            <w:ins w:id="3708" w:author="Huawei" w:date="2024-02-02T15:20:00Z">
              <w:r>
                <w:t>OCNG parameters</w:t>
              </w:r>
            </w:ins>
          </w:p>
        </w:tc>
        <w:tc>
          <w:tcPr>
            <w:tcW w:w="487" w:type="pct"/>
            <w:shd w:val="clear" w:color="auto" w:fill="auto"/>
          </w:tcPr>
          <w:p w:rsidR="00644FEB" w:rsidRDefault="00644FEB">
            <w:pPr>
              <w:pStyle w:val="TAC"/>
              <w:rPr>
                <w:ins w:id="3709" w:author="Huawei" w:date="2024-02-02T15:20:00Z"/>
              </w:rPr>
            </w:pPr>
          </w:p>
        </w:tc>
        <w:tc>
          <w:tcPr>
            <w:tcW w:w="1232" w:type="pct"/>
            <w:shd w:val="clear" w:color="auto" w:fill="auto"/>
          </w:tcPr>
          <w:p w:rsidR="00644FEB" w:rsidRDefault="00CF6C33">
            <w:pPr>
              <w:pStyle w:val="TAC"/>
              <w:rPr>
                <w:ins w:id="3710" w:author="Huawei" w:date="2024-02-02T15:20:00Z"/>
              </w:rPr>
            </w:pPr>
            <w:ins w:id="3711" w:author="Huawei" w:date="2024-02-02T15:20:00Z">
              <w:r>
                <w:t>OP.1</w:t>
              </w:r>
            </w:ins>
          </w:p>
        </w:tc>
        <w:tc>
          <w:tcPr>
            <w:tcW w:w="944" w:type="pct"/>
          </w:tcPr>
          <w:p w:rsidR="00644FEB" w:rsidRDefault="00644FEB">
            <w:pPr>
              <w:pStyle w:val="TAC"/>
              <w:rPr>
                <w:ins w:id="3712" w:author="Huawei" w:date="2024-02-02T15:20:00Z"/>
              </w:rPr>
            </w:pPr>
          </w:p>
        </w:tc>
      </w:tr>
      <w:tr w:rsidR="00644FEB">
        <w:trPr>
          <w:trHeight w:val="187"/>
          <w:jc w:val="center"/>
          <w:ins w:id="3713" w:author="Huawei" w:date="2024-02-02T15:20:00Z"/>
        </w:trPr>
        <w:tc>
          <w:tcPr>
            <w:tcW w:w="2336" w:type="pct"/>
            <w:gridSpan w:val="3"/>
            <w:shd w:val="clear" w:color="auto" w:fill="auto"/>
          </w:tcPr>
          <w:p w:rsidR="00644FEB" w:rsidRDefault="00CF6C33">
            <w:pPr>
              <w:pStyle w:val="TAL"/>
              <w:rPr>
                <w:ins w:id="3714" w:author="Huawei" w:date="2024-02-02T15:20:00Z"/>
              </w:rPr>
            </w:pPr>
            <w:ins w:id="3715" w:author="Huawei" w:date="2024-02-02T15:20:00Z">
              <w:r>
                <w:t>CP length</w:t>
              </w:r>
              <w:r>
                <w:tab/>
              </w:r>
            </w:ins>
          </w:p>
        </w:tc>
        <w:tc>
          <w:tcPr>
            <w:tcW w:w="487" w:type="pct"/>
            <w:shd w:val="clear" w:color="auto" w:fill="auto"/>
          </w:tcPr>
          <w:p w:rsidR="00644FEB" w:rsidRDefault="00644FEB">
            <w:pPr>
              <w:pStyle w:val="TAC"/>
              <w:rPr>
                <w:ins w:id="3716" w:author="Huawei" w:date="2024-02-02T15:20:00Z"/>
              </w:rPr>
            </w:pPr>
          </w:p>
        </w:tc>
        <w:tc>
          <w:tcPr>
            <w:tcW w:w="1232" w:type="pct"/>
            <w:shd w:val="clear" w:color="auto" w:fill="auto"/>
          </w:tcPr>
          <w:p w:rsidR="00644FEB" w:rsidRDefault="00CF6C33">
            <w:pPr>
              <w:pStyle w:val="TAC"/>
              <w:rPr>
                <w:ins w:id="3717" w:author="Huawei" w:date="2024-02-02T15:20:00Z"/>
              </w:rPr>
            </w:pPr>
            <w:ins w:id="3718" w:author="Huawei" w:date="2024-02-02T15:20:00Z">
              <w:r>
                <w:t>Normal</w:t>
              </w:r>
            </w:ins>
          </w:p>
        </w:tc>
        <w:tc>
          <w:tcPr>
            <w:tcW w:w="944" w:type="pct"/>
          </w:tcPr>
          <w:p w:rsidR="00644FEB" w:rsidRDefault="00644FEB">
            <w:pPr>
              <w:pStyle w:val="TAC"/>
              <w:rPr>
                <w:ins w:id="3719" w:author="Huawei" w:date="2024-02-02T15:20:00Z"/>
              </w:rPr>
            </w:pPr>
          </w:p>
        </w:tc>
      </w:tr>
      <w:tr w:rsidR="00644FEB">
        <w:trPr>
          <w:trHeight w:val="187"/>
          <w:jc w:val="center"/>
          <w:ins w:id="3720" w:author="Huawei" w:date="2024-02-02T15:20:00Z"/>
        </w:trPr>
        <w:tc>
          <w:tcPr>
            <w:tcW w:w="2336" w:type="pct"/>
            <w:gridSpan w:val="3"/>
            <w:shd w:val="clear" w:color="auto" w:fill="auto"/>
          </w:tcPr>
          <w:p w:rsidR="00644FEB" w:rsidRDefault="00CF6C33">
            <w:pPr>
              <w:pStyle w:val="TAL"/>
              <w:rPr>
                <w:ins w:id="3721" w:author="Huawei" w:date="2024-02-02T15:20:00Z"/>
              </w:rPr>
            </w:pPr>
            <w:ins w:id="3722" w:author="Huawei" w:date="2024-02-02T15:20:00Z">
              <w:r>
                <w:t>Correlation Matrix and Antenna Configuration</w:t>
              </w:r>
            </w:ins>
          </w:p>
        </w:tc>
        <w:tc>
          <w:tcPr>
            <w:tcW w:w="487" w:type="pct"/>
            <w:shd w:val="clear" w:color="auto" w:fill="auto"/>
          </w:tcPr>
          <w:p w:rsidR="00644FEB" w:rsidRDefault="00644FEB">
            <w:pPr>
              <w:pStyle w:val="TAC"/>
              <w:rPr>
                <w:ins w:id="3723" w:author="Huawei" w:date="2024-02-02T15:20:00Z"/>
              </w:rPr>
            </w:pPr>
          </w:p>
        </w:tc>
        <w:tc>
          <w:tcPr>
            <w:tcW w:w="1232" w:type="pct"/>
            <w:shd w:val="clear" w:color="auto" w:fill="auto"/>
          </w:tcPr>
          <w:p w:rsidR="00644FEB" w:rsidRDefault="00CF6C33">
            <w:pPr>
              <w:pStyle w:val="TAC"/>
              <w:rPr>
                <w:ins w:id="3724" w:author="Huawei" w:date="2024-02-02T15:20:00Z"/>
              </w:rPr>
            </w:pPr>
            <w:ins w:id="3725" w:author="Huawei" w:date="2024-02-02T15:20:00Z">
              <w:r>
                <w:t>2x2 Low</w:t>
              </w:r>
            </w:ins>
          </w:p>
        </w:tc>
        <w:tc>
          <w:tcPr>
            <w:tcW w:w="944" w:type="pct"/>
          </w:tcPr>
          <w:p w:rsidR="00644FEB" w:rsidRDefault="00644FEB">
            <w:pPr>
              <w:pStyle w:val="TAC"/>
              <w:rPr>
                <w:ins w:id="3726" w:author="Huawei" w:date="2024-02-02T15:20:00Z"/>
              </w:rPr>
            </w:pPr>
          </w:p>
        </w:tc>
      </w:tr>
      <w:tr w:rsidR="00644FEB">
        <w:trPr>
          <w:trHeight w:val="187"/>
          <w:jc w:val="center"/>
          <w:ins w:id="3727" w:author="Huawei" w:date="2024-02-02T15:20:00Z"/>
        </w:trPr>
        <w:tc>
          <w:tcPr>
            <w:tcW w:w="1255" w:type="pct"/>
            <w:tcBorders>
              <w:bottom w:val="nil"/>
            </w:tcBorders>
            <w:shd w:val="clear" w:color="auto" w:fill="auto"/>
          </w:tcPr>
          <w:p w:rsidR="00644FEB" w:rsidRDefault="00CF6C33">
            <w:pPr>
              <w:pStyle w:val="TAL"/>
              <w:rPr>
                <w:ins w:id="3728" w:author="Huawei" w:date="2024-02-02T15:20:00Z"/>
              </w:rPr>
            </w:pPr>
            <w:ins w:id="3729" w:author="Huawei" w:date="2024-02-02T15:20:00Z">
              <w:r>
                <w:t xml:space="preserve">Beam failure detection transmission parameters </w:t>
              </w:r>
            </w:ins>
          </w:p>
        </w:tc>
        <w:tc>
          <w:tcPr>
            <w:tcW w:w="1082" w:type="pct"/>
            <w:gridSpan w:val="2"/>
            <w:shd w:val="clear" w:color="auto" w:fill="auto"/>
          </w:tcPr>
          <w:p w:rsidR="00644FEB" w:rsidRDefault="00CF6C33">
            <w:pPr>
              <w:pStyle w:val="TAL"/>
              <w:rPr>
                <w:ins w:id="3730" w:author="Huawei" w:date="2024-02-02T15:20:00Z"/>
              </w:rPr>
            </w:pPr>
            <w:ins w:id="3731" w:author="Huawei" w:date="2024-02-02T15:20:00Z">
              <w:r>
                <w:t>DCI format</w:t>
              </w:r>
            </w:ins>
          </w:p>
        </w:tc>
        <w:tc>
          <w:tcPr>
            <w:tcW w:w="487" w:type="pct"/>
            <w:shd w:val="clear" w:color="auto" w:fill="auto"/>
          </w:tcPr>
          <w:p w:rsidR="00644FEB" w:rsidRDefault="00644FEB">
            <w:pPr>
              <w:pStyle w:val="TAC"/>
              <w:rPr>
                <w:ins w:id="3732" w:author="Huawei" w:date="2024-02-02T15:20:00Z"/>
              </w:rPr>
            </w:pPr>
          </w:p>
        </w:tc>
        <w:tc>
          <w:tcPr>
            <w:tcW w:w="1232" w:type="pct"/>
            <w:shd w:val="clear" w:color="auto" w:fill="auto"/>
          </w:tcPr>
          <w:p w:rsidR="00644FEB" w:rsidRDefault="00CF6C33">
            <w:pPr>
              <w:pStyle w:val="TAC"/>
              <w:rPr>
                <w:ins w:id="3733" w:author="Huawei" w:date="2024-02-02T15:20:00Z"/>
              </w:rPr>
            </w:pPr>
            <w:ins w:id="3734" w:author="Huawei" w:date="2024-02-02T15:20:00Z">
              <w:r>
                <w:t>1-0</w:t>
              </w:r>
            </w:ins>
          </w:p>
        </w:tc>
        <w:tc>
          <w:tcPr>
            <w:tcW w:w="944" w:type="pct"/>
          </w:tcPr>
          <w:p w:rsidR="00644FEB" w:rsidRDefault="00644FEB">
            <w:pPr>
              <w:pStyle w:val="TAC"/>
              <w:rPr>
                <w:ins w:id="3735" w:author="Huawei" w:date="2024-02-02T15:20:00Z"/>
              </w:rPr>
            </w:pPr>
          </w:p>
        </w:tc>
      </w:tr>
      <w:tr w:rsidR="00644FEB">
        <w:trPr>
          <w:trHeight w:val="187"/>
          <w:jc w:val="center"/>
          <w:ins w:id="3736" w:author="Huawei" w:date="2024-02-02T15:20:00Z"/>
        </w:trPr>
        <w:tc>
          <w:tcPr>
            <w:tcW w:w="1255" w:type="pct"/>
            <w:tcBorders>
              <w:top w:val="nil"/>
              <w:bottom w:val="nil"/>
            </w:tcBorders>
            <w:shd w:val="clear" w:color="auto" w:fill="auto"/>
          </w:tcPr>
          <w:p w:rsidR="00644FEB" w:rsidRDefault="00644FEB">
            <w:pPr>
              <w:pStyle w:val="TAL"/>
              <w:rPr>
                <w:ins w:id="3737" w:author="Huawei" w:date="2024-02-02T15:20:00Z"/>
              </w:rPr>
            </w:pPr>
          </w:p>
        </w:tc>
        <w:tc>
          <w:tcPr>
            <w:tcW w:w="1082" w:type="pct"/>
            <w:gridSpan w:val="2"/>
            <w:shd w:val="clear" w:color="auto" w:fill="auto"/>
          </w:tcPr>
          <w:p w:rsidR="00644FEB" w:rsidRDefault="00CF6C33">
            <w:pPr>
              <w:pStyle w:val="TAL"/>
              <w:rPr>
                <w:ins w:id="3738" w:author="Huawei" w:date="2024-02-02T15:20:00Z"/>
              </w:rPr>
            </w:pPr>
            <w:ins w:id="3739" w:author="Huawei" w:date="2024-02-02T15:20:00Z">
              <w:r>
                <w:t>Number of Control OFDM symbols</w:t>
              </w:r>
            </w:ins>
          </w:p>
        </w:tc>
        <w:tc>
          <w:tcPr>
            <w:tcW w:w="487" w:type="pct"/>
            <w:shd w:val="clear" w:color="auto" w:fill="auto"/>
          </w:tcPr>
          <w:p w:rsidR="00644FEB" w:rsidRDefault="00644FEB">
            <w:pPr>
              <w:pStyle w:val="TAC"/>
              <w:rPr>
                <w:ins w:id="3740" w:author="Huawei" w:date="2024-02-02T15:20:00Z"/>
              </w:rPr>
            </w:pPr>
          </w:p>
        </w:tc>
        <w:tc>
          <w:tcPr>
            <w:tcW w:w="1232" w:type="pct"/>
            <w:shd w:val="clear" w:color="auto" w:fill="auto"/>
          </w:tcPr>
          <w:p w:rsidR="00644FEB" w:rsidRDefault="00CF6C33">
            <w:pPr>
              <w:pStyle w:val="TAC"/>
              <w:rPr>
                <w:ins w:id="3741" w:author="Huawei" w:date="2024-02-02T15:20:00Z"/>
              </w:rPr>
            </w:pPr>
            <w:ins w:id="3742" w:author="Huawei" w:date="2024-02-02T15:20:00Z">
              <w:r>
                <w:t>2</w:t>
              </w:r>
            </w:ins>
          </w:p>
        </w:tc>
        <w:tc>
          <w:tcPr>
            <w:tcW w:w="944" w:type="pct"/>
          </w:tcPr>
          <w:p w:rsidR="00644FEB" w:rsidRDefault="00644FEB">
            <w:pPr>
              <w:pStyle w:val="TAC"/>
              <w:rPr>
                <w:ins w:id="3743" w:author="Huawei" w:date="2024-02-02T15:20:00Z"/>
              </w:rPr>
            </w:pPr>
          </w:p>
        </w:tc>
      </w:tr>
      <w:tr w:rsidR="00644FEB">
        <w:trPr>
          <w:trHeight w:val="187"/>
          <w:jc w:val="center"/>
          <w:ins w:id="3744" w:author="Huawei" w:date="2024-02-02T15:20:00Z"/>
        </w:trPr>
        <w:tc>
          <w:tcPr>
            <w:tcW w:w="1255" w:type="pct"/>
            <w:tcBorders>
              <w:top w:val="nil"/>
              <w:bottom w:val="nil"/>
            </w:tcBorders>
            <w:shd w:val="clear" w:color="auto" w:fill="auto"/>
          </w:tcPr>
          <w:p w:rsidR="00644FEB" w:rsidRDefault="00644FEB">
            <w:pPr>
              <w:pStyle w:val="TAL"/>
              <w:rPr>
                <w:ins w:id="3745" w:author="Huawei" w:date="2024-02-02T15:20:00Z"/>
              </w:rPr>
            </w:pPr>
          </w:p>
        </w:tc>
        <w:tc>
          <w:tcPr>
            <w:tcW w:w="1082" w:type="pct"/>
            <w:gridSpan w:val="2"/>
            <w:shd w:val="clear" w:color="auto" w:fill="auto"/>
          </w:tcPr>
          <w:p w:rsidR="00644FEB" w:rsidRDefault="00CF6C33">
            <w:pPr>
              <w:pStyle w:val="TAL"/>
              <w:rPr>
                <w:ins w:id="3746" w:author="Huawei" w:date="2024-02-02T15:20:00Z"/>
              </w:rPr>
            </w:pPr>
            <w:ins w:id="3747" w:author="Huawei" w:date="2024-02-02T15:20:00Z">
              <w:r>
                <w:t xml:space="preserve">Aggregation level </w:t>
              </w:r>
            </w:ins>
          </w:p>
        </w:tc>
        <w:tc>
          <w:tcPr>
            <w:tcW w:w="487" w:type="pct"/>
            <w:shd w:val="clear" w:color="auto" w:fill="auto"/>
          </w:tcPr>
          <w:p w:rsidR="00644FEB" w:rsidRDefault="00CF6C33">
            <w:pPr>
              <w:pStyle w:val="TAC"/>
              <w:rPr>
                <w:ins w:id="3748" w:author="Huawei" w:date="2024-02-02T15:20:00Z"/>
              </w:rPr>
            </w:pPr>
            <w:ins w:id="3749" w:author="Huawei" w:date="2024-02-02T15:20:00Z">
              <w:r>
                <w:t>CCE</w:t>
              </w:r>
            </w:ins>
          </w:p>
        </w:tc>
        <w:tc>
          <w:tcPr>
            <w:tcW w:w="1232" w:type="pct"/>
            <w:shd w:val="clear" w:color="auto" w:fill="auto"/>
          </w:tcPr>
          <w:p w:rsidR="00644FEB" w:rsidRDefault="00CF6C33">
            <w:pPr>
              <w:pStyle w:val="TAC"/>
              <w:rPr>
                <w:ins w:id="3750" w:author="Huawei" w:date="2024-02-02T15:20:00Z"/>
              </w:rPr>
            </w:pPr>
            <w:ins w:id="3751" w:author="Huawei" w:date="2024-02-02T15:20:00Z">
              <w:r>
                <w:t>8</w:t>
              </w:r>
            </w:ins>
          </w:p>
        </w:tc>
        <w:tc>
          <w:tcPr>
            <w:tcW w:w="944" w:type="pct"/>
          </w:tcPr>
          <w:p w:rsidR="00644FEB" w:rsidRDefault="00644FEB">
            <w:pPr>
              <w:pStyle w:val="TAC"/>
              <w:rPr>
                <w:ins w:id="3752" w:author="Huawei" w:date="2024-02-02T15:20:00Z"/>
              </w:rPr>
            </w:pPr>
          </w:p>
        </w:tc>
      </w:tr>
      <w:tr w:rsidR="00644FEB">
        <w:trPr>
          <w:trHeight w:val="187"/>
          <w:jc w:val="center"/>
          <w:ins w:id="3753" w:author="Huawei" w:date="2024-02-02T15:20:00Z"/>
        </w:trPr>
        <w:tc>
          <w:tcPr>
            <w:tcW w:w="1255" w:type="pct"/>
            <w:tcBorders>
              <w:top w:val="nil"/>
              <w:bottom w:val="nil"/>
            </w:tcBorders>
            <w:shd w:val="clear" w:color="auto" w:fill="auto"/>
          </w:tcPr>
          <w:p w:rsidR="00644FEB" w:rsidRDefault="00644FEB">
            <w:pPr>
              <w:pStyle w:val="TAL"/>
              <w:rPr>
                <w:ins w:id="3754" w:author="Huawei" w:date="2024-02-02T15:20:00Z"/>
              </w:rPr>
            </w:pPr>
          </w:p>
        </w:tc>
        <w:tc>
          <w:tcPr>
            <w:tcW w:w="1082" w:type="pct"/>
            <w:gridSpan w:val="2"/>
            <w:shd w:val="clear" w:color="auto" w:fill="auto"/>
          </w:tcPr>
          <w:p w:rsidR="00644FEB" w:rsidRDefault="00CF6C33">
            <w:pPr>
              <w:pStyle w:val="TAL"/>
              <w:rPr>
                <w:ins w:id="3755" w:author="Huawei" w:date="2024-02-02T15:20:00Z"/>
              </w:rPr>
            </w:pPr>
            <w:ins w:id="3756" w:author="Huawei" w:date="2024-02-02T15:20:00Z">
              <w:r>
                <w:rPr>
                  <w:rFonts w:eastAsia="?? ??"/>
                </w:rPr>
                <w:t>Ratio of hypothetical PDCCH RE energy to average SSS RE energy</w:t>
              </w:r>
            </w:ins>
          </w:p>
        </w:tc>
        <w:tc>
          <w:tcPr>
            <w:tcW w:w="487" w:type="pct"/>
            <w:shd w:val="clear" w:color="auto" w:fill="auto"/>
          </w:tcPr>
          <w:p w:rsidR="00644FEB" w:rsidRDefault="00CF6C33">
            <w:pPr>
              <w:pStyle w:val="TAC"/>
              <w:rPr>
                <w:ins w:id="3757" w:author="Huawei" w:date="2024-02-02T15:20:00Z"/>
              </w:rPr>
            </w:pPr>
            <w:ins w:id="3758" w:author="Huawei" w:date="2024-02-02T15:20:00Z">
              <w:r>
                <w:t>dB</w:t>
              </w:r>
            </w:ins>
          </w:p>
        </w:tc>
        <w:tc>
          <w:tcPr>
            <w:tcW w:w="1232" w:type="pct"/>
            <w:shd w:val="clear" w:color="auto" w:fill="auto"/>
          </w:tcPr>
          <w:p w:rsidR="00644FEB" w:rsidRDefault="00CF6C33">
            <w:pPr>
              <w:pStyle w:val="TAC"/>
              <w:rPr>
                <w:ins w:id="3759" w:author="Huawei" w:date="2024-02-02T15:20:00Z"/>
              </w:rPr>
            </w:pPr>
            <w:ins w:id="3760" w:author="Huawei" w:date="2024-02-02T15:20:00Z">
              <w:r>
                <w:t>0</w:t>
              </w:r>
            </w:ins>
          </w:p>
        </w:tc>
        <w:tc>
          <w:tcPr>
            <w:tcW w:w="944" w:type="pct"/>
          </w:tcPr>
          <w:p w:rsidR="00644FEB" w:rsidRDefault="00644FEB">
            <w:pPr>
              <w:pStyle w:val="TAC"/>
              <w:rPr>
                <w:ins w:id="3761" w:author="Huawei" w:date="2024-02-02T15:20:00Z"/>
              </w:rPr>
            </w:pPr>
          </w:p>
        </w:tc>
      </w:tr>
      <w:tr w:rsidR="00644FEB">
        <w:trPr>
          <w:trHeight w:val="187"/>
          <w:jc w:val="center"/>
          <w:ins w:id="3762" w:author="Huawei" w:date="2024-02-02T15:20:00Z"/>
        </w:trPr>
        <w:tc>
          <w:tcPr>
            <w:tcW w:w="1255" w:type="pct"/>
            <w:tcBorders>
              <w:top w:val="nil"/>
              <w:bottom w:val="nil"/>
            </w:tcBorders>
            <w:shd w:val="clear" w:color="auto" w:fill="auto"/>
          </w:tcPr>
          <w:p w:rsidR="00644FEB" w:rsidRDefault="00644FEB">
            <w:pPr>
              <w:pStyle w:val="TAL"/>
              <w:rPr>
                <w:ins w:id="3763" w:author="Huawei" w:date="2024-02-02T15:20:00Z"/>
              </w:rPr>
            </w:pPr>
          </w:p>
        </w:tc>
        <w:tc>
          <w:tcPr>
            <w:tcW w:w="1082" w:type="pct"/>
            <w:gridSpan w:val="2"/>
            <w:shd w:val="clear" w:color="auto" w:fill="auto"/>
          </w:tcPr>
          <w:p w:rsidR="00644FEB" w:rsidRDefault="00CF6C33">
            <w:pPr>
              <w:pStyle w:val="TAL"/>
              <w:rPr>
                <w:ins w:id="3764" w:author="Huawei" w:date="2024-02-02T15:20:00Z"/>
              </w:rPr>
            </w:pPr>
            <w:ins w:id="3765" w:author="Huawei" w:date="2024-02-02T15:20:00Z">
              <w:r>
                <w:rPr>
                  <w:rFonts w:eastAsia="?? ??"/>
                </w:rPr>
                <w:t xml:space="preserve">Ratio of hypothetical PDCCH DMRS energy </w:t>
              </w:r>
              <w:r>
                <w:rPr>
                  <w:rFonts w:eastAsia="?? ??"/>
                </w:rPr>
                <w:t>to average SSS RE energy</w:t>
              </w:r>
            </w:ins>
          </w:p>
        </w:tc>
        <w:tc>
          <w:tcPr>
            <w:tcW w:w="487" w:type="pct"/>
            <w:shd w:val="clear" w:color="auto" w:fill="auto"/>
          </w:tcPr>
          <w:p w:rsidR="00644FEB" w:rsidRDefault="00CF6C33">
            <w:pPr>
              <w:pStyle w:val="TAC"/>
              <w:rPr>
                <w:ins w:id="3766" w:author="Huawei" w:date="2024-02-02T15:20:00Z"/>
              </w:rPr>
            </w:pPr>
            <w:ins w:id="3767" w:author="Huawei" w:date="2024-02-02T15:20:00Z">
              <w:r>
                <w:t>dB</w:t>
              </w:r>
            </w:ins>
          </w:p>
        </w:tc>
        <w:tc>
          <w:tcPr>
            <w:tcW w:w="1232" w:type="pct"/>
            <w:shd w:val="clear" w:color="auto" w:fill="auto"/>
          </w:tcPr>
          <w:p w:rsidR="00644FEB" w:rsidRDefault="00CF6C33">
            <w:pPr>
              <w:pStyle w:val="TAC"/>
              <w:rPr>
                <w:ins w:id="3768" w:author="Huawei" w:date="2024-02-02T15:20:00Z"/>
              </w:rPr>
            </w:pPr>
            <w:ins w:id="3769" w:author="Huawei" w:date="2024-02-02T15:20:00Z">
              <w:r>
                <w:t>0</w:t>
              </w:r>
            </w:ins>
          </w:p>
        </w:tc>
        <w:tc>
          <w:tcPr>
            <w:tcW w:w="944" w:type="pct"/>
          </w:tcPr>
          <w:p w:rsidR="00644FEB" w:rsidRDefault="00644FEB">
            <w:pPr>
              <w:pStyle w:val="TAC"/>
              <w:rPr>
                <w:ins w:id="3770" w:author="Huawei" w:date="2024-02-02T15:20:00Z"/>
              </w:rPr>
            </w:pPr>
          </w:p>
        </w:tc>
      </w:tr>
      <w:tr w:rsidR="00644FEB">
        <w:trPr>
          <w:trHeight w:val="187"/>
          <w:jc w:val="center"/>
          <w:ins w:id="3771" w:author="Huawei" w:date="2024-02-02T15:20:00Z"/>
        </w:trPr>
        <w:tc>
          <w:tcPr>
            <w:tcW w:w="1255" w:type="pct"/>
            <w:tcBorders>
              <w:top w:val="nil"/>
              <w:bottom w:val="nil"/>
            </w:tcBorders>
            <w:shd w:val="clear" w:color="auto" w:fill="auto"/>
          </w:tcPr>
          <w:p w:rsidR="00644FEB" w:rsidRDefault="00644FEB">
            <w:pPr>
              <w:pStyle w:val="TAL"/>
              <w:rPr>
                <w:ins w:id="3772" w:author="Huawei" w:date="2024-02-02T15:20:00Z"/>
              </w:rPr>
            </w:pPr>
          </w:p>
        </w:tc>
        <w:tc>
          <w:tcPr>
            <w:tcW w:w="1082" w:type="pct"/>
            <w:gridSpan w:val="2"/>
            <w:shd w:val="clear" w:color="auto" w:fill="auto"/>
          </w:tcPr>
          <w:p w:rsidR="00644FEB" w:rsidRDefault="00CF6C33">
            <w:pPr>
              <w:pStyle w:val="TAL"/>
              <w:rPr>
                <w:ins w:id="3773" w:author="Huawei" w:date="2024-02-02T15:20:00Z"/>
                <w:rFonts w:eastAsia="?? ??"/>
              </w:rPr>
            </w:pPr>
            <w:ins w:id="3774" w:author="Huawei" w:date="2024-02-02T15:20:00Z">
              <w:r>
                <w:rPr>
                  <w:rFonts w:eastAsia="?? ??"/>
                </w:rPr>
                <w:t>DMRS precoder granularity</w:t>
              </w:r>
            </w:ins>
          </w:p>
        </w:tc>
        <w:tc>
          <w:tcPr>
            <w:tcW w:w="487" w:type="pct"/>
            <w:shd w:val="clear" w:color="auto" w:fill="auto"/>
          </w:tcPr>
          <w:p w:rsidR="00644FEB" w:rsidRDefault="00644FEB">
            <w:pPr>
              <w:pStyle w:val="TAC"/>
              <w:rPr>
                <w:ins w:id="3775" w:author="Huawei" w:date="2024-02-02T15:20:00Z"/>
                <w:rFonts w:eastAsia="?? ??"/>
              </w:rPr>
            </w:pPr>
          </w:p>
        </w:tc>
        <w:tc>
          <w:tcPr>
            <w:tcW w:w="1232" w:type="pct"/>
            <w:shd w:val="clear" w:color="auto" w:fill="auto"/>
          </w:tcPr>
          <w:p w:rsidR="00644FEB" w:rsidRDefault="00CF6C33">
            <w:pPr>
              <w:pStyle w:val="TAC"/>
              <w:rPr>
                <w:ins w:id="3776" w:author="Huawei" w:date="2024-02-02T15:20:00Z"/>
              </w:rPr>
            </w:pPr>
            <w:ins w:id="3777" w:author="Huawei" w:date="2024-02-02T15:20:00Z">
              <w:r>
                <w:rPr>
                  <w:rFonts w:eastAsia="?? ??"/>
                </w:rPr>
                <w:t>REG bundle size</w:t>
              </w:r>
            </w:ins>
          </w:p>
        </w:tc>
        <w:tc>
          <w:tcPr>
            <w:tcW w:w="944" w:type="pct"/>
          </w:tcPr>
          <w:p w:rsidR="00644FEB" w:rsidRDefault="00644FEB">
            <w:pPr>
              <w:pStyle w:val="TAC"/>
              <w:rPr>
                <w:ins w:id="3778" w:author="Huawei" w:date="2024-02-02T15:20:00Z"/>
                <w:rFonts w:eastAsia="?? ??"/>
              </w:rPr>
            </w:pPr>
          </w:p>
        </w:tc>
      </w:tr>
      <w:tr w:rsidR="00644FEB">
        <w:trPr>
          <w:trHeight w:val="187"/>
          <w:jc w:val="center"/>
          <w:ins w:id="3779" w:author="Huawei" w:date="2024-02-02T15:20:00Z"/>
        </w:trPr>
        <w:tc>
          <w:tcPr>
            <w:tcW w:w="1255" w:type="pct"/>
            <w:tcBorders>
              <w:top w:val="nil"/>
            </w:tcBorders>
            <w:shd w:val="clear" w:color="auto" w:fill="auto"/>
          </w:tcPr>
          <w:p w:rsidR="00644FEB" w:rsidRDefault="00644FEB">
            <w:pPr>
              <w:pStyle w:val="TAL"/>
              <w:rPr>
                <w:ins w:id="3780" w:author="Huawei" w:date="2024-02-02T15:20:00Z"/>
              </w:rPr>
            </w:pPr>
          </w:p>
        </w:tc>
        <w:tc>
          <w:tcPr>
            <w:tcW w:w="1082" w:type="pct"/>
            <w:gridSpan w:val="2"/>
            <w:shd w:val="clear" w:color="auto" w:fill="auto"/>
          </w:tcPr>
          <w:p w:rsidR="00644FEB" w:rsidRDefault="00CF6C33">
            <w:pPr>
              <w:pStyle w:val="TAL"/>
              <w:rPr>
                <w:ins w:id="3781" w:author="Huawei" w:date="2024-02-02T15:20:00Z"/>
                <w:rFonts w:eastAsia="?? ??"/>
              </w:rPr>
            </w:pPr>
            <w:ins w:id="3782" w:author="Huawei" w:date="2024-02-02T15:20:00Z">
              <w:r>
                <w:rPr>
                  <w:rFonts w:eastAsia="?? ??"/>
                </w:rPr>
                <w:t>REG bundle size</w:t>
              </w:r>
            </w:ins>
          </w:p>
        </w:tc>
        <w:tc>
          <w:tcPr>
            <w:tcW w:w="487" w:type="pct"/>
            <w:shd w:val="clear" w:color="auto" w:fill="auto"/>
          </w:tcPr>
          <w:p w:rsidR="00644FEB" w:rsidRDefault="00644FEB">
            <w:pPr>
              <w:pStyle w:val="TAC"/>
              <w:rPr>
                <w:ins w:id="3783" w:author="Huawei" w:date="2024-02-02T15:20:00Z"/>
                <w:rFonts w:eastAsia="?? ??"/>
              </w:rPr>
            </w:pPr>
          </w:p>
        </w:tc>
        <w:tc>
          <w:tcPr>
            <w:tcW w:w="1232" w:type="pct"/>
            <w:shd w:val="clear" w:color="auto" w:fill="auto"/>
          </w:tcPr>
          <w:p w:rsidR="00644FEB" w:rsidRDefault="00CF6C33">
            <w:pPr>
              <w:pStyle w:val="TAC"/>
              <w:rPr>
                <w:ins w:id="3784" w:author="Huawei" w:date="2024-02-02T15:20:00Z"/>
              </w:rPr>
            </w:pPr>
            <w:ins w:id="3785" w:author="Huawei" w:date="2024-02-02T15:20:00Z">
              <w:r>
                <w:t>6</w:t>
              </w:r>
            </w:ins>
          </w:p>
        </w:tc>
        <w:tc>
          <w:tcPr>
            <w:tcW w:w="944" w:type="pct"/>
          </w:tcPr>
          <w:p w:rsidR="00644FEB" w:rsidRDefault="00644FEB">
            <w:pPr>
              <w:pStyle w:val="TAC"/>
              <w:rPr>
                <w:ins w:id="3786" w:author="Huawei" w:date="2024-02-02T15:20:00Z"/>
              </w:rPr>
            </w:pPr>
          </w:p>
        </w:tc>
      </w:tr>
      <w:tr w:rsidR="00644FEB">
        <w:trPr>
          <w:trHeight w:val="187"/>
          <w:jc w:val="center"/>
          <w:ins w:id="3787" w:author="Huawei" w:date="2024-02-02T15:20:00Z"/>
        </w:trPr>
        <w:tc>
          <w:tcPr>
            <w:tcW w:w="2336" w:type="pct"/>
            <w:gridSpan w:val="3"/>
            <w:shd w:val="clear" w:color="auto" w:fill="auto"/>
          </w:tcPr>
          <w:p w:rsidR="00644FEB" w:rsidRDefault="00CF6C33">
            <w:pPr>
              <w:pStyle w:val="TAL"/>
              <w:rPr>
                <w:ins w:id="3788" w:author="Huawei" w:date="2024-02-02T15:20:00Z"/>
              </w:rPr>
            </w:pPr>
            <w:ins w:id="3789" w:author="Huawei" w:date="2024-02-02T15:20:00Z">
              <w:r>
                <w:t>DRX</w:t>
              </w:r>
            </w:ins>
          </w:p>
        </w:tc>
        <w:tc>
          <w:tcPr>
            <w:tcW w:w="487" w:type="pct"/>
            <w:shd w:val="clear" w:color="auto" w:fill="auto"/>
          </w:tcPr>
          <w:p w:rsidR="00644FEB" w:rsidRDefault="00644FEB">
            <w:pPr>
              <w:pStyle w:val="TAC"/>
              <w:rPr>
                <w:ins w:id="3790" w:author="Huawei" w:date="2024-02-02T15:20:00Z"/>
              </w:rPr>
            </w:pPr>
          </w:p>
        </w:tc>
        <w:tc>
          <w:tcPr>
            <w:tcW w:w="1232" w:type="pct"/>
            <w:shd w:val="clear" w:color="auto" w:fill="auto"/>
          </w:tcPr>
          <w:p w:rsidR="00644FEB" w:rsidRDefault="00CF6C33">
            <w:pPr>
              <w:pStyle w:val="TAC"/>
              <w:rPr>
                <w:ins w:id="3791" w:author="Huawei" w:date="2024-02-02T15:20:00Z"/>
                <w:iCs/>
              </w:rPr>
            </w:pPr>
            <w:ins w:id="3792" w:author="Huawei" w:date="2024-02-02T15:20:00Z">
              <w:r>
                <w:rPr>
                  <w:iCs/>
                </w:rPr>
                <w:t>OFF</w:t>
              </w:r>
            </w:ins>
          </w:p>
        </w:tc>
        <w:tc>
          <w:tcPr>
            <w:tcW w:w="944" w:type="pct"/>
          </w:tcPr>
          <w:p w:rsidR="00644FEB" w:rsidRDefault="00644FEB">
            <w:pPr>
              <w:pStyle w:val="TAC"/>
              <w:rPr>
                <w:ins w:id="3793" w:author="Huawei" w:date="2024-02-02T15:20:00Z"/>
                <w:i/>
                <w:iCs/>
              </w:rPr>
            </w:pPr>
          </w:p>
        </w:tc>
      </w:tr>
      <w:tr w:rsidR="00644FEB">
        <w:trPr>
          <w:trHeight w:val="187"/>
          <w:jc w:val="center"/>
          <w:ins w:id="3794" w:author="Huawei" w:date="2024-02-02T15:20:00Z"/>
        </w:trPr>
        <w:tc>
          <w:tcPr>
            <w:tcW w:w="2336" w:type="pct"/>
            <w:gridSpan w:val="3"/>
            <w:shd w:val="clear" w:color="auto" w:fill="auto"/>
          </w:tcPr>
          <w:p w:rsidR="00644FEB" w:rsidRDefault="00CF6C33">
            <w:pPr>
              <w:pStyle w:val="TAL"/>
              <w:rPr>
                <w:ins w:id="3795" w:author="Huawei" w:date="2024-02-02T15:20:00Z"/>
              </w:rPr>
            </w:pPr>
            <w:ins w:id="3796" w:author="Huawei" w:date="2024-02-02T15:20:00Z">
              <w:r>
                <w:t xml:space="preserve">Gap pattern ID </w:t>
              </w:r>
            </w:ins>
          </w:p>
        </w:tc>
        <w:tc>
          <w:tcPr>
            <w:tcW w:w="487" w:type="pct"/>
            <w:shd w:val="clear" w:color="auto" w:fill="auto"/>
          </w:tcPr>
          <w:p w:rsidR="00644FEB" w:rsidRDefault="00644FEB">
            <w:pPr>
              <w:pStyle w:val="TAC"/>
              <w:rPr>
                <w:ins w:id="3797" w:author="Huawei" w:date="2024-02-02T15:20:00Z"/>
              </w:rPr>
            </w:pPr>
          </w:p>
        </w:tc>
        <w:tc>
          <w:tcPr>
            <w:tcW w:w="1232" w:type="pct"/>
            <w:shd w:val="clear" w:color="auto" w:fill="auto"/>
          </w:tcPr>
          <w:p w:rsidR="00644FEB" w:rsidRDefault="00CF6C33">
            <w:pPr>
              <w:pStyle w:val="TAC"/>
              <w:rPr>
                <w:ins w:id="3798" w:author="Huawei" w:date="2024-02-02T15:20:00Z"/>
                <w:iCs/>
              </w:rPr>
            </w:pPr>
            <w:ins w:id="3799" w:author="Huawei" w:date="2024-02-02T15:20:00Z">
              <w:r>
                <w:rPr>
                  <w:iCs/>
                </w:rPr>
                <w:t>gp0</w:t>
              </w:r>
            </w:ins>
          </w:p>
        </w:tc>
        <w:tc>
          <w:tcPr>
            <w:tcW w:w="944" w:type="pct"/>
          </w:tcPr>
          <w:p w:rsidR="00644FEB" w:rsidRDefault="00644FEB">
            <w:pPr>
              <w:pStyle w:val="TAC"/>
              <w:rPr>
                <w:ins w:id="3800" w:author="Huawei" w:date="2024-02-02T15:20:00Z"/>
                <w:iCs/>
              </w:rPr>
            </w:pPr>
          </w:p>
        </w:tc>
      </w:tr>
      <w:tr w:rsidR="00644FEB">
        <w:trPr>
          <w:trHeight w:val="187"/>
          <w:jc w:val="center"/>
          <w:ins w:id="3801" w:author="Huawei" w:date="2024-02-02T15:20:00Z"/>
        </w:trPr>
        <w:tc>
          <w:tcPr>
            <w:tcW w:w="2336" w:type="pct"/>
            <w:gridSpan w:val="3"/>
            <w:shd w:val="clear" w:color="auto" w:fill="auto"/>
          </w:tcPr>
          <w:p w:rsidR="00644FEB" w:rsidRDefault="00CF6C33">
            <w:pPr>
              <w:pStyle w:val="TAL"/>
              <w:rPr>
                <w:ins w:id="3802" w:author="Huawei" w:date="2024-02-02T15:20:00Z"/>
              </w:rPr>
            </w:pPr>
            <w:ins w:id="3803" w:author="Huawei" w:date="2024-02-02T15:20:00Z">
              <w:r>
                <w:rPr>
                  <w:lang w:eastAsia="zh-CN"/>
                </w:rPr>
                <w:t>gapOffset</w:t>
              </w:r>
            </w:ins>
          </w:p>
        </w:tc>
        <w:tc>
          <w:tcPr>
            <w:tcW w:w="487" w:type="pct"/>
            <w:shd w:val="clear" w:color="auto" w:fill="auto"/>
          </w:tcPr>
          <w:p w:rsidR="00644FEB" w:rsidRDefault="00644FEB">
            <w:pPr>
              <w:pStyle w:val="TAC"/>
              <w:rPr>
                <w:ins w:id="3804" w:author="Huawei" w:date="2024-02-02T15:20:00Z"/>
              </w:rPr>
            </w:pPr>
          </w:p>
        </w:tc>
        <w:tc>
          <w:tcPr>
            <w:tcW w:w="1232" w:type="pct"/>
            <w:shd w:val="clear" w:color="auto" w:fill="auto"/>
          </w:tcPr>
          <w:p w:rsidR="00644FEB" w:rsidRDefault="00CF6C33">
            <w:pPr>
              <w:pStyle w:val="TAC"/>
              <w:rPr>
                <w:ins w:id="3805" w:author="Huawei" w:date="2024-02-02T15:20:00Z"/>
                <w:iCs/>
              </w:rPr>
            </w:pPr>
            <w:ins w:id="3806" w:author="Huawei" w:date="2024-02-02T15:20:00Z">
              <w:r>
                <w:rPr>
                  <w:iCs/>
                  <w:lang w:eastAsia="zh-CN"/>
                </w:rPr>
                <w:t>0</w:t>
              </w:r>
            </w:ins>
          </w:p>
        </w:tc>
        <w:tc>
          <w:tcPr>
            <w:tcW w:w="944" w:type="pct"/>
          </w:tcPr>
          <w:p w:rsidR="00644FEB" w:rsidRDefault="00644FEB">
            <w:pPr>
              <w:pStyle w:val="TAC"/>
              <w:rPr>
                <w:ins w:id="3807" w:author="Huawei" w:date="2024-02-02T15:20:00Z"/>
                <w:iCs/>
              </w:rPr>
            </w:pPr>
          </w:p>
        </w:tc>
      </w:tr>
      <w:tr w:rsidR="00644FEB">
        <w:trPr>
          <w:trHeight w:val="187"/>
          <w:jc w:val="center"/>
          <w:ins w:id="3808" w:author="Huawei" w:date="2024-02-02T15:20:00Z"/>
        </w:trPr>
        <w:tc>
          <w:tcPr>
            <w:tcW w:w="2336" w:type="pct"/>
            <w:gridSpan w:val="3"/>
            <w:shd w:val="clear" w:color="auto" w:fill="auto"/>
          </w:tcPr>
          <w:p w:rsidR="00644FEB" w:rsidRDefault="00CF6C33">
            <w:pPr>
              <w:pStyle w:val="TAL"/>
              <w:rPr>
                <w:ins w:id="3809" w:author="Huawei" w:date="2024-02-02T15:20:00Z"/>
              </w:rPr>
            </w:pPr>
            <w:ins w:id="3810" w:author="Huawei" w:date="2024-02-02T15:20:00Z">
              <w:r>
                <w:t>rlmInSyncOutOfSyncThreshold</w:t>
              </w:r>
            </w:ins>
          </w:p>
        </w:tc>
        <w:tc>
          <w:tcPr>
            <w:tcW w:w="487" w:type="pct"/>
            <w:tcBorders>
              <w:bottom w:val="single" w:sz="4" w:space="0" w:color="auto"/>
            </w:tcBorders>
            <w:shd w:val="clear" w:color="auto" w:fill="auto"/>
          </w:tcPr>
          <w:p w:rsidR="00644FEB" w:rsidRDefault="00644FEB">
            <w:pPr>
              <w:pStyle w:val="TAC"/>
              <w:rPr>
                <w:ins w:id="3811" w:author="Huawei" w:date="2024-02-02T15:20:00Z"/>
              </w:rPr>
            </w:pPr>
          </w:p>
        </w:tc>
        <w:tc>
          <w:tcPr>
            <w:tcW w:w="1232" w:type="pct"/>
            <w:shd w:val="clear" w:color="auto" w:fill="auto"/>
          </w:tcPr>
          <w:p w:rsidR="00644FEB" w:rsidRDefault="00CF6C33">
            <w:pPr>
              <w:pStyle w:val="TAC"/>
              <w:rPr>
                <w:ins w:id="3812" w:author="Huawei" w:date="2024-02-02T15:20:00Z"/>
                <w:iCs/>
              </w:rPr>
            </w:pPr>
            <w:ins w:id="3813" w:author="Huawei" w:date="2024-02-02T15:20:00Z">
              <w:r>
                <w:rPr>
                  <w:iCs/>
                </w:rPr>
                <w:t>absent</w:t>
              </w:r>
            </w:ins>
          </w:p>
        </w:tc>
        <w:tc>
          <w:tcPr>
            <w:tcW w:w="944" w:type="pct"/>
            <w:tcBorders>
              <w:bottom w:val="single" w:sz="4" w:space="0" w:color="auto"/>
            </w:tcBorders>
          </w:tcPr>
          <w:p w:rsidR="00644FEB" w:rsidRDefault="00CF6C33">
            <w:pPr>
              <w:pStyle w:val="TAC"/>
              <w:rPr>
                <w:ins w:id="3814" w:author="Huawei" w:date="2024-02-02T15:20:00Z"/>
                <w:iCs/>
              </w:rPr>
            </w:pPr>
            <w:ins w:id="3815" w:author="Huawei" w:date="2024-02-02T15:20:00Z">
              <w:r>
                <w:rPr>
                  <w:iCs/>
                </w:rPr>
                <w:t>When the field is absent, the UE applies the value 0. (Table 8.1.1-1).</w:t>
              </w:r>
            </w:ins>
          </w:p>
        </w:tc>
      </w:tr>
      <w:tr w:rsidR="00644FEB">
        <w:trPr>
          <w:trHeight w:val="187"/>
          <w:jc w:val="center"/>
          <w:ins w:id="3816" w:author="Huawei" w:date="2024-02-02T15:20:00Z"/>
        </w:trPr>
        <w:tc>
          <w:tcPr>
            <w:tcW w:w="1255" w:type="pct"/>
            <w:tcBorders>
              <w:bottom w:val="nil"/>
            </w:tcBorders>
            <w:shd w:val="clear" w:color="auto" w:fill="auto"/>
          </w:tcPr>
          <w:p w:rsidR="00644FEB" w:rsidRDefault="00CF6C33">
            <w:pPr>
              <w:pStyle w:val="TAL"/>
              <w:rPr>
                <w:ins w:id="3817" w:author="Huawei" w:date="2024-02-02T15:20:00Z"/>
              </w:rPr>
            </w:pPr>
            <w:ins w:id="3818" w:author="Huawei" w:date="2024-02-02T15:20:00Z">
              <w:r>
                <w:t>rsrp-ThresholdSSB</w:t>
              </w:r>
            </w:ins>
          </w:p>
        </w:tc>
        <w:tc>
          <w:tcPr>
            <w:tcW w:w="1082" w:type="pct"/>
            <w:gridSpan w:val="2"/>
            <w:shd w:val="clear" w:color="auto" w:fill="auto"/>
          </w:tcPr>
          <w:p w:rsidR="00644FEB" w:rsidRDefault="00CF6C33">
            <w:pPr>
              <w:pStyle w:val="TAL"/>
              <w:rPr>
                <w:ins w:id="3819" w:author="Huawei" w:date="2024-02-02T15:20:00Z"/>
              </w:rPr>
            </w:pPr>
            <w:ins w:id="3820" w:author="Huawei" w:date="2024-02-02T15:20:00Z">
              <w:r>
                <w:rPr>
                  <w:lang w:eastAsia="zh-CN"/>
                </w:rPr>
                <w:t>Config 1, 2</w:t>
              </w:r>
            </w:ins>
          </w:p>
        </w:tc>
        <w:tc>
          <w:tcPr>
            <w:tcW w:w="487" w:type="pct"/>
            <w:tcBorders>
              <w:bottom w:val="nil"/>
            </w:tcBorders>
            <w:shd w:val="clear" w:color="auto" w:fill="auto"/>
          </w:tcPr>
          <w:p w:rsidR="00644FEB" w:rsidRDefault="00CF6C33">
            <w:pPr>
              <w:pStyle w:val="TAC"/>
              <w:rPr>
                <w:ins w:id="3821" w:author="Huawei" w:date="2024-02-02T15:20:00Z"/>
              </w:rPr>
            </w:pPr>
            <w:ins w:id="3822" w:author="Huawei" w:date="2024-02-02T15:20:00Z">
              <w:r>
                <w:t>dBm/SCS kHz</w:t>
              </w:r>
            </w:ins>
          </w:p>
        </w:tc>
        <w:tc>
          <w:tcPr>
            <w:tcW w:w="1232" w:type="pct"/>
            <w:shd w:val="clear" w:color="auto" w:fill="auto"/>
          </w:tcPr>
          <w:p w:rsidR="00644FEB" w:rsidRDefault="00CF6C33">
            <w:pPr>
              <w:pStyle w:val="TAC"/>
              <w:rPr>
                <w:ins w:id="3823" w:author="Huawei" w:date="2024-02-02T15:20:00Z"/>
              </w:rPr>
            </w:pPr>
            <w:ins w:id="3824" w:author="Huawei" w:date="2024-02-02T15:20:00Z">
              <w:r>
                <w:rPr>
                  <w:iCs/>
                </w:rPr>
                <w:t>-98</w:t>
              </w:r>
            </w:ins>
          </w:p>
        </w:tc>
        <w:tc>
          <w:tcPr>
            <w:tcW w:w="944" w:type="pct"/>
            <w:tcBorders>
              <w:bottom w:val="nil"/>
            </w:tcBorders>
            <w:shd w:val="clear" w:color="auto" w:fill="auto"/>
          </w:tcPr>
          <w:p w:rsidR="00644FEB" w:rsidRDefault="00CF6C33">
            <w:pPr>
              <w:pStyle w:val="TAC"/>
              <w:rPr>
                <w:ins w:id="3825" w:author="Huawei" w:date="2024-02-02T15:20:00Z"/>
                <w:iCs/>
              </w:rPr>
            </w:pPr>
            <w:ins w:id="3826" w:author="Huawei" w:date="2024-02-02T15:20:00Z">
              <w:r>
                <w:t>Threshold used for Q</w:t>
              </w:r>
              <w:r>
                <w:rPr>
                  <w:vertAlign w:val="subscript"/>
                </w:rPr>
                <w:t>in_LR_SSB</w:t>
              </w:r>
            </w:ins>
          </w:p>
        </w:tc>
      </w:tr>
      <w:tr w:rsidR="00644FEB">
        <w:trPr>
          <w:trHeight w:val="187"/>
          <w:jc w:val="center"/>
          <w:ins w:id="3827" w:author="Huawei" w:date="2024-02-02T15:20:00Z"/>
        </w:trPr>
        <w:tc>
          <w:tcPr>
            <w:tcW w:w="1255" w:type="pct"/>
            <w:tcBorders>
              <w:top w:val="nil"/>
            </w:tcBorders>
            <w:shd w:val="clear" w:color="auto" w:fill="auto"/>
          </w:tcPr>
          <w:p w:rsidR="00644FEB" w:rsidRDefault="00644FEB">
            <w:pPr>
              <w:pStyle w:val="TAL"/>
              <w:rPr>
                <w:ins w:id="3828" w:author="Huawei" w:date="2024-02-02T15:20:00Z"/>
              </w:rPr>
            </w:pPr>
          </w:p>
        </w:tc>
        <w:tc>
          <w:tcPr>
            <w:tcW w:w="1082" w:type="pct"/>
            <w:gridSpan w:val="2"/>
            <w:shd w:val="clear" w:color="auto" w:fill="auto"/>
          </w:tcPr>
          <w:p w:rsidR="00644FEB" w:rsidRDefault="00CF6C33">
            <w:pPr>
              <w:pStyle w:val="TAL"/>
              <w:rPr>
                <w:ins w:id="3829" w:author="Huawei" w:date="2024-02-02T15:20:00Z"/>
              </w:rPr>
            </w:pPr>
            <w:ins w:id="3830" w:author="Huawei" w:date="2024-02-02T15:20:00Z">
              <w:r>
                <w:rPr>
                  <w:lang w:eastAsia="zh-CN"/>
                </w:rPr>
                <w:t>Config 3</w:t>
              </w:r>
            </w:ins>
          </w:p>
        </w:tc>
        <w:tc>
          <w:tcPr>
            <w:tcW w:w="487" w:type="pct"/>
            <w:tcBorders>
              <w:top w:val="nil"/>
            </w:tcBorders>
            <w:shd w:val="clear" w:color="auto" w:fill="auto"/>
          </w:tcPr>
          <w:p w:rsidR="00644FEB" w:rsidRDefault="00644FEB">
            <w:pPr>
              <w:pStyle w:val="TAC"/>
              <w:rPr>
                <w:ins w:id="3831" w:author="Huawei" w:date="2024-02-02T15:20:00Z"/>
              </w:rPr>
            </w:pPr>
          </w:p>
        </w:tc>
        <w:tc>
          <w:tcPr>
            <w:tcW w:w="1232" w:type="pct"/>
            <w:shd w:val="clear" w:color="auto" w:fill="auto"/>
          </w:tcPr>
          <w:p w:rsidR="00644FEB" w:rsidRDefault="00CF6C33">
            <w:pPr>
              <w:pStyle w:val="TAC"/>
              <w:rPr>
                <w:ins w:id="3832" w:author="Huawei" w:date="2024-02-02T15:20:00Z"/>
                <w:iCs/>
              </w:rPr>
            </w:pPr>
            <w:ins w:id="3833" w:author="Huawei" w:date="2024-02-02T15:20:00Z">
              <w:r>
                <w:rPr>
                  <w:iCs/>
                  <w:lang w:eastAsia="zh-CN"/>
                </w:rPr>
                <w:t>-95</w:t>
              </w:r>
            </w:ins>
          </w:p>
        </w:tc>
        <w:tc>
          <w:tcPr>
            <w:tcW w:w="944" w:type="pct"/>
            <w:tcBorders>
              <w:top w:val="nil"/>
            </w:tcBorders>
            <w:shd w:val="clear" w:color="auto" w:fill="auto"/>
          </w:tcPr>
          <w:p w:rsidR="00644FEB" w:rsidRDefault="00644FEB">
            <w:pPr>
              <w:pStyle w:val="TAC"/>
              <w:rPr>
                <w:ins w:id="3834" w:author="Huawei" w:date="2024-02-02T15:20:00Z"/>
              </w:rPr>
            </w:pPr>
          </w:p>
        </w:tc>
      </w:tr>
      <w:tr w:rsidR="00644FEB">
        <w:trPr>
          <w:trHeight w:val="187"/>
          <w:jc w:val="center"/>
          <w:ins w:id="3835" w:author="Huawei" w:date="2024-02-02T15:20:00Z"/>
        </w:trPr>
        <w:tc>
          <w:tcPr>
            <w:tcW w:w="2336" w:type="pct"/>
            <w:gridSpan w:val="3"/>
            <w:shd w:val="clear" w:color="auto" w:fill="auto"/>
          </w:tcPr>
          <w:p w:rsidR="00644FEB" w:rsidRDefault="00CF6C33">
            <w:pPr>
              <w:pStyle w:val="TAL"/>
              <w:rPr>
                <w:ins w:id="3836" w:author="Huawei" w:date="2024-02-02T15:20:00Z"/>
              </w:rPr>
            </w:pPr>
            <w:ins w:id="3837" w:author="Huawei" w:date="2024-02-02T15:20:00Z">
              <w:r>
                <w:t>powerControlOffsetSS</w:t>
              </w:r>
            </w:ins>
          </w:p>
        </w:tc>
        <w:tc>
          <w:tcPr>
            <w:tcW w:w="487" w:type="pct"/>
            <w:shd w:val="clear" w:color="auto" w:fill="auto"/>
          </w:tcPr>
          <w:p w:rsidR="00644FEB" w:rsidRDefault="00644FEB">
            <w:pPr>
              <w:pStyle w:val="TAC"/>
              <w:rPr>
                <w:ins w:id="3838" w:author="Huawei" w:date="2024-02-02T15:20:00Z"/>
              </w:rPr>
            </w:pPr>
          </w:p>
        </w:tc>
        <w:tc>
          <w:tcPr>
            <w:tcW w:w="1232" w:type="pct"/>
            <w:shd w:val="clear" w:color="auto" w:fill="auto"/>
          </w:tcPr>
          <w:p w:rsidR="00644FEB" w:rsidRDefault="00CF6C33">
            <w:pPr>
              <w:pStyle w:val="TAC"/>
              <w:rPr>
                <w:ins w:id="3839" w:author="Huawei" w:date="2024-02-02T15:20:00Z"/>
                <w:iCs/>
              </w:rPr>
            </w:pPr>
            <w:ins w:id="3840" w:author="Huawei" w:date="2024-02-02T15:20:00Z">
              <w:r>
                <w:rPr>
                  <w:iCs/>
                </w:rPr>
                <w:t>db0</w:t>
              </w:r>
            </w:ins>
          </w:p>
        </w:tc>
        <w:tc>
          <w:tcPr>
            <w:tcW w:w="944" w:type="pct"/>
          </w:tcPr>
          <w:p w:rsidR="00644FEB" w:rsidRDefault="00CF6C33">
            <w:pPr>
              <w:pStyle w:val="TAC"/>
              <w:rPr>
                <w:ins w:id="3841" w:author="Huawei" w:date="2024-02-02T15:20:00Z"/>
              </w:rPr>
            </w:pPr>
            <w:ins w:id="3842" w:author="Huawei" w:date="2024-02-02T15:20:00Z">
              <w:r>
                <w:t>Used for deriving rsrp-ThresholdCSI-RS</w:t>
              </w:r>
            </w:ins>
          </w:p>
        </w:tc>
      </w:tr>
      <w:tr w:rsidR="00644FEB">
        <w:trPr>
          <w:trHeight w:val="187"/>
          <w:jc w:val="center"/>
          <w:ins w:id="3843" w:author="Huawei" w:date="2024-02-02T15:20:00Z"/>
        </w:trPr>
        <w:tc>
          <w:tcPr>
            <w:tcW w:w="2336" w:type="pct"/>
            <w:gridSpan w:val="3"/>
            <w:shd w:val="clear" w:color="auto" w:fill="auto"/>
          </w:tcPr>
          <w:p w:rsidR="00644FEB" w:rsidRDefault="00CF6C33">
            <w:pPr>
              <w:pStyle w:val="TAL"/>
              <w:rPr>
                <w:ins w:id="3844" w:author="Huawei" w:date="2024-02-02T15:20:00Z"/>
              </w:rPr>
            </w:pPr>
            <w:ins w:id="3845" w:author="Huawei" w:date="2024-02-02T15:20:00Z">
              <w:r>
                <w:t>beamFailureInstanceMaxCount</w:t>
              </w:r>
            </w:ins>
          </w:p>
        </w:tc>
        <w:tc>
          <w:tcPr>
            <w:tcW w:w="487" w:type="pct"/>
            <w:shd w:val="clear" w:color="auto" w:fill="auto"/>
          </w:tcPr>
          <w:p w:rsidR="00644FEB" w:rsidRDefault="00644FEB">
            <w:pPr>
              <w:pStyle w:val="TAC"/>
              <w:rPr>
                <w:ins w:id="3846" w:author="Huawei" w:date="2024-02-02T15:20:00Z"/>
                <w:iCs/>
              </w:rPr>
            </w:pPr>
          </w:p>
        </w:tc>
        <w:tc>
          <w:tcPr>
            <w:tcW w:w="1232" w:type="pct"/>
            <w:shd w:val="clear" w:color="auto" w:fill="auto"/>
          </w:tcPr>
          <w:p w:rsidR="00644FEB" w:rsidRDefault="00CF6C33">
            <w:pPr>
              <w:pStyle w:val="TAC"/>
              <w:rPr>
                <w:ins w:id="3847" w:author="Huawei" w:date="2024-02-02T15:20:00Z"/>
                <w:iCs/>
              </w:rPr>
            </w:pPr>
            <w:ins w:id="3848" w:author="Huawei" w:date="2024-02-02T15:20:00Z">
              <w:r>
                <w:rPr>
                  <w:iCs/>
                </w:rPr>
                <w:t>n1</w:t>
              </w:r>
            </w:ins>
          </w:p>
        </w:tc>
        <w:tc>
          <w:tcPr>
            <w:tcW w:w="944" w:type="pct"/>
          </w:tcPr>
          <w:p w:rsidR="00644FEB" w:rsidRDefault="00CF6C33">
            <w:pPr>
              <w:pStyle w:val="TAC"/>
              <w:rPr>
                <w:ins w:id="3849" w:author="Huawei" w:date="2024-02-02T15:20:00Z"/>
                <w:iCs/>
              </w:rPr>
            </w:pPr>
            <w:ins w:id="3850" w:author="Huawei" w:date="2024-02-02T15:20:00Z">
              <w:r>
                <w:rPr>
                  <w:iCs/>
                </w:rPr>
                <w:t>see clause 5.17 of TS 38.321 [7]</w:t>
              </w:r>
            </w:ins>
          </w:p>
        </w:tc>
      </w:tr>
      <w:tr w:rsidR="00644FEB">
        <w:trPr>
          <w:trHeight w:val="187"/>
          <w:jc w:val="center"/>
          <w:ins w:id="3851" w:author="Huawei" w:date="2024-02-02T15:20:00Z"/>
        </w:trPr>
        <w:tc>
          <w:tcPr>
            <w:tcW w:w="2336" w:type="pct"/>
            <w:gridSpan w:val="3"/>
            <w:shd w:val="clear" w:color="auto" w:fill="auto"/>
          </w:tcPr>
          <w:p w:rsidR="00644FEB" w:rsidRDefault="00CF6C33">
            <w:pPr>
              <w:pStyle w:val="TAL"/>
              <w:rPr>
                <w:ins w:id="3852" w:author="Huawei" w:date="2024-02-02T15:20:00Z"/>
              </w:rPr>
            </w:pPr>
            <w:ins w:id="3853" w:author="Huawei" w:date="2024-02-02T15:20:00Z">
              <w:r>
                <w:t>beamFailureDetectionTimer</w:t>
              </w:r>
            </w:ins>
          </w:p>
        </w:tc>
        <w:tc>
          <w:tcPr>
            <w:tcW w:w="487" w:type="pct"/>
            <w:shd w:val="clear" w:color="auto" w:fill="auto"/>
          </w:tcPr>
          <w:p w:rsidR="00644FEB" w:rsidRDefault="00644FEB">
            <w:pPr>
              <w:pStyle w:val="TAC"/>
              <w:rPr>
                <w:ins w:id="3854" w:author="Huawei" w:date="2024-02-02T15:20:00Z"/>
                <w:iCs/>
              </w:rPr>
            </w:pPr>
          </w:p>
        </w:tc>
        <w:tc>
          <w:tcPr>
            <w:tcW w:w="1232" w:type="pct"/>
            <w:shd w:val="clear" w:color="auto" w:fill="auto"/>
          </w:tcPr>
          <w:p w:rsidR="00644FEB" w:rsidRDefault="00CF6C33">
            <w:pPr>
              <w:pStyle w:val="TAC"/>
              <w:rPr>
                <w:ins w:id="3855" w:author="Huawei" w:date="2024-02-02T15:20:00Z"/>
                <w:i/>
                <w:iCs/>
              </w:rPr>
            </w:pPr>
            <w:ins w:id="3856" w:author="Huawei" w:date="2024-02-02T15:20:00Z">
              <w:r>
                <w:t>pbfd4</w:t>
              </w:r>
            </w:ins>
          </w:p>
        </w:tc>
        <w:tc>
          <w:tcPr>
            <w:tcW w:w="944" w:type="pct"/>
          </w:tcPr>
          <w:p w:rsidR="00644FEB" w:rsidRDefault="00CF6C33">
            <w:pPr>
              <w:pStyle w:val="TAC"/>
              <w:rPr>
                <w:ins w:id="3857" w:author="Huawei" w:date="2024-02-02T15:20:00Z"/>
              </w:rPr>
            </w:pPr>
            <w:ins w:id="3858" w:author="Huawei" w:date="2024-02-02T15:20:00Z">
              <w:r>
                <w:rPr>
                  <w:iCs/>
                </w:rPr>
                <w:t>see clause 5.17 of TS 38.321 [7]</w:t>
              </w:r>
            </w:ins>
          </w:p>
        </w:tc>
      </w:tr>
      <w:tr w:rsidR="00644FEB">
        <w:trPr>
          <w:trHeight w:val="187"/>
          <w:jc w:val="center"/>
          <w:ins w:id="3859" w:author="Huawei" w:date="2024-02-02T15:20:00Z"/>
        </w:trPr>
        <w:tc>
          <w:tcPr>
            <w:tcW w:w="1255" w:type="pct"/>
            <w:tcBorders>
              <w:bottom w:val="nil"/>
            </w:tcBorders>
            <w:shd w:val="clear" w:color="auto" w:fill="auto"/>
          </w:tcPr>
          <w:p w:rsidR="00644FEB" w:rsidRDefault="00CF6C33">
            <w:pPr>
              <w:pStyle w:val="TAL"/>
              <w:rPr>
                <w:ins w:id="3860" w:author="Huawei" w:date="2024-02-02T15:20:00Z"/>
                <w:rFonts w:cs="Arial"/>
                <w:szCs w:val="18"/>
              </w:rPr>
            </w:pPr>
            <w:ins w:id="3861" w:author="Huawei" w:date="2024-02-02T15:20:00Z">
              <w:r>
                <w:rPr>
                  <w:rFonts w:cs="Arial"/>
                  <w:szCs w:val="18"/>
                </w:rPr>
                <w:t>CSI-RS configuration  for CSI reporting</w:t>
              </w:r>
            </w:ins>
          </w:p>
        </w:tc>
        <w:tc>
          <w:tcPr>
            <w:tcW w:w="1082" w:type="pct"/>
            <w:gridSpan w:val="2"/>
            <w:shd w:val="clear" w:color="auto" w:fill="auto"/>
          </w:tcPr>
          <w:p w:rsidR="00644FEB" w:rsidRDefault="00CF6C33">
            <w:pPr>
              <w:pStyle w:val="TAL"/>
              <w:rPr>
                <w:ins w:id="3862" w:author="Huawei" w:date="2024-02-02T15:20:00Z"/>
                <w:rFonts w:cs="Arial"/>
                <w:szCs w:val="18"/>
              </w:rPr>
            </w:pPr>
            <w:ins w:id="3863" w:author="Huawei" w:date="2024-02-02T15:20:00Z">
              <w:r>
                <w:rPr>
                  <w:rFonts w:cs="Arial"/>
                  <w:szCs w:val="18"/>
                </w:rPr>
                <w:t>Config 1</w:t>
              </w:r>
            </w:ins>
          </w:p>
        </w:tc>
        <w:tc>
          <w:tcPr>
            <w:tcW w:w="487" w:type="pct"/>
            <w:shd w:val="clear" w:color="auto" w:fill="auto"/>
          </w:tcPr>
          <w:p w:rsidR="00644FEB" w:rsidRDefault="00644FEB">
            <w:pPr>
              <w:pStyle w:val="TAC"/>
              <w:rPr>
                <w:ins w:id="3864" w:author="Huawei" w:date="2024-02-02T15:20:00Z"/>
                <w:rFonts w:cs="Arial"/>
                <w:szCs w:val="18"/>
              </w:rPr>
            </w:pPr>
          </w:p>
        </w:tc>
        <w:tc>
          <w:tcPr>
            <w:tcW w:w="1232" w:type="pct"/>
            <w:shd w:val="clear" w:color="auto" w:fill="auto"/>
          </w:tcPr>
          <w:p w:rsidR="00644FEB" w:rsidRDefault="00CF6C33">
            <w:pPr>
              <w:pStyle w:val="TAC"/>
              <w:rPr>
                <w:ins w:id="3865" w:author="Huawei" w:date="2024-02-02T15:20:00Z"/>
                <w:rFonts w:cs="Arial"/>
                <w:iCs/>
                <w:szCs w:val="18"/>
              </w:rPr>
            </w:pPr>
            <w:ins w:id="3866" w:author="Huawei" w:date="2024-02-02T15:20:00Z">
              <w:r>
                <w:rPr>
                  <w:rFonts w:cs="Arial"/>
                  <w:szCs w:val="18"/>
                </w:rPr>
                <w:t>CSI-RS.1.1 FDD</w:t>
              </w:r>
            </w:ins>
          </w:p>
        </w:tc>
        <w:tc>
          <w:tcPr>
            <w:tcW w:w="944" w:type="pct"/>
          </w:tcPr>
          <w:p w:rsidR="00644FEB" w:rsidRDefault="00644FEB">
            <w:pPr>
              <w:pStyle w:val="TAC"/>
              <w:rPr>
                <w:ins w:id="3867" w:author="Huawei" w:date="2024-02-02T15:20:00Z"/>
                <w:rFonts w:cs="Arial"/>
                <w:iCs/>
                <w:szCs w:val="18"/>
              </w:rPr>
            </w:pPr>
          </w:p>
        </w:tc>
      </w:tr>
      <w:tr w:rsidR="00644FEB">
        <w:trPr>
          <w:trHeight w:val="187"/>
          <w:jc w:val="center"/>
          <w:ins w:id="3868" w:author="Huawei" w:date="2024-02-02T15:20:00Z"/>
        </w:trPr>
        <w:tc>
          <w:tcPr>
            <w:tcW w:w="1255" w:type="pct"/>
            <w:tcBorders>
              <w:top w:val="nil"/>
              <w:bottom w:val="nil"/>
            </w:tcBorders>
            <w:shd w:val="clear" w:color="auto" w:fill="auto"/>
          </w:tcPr>
          <w:p w:rsidR="00644FEB" w:rsidRDefault="00644FEB">
            <w:pPr>
              <w:pStyle w:val="TAL"/>
              <w:rPr>
                <w:ins w:id="3869" w:author="Huawei" w:date="2024-02-02T15:20:00Z"/>
                <w:rFonts w:cs="Arial"/>
                <w:szCs w:val="18"/>
              </w:rPr>
            </w:pPr>
          </w:p>
        </w:tc>
        <w:tc>
          <w:tcPr>
            <w:tcW w:w="1082" w:type="pct"/>
            <w:gridSpan w:val="2"/>
            <w:shd w:val="clear" w:color="auto" w:fill="auto"/>
          </w:tcPr>
          <w:p w:rsidR="00644FEB" w:rsidRDefault="00CF6C33">
            <w:pPr>
              <w:pStyle w:val="TAL"/>
              <w:rPr>
                <w:ins w:id="3870" w:author="Huawei" w:date="2024-02-02T15:20:00Z"/>
                <w:rFonts w:cs="Arial"/>
                <w:szCs w:val="18"/>
              </w:rPr>
            </w:pPr>
            <w:ins w:id="3871" w:author="Huawei" w:date="2024-02-02T15:20:00Z">
              <w:r>
                <w:rPr>
                  <w:rFonts w:cs="Arial"/>
                  <w:szCs w:val="18"/>
                </w:rPr>
                <w:t>Config 2</w:t>
              </w:r>
            </w:ins>
          </w:p>
        </w:tc>
        <w:tc>
          <w:tcPr>
            <w:tcW w:w="487" w:type="pct"/>
            <w:shd w:val="clear" w:color="auto" w:fill="auto"/>
          </w:tcPr>
          <w:p w:rsidR="00644FEB" w:rsidRDefault="00644FEB">
            <w:pPr>
              <w:pStyle w:val="TAC"/>
              <w:rPr>
                <w:ins w:id="3872" w:author="Huawei" w:date="2024-02-02T15:20:00Z"/>
                <w:rFonts w:cs="Arial"/>
                <w:szCs w:val="18"/>
              </w:rPr>
            </w:pPr>
          </w:p>
        </w:tc>
        <w:tc>
          <w:tcPr>
            <w:tcW w:w="1232" w:type="pct"/>
            <w:shd w:val="clear" w:color="auto" w:fill="auto"/>
          </w:tcPr>
          <w:p w:rsidR="00644FEB" w:rsidRDefault="00CF6C33">
            <w:pPr>
              <w:pStyle w:val="TAC"/>
              <w:rPr>
                <w:ins w:id="3873" w:author="Huawei" w:date="2024-02-02T15:20:00Z"/>
                <w:rFonts w:cs="Arial"/>
                <w:iCs/>
                <w:szCs w:val="18"/>
              </w:rPr>
            </w:pPr>
            <w:ins w:id="3874" w:author="Huawei" w:date="2024-02-02T15:20:00Z">
              <w:r>
                <w:rPr>
                  <w:rFonts w:cs="Arial"/>
                  <w:szCs w:val="18"/>
                </w:rPr>
                <w:t>CSI-RS.1.1 TDD</w:t>
              </w:r>
            </w:ins>
          </w:p>
        </w:tc>
        <w:tc>
          <w:tcPr>
            <w:tcW w:w="944" w:type="pct"/>
          </w:tcPr>
          <w:p w:rsidR="00644FEB" w:rsidRDefault="00644FEB">
            <w:pPr>
              <w:pStyle w:val="TAC"/>
              <w:rPr>
                <w:ins w:id="3875" w:author="Huawei" w:date="2024-02-02T15:20:00Z"/>
                <w:rFonts w:cs="Arial"/>
                <w:iCs/>
                <w:szCs w:val="18"/>
              </w:rPr>
            </w:pPr>
          </w:p>
        </w:tc>
      </w:tr>
      <w:tr w:rsidR="00644FEB">
        <w:trPr>
          <w:trHeight w:val="187"/>
          <w:jc w:val="center"/>
          <w:ins w:id="3876" w:author="Huawei" w:date="2024-02-02T15:20:00Z"/>
        </w:trPr>
        <w:tc>
          <w:tcPr>
            <w:tcW w:w="1255" w:type="pct"/>
            <w:tcBorders>
              <w:top w:val="nil"/>
              <w:bottom w:val="single" w:sz="4" w:space="0" w:color="auto"/>
            </w:tcBorders>
            <w:shd w:val="clear" w:color="auto" w:fill="auto"/>
          </w:tcPr>
          <w:p w:rsidR="00644FEB" w:rsidRDefault="00644FEB">
            <w:pPr>
              <w:pStyle w:val="TAL"/>
              <w:rPr>
                <w:ins w:id="3877" w:author="Huawei" w:date="2024-02-02T15:20:00Z"/>
                <w:rFonts w:cs="Arial"/>
                <w:szCs w:val="18"/>
              </w:rPr>
            </w:pPr>
          </w:p>
        </w:tc>
        <w:tc>
          <w:tcPr>
            <w:tcW w:w="1082" w:type="pct"/>
            <w:gridSpan w:val="2"/>
            <w:shd w:val="clear" w:color="auto" w:fill="auto"/>
          </w:tcPr>
          <w:p w:rsidR="00644FEB" w:rsidRDefault="00CF6C33">
            <w:pPr>
              <w:pStyle w:val="TAL"/>
              <w:rPr>
                <w:ins w:id="3878" w:author="Huawei" w:date="2024-02-02T15:20:00Z"/>
                <w:rFonts w:cs="Arial"/>
                <w:szCs w:val="18"/>
              </w:rPr>
            </w:pPr>
            <w:ins w:id="3879" w:author="Huawei" w:date="2024-02-02T15:20:00Z">
              <w:r>
                <w:rPr>
                  <w:rFonts w:cs="Arial"/>
                  <w:szCs w:val="18"/>
                </w:rPr>
                <w:t>Config 3</w:t>
              </w:r>
            </w:ins>
          </w:p>
        </w:tc>
        <w:tc>
          <w:tcPr>
            <w:tcW w:w="487" w:type="pct"/>
            <w:shd w:val="clear" w:color="auto" w:fill="auto"/>
          </w:tcPr>
          <w:p w:rsidR="00644FEB" w:rsidRDefault="00644FEB">
            <w:pPr>
              <w:pStyle w:val="TAC"/>
              <w:rPr>
                <w:ins w:id="3880" w:author="Huawei" w:date="2024-02-02T15:20:00Z"/>
                <w:rFonts w:cs="Arial"/>
                <w:szCs w:val="18"/>
              </w:rPr>
            </w:pPr>
          </w:p>
        </w:tc>
        <w:tc>
          <w:tcPr>
            <w:tcW w:w="1232" w:type="pct"/>
            <w:shd w:val="clear" w:color="auto" w:fill="auto"/>
          </w:tcPr>
          <w:p w:rsidR="00644FEB" w:rsidRDefault="00CF6C33">
            <w:pPr>
              <w:pStyle w:val="TAC"/>
              <w:rPr>
                <w:ins w:id="3881" w:author="Huawei" w:date="2024-02-02T15:20:00Z"/>
                <w:rFonts w:cs="Arial"/>
                <w:iCs/>
                <w:szCs w:val="18"/>
              </w:rPr>
            </w:pPr>
            <w:ins w:id="3882" w:author="Huawei" w:date="2024-02-02T15:20:00Z">
              <w:r>
                <w:rPr>
                  <w:rFonts w:cs="Arial"/>
                  <w:szCs w:val="18"/>
                </w:rPr>
                <w:t>CSI-RS.2.1 TDD</w:t>
              </w:r>
            </w:ins>
          </w:p>
        </w:tc>
        <w:tc>
          <w:tcPr>
            <w:tcW w:w="944" w:type="pct"/>
          </w:tcPr>
          <w:p w:rsidR="00644FEB" w:rsidRDefault="00644FEB">
            <w:pPr>
              <w:pStyle w:val="TAC"/>
              <w:rPr>
                <w:ins w:id="3883" w:author="Huawei" w:date="2024-02-02T15:20:00Z"/>
                <w:rFonts w:cs="Arial"/>
                <w:iCs/>
                <w:szCs w:val="18"/>
              </w:rPr>
            </w:pPr>
          </w:p>
        </w:tc>
      </w:tr>
      <w:tr w:rsidR="00644FEB">
        <w:trPr>
          <w:trHeight w:val="187"/>
          <w:jc w:val="center"/>
          <w:ins w:id="3884" w:author="Huawei" w:date="2024-02-02T15:20:00Z"/>
        </w:trPr>
        <w:tc>
          <w:tcPr>
            <w:tcW w:w="1255" w:type="pct"/>
            <w:tcBorders>
              <w:bottom w:val="nil"/>
            </w:tcBorders>
            <w:shd w:val="clear" w:color="auto" w:fill="auto"/>
          </w:tcPr>
          <w:p w:rsidR="00644FEB" w:rsidRDefault="00CF6C33">
            <w:pPr>
              <w:pStyle w:val="TAL"/>
              <w:rPr>
                <w:ins w:id="3885" w:author="Huawei" w:date="2024-02-02T15:20:00Z"/>
                <w:rFonts w:cs="Arial"/>
                <w:szCs w:val="18"/>
              </w:rPr>
            </w:pPr>
            <w:ins w:id="3886" w:author="Huawei" w:date="2024-02-02T15:20:00Z">
              <w:r>
                <w:rPr>
                  <w:rFonts w:cs="Arial"/>
                  <w:szCs w:val="18"/>
                </w:rPr>
                <w:t xml:space="preserve">CSI-RS for tracking </w:t>
              </w:r>
            </w:ins>
          </w:p>
        </w:tc>
        <w:tc>
          <w:tcPr>
            <w:tcW w:w="1082" w:type="pct"/>
            <w:gridSpan w:val="2"/>
            <w:shd w:val="clear" w:color="auto" w:fill="auto"/>
          </w:tcPr>
          <w:p w:rsidR="00644FEB" w:rsidRDefault="00CF6C33">
            <w:pPr>
              <w:pStyle w:val="TAL"/>
              <w:rPr>
                <w:ins w:id="3887" w:author="Huawei" w:date="2024-02-02T15:20:00Z"/>
                <w:rFonts w:cs="Arial"/>
                <w:szCs w:val="18"/>
              </w:rPr>
            </w:pPr>
            <w:ins w:id="3888" w:author="Huawei" w:date="2024-02-02T15:20:00Z">
              <w:r>
                <w:rPr>
                  <w:rFonts w:cs="Arial"/>
                  <w:szCs w:val="18"/>
                </w:rPr>
                <w:t>Config 1</w:t>
              </w:r>
            </w:ins>
          </w:p>
        </w:tc>
        <w:tc>
          <w:tcPr>
            <w:tcW w:w="487" w:type="pct"/>
            <w:shd w:val="clear" w:color="auto" w:fill="auto"/>
          </w:tcPr>
          <w:p w:rsidR="00644FEB" w:rsidRDefault="00644FEB">
            <w:pPr>
              <w:pStyle w:val="TAC"/>
              <w:rPr>
                <w:ins w:id="3889" w:author="Huawei" w:date="2024-02-02T15:20:00Z"/>
                <w:rFonts w:cs="Arial"/>
                <w:szCs w:val="18"/>
              </w:rPr>
            </w:pPr>
          </w:p>
        </w:tc>
        <w:tc>
          <w:tcPr>
            <w:tcW w:w="1232" w:type="pct"/>
            <w:shd w:val="clear" w:color="auto" w:fill="auto"/>
          </w:tcPr>
          <w:p w:rsidR="00644FEB" w:rsidRDefault="00CF6C33">
            <w:pPr>
              <w:pStyle w:val="TAC"/>
              <w:rPr>
                <w:ins w:id="3890" w:author="Huawei" w:date="2024-02-02T15:20:00Z"/>
                <w:rFonts w:cs="Arial"/>
                <w:szCs w:val="18"/>
              </w:rPr>
            </w:pPr>
            <w:ins w:id="3891" w:author="Huawei" w:date="2024-02-02T15:20:00Z">
              <w:r>
                <w:rPr>
                  <w:rFonts w:cs="Arial"/>
                  <w:szCs w:val="18"/>
                </w:rPr>
                <w:t>TRS.1.1 FDD</w:t>
              </w:r>
            </w:ins>
          </w:p>
        </w:tc>
        <w:tc>
          <w:tcPr>
            <w:tcW w:w="944" w:type="pct"/>
          </w:tcPr>
          <w:p w:rsidR="00644FEB" w:rsidRDefault="00644FEB">
            <w:pPr>
              <w:pStyle w:val="TAC"/>
              <w:rPr>
                <w:ins w:id="3892" w:author="Huawei" w:date="2024-02-02T15:20:00Z"/>
                <w:rFonts w:cs="Arial"/>
                <w:iCs/>
                <w:szCs w:val="18"/>
              </w:rPr>
            </w:pPr>
          </w:p>
        </w:tc>
      </w:tr>
      <w:tr w:rsidR="00644FEB">
        <w:trPr>
          <w:trHeight w:val="187"/>
          <w:jc w:val="center"/>
          <w:ins w:id="3893" w:author="Huawei" w:date="2024-02-02T15:20:00Z"/>
        </w:trPr>
        <w:tc>
          <w:tcPr>
            <w:tcW w:w="1255" w:type="pct"/>
            <w:tcBorders>
              <w:top w:val="nil"/>
              <w:bottom w:val="nil"/>
            </w:tcBorders>
            <w:shd w:val="clear" w:color="auto" w:fill="auto"/>
          </w:tcPr>
          <w:p w:rsidR="00644FEB" w:rsidRDefault="00644FEB">
            <w:pPr>
              <w:pStyle w:val="TAL"/>
              <w:rPr>
                <w:ins w:id="3894" w:author="Huawei" w:date="2024-02-02T15:20:00Z"/>
                <w:rFonts w:cs="Arial"/>
                <w:szCs w:val="18"/>
              </w:rPr>
            </w:pPr>
          </w:p>
        </w:tc>
        <w:tc>
          <w:tcPr>
            <w:tcW w:w="1082" w:type="pct"/>
            <w:gridSpan w:val="2"/>
            <w:shd w:val="clear" w:color="auto" w:fill="auto"/>
          </w:tcPr>
          <w:p w:rsidR="00644FEB" w:rsidRDefault="00CF6C33">
            <w:pPr>
              <w:pStyle w:val="TAL"/>
              <w:rPr>
                <w:ins w:id="3895" w:author="Huawei" w:date="2024-02-02T15:20:00Z"/>
                <w:rFonts w:cs="Arial"/>
                <w:szCs w:val="18"/>
              </w:rPr>
            </w:pPr>
            <w:ins w:id="3896" w:author="Huawei" w:date="2024-02-02T15:20:00Z">
              <w:r>
                <w:rPr>
                  <w:rFonts w:cs="Arial"/>
                  <w:szCs w:val="18"/>
                </w:rPr>
                <w:t>Config 2</w:t>
              </w:r>
            </w:ins>
          </w:p>
        </w:tc>
        <w:tc>
          <w:tcPr>
            <w:tcW w:w="487" w:type="pct"/>
            <w:shd w:val="clear" w:color="auto" w:fill="auto"/>
          </w:tcPr>
          <w:p w:rsidR="00644FEB" w:rsidRDefault="00644FEB">
            <w:pPr>
              <w:pStyle w:val="TAC"/>
              <w:rPr>
                <w:ins w:id="3897" w:author="Huawei" w:date="2024-02-02T15:20:00Z"/>
                <w:rFonts w:cs="Arial"/>
                <w:szCs w:val="18"/>
              </w:rPr>
            </w:pPr>
          </w:p>
        </w:tc>
        <w:tc>
          <w:tcPr>
            <w:tcW w:w="1232" w:type="pct"/>
            <w:shd w:val="clear" w:color="auto" w:fill="auto"/>
          </w:tcPr>
          <w:p w:rsidR="00644FEB" w:rsidRDefault="00CF6C33">
            <w:pPr>
              <w:pStyle w:val="TAC"/>
              <w:rPr>
                <w:ins w:id="3898" w:author="Huawei" w:date="2024-02-02T15:20:00Z"/>
                <w:rFonts w:cs="Arial"/>
                <w:szCs w:val="18"/>
              </w:rPr>
            </w:pPr>
            <w:ins w:id="3899" w:author="Huawei" w:date="2024-02-02T15:20:00Z">
              <w:r>
                <w:rPr>
                  <w:rFonts w:cs="Arial"/>
                  <w:szCs w:val="18"/>
                </w:rPr>
                <w:t>TRS.1.1 TDD</w:t>
              </w:r>
            </w:ins>
          </w:p>
        </w:tc>
        <w:tc>
          <w:tcPr>
            <w:tcW w:w="944" w:type="pct"/>
          </w:tcPr>
          <w:p w:rsidR="00644FEB" w:rsidRDefault="00644FEB">
            <w:pPr>
              <w:pStyle w:val="TAC"/>
              <w:rPr>
                <w:ins w:id="3900" w:author="Huawei" w:date="2024-02-02T15:20:00Z"/>
                <w:rFonts w:cs="Arial"/>
                <w:iCs/>
                <w:szCs w:val="18"/>
              </w:rPr>
            </w:pPr>
          </w:p>
        </w:tc>
      </w:tr>
      <w:tr w:rsidR="00644FEB">
        <w:trPr>
          <w:trHeight w:val="187"/>
          <w:jc w:val="center"/>
          <w:ins w:id="3901" w:author="Huawei" w:date="2024-02-02T15:20:00Z"/>
        </w:trPr>
        <w:tc>
          <w:tcPr>
            <w:tcW w:w="1255" w:type="pct"/>
            <w:tcBorders>
              <w:top w:val="nil"/>
            </w:tcBorders>
            <w:shd w:val="clear" w:color="auto" w:fill="auto"/>
          </w:tcPr>
          <w:p w:rsidR="00644FEB" w:rsidRDefault="00644FEB">
            <w:pPr>
              <w:pStyle w:val="TAL"/>
              <w:rPr>
                <w:ins w:id="3902" w:author="Huawei" w:date="2024-02-02T15:20:00Z"/>
                <w:rFonts w:cs="Arial"/>
                <w:szCs w:val="18"/>
              </w:rPr>
            </w:pPr>
          </w:p>
        </w:tc>
        <w:tc>
          <w:tcPr>
            <w:tcW w:w="1082" w:type="pct"/>
            <w:gridSpan w:val="2"/>
            <w:shd w:val="clear" w:color="auto" w:fill="auto"/>
          </w:tcPr>
          <w:p w:rsidR="00644FEB" w:rsidRDefault="00CF6C33">
            <w:pPr>
              <w:pStyle w:val="TAL"/>
              <w:rPr>
                <w:ins w:id="3903" w:author="Huawei" w:date="2024-02-02T15:20:00Z"/>
                <w:rFonts w:cs="Arial"/>
                <w:szCs w:val="18"/>
              </w:rPr>
            </w:pPr>
            <w:ins w:id="3904" w:author="Huawei" w:date="2024-02-02T15:20:00Z">
              <w:r>
                <w:rPr>
                  <w:rFonts w:cs="Arial"/>
                  <w:szCs w:val="18"/>
                </w:rPr>
                <w:t>Config 3</w:t>
              </w:r>
            </w:ins>
          </w:p>
        </w:tc>
        <w:tc>
          <w:tcPr>
            <w:tcW w:w="487" w:type="pct"/>
            <w:shd w:val="clear" w:color="auto" w:fill="auto"/>
          </w:tcPr>
          <w:p w:rsidR="00644FEB" w:rsidRDefault="00644FEB">
            <w:pPr>
              <w:pStyle w:val="TAC"/>
              <w:rPr>
                <w:ins w:id="3905" w:author="Huawei" w:date="2024-02-02T15:20:00Z"/>
                <w:rFonts w:cs="Arial"/>
                <w:szCs w:val="18"/>
              </w:rPr>
            </w:pPr>
          </w:p>
        </w:tc>
        <w:tc>
          <w:tcPr>
            <w:tcW w:w="1232" w:type="pct"/>
            <w:shd w:val="clear" w:color="auto" w:fill="auto"/>
          </w:tcPr>
          <w:p w:rsidR="00644FEB" w:rsidRDefault="00CF6C33">
            <w:pPr>
              <w:pStyle w:val="TAC"/>
              <w:rPr>
                <w:ins w:id="3906" w:author="Huawei" w:date="2024-02-02T15:20:00Z"/>
                <w:rFonts w:cs="Arial"/>
                <w:szCs w:val="18"/>
              </w:rPr>
            </w:pPr>
            <w:ins w:id="3907" w:author="Huawei" w:date="2024-02-02T15:20:00Z">
              <w:r>
                <w:rPr>
                  <w:rFonts w:cs="Arial"/>
                  <w:szCs w:val="18"/>
                </w:rPr>
                <w:t>TRS.1.2 TDD</w:t>
              </w:r>
            </w:ins>
          </w:p>
        </w:tc>
        <w:tc>
          <w:tcPr>
            <w:tcW w:w="944" w:type="pct"/>
          </w:tcPr>
          <w:p w:rsidR="00644FEB" w:rsidRDefault="00644FEB">
            <w:pPr>
              <w:pStyle w:val="TAC"/>
              <w:rPr>
                <w:ins w:id="3908" w:author="Huawei" w:date="2024-02-02T15:20:00Z"/>
                <w:rFonts w:cs="Arial"/>
                <w:iCs/>
                <w:szCs w:val="18"/>
              </w:rPr>
            </w:pPr>
          </w:p>
        </w:tc>
      </w:tr>
      <w:tr w:rsidR="00644FEB">
        <w:trPr>
          <w:trHeight w:val="187"/>
          <w:jc w:val="center"/>
          <w:ins w:id="3909" w:author="Huawei" w:date="2024-02-02T15:20:00Z"/>
        </w:trPr>
        <w:tc>
          <w:tcPr>
            <w:tcW w:w="1255" w:type="pct"/>
            <w:shd w:val="clear" w:color="auto" w:fill="auto"/>
          </w:tcPr>
          <w:p w:rsidR="00644FEB" w:rsidRDefault="00CF6C33">
            <w:pPr>
              <w:pStyle w:val="TAL"/>
              <w:rPr>
                <w:ins w:id="3910" w:author="Huawei" w:date="2024-02-02T15:20:00Z"/>
                <w:rFonts w:cs="Arial"/>
                <w:szCs w:val="18"/>
              </w:rPr>
            </w:pPr>
            <w:ins w:id="3911" w:author="Huawei" w:date="2024-02-02T15:20:00Z">
              <w:r>
                <w:t>SSB Index assigned as RLM RS</w:t>
              </w:r>
            </w:ins>
          </w:p>
        </w:tc>
        <w:tc>
          <w:tcPr>
            <w:tcW w:w="1082" w:type="pct"/>
            <w:gridSpan w:val="2"/>
            <w:shd w:val="clear" w:color="auto" w:fill="auto"/>
          </w:tcPr>
          <w:p w:rsidR="00644FEB" w:rsidRDefault="00644FEB">
            <w:pPr>
              <w:pStyle w:val="TAL"/>
              <w:rPr>
                <w:ins w:id="3912" w:author="Huawei" w:date="2024-02-02T15:20:00Z"/>
                <w:rFonts w:cs="Arial"/>
                <w:szCs w:val="18"/>
              </w:rPr>
            </w:pPr>
          </w:p>
        </w:tc>
        <w:tc>
          <w:tcPr>
            <w:tcW w:w="487" w:type="pct"/>
            <w:shd w:val="clear" w:color="auto" w:fill="auto"/>
          </w:tcPr>
          <w:p w:rsidR="00644FEB" w:rsidRDefault="00644FEB">
            <w:pPr>
              <w:pStyle w:val="TAC"/>
              <w:rPr>
                <w:ins w:id="3913" w:author="Huawei" w:date="2024-02-02T15:20:00Z"/>
              </w:rPr>
            </w:pPr>
          </w:p>
        </w:tc>
        <w:tc>
          <w:tcPr>
            <w:tcW w:w="1232" w:type="pct"/>
            <w:shd w:val="clear" w:color="auto" w:fill="auto"/>
          </w:tcPr>
          <w:p w:rsidR="00644FEB" w:rsidRDefault="00CF6C33">
            <w:pPr>
              <w:pStyle w:val="TAC"/>
              <w:rPr>
                <w:ins w:id="3914" w:author="Huawei" w:date="2024-02-02T15:20:00Z"/>
              </w:rPr>
            </w:pPr>
            <w:ins w:id="3915" w:author="Huawei" w:date="2024-02-02T15:20:00Z">
              <w:r>
                <w:rPr>
                  <w:lang w:eastAsia="zh-CN"/>
                </w:rPr>
                <w:t>0, 1</w:t>
              </w:r>
            </w:ins>
          </w:p>
        </w:tc>
        <w:tc>
          <w:tcPr>
            <w:tcW w:w="944" w:type="pct"/>
          </w:tcPr>
          <w:p w:rsidR="00644FEB" w:rsidRDefault="00644FEB">
            <w:pPr>
              <w:pStyle w:val="TAC"/>
              <w:rPr>
                <w:ins w:id="3916" w:author="Huawei" w:date="2024-02-02T15:20:00Z"/>
                <w:iCs/>
              </w:rPr>
            </w:pPr>
          </w:p>
        </w:tc>
      </w:tr>
      <w:tr w:rsidR="00644FEB">
        <w:trPr>
          <w:trHeight w:val="187"/>
          <w:jc w:val="center"/>
          <w:ins w:id="3917" w:author="Huawei" w:date="2024-02-02T15:20:00Z"/>
        </w:trPr>
        <w:tc>
          <w:tcPr>
            <w:tcW w:w="1255" w:type="pct"/>
            <w:shd w:val="clear" w:color="auto" w:fill="auto"/>
          </w:tcPr>
          <w:p w:rsidR="00644FEB" w:rsidRDefault="00CF6C33">
            <w:pPr>
              <w:pStyle w:val="TAL"/>
              <w:rPr>
                <w:ins w:id="3918" w:author="Huawei" w:date="2024-02-02T15:20:00Z"/>
                <w:rFonts w:cs="Arial"/>
                <w:szCs w:val="18"/>
              </w:rPr>
            </w:pPr>
            <w:ins w:id="3919" w:author="Huawei" w:date="2024-02-02T15:20:00Z">
              <w:r>
                <w:t>T310 Timer</w:t>
              </w:r>
            </w:ins>
          </w:p>
        </w:tc>
        <w:tc>
          <w:tcPr>
            <w:tcW w:w="1082" w:type="pct"/>
            <w:gridSpan w:val="2"/>
            <w:shd w:val="clear" w:color="auto" w:fill="auto"/>
          </w:tcPr>
          <w:p w:rsidR="00644FEB" w:rsidRDefault="00644FEB">
            <w:pPr>
              <w:pStyle w:val="TAL"/>
              <w:rPr>
                <w:ins w:id="3920" w:author="Huawei" w:date="2024-02-02T15:20:00Z"/>
                <w:rFonts w:cs="Arial"/>
                <w:szCs w:val="18"/>
              </w:rPr>
            </w:pPr>
          </w:p>
        </w:tc>
        <w:tc>
          <w:tcPr>
            <w:tcW w:w="487" w:type="pct"/>
            <w:shd w:val="clear" w:color="auto" w:fill="auto"/>
          </w:tcPr>
          <w:p w:rsidR="00644FEB" w:rsidRDefault="00CF6C33">
            <w:pPr>
              <w:pStyle w:val="TAC"/>
              <w:rPr>
                <w:ins w:id="3921" w:author="Huawei" w:date="2024-02-02T15:20:00Z"/>
              </w:rPr>
            </w:pPr>
            <w:ins w:id="3922" w:author="Huawei" w:date="2024-02-02T15:20:00Z">
              <w:r>
                <w:rPr>
                  <w:rFonts w:cs="Arial"/>
                  <w:szCs w:val="18"/>
                  <w:lang w:eastAsia="zh-CN"/>
                </w:rPr>
                <w:t>ms</w:t>
              </w:r>
            </w:ins>
          </w:p>
        </w:tc>
        <w:tc>
          <w:tcPr>
            <w:tcW w:w="1232" w:type="pct"/>
            <w:shd w:val="clear" w:color="auto" w:fill="auto"/>
          </w:tcPr>
          <w:p w:rsidR="00644FEB" w:rsidRDefault="00CF6C33">
            <w:pPr>
              <w:pStyle w:val="TAC"/>
              <w:rPr>
                <w:ins w:id="3923" w:author="Huawei" w:date="2024-02-02T15:20:00Z"/>
              </w:rPr>
            </w:pPr>
            <w:ins w:id="3924" w:author="Huawei" w:date="2024-02-02T15:20:00Z">
              <w:r>
                <w:rPr>
                  <w:rFonts w:cs="Arial"/>
                  <w:szCs w:val="18"/>
                </w:rPr>
                <w:t>1000</w:t>
              </w:r>
            </w:ins>
          </w:p>
        </w:tc>
        <w:tc>
          <w:tcPr>
            <w:tcW w:w="944" w:type="pct"/>
          </w:tcPr>
          <w:p w:rsidR="00644FEB" w:rsidRDefault="00644FEB">
            <w:pPr>
              <w:pStyle w:val="TAC"/>
              <w:rPr>
                <w:ins w:id="3925" w:author="Huawei" w:date="2024-02-02T15:20:00Z"/>
                <w:iCs/>
              </w:rPr>
            </w:pPr>
          </w:p>
        </w:tc>
      </w:tr>
      <w:tr w:rsidR="00644FEB">
        <w:trPr>
          <w:trHeight w:val="187"/>
          <w:jc w:val="center"/>
          <w:ins w:id="3926" w:author="Huawei" w:date="2024-02-02T15:20:00Z"/>
        </w:trPr>
        <w:tc>
          <w:tcPr>
            <w:tcW w:w="1255" w:type="pct"/>
            <w:shd w:val="clear" w:color="auto" w:fill="auto"/>
          </w:tcPr>
          <w:p w:rsidR="00644FEB" w:rsidRDefault="00CF6C33">
            <w:pPr>
              <w:pStyle w:val="TAL"/>
              <w:rPr>
                <w:ins w:id="3927" w:author="Huawei" w:date="2024-02-02T15:20:00Z"/>
                <w:rFonts w:cs="Arial"/>
                <w:szCs w:val="18"/>
              </w:rPr>
            </w:pPr>
            <w:ins w:id="3928" w:author="Huawei" w:date="2024-02-02T15:20:00Z">
              <w:r>
                <w:rPr>
                  <w:lang w:eastAsia="zh-CN"/>
                </w:rPr>
                <w:t>N310</w:t>
              </w:r>
            </w:ins>
          </w:p>
        </w:tc>
        <w:tc>
          <w:tcPr>
            <w:tcW w:w="1082" w:type="pct"/>
            <w:gridSpan w:val="2"/>
            <w:shd w:val="clear" w:color="auto" w:fill="auto"/>
          </w:tcPr>
          <w:p w:rsidR="00644FEB" w:rsidRDefault="00644FEB">
            <w:pPr>
              <w:pStyle w:val="TAL"/>
              <w:rPr>
                <w:ins w:id="3929" w:author="Huawei" w:date="2024-02-02T15:20:00Z"/>
                <w:rFonts w:cs="Arial"/>
                <w:szCs w:val="18"/>
              </w:rPr>
            </w:pPr>
          </w:p>
        </w:tc>
        <w:tc>
          <w:tcPr>
            <w:tcW w:w="487" w:type="pct"/>
            <w:shd w:val="clear" w:color="auto" w:fill="auto"/>
          </w:tcPr>
          <w:p w:rsidR="00644FEB" w:rsidRDefault="00644FEB">
            <w:pPr>
              <w:pStyle w:val="TAC"/>
              <w:rPr>
                <w:ins w:id="3930" w:author="Huawei" w:date="2024-02-02T15:20:00Z"/>
              </w:rPr>
            </w:pPr>
          </w:p>
        </w:tc>
        <w:tc>
          <w:tcPr>
            <w:tcW w:w="1232" w:type="pct"/>
            <w:shd w:val="clear" w:color="auto" w:fill="auto"/>
          </w:tcPr>
          <w:p w:rsidR="00644FEB" w:rsidRDefault="00CF6C33">
            <w:pPr>
              <w:pStyle w:val="TAC"/>
              <w:rPr>
                <w:ins w:id="3931" w:author="Huawei" w:date="2024-02-02T15:20:00Z"/>
              </w:rPr>
            </w:pPr>
            <w:ins w:id="3932" w:author="Huawei" w:date="2024-02-02T15:20:00Z">
              <w:r>
                <w:rPr>
                  <w:lang w:eastAsia="zh-CN"/>
                </w:rPr>
                <w:t>2</w:t>
              </w:r>
            </w:ins>
          </w:p>
        </w:tc>
        <w:tc>
          <w:tcPr>
            <w:tcW w:w="944" w:type="pct"/>
          </w:tcPr>
          <w:p w:rsidR="00644FEB" w:rsidRDefault="00644FEB">
            <w:pPr>
              <w:pStyle w:val="TAC"/>
              <w:rPr>
                <w:ins w:id="3933" w:author="Huawei" w:date="2024-02-02T15:20:00Z"/>
                <w:iCs/>
              </w:rPr>
            </w:pPr>
          </w:p>
        </w:tc>
      </w:tr>
      <w:tr w:rsidR="00644FEB">
        <w:trPr>
          <w:trHeight w:val="187"/>
          <w:jc w:val="center"/>
          <w:ins w:id="3934" w:author="Huawei" w:date="2024-02-02T15:20:00Z"/>
        </w:trPr>
        <w:tc>
          <w:tcPr>
            <w:tcW w:w="2336" w:type="pct"/>
            <w:gridSpan w:val="3"/>
            <w:shd w:val="clear" w:color="auto" w:fill="auto"/>
          </w:tcPr>
          <w:p w:rsidR="00644FEB" w:rsidRDefault="00CF6C33">
            <w:pPr>
              <w:pStyle w:val="TAL"/>
              <w:rPr>
                <w:ins w:id="3935" w:author="Huawei" w:date="2024-02-02T15:20:00Z"/>
                <w:highlight w:val="yellow"/>
                <w:lang w:val="en-US"/>
              </w:rPr>
            </w:pPr>
            <w:ins w:id="3936" w:author="Huawei" w:date="2024-02-02T15:20:00Z">
              <w:r>
                <w:rPr>
                  <w:highlight w:val="yellow"/>
                </w:rPr>
                <w:t xml:space="preserve">T1 for UE with </w:t>
              </w:r>
            </w:ins>
            <w:ins w:id="3937" w:author="CMCC-shiyuan-0228" w:date="2024-02-29T21:43:00Z">
              <w:r>
                <w:rPr>
                  <w:rFonts w:hint="eastAsia"/>
                  <w:highlight w:val="yellow"/>
                  <w:lang w:val="en-US" w:eastAsia="zh-CN"/>
                </w:rPr>
                <w:t xml:space="preserve">one or multiple </w:t>
              </w:r>
            </w:ins>
            <w:ins w:id="3938" w:author="Huawei" w:date="2024-02-02T15:20:00Z">
              <w:r>
                <w:rPr>
                  <w:rFonts w:eastAsia="宋体" w:hint="eastAsia"/>
                  <w:highlight w:val="yellow"/>
                  <w:lang w:val="en-US" w:eastAsia="zh-CN"/>
                </w:rPr>
                <w:t>omnidirectional antenna</w:t>
              </w:r>
            </w:ins>
            <w:ins w:id="3939" w:author="CMCC-shiyuan-0228" w:date="2024-02-29T21:43:00Z">
              <w:r>
                <w:rPr>
                  <w:rFonts w:eastAsia="宋体" w:hint="eastAsia"/>
                  <w:highlight w:val="yellow"/>
                  <w:lang w:val="en-US" w:eastAsia="zh-CN"/>
                </w:rPr>
                <w:t>(</w:t>
              </w:r>
            </w:ins>
            <w:ins w:id="3940" w:author="Huawei" w:date="2024-02-02T15:20:00Z">
              <w:r>
                <w:rPr>
                  <w:rFonts w:eastAsia="宋体" w:hint="eastAsia"/>
                  <w:highlight w:val="yellow"/>
                  <w:lang w:val="en-US" w:eastAsia="zh-CN"/>
                </w:rPr>
                <w:t>s</w:t>
              </w:r>
            </w:ins>
            <w:ins w:id="3941" w:author="CMCC-shiyuan-0228" w:date="2024-02-29T21:43:00Z">
              <w:r>
                <w:rPr>
                  <w:rFonts w:eastAsia="宋体" w:hint="eastAsia"/>
                  <w:highlight w:val="yellow"/>
                  <w:lang w:val="en-US" w:eastAsia="zh-CN"/>
                </w:rPr>
                <w:t>)</w:t>
              </w:r>
            </w:ins>
          </w:p>
        </w:tc>
        <w:tc>
          <w:tcPr>
            <w:tcW w:w="487" w:type="pct"/>
            <w:shd w:val="clear" w:color="auto" w:fill="auto"/>
          </w:tcPr>
          <w:p w:rsidR="00644FEB" w:rsidRDefault="00CF6C33">
            <w:pPr>
              <w:pStyle w:val="TAC"/>
              <w:rPr>
                <w:ins w:id="3942" w:author="Huawei" w:date="2024-02-02T15:20:00Z"/>
                <w:highlight w:val="yellow"/>
              </w:rPr>
            </w:pPr>
            <w:ins w:id="3943" w:author="Huawei" w:date="2024-02-02T15:20:00Z">
              <w:r>
                <w:rPr>
                  <w:highlight w:val="yellow"/>
                </w:rPr>
                <w:t>s</w:t>
              </w:r>
            </w:ins>
          </w:p>
        </w:tc>
        <w:tc>
          <w:tcPr>
            <w:tcW w:w="1232" w:type="pct"/>
            <w:shd w:val="clear" w:color="auto" w:fill="auto"/>
          </w:tcPr>
          <w:p w:rsidR="00644FEB" w:rsidRDefault="00CF6C33">
            <w:pPr>
              <w:pStyle w:val="TAC"/>
              <w:rPr>
                <w:ins w:id="3944" w:author="Huawei" w:date="2024-02-02T15:20:00Z"/>
                <w:highlight w:val="yellow"/>
              </w:rPr>
            </w:pPr>
            <w:ins w:id="3945" w:author="Huawei" w:date="2024-02-02T15:20:00Z">
              <w:r>
                <w:rPr>
                  <w:highlight w:val="yellow"/>
                </w:rPr>
                <w:t>0.2</w:t>
              </w:r>
            </w:ins>
          </w:p>
        </w:tc>
        <w:tc>
          <w:tcPr>
            <w:tcW w:w="944" w:type="pct"/>
          </w:tcPr>
          <w:p w:rsidR="00644FEB" w:rsidRDefault="00CF6C33">
            <w:pPr>
              <w:pStyle w:val="TAC"/>
              <w:rPr>
                <w:ins w:id="3946" w:author="Huawei" w:date="2024-02-02T15:20:00Z"/>
                <w:highlight w:val="yellow"/>
              </w:rPr>
            </w:pPr>
            <w:ins w:id="3947" w:author="Huawei" w:date="2024-02-02T15:20:00Z">
              <w:r>
                <w:rPr>
                  <w:highlight w:val="yellow"/>
                </w:rPr>
                <w:t>During this time the the UE shall be fully synchronized to cell 1</w:t>
              </w:r>
            </w:ins>
          </w:p>
        </w:tc>
      </w:tr>
      <w:tr w:rsidR="00644FEB">
        <w:trPr>
          <w:trHeight w:val="187"/>
          <w:jc w:val="center"/>
          <w:ins w:id="3948" w:author="Huawei" w:date="2024-02-02T15:20:00Z"/>
        </w:trPr>
        <w:tc>
          <w:tcPr>
            <w:tcW w:w="2336" w:type="pct"/>
            <w:gridSpan w:val="3"/>
            <w:shd w:val="clear" w:color="auto" w:fill="auto"/>
          </w:tcPr>
          <w:p w:rsidR="00644FEB" w:rsidRDefault="00CF6C33">
            <w:pPr>
              <w:pStyle w:val="TAL"/>
              <w:rPr>
                <w:ins w:id="3949" w:author="Huawei" w:date="2024-02-02T15:20:00Z"/>
                <w:highlight w:val="yellow"/>
              </w:rPr>
            </w:pPr>
            <w:ins w:id="3950" w:author="Huawei" w:date="2024-02-02T15:20:00Z">
              <w:r>
                <w:rPr>
                  <w:highlight w:val="yellow"/>
                </w:rPr>
                <w:t xml:space="preserve">T1 for UE with </w:t>
              </w:r>
            </w:ins>
            <w:ins w:id="3951" w:author="CMCC-shiyuan-0228" w:date="2024-02-29T21:43:00Z">
              <w:r>
                <w:rPr>
                  <w:rFonts w:hint="eastAsia"/>
                  <w:highlight w:val="yellow"/>
                  <w:lang w:val="en-US" w:eastAsia="zh-CN"/>
                </w:rPr>
                <w:t xml:space="preserve">the </w:t>
              </w:r>
            </w:ins>
            <w:ins w:id="3952" w:author="Huawei" w:date="2024-02-02T15:20:00Z">
              <w:r>
                <w:rPr>
                  <w:rFonts w:eastAsia="宋体" w:hint="eastAsia"/>
                  <w:highlight w:val="yellow"/>
                  <w:lang w:val="en-US" w:eastAsia="zh-CN"/>
                </w:rPr>
                <w:t>antennas</w:t>
              </w:r>
              <w:r>
                <w:rPr>
                  <w:rFonts w:eastAsia="宋体"/>
                  <w:highlight w:val="yellow"/>
                  <w:lang w:val="en-US" w:eastAsia="zh-CN"/>
                </w:rPr>
                <w:t xml:space="preserve"> array</w:t>
              </w:r>
            </w:ins>
          </w:p>
        </w:tc>
        <w:tc>
          <w:tcPr>
            <w:tcW w:w="487" w:type="pct"/>
            <w:shd w:val="clear" w:color="auto" w:fill="auto"/>
          </w:tcPr>
          <w:p w:rsidR="00644FEB" w:rsidRDefault="00CF6C33">
            <w:pPr>
              <w:pStyle w:val="TAC"/>
              <w:rPr>
                <w:ins w:id="3953" w:author="Huawei" w:date="2024-02-02T15:20:00Z"/>
                <w:highlight w:val="yellow"/>
              </w:rPr>
            </w:pPr>
            <w:ins w:id="3954" w:author="Huawei" w:date="2024-02-02T15:20:00Z">
              <w:r>
                <w:rPr>
                  <w:highlight w:val="yellow"/>
                </w:rPr>
                <w:t>s</w:t>
              </w:r>
            </w:ins>
          </w:p>
        </w:tc>
        <w:tc>
          <w:tcPr>
            <w:tcW w:w="1232" w:type="pct"/>
            <w:shd w:val="clear" w:color="auto" w:fill="auto"/>
          </w:tcPr>
          <w:p w:rsidR="00644FEB" w:rsidRDefault="00CF6C33">
            <w:pPr>
              <w:pStyle w:val="TAC"/>
              <w:rPr>
                <w:ins w:id="3955" w:author="Huawei" w:date="2024-02-02T15:20:00Z"/>
                <w:highlight w:val="yellow"/>
              </w:rPr>
            </w:pPr>
            <w:ins w:id="3956" w:author="Huawei" w:date="2024-02-02T15:20:00Z">
              <w:r>
                <w:rPr>
                  <w:highlight w:val="yellow"/>
                </w:rPr>
                <w:t>0.2</w:t>
              </w:r>
            </w:ins>
          </w:p>
        </w:tc>
        <w:tc>
          <w:tcPr>
            <w:tcW w:w="944" w:type="pct"/>
          </w:tcPr>
          <w:p w:rsidR="00644FEB" w:rsidRDefault="00CF6C33">
            <w:pPr>
              <w:pStyle w:val="TAC"/>
              <w:rPr>
                <w:ins w:id="3957" w:author="Huawei" w:date="2024-02-02T15:20:00Z"/>
                <w:highlight w:val="yellow"/>
              </w:rPr>
            </w:pPr>
            <w:ins w:id="3958" w:author="Huawei" w:date="2024-02-02T15:20:00Z">
              <w:r>
                <w:rPr>
                  <w:highlight w:val="yellow"/>
                </w:rPr>
                <w:t xml:space="preserve">During this </w:t>
              </w:r>
              <w:r>
                <w:rPr>
                  <w:highlight w:val="yellow"/>
                </w:rPr>
                <w:t>time the the UE shall be fully synchronized to cell 1</w:t>
              </w:r>
            </w:ins>
          </w:p>
        </w:tc>
      </w:tr>
      <w:tr w:rsidR="00644FEB">
        <w:trPr>
          <w:trHeight w:val="187"/>
          <w:jc w:val="center"/>
          <w:ins w:id="3959" w:author="Huawei" w:date="2024-02-02T15:20:00Z"/>
        </w:trPr>
        <w:tc>
          <w:tcPr>
            <w:tcW w:w="2336" w:type="pct"/>
            <w:gridSpan w:val="3"/>
            <w:shd w:val="clear" w:color="auto" w:fill="auto"/>
          </w:tcPr>
          <w:p w:rsidR="00644FEB" w:rsidRDefault="00CF6C33">
            <w:pPr>
              <w:pStyle w:val="TAL"/>
              <w:rPr>
                <w:ins w:id="3960" w:author="Huawei" w:date="2024-02-02T15:20:00Z"/>
                <w:highlight w:val="yellow"/>
                <w:lang w:val="en-US"/>
              </w:rPr>
            </w:pPr>
            <w:ins w:id="3961" w:author="Huawei" w:date="2024-02-02T15:20:00Z">
              <w:r>
                <w:rPr>
                  <w:highlight w:val="yellow"/>
                </w:rPr>
                <w:t>T2 for UE with</w:t>
              </w:r>
            </w:ins>
            <w:ins w:id="3962" w:author="CMCC-shiyuan-0228" w:date="2024-02-29T21:43:00Z">
              <w:r>
                <w:rPr>
                  <w:rFonts w:hint="eastAsia"/>
                  <w:highlight w:val="yellow"/>
                  <w:lang w:val="en-US" w:eastAsia="zh-CN"/>
                </w:rPr>
                <w:t xml:space="preserve"> one or multiple</w:t>
              </w:r>
            </w:ins>
            <w:ins w:id="3963" w:author="Huawei" w:date="2024-02-02T15:20:00Z">
              <w:r>
                <w:rPr>
                  <w:highlight w:val="yellow"/>
                </w:rPr>
                <w:t xml:space="preserve"> </w:t>
              </w:r>
              <w:r>
                <w:rPr>
                  <w:rFonts w:eastAsia="宋体" w:hint="eastAsia"/>
                  <w:highlight w:val="yellow"/>
                  <w:lang w:val="en-US" w:eastAsia="zh-CN"/>
                </w:rPr>
                <w:t>omnidirectional antenna</w:t>
              </w:r>
            </w:ins>
            <w:ins w:id="3964" w:author="CMCC-shiyuan-0228" w:date="2024-02-29T21:43:00Z">
              <w:r>
                <w:rPr>
                  <w:rFonts w:eastAsia="宋体" w:hint="eastAsia"/>
                  <w:highlight w:val="yellow"/>
                  <w:lang w:val="en-US" w:eastAsia="zh-CN"/>
                </w:rPr>
                <w:t>(</w:t>
              </w:r>
            </w:ins>
            <w:ins w:id="3965" w:author="Huawei" w:date="2024-02-02T15:20:00Z">
              <w:r>
                <w:rPr>
                  <w:rFonts w:eastAsia="宋体" w:hint="eastAsia"/>
                  <w:highlight w:val="yellow"/>
                  <w:lang w:val="en-US" w:eastAsia="zh-CN"/>
                </w:rPr>
                <w:t>s</w:t>
              </w:r>
            </w:ins>
            <w:ins w:id="3966" w:author="CMCC-shiyuan-0228" w:date="2024-02-29T21:43:00Z">
              <w:r>
                <w:rPr>
                  <w:rFonts w:eastAsia="宋体" w:hint="eastAsia"/>
                  <w:highlight w:val="yellow"/>
                  <w:lang w:val="en-US" w:eastAsia="zh-CN"/>
                </w:rPr>
                <w:t>)</w:t>
              </w:r>
            </w:ins>
          </w:p>
        </w:tc>
        <w:tc>
          <w:tcPr>
            <w:tcW w:w="487" w:type="pct"/>
            <w:shd w:val="clear" w:color="auto" w:fill="auto"/>
          </w:tcPr>
          <w:p w:rsidR="00644FEB" w:rsidRDefault="00CF6C33">
            <w:pPr>
              <w:pStyle w:val="TAC"/>
              <w:rPr>
                <w:ins w:id="3967" w:author="Huawei" w:date="2024-02-02T15:20:00Z"/>
                <w:highlight w:val="yellow"/>
              </w:rPr>
            </w:pPr>
            <w:ins w:id="3968" w:author="Huawei" w:date="2024-02-02T15:20:00Z">
              <w:r>
                <w:rPr>
                  <w:highlight w:val="yellow"/>
                </w:rPr>
                <w:t>s</w:t>
              </w:r>
            </w:ins>
          </w:p>
        </w:tc>
        <w:tc>
          <w:tcPr>
            <w:tcW w:w="1232" w:type="pct"/>
            <w:shd w:val="clear" w:color="auto" w:fill="auto"/>
          </w:tcPr>
          <w:p w:rsidR="00644FEB" w:rsidRDefault="00CF6C33">
            <w:pPr>
              <w:pStyle w:val="TAC"/>
              <w:rPr>
                <w:ins w:id="3969" w:author="Huawei" w:date="2024-02-02T15:20:00Z"/>
                <w:highlight w:val="yellow"/>
              </w:rPr>
            </w:pPr>
            <w:ins w:id="3970" w:author="Huawei" w:date="2024-02-02T15:20:00Z">
              <w:r>
                <w:rPr>
                  <w:highlight w:val="yellow"/>
                </w:rPr>
                <w:t>0.37</w:t>
              </w:r>
            </w:ins>
          </w:p>
        </w:tc>
        <w:tc>
          <w:tcPr>
            <w:tcW w:w="944" w:type="pct"/>
          </w:tcPr>
          <w:p w:rsidR="00644FEB" w:rsidRDefault="00644FEB">
            <w:pPr>
              <w:pStyle w:val="TAC"/>
              <w:rPr>
                <w:ins w:id="3971" w:author="Huawei" w:date="2024-02-02T15:20:00Z"/>
                <w:highlight w:val="yellow"/>
              </w:rPr>
            </w:pPr>
          </w:p>
        </w:tc>
      </w:tr>
      <w:tr w:rsidR="00644FEB">
        <w:trPr>
          <w:trHeight w:val="187"/>
          <w:jc w:val="center"/>
          <w:ins w:id="3972" w:author="Huawei" w:date="2024-02-02T15:20:00Z"/>
        </w:trPr>
        <w:tc>
          <w:tcPr>
            <w:tcW w:w="2336" w:type="pct"/>
            <w:gridSpan w:val="3"/>
            <w:shd w:val="clear" w:color="auto" w:fill="auto"/>
          </w:tcPr>
          <w:p w:rsidR="00644FEB" w:rsidRDefault="00CF6C33">
            <w:pPr>
              <w:pStyle w:val="TAL"/>
              <w:rPr>
                <w:ins w:id="3973" w:author="Huawei" w:date="2024-02-02T15:20:00Z"/>
                <w:highlight w:val="yellow"/>
              </w:rPr>
            </w:pPr>
            <w:ins w:id="3974" w:author="Huawei" w:date="2024-02-02T15:20:00Z">
              <w:r>
                <w:rPr>
                  <w:highlight w:val="yellow"/>
                </w:rPr>
                <w:t>T2 for UE with</w:t>
              </w:r>
            </w:ins>
            <w:ins w:id="3975" w:author="CMCC-shiyuan-0228" w:date="2024-02-29T21:43:00Z">
              <w:r>
                <w:rPr>
                  <w:rFonts w:hint="eastAsia"/>
                  <w:highlight w:val="yellow"/>
                  <w:lang w:val="en-US" w:eastAsia="zh-CN"/>
                </w:rPr>
                <w:t xml:space="preserve"> the</w:t>
              </w:r>
            </w:ins>
            <w:ins w:id="3976" w:author="Huawei" w:date="2024-02-02T15:20:00Z">
              <w:r>
                <w:rPr>
                  <w:highlight w:val="yellow"/>
                </w:rPr>
                <w:t xml:space="preserve"> </w:t>
              </w:r>
              <w:r>
                <w:rPr>
                  <w:rFonts w:eastAsia="宋体" w:hint="eastAsia"/>
                  <w:highlight w:val="yellow"/>
                  <w:lang w:val="en-US" w:eastAsia="zh-CN"/>
                </w:rPr>
                <w:t>antennas</w:t>
              </w:r>
              <w:r>
                <w:rPr>
                  <w:rFonts w:eastAsia="宋体"/>
                  <w:highlight w:val="yellow"/>
                  <w:lang w:val="en-US" w:eastAsia="zh-CN"/>
                </w:rPr>
                <w:t xml:space="preserve"> array</w:t>
              </w:r>
            </w:ins>
          </w:p>
        </w:tc>
        <w:tc>
          <w:tcPr>
            <w:tcW w:w="487" w:type="pct"/>
            <w:shd w:val="clear" w:color="auto" w:fill="auto"/>
          </w:tcPr>
          <w:p w:rsidR="00644FEB" w:rsidRDefault="00CF6C33">
            <w:pPr>
              <w:pStyle w:val="TAC"/>
              <w:rPr>
                <w:ins w:id="3977" w:author="Huawei" w:date="2024-02-02T15:20:00Z"/>
                <w:highlight w:val="yellow"/>
              </w:rPr>
            </w:pPr>
            <w:ins w:id="3978" w:author="Huawei" w:date="2024-02-02T15:20:00Z">
              <w:r>
                <w:rPr>
                  <w:highlight w:val="yellow"/>
                </w:rPr>
                <w:t>s</w:t>
              </w:r>
            </w:ins>
          </w:p>
        </w:tc>
        <w:tc>
          <w:tcPr>
            <w:tcW w:w="1232" w:type="pct"/>
            <w:shd w:val="clear" w:color="auto" w:fill="auto"/>
          </w:tcPr>
          <w:p w:rsidR="00644FEB" w:rsidRDefault="00CF6C33">
            <w:pPr>
              <w:pStyle w:val="TAC"/>
              <w:rPr>
                <w:ins w:id="3979" w:author="Huawei" w:date="2024-02-02T15:20:00Z"/>
                <w:highlight w:val="yellow"/>
              </w:rPr>
            </w:pPr>
            <w:ins w:id="3980" w:author="Huawei" w:date="2024-02-02T15:20:00Z">
              <w:r>
                <w:rPr>
                  <w:highlight w:val="yellow"/>
                </w:rPr>
                <w:t>0.37</w:t>
              </w:r>
            </w:ins>
          </w:p>
        </w:tc>
        <w:tc>
          <w:tcPr>
            <w:tcW w:w="944" w:type="pct"/>
          </w:tcPr>
          <w:p w:rsidR="00644FEB" w:rsidRDefault="00644FEB">
            <w:pPr>
              <w:pStyle w:val="TAC"/>
              <w:rPr>
                <w:ins w:id="3981" w:author="Huawei" w:date="2024-02-02T15:20:00Z"/>
                <w:highlight w:val="yellow"/>
              </w:rPr>
            </w:pPr>
          </w:p>
        </w:tc>
      </w:tr>
      <w:tr w:rsidR="00644FEB">
        <w:trPr>
          <w:trHeight w:val="187"/>
          <w:jc w:val="center"/>
          <w:ins w:id="3982" w:author="Huawei" w:date="2024-02-02T15:20:00Z"/>
        </w:trPr>
        <w:tc>
          <w:tcPr>
            <w:tcW w:w="2336" w:type="pct"/>
            <w:gridSpan w:val="3"/>
            <w:shd w:val="clear" w:color="auto" w:fill="auto"/>
          </w:tcPr>
          <w:p w:rsidR="00644FEB" w:rsidRDefault="00CF6C33">
            <w:pPr>
              <w:pStyle w:val="TAL"/>
              <w:rPr>
                <w:ins w:id="3983" w:author="Huawei" w:date="2024-02-02T15:20:00Z"/>
                <w:highlight w:val="yellow"/>
                <w:lang w:val="en-US"/>
              </w:rPr>
            </w:pPr>
            <w:ins w:id="3984" w:author="Huawei" w:date="2024-02-02T15:20:00Z">
              <w:r>
                <w:rPr>
                  <w:highlight w:val="yellow"/>
                </w:rPr>
                <w:t xml:space="preserve">T3 for UE with </w:t>
              </w:r>
            </w:ins>
            <w:ins w:id="3985" w:author="CMCC-shiyuan-0228" w:date="2024-02-29T21:43:00Z">
              <w:r>
                <w:rPr>
                  <w:rFonts w:hint="eastAsia"/>
                  <w:highlight w:val="yellow"/>
                  <w:lang w:val="en-US" w:eastAsia="zh-CN"/>
                </w:rPr>
                <w:t xml:space="preserve">one or </w:t>
              </w:r>
            </w:ins>
            <w:ins w:id="3986" w:author="CMCC-shiyuan-0228" w:date="2024-02-29T21:44:00Z">
              <w:r>
                <w:rPr>
                  <w:rFonts w:hint="eastAsia"/>
                  <w:highlight w:val="yellow"/>
                  <w:lang w:val="en-US" w:eastAsia="zh-CN"/>
                </w:rPr>
                <w:t xml:space="preserve">multiple </w:t>
              </w:r>
            </w:ins>
            <w:ins w:id="3987" w:author="Huawei" w:date="2024-02-02T15:20:00Z">
              <w:r>
                <w:rPr>
                  <w:rFonts w:eastAsia="宋体" w:hint="eastAsia"/>
                  <w:highlight w:val="yellow"/>
                  <w:lang w:val="en-US" w:eastAsia="zh-CN"/>
                </w:rPr>
                <w:t>omnidirectional antenna</w:t>
              </w:r>
            </w:ins>
            <w:ins w:id="3988" w:author="CMCC-shiyuan-0228" w:date="2024-02-29T21:44:00Z">
              <w:r>
                <w:rPr>
                  <w:rFonts w:eastAsia="宋体" w:hint="eastAsia"/>
                  <w:highlight w:val="yellow"/>
                  <w:lang w:val="en-US" w:eastAsia="zh-CN"/>
                </w:rPr>
                <w:t>(</w:t>
              </w:r>
            </w:ins>
            <w:ins w:id="3989" w:author="Huawei" w:date="2024-02-02T15:20:00Z">
              <w:r>
                <w:rPr>
                  <w:rFonts w:eastAsia="宋体" w:hint="eastAsia"/>
                  <w:highlight w:val="yellow"/>
                  <w:lang w:val="en-US" w:eastAsia="zh-CN"/>
                </w:rPr>
                <w:t>s</w:t>
              </w:r>
            </w:ins>
            <w:ins w:id="3990" w:author="CMCC-shiyuan-0228" w:date="2024-02-29T21:44:00Z">
              <w:r>
                <w:rPr>
                  <w:rFonts w:eastAsia="宋体" w:hint="eastAsia"/>
                  <w:highlight w:val="yellow"/>
                  <w:lang w:val="en-US" w:eastAsia="zh-CN"/>
                </w:rPr>
                <w:t>)</w:t>
              </w:r>
            </w:ins>
          </w:p>
        </w:tc>
        <w:tc>
          <w:tcPr>
            <w:tcW w:w="487" w:type="pct"/>
            <w:shd w:val="clear" w:color="auto" w:fill="auto"/>
          </w:tcPr>
          <w:p w:rsidR="00644FEB" w:rsidRDefault="00CF6C33">
            <w:pPr>
              <w:pStyle w:val="TAC"/>
              <w:rPr>
                <w:ins w:id="3991" w:author="Huawei" w:date="2024-02-02T15:20:00Z"/>
                <w:highlight w:val="yellow"/>
              </w:rPr>
            </w:pPr>
            <w:ins w:id="3992" w:author="Huawei" w:date="2024-02-02T15:20:00Z">
              <w:r>
                <w:rPr>
                  <w:highlight w:val="yellow"/>
                </w:rPr>
                <w:t>s</w:t>
              </w:r>
            </w:ins>
          </w:p>
        </w:tc>
        <w:tc>
          <w:tcPr>
            <w:tcW w:w="1232" w:type="pct"/>
            <w:shd w:val="clear" w:color="auto" w:fill="auto"/>
          </w:tcPr>
          <w:p w:rsidR="00644FEB" w:rsidRDefault="00CF6C33">
            <w:pPr>
              <w:pStyle w:val="TAC"/>
              <w:rPr>
                <w:ins w:id="3993" w:author="Huawei" w:date="2024-02-02T15:20:00Z"/>
                <w:highlight w:val="yellow"/>
              </w:rPr>
            </w:pPr>
            <w:ins w:id="3994" w:author="Huawei" w:date="2024-02-02T15:20:00Z">
              <w:r>
                <w:rPr>
                  <w:highlight w:val="yellow"/>
                </w:rPr>
                <w:t>0.24</w:t>
              </w:r>
            </w:ins>
          </w:p>
        </w:tc>
        <w:tc>
          <w:tcPr>
            <w:tcW w:w="944" w:type="pct"/>
          </w:tcPr>
          <w:p w:rsidR="00644FEB" w:rsidRDefault="00644FEB">
            <w:pPr>
              <w:pStyle w:val="TAC"/>
              <w:rPr>
                <w:ins w:id="3995" w:author="Huawei" w:date="2024-02-02T15:20:00Z"/>
                <w:highlight w:val="yellow"/>
              </w:rPr>
            </w:pPr>
          </w:p>
        </w:tc>
      </w:tr>
      <w:tr w:rsidR="00644FEB">
        <w:trPr>
          <w:trHeight w:val="187"/>
          <w:jc w:val="center"/>
          <w:ins w:id="3996" w:author="Huawei" w:date="2024-02-02T15:20:00Z"/>
        </w:trPr>
        <w:tc>
          <w:tcPr>
            <w:tcW w:w="2336" w:type="pct"/>
            <w:gridSpan w:val="3"/>
            <w:shd w:val="clear" w:color="auto" w:fill="auto"/>
          </w:tcPr>
          <w:p w:rsidR="00644FEB" w:rsidRDefault="00CF6C33">
            <w:pPr>
              <w:pStyle w:val="TAL"/>
              <w:rPr>
                <w:ins w:id="3997" w:author="Huawei" w:date="2024-02-02T15:20:00Z"/>
                <w:highlight w:val="yellow"/>
              </w:rPr>
            </w:pPr>
            <w:ins w:id="3998" w:author="Huawei" w:date="2024-02-02T15:20:00Z">
              <w:r>
                <w:rPr>
                  <w:highlight w:val="yellow"/>
                </w:rPr>
                <w:t xml:space="preserve">T3 for UE with </w:t>
              </w:r>
            </w:ins>
            <w:ins w:id="3999" w:author="CMCC-shiyuan-0228" w:date="2024-02-29T21:44:00Z">
              <w:r>
                <w:rPr>
                  <w:rFonts w:hint="eastAsia"/>
                  <w:highlight w:val="yellow"/>
                  <w:lang w:val="en-US" w:eastAsia="zh-CN"/>
                </w:rPr>
                <w:t xml:space="preserve">the </w:t>
              </w:r>
            </w:ins>
            <w:ins w:id="4000" w:author="Huawei" w:date="2024-02-02T15:20:00Z">
              <w:r>
                <w:rPr>
                  <w:rFonts w:eastAsia="宋体" w:hint="eastAsia"/>
                  <w:highlight w:val="yellow"/>
                  <w:lang w:val="en-US" w:eastAsia="zh-CN"/>
                </w:rPr>
                <w:t>antennas</w:t>
              </w:r>
              <w:r>
                <w:rPr>
                  <w:rFonts w:eastAsia="宋体"/>
                  <w:highlight w:val="yellow"/>
                  <w:lang w:val="en-US" w:eastAsia="zh-CN"/>
                </w:rPr>
                <w:t xml:space="preserve"> array</w:t>
              </w:r>
            </w:ins>
          </w:p>
        </w:tc>
        <w:tc>
          <w:tcPr>
            <w:tcW w:w="487" w:type="pct"/>
            <w:shd w:val="clear" w:color="auto" w:fill="auto"/>
          </w:tcPr>
          <w:p w:rsidR="00644FEB" w:rsidRDefault="00CF6C33">
            <w:pPr>
              <w:pStyle w:val="TAC"/>
              <w:rPr>
                <w:ins w:id="4001" w:author="Huawei" w:date="2024-02-02T15:20:00Z"/>
                <w:highlight w:val="yellow"/>
              </w:rPr>
            </w:pPr>
            <w:ins w:id="4002" w:author="Huawei" w:date="2024-02-02T15:20:00Z">
              <w:r>
                <w:rPr>
                  <w:highlight w:val="yellow"/>
                </w:rPr>
                <w:t>s</w:t>
              </w:r>
            </w:ins>
          </w:p>
        </w:tc>
        <w:tc>
          <w:tcPr>
            <w:tcW w:w="1232" w:type="pct"/>
            <w:shd w:val="clear" w:color="auto" w:fill="auto"/>
          </w:tcPr>
          <w:p w:rsidR="00644FEB" w:rsidRDefault="00CF6C33">
            <w:pPr>
              <w:pStyle w:val="TAC"/>
              <w:rPr>
                <w:ins w:id="4003" w:author="Huawei" w:date="2024-02-02T15:20:00Z"/>
                <w:highlight w:val="yellow"/>
              </w:rPr>
            </w:pPr>
            <w:ins w:id="4004" w:author="Huawei" w:date="2024-02-02T15:20:00Z">
              <w:r>
                <w:rPr>
                  <w:highlight w:val="yellow"/>
                </w:rPr>
                <w:t>0.68</w:t>
              </w:r>
            </w:ins>
          </w:p>
        </w:tc>
        <w:tc>
          <w:tcPr>
            <w:tcW w:w="944" w:type="pct"/>
          </w:tcPr>
          <w:p w:rsidR="00644FEB" w:rsidRDefault="00644FEB">
            <w:pPr>
              <w:pStyle w:val="TAC"/>
              <w:rPr>
                <w:ins w:id="4005" w:author="Huawei" w:date="2024-02-02T15:20:00Z"/>
                <w:highlight w:val="yellow"/>
              </w:rPr>
            </w:pPr>
          </w:p>
        </w:tc>
      </w:tr>
      <w:tr w:rsidR="00644FEB">
        <w:trPr>
          <w:trHeight w:val="187"/>
          <w:jc w:val="center"/>
          <w:ins w:id="4006" w:author="Huawei" w:date="2024-02-02T15:20:00Z"/>
        </w:trPr>
        <w:tc>
          <w:tcPr>
            <w:tcW w:w="2336" w:type="pct"/>
            <w:gridSpan w:val="3"/>
            <w:shd w:val="clear" w:color="auto" w:fill="auto"/>
          </w:tcPr>
          <w:p w:rsidR="00644FEB" w:rsidRDefault="00CF6C33">
            <w:pPr>
              <w:pStyle w:val="TAL"/>
              <w:rPr>
                <w:ins w:id="4007" w:author="Huawei" w:date="2024-02-02T15:20:00Z"/>
                <w:highlight w:val="yellow"/>
                <w:lang w:val="en-US"/>
              </w:rPr>
            </w:pPr>
            <w:ins w:id="4008" w:author="Huawei" w:date="2024-02-02T15:20:00Z">
              <w:r>
                <w:rPr>
                  <w:highlight w:val="yellow"/>
                </w:rPr>
                <w:t>T4 for UE with</w:t>
              </w:r>
            </w:ins>
            <w:ins w:id="4009" w:author="CMCC-shiyuan-0228" w:date="2024-02-29T21:44:00Z">
              <w:r>
                <w:rPr>
                  <w:rFonts w:hint="eastAsia"/>
                  <w:highlight w:val="yellow"/>
                  <w:lang w:val="en-US" w:eastAsia="zh-CN"/>
                </w:rPr>
                <w:t xml:space="preserve"> one or multiple</w:t>
              </w:r>
            </w:ins>
            <w:ins w:id="4010" w:author="Huawei" w:date="2024-02-02T15:20:00Z">
              <w:r>
                <w:rPr>
                  <w:highlight w:val="yellow"/>
                </w:rPr>
                <w:t xml:space="preserve"> </w:t>
              </w:r>
              <w:r>
                <w:rPr>
                  <w:rFonts w:eastAsia="宋体" w:hint="eastAsia"/>
                  <w:highlight w:val="yellow"/>
                  <w:lang w:val="en-US" w:eastAsia="zh-CN"/>
                </w:rPr>
                <w:t>omnidirectional antenna</w:t>
              </w:r>
            </w:ins>
            <w:ins w:id="4011" w:author="CMCC-shiyuan-0228" w:date="2024-02-29T21:44:00Z">
              <w:r>
                <w:rPr>
                  <w:rFonts w:eastAsia="宋体" w:hint="eastAsia"/>
                  <w:highlight w:val="yellow"/>
                  <w:lang w:val="en-US" w:eastAsia="zh-CN"/>
                </w:rPr>
                <w:t>(</w:t>
              </w:r>
            </w:ins>
            <w:ins w:id="4012" w:author="Huawei" w:date="2024-02-02T15:20:00Z">
              <w:r>
                <w:rPr>
                  <w:rFonts w:eastAsia="宋体" w:hint="eastAsia"/>
                  <w:highlight w:val="yellow"/>
                  <w:lang w:val="en-US" w:eastAsia="zh-CN"/>
                </w:rPr>
                <w:t>s</w:t>
              </w:r>
            </w:ins>
            <w:ins w:id="4013" w:author="CMCC-shiyuan-0228" w:date="2024-02-29T21:44:00Z">
              <w:r>
                <w:rPr>
                  <w:rFonts w:eastAsia="宋体" w:hint="eastAsia"/>
                  <w:highlight w:val="yellow"/>
                  <w:lang w:val="en-US" w:eastAsia="zh-CN"/>
                </w:rPr>
                <w:t>)</w:t>
              </w:r>
            </w:ins>
          </w:p>
        </w:tc>
        <w:tc>
          <w:tcPr>
            <w:tcW w:w="487" w:type="pct"/>
            <w:shd w:val="clear" w:color="auto" w:fill="auto"/>
          </w:tcPr>
          <w:p w:rsidR="00644FEB" w:rsidRDefault="00CF6C33">
            <w:pPr>
              <w:pStyle w:val="TAC"/>
              <w:rPr>
                <w:ins w:id="4014" w:author="Huawei" w:date="2024-02-02T15:20:00Z"/>
                <w:highlight w:val="yellow"/>
              </w:rPr>
            </w:pPr>
            <w:ins w:id="4015" w:author="Huawei" w:date="2024-02-02T15:20:00Z">
              <w:r>
                <w:rPr>
                  <w:highlight w:val="yellow"/>
                </w:rPr>
                <w:t>s</w:t>
              </w:r>
            </w:ins>
          </w:p>
        </w:tc>
        <w:tc>
          <w:tcPr>
            <w:tcW w:w="1232" w:type="pct"/>
            <w:shd w:val="clear" w:color="auto" w:fill="auto"/>
          </w:tcPr>
          <w:p w:rsidR="00644FEB" w:rsidRDefault="00CF6C33">
            <w:pPr>
              <w:pStyle w:val="TAC"/>
              <w:rPr>
                <w:ins w:id="4016" w:author="Huawei" w:date="2024-02-02T15:20:00Z"/>
                <w:highlight w:val="yellow"/>
              </w:rPr>
            </w:pPr>
            <w:ins w:id="4017" w:author="Huawei" w:date="2024-02-02T15:20:00Z">
              <w:r>
                <w:rPr>
                  <w:highlight w:val="yellow"/>
                </w:rPr>
                <w:t>0</w:t>
              </w:r>
            </w:ins>
          </w:p>
        </w:tc>
        <w:tc>
          <w:tcPr>
            <w:tcW w:w="944" w:type="pct"/>
          </w:tcPr>
          <w:p w:rsidR="00644FEB" w:rsidRDefault="00644FEB">
            <w:pPr>
              <w:pStyle w:val="TAC"/>
              <w:rPr>
                <w:ins w:id="4018" w:author="Huawei" w:date="2024-02-02T15:20:00Z"/>
                <w:highlight w:val="yellow"/>
              </w:rPr>
            </w:pPr>
          </w:p>
        </w:tc>
      </w:tr>
      <w:tr w:rsidR="00644FEB">
        <w:trPr>
          <w:trHeight w:val="187"/>
          <w:jc w:val="center"/>
          <w:ins w:id="4019" w:author="Huawei" w:date="2024-02-02T15:20:00Z"/>
        </w:trPr>
        <w:tc>
          <w:tcPr>
            <w:tcW w:w="2336" w:type="pct"/>
            <w:gridSpan w:val="3"/>
            <w:shd w:val="clear" w:color="auto" w:fill="auto"/>
          </w:tcPr>
          <w:p w:rsidR="00644FEB" w:rsidRDefault="00CF6C33">
            <w:pPr>
              <w:pStyle w:val="TAL"/>
              <w:rPr>
                <w:ins w:id="4020" w:author="Huawei" w:date="2024-02-02T15:20:00Z"/>
                <w:highlight w:val="yellow"/>
              </w:rPr>
            </w:pPr>
            <w:ins w:id="4021" w:author="Huawei" w:date="2024-02-02T15:20:00Z">
              <w:r>
                <w:rPr>
                  <w:highlight w:val="yellow"/>
                </w:rPr>
                <w:t>T4 for UE with</w:t>
              </w:r>
            </w:ins>
            <w:ins w:id="4022" w:author="CMCC-shiyuan-0228" w:date="2024-02-29T21:44:00Z">
              <w:r>
                <w:rPr>
                  <w:rFonts w:hint="eastAsia"/>
                  <w:highlight w:val="yellow"/>
                  <w:lang w:val="en-US" w:eastAsia="zh-CN"/>
                </w:rPr>
                <w:t xml:space="preserve"> the</w:t>
              </w:r>
            </w:ins>
            <w:ins w:id="4023" w:author="Huawei" w:date="2024-02-02T15:20:00Z">
              <w:r>
                <w:rPr>
                  <w:highlight w:val="yellow"/>
                </w:rPr>
                <w:t xml:space="preserve"> </w:t>
              </w:r>
              <w:r>
                <w:rPr>
                  <w:rFonts w:eastAsia="宋体" w:hint="eastAsia"/>
                  <w:highlight w:val="yellow"/>
                  <w:lang w:val="en-US" w:eastAsia="zh-CN"/>
                </w:rPr>
                <w:t>antennas</w:t>
              </w:r>
              <w:r>
                <w:rPr>
                  <w:rFonts w:eastAsia="宋体"/>
                  <w:highlight w:val="yellow"/>
                  <w:lang w:val="en-US" w:eastAsia="zh-CN"/>
                </w:rPr>
                <w:t xml:space="preserve"> array</w:t>
              </w:r>
            </w:ins>
          </w:p>
        </w:tc>
        <w:tc>
          <w:tcPr>
            <w:tcW w:w="487" w:type="pct"/>
            <w:shd w:val="clear" w:color="auto" w:fill="auto"/>
          </w:tcPr>
          <w:p w:rsidR="00644FEB" w:rsidRDefault="00CF6C33">
            <w:pPr>
              <w:pStyle w:val="TAC"/>
              <w:rPr>
                <w:ins w:id="4024" w:author="Huawei" w:date="2024-02-02T15:20:00Z"/>
                <w:highlight w:val="yellow"/>
              </w:rPr>
            </w:pPr>
            <w:ins w:id="4025" w:author="Huawei" w:date="2024-02-02T15:20:00Z">
              <w:r>
                <w:rPr>
                  <w:highlight w:val="yellow"/>
                </w:rPr>
                <w:t>s</w:t>
              </w:r>
            </w:ins>
          </w:p>
        </w:tc>
        <w:tc>
          <w:tcPr>
            <w:tcW w:w="1232" w:type="pct"/>
            <w:shd w:val="clear" w:color="auto" w:fill="auto"/>
          </w:tcPr>
          <w:p w:rsidR="00644FEB" w:rsidRDefault="00CF6C33">
            <w:pPr>
              <w:pStyle w:val="TAC"/>
              <w:rPr>
                <w:ins w:id="4026" w:author="Huawei" w:date="2024-02-02T15:20:00Z"/>
                <w:highlight w:val="yellow"/>
              </w:rPr>
            </w:pPr>
            <w:ins w:id="4027" w:author="Huawei" w:date="2024-02-02T15:20:00Z">
              <w:r>
                <w:rPr>
                  <w:highlight w:val="yellow"/>
                </w:rPr>
                <w:t>0</w:t>
              </w:r>
            </w:ins>
          </w:p>
        </w:tc>
        <w:tc>
          <w:tcPr>
            <w:tcW w:w="944" w:type="pct"/>
          </w:tcPr>
          <w:p w:rsidR="00644FEB" w:rsidRDefault="00644FEB">
            <w:pPr>
              <w:pStyle w:val="TAC"/>
              <w:rPr>
                <w:ins w:id="4028" w:author="Huawei" w:date="2024-02-02T15:20:00Z"/>
                <w:highlight w:val="yellow"/>
              </w:rPr>
            </w:pPr>
          </w:p>
        </w:tc>
      </w:tr>
      <w:tr w:rsidR="00644FEB">
        <w:trPr>
          <w:trHeight w:val="187"/>
          <w:jc w:val="center"/>
          <w:ins w:id="4029" w:author="Huawei" w:date="2024-02-02T15:20:00Z"/>
        </w:trPr>
        <w:tc>
          <w:tcPr>
            <w:tcW w:w="2336" w:type="pct"/>
            <w:gridSpan w:val="3"/>
            <w:shd w:val="clear" w:color="auto" w:fill="auto"/>
          </w:tcPr>
          <w:p w:rsidR="00644FEB" w:rsidRDefault="00CF6C33">
            <w:pPr>
              <w:pStyle w:val="TAL"/>
              <w:rPr>
                <w:ins w:id="4030" w:author="Huawei" w:date="2024-02-02T15:20:00Z"/>
                <w:highlight w:val="yellow"/>
                <w:lang w:val="en-US"/>
              </w:rPr>
            </w:pPr>
            <w:ins w:id="4031" w:author="Huawei" w:date="2024-02-02T15:20:00Z">
              <w:r>
                <w:rPr>
                  <w:highlight w:val="yellow"/>
                </w:rPr>
                <w:t xml:space="preserve">T5 for UE with </w:t>
              </w:r>
            </w:ins>
            <w:ins w:id="4032" w:author="CMCC-shiyuan-0228" w:date="2024-02-29T21:44:00Z">
              <w:r>
                <w:rPr>
                  <w:rFonts w:hint="eastAsia"/>
                  <w:highlight w:val="yellow"/>
                  <w:lang w:val="en-US" w:eastAsia="zh-CN"/>
                </w:rPr>
                <w:t xml:space="preserve">one or multiple </w:t>
              </w:r>
            </w:ins>
            <w:ins w:id="4033" w:author="Huawei" w:date="2024-02-02T15:20:00Z">
              <w:r>
                <w:rPr>
                  <w:rFonts w:eastAsia="宋体" w:hint="eastAsia"/>
                  <w:highlight w:val="yellow"/>
                  <w:lang w:val="en-US" w:eastAsia="zh-CN"/>
                </w:rPr>
                <w:t>omnidirectional antenna</w:t>
              </w:r>
            </w:ins>
            <w:ins w:id="4034" w:author="CMCC-shiyuan-0228" w:date="2024-02-29T21:44:00Z">
              <w:r>
                <w:rPr>
                  <w:rFonts w:eastAsia="宋体" w:hint="eastAsia"/>
                  <w:highlight w:val="yellow"/>
                  <w:lang w:val="en-US" w:eastAsia="zh-CN"/>
                </w:rPr>
                <w:t>(</w:t>
              </w:r>
            </w:ins>
            <w:ins w:id="4035" w:author="Huawei" w:date="2024-02-02T15:20:00Z">
              <w:r>
                <w:rPr>
                  <w:rFonts w:eastAsia="宋体" w:hint="eastAsia"/>
                  <w:highlight w:val="yellow"/>
                  <w:lang w:val="en-US" w:eastAsia="zh-CN"/>
                </w:rPr>
                <w:t>s</w:t>
              </w:r>
            </w:ins>
            <w:ins w:id="4036" w:author="CMCC-shiyuan-0228" w:date="2024-02-29T21:44:00Z">
              <w:r>
                <w:rPr>
                  <w:rFonts w:eastAsia="宋体" w:hint="eastAsia"/>
                  <w:highlight w:val="yellow"/>
                  <w:lang w:val="en-US" w:eastAsia="zh-CN"/>
                </w:rPr>
                <w:t>)</w:t>
              </w:r>
            </w:ins>
          </w:p>
        </w:tc>
        <w:tc>
          <w:tcPr>
            <w:tcW w:w="487" w:type="pct"/>
            <w:shd w:val="clear" w:color="auto" w:fill="auto"/>
          </w:tcPr>
          <w:p w:rsidR="00644FEB" w:rsidRDefault="00CF6C33">
            <w:pPr>
              <w:pStyle w:val="TAC"/>
              <w:rPr>
                <w:ins w:id="4037" w:author="Huawei" w:date="2024-02-02T15:20:00Z"/>
                <w:highlight w:val="yellow"/>
              </w:rPr>
            </w:pPr>
            <w:ins w:id="4038" w:author="Huawei" w:date="2024-02-02T15:20:00Z">
              <w:r>
                <w:rPr>
                  <w:highlight w:val="yellow"/>
                </w:rPr>
                <w:t>s</w:t>
              </w:r>
            </w:ins>
          </w:p>
        </w:tc>
        <w:tc>
          <w:tcPr>
            <w:tcW w:w="1232" w:type="pct"/>
            <w:shd w:val="clear" w:color="auto" w:fill="auto"/>
          </w:tcPr>
          <w:p w:rsidR="00644FEB" w:rsidRDefault="00CF6C33">
            <w:pPr>
              <w:pStyle w:val="TAC"/>
              <w:rPr>
                <w:ins w:id="4039" w:author="Huawei" w:date="2024-02-02T15:20:00Z"/>
                <w:highlight w:val="yellow"/>
              </w:rPr>
            </w:pPr>
            <w:ins w:id="4040" w:author="Huawei" w:date="2024-02-02T15:20:00Z">
              <w:r>
                <w:rPr>
                  <w:highlight w:val="yellow"/>
                </w:rPr>
                <w:t>0.17</w:t>
              </w:r>
            </w:ins>
          </w:p>
        </w:tc>
        <w:tc>
          <w:tcPr>
            <w:tcW w:w="944" w:type="pct"/>
          </w:tcPr>
          <w:p w:rsidR="00644FEB" w:rsidRDefault="00644FEB">
            <w:pPr>
              <w:pStyle w:val="TAC"/>
              <w:rPr>
                <w:ins w:id="4041" w:author="Huawei" w:date="2024-02-02T15:20:00Z"/>
                <w:highlight w:val="yellow"/>
              </w:rPr>
            </w:pPr>
          </w:p>
        </w:tc>
      </w:tr>
      <w:tr w:rsidR="00644FEB">
        <w:trPr>
          <w:trHeight w:val="187"/>
          <w:jc w:val="center"/>
          <w:ins w:id="4042" w:author="Huawei" w:date="2024-02-02T15:20:00Z"/>
        </w:trPr>
        <w:tc>
          <w:tcPr>
            <w:tcW w:w="2336" w:type="pct"/>
            <w:gridSpan w:val="3"/>
            <w:shd w:val="clear" w:color="auto" w:fill="auto"/>
          </w:tcPr>
          <w:p w:rsidR="00644FEB" w:rsidRDefault="00CF6C33">
            <w:pPr>
              <w:pStyle w:val="TAL"/>
              <w:rPr>
                <w:ins w:id="4043" w:author="Huawei" w:date="2024-02-02T15:20:00Z"/>
                <w:highlight w:val="yellow"/>
              </w:rPr>
            </w:pPr>
            <w:ins w:id="4044" w:author="Huawei" w:date="2024-02-02T15:20:00Z">
              <w:r>
                <w:rPr>
                  <w:highlight w:val="yellow"/>
                </w:rPr>
                <w:t>T5 for UE with</w:t>
              </w:r>
            </w:ins>
            <w:ins w:id="4045" w:author="CMCC-shiyuan-0228" w:date="2024-02-29T21:44:00Z">
              <w:r>
                <w:rPr>
                  <w:rFonts w:hint="eastAsia"/>
                  <w:highlight w:val="yellow"/>
                  <w:lang w:val="en-US" w:eastAsia="zh-CN"/>
                </w:rPr>
                <w:t xml:space="preserve"> the</w:t>
              </w:r>
            </w:ins>
            <w:ins w:id="4046" w:author="Huawei" w:date="2024-02-02T15:20:00Z">
              <w:r>
                <w:rPr>
                  <w:highlight w:val="yellow"/>
                </w:rPr>
                <w:t xml:space="preserve"> </w:t>
              </w:r>
              <w:r>
                <w:rPr>
                  <w:rFonts w:eastAsia="宋体" w:hint="eastAsia"/>
                  <w:highlight w:val="yellow"/>
                  <w:lang w:val="en-US" w:eastAsia="zh-CN"/>
                </w:rPr>
                <w:t>antennas</w:t>
              </w:r>
              <w:r>
                <w:rPr>
                  <w:rFonts w:eastAsia="宋体"/>
                  <w:highlight w:val="yellow"/>
                  <w:lang w:val="en-US" w:eastAsia="zh-CN"/>
                </w:rPr>
                <w:t xml:space="preserve"> array</w:t>
              </w:r>
            </w:ins>
          </w:p>
        </w:tc>
        <w:tc>
          <w:tcPr>
            <w:tcW w:w="487" w:type="pct"/>
            <w:shd w:val="clear" w:color="auto" w:fill="auto"/>
          </w:tcPr>
          <w:p w:rsidR="00644FEB" w:rsidRDefault="00CF6C33">
            <w:pPr>
              <w:pStyle w:val="TAC"/>
              <w:rPr>
                <w:ins w:id="4047" w:author="Huawei" w:date="2024-02-02T15:20:00Z"/>
                <w:highlight w:val="yellow"/>
              </w:rPr>
            </w:pPr>
            <w:ins w:id="4048" w:author="Huawei" w:date="2024-02-02T15:20:00Z">
              <w:r>
                <w:rPr>
                  <w:highlight w:val="yellow"/>
                </w:rPr>
                <w:t>s</w:t>
              </w:r>
            </w:ins>
          </w:p>
        </w:tc>
        <w:tc>
          <w:tcPr>
            <w:tcW w:w="1232" w:type="pct"/>
            <w:shd w:val="clear" w:color="auto" w:fill="auto"/>
          </w:tcPr>
          <w:p w:rsidR="00644FEB" w:rsidRDefault="00CF6C33">
            <w:pPr>
              <w:pStyle w:val="TAC"/>
              <w:rPr>
                <w:ins w:id="4049" w:author="Huawei" w:date="2024-02-02T15:20:00Z"/>
                <w:highlight w:val="yellow"/>
              </w:rPr>
            </w:pPr>
            <w:ins w:id="4050" w:author="Huawei" w:date="2024-02-02T15:20:00Z">
              <w:r>
                <w:rPr>
                  <w:highlight w:val="yellow"/>
                </w:rPr>
                <w:t>0.41</w:t>
              </w:r>
            </w:ins>
          </w:p>
        </w:tc>
        <w:tc>
          <w:tcPr>
            <w:tcW w:w="944" w:type="pct"/>
          </w:tcPr>
          <w:p w:rsidR="00644FEB" w:rsidRDefault="00644FEB">
            <w:pPr>
              <w:pStyle w:val="TAC"/>
              <w:rPr>
                <w:ins w:id="4051" w:author="Huawei" w:date="2024-02-02T15:20:00Z"/>
                <w:highlight w:val="yellow"/>
              </w:rPr>
            </w:pPr>
          </w:p>
        </w:tc>
      </w:tr>
      <w:tr w:rsidR="00644FEB">
        <w:trPr>
          <w:trHeight w:val="187"/>
          <w:jc w:val="center"/>
          <w:ins w:id="4052" w:author="Huawei" w:date="2024-02-02T15:20:00Z"/>
        </w:trPr>
        <w:tc>
          <w:tcPr>
            <w:tcW w:w="2336" w:type="pct"/>
            <w:gridSpan w:val="3"/>
            <w:shd w:val="clear" w:color="auto" w:fill="auto"/>
          </w:tcPr>
          <w:p w:rsidR="00644FEB" w:rsidRDefault="00CF6C33">
            <w:pPr>
              <w:pStyle w:val="TAL"/>
              <w:rPr>
                <w:ins w:id="4053" w:author="Huawei" w:date="2024-02-02T15:20:00Z"/>
                <w:highlight w:val="yellow"/>
                <w:lang w:val="en-US"/>
              </w:rPr>
            </w:pPr>
            <w:ins w:id="4054" w:author="Huawei" w:date="2024-02-02T15:20:00Z">
              <w:r>
                <w:rPr>
                  <w:highlight w:val="yellow"/>
                </w:rPr>
                <w:t xml:space="preserve">D1 for UE with </w:t>
              </w:r>
            </w:ins>
            <w:ins w:id="4055" w:author="CMCC-shiyuan-0228" w:date="2024-02-29T21:44:00Z">
              <w:r>
                <w:rPr>
                  <w:rFonts w:hint="eastAsia"/>
                  <w:highlight w:val="yellow"/>
                  <w:lang w:val="en-US" w:eastAsia="zh-CN"/>
                </w:rPr>
                <w:t>one</w:t>
              </w:r>
              <w:r>
                <w:rPr>
                  <w:rFonts w:hint="eastAsia"/>
                  <w:highlight w:val="yellow"/>
                  <w:lang w:val="en-US" w:eastAsia="zh-CN"/>
                </w:rPr>
                <w:t xml:space="preserve"> or multiple </w:t>
              </w:r>
            </w:ins>
            <w:ins w:id="4056" w:author="Huawei" w:date="2024-02-02T15:20:00Z">
              <w:r>
                <w:rPr>
                  <w:rFonts w:eastAsia="宋体" w:hint="eastAsia"/>
                  <w:highlight w:val="yellow"/>
                  <w:lang w:val="en-US" w:eastAsia="zh-CN"/>
                </w:rPr>
                <w:t>omnidirectional antenna</w:t>
              </w:r>
            </w:ins>
            <w:ins w:id="4057" w:author="CMCC-shiyuan-0228" w:date="2024-02-29T21:44:00Z">
              <w:r>
                <w:rPr>
                  <w:rFonts w:eastAsia="宋体" w:hint="eastAsia"/>
                  <w:highlight w:val="yellow"/>
                  <w:lang w:val="en-US" w:eastAsia="zh-CN"/>
                </w:rPr>
                <w:t>(</w:t>
              </w:r>
            </w:ins>
            <w:ins w:id="4058" w:author="Huawei" w:date="2024-02-02T15:20:00Z">
              <w:r>
                <w:rPr>
                  <w:rFonts w:eastAsia="宋体" w:hint="eastAsia"/>
                  <w:highlight w:val="yellow"/>
                  <w:lang w:val="en-US" w:eastAsia="zh-CN"/>
                </w:rPr>
                <w:t>s</w:t>
              </w:r>
            </w:ins>
            <w:ins w:id="4059" w:author="CMCC-shiyuan-0228" w:date="2024-02-29T21:44:00Z">
              <w:r>
                <w:rPr>
                  <w:rFonts w:eastAsia="宋体" w:hint="eastAsia"/>
                  <w:highlight w:val="yellow"/>
                  <w:lang w:val="en-US" w:eastAsia="zh-CN"/>
                </w:rPr>
                <w:t>)</w:t>
              </w:r>
            </w:ins>
          </w:p>
        </w:tc>
        <w:tc>
          <w:tcPr>
            <w:tcW w:w="487" w:type="pct"/>
            <w:shd w:val="clear" w:color="auto" w:fill="auto"/>
          </w:tcPr>
          <w:p w:rsidR="00644FEB" w:rsidRDefault="00CF6C33">
            <w:pPr>
              <w:pStyle w:val="TAC"/>
              <w:rPr>
                <w:ins w:id="4060" w:author="Huawei" w:date="2024-02-02T15:20:00Z"/>
                <w:highlight w:val="yellow"/>
              </w:rPr>
            </w:pPr>
            <w:ins w:id="4061" w:author="Huawei" w:date="2024-02-02T15:20:00Z">
              <w:r>
                <w:rPr>
                  <w:highlight w:val="yellow"/>
                </w:rPr>
                <w:t>s</w:t>
              </w:r>
            </w:ins>
          </w:p>
        </w:tc>
        <w:tc>
          <w:tcPr>
            <w:tcW w:w="1232" w:type="pct"/>
            <w:shd w:val="clear" w:color="auto" w:fill="auto"/>
          </w:tcPr>
          <w:p w:rsidR="00644FEB" w:rsidRDefault="00CF6C33">
            <w:pPr>
              <w:pStyle w:val="TAC"/>
              <w:rPr>
                <w:ins w:id="4062" w:author="Huawei" w:date="2024-02-02T15:20:00Z"/>
                <w:highlight w:val="yellow"/>
              </w:rPr>
            </w:pPr>
            <w:ins w:id="4063" w:author="Huawei" w:date="2024-02-02T15:20:00Z">
              <w:r>
                <w:rPr>
                  <w:highlight w:val="yellow"/>
                </w:rPr>
                <w:t>0.13</w:t>
              </w:r>
            </w:ins>
          </w:p>
        </w:tc>
        <w:tc>
          <w:tcPr>
            <w:tcW w:w="944" w:type="pct"/>
          </w:tcPr>
          <w:p w:rsidR="00644FEB" w:rsidRDefault="00644FEB">
            <w:pPr>
              <w:pStyle w:val="TAC"/>
              <w:rPr>
                <w:ins w:id="4064" w:author="Huawei" w:date="2024-02-02T15:20:00Z"/>
                <w:highlight w:val="yellow"/>
              </w:rPr>
            </w:pPr>
          </w:p>
        </w:tc>
      </w:tr>
      <w:tr w:rsidR="00644FEB">
        <w:trPr>
          <w:trHeight w:val="187"/>
          <w:jc w:val="center"/>
          <w:ins w:id="4065" w:author="Huawei" w:date="2024-02-02T15:20:00Z"/>
        </w:trPr>
        <w:tc>
          <w:tcPr>
            <w:tcW w:w="2336" w:type="pct"/>
            <w:gridSpan w:val="3"/>
            <w:shd w:val="clear" w:color="auto" w:fill="auto"/>
          </w:tcPr>
          <w:p w:rsidR="00644FEB" w:rsidRDefault="00CF6C33">
            <w:pPr>
              <w:pStyle w:val="TAL"/>
              <w:rPr>
                <w:ins w:id="4066" w:author="Huawei" w:date="2024-02-02T15:20:00Z"/>
                <w:highlight w:val="yellow"/>
              </w:rPr>
            </w:pPr>
            <w:ins w:id="4067" w:author="Huawei" w:date="2024-02-02T15:20:00Z">
              <w:r>
                <w:rPr>
                  <w:highlight w:val="yellow"/>
                </w:rPr>
                <w:t xml:space="preserve">D1 for UE with </w:t>
              </w:r>
            </w:ins>
            <w:ins w:id="4068" w:author="CMCC-shiyuan-0228" w:date="2024-02-29T21:47:00Z">
              <w:r>
                <w:rPr>
                  <w:rFonts w:hint="eastAsia"/>
                  <w:highlight w:val="yellow"/>
                  <w:lang w:val="en-US" w:eastAsia="zh-CN"/>
                </w:rPr>
                <w:t xml:space="preserve">the </w:t>
              </w:r>
            </w:ins>
            <w:ins w:id="4069" w:author="Huawei" w:date="2024-02-02T15:20:00Z">
              <w:r>
                <w:rPr>
                  <w:rFonts w:eastAsia="宋体" w:hint="eastAsia"/>
                  <w:highlight w:val="yellow"/>
                  <w:lang w:val="en-US" w:eastAsia="zh-CN"/>
                </w:rPr>
                <w:t>antennas</w:t>
              </w:r>
              <w:r>
                <w:rPr>
                  <w:rFonts w:eastAsia="宋体"/>
                  <w:highlight w:val="yellow"/>
                  <w:lang w:val="en-US" w:eastAsia="zh-CN"/>
                </w:rPr>
                <w:t xml:space="preserve"> array</w:t>
              </w:r>
            </w:ins>
          </w:p>
        </w:tc>
        <w:tc>
          <w:tcPr>
            <w:tcW w:w="487" w:type="pct"/>
            <w:shd w:val="clear" w:color="auto" w:fill="auto"/>
          </w:tcPr>
          <w:p w:rsidR="00644FEB" w:rsidRDefault="00CF6C33">
            <w:pPr>
              <w:pStyle w:val="TAC"/>
              <w:rPr>
                <w:ins w:id="4070" w:author="Huawei" w:date="2024-02-02T15:20:00Z"/>
                <w:highlight w:val="yellow"/>
              </w:rPr>
            </w:pPr>
            <w:ins w:id="4071" w:author="Huawei" w:date="2024-02-02T15:20:00Z">
              <w:r>
                <w:rPr>
                  <w:highlight w:val="yellow"/>
                </w:rPr>
                <w:t>s</w:t>
              </w:r>
            </w:ins>
          </w:p>
        </w:tc>
        <w:tc>
          <w:tcPr>
            <w:tcW w:w="1232" w:type="pct"/>
            <w:shd w:val="clear" w:color="auto" w:fill="auto"/>
          </w:tcPr>
          <w:p w:rsidR="00644FEB" w:rsidRDefault="00CF6C33">
            <w:pPr>
              <w:pStyle w:val="TAC"/>
              <w:rPr>
                <w:ins w:id="4072" w:author="Huawei" w:date="2024-02-02T15:20:00Z"/>
                <w:highlight w:val="yellow"/>
              </w:rPr>
            </w:pPr>
            <w:ins w:id="4073" w:author="Huawei" w:date="2024-02-02T15:20:00Z">
              <w:r>
                <w:rPr>
                  <w:highlight w:val="yellow"/>
                </w:rPr>
                <w:t>0.37</w:t>
              </w:r>
            </w:ins>
          </w:p>
        </w:tc>
        <w:tc>
          <w:tcPr>
            <w:tcW w:w="944" w:type="pct"/>
          </w:tcPr>
          <w:p w:rsidR="00644FEB" w:rsidRDefault="00644FEB">
            <w:pPr>
              <w:pStyle w:val="TAC"/>
              <w:rPr>
                <w:ins w:id="4074" w:author="Huawei" w:date="2024-02-02T15:20:00Z"/>
                <w:highlight w:val="yellow"/>
              </w:rPr>
            </w:pPr>
          </w:p>
        </w:tc>
      </w:tr>
      <w:tr w:rsidR="00644FEB">
        <w:trPr>
          <w:trHeight w:val="187"/>
          <w:jc w:val="center"/>
          <w:ins w:id="4075" w:author="Huawei" w:date="2024-02-02T15:20:00Z"/>
        </w:trPr>
        <w:tc>
          <w:tcPr>
            <w:tcW w:w="5000" w:type="pct"/>
            <w:gridSpan w:val="6"/>
            <w:shd w:val="clear" w:color="auto" w:fill="auto"/>
          </w:tcPr>
          <w:p w:rsidR="00644FEB" w:rsidRDefault="00CF6C33">
            <w:pPr>
              <w:pStyle w:val="TAN"/>
              <w:rPr>
                <w:ins w:id="4076" w:author="Huawei" w:date="2024-02-02T15:20:00Z"/>
              </w:rPr>
            </w:pPr>
            <w:ins w:id="4077" w:author="Huawei" w:date="2024-02-02T15:20:00Z">
              <w:r>
                <w:t>Note 1:</w:t>
              </w:r>
              <w:r>
                <w:tab/>
                <w:t>All configurations are assigned to the UE prior to the start of time period T1.</w:t>
              </w:r>
            </w:ins>
          </w:p>
          <w:p w:rsidR="00644FEB" w:rsidRDefault="00CF6C33">
            <w:pPr>
              <w:pStyle w:val="TAN"/>
              <w:rPr>
                <w:ins w:id="4078" w:author="Huawei" w:date="2024-02-02T15:20:00Z"/>
              </w:rPr>
            </w:pPr>
            <w:ins w:id="4079" w:author="Huawei" w:date="2024-02-02T15:20:00Z">
              <w:r>
                <w:t>Note 2:</w:t>
              </w:r>
              <w:r>
                <w:tab/>
                <w:t>UE-specific PDCCH is not transmitted after T1 starts.</w:t>
              </w:r>
            </w:ins>
          </w:p>
        </w:tc>
      </w:tr>
    </w:tbl>
    <w:p w:rsidR="00644FEB" w:rsidRDefault="00644FEB">
      <w:pPr>
        <w:spacing w:before="120"/>
        <w:rPr>
          <w:ins w:id="4080" w:author="Huawei" w:date="2024-02-02T15:20:00Z"/>
        </w:rPr>
      </w:pPr>
    </w:p>
    <w:p w:rsidR="00644FEB" w:rsidRDefault="00CF6C33">
      <w:pPr>
        <w:pStyle w:val="TH"/>
        <w:rPr>
          <w:ins w:id="4081" w:author="Huawei" w:date="2024-02-02T15:20:00Z"/>
        </w:rPr>
      </w:pPr>
      <w:ins w:id="4082" w:author="Huawei" w:date="2024-02-02T15:20:00Z">
        <w:r>
          <w:t>Table A.</w:t>
        </w:r>
      </w:ins>
      <w:ins w:id="4083" w:author="Huawei" w:date="2024-02-02T15:23:00Z">
        <w:r>
          <w:t>X1.Y1.Z2</w:t>
        </w:r>
      </w:ins>
      <w:ins w:id="4084" w:author="Huawei" w:date="2024-02-02T15:20:00Z">
        <w:r>
          <w:t>.1.1-3: Cell specific test parameters for FR1 PCell for SSB-based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644FEB">
        <w:trPr>
          <w:cantSplit/>
          <w:trHeight w:val="187"/>
          <w:jc w:val="center"/>
          <w:ins w:id="4085" w:author="Huawei" w:date="2024-02-02T15:20:00Z"/>
        </w:trPr>
        <w:tc>
          <w:tcPr>
            <w:tcW w:w="3681"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H"/>
              <w:rPr>
                <w:ins w:id="4086" w:author="Huawei" w:date="2024-02-02T15:20:00Z"/>
              </w:rPr>
            </w:pPr>
            <w:ins w:id="4087" w:author="Huawei" w:date="2024-02-02T15:20:00Z">
              <w:r>
                <w:t>Parameter</w:t>
              </w:r>
            </w:ins>
          </w:p>
        </w:tc>
        <w:tc>
          <w:tcPr>
            <w:tcW w:w="850" w:type="dxa"/>
            <w:tcBorders>
              <w:top w:val="single" w:sz="4" w:space="0" w:color="auto"/>
              <w:left w:val="single" w:sz="4" w:space="0" w:color="auto"/>
              <w:bottom w:val="nil"/>
              <w:right w:val="single" w:sz="4" w:space="0" w:color="auto"/>
            </w:tcBorders>
            <w:shd w:val="clear" w:color="auto" w:fill="auto"/>
          </w:tcPr>
          <w:p w:rsidR="00644FEB" w:rsidRDefault="00CF6C33">
            <w:pPr>
              <w:pStyle w:val="TAH"/>
              <w:rPr>
                <w:ins w:id="4088" w:author="Huawei" w:date="2024-02-02T15:20:00Z"/>
              </w:rPr>
            </w:pPr>
            <w:ins w:id="4089" w:author="Huawei" w:date="2024-02-02T15:20:00Z">
              <w:r>
                <w:t>Unit</w:t>
              </w:r>
            </w:ins>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H"/>
              <w:rPr>
                <w:ins w:id="4090" w:author="Huawei" w:date="2024-02-02T15:20:00Z"/>
              </w:rPr>
            </w:pPr>
            <w:ins w:id="4091" w:author="Huawei" w:date="2024-02-02T15:20:00Z">
              <w:r>
                <w:t>Test 1</w:t>
              </w:r>
            </w:ins>
          </w:p>
        </w:tc>
      </w:tr>
      <w:tr w:rsidR="00644FEB">
        <w:trPr>
          <w:cantSplit/>
          <w:trHeight w:val="187"/>
          <w:jc w:val="center"/>
          <w:ins w:id="4092" w:author="Huawei" w:date="2024-02-02T15:20:00Z"/>
        </w:trPr>
        <w:tc>
          <w:tcPr>
            <w:tcW w:w="3681"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H"/>
              <w:rPr>
                <w:ins w:id="4093" w:author="Huawei" w:date="2024-02-02T15:20:00Z"/>
              </w:rPr>
            </w:pPr>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H"/>
              <w:rPr>
                <w:ins w:id="4094"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4095" w:author="Huawei" w:date="2024-02-02T15:20:00Z"/>
              </w:rPr>
            </w:pPr>
            <w:ins w:id="4096" w:author="Huawei" w:date="2024-02-02T15:20:00Z">
              <w:r>
                <w:t>T1</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4097" w:author="Huawei" w:date="2024-02-02T15:20:00Z"/>
              </w:rPr>
            </w:pPr>
            <w:ins w:id="4098" w:author="Huawei" w:date="2024-02-02T15:20:00Z">
              <w:r>
                <w:t>T2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4099" w:author="Huawei" w:date="2024-02-02T15:20:00Z"/>
              </w:rPr>
            </w:pPr>
            <w:ins w:id="4100" w:author="Huawei" w:date="2024-02-02T15:20:00Z">
              <w:r>
                <w:t>T3</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4101" w:author="Huawei" w:date="2024-02-02T15:20:00Z"/>
              </w:rPr>
            </w:pPr>
            <w:ins w:id="4102" w:author="Huawei" w:date="2024-02-02T15:20:00Z">
              <w:r>
                <w:t>T4</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4103" w:author="Huawei" w:date="2024-02-02T15:20:00Z"/>
              </w:rPr>
            </w:pPr>
            <w:ins w:id="4104" w:author="Huawei" w:date="2024-02-02T15:20:00Z">
              <w:r>
                <w:t>T5</w:t>
              </w:r>
            </w:ins>
          </w:p>
        </w:tc>
      </w:tr>
      <w:tr w:rsidR="00644FEB">
        <w:trPr>
          <w:cantSplit/>
          <w:trHeight w:val="187"/>
          <w:jc w:val="center"/>
          <w:ins w:id="4105"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4106" w:author="Huawei" w:date="2024-02-02T15:20:00Z"/>
              </w:rPr>
            </w:pPr>
            <w:ins w:id="4107" w:author="Huawei" w:date="2024-02-02T15:20: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08" w:author="Huawei" w:date="2024-02-02T15:20:00Z"/>
              </w:rPr>
            </w:pPr>
            <w:ins w:id="4109" w:author="Huawei" w:date="2024-02-02T15:20:00Z">
              <w:r>
                <w:t>dB</w:t>
              </w:r>
            </w:ins>
          </w:p>
        </w:tc>
        <w:tc>
          <w:tcPr>
            <w:tcW w:w="4395" w:type="dxa"/>
            <w:gridSpan w:val="5"/>
            <w:tcBorders>
              <w:top w:val="single" w:sz="4" w:space="0" w:color="auto"/>
              <w:left w:val="single" w:sz="4" w:space="0" w:color="auto"/>
              <w:bottom w:val="nil"/>
              <w:right w:val="single" w:sz="4" w:space="0" w:color="auto"/>
            </w:tcBorders>
            <w:shd w:val="clear" w:color="auto" w:fill="auto"/>
          </w:tcPr>
          <w:p w:rsidR="00644FEB" w:rsidRDefault="00CF6C33">
            <w:pPr>
              <w:pStyle w:val="TAC"/>
              <w:rPr>
                <w:ins w:id="4110" w:author="Huawei" w:date="2024-02-02T15:20:00Z"/>
              </w:rPr>
            </w:pPr>
            <w:ins w:id="4111" w:author="Huawei" w:date="2024-02-02T15:20:00Z">
              <w:r>
                <w:t>0</w:t>
              </w:r>
            </w:ins>
          </w:p>
        </w:tc>
      </w:tr>
      <w:tr w:rsidR="00644FEB">
        <w:trPr>
          <w:cantSplit/>
          <w:trHeight w:val="187"/>
          <w:jc w:val="center"/>
          <w:ins w:id="4112"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4113" w:author="Huawei" w:date="2024-02-02T15:20:00Z"/>
              </w:rPr>
            </w:pPr>
            <w:ins w:id="4114" w:author="Huawei" w:date="2024-02-02T15:20: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15" w:author="Huawei" w:date="2024-02-02T15:20:00Z"/>
              </w:rPr>
            </w:pPr>
            <w:ins w:id="4116"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4117" w:author="Huawei" w:date="2024-02-02T15:20:00Z"/>
              </w:rPr>
            </w:pPr>
          </w:p>
        </w:tc>
      </w:tr>
      <w:tr w:rsidR="00644FEB">
        <w:trPr>
          <w:cantSplit/>
          <w:trHeight w:val="187"/>
          <w:jc w:val="center"/>
          <w:ins w:id="4118"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4119" w:author="Huawei" w:date="2024-02-02T15:20:00Z"/>
              </w:rPr>
            </w:pPr>
            <w:ins w:id="4120" w:author="Huawei" w:date="2024-02-02T15:20: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21" w:author="Huawei" w:date="2024-02-02T15:20:00Z"/>
              </w:rPr>
            </w:pPr>
            <w:ins w:id="4122"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4123" w:author="Huawei" w:date="2024-02-02T15:20:00Z"/>
              </w:rPr>
            </w:pPr>
          </w:p>
        </w:tc>
      </w:tr>
      <w:tr w:rsidR="00644FEB">
        <w:trPr>
          <w:cantSplit/>
          <w:trHeight w:val="187"/>
          <w:jc w:val="center"/>
          <w:ins w:id="4124"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4125" w:author="Huawei" w:date="2024-02-02T15:20:00Z"/>
              </w:rPr>
            </w:pPr>
            <w:ins w:id="4126" w:author="Huawei" w:date="2024-02-02T15:20:00Z">
              <w:r>
                <w:rPr>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27" w:author="Huawei" w:date="2024-02-02T15:20:00Z"/>
              </w:rPr>
            </w:pPr>
            <w:ins w:id="4128"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4129" w:author="Huawei" w:date="2024-02-02T15:20:00Z"/>
              </w:rPr>
            </w:pPr>
          </w:p>
        </w:tc>
      </w:tr>
      <w:tr w:rsidR="00644FEB">
        <w:trPr>
          <w:cantSplit/>
          <w:trHeight w:val="187"/>
          <w:jc w:val="center"/>
          <w:ins w:id="4130"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4131" w:author="Huawei" w:date="2024-02-02T15:20:00Z"/>
              </w:rPr>
            </w:pPr>
            <w:ins w:id="4132" w:author="Huawei" w:date="2024-02-02T15:20: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33" w:author="Huawei" w:date="2024-02-02T15:20:00Z"/>
              </w:rPr>
            </w:pPr>
            <w:ins w:id="4134"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4135" w:author="Huawei" w:date="2024-02-02T15:20:00Z"/>
              </w:rPr>
            </w:pPr>
          </w:p>
        </w:tc>
      </w:tr>
      <w:tr w:rsidR="00644FEB">
        <w:trPr>
          <w:cantSplit/>
          <w:trHeight w:val="187"/>
          <w:jc w:val="center"/>
          <w:ins w:id="4136"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4137" w:author="Huawei" w:date="2024-02-02T15:20:00Z"/>
              </w:rPr>
            </w:pPr>
            <w:ins w:id="4138" w:author="Huawei" w:date="2024-02-02T15:20: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39" w:author="Huawei" w:date="2024-02-02T15:20:00Z"/>
              </w:rPr>
            </w:pPr>
            <w:ins w:id="4140"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4141" w:author="Huawei" w:date="2024-02-02T15:20:00Z"/>
              </w:rPr>
            </w:pPr>
          </w:p>
        </w:tc>
      </w:tr>
      <w:tr w:rsidR="00644FEB">
        <w:trPr>
          <w:cantSplit/>
          <w:trHeight w:val="187"/>
          <w:jc w:val="center"/>
          <w:ins w:id="4142"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4143" w:author="Huawei" w:date="2024-02-02T15:20:00Z"/>
              </w:rPr>
            </w:pPr>
            <w:ins w:id="4144" w:author="Huawei" w:date="2024-02-02T15:20: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45" w:author="Huawei" w:date="2024-02-02T15:20:00Z"/>
              </w:rPr>
            </w:pPr>
            <w:ins w:id="4146"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4147" w:author="Huawei" w:date="2024-02-02T15:20:00Z"/>
              </w:rPr>
            </w:pPr>
          </w:p>
        </w:tc>
      </w:tr>
      <w:tr w:rsidR="00644FEB">
        <w:trPr>
          <w:cantSplit/>
          <w:trHeight w:val="187"/>
          <w:jc w:val="center"/>
          <w:ins w:id="4148"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4149" w:author="Huawei" w:date="2024-02-02T15:20:00Z"/>
              </w:rPr>
            </w:pPr>
            <w:ins w:id="4150" w:author="Huawei" w:date="2024-02-02T15:20: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51" w:author="Huawei" w:date="2024-02-02T15:20:00Z"/>
              </w:rPr>
            </w:pPr>
            <w:ins w:id="4152"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4153" w:author="Huawei" w:date="2024-02-02T15:20:00Z"/>
              </w:rPr>
            </w:pPr>
          </w:p>
        </w:tc>
      </w:tr>
      <w:tr w:rsidR="00644FEB">
        <w:trPr>
          <w:cantSplit/>
          <w:trHeight w:val="187"/>
          <w:jc w:val="center"/>
          <w:ins w:id="4154"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4155" w:author="Huawei" w:date="2024-02-02T15:20:00Z"/>
              </w:rPr>
            </w:pPr>
            <w:ins w:id="4156" w:author="Huawei" w:date="2024-02-02T15:20: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57" w:author="Huawei" w:date="2024-02-02T15:20:00Z"/>
              </w:rPr>
            </w:pPr>
            <w:ins w:id="4158" w:author="Huawei" w:date="2024-02-02T15:20:00Z">
              <w:r>
                <w:t>dB</w:t>
              </w:r>
            </w:ins>
          </w:p>
        </w:tc>
        <w:tc>
          <w:tcPr>
            <w:tcW w:w="4395" w:type="dxa"/>
            <w:gridSpan w:val="5"/>
            <w:tcBorders>
              <w:top w:val="nil"/>
              <w:left w:val="single" w:sz="4" w:space="0" w:color="auto"/>
              <w:bottom w:val="single" w:sz="4" w:space="0" w:color="auto"/>
              <w:right w:val="single" w:sz="4" w:space="0" w:color="auto"/>
            </w:tcBorders>
            <w:shd w:val="clear" w:color="auto" w:fill="auto"/>
          </w:tcPr>
          <w:p w:rsidR="00644FEB" w:rsidRDefault="00644FEB">
            <w:pPr>
              <w:pStyle w:val="TAC"/>
              <w:rPr>
                <w:ins w:id="4159" w:author="Huawei" w:date="2024-02-02T15:20:00Z"/>
              </w:rPr>
            </w:pPr>
          </w:p>
        </w:tc>
      </w:tr>
      <w:tr w:rsidR="00644FEB">
        <w:trPr>
          <w:cantSplit/>
          <w:trHeight w:val="187"/>
          <w:jc w:val="center"/>
          <w:ins w:id="4160" w:author="Huawei" w:date="2024-02-02T15:20:00Z"/>
        </w:trPr>
        <w:tc>
          <w:tcPr>
            <w:tcW w:w="1271"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4161" w:author="Huawei" w:date="2024-02-02T15:20:00Z"/>
              </w:rPr>
            </w:pPr>
            <w:ins w:id="4162" w:author="Huawei" w:date="2024-02-02T15:20:00Z">
              <w:r>
                <w:rPr>
                  <w:rFonts w:eastAsia="?? ??"/>
                </w:rPr>
                <w:t xml:space="preserve">SNR_SSB of </w:t>
              </w:r>
              <w:r>
                <w:t>set q</w:t>
              </w:r>
              <w:r>
                <w:rPr>
                  <w:vertAlign w:val="subscript"/>
                </w:rPr>
                <w:t>0</w:t>
              </w:r>
            </w:ins>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163" w:author="Huawei" w:date="2024-02-02T15:20:00Z"/>
              </w:rPr>
            </w:pPr>
            <w:ins w:id="4164" w:author="Huawei" w:date="2024-02-02T15:20:00Z">
              <w:r>
                <w:t>Config 1</w:t>
              </w:r>
            </w:ins>
          </w:p>
        </w:tc>
        <w:tc>
          <w:tcPr>
            <w:tcW w:w="850"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4165" w:author="Huawei" w:date="2024-02-02T15:20:00Z"/>
              </w:rPr>
            </w:pPr>
            <w:ins w:id="4166" w:author="Huawei" w:date="2024-02-02T15:20:00Z">
              <w:r>
                <w:t>dB</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67" w:author="Huawei" w:date="2024-02-02T15:20:00Z"/>
              </w:rPr>
            </w:pPr>
            <w:ins w:id="4168" w:author="Huawei" w:date="2024-02-02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69" w:author="Huawei" w:date="2024-02-02T15:20:00Z"/>
              </w:rPr>
            </w:pPr>
            <w:ins w:id="4170" w:author="Huawei" w:date="2024-02-02T15:20: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71" w:author="Huawei" w:date="2024-02-02T15:20:00Z"/>
              </w:rPr>
            </w:pPr>
            <w:ins w:id="4172"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73" w:author="Huawei" w:date="2024-02-02T15:20:00Z"/>
              </w:rPr>
            </w:pPr>
            <w:ins w:id="4174"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75" w:author="Huawei" w:date="2024-02-02T15:20:00Z"/>
              </w:rPr>
            </w:pPr>
            <w:ins w:id="4176" w:author="Huawei" w:date="2024-02-02T15:20:00Z">
              <w:r>
                <w:rPr>
                  <w:rFonts w:eastAsia="MS Mincho"/>
                </w:rPr>
                <w:t>-12</w:t>
              </w:r>
            </w:ins>
          </w:p>
        </w:tc>
      </w:tr>
      <w:tr w:rsidR="00644FEB">
        <w:trPr>
          <w:cantSplit/>
          <w:trHeight w:val="187"/>
          <w:jc w:val="center"/>
          <w:ins w:id="4177" w:author="Huawei" w:date="2024-02-02T15:20:00Z"/>
        </w:trPr>
        <w:tc>
          <w:tcPr>
            <w:tcW w:w="1271" w:type="dxa"/>
            <w:tcBorders>
              <w:top w:val="nil"/>
              <w:left w:val="single" w:sz="4" w:space="0" w:color="auto"/>
              <w:bottom w:val="nil"/>
              <w:right w:val="single" w:sz="4" w:space="0" w:color="auto"/>
            </w:tcBorders>
            <w:shd w:val="clear" w:color="auto" w:fill="auto"/>
          </w:tcPr>
          <w:p w:rsidR="00644FEB" w:rsidRDefault="00644FEB">
            <w:pPr>
              <w:pStyle w:val="TAL"/>
              <w:rPr>
                <w:ins w:id="4178"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179" w:author="Huawei" w:date="2024-02-02T15:20:00Z"/>
              </w:rPr>
            </w:pPr>
            <w:ins w:id="4180" w:author="Huawei" w:date="2024-02-02T15:20:00Z">
              <w:r>
                <w:t>Config 2</w:t>
              </w:r>
            </w:ins>
          </w:p>
        </w:tc>
        <w:tc>
          <w:tcPr>
            <w:tcW w:w="850" w:type="dxa"/>
            <w:tcBorders>
              <w:top w:val="nil"/>
              <w:left w:val="single" w:sz="4" w:space="0" w:color="auto"/>
              <w:bottom w:val="nil"/>
              <w:right w:val="single" w:sz="4" w:space="0" w:color="auto"/>
            </w:tcBorders>
            <w:shd w:val="clear" w:color="auto" w:fill="auto"/>
          </w:tcPr>
          <w:p w:rsidR="00644FEB" w:rsidRDefault="00644FEB">
            <w:pPr>
              <w:pStyle w:val="TAC"/>
              <w:rPr>
                <w:ins w:id="4181"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82" w:author="Huawei" w:date="2024-02-02T15:20:00Z"/>
              </w:rPr>
            </w:pPr>
            <w:ins w:id="4183" w:author="Huawei" w:date="2024-02-02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84" w:author="Huawei" w:date="2024-02-02T15:20:00Z"/>
              </w:rPr>
            </w:pPr>
            <w:ins w:id="4185" w:author="Huawei" w:date="2024-02-02T15:20: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86" w:author="Huawei" w:date="2024-02-02T15:20:00Z"/>
              </w:rPr>
            </w:pPr>
            <w:ins w:id="4187"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88" w:author="Huawei" w:date="2024-02-02T15:20:00Z"/>
              </w:rPr>
            </w:pPr>
            <w:ins w:id="4189"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90" w:author="Huawei" w:date="2024-02-02T15:20:00Z"/>
              </w:rPr>
            </w:pPr>
            <w:ins w:id="4191" w:author="Huawei" w:date="2024-02-02T15:20:00Z">
              <w:r>
                <w:rPr>
                  <w:rFonts w:eastAsia="MS Mincho"/>
                </w:rPr>
                <w:t>-12</w:t>
              </w:r>
            </w:ins>
          </w:p>
        </w:tc>
      </w:tr>
      <w:tr w:rsidR="00644FEB">
        <w:trPr>
          <w:cantSplit/>
          <w:trHeight w:val="187"/>
          <w:jc w:val="center"/>
          <w:ins w:id="4192" w:author="Huawei" w:date="2024-02-02T15:20:00Z"/>
        </w:trPr>
        <w:tc>
          <w:tcPr>
            <w:tcW w:w="1271"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4193"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194" w:author="Huawei" w:date="2024-02-02T15:20:00Z"/>
              </w:rPr>
            </w:pPr>
            <w:ins w:id="4195" w:author="Huawei" w:date="2024-02-02T15:20: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4196"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97" w:author="Huawei" w:date="2024-02-02T15:20:00Z"/>
              </w:rPr>
            </w:pPr>
            <w:ins w:id="4198" w:author="Huawei" w:date="2024-02-02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199" w:author="Huawei" w:date="2024-02-02T15:20:00Z"/>
              </w:rPr>
            </w:pPr>
            <w:ins w:id="4200" w:author="Huawei" w:date="2024-02-02T15:20: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01" w:author="Huawei" w:date="2024-02-02T15:20:00Z"/>
              </w:rPr>
            </w:pPr>
            <w:ins w:id="4202"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03" w:author="Huawei" w:date="2024-02-02T15:20:00Z"/>
              </w:rPr>
            </w:pPr>
            <w:ins w:id="4204"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05" w:author="Huawei" w:date="2024-02-02T15:20:00Z"/>
              </w:rPr>
            </w:pPr>
            <w:ins w:id="4206" w:author="Huawei" w:date="2024-02-02T15:20:00Z">
              <w:r>
                <w:rPr>
                  <w:rFonts w:eastAsia="MS Mincho"/>
                </w:rPr>
                <w:t>-12</w:t>
              </w:r>
            </w:ins>
          </w:p>
        </w:tc>
      </w:tr>
      <w:tr w:rsidR="00644FEB">
        <w:trPr>
          <w:cantSplit/>
          <w:trHeight w:val="187"/>
          <w:jc w:val="center"/>
          <w:ins w:id="4207" w:author="Huawei" w:date="2024-02-02T15:20:00Z"/>
        </w:trPr>
        <w:tc>
          <w:tcPr>
            <w:tcW w:w="1271"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4208" w:author="Huawei" w:date="2024-02-02T15:20:00Z"/>
              </w:rPr>
            </w:pPr>
            <w:ins w:id="4209" w:author="Huawei" w:date="2024-02-02T15:20:00Z">
              <w:r>
                <w:t>SNR_SSB of set q</w:t>
              </w:r>
              <w:r>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210" w:author="Huawei" w:date="2024-02-02T15:20:00Z"/>
              </w:rPr>
            </w:pPr>
            <w:ins w:id="4211" w:author="Huawei" w:date="2024-02-02T15:20:00Z">
              <w:r>
                <w:t>Config 1</w:t>
              </w:r>
            </w:ins>
          </w:p>
        </w:tc>
        <w:tc>
          <w:tcPr>
            <w:tcW w:w="850"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4212" w:author="Huawei" w:date="2024-02-02T15:20:00Z"/>
              </w:rPr>
            </w:pPr>
            <w:ins w:id="4213" w:author="Huawei" w:date="2024-02-02T15:20:00Z">
              <w:r>
                <w:t>dB</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14" w:author="Huawei" w:date="2024-02-02T15:20:00Z"/>
              </w:rPr>
            </w:pPr>
            <w:ins w:id="4215"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16" w:author="Huawei" w:date="2024-02-02T15:20:00Z"/>
                <w:rFonts w:eastAsia="MS Mincho"/>
              </w:rPr>
            </w:pPr>
            <w:ins w:id="4217"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18" w:author="Huawei" w:date="2024-02-02T15:20:00Z"/>
                <w:rFonts w:eastAsia="MS Mincho"/>
              </w:rPr>
            </w:pPr>
            <w:ins w:id="4219"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20" w:author="Huawei" w:date="2024-02-02T15:20:00Z"/>
              </w:rPr>
            </w:pPr>
            <w:ins w:id="4221"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22" w:author="Huawei" w:date="2024-02-02T15:20:00Z"/>
              </w:rPr>
            </w:pPr>
            <w:ins w:id="4223" w:author="Huawei" w:date="2024-02-02T15:20:00Z">
              <w:r>
                <w:rPr>
                  <w:rFonts w:eastAsia="MS Mincho"/>
                </w:rPr>
                <w:t>10</w:t>
              </w:r>
            </w:ins>
          </w:p>
        </w:tc>
      </w:tr>
      <w:tr w:rsidR="00644FEB">
        <w:trPr>
          <w:cantSplit/>
          <w:trHeight w:val="187"/>
          <w:jc w:val="center"/>
          <w:ins w:id="4224" w:author="Huawei" w:date="2024-02-02T15:20:00Z"/>
        </w:trPr>
        <w:tc>
          <w:tcPr>
            <w:tcW w:w="1271" w:type="dxa"/>
            <w:tcBorders>
              <w:top w:val="nil"/>
              <w:left w:val="single" w:sz="4" w:space="0" w:color="auto"/>
              <w:bottom w:val="nil"/>
              <w:right w:val="single" w:sz="4" w:space="0" w:color="auto"/>
            </w:tcBorders>
            <w:shd w:val="clear" w:color="auto" w:fill="auto"/>
          </w:tcPr>
          <w:p w:rsidR="00644FEB" w:rsidRDefault="00644FEB">
            <w:pPr>
              <w:pStyle w:val="TAL"/>
              <w:rPr>
                <w:ins w:id="4225"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226" w:author="Huawei" w:date="2024-02-02T15:20:00Z"/>
              </w:rPr>
            </w:pPr>
            <w:ins w:id="4227" w:author="Huawei" w:date="2024-02-02T15:20:00Z">
              <w:r>
                <w:t>Config 2</w:t>
              </w:r>
            </w:ins>
          </w:p>
        </w:tc>
        <w:tc>
          <w:tcPr>
            <w:tcW w:w="850" w:type="dxa"/>
            <w:tcBorders>
              <w:top w:val="nil"/>
              <w:left w:val="single" w:sz="4" w:space="0" w:color="auto"/>
              <w:bottom w:val="nil"/>
              <w:right w:val="single" w:sz="4" w:space="0" w:color="auto"/>
            </w:tcBorders>
            <w:shd w:val="clear" w:color="auto" w:fill="auto"/>
          </w:tcPr>
          <w:p w:rsidR="00644FEB" w:rsidRDefault="00644FEB">
            <w:pPr>
              <w:pStyle w:val="TAC"/>
              <w:rPr>
                <w:ins w:id="4228"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29" w:author="Huawei" w:date="2024-02-02T15:20:00Z"/>
              </w:rPr>
            </w:pPr>
            <w:ins w:id="4230"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31" w:author="Huawei" w:date="2024-02-02T15:20:00Z"/>
                <w:rFonts w:eastAsia="MS Mincho"/>
              </w:rPr>
            </w:pPr>
            <w:ins w:id="4232"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33" w:author="Huawei" w:date="2024-02-02T15:20:00Z"/>
                <w:rFonts w:eastAsia="MS Mincho"/>
              </w:rPr>
            </w:pPr>
            <w:ins w:id="4234"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35" w:author="Huawei" w:date="2024-02-02T15:20:00Z"/>
              </w:rPr>
            </w:pPr>
            <w:ins w:id="4236"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37" w:author="Huawei" w:date="2024-02-02T15:20:00Z"/>
              </w:rPr>
            </w:pPr>
            <w:ins w:id="4238" w:author="Huawei" w:date="2024-02-02T15:20:00Z">
              <w:r>
                <w:rPr>
                  <w:rFonts w:eastAsia="MS Mincho"/>
                </w:rPr>
                <w:t>10</w:t>
              </w:r>
            </w:ins>
          </w:p>
        </w:tc>
      </w:tr>
      <w:tr w:rsidR="00644FEB">
        <w:trPr>
          <w:cantSplit/>
          <w:trHeight w:val="187"/>
          <w:jc w:val="center"/>
          <w:ins w:id="4239" w:author="Huawei" w:date="2024-02-02T15:20:00Z"/>
        </w:trPr>
        <w:tc>
          <w:tcPr>
            <w:tcW w:w="1271"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4240"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241" w:author="Huawei" w:date="2024-02-02T15:20:00Z"/>
              </w:rPr>
            </w:pPr>
            <w:ins w:id="4242" w:author="Huawei" w:date="2024-02-02T15:20: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4243"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44" w:author="Huawei" w:date="2024-02-02T15:20:00Z"/>
              </w:rPr>
            </w:pPr>
            <w:ins w:id="4245"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46" w:author="Huawei" w:date="2024-02-02T15:20:00Z"/>
                <w:rFonts w:eastAsia="MS Mincho"/>
              </w:rPr>
            </w:pPr>
            <w:ins w:id="4247"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48" w:author="Huawei" w:date="2024-02-02T15:20:00Z"/>
                <w:rFonts w:eastAsia="MS Mincho"/>
              </w:rPr>
            </w:pPr>
            <w:ins w:id="4249"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50" w:author="Huawei" w:date="2024-02-02T15:20:00Z"/>
              </w:rPr>
            </w:pPr>
            <w:ins w:id="4251"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52" w:author="Huawei" w:date="2024-02-02T15:20:00Z"/>
              </w:rPr>
            </w:pPr>
            <w:ins w:id="4253" w:author="Huawei" w:date="2024-02-02T15:20:00Z">
              <w:r>
                <w:rPr>
                  <w:rFonts w:eastAsia="MS Mincho"/>
                </w:rPr>
                <w:t>10</w:t>
              </w:r>
            </w:ins>
          </w:p>
        </w:tc>
      </w:tr>
      <w:tr w:rsidR="00644FEB">
        <w:trPr>
          <w:cantSplit/>
          <w:trHeight w:val="187"/>
          <w:jc w:val="center"/>
          <w:ins w:id="4254" w:author="Huawei" w:date="2024-02-02T15:20:00Z"/>
        </w:trPr>
        <w:tc>
          <w:tcPr>
            <w:tcW w:w="1271" w:type="dxa"/>
            <w:tcBorders>
              <w:left w:val="single" w:sz="4" w:space="0" w:color="auto"/>
              <w:bottom w:val="nil"/>
              <w:right w:val="single" w:sz="4" w:space="0" w:color="auto"/>
            </w:tcBorders>
            <w:shd w:val="clear" w:color="auto" w:fill="auto"/>
          </w:tcPr>
          <w:p w:rsidR="00644FEB" w:rsidRDefault="00CF6C33">
            <w:pPr>
              <w:pStyle w:val="TAL"/>
              <w:rPr>
                <w:ins w:id="4255" w:author="Huawei" w:date="2024-02-02T15:20:00Z"/>
              </w:rPr>
            </w:pPr>
            <w:ins w:id="4256" w:author="Huawei" w:date="2024-02-02T15:20:00Z">
              <w:r>
                <w:rPr>
                  <w:lang w:eastAsia="zh-CN"/>
                </w:rPr>
                <w:t>SSB_RP</w:t>
              </w:r>
              <w:r>
                <w:t xml:space="preserve"> of set q</w:t>
              </w:r>
              <w:r>
                <w:rPr>
                  <w:vertAlign w:val="subscript"/>
                </w:rPr>
                <w:t>1</w:t>
              </w:r>
            </w:ins>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257" w:author="Huawei" w:date="2024-02-02T15:20:00Z"/>
              </w:rPr>
            </w:pPr>
            <w:ins w:id="4258" w:author="Huawei" w:date="2024-02-02T15:20:00Z">
              <w:r>
                <w:t>Config 1</w:t>
              </w:r>
            </w:ins>
          </w:p>
        </w:tc>
        <w:tc>
          <w:tcPr>
            <w:tcW w:w="850" w:type="dxa"/>
            <w:tcBorders>
              <w:left w:val="single" w:sz="4" w:space="0" w:color="auto"/>
              <w:bottom w:val="nil"/>
              <w:right w:val="single" w:sz="4" w:space="0" w:color="auto"/>
            </w:tcBorders>
            <w:shd w:val="clear" w:color="auto" w:fill="auto"/>
          </w:tcPr>
          <w:p w:rsidR="00644FEB" w:rsidRDefault="00CF6C33">
            <w:pPr>
              <w:pStyle w:val="TAC"/>
              <w:rPr>
                <w:ins w:id="4259" w:author="Huawei" w:date="2024-02-02T15:20:00Z"/>
              </w:rPr>
            </w:pPr>
            <w:ins w:id="4260" w:author="Huawei" w:date="2024-02-02T15:20:00Z">
              <w:r>
                <w:t>dBm/SCS kHz</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61" w:author="Huawei" w:date="2024-02-02T15:20:00Z"/>
                <w:rFonts w:eastAsia="MS Mincho"/>
              </w:rPr>
            </w:pPr>
            <w:ins w:id="4262" w:author="Huawei" w:date="2024-02-02T15:2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63" w:author="Huawei" w:date="2024-02-02T15:20:00Z"/>
                <w:rFonts w:eastAsia="MS Mincho"/>
              </w:rPr>
            </w:pPr>
            <w:ins w:id="4264" w:author="Huawei" w:date="2024-02-02T15:2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65" w:author="Huawei" w:date="2024-02-02T15:20:00Z"/>
                <w:rFonts w:eastAsia="MS Mincho"/>
              </w:rPr>
            </w:pPr>
            <w:ins w:id="4266" w:author="Huawei" w:date="2024-02-02T15:2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67" w:author="Huawei" w:date="2024-02-02T15:20:00Z"/>
                <w:rFonts w:eastAsia="MS Mincho"/>
              </w:rPr>
            </w:pPr>
            <w:ins w:id="4268" w:author="Huawei" w:date="2024-02-02T15:2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69" w:author="Huawei" w:date="2024-02-02T15:20:00Z"/>
                <w:rFonts w:eastAsia="MS Mincho"/>
              </w:rPr>
            </w:pPr>
            <w:ins w:id="4270" w:author="Huawei" w:date="2024-02-02T15:20:00Z">
              <w:r>
                <w:rPr>
                  <w:rFonts w:eastAsia="MS Mincho"/>
                </w:rPr>
                <w:t>-88</w:t>
              </w:r>
            </w:ins>
          </w:p>
        </w:tc>
      </w:tr>
      <w:tr w:rsidR="00644FEB">
        <w:trPr>
          <w:cantSplit/>
          <w:trHeight w:val="187"/>
          <w:jc w:val="center"/>
          <w:ins w:id="4271" w:author="Huawei" w:date="2024-02-02T15:20:00Z"/>
        </w:trPr>
        <w:tc>
          <w:tcPr>
            <w:tcW w:w="1271" w:type="dxa"/>
            <w:tcBorders>
              <w:top w:val="nil"/>
              <w:left w:val="single" w:sz="4" w:space="0" w:color="auto"/>
              <w:bottom w:val="nil"/>
              <w:right w:val="single" w:sz="4" w:space="0" w:color="auto"/>
            </w:tcBorders>
            <w:shd w:val="clear" w:color="auto" w:fill="auto"/>
          </w:tcPr>
          <w:p w:rsidR="00644FEB" w:rsidRDefault="00644FEB">
            <w:pPr>
              <w:pStyle w:val="TAL"/>
              <w:rPr>
                <w:ins w:id="4272"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273" w:author="Huawei" w:date="2024-02-02T15:20:00Z"/>
              </w:rPr>
            </w:pPr>
            <w:ins w:id="4274" w:author="Huawei" w:date="2024-02-02T15:20:00Z">
              <w:r>
                <w:t>Config 2</w:t>
              </w:r>
            </w:ins>
          </w:p>
        </w:tc>
        <w:tc>
          <w:tcPr>
            <w:tcW w:w="850" w:type="dxa"/>
            <w:tcBorders>
              <w:top w:val="nil"/>
              <w:left w:val="single" w:sz="4" w:space="0" w:color="auto"/>
              <w:bottom w:val="nil"/>
              <w:right w:val="single" w:sz="4" w:space="0" w:color="auto"/>
            </w:tcBorders>
            <w:shd w:val="clear" w:color="auto" w:fill="auto"/>
          </w:tcPr>
          <w:p w:rsidR="00644FEB" w:rsidRDefault="00644FEB">
            <w:pPr>
              <w:pStyle w:val="TAC"/>
              <w:rPr>
                <w:ins w:id="4275"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76" w:author="Huawei" w:date="2024-02-02T15:20:00Z"/>
                <w:rFonts w:eastAsia="MS Mincho"/>
              </w:rPr>
            </w:pPr>
            <w:ins w:id="4277" w:author="Huawei" w:date="2024-02-02T15:2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78" w:author="Huawei" w:date="2024-02-02T15:20:00Z"/>
                <w:rFonts w:eastAsia="MS Mincho"/>
              </w:rPr>
            </w:pPr>
            <w:ins w:id="4279" w:author="Huawei" w:date="2024-02-02T15:2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80" w:author="Huawei" w:date="2024-02-02T15:20:00Z"/>
                <w:rFonts w:eastAsia="MS Mincho"/>
              </w:rPr>
            </w:pPr>
            <w:ins w:id="4281" w:author="Huawei" w:date="2024-02-02T15:2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82" w:author="Huawei" w:date="2024-02-02T15:20:00Z"/>
                <w:rFonts w:eastAsia="MS Mincho"/>
              </w:rPr>
            </w:pPr>
            <w:ins w:id="4283" w:author="Huawei" w:date="2024-02-02T15:2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84" w:author="Huawei" w:date="2024-02-02T15:20:00Z"/>
                <w:rFonts w:eastAsia="MS Mincho"/>
              </w:rPr>
            </w:pPr>
            <w:ins w:id="4285" w:author="Huawei" w:date="2024-02-02T15:20:00Z">
              <w:r>
                <w:rPr>
                  <w:rFonts w:eastAsia="MS Mincho"/>
                </w:rPr>
                <w:t>-88</w:t>
              </w:r>
            </w:ins>
          </w:p>
        </w:tc>
      </w:tr>
      <w:tr w:rsidR="00644FEB">
        <w:trPr>
          <w:cantSplit/>
          <w:trHeight w:val="187"/>
          <w:jc w:val="center"/>
          <w:ins w:id="4286" w:author="Huawei" w:date="2024-02-02T15:20:00Z"/>
        </w:trPr>
        <w:tc>
          <w:tcPr>
            <w:tcW w:w="1271"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4287"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288" w:author="Huawei" w:date="2024-02-02T15:20:00Z"/>
              </w:rPr>
            </w:pPr>
            <w:ins w:id="4289" w:author="Huawei" w:date="2024-02-02T15:20: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4290"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91" w:author="Huawei" w:date="2024-02-02T15:20:00Z"/>
                <w:rFonts w:eastAsia="MS Mincho"/>
              </w:rPr>
            </w:pPr>
            <w:ins w:id="4292" w:author="Huawei" w:date="2024-02-02T15:20: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93" w:author="Huawei" w:date="2024-02-02T15:20:00Z"/>
                <w:rFonts w:eastAsia="MS Mincho"/>
              </w:rPr>
            </w:pPr>
            <w:ins w:id="4294" w:author="Huawei" w:date="2024-02-02T15:20: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95" w:author="Huawei" w:date="2024-02-02T15:20:00Z"/>
                <w:rFonts w:eastAsia="MS Mincho"/>
              </w:rPr>
            </w:pPr>
            <w:ins w:id="4296" w:author="Huawei" w:date="2024-02-02T15:20: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97" w:author="Huawei" w:date="2024-02-02T15:20:00Z"/>
                <w:rFonts w:eastAsia="MS Mincho"/>
              </w:rPr>
            </w:pPr>
            <w:ins w:id="4298" w:author="Huawei" w:date="2024-02-02T15:20: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4299" w:author="Huawei" w:date="2024-02-02T15:20:00Z"/>
                <w:rFonts w:eastAsia="MS Mincho"/>
              </w:rPr>
            </w:pPr>
            <w:ins w:id="4300" w:author="Huawei" w:date="2024-02-02T15:20:00Z">
              <w:r>
                <w:rPr>
                  <w:rFonts w:eastAsia="MS Mincho"/>
                </w:rPr>
                <w:t>-85</w:t>
              </w:r>
            </w:ins>
          </w:p>
        </w:tc>
      </w:tr>
      <w:tr w:rsidR="00644FEB">
        <w:trPr>
          <w:cantSplit/>
          <w:trHeight w:val="187"/>
          <w:jc w:val="center"/>
          <w:ins w:id="4301" w:author="Huawei" w:date="2024-02-02T15:20:00Z"/>
        </w:trPr>
        <w:tc>
          <w:tcPr>
            <w:tcW w:w="1271"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4302" w:author="Huawei" w:date="2024-02-02T15:20:00Z"/>
              </w:rPr>
            </w:pPr>
            <w:ins w:id="4303" w:author="Huawei" w:date="2024-02-02T15:20:00Z">
              <w:r>
                <w:rPr>
                  <w:position w:val="-12"/>
                </w:rPr>
                <w:object w:dxaOrig="400" w:dyaOrig="400">
                  <v:shape id="_x0000_i1032" type="#_x0000_t75" style="width:20.05pt;height:20.05pt" o:ole="">
                    <v:imagedata r:id="rId16" o:title=""/>
                  </v:shape>
                  <o:OLEObject Type="Embed" ProgID="Equation.3" ShapeID="_x0000_i1032" DrawAspect="Content" ObjectID="_1770790121" r:id="rId28"/>
                </w:object>
              </w:r>
            </w:ins>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304" w:author="Huawei" w:date="2024-02-02T15:20:00Z"/>
              </w:rPr>
            </w:pPr>
            <w:ins w:id="4305" w:author="Huawei" w:date="2024-02-02T15:20:00Z">
              <w:r>
                <w:t>Config 1</w:t>
              </w:r>
            </w:ins>
          </w:p>
        </w:tc>
        <w:tc>
          <w:tcPr>
            <w:tcW w:w="850"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4306" w:author="Huawei" w:date="2024-02-02T15:20:00Z"/>
              </w:rPr>
            </w:pPr>
            <w:ins w:id="4307" w:author="Huawei" w:date="2024-02-02T15:20:00Z">
              <w:r>
                <w:t>dBm/15 KHz</w:t>
              </w:r>
            </w:ins>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4308" w:author="Huawei" w:date="2024-02-02T15:20:00Z"/>
              </w:rPr>
            </w:pPr>
            <w:ins w:id="4309" w:author="Huawei" w:date="2024-02-02T15:20:00Z">
              <w:r>
                <w:t>-98</w:t>
              </w:r>
            </w:ins>
          </w:p>
        </w:tc>
      </w:tr>
      <w:tr w:rsidR="00644FEB">
        <w:trPr>
          <w:cantSplit/>
          <w:trHeight w:val="187"/>
          <w:jc w:val="center"/>
          <w:ins w:id="4310" w:author="Huawei" w:date="2024-02-02T15:20:00Z"/>
        </w:trPr>
        <w:tc>
          <w:tcPr>
            <w:tcW w:w="1271" w:type="dxa"/>
            <w:tcBorders>
              <w:top w:val="nil"/>
              <w:left w:val="single" w:sz="4" w:space="0" w:color="auto"/>
              <w:bottom w:val="nil"/>
              <w:right w:val="single" w:sz="4" w:space="0" w:color="auto"/>
            </w:tcBorders>
            <w:shd w:val="clear" w:color="auto" w:fill="auto"/>
          </w:tcPr>
          <w:p w:rsidR="00644FEB" w:rsidRDefault="00644FEB">
            <w:pPr>
              <w:pStyle w:val="TAL"/>
              <w:rPr>
                <w:ins w:id="4311"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312" w:author="Huawei" w:date="2024-02-02T15:20:00Z"/>
              </w:rPr>
            </w:pPr>
            <w:ins w:id="4313" w:author="Huawei" w:date="2024-02-02T15:20:00Z">
              <w:r>
                <w:t>Config 2</w:t>
              </w:r>
            </w:ins>
          </w:p>
        </w:tc>
        <w:tc>
          <w:tcPr>
            <w:tcW w:w="850" w:type="dxa"/>
            <w:tcBorders>
              <w:top w:val="nil"/>
              <w:left w:val="single" w:sz="4" w:space="0" w:color="auto"/>
              <w:bottom w:val="nil"/>
              <w:right w:val="single" w:sz="4" w:space="0" w:color="auto"/>
            </w:tcBorders>
            <w:shd w:val="clear" w:color="auto" w:fill="auto"/>
          </w:tcPr>
          <w:p w:rsidR="00644FEB" w:rsidRDefault="00644FEB">
            <w:pPr>
              <w:pStyle w:val="TAC"/>
              <w:rPr>
                <w:ins w:id="4314"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4315" w:author="Huawei" w:date="2024-02-02T15:20:00Z"/>
              </w:rPr>
            </w:pPr>
            <w:ins w:id="4316" w:author="Huawei" w:date="2024-02-02T15:20:00Z">
              <w:r>
                <w:t>-98</w:t>
              </w:r>
            </w:ins>
          </w:p>
        </w:tc>
      </w:tr>
      <w:tr w:rsidR="00644FEB">
        <w:trPr>
          <w:cantSplit/>
          <w:trHeight w:val="187"/>
          <w:jc w:val="center"/>
          <w:ins w:id="4317" w:author="Huawei" w:date="2024-02-02T15:20:00Z"/>
        </w:trPr>
        <w:tc>
          <w:tcPr>
            <w:tcW w:w="1271"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4318" w:author="Huawei" w:date="2024-02-02T15:20:00Z"/>
              </w:rPr>
            </w:pPr>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319" w:author="Huawei" w:date="2024-02-02T15:20:00Z"/>
              </w:rPr>
            </w:pPr>
            <w:ins w:id="4320" w:author="Huawei" w:date="2024-02-02T15:20: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4321"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4322" w:author="Huawei" w:date="2024-02-02T15:20:00Z"/>
              </w:rPr>
            </w:pPr>
            <w:ins w:id="4323" w:author="Huawei" w:date="2024-02-02T15:20:00Z">
              <w:r>
                <w:t>-98</w:t>
              </w:r>
            </w:ins>
          </w:p>
        </w:tc>
      </w:tr>
      <w:tr w:rsidR="00644FEB">
        <w:trPr>
          <w:cantSplit/>
          <w:trHeight w:val="187"/>
          <w:jc w:val="center"/>
          <w:ins w:id="4324" w:author="Huawei" w:date="2024-02-29T10:26:00Z"/>
        </w:trPr>
        <w:tc>
          <w:tcPr>
            <w:tcW w:w="1271" w:type="dxa"/>
            <w:vMerge w:val="restart"/>
            <w:tcBorders>
              <w:top w:val="nil"/>
              <w:left w:val="single" w:sz="4" w:space="0" w:color="auto"/>
              <w:right w:val="single" w:sz="4" w:space="0" w:color="auto"/>
            </w:tcBorders>
            <w:shd w:val="clear" w:color="auto" w:fill="auto"/>
          </w:tcPr>
          <w:p w:rsidR="00644FEB" w:rsidRDefault="00CF6C33">
            <w:pPr>
              <w:pStyle w:val="TAL"/>
              <w:rPr>
                <w:ins w:id="4325" w:author="Huawei" w:date="2024-02-29T10:26:00Z"/>
              </w:rPr>
            </w:pPr>
            <w:ins w:id="4326" w:author="Huawei" w:date="2024-02-29T10:26:00Z">
              <w:r>
                <w:rPr>
                  <w:rFonts w:eastAsia="?? ??"/>
                </w:rPr>
                <w:t>Propagation condition</w:t>
              </w:r>
            </w:ins>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327" w:author="Huawei" w:date="2024-02-29T10:26:00Z"/>
              </w:rPr>
            </w:pPr>
            <w:ins w:id="4328" w:author="Huawei" w:date="2024-02-29T10:26:00Z">
              <w:r>
                <w:t>Config 1, 2</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4329" w:author="Huawei" w:date="2024-02-29T10:26:00Z"/>
              </w:rPr>
            </w:pPr>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4330" w:author="Huawei" w:date="2024-02-29T10:26:00Z"/>
              </w:rPr>
            </w:pPr>
            <w:ins w:id="4331" w:author="Huawei" w:date="2024-02-29T10:26:00Z">
              <w:r>
                <w:rPr>
                  <w:rFonts w:eastAsia="MS Mincho"/>
                </w:rPr>
                <w:t>AWGN +220 Hz</w:t>
              </w:r>
            </w:ins>
          </w:p>
        </w:tc>
      </w:tr>
      <w:tr w:rsidR="00644FEB">
        <w:trPr>
          <w:cantSplit/>
          <w:trHeight w:val="187"/>
          <w:jc w:val="center"/>
          <w:ins w:id="4332" w:author="Huawei" w:date="2024-02-29T10:26:00Z"/>
        </w:trPr>
        <w:tc>
          <w:tcPr>
            <w:tcW w:w="1271" w:type="dxa"/>
            <w:vMerge/>
            <w:tcBorders>
              <w:left w:val="single" w:sz="4" w:space="0" w:color="auto"/>
              <w:bottom w:val="single" w:sz="4" w:space="0" w:color="auto"/>
              <w:right w:val="single" w:sz="4" w:space="0" w:color="auto"/>
            </w:tcBorders>
            <w:shd w:val="clear" w:color="auto" w:fill="auto"/>
          </w:tcPr>
          <w:p w:rsidR="00644FEB" w:rsidRDefault="00644FEB">
            <w:pPr>
              <w:pStyle w:val="TAL"/>
              <w:rPr>
                <w:ins w:id="4333" w:author="Huawei" w:date="2024-02-29T10:26:00Z"/>
              </w:rPr>
            </w:pPr>
          </w:p>
        </w:tc>
        <w:tc>
          <w:tcPr>
            <w:tcW w:w="2410" w:type="dxa"/>
            <w:tcBorders>
              <w:top w:val="single" w:sz="4" w:space="0" w:color="auto"/>
              <w:left w:val="single" w:sz="4" w:space="0" w:color="auto"/>
              <w:bottom w:val="single" w:sz="4" w:space="0" w:color="auto"/>
              <w:right w:val="single" w:sz="4" w:space="0" w:color="auto"/>
            </w:tcBorders>
          </w:tcPr>
          <w:p w:rsidR="00644FEB" w:rsidRDefault="00CF6C33">
            <w:pPr>
              <w:pStyle w:val="TAL"/>
              <w:rPr>
                <w:ins w:id="4334" w:author="Huawei" w:date="2024-02-29T10:26:00Z"/>
              </w:rPr>
            </w:pPr>
            <w:ins w:id="4335" w:author="Huawei" w:date="2024-02-29T10:26: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4336" w:author="Huawei" w:date="2024-02-29T10:26:00Z"/>
              </w:rPr>
            </w:pPr>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4337" w:author="Huawei" w:date="2024-02-29T10:26:00Z"/>
              </w:rPr>
            </w:pPr>
            <w:ins w:id="4338" w:author="Huawei" w:date="2024-02-29T10:26:00Z">
              <w:r>
                <w:rPr>
                  <w:rFonts w:eastAsia="MS Mincho"/>
                </w:rPr>
                <w:t>AWGN +500 Hz</w:t>
              </w:r>
            </w:ins>
          </w:p>
        </w:tc>
      </w:tr>
      <w:tr w:rsidR="00644FEB">
        <w:trPr>
          <w:cantSplit/>
          <w:trHeight w:val="187"/>
          <w:jc w:val="center"/>
          <w:ins w:id="4339" w:author="Huawei" w:date="2024-02-02T15:20:00Z"/>
        </w:trPr>
        <w:tc>
          <w:tcPr>
            <w:tcW w:w="8926" w:type="dxa"/>
            <w:gridSpan w:val="8"/>
            <w:tcBorders>
              <w:top w:val="single" w:sz="4" w:space="0" w:color="auto"/>
              <w:left w:val="single" w:sz="4" w:space="0" w:color="auto"/>
              <w:bottom w:val="single" w:sz="4" w:space="0" w:color="auto"/>
              <w:right w:val="single" w:sz="4" w:space="0" w:color="auto"/>
            </w:tcBorders>
          </w:tcPr>
          <w:p w:rsidR="00644FEB" w:rsidRDefault="00CF6C33">
            <w:pPr>
              <w:pStyle w:val="TAN"/>
              <w:rPr>
                <w:ins w:id="4340" w:author="Huawei" w:date="2024-02-02T15:20:00Z"/>
              </w:rPr>
            </w:pPr>
            <w:ins w:id="4341" w:author="Huawei" w:date="2024-02-02T15:20:00Z">
              <w:r>
                <w:t>Note 1:</w:t>
              </w:r>
              <w:r>
                <w:tab/>
                <w:t xml:space="preserve">OCNG </w:t>
              </w:r>
              <w:r>
                <w:t>shall be used such that the resources in Cell 1 are fully allocated and a constant total transmitted power spectral density is achieved for all OFDM symbols.</w:t>
              </w:r>
            </w:ins>
          </w:p>
          <w:p w:rsidR="00644FEB" w:rsidRDefault="00CF6C33">
            <w:pPr>
              <w:pStyle w:val="TAN"/>
              <w:rPr>
                <w:ins w:id="4342" w:author="Huawei" w:date="2024-02-02T15:20:00Z"/>
              </w:rPr>
            </w:pPr>
            <w:ins w:id="4343" w:author="Huawei" w:date="2024-02-02T15:20:00Z">
              <w:r>
                <w:t>Note 2:</w:t>
              </w:r>
              <w:r>
                <w:tab/>
                <w:t>The uplink resources for CSI reporting are assigned to the UE prior to the start of time p</w:t>
              </w:r>
              <w:r>
                <w:t>eriod T1.</w:t>
              </w:r>
            </w:ins>
          </w:p>
          <w:p w:rsidR="00644FEB" w:rsidRDefault="00CF6C33">
            <w:pPr>
              <w:pStyle w:val="TAN"/>
              <w:rPr>
                <w:ins w:id="4344" w:author="Huawei" w:date="2024-02-02T15:20:00Z"/>
              </w:rPr>
            </w:pPr>
            <w:ins w:id="4345" w:author="Huawei" w:date="2024-02-02T15:20:00Z">
              <w:r>
                <w:t>Note 3:</w:t>
              </w:r>
              <w:r>
                <w:tab/>
                <w:t>NZP CSI-RS resource set configuration for CSI reporting are assigned to the UE prior to the start of time period T1.</w:t>
              </w:r>
            </w:ins>
          </w:p>
          <w:p w:rsidR="00644FEB" w:rsidRDefault="00CF6C33">
            <w:pPr>
              <w:pStyle w:val="TAN"/>
              <w:rPr>
                <w:ins w:id="4346" w:author="Huawei" w:date="2024-02-02T15:20:00Z"/>
              </w:rPr>
            </w:pPr>
            <w:ins w:id="4347" w:author="Huawei" w:date="2024-02-02T15:20:00Z">
              <w:r>
                <w:t>Note 4:</w:t>
              </w:r>
              <w:r>
                <w:tab/>
                <w:t>Measurement gap configuration is assigned to the UE prior to the start of time period T1.</w:t>
              </w:r>
            </w:ins>
          </w:p>
          <w:p w:rsidR="00644FEB" w:rsidRDefault="00CF6C33">
            <w:pPr>
              <w:pStyle w:val="TAN"/>
              <w:rPr>
                <w:ins w:id="4348" w:author="Huawei" w:date="2024-02-02T15:20:00Z"/>
              </w:rPr>
            </w:pPr>
            <w:ins w:id="4349" w:author="Huawei" w:date="2024-02-02T15:20:00Z">
              <w:r>
                <w:t>Note 5:</w:t>
              </w:r>
              <w:r>
                <w:tab/>
                <w:t xml:space="preserve">The timers and </w:t>
              </w:r>
              <w:r>
                <w:t>layer 3 filtering related parameters are configured prior to the start of time period T1.</w:t>
              </w:r>
            </w:ins>
          </w:p>
          <w:p w:rsidR="00644FEB" w:rsidRDefault="00CF6C33">
            <w:pPr>
              <w:pStyle w:val="TAN"/>
              <w:rPr>
                <w:ins w:id="4350" w:author="Huawei" w:date="2024-02-02T15:20:00Z"/>
              </w:rPr>
            </w:pPr>
            <w:ins w:id="4351" w:author="Huawei" w:date="2024-02-02T15:20:00Z">
              <w:r>
                <w:t>Note 6:</w:t>
              </w:r>
              <w:r>
                <w:tab/>
                <w:t>The signal contains PDCCH for UEs other than the device under test as part of OCNG.</w:t>
              </w:r>
            </w:ins>
          </w:p>
          <w:p w:rsidR="00644FEB" w:rsidRDefault="00CF6C33">
            <w:pPr>
              <w:pStyle w:val="TAN"/>
              <w:rPr>
                <w:ins w:id="4352" w:author="Huawei" w:date="2024-02-02T15:20:00Z"/>
              </w:rPr>
            </w:pPr>
            <w:ins w:id="4353" w:author="Huawei" w:date="2024-02-02T15:20:00Z">
              <w:r>
                <w:t>Note 7:</w:t>
              </w:r>
              <w:r>
                <w:tab/>
                <w:t xml:space="preserve">SNR levels correspond to the signal to noise ratio over the SSS </w:t>
              </w:r>
              <w:r>
                <w:t>REs.</w:t>
              </w:r>
            </w:ins>
          </w:p>
          <w:p w:rsidR="00644FEB" w:rsidRDefault="00CF6C33">
            <w:pPr>
              <w:pStyle w:val="TAN"/>
              <w:rPr>
                <w:ins w:id="4354" w:author="Huawei" w:date="2024-02-02T15:20:00Z"/>
              </w:rPr>
            </w:pPr>
            <w:ins w:id="4355" w:author="Huawei" w:date="2024-02-02T15:20:00Z">
              <w:r>
                <w:t>Note 8:</w:t>
              </w:r>
              <w:r>
                <w:tab/>
                <w:t>The SNR in time periods T1, T2, T3, T4 and T5 is denoted as SNR1, SNR2 and SNR3 respectively in figure A.4.5.5.1.1-1.</w:t>
              </w:r>
            </w:ins>
          </w:p>
          <w:p w:rsidR="00644FEB" w:rsidRDefault="00CF6C33">
            <w:pPr>
              <w:pStyle w:val="TAN"/>
              <w:rPr>
                <w:ins w:id="4356" w:author="Huawei" w:date="2024-02-02T15:20:00Z"/>
              </w:rPr>
            </w:pPr>
            <w:ins w:id="4357" w:author="Huawei" w:date="2024-02-02T15:20:00Z">
              <w:r>
                <w:t>Note 9:</w:t>
              </w:r>
              <w:r>
                <w:rPr>
                  <w:rFonts w:eastAsia="MS Mincho"/>
                  <w:snapToGrid w:val="0"/>
                </w:rPr>
                <w:tab/>
              </w:r>
              <w:r>
                <w:t xml:space="preserve">The SNR values are specified for testing a UE which supports 2RX on at least one band. For testing of a UE which </w:t>
              </w:r>
              <w:r>
                <w:t>supports 4RX on all bands, the SNR during T3 is modified as specified in clause A.3.6.</w:t>
              </w:r>
            </w:ins>
          </w:p>
        </w:tc>
      </w:tr>
    </w:tbl>
    <w:p w:rsidR="00644FEB" w:rsidRDefault="00644FEB">
      <w:pPr>
        <w:spacing w:after="120"/>
        <w:rPr>
          <w:ins w:id="4358" w:author="Huawei" w:date="2024-02-02T15:20:00Z"/>
          <w:rFonts w:eastAsia="MS Mincho"/>
        </w:rPr>
      </w:pPr>
    </w:p>
    <w:p w:rsidR="00644FEB" w:rsidRDefault="00CF6C33">
      <w:pPr>
        <w:keepNext/>
        <w:keepLines/>
        <w:spacing w:before="60"/>
        <w:jc w:val="center"/>
        <w:rPr>
          <w:ins w:id="4359" w:author="Huawei" w:date="2024-02-02T15:20:00Z"/>
          <w:rFonts w:ascii="Arial" w:hAnsi="Arial"/>
          <w:b/>
        </w:rPr>
      </w:pPr>
      <w:ins w:id="4360" w:author="Huawei" w:date="2024-02-02T15:20:00Z">
        <w:r>
          <w:rPr>
            <w:rFonts w:ascii="Arial" w:hAnsi="Arial"/>
            <w:b/>
          </w:rPr>
          <w:t>Table A.</w:t>
        </w:r>
      </w:ins>
      <w:ins w:id="4361" w:author="Huawei" w:date="2024-02-02T15:23:00Z">
        <w:r>
          <w:rPr>
            <w:rFonts w:ascii="Arial" w:hAnsi="Arial"/>
            <w:b/>
          </w:rPr>
          <w:t>X1.Y1.Z2</w:t>
        </w:r>
      </w:ins>
      <w:ins w:id="4362" w:author="Huawei" w:date="2024-02-02T15:20:00Z">
        <w:r>
          <w:rPr>
            <w:rFonts w:ascii="Arial" w:hAnsi="Arial"/>
            <w:b/>
          </w:rPr>
          <w:t>.1.1-4: Void</w:t>
        </w:r>
      </w:ins>
    </w:p>
    <w:p w:rsidR="00644FEB" w:rsidRDefault="00644FEB">
      <w:pPr>
        <w:rPr>
          <w:ins w:id="4363" w:author="Huawei" w:date="2024-02-02T15:20:00Z"/>
        </w:rPr>
      </w:pPr>
    </w:p>
    <w:p w:rsidR="00644FEB" w:rsidRDefault="00CF6C33">
      <w:pPr>
        <w:pStyle w:val="TH"/>
        <w:rPr>
          <w:ins w:id="4364" w:author="Huawei" w:date="2024-02-02T15:20:00Z"/>
        </w:rPr>
      </w:pPr>
      <w:bookmarkStart w:id="4365" w:name="_Toc535476558"/>
      <w:ins w:id="4366" w:author="Huawei" w:date="2024-02-02T15:20:00Z">
        <w:r>
          <w:rPr>
            <w:noProof/>
            <w:snapToGrid w:val="0"/>
            <w:color w:val="000000"/>
            <w:w w:val="0"/>
            <w:sz w:val="0"/>
            <w:szCs w:val="0"/>
            <w:u w:color="000000"/>
            <w:shd w:val="clear" w:color="000000" w:fill="000000"/>
            <w:lang w:val="en-US" w:eastAsia="zh-CN"/>
          </w:rPr>
          <w:drawing>
            <wp:inline distT="0" distB="0" distL="0" distR="0">
              <wp:extent cx="4838700" cy="1866900"/>
              <wp:effectExtent l="0" t="0" r="0" b="0"/>
              <wp:docPr id="1298285441" name="図 129828544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285441" name="図 1298285441" descr="グラフ&#10;&#10;自動的に生成された説明"/>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838700" cy="1866900"/>
                      </a:xfrm>
                      <a:prstGeom prst="rect">
                        <a:avLst/>
                      </a:prstGeom>
                      <a:noFill/>
                      <a:ln>
                        <a:noFill/>
                      </a:ln>
                    </pic:spPr>
                  </pic:pic>
                </a:graphicData>
              </a:graphic>
            </wp:inline>
          </w:drawing>
        </w:r>
      </w:ins>
    </w:p>
    <w:p w:rsidR="00644FEB" w:rsidRDefault="00CF6C33">
      <w:pPr>
        <w:pStyle w:val="TF"/>
        <w:rPr>
          <w:ins w:id="4367" w:author="Huawei" w:date="2024-02-02T15:20:00Z"/>
        </w:rPr>
      </w:pPr>
      <w:ins w:id="4368" w:author="Huawei" w:date="2024-02-02T15:20:00Z">
        <w:r>
          <w:t>Figure A.</w:t>
        </w:r>
      </w:ins>
      <w:ins w:id="4369" w:author="Huawei" w:date="2024-02-02T15:23:00Z">
        <w:r>
          <w:t>X1.Y1.Z2</w:t>
        </w:r>
      </w:ins>
      <w:ins w:id="4370" w:author="Huawei" w:date="2024-02-02T15:20:00Z">
        <w:r>
          <w:t>.1.1-1: SNR variation for SSB-based beam failure detection and link recovery testing in non-DRX mode</w:t>
        </w:r>
      </w:ins>
    </w:p>
    <w:p w:rsidR="00644FEB" w:rsidRDefault="00644FEB">
      <w:pPr>
        <w:rPr>
          <w:ins w:id="4371" w:author="Huawei" w:date="2024-02-02T15:20:00Z"/>
        </w:rPr>
      </w:pPr>
    </w:p>
    <w:p w:rsidR="00644FEB" w:rsidRDefault="00CF6C33">
      <w:pPr>
        <w:pStyle w:val="TH"/>
        <w:rPr>
          <w:ins w:id="4372" w:author="Huawei" w:date="2024-02-02T15:20:00Z"/>
        </w:rPr>
      </w:pPr>
      <w:ins w:id="4373" w:author="Huawei" w:date="2024-02-02T15:20:00Z">
        <w:r>
          <w:rPr>
            <w:noProof/>
            <w:lang w:val="en-US" w:eastAsia="zh-CN"/>
          </w:rPr>
          <w:drawing>
            <wp:inline distT="0" distB="0" distL="0" distR="0">
              <wp:extent cx="5124450" cy="1943100"/>
              <wp:effectExtent l="0" t="0" r="0" b="0"/>
              <wp:docPr id="501609261" name="図 501609261" descr="グラフ, 箱ひげ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609261" name="図 501609261" descr="グラフ, 箱ひげ図&#10;&#10;自動的に生成された説明"/>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124450" cy="1943100"/>
                      </a:xfrm>
                      <a:prstGeom prst="rect">
                        <a:avLst/>
                      </a:prstGeom>
                      <a:noFill/>
                      <a:ln>
                        <a:noFill/>
                      </a:ln>
                    </pic:spPr>
                  </pic:pic>
                </a:graphicData>
              </a:graphic>
            </wp:inline>
          </w:drawing>
        </w:r>
      </w:ins>
    </w:p>
    <w:p w:rsidR="00644FEB" w:rsidRDefault="00CF6C33">
      <w:pPr>
        <w:pStyle w:val="TF"/>
        <w:rPr>
          <w:ins w:id="4374" w:author="Huawei" w:date="2024-02-02T15:20:00Z"/>
        </w:rPr>
      </w:pPr>
      <w:ins w:id="4375" w:author="Huawei" w:date="2024-02-02T15:20:00Z">
        <w:r>
          <w:t>Figure A.</w:t>
        </w:r>
      </w:ins>
      <w:ins w:id="4376" w:author="Huawei" w:date="2024-02-02T15:23:00Z">
        <w:r>
          <w:t>X1.Y1</w:t>
        </w:r>
        <w:r>
          <w:t>.Z2</w:t>
        </w:r>
      </w:ins>
      <w:ins w:id="4377" w:author="Huawei" w:date="2024-02-02T15:20:00Z">
        <w:r>
          <w:t>.1.1-2: L1-RSRP level variation for SSB-based beam failure detection and link recovery testing in non-DRX mode</w:t>
        </w:r>
      </w:ins>
    </w:p>
    <w:p w:rsidR="00644FEB" w:rsidRDefault="00644FEB">
      <w:pPr>
        <w:rPr>
          <w:ins w:id="4378" w:author="Huawei" w:date="2024-02-02T15:20:00Z"/>
        </w:rPr>
      </w:pPr>
    </w:p>
    <w:p w:rsidR="00644FEB" w:rsidRDefault="00CF6C33">
      <w:pPr>
        <w:pStyle w:val="TH"/>
        <w:jc w:val="left"/>
        <w:rPr>
          <w:ins w:id="4379" w:author="Huawei" w:date="2024-02-02T15:20:00Z"/>
          <w:snapToGrid w:val="0"/>
        </w:rPr>
      </w:pPr>
      <w:ins w:id="4380" w:author="Huawei" w:date="2024-02-02T15:20:00Z">
        <w:r>
          <w:rPr>
            <w:snapToGrid w:val="0"/>
          </w:rPr>
          <w:t>A.</w:t>
        </w:r>
      </w:ins>
      <w:ins w:id="4381" w:author="Huawei" w:date="2024-02-02T15:23:00Z">
        <w:r>
          <w:rPr>
            <w:snapToGrid w:val="0"/>
          </w:rPr>
          <w:t>X1.Y1.Z2</w:t>
        </w:r>
      </w:ins>
      <w:ins w:id="4382" w:author="Huawei" w:date="2024-02-02T15:20:00Z">
        <w:r>
          <w:rPr>
            <w:snapToGrid w:val="0"/>
          </w:rPr>
          <w:t>.1.2</w:t>
        </w:r>
        <w:r>
          <w:rPr>
            <w:snapToGrid w:val="0"/>
          </w:rPr>
          <w:tab/>
          <w:t>Test Requirements</w:t>
        </w:r>
        <w:bookmarkEnd w:id="4365"/>
      </w:ins>
    </w:p>
    <w:p w:rsidR="00644FEB" w:rsidRDefault="00CF6C33">
      <w:pPr>
        <w:rPr>
          <w:ins w:id="4383" w:author="Huawei" w:date="2024-02-02T15:20:00Z"/>
        </w:rPr>
      </w:pPr>
      <w:ins w:id="4384" w:author="Huawei" w:date="2024-02-02T15:20:00Z">
        <w:r>
          <w:t xml:space="preserve">The UE behaviour during time durations T1, T2, T3, T4 </w:t>
        </w:r>
        <w:r>
          <w:rPr>
            <w:lang w:eastAsia="zh-CN"/>
          </w:rPr>
          <w:t xml:space="preserve">and </w:t>
        </w:r>
        <w:r>
          <w:t>T5 shall be as follows:</w:t>
        </w:r>
      </w:ins>
    </w:p>
    <w:p w:rsidR="00644FEB" w:rsidRDefault="00CF6C33">
      <w:pPr>
        <w:rPr>
          <w:ins w:id="4385" w:author="Huawei" w:date="2024-02-02T15:20:00Z"/>
          <w:lang w:eastAsia="zh-CN"/>
        </w:rPr>
      </w:pPr>
      <w:ins w:id="4386" w:author="Huawei" w:date="2024-02-02T15:20:00Z">
        <w:r>
          <w:t xml:space="preserve">During the </w:t>
        </w:r>
        <w:r>
          <w:rPr>
            <w:lang w:eastAsia="zh-CN"/>
          </w:rPr>
          <w:t xml:space="preserve">time duration </w:t>
        </w:r>
        <w:r>
          <w:rPr>
            <w:lang w:eastAsia="zh-CN"/>
          </w:rPr>
          <w:t>T1 and T2, the UE shall transmit uplink signal at least in all subframes configured for CSI transmission on Cell 1.</w:t>
        </w:r>
      </w:ins>
    </w:p>
    <w:p w:rsidR="00644FEB" w:rsidRDefault="00CF6C33">
      <w:pPr>
        <w:rPr>
          <w:ins w:id="4387" w:author="Huawei" w:date="2024-02-02T15:20:00Z"/>
        </w:rPr>
      </w:pPr>
      <w:ins w:id="4388" w:author="Huawei" w:date="2024-02-02T15:20:00Z">
        <w:r>
          <w:rPr>
            <w:lang w:eastAsia="zh-CN"/>
          </w:rPr>
          <w:t xml:space="preserve">During the </w:t>
        </w:r>
        <w:r>
          <w:t>period from time point A to time point B the UE shall transmit uplink signal in Cell 1 in all uplink slots configured for CSI tra</w:t>
        </w:r>
        <w:r>
          <w:t>nsmission according to the configured periodic CSI reporting for Cell 1.</w:t>
        </w:r>
      </w:ins>
    </w:p>
    <w:p w:rsidR="00644FEB" w:rsidRDefault="00CF6C33">
      <w:pPr>
        <w:rPr>
          <w:ins w:id="4389" w:author="Huawei" w:date="2024-02-02T15:20:00Z"/>
        </w:rPr>
      </w:pPr>
      <w:ins w:id="4390" w:author="Huawei" w:date="2024-02-02T15:20:00Z">
        <w:r>
          <w:t>During T3 the UE shall detect beam failure and initiate link recovery. During T4 and T5 the UE measures and evaluate beam candidate from beam candidate set q</w:t>
        </w:r>
        <w:r>
          <w:rPr>
            <w:vertAlign w:val="subscript"/>
          </w:rPr>
          <w:t>1</w:t>
        </w:r>
        <w:r>
          <w:t>.</w:t>
        </w:r>
      </w:ins>
    </w:p>
    <w:p w:rsidR="00644FEB" w:rsidRDefault="00CF6C33">
      <w:pPr>
        <w:rPr>
          <w:ins w:id="4391" w:author="Huawei" w:date="2024-02-02T15:20:00Z"/>
        </w:rPr>
      </w:pPr>
      <w:ins w:id="4392" w:author="Huawei" w:date="2024-02-02T15:20:00Z">
        <w:r>
          <w:t>No later than time poin</w:t>
        </w:r>
        <w:r>
          <w:t>t F occurring no later than D1 = 120+10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w:t>
        </w:r>
        <w:r>
          <w:t>oint B.</w:t>
        </w:r>
      </w:ins>
    </w:p>
    <w:p w:rsidR="00644FEB" w:rsidRDefault="00CF6C33">
      <w:pPr>
        <w:rPr>
          <w:ins w:id="4393" w:author="Huawei" w:date="2024-02-02T15:20:00Z"/>
        </w:rPr>
      </w:pPr>
      <w:ins w:id="4394" w:author="Huawei" w:date="2024-02-02T15:20:00Z">
        <w:r>
          <w:t>Test is concluded once the test equipment has received the initial preamble transmission from the UE. The rate of correct events observed during repeated tests shall be at least 90%.</w:t>
        </w:r>
      </w:ins>
    </w:p>
    <w:p w:rsidR="00644FEB" w:rsidRDefault="00CF6C33">
      <w:pPr>
        <w:pStyle w:val="40"/>
        <w:rPr>
          <w:ins w:id="4395" w:author="Huawei" w:date="2024-02-02T15:20:00Z"/>
        </w:rPr>
      </w:pPr>
      <w:bookmarkStart w:id="4396" w:name="_Toc535476562"/>
      <w:ins w:id="4397" w:author="Huawei" w:date="2024-02-02T15:20:00Z">
        <w:r>
          <w:t>A.</w:t>
        </w:r>
      </w:ins>
      <w:ins w:id="4398" w:author="Huawei" w:date="2024-02-02T15:23:00Z">
        <w:r>
          <w:t>X1.Y1.Z2</w:t>
        </w:r>
      </w:ins>
      <w:ins w:id="4399" w:author="Huawei" w:date="2024-02-02T15:20:00Z">
        <w:r>
          <w:t>.3</w:t>
        </w:r>
        <w:r>
          <w:tab/>
        </w:r>
        <w:r>
          <w:rPr>
            <w:rFonts w:eastAsia="MS Mincho" w:cs="Arial"/>
          </w:rPr>
          <w:t xml:space="preserve">Beam Failure Detection and Link Recovery Test for </w:t>
        </w:r>
        <w:r>
          <w:rPr>
            <w:rFonts w:eastAsia="MS Mincho" w:cs="Arial"/>
          </w:rPr>
          <w:t>FR1 PCell configured with CSI-RS-based BFD and LR in non-DRX mode</w:t>
        </w:r>
        <w:bookmarkEnd w:id="4396"/>
      </w:ins>
    </w:p>
    <w:p w:rsidR="00644FEB" w:rsidRDefault="00CF6C33">
      <w:pPr>
        <w:pStyle w:val="5"/>
        <w:rPr>
          <w:ins w:id="4400" w:author="Huawei" w:date="2024-02-02T15:20:00Z"/>
          <w:snapToGrid w:val="0"/>
        </w:rPr>
      </w:pPr>
      <w:bookmarkStart w:id="4401" w:name="_Toc535476563"/>
      <w:ins w:id="4402" w:author="Huawei" w:date="2024-02-02T15:20:00Z">
        <w:r>
          <w:rPr>
            <w:snapToGrid w:val="0"/>
            <w:lang w:eastAsia="zh-CN"/>
          </w:rPr>
          <w:t>A.</w:t>
        </w:r>
      </w:ins>
      <w:ins w:id="4403" w:author="Huawei" w:date="2024-02-02T15:23:00Z">
        <w:r>
          <w:rPr>
            <w:snapToGrid w:val="0"/>
            <w:lang w:eastAsia="zh-CN"/>
          </w:rPr>
          <w:t>X1.Y1.Z2</w:t>
        </w:r>
      </w:ins>
      <w:ins w:id="4404" w:author="Huawei" w:date="2024-02-02T15:20:00Z">
        <w:r>
          <w:rPr>
            <w:snapToGrid w:val="0"/>
            <w:lang w:eastAsia="zh-CN"/>
          </w:rPr>
          <w:t>.3.1</w:t>
        </w:r>
        <w:r>
          <w:rPr>
            <w:snapToGrid w:val="0"/>
            <w:lang w:eastAsia="zh-CN"/>
          </w:rPr>
          <w:tab/>
          <w:t>Test Purpose and Environment</w:t>
        </w:r>
        <w:bookmarkEnd w:id="4401"/>
      </w:ins>
    </w:p>
    <w:p w:rsidR="00644FEB" w:rsidRDefault="00CF6C33">
      <w:pPr>
        <w:rPr>
          <w:ins w:id="4405" w:author="Huawei" w:date="2024-02-02T15:20:00Z"/>
        </w:rPr>
      </w:pPr>
      <w:ins w:id="4406" w:author="Huawei" w:date="2024-02-02T15:20:00Z">
        <w:r>
          <w:t>The purpose of this test is to verify that the UE properly detects CSI-RS-based beam failure in the set q</w:t>
        </w:r>
        <w:r>
          <w:rPr>
            <w:vertAlign w:val="subscript"/>
          </w:rPr>
          <w:t>0</w:t>
        </w:r>
        <w:r>
          <w:t xml:space="preserve"> configured for a serving cell and that </w:t>
        </w:r>
        <w:r>
          <w:t>the UE performs correct CSI-RS-based link recovery based on beam candicate set q</w:t>
        </w:r>
        <w:r>
          <w:rPr>
            <w:vertAlign w:val="subscript"/>
          </w:rPr>
          <w:t>1</w:t>
        </w:r>
        <w:r>
          <w:t>. The purpose is to test the downlink monitoring for beam failure detection within the UEs active DL BWP, during the evaluation period, and link recovery, when no DRX is used.</w:t>
        </w:r>
        <w:r>
          <w:t xml:space="preserve"> This test will partly verify the CSI-RS based beam failure detection and link recovery for an FR1 serving cell requirements in clause </w:t>
        </w:r>
        <w:r>
          <w:rPr>
            <w:highlight w:val="yellow"/>
          </w:rPr>
          <w:t>8.5D.</w:t>
        </w:r>
      </w:ins>
    </w:p>
    <w:p w:rsidR="00644FEB" w:rsidRDefault="00CF6C33">
      <w:pPr>
        <w:spacing w:before="120"/>
        <w:rPr>
          <w:ins w:id="4407" w:author="CMCC-shiyuan-0228" w:date="2024-02-29T21:52:00Z"/>
        </w:rPr>
      </w:pPr>
      <w:ins w:id="4408" w:author="Huawei" w:date="2024-02-02T15:20:00Z">
        <w:r>
          <w:t>The test parameters are given in Tables A.</w:t>
        </w:r>
      </w:ins>
      <w:ins w:id="4409" w:author="Huawei" w:date="2024-02-02T15:23:00Z">
        <w:r>
          <w:t>X1.Y1.Z2</w:t>
        </w:r>
      </w:ins>
      <w:ins w:id="4410" w:author="Huawei" w:date="2024-02-02T15:20:00Z">
        <w:r>
          <w:t>.3.1-1, A.</w:t>
        </w:r>
      </w:ins>
      <w:ins w:id="4411" w:author="Huawei" w:date="2024-02-02T15:23:00Z">
        <w:r>
          <w:t>X1.Y1.Z2</w:t>
        </w:r>
      </w:ins>
      <w:ins w:id="4412" w:author="Huawei" w:date="2024-02-02T15:20:00Z">
        <w:r>
          <w:t>.3.1-2, and below. There is one cell, cell 1 wh</w:t>
        </w:r>
        <w:r>
          <w:t>ich is the active cell, in the test. The test consists of five successive time periods, with time duration of T1, T2, T3, T4 and T5 respectively. Figure A.</w:t>
        </w:r>
      </w:ins>
      <w:ins w:id="4413" w:author="Huawei" w:date="2024-02-02T15:23:00Z">
        <w:r>
          <w:t>X1.Y1.Z2</w:t>
        </w:r>
      </w:ins>
      <w:ins w:id="4414" w:author="Huawei" w:date="2024-02-02T15:20:00Z">
        <w:r>
          <w:t>.3.1-1 shows the variation of the downlink SNR of the CSI-RS in set q</w:t>
        </w:r>
        <w:r>
          <w:rPr>
            <w:vertAlign w:val="subscript"/>
          </w:rPr>
          <w:t>0</w:t>
        </w:r>
        <w:r>
          <w:t xml:space="preserve"> in the active cell to emulate CSI-RS based beam failure. Figure A.</w:t>
        </w:r>
      </w:ins>
      <w:ins w:id="4415" w:author="Huawei" w:date="2024-02-02T15:23:00Z">
        <w:r>
          <w:t>X1.Y1.Z2</w:t>
        </w:r>
      </w:ins>
      <w:ins w:id="4416" w:author="Huawei" w:date="2024-02-02T15:20:00Z">
        <w:r>
          <w:t>.3.1-2 shows the variation of the downlink L1-RSRP of the CSI-RS in set q</w:t>
        </w:r>
        <w:r>
          <w:rPr>
            <w:vertAlign w:val="subscript"/>
          </w:rPr>
          <w:t>1</w:t>
        </w:r>
        <w:r>
          <w:t xml:space="preserve"> of the candidate beam used for link recovery. Prior to the start of the time duration T1, the UE shall be </w:t>
        </w:r>
        <w:r>
          <w:t>fully synchronized to cell 1. The UE shall be configured for periodic CSI reporting with a reporting periodicity of 5 ms. In the test, DRX configuration is not enabled.</w:t>
        </w:r>
      </w:ins>
    </w:p>
    <w:p w:rsidR="00644FEB" w:rsidRDefault="00CF6C33">
      <w:pPr>
        <w:rPr>
          <w:ins w:id="4417" w:author="CMCC-shiyuan-0228" w:date="2024-02-29T21:52:00Z"/>
          <w:lang w:val="en-US" w:eastAsia="zh-CN"/>
        </w:rPr>
      </w:pPr>
      <w:ins w:id="4418" w:author="CMCC-shiyuan-0228" w:date="2024-02-29T21:52:00Z">
        <w:r>
          <w:rPr>
            <w:rFonts w:hint="eastAsia"/>
            <w:lang w:val="en-US" w:eastAsia="zh-CN"/>
          </w:rPr>
          <w:t>UE positioning and UE speed are set by AT command. UE speed is 0km/h, UE specific posit</w:t>
        </w:r>
        <w:r>
          <w:rPr>
            <w:rFonts w:hint="eastAsia"/>
            <w:lang w:val="en-US" w:eastAsia="zh-CN"/>
          </w:rPr>
          <w:t>ioning is emulated by test system.</w:t>
        </w:r>
      </w:ins>
    </w:p>
    <w:p w:rsidR="00644FEB" w:rsidRDefault="00CF6C33">
      <w:pPr>
        <w:rPr>
          <w:ins w:id="4419" w:author="CMCC-shiyuan-0228" w:date="2024-02-29T21:52:00Z"/>
          <w:lang w:val="en-US" w:eastAsia="zh-CN"/>
        </w:rPr>
      </w:pPr>
      <w:ins w:id="4420" w:author="CMCC-shiyuan-0228" w:date="2024-02-29T21:52:00Z">
        <w:r>
          <w:rPr>
            <w:rFonts w:eastAsia="等线" w:hint="eastAsia"/>
            <w:lang w:val="en-US" w:eastAsia="zh-CN"/>
          </w:rPr>
          <w:t xml:space="preserve">The </w:t>
        </w:r>
        <w:r>
          <w:rPr>
            <w:rFonts w:eastAsia="宋体" w:hint="eastAsia"/>
            <w:lang w:val="en-US" w:eastAsia="zh-CN"/>
          </w:rPr>
          <w:t>specific gNB reference location is emulated by test system.</w:t>
        </w:r>
      </w:ins>
    </w:p>
    <w:p w:rsidR="00644FEB" w:rsidRDefault="00644FEB">
      <w:pPr>
        <w:spacing w:before="120"/>
        <w:rPr>
          <w:ins w:id="4421" w:author="Huawei" w:date="2024-02-02T15:20:00Z"/>
        </w:rPr>
      </w:pPr>
    </w:p>
    <w:p w:rsidR="00644FEB" w:rsidRDefault="00CF6C33">
      <w:pPr>
        <w:pStyle w:val="TH"/>
        <w:rPr>
          <w:ins w:id="4422" w:author="Huawei" w:date="2024-02-02T15:20:00Z"/>
        </w:rPr>
      </w:pPr>
      <w:ins w:id="4423" w:author="Huawei" w:date="2024-02-02T15:20:00Z">
        <w:r>
          <w:t>Table A.</w:t>
        </w:r>
      </w:ins>
      <w:ins w:id="4424" w:author="Huawei" w:date="2024-02-02T15:23:00Z">
        <w:r>
          <w:t>X1.Y1.Z2</w:t>
        </w:r>
      </w:ins>
      <w:ins w:id="4425" w:author="Huawei" w:date="2024-02-02T15:20:00Z">
        <w:r>
          <w:t>.3.1-1: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4FEB">
        <w:trPr>
          <w:trHeight w:val="187"/>
          <w:jc w:val="center"/>
          <w:ins w:id="4426" w:author="Huawei" w:date="2024-02-02T15:20:00Z"/>
        </w:trPr>
        <w:tc>
          <w:tcPr>
            <w:tcW w:w="2265" w:type="dxa"/>
            <w:shd w:val="clear" w:color="auto" w:fill="auto"/>
          </w:tcPr>
          <w:p w:rsidR="00644FEB" w:rsidRDefault="00CF6C33">
            <w:pPr>
              <w:pStyle w:val="TAH"/>
              <w:rPr>
                <w:ins w:id="4427" w:author="Huawei" w:date="2024-02-02T15:20:00Z"/>
              </w:rPr>
            </w:pPr>
            <w:ins w:id="4428" w:author="Huawei" w:date="2024-02-02T15:20:00Z">
              <w:r>
                <w:t>Configuration</w:t>
              </w:r>
            </w:ins>
          </w:p>
        </w:tc>
        <w:tc>
          <w:tcPr>
            <w:tcW w:w="6905" w:type="dxa"/>
            <w:shd w:val="clear" w:color="auto" w:fill="auto"/>
          </w:tcPr>
          <w:p w:rsidR="00644FEB" w:rsidRDefault="00CF6C33">
            <w:pPr>
              <w:pStyle w:val="TAH"/>
              <w:rPr>
                <w:ins w:id="4429" w:author="Huawei" w:date="2024-02-02T15:20:00Z"/>
              </w:rPr>
            </w:pPr>
            <w:ins w:id="4430" w:author="Huawei" w:date="2024-02-02T15:20:00Z">
              <w:r>
                <w:t>Description</w:t>
              </w:r>
            </w:ins>
          </w:p>
        </w:tc>
      </w:tr>
      <w:tr w:rsidR="00644FEB">
        <w:trPr>
          <w:trHeight w:val="187"/>
          <w:jc w:val="center"/>
          <w:ins w:id="4431" w:author="Huawei" w:date="2024-02-02T15:20:00Z"/>
        </w:trPr>
        <w:tc>
          <w:tcPr>
            <w:tcW w:w="2265" w:type="dxa"/>
            <w:shd w:val="clear" w:color="auto" w:fill="auto"/>
          </w:tcPr>
          <w:p w:rsidR="00644FEB" w:rsidRDefault="00CF6C33">
            <w:pPr>
              <w:pStyle w:val="TAL"/>
              <w:rPr>
                <w:ins w:id="4432" w:author="Huawei" w:date="2024-02-02T15:20:00Z"/>
              </w:rPr>
            </w:pPr>
            <w:ins w:id="4433" w:author="Huawei" w:date="2024-02-02T15:20:00Z">
              <w:r>
                <w:t>1</w:t>
              </w:r>
            </w:ins>
          </w:p>
        </w:tc>
        <w:tc>
          <w:tcPr>
            <w:tcW w:w="6905" w:type="dxa"/>
            <w:shd w:val="clear" w:color="auto" w:fill="auto"/>
          </w:tcPr>
          <w:p w:rsidR="00644FEB" w:rsidRDefault="00CF6C33">
            <w:pPr>
              <w:pStyle w:val="TAL"/>
              <w:rPr>
                <w:ins w:id="4434" w:author="Huawei" w:date="2024-02-02T15:20:00Z"/>
              </w:rPr>
            </w:pPr>
            <w:ins w:id="4435" w:author="Huawei" w:date="2024-02-02T15:20:00Z">
              <w:r>
                <w:t>FDD duplex mode, 15 kHz SSB SCS, 10 MHz bandwidth</w:t>
              </w:r>
            </w:ins>
          </w:p>
        </w:tc>
      </w:tr>
      <w:tr w:rsidR="00644FEB">
        <w:trPr>
          <w:trHeight w:val="187"/>
          <w:jc w:val="center"/>
          <w:ins w:id="4436" w:author="Huawei" w:date="2024-02-02T15:20:00Z"/>
        </w:trPr>
        <w:tc>
          <w:tcPr>
            <w:tcW w:w="2265" w:type="dxa"/>
            <w:shd w:val="clear" w:color="auto" w:fill="auto"/>
          </w:tcPr>
          <w:p w:rsidR="00644FEB" w:rsidRDefault="00CF6C33">
            <w:pPr>
              <w:pStyle w:val="TAL"/>
              <w:rPr>
                <w:ins w:id="4437" w:author="Huawei" w:date="2024-02-02T15:20:00Z"/>
              </w:rPr>
            </w:pPr>
            <w:ins w:id="4438" w:author="Huawei" w:date="2024-02-02T15:20:00Z">
              <w:r>
                <w:t>2</w:t>
              </w:r>
            </w:ins>
          </w:p>
        </w:tc>
        <w:tc>
          <w:tcPr>
            <w:tcW w:w="6905" w:type="dxa"/>
            <w:shd w:val="clear" w:color="auto" w:fill="auto"/>
          </w:tcPr>
          <w:p w:rsidR="00644FEB" w:rsidRDefault="00CF6C33">
            <w:pPr>
              <w:pStyle w:val="TAL"/>
              <w:rPr>
                <w:ins w:id="4439" w:author="Huawei" w:date="2024-02-02T15:20:00Z"/>
              </w:rPr>
            </w:pPr>
            <w:ins w:id="4440" w:author="Huawei" w:date="2024-02-02T15:20:00Z">
              <w:r>
                <w:t xml:space="preserve">TDD </w:t>
              </w:r>
              <w:r>
                <w:t>duplex mode, 15 kHz SSB SCS, 10 MHz bandwidth</w:t>
              </w:r>
            </w:ins>
          </w:p>
        </w:tc>
      </w:tr>
      <w:tr w:rsidR="00644FEB">
        <w:trPr>
          <w:trHeight w:val="187"/>
          <w:jc w:val="center"/>
          <w:ins w:id="4441" w:author="Huawei" w:date="2024-02-02T15:20:00Z"/>
        </w:trPr>
        <w:tc>
          <w:tcPr>
            <w:tcW w:w="2265" w:type="dxa"/>
            <w:shd w:val="clear" w:color="auto" w:fill="auto"/>
          </w:tcPr>
          <w:p w:rsidR="00644FEB" w:rsidRDefault="00CF6C33">
            <w:pPr>
              <w:pStyle w:val="TAL"/>
              <w:rPr>
                <w:ins w:id="4442" w:author="Huawei" w:date="2024-02-02T15:20:00Z"/>
              </w:rPr>
            </w:pPr>
            <w:ins w:id="4443" w:author="Huawei" w:date="2024-02-02T15:20:00Z">
              <w:r>
                <w:t>3</w:t>
              </w:r>
            </w:ins>
          </w:p>
        </w:tc>
        <w:tc>
          <w:tcPr>
            <w:tcW w:w="6905" w:type="dxa"/>
            <w:shd w:val="clear" w:color="auto" w:fill="auto"/>
          </w:tcPr>
          <w:p w:rsidR="00644FEB" w:rsidRDefault="00CF6C33">
            <w:pPr>
              <w:pStyle w:val="TAL"/>
              <w:rPr>
                <w:ins w:id="4444" w:author="Huawei" w:date="2024-02-02T15:20:00Z"/>
              </w:rPr>
            </w:pPr>
            <w:ins w:id="4445" w:author="Huawei" w:date="2024-02-02T15:20:00Z">
              <w:r>
                <w:t>TDD duplex mode, 30 kHz SSB SCS, 40 MHz bandwidth</w:t>
              </w:r>
            </w:ins>
          </w:p>
        </w:tc>
      </w:tr>
      <w:tr w:rsidR="00644FEB">
        <w:trPr>
          <w:trHeight w:val="187"/>
          <w:jc w:val="center"/>
          <w:ins w:id="4446" w:author="Huawei" w:date="2024-02-02T15:20:00Z"/>
        </w:trPr>
        <w:tc>
          <w:tcPr>
            <w:tcW w:w="9170" w:type="dxa"/>
            <w:gridSpan w:val="2"/>
            <w:shd w:val="clear" w:color="auto" w:fill="auto"/>
          </w:tcPr>
          <w:p w:rsidR="00644FEB" w:rsidRDefault="00CF6C33">
            <w:pPr>
              <w:pStyle w:val="TAN"/>
              <w:rPr>
                <w:ins w:id="4447" w:author="Huawei" w:date="2024-02-02T15:20:00Z"/>
              </w:rPr>
            </w:pPr>
            <w:ins w:id="4448" w:author="Huawei" w:date="2024-02-02T15:20:00Z">
              <w:r>
                <w:t>Note:</w:t>
              </w:r>
              <w:r>
                <w:tab/>
                <w:t>The UE is only required to pass in one of the supported test configurations in FR1</w:t>
              </w:r>
            </w:ins>
          </w:p>
        </w:tc>
      </w:tr>
    </w:tbl>
    <w:p w:rsidR="00644FEB" w:rsidRDefault="00644FEB">
      <w:pPr>
        <w:spacing w:before="120"/>
        <w:rPr>
          <w:ins w:id="4449" w:author="Huawei" w:date="2024-02-02T15:20:00Z"/>
        </w:rPr>
      </w:pPr>
    </w:p>
    <w:p w:rsidR="00644FEB" w:rsidRDefault="00CF6C33">
      <w:pPr>
        <w:pStyle w:val="TH"/>
        <w:rPr>
          <w:ins w:id="4450" w:author="Huawei" w:date="2024-02-02T15:20:00Z"/>
        </w:rPr>
      </w:pPr>
      <w:ins w:id="4451" w:author="Huawei" w:date="2024-02-02T15:20:00Z">
        <w:r>
          <w:t>Table A.</w:t>
        </w:r>
      </w:ins>
      <w:ins w:id="4452" w:author="Huawei" w:date="2024-02-02T15:23:00Z">
        <w:r>
          <w:t>X1.Y1.Z2</w:t>
        </w:r>
      </w:ins>
      <w:ins w:id="4453" w:author="Huawei" w:date="2024-02-02T15:20:00Z">
        <w:r>
          <w:t>.3.1-2: General test parameters for FR1 PCell for</w:t>
        </w:r>
        <w:r>
          <w:t xml:space="preserve"> CSI-RS-based beam failure detection and link recovery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57"/>
        <w:gridCol w:w="637"/>
        <w:gridCol w:w="1093"/>
        <w:gridCol w:w="991"/>
        <w:gridCol w:w="1986"/>
        <w:gridCol w:w="1894"/>
      </w:tblGrid>
      <w:tr w:rsidR="00644FEB">
        <w:trPr>
          <w:trHeight w:val="187"/>
          <w:jc w:val="center"/>
          <w:ins w:id="4454" w:author="Huawei" w:date="2024-02-02T15:20:00Z"/>
        </w:trPr>
        <w:tc>
          <w:tcPr>
            <w:tcW w:w="2076" w:type="pct"/>
            <w:gridSpan w:val="4"/>
            <w:tcBorders>
              <w:bottom w:val="nil"/>
            </w:tcBorders>
            <w:shd w:val="clear" w:color="auto" w:fill="auto"/>
          </w:tcPr>
          <w:p w:rsidR="00644FEB" w:rsidRDefault="00CF6C33">
            <w:pPr>
              <w:pStyle w:val="TAH"/>
              <w:rPr>
                <w:ins w:id="4455" w:author="Huawei" w:date="2024-02-02T15:20:00Z"/>
              </w:rPr>
            </w:pPr>
            <w:ins w:id="4456" w:author="Huawei" w:date="2024-02-02T15:20:00Z">
              <w:r>
                <w:t>Parameter</w:t>
              </w:r>
            </w:ins>
          </w:p>
        </w:tc>
        <w:tc>
          <w:tcPr>
            <w:tcW w:w="595" w:type="pct"/>
            <w:tcBorders>
              <w:bottom w:val="nil"/>
            </w:tcBorders>
            <w:shd w:val="clear" w:color="auto" w:fill="auto"/>
          </w:tcPr>
          <w:p w:rsidR="00644FEB" w:rsidRDefault="00CF6C33">
            <w:pPr>
              <w:pStyle w:val="TAH"/>
              <w:rPr>
                <w:ins w:id="4457" w:author="Huawei" w:date="2024-02-02T15:20:00Z"/>
              </w:rPr>
            </w:pPr>
            <w:ins w:id="4458" w:author="Huawei" w:date="2024-02-02T15:20:00Z">
              <w:r>
                <w:t>Unit</w:t>
              </w:r>
            </w:ins>
          </w:p>
        </w:tc>
        <w:tc>
          <w:tcPr>
            <w:tcW w:w="1192" w:type="pct"/>
            <w:shd w:val="clear" w:color="auto" w:fill="auto"/>
          </w:tcPr>
          <w:p w:rsidR="00644FEB" w:rsidRDefault="00CF6C33">
            <w:pPr>
              <w:pStyle w:val="TAH"/>
              <w:rPr>
                <w:ins w:id="4459" w:author="Huawei" w:date="2024-02-02T15:20:00Z"/>
              </w:rPr>
            </w:pPr>
            <w:ins w:id="4460" w:author="Huawei" w:date="2024-02-02T15:20:00Z">
              <w:r>
                <w:t>Value</w:t>
              </w:r>
            </w:ins>
          </w:p>
        </w:tc>
        <w:tc>
          <w:tcPr>
            <w:tcW w:w="1137" w:type="pct"/>
            <w:tcBorders>
              <w:bottom w:val="nil"/>
            </w:tcBorders>
            <w:shd w:val="clear" w:color="auto" w:fill="auto"/>
          </w:tcPr>
          <w:p w:rsidR="00644FEB" w:rsidRDefault="00CF6C33">
            <w:pPr>
              <w:pStyle w:val="TAH"/>
              <w:rPr>
                <w:ins w:id="4461" w:author="Huawei" w:date="2024-02-02T15:20:00Z"/>
              </w:rPr>
            </w:pPr>
            <w:ins w:id="4462" w:author="Huawei" w:date="2024-02-02T15:20:00Z">
              <w:r>
                <w:t>Comment</w:t>
              </w:r>
            </w:ins>
          </w:p>
        </w:tc>
      </w:tr>
      <w:tr w:rsidR="00644FEB">
        <w:trPr>
          <w:trHeight w:val="187"/>
          <w:jc w:val="center"/>
          <w:ins w:id="4463" w:author="Huawei" w:date="2024-02-02T15:20:00Z"/>
        </w:trPr>
        <w:tc>
          <w:tcPr>
            <w:tcW w:w="2076" w:type="pct"/>
            <w:gridSpan w:val="4"/>
            <w:tcBorders>
              <w:top w:val="nil"/>
            </w:tcBorders>
            <w:shd w:val="clear" w:color="auto" w:fill="auto"/>
          </w:tcPr>
          <w:p w:rsidR="00644FEB" w:rsidRDefault="00644FEB">
            <w:pPr>
              <w:pStyle w:val="TAH"/>
              <w:rPr>
                <w:ins w:id="4464" w:author="Huawei" w:date="2024-02-02T15:20:00Z"/>
              </w:rPr>
            </w:pPr>
          </w:p>
        </w:tc>
        <w:tc>
          <w:tcPr>
            <w:tcW w:w="595" w:type="pct"/>
            <w:tcBorders>
              <w:top w:val="nil"/>
            </w:tcBorders>
            <w:shd w:val="clear" w:color="auto" w:fill="auto"/>
          </w:tcPr>
          <w:p w:rsidR="00644FEB" w:rsidRDefault="00644FEB">
            <w:pPr>
              <w:pStyle w:val="TAH"/>
              <w:rPr>
                <w:ins w:id="4465" w:author="Huawei" w:date="2024-02-02T15:20:00Z"/>
              </w:rPr>
            </w:pPr>
          </w:p>
        </w:tc>
        <w:tc>
          <w:tcPr>
            <w:tcW w:w="1192" w:type="pct"/>
            <w:shd w:val="clear" w:color="auto" w:fill="auto"/>
          </w:tcPr>
          <w:p w:rsidR="00644FEB" w:rsidRDefault="00CF6C33">
            <w:pPr>
              <w:pStyle w:val="TAH"/>
              <w:rPr>
                <w:ins w:id="4466" w:author="Huawei" w:date="2024-02-02T15:20:00Z"/>
              </w:rPr>
            </w:pPr>
            <w:ins w:id="4467" w:author="Huawei" w:date="2024-02-02T15:20:00Z">
              <w:r>
                <w:t>Test 1</w:t>
              </w:r>
            </w:ins>
          </w:p>
        </w:tc>
        <w:tc>
          <w:tcPr>
            <w:tcW w:w="1137" w:type="pct"/>
            <w:tcBorders>
              <w:top w:val="nil"/>
            </w:tcBorders>
            <w:shd w:val="clear" w:color="auto" w:fill="auto"/>
          </w:tcPr>
          <w:p w:rsidR="00644FEB" w:rsidRDefault="00644FEB">
            <w:pPr>
              <w:pStyle w:val="TAH"/>
              <w:rPr>
                <w:ins w:id="4468" w:author="Huawei" w:date="2024-02-02T15:20:00Z"/>
              </w:rPr>
            </w:pPr>
          </w:p>
        </w:tc>
      </w:tr>
      <w:tr w:rsidR="00644FEB">
        <w:trPr>
          <w:trHeight w:val="187"/>
          <w:jc w:val="center"/>
          <w:ins w:id="4469" w:author="Huawei" w:date="2024-02-02T15:20:00Z"/>
        </w:trPr>
        <w:tc>
          <w:tcPr>
            <w:tcW w:w="2076" w:type="pct"/>
            <w:gridSpan w:val="4"/>
            <w:shd w:val="clear" w:color="auto" w:fill="auto"/>
          </w:tcPr>
          <w:p w:rsidR="00644FEB" w:rsidRDefault="00CF6C33">
            <w:pPr>
              <w:pStyle w:val="TAL"/>
              <w:rPr>
                <w:ins w:id="4470" w:author="Huawei" w:date="2024-02-02T15:20:00Z"/>
              </w:rPr>
            </w:pPr>
            <w:ins w:id="4471" w:author="Huawei" w:date="2024-02-02T15:20:00Z">
              <w:r>
                <w:t xml:space="preserve">Active PCell </w:t>
              </w:r>
            </w:ins>
          </w:p>
        </w:tc>
        <w:tc>
          <w:tcPr>
            <w:tcW w:w="595" w:type="pct"/>
            <w:shd w:val="clear" w:color="auto" w:fill="auto"/>
          </w:tcPr>
          <w:p w:rsidR="00644FEB" w:rsidRDefault="00644FEB">
            <w:pPr>
              <w:pStyle w:val="TAC"/>
              <w:rPr>
                <w:ins w:id="4472" w:author="Huawei" w:date="2024-02-02T15:20:00Z"/>
              </w:rPr>
            </w:pPr>
          </w:p>
        </w:tc>
        <w:tc>
          <w:tcPr>
            <w:tcW w:w="1192" w:type="pct"/>
            <w:shd w:val="clear" w:color="auto" w:fill="auto"/>
          </w:tcPr>
          <w:p w:rsidR="00644FEB" w:rsidRDefault="00CF6C33">
            <w:pPr>
              <w:pStyle w:val="TAC"/>
              <w:rPr>
                <w:ins w:id="4473" w:author="Huawei" w:date="2024-02-02T15:20:00Z"/>
              </w:rPr>
            </w:pPr>
            <w:ins w:id="4474" w:author="Huawei" w:date="2024-02-02T15:20:00Z">
              <w:r>
                <w:t>Cell 1</w:t>
              </w:r>
            </w:ins>
          </w:p>
        </w:tc>
        <w:tc>
          <w:tcPr>
            <w:tcW w:w="1137" w:type="pct"/>
          </w:tcPr>
          <w:p w:rsidR="00644FEB" w:rsidRDefault="00644FEB">
            <w:pPr>
              <w:pStyle w:val="TAC"/>
              <w:rPr>
                <w:ins w:id="4475" w:author="Huawei" w:date="2024-02-02T15:20:00Z"/>
              </w:rPr>
            </w:pPr>
          </w:p>
        </w:tc>
      </w:tr>
      <w:tr w:rsidR="00644FEB">
        <w:trPr>
          <w:trHeight w:val="187"/>
          <w:jc w:val="center"/>
          <w:ins w:id="4476" w:author="Huawei" w:date="2024-02-02T15:20:00Z"/>
        </w:trPr>
        <w:tc>
          <w:tcPr>
            <w:tcW w:w="2076" w:type="pct"/>
            <w:gridSpan w:val="4"/>
            <w:shd w:val="clear" w:color="auto" w:fill="auto"/>
          </w:tcPr>
          <w:p w:rsidR="00644FEB" w:rsidRDefault="00CF6C33">
            <w:pPr>
              <w:pStyle w:val="TAL"/>
              <w:rPr>
                <w:ins w:id="4477" w:author="Huawei" w:date="2024-02-02T15:20:00Z"/>
              </w:rPr>
            </w:pPr>
            <w:ins w:id="4478" w:author="Huawei" w:date="2024-02-02T15:20:00Z">
              <w:r>
                <w:t>RF Channel Number</w:t>
              </w:r>
            </w:ins>
          </w:p>
        </w:tc>
        <w:tc>
          <w:tcPr>
            <w:tcW w:w="595" w:type="pct"/>
            <w:tcBorders>
              <w:bottom w:val="single" w:sz="4" w:space="0" w:color="auto"/>
            </w:tcBorders>
            <w:shd w:val="clear" w:color="auto" w:fill="auto"/>
          </w:tcPr>
          <w:p w:rsidR="00644FEB" w:rsidRDefault="00644FEB">
            <w:pPr>
              <w:pStyle w:val="TAC"/>
              <w:rPr>
                <w:ins w:id="4479" w:author="Huawei" w:date="2024-02-02T15:20:00Z"/>
              </w:rPr>
            </w:pPr>
          </w:p>
        </w:tc>
        <w:tc>
          <w:tcPr>
            <w:tcW w:w="1192" w:type="pct"/>
            <w:shd w:val="clear" w:color="auto" w:fill="auto"/>
          </w:tcPr>
          <w:p w:rsidR="00644FEB" w:rsidRDefault="00CF6C33">
            <w:pPr>
              <w:pStyle w:val="TAC"/>
              <w:rPr>
                <w:ins w:id="4480" w:author="Huawei" w:date="2024-02-02T15:20:00Z"/>
              </w:rPr>
            </w:pPr>
            <w:ins w:id="4481" w:author="Huawei" w:date="2024-02-02T15:20:00Z">
              <w:r>
                <w:t>1</w:t>
              </w:r>
            </w:ins>
          </w:p>
        </w:tc>
        <w:tc>
          <w:tcPr>
            <w:tcW w:w="1137" w:type="pct"/>
          </w:tcPr>
          <w:p w:rsidR="00644FEB" w:rsidRDefault="00644FEB">
            <w:pPr>
              <w:pStyle w:val="TAC"/>
              <w:rPr>
                <w:ins w:id="4482" w:author="Huawei" w:date="2024-02-02T15:20:00Z"/>
              </w:rPr>
            </w:pPr>
          </w:p>
        </w:tc>
      </w:tr>
      <w:tr w:rsidR="00644FEB">
        <w:trPr>
          <w:trHeight w:val="187"/>
          <w:jc w:val="center"/>
          <w:ins w:id="4483" w:author="Huawei" w:date="2024-02-02T15:20:00Z"/>
        </w:trPr>
        <w:tc>
          <w:tcPr>
            <w:tcW w:w="884" w:type="pct"/>
            <w:tcBorders>
              <w:bottom w:val="nil"/>
            </w:tcBorders>
            <w:shd w:val="clear" w:color="auto" w:fill="auto"/>
          </w:tcPr>
          <w:p w:rsidR="00644FEB" w:rsidRDefault="00CF6C33">
            <w:pPr>
              <w:pStyle w:val="TAL"/>
              <w:rPr>
                <w:ins w:id="4484" w:author="Huawei" w:date="2024-02-02T15:20:00Z"/>
              </w:rPr>
            </w:pPr>
            <w:ins w:id="4485" w:author="Huawei" w:date="2024-02-02T15:20:00Z">
              <w:r>
                <w:t>Duplex mode</w:t>
              </w:r>
            </w:ins>
          </w:p>
        </w:tc>
        <w:tc>
          <w:tcPr>
            <w:tcW w:w="1192" w:type="pct"/>
            <w:gridSpan w:val="3"/>
            <w:shd w:val="clear" w:color="auto" w:fill="auto"/>
          </w:tcPr>
          <w:p w:rsidR="00644FEB" w:rsidRDefault="00CF6C33">
            <w:pPr>
              <w:pStyle w:val="TAL"/>
              <w:rPr>
                <w:ins w:id="4486" w:author="Huawei" w:date="2024-02-02T15:20:00Z"/>
              </w:rPr>
            </w:pPr>
            <w:ins w:id="4487" w:author="Huawei" w:date="2024-02-02T15:20:00Z">
              <w:r>
                <w:t>Config 1</w:t>
              </w:r>
            </w:ins>
          </w:p>
        </w:tc>
        <w:tc>
          <w:tcPr>
            <w:tcW w:w="595" w:type="pct"/>
            <w:tcBorders>
              <w:bottom w:val="nil"/>
            </w:tcBorders>
            <w:shd w:val="clear" w:color="auto" w:fill="auto"/>
          </w:tcPr>
          <w:p w:rsidR="00644FEB" w:rsidRDefault="00644FEB">
            <w:pPr>
              <w:pStyle w:val="TAC"/>
              <w:rPr>
                <w:ins w:id="4488" w:author="Huawei" w:date="2024-02-02T15:20:00Z"/>
              </w:rPr>
            </w:pPr>
          </w:p>
        </w:tc>
        <w:tc>
          <w:tcPr>
            <w:tcW w:w="1192" w:type="pct"/>
            <w:shd w:val="clear" w:color="auto" w:fill="auto"/>
          </w:tcPr>
          <w:p w:rsidR="00644FEB" w:rsidRDefault="00CF6C33">
            <w:pPr>
              <w:pStyle w:val="TAC"/>
              <w:rPr>
                <w:ins w:id="4489" w:author="Huawei" w:date="2024-02-02T15:20:00Z"/>
              </w:rPr>
            </w:pPr>
            <w:ins w:id="4490" w:author="Huawei" w:date="2024-02-02T15:20:00Z">
              <w:r>
                <w:t>FDD</w:t>
              </w:r>
            </w:ins>
          </w:p>
        </w:tc>
        <w:tc>
          <w:tcPr>
            <w:tcW w:w="1137" w:type="pct"/>
          </w:tcPr>
          <w:p w:rsidR="00644FEB" w:rsidRDefault="00644FEB">
            <w:pPr>
              <w:pStyle w:val="TAC"/>
              <w:rPr>
                <w:ins w:id="4491" w:author="Huawei" w:date="2024-02-02T15:20:00Z"/>
              </w:rPr>
            </w:pPr>
          </w:p>
        </w:tc>
      </w:tr>
      <w:tr w:rsidR="00644FEB">
        <w:trPr>
          <w:trHeight w:val="187"/>
          <w:jc w:val="center"/>
          <w:ins w:id="4492" w:author="Huawei" w:date="2024-02-02T15:20:00Z"/>
        </w:trPr>
        <w:tc>
          <w:tcPr>
            <w:tcW w:w="884" w:type="pct"/>
            <w:tcBorders>
              <w:top w:val="nil"/>
              <w:bottom w:val="single" w:sz="4" w:space="0" w:color="auto"/>
            </w:tcBorders>
            <w:shd w:val="clear" w:color="auto" w:fill="auto"/>
          </w:tcPr>
          <w:p w:rsidR="00644FEB" w:rsidRDefault="00644FEB">
            <w:pPr>
              <w:pStyle w:val="TAL"/>
              <w:rPr>
                <w:ins w:id="4493" w:author="Huawei" w:date="2024-02-02T15:20:00Z"/>
              </w:rPr>
            </w:pPr>
          </w:p>
        </w:tc>
        <w:tc>
          <w:tcPr>
            <w:tcW w:w="1192" w:type="pct"/>
            <w:gridSpan w:val="3"/>
            <w:shd w:val="clear" w:color="auto" w:fill="auto"/>
          </w:tcPr>
          <w:p w:rsidR="00644FEB" w:rsidRDefault="00CF6C33">
            <w:pPr>
              <w:pStyle w:val="TAL"/>
              <w:rPr>
                <w:ins w:id="4494" w:author="Huawei" w:date="2024-02-02T15:20:00Z"/>
              </w:rPr>
            </w:pPr>
            <w:ins w:id="4495" w:author="Huawei" w:date="2024-02-02T15:20:00Z">
              <w:r>
                <w:t>Config 2, 3</w:t>
              </w:r>
            </w:ins>
          </w:p>
        </w:tc>
        <w:tc>
          <w:tcPr>
            <w:tcW w:w="595" w:type="pct"/>
            <w:tcBorders>
              <w:top w:val="nil"/>
              <w:bottom w:val="single" w:sz="4" w:space="0" w:color="auto"/>
            </w:tcBorders>
            <w:shd w:val="clear" w:color="auto" w:fill="auto"/>
          </w:tcPr>
          <w:p w:rsidR="00644FEB" w:rsidRDefault="00644FEB">
            <w:pPr>
              <w:pStyle w:val="TAC"/>
              <w:rPr>
                <w:ins w:id="4496" w:author="Huawei" w:date="2024-02-02T15:20:00Z"/>
              </w:rPr>
            </w:pPr>
          </w:p>
        </w:tc>
        <w:tc>
          <w:tcPr>
            <w:tcW w:w="1192" w:type="pct"/>
            <w:shd w:val="clear" w:color="auto" w:fill="auto"/>
          </w:tcPr>
          <w:p w:rsidR="00644FEB" w:rsidRDefault="00CF6C33">
            <w:pPr>
              <w:pStyle w:val="TAC"/>
              <w:rPr>
                <w:ins w:id="4497" w:author="Huawei" w:date="2024-02-02T15:20:00Z"/>
              </w:rPr>
            </w:pPr>
            <w:ins w:id="4498" w:author="Huawei" w:date="2024-02-02T15:20:00Z">
              <w:r>
                <w:t>TDD</w:t>
              </w:r>
            </w:ins>
          </w:p>
        </w:tc>
        <w:tc>
          <w:tcPr>
            <w:tcW w:w="1137" w:type="pct"/>
          </w:tcPr>
          <w:p w:rsidR="00644FEB" w:rsidRDefault="00644FEB">
            <w:pPr>
              <w:pStyle w:val="TAC"/>
              <w:rPr>
                <w:ins w:id="4499" w:author="Huawei" w:date="2024-02-02T15:20:00Z"/>
              </w:rPr>
            </w:pPr>
          </w:p>
        </w:tc>
      </w:tr>
      <w:tr w:rsidR="00644FEB">
        <w:trPr>
          <w:trHeight w:val="187"/>
          <w:jc w:val="center"/>
          <w:ins w:id="4500" w:author="Huawei" w:date="2024-02-02T15:20:00Z"/>
        </w:trPr>
        <w:tc>
          <w:tcPr>
            <w:tcW w:w="884" w:type="pct"/>
            <w:tcBorders>
              <w:bottom w:val="nil"/>
            </w:tcBorders>
            <w:shd w:val="clear" w:color="auto" w:fill="auto"/>
          </w:tcPr>
          <w:p w:rsidR="00644FEB" w:rsidRDefault="00CF6C33">
            <w:pPr>
              <w:pStyle w:val="TAL"/>
              <w:rPr>
                <w:ins w:id="4501" w:author="Huawei" w:date="2024-02-02T15:20:00Z"/>
              </w:rPr>
            </w:pPr>
            <w:ins w:id="4502" w:author="Huawei" w:date="2024-02-02T15:20:00Z">
              <w:r>
                <w:t>TDD Configuration</w:t>
              </w:r>
            </w:ins>
          </w:p>
        </w:tc>
        <w:tc>
          <w:tcPr>
            <w:tcW w:w="1192" w:type="pct"/>
            <w:gridSpan w:val="3"/>
            <w:shd w:val="clear" w:color="auto" w:fill="auto"/>
          </w:tcPr>
          <w:p w:rsidR="00644FEB" w:rsidRDefault="00CF6C33">
            <w:pPr>
              <w:pStyle w:val="TAL"/>
              <w:rPr>
                <w:ins w:id="4503" w:author="Huawei" w:date="2024-02-02T15:20:00Z"/>
              </w:rPr>
            </w:pPr>
            <w:ins w:id="4504" w:author="Huawei" w:date="2024-02-02T15:20:00Z">
              <w:r>
                <w:t>Config 1</w:t>
              </w:r>
            </w:ins>
          </w:p>
        </w:tc>
        <w:tc>
          <w:tcPr>
            <w:tcW w:w="595" w:type="pct"/>
            <w:tcBorders>
              <w:bottom w:val="nil"/>
            </w:tcBorders>
            <w:shd w:val="clear" w:color="auto" w:fill="auto"/>
          </w:tcPr>
          <w:p w:rsidR="00644FEB" w:rsidRDefault="00644FEB">
            <w:pPr>
              <w:pStyle w:val="TAC"/>
              <w:rPr>
                <w:ins w:id="4505" w:author="Huawei" w:date="2024-02-02T15:20:00Z"/>
              </w:rPr>
            </w:pPr>
          </w:p>
        </w:tc>
        <w:tc>
          <w:tcPr>
            <w:tcW w:w="1192" w:type="pct"/>
            <w:shd w:val="clear" w:color="auto" w:fill="auto"/>
          </w:tcPr>
          <w:p w:rsidR="00644FEB" w:rsidRDefault="00CF6C33">
            <w:pPr>
              <w:pStyle w:val="TAC"/>
              <w:rPr>
                <w:ins w:id="4506" w:author="Huawei" w:date="2024-02-02T15:20:00Z"/>
              </w:rPr>
            </w:pPr>
            <w:ins w:id="4507" w:author="Huawei" w:date="2024-02-02T15:20:00Z">
              <w:r>
                <w:t xml:space="preserve">Not </w:t>
              </w:r>
              <w:r>
                <w:t>Applicable</w:t>
              </w:r>
            </w:ins>
          </w:p>
        </w:tc>
        <w:tc>
          <w:tcPr>
            <w:tcW w:w="1137" w:type="pct"/>
          </w:tcPr>
          <w:p w:rsidR="00644FEB" w:rsidRDefault="00644FEB">
            <w:pPr>
              <w:pStyle w:val="TAC"/>
              <w:rPr>
                <w:ins w:id="4508" w:author="Huawei" w:date="2024-02-02T15:20:00Z"/>
              </w:rPr>
            </w:pPr>
          </w:p>
        </w:tc>
      </w:tr>
      <w:tr w:rsidR="00644FEB">
        <w:trPr>
          <w:trHeight w:val="187"/>
          <w:jc w:val="center"/>
          <w:ins w:id="4509" w:author="Huawei" w:date="2024-02-02T15:20:00Z"/>
        </w:trPr>
        <w:tc>
          <w:tcPr>
            <w:tcW w:w="884" w:type="pct"/>
            <w:tcBorders>
              <w:top w:val="nil"/>
              <w:bottom w:val="nil"/>
            </w:tcBorders>
            <w:shd w:val="clear" w:color="auto" w:fill="auto"/>
          </w:tcPr>
          <w:p w:rsidR="00644FEB" w:rsidRDefault="00644FEB">
            <w:pPr>
              <w:pStyle w:val="TAL"/>
              <w:rPr>
                <w:ins w:id="4510" w:author="Huawei" w:date="2024-02-02T15:20:00Z"/>
              </w:rPr>
            </w:pPr>
          </w:p>
        </w:tc>
        <w:tc>
          <w:tcPr>
            <w:tcW w:w="1192" w:type="pct"/>
            <w:gridSpan w:val="3"/>
            <w:shd w:val="clear" w:color="auto" w:fill="auto"/>
          </w:tcPr>
          <w:p w:rsidR="00644FEB" w:rsidRDefault="00CF6C33">
            <w:pPr>
              <w:pStyle w:val="TAL"/>
              <w:rPr>
                <w:ins w:id="4511" w:author="Huawei" w:date="2024-02-02T15:20:00Z"/>
              </w:rPr>
            </w:pPr>
            <w:ins w:id="4512" w:author="Huawei" w:date="2024-02-02T15:20:00Z">
              <w:r>
                <w:t>Config 2</w:t>
              </w:r>
            </w:ins>
          </w:p>
        </w:tc>
        <w:tc>
          <w:tcPr>
            <w:tcW w:w="595" w:type="pct"/>
            <w:tcBorders>
              <w:top w:val="nil"/>
              <w:bottom w:val="nil"/>
            </w:tcBorders>
            <w:shd w:val="clear" w:color="auto" w:fill="auto"/>
          </w:tcPr>
          <w:p w:rsidR="00644FEB" w:rsidRDefault="00644FEB">
            <w:pPr>
              <w:pStyle w:val="TAC"/>
              <w:rPr>
                <w:ins w:id="4513" w:author="Huawei" w:date="2024-02-02T15:20:00Z"/>
              </w:rPr>
            </w:pPr>
          </w:p>
        </w:tc>
        <w:tc>
          <w:tcPr>
            <w:tcW w:w="1192" w:type="pct"/>
            <w:shd w:val="clear" w:color="auto" w:fill="auto"/>
          </w:tcPr>
          <w:p w:rsidR="00644FEB" w:rsidRDefault="00CF6C33">
            <w:pPr>
              <w:pStyle w:val="TAC"/>
              <w:rPr>
                <w:ins w:id="4514" w:author="Huawei" w:date="2024-02-02T15:20:00Z"/>
              </w:rPr>
            </w:pPr>
            <w:ins w:id="4515" w:author="Huawei" w:date="2024-02-02T15:20:00Z">
              <w:r>
                <w:t>TDDConf.1.1</w:t>
              </w:r>
            </w:ins>
          </w:p>
        </w:tc>
        <w:tc>
          <w:tcPr>
            <w:tcW w:w="1137" w:type="pct"/>
          </w:tcPr>
          <w:p w:rsidR="00644FEB" w:rsidRDefault="00644FEB">
            <w:pPr>
              <w:pStyle w:val="TAC"/>
              <w:rPr>
                <w:ins w:id="4516" w:author="Huawei" w:date="2024-02-02T15:20:00Z"/>
              </w:rPr>
            </w:pPr>
          </w:p>
        </w:tc>
      </w:tr>
      <w:tr w:rsidR="00644FEB">
        <w:trPr>
          <w:trHeight w:val="187"/>
          <w:jc w:val="center"/>
          <w:ins w:id="4517" w:author="Huawei" w:date="2024-02-02T15:20:00Z"/>
        </w:trPr>
        <w:tc>
          <w:tcPr>
            <w:tcW w:w="884" w:type="pct"/>
            <w:tcBorders>
              <w:top w:val="nil"/>
              <w:bottom w:val="single" w:sz="4" w:space="0" w:color="auto"/>
            </w:tcBorders>
            <w:shd w:val="clear" w:color="auto" w:fill="auto"/>
          </w:tcPr>
          <w:p w:rsidR="00644FEB" w:rsidRDefault="00644FEB">
            <w:pPr>
              <w:pStyle w:val="TAL"/>
              <w:rPr>
                <w:ins w:id="4518" w:author="Huawei" w:date="2024-02-02T15:20:00Z"/>
              </w:rPr>
            </w:pPr>
          </w:p>
        </w:tc>
        <w:tc>
          <w:tcPr>
            <w:tcW w:w="1192" w:type="pct"/>
            <w:gridSpan w:val="3"/>
            <w:shd w:val="clear" w:color="auto" w:fill="auto"/>
          </w:tcPr>
          <w:p w:rsidR="00644FEB" w:rsidRDefault="00CF6C33">
            <w:pPr>
              <w:pStyle w:val="TAL"/>
              <w:rPr>
                <w:ins w:id="4519" w:author="Huawei" w:date="2024-02-02T15:20:00Z"/>
              </w:rPr>
            </w:pPr>
            <w:ins w:id="4520" w:author="Huawei" w:date="2024-02-02T15:20:00Z">
              <w:r>
                <w:t>Config 3</w:t>
              </w:r>
            </w:ins>
          </w:p>
        </w:tc>
        <w:tc>
          <w:tcPr>
            <w:tcW w:w="595" w:type="pct"/>
            <w:tcBorders>
              <w:top w:val="nil"/>
              <w:bottom w:val="single" w:sz="4" w:space="0" w:color="auto"/>
            </w:tcBorders>
            <w:shd w:val="clear" w:color="auto" w:fill="auto"/>
          </w:tcPr>
          <w:p w:rsidR="00644FEB" w:rsidRDefault="00644FEB">
            <w:pPr>
              <w:pStyle w:val="TAC"/>
              <w:rPr>
                <w:ins w:id="4521" w:author="Huawei" w:date="2024-02-02T15:20:00Z"/>
              </w:rPr>
            </w:pPr>
          </w:p>
        </w:tc>
        <w:tc>
          <w:tcPr>
            <w:tcW w:w="1192" w:type="pct"/>
            <w:shd w:val="clear" w:color="auto" w:fill="auto"/>
          </w:tcPr>
          <w:p w:rsidR="00644FEB" w:rsidRDefault="00CF6C33">
            <w:pPr>
              <w:pStyle w:val="TAC"/>
              <w:rPr>
                <w:ins w:id="4522" w:author="Huawei" w:date="2024-02-02T15:20:00Z"/>
              </w:rPr>
            </w:pPr>
            <w:ins w:id="4523" w:author="Huawei" w:date="2024-02-02T15:20:00Z">
              <w:r>
                <w:t>TDDConf.2.1</w:t>
              </w:r>
            </w:ins>
          </w:p>
        </w:tc>
        <w:tc>
          <w:tcPr>
            <w:tcW w:w="1137" w:type="pct"/>
            <w:tcBorders>
              <w:bottom w:val="single" w:sz="4" w:space="0" w:color="auto"/>
            </w:tcBorders>
          </w:tcPr>
          <w:p w:rsidR="00644FEB" w:rsidRDefault="00644FEB">
            <w:pPr>
              <w:pStyle w:val="TAC"/>
              <w:rPr>
                <w:ins w:id="4524" w:author="Huawei" w:date="2024-02-02T15:20:00Z"/>
              </w:rPr>
            </w:pPr>
          </w:p>
        </w:tc>
      </w:tr>
      <w:tr w:rsidR="00644FEB">
        <w:trPr>
          <w:trHeight w:val="187"/>
          <w:jc w:val="center"/>
          <w:ins w:id="4525" w:author="Huawei" w:date="2024-02-02T15:20:00Z"/>
        </w:trPr>
        <w:tc>
          <w:tcPr>
            <w:tcW w:w="884" w:type="pct"/>
            <w:tcBorders>
              <w:bottom w:val="nil"/>
            </w:tcBorders>
            <w:shd w:val="clear" w:color="auto" w:fill="auto"/>
          </w:tcPr>
          <w:p w:rsidR="00644FEB" w:rsidRDefault="00CF6C33">
            <w:pPr>
              <w:pStyle w:val="TAL"/>
              <w:rPr>
                <w:ins w:id="4526" w:author="Huawei" w:date="2024-02-02T15:20:00Z"/>
              </w:rPr>
            </w:pPr>
            <w:ins w:id="4527" w:author="Huawei" w:date="2024-02-02T15:20:00Z">
              <w:r>
                <w:t>RMSI CORESET Reference Channel</w:t>
              </w:r>
            </w:ins>
          </w:p>
        </w:tc>
        <w:tc>
          <w:tcPr>
            <w:tcW w:w="1192" w:type="pct"/>
            <w:gridSpan w:val="3"/>
            <w:shd w:val="clear" w:color="auto" w:fill="auto"/>
          </w:tcPr>
          <w:p w:rsidR="00644FEB" w:rsidRDefault="00CF6C33">
            <w:pPr>
              <w:pStyle w:val="TAL"/>
              <w:rPr>
                <w:ins w:id="4528" w:author="Huawei" w:date="2024-02-02T15:20:00Z"/>
              </w:rPr>
            </w:pPr>
            <w:ins w:id="4529" w:author="Huawei" w:date="2024-02-02T15:20:00Z">
              <w:r>
                <w:t>Config 1</w:t>
              </w:r>
            </w:ins>
          </w:p>
        </w:tc>
        <w:tc>
          <w:tcPr>
            <w:tcW w:w="595" w:type="pct"/>
            <w:tcBorders>
              <w:bottom w:val="nil"/>
            </w:tcBorders>
            <w:shd w:val="clear" w:color="auto" w:fill="auto"/>
          </w:tcPr>
          <w:p w:rsidR="00644FEB" w:rsidRDefault="00644FEB">
            <w:pPr>
              <w:pStyle w:val="TAC"/>
              <w:rPr>
                <w:ins w:id="4530" w:author="Huawei" w:date="2024-02-02T15:20:00Z"/>
              </w:rPr>
            </w:pPr>
          </w:p>
        </w:tc>
        <w:tc>
          <w:tcPr>
            <w:tcW w:w="1192" w:type="pct"/>
            <w:shd w:val="clear" w:color="auto" w:fill="auto"/>
          </w:tcPr>
          <w:p w:rsidR="00644FEB" w:rsidRDefault="00CF6C33">
            <w:pPr>
              <w:pStyle w:val="TAC"/>
              <w:rPr>
                <w:ins w:id="4531" w:author="Huawei" w:date="2024-02-02T15:20:00Z"/>
              </w:rPr>
            </w:pPr>
            <w:ins w:id="4532" w:author="Huawei" w:date="2024-02-02T15:20:00Z">
              <w:r>
                <w:t>CR.1.1 FDD</w:t>
              </w:r>
            </w:ins>
          </w:p>
        </w:tc>
        <w:tc>
          <w:tcPr>
            <w:tcW w:w="1137" w:type="pct"/>
            <w:tcBorders>
              <w:bottom w:val="nil"/>
            </w:tcBorders>
            <w:shd w:val="clear" w:color="auto" w:fill="auto"/>
          </w:tcPr>
          <w:p w:rsidR="00644FEB" w:rsidRDefault="00CF6C33">
            <w:pPr>
              <w:pStyle w:val="TAC"/>
              <w:rPr>
                <w:ins w:id="4533" w:author="Huawei" w:date="2024-02-02T15:20:00Z"/>
              </w:rPr>
            </w:pPr>
            <w:ins w:id="4534" w:author="Huawei" w:date="2024-02-02T15:20:00Z">
              <w:r>
                <w:t>A.3.1.2</w:t>
              </w:r>
            </w:ins>
          </w:p>
        </w:tc>
      </w:tr>
      <w:tr w:rsidR="00644FEB">
        <w:trPr>
          <w:trHeight w:val="187"/>
          <w:jc w:val="center"/>
          <w:ins w:id="4535" w:author="Huawei" w:date="2024-02-02T15:20:00Z"/>
        </w:trPr>
        <w:tc>
          <w:tcPr>
            <w:tcW w:w="884" w:type="pct"/>
            <w:tcBorders>
              <w:top w:val="nil"/>
              <w:bottom w:val="nil"/>
            </w:tcBorders>
            <w:shd w:val="clear" w:color="auto" w:fill="auto"/>
          </w:tcPr>
          <w:p w:rsidR="00644FEB" w:rsidRDefault="00644FEB">
            <w:pPr>
              <w:pStyle w:val="TAL"/>
              <w:rPr>
                <w:ins w:id="4536" w:author="Huawei" w:date="2024-02-02T15:20:00Z"/>
              </w:rPr>
            </w:pPr>
          </w:p>
        </w:tc>
        <w:tc>
          <w:tcPr>
            <w:tcW w:w="1192" w:type="pct"/>
            <w:gridSpan w:val="3"/>
            <w:shd w:val="clear" w:color="auto" w:fill="auto"/>
          </w:tcPr>
          <w:p w:rsidR="00644FEB" w:rsidRDefault="00CF6C33">
            <w:pPr>
              <w:pStyle w:val="TAL"/>
              <w:rPr>
                <w:ins w:id="4537" w:author="Huawei" w:date="2024-02-02T15:20:00Z"/>
              </w:rPr>
            </w:pPr>
            <w:ins w:id="4538" w:author="Huawei" w:date="2024-02-02T15:20:00Z">
              <w:r>
                <w:t>Config 2</w:t>
              </w:r>
            </w:ins>
          </w:p>
        </w:tc>
        <w:tc>
          <w:tcPr>
            <w:tcW w:w="595" w:type="pct"/>
            <w:tcBorders>
              <w:top w:val="nil"/>
              <w:bottom w:val="nil"/>
            </w:tcBorders>
            <w:shd w:val="clear" w:color="auto" w:fill="auto"/>
          </w:tcPr>
          <w:p w:rsidR="00644FEB" w:rsidRDefault="00644FEB">
            <w:pPr>
              <w:pStyle w:val="TAC"/>
              <w:rPr>
                <w:ins w:id="4539" w:author="Huawei" w:date="2024-02-02T15:20:00Z"/>
              </w:rPr>
            </w:pPr>
          </w:p>
        </w:tc>
        <w:tc>
          <w:tcPr>
            <w:tcW w:w="1192" w:type="pct"/>
            <w:shd w:val="clear" w:color="auto" w:fill="auto"/>
          </w:tcPr>
          <w:p w:rsidR="00644FEB" w:rsidRDefault="00CF6C33">
            <w:pPr>
              <w:pStyle w:val="TAC"/>
              <w:rPr>
                <w:ins w:id="4540" w:author="Huawei" w:date="2024-02-02T15:20:00Z"/>
              </w:rPr>
            </w:pPr>
            <w:ins w:id="4541" w:author="Huawei" w:date="2024-02-02T15:20:00Z">
              <w:r>
                <w:t>CR.1.1 TDD</w:t>
              </w:r>
            </w:ins>
          </w:p>
        </w:tc>
        <w:tc>
          <w:tcPr>
            <w:tcW w:w="1137" w:type="pct"/>
            <w:tcBorders>
              <w:top w:val="nil"/>
              <w:bottom w:val="nil"/>
            </w:tcBorders>
            <w:shd w:val="clear" w:color="auto" w:fill="auto"/>
          </w:tcPr>
          <w:p w:rsidR="00644FEB" w:rsidRDefault="00644FEB">
            <w:pPr>
              <w:pStyle w:val="TAC"/>
              <w:rPr>
                <w:ins w:id="4542" w:author="Huawei" w:date="2024-02-02T15:20:00Z"/>
              </w:rPr>
            </w:pPr>
          </w:p>
        </w:tc>
      </w:tr>
      <w:tr w:rsidR="00644FEB">
        <w:trPr>
          <w:trHeight w:val="187"/>
          <w:jc w:val="center"/>
          <w:ins w:id="4543" w:author="Huawei" w:date="2024-02-02T15:20:00Z"/>
        </w:trPr>
        <w:tc>
          <w:tcPr>
            <w:tcW w:w="884" w:type="pct"/>
            <w:tcBorders>
              <w:top w:val="nil"/>
              <w:bottom w:val="single" w:sz="4" w:space="0" w:color="auto"/>
            </w:tcBorders>
            <w:shd w:val="clear" w:color="auto" w:fill="auto"/>
          </w:tcPr>
          <w:p w:rsidR="00644FEB" w:rsidRDefault="00644FEB">
            <w:pPr>
              <w:pStyle w:val="TAL"/>
              <w:rPr>
                <w:ins w:id="4544" w:author="Huawei" w:date="2024-02-02T15:20:00Z"/>
              </w:rPr>
            </w:pPr>
          </w:p>
        </w:tc>
        <w:tc>
          <w:tcPr>
            <w:tcW w:w="1192" w:type="pct"/>
            <w:gridSpan w:val="3"/>
            <w:shd w:val="clear" w:color="auto" w:fill="auto"/>
          </w:tcPr>
          <w:p w:rsidR="00644FEB" w:rsidRDefault="00CF6C33">
            <w:pPr>
              <w:pStyle w:val="TAL"/>
              <w:rPr>
                <w:ins w:id="4545" w:author="Huawei" w:date="2024-02-02T15:20:00Z"/>
              </w:rPr>
            </w:pPr>
            <w:ins w:id="4546" w:author="Huawei" w:date="2024-02-02T15:20:00Z">
              <w:r>
                <w:t>Config 3</w:t>
              </w:r>
            </w:ins>
          </w:p>
        </w:tc>
        <w:tc>
          <w:tcPr>
            <w:tcW w:w="595" w:type="pct"/>
            <w:tcBorders>
              <w:top w:val="nil"/>
              <w:bottom w:val="single" w:sz="4" w:space="0" w:color="auto"/>
            </w:tcBorders>
            <w:shd w:val="clear" w:color="auto" w:fill="auto"/>
          </w:tcPr>
          <w:p w:rsidR="00644FEB" w:rsidRDefault="00644FEB">
            <w:pPr>
              <w:pStyle w:val="TAC"/>
              <w:rPr>
                <w:ins w:id="4547" w:author="Huawei" w:date="2024-02-02T15:20:00Z"/>
              </w:rPr>
            </w:pPr>
          </w:p>
        </w:tc>
        <w:tc>
          <w:tcPr>
            <w:tcW w:w="1192" w:type="pct"/>
            <w:shd w:val="clear" w:color="auto" w:fill="auto"/>
          </w:tcPr>
          <w:p w:rsidR="00644FEB" w:rsidRDefault="00CF6C33">
            <w:pPr>
              <w:pStyle w:val="TAC"/>
              <w:rPr>
                <w:ins w:id="4548" w:author="Huawei" w:date="2024-02-02T15:20:00Z"/>
              </w:rPr>
            </w:pPr>
            <w:ins w:id="4549" w:author="Huawei" w:date="2024-02-02T15:20:00Z">
              <w:r>
                <w:t>CR.2.1 TDD</w:t>
              </w:r>
            </w:ins>
          </w:p>
        </w:tc>
        <w:tc>
          <w:tcPr>
            <w:tcW w:w="1137" w:type="pct"/>
            <w:tcBorders>
              <w:top w:val="nil"/>
              <w:bottom w:val="single" w:sz="4" w:space="0" w:color="auto"/>
            </w:tcBorders>
            <w:shd w:val="clear" w:color="auto" w:fill="auto"/>
          </w:tcPr>
          <w:p w:rsidR="00644FEB" w:rsidRDefault="00644FEB">
            <w:pPr>
              <w:pStyle w:val="TAC"/>
              <w:rPr>
                <w:ins w:id="4550" w:author="Huawei" w:date="2024-02-02T15:20:00Z"/>
              </w:rPr>
            </w:pPr>
          </w:p>
        </w:tc>
      </w:tr>
      <w:tr w:rsidR="00644FEB">
        <w:trPr>
          <w:trHeight w:val="187"/>
          <w:jc w:val="center"/>
          <w:ins w:id="4551" w:author="Huawei" w:date="2024-02-02T15:20:00Z"/>
        </w:trPr>
        <w:tc>
          <w:tcPr>
            <w:tcW w:w="884" w:type="pct"/>
            <w:tcBorders>
              <w:bottom w:val="nil"/>
            </w:tcBorders>
            <w:shd w:val="clear" w:color="auto" w:fill="auto"/>
          </w:tcPr>
          <w:p w:rsidR="00644FEB" w:rsidRDefault="00CF6C33">
            <w:pPr>
              <w:pStyle w:val="TAL"/>
              <w:rPr>
                <w:ins w:id="4552" w:author="Huawei" w:date="2024-02-02T15:20:00Z"/>
              </w:rPr>
            </w:pPr>
            <w:ins w:id="4553" w:author="Huawei" w:date="2024-02-02T15:20:00Z">
              <w:r>
                <w:t>Dedicated CORESET Reference Channel</w:t>
              </w:r>
            </w:ins>
          </w:p>
        </w:tc>
        <w:tc>
          <w:tcPr>
            <w:tcW w:w="1192" w:type="pct"/>
            <w:gridSpan w:val="3"/>
            <w:shd w:val="clear" w:color="auto" w:fill="auto"/>
          </w:tcPr>
          <w:p w:rsidR="00644FEB" w:rsidRDefault="00CF6C33">
            <w:pPr>
              <w:pStyle w:val="TAL"/>
              <w:rPr>
                <w:ins w:id="4554" w:author="Huawei" w:date="2024-02-02T15:20:00Z"/>
                <w:lang w:val="it-IT"/>
              </w:rPr>
            </w:pPr>
            <w:ins w:id="4555" w:author="Huawei" w:date="2024-02-02T15:20:00Z">
              <w:r>
                <w:t>Config 1</w:t>
              </w:r>
            </w:ins>
          </w:p>
        </w:tc>
        <w:tc>
          <w:tcPr>
            <w:tcW w:w="595" w:type="pct"/>
            <w:tcBorders>
              <w:bottom w:val="nil"/>
            </w:tcBorders>
            <w:shd w:val="clear" w:color="auto" w:fill="auto"/>
          </w:tcPr>
          <w:p w:rsidR="00644FEB" w:rsidRDefault="00644FEB">
            <w:pPr>
              <w:pStyle w:val="TAC"/>
              <w:rPr>
                <w:ins w:id="4556" w:author="Huawei" w:date="2024-02-02T15:20:00Z"/>
              </w:rPr>
            </w:pPr>
          </w:p>
        </w:tc>
        <w:tc>
          <w:tcPr>
            <w:tcW w:w="1192" w:type="pct"/>
            <w:shd w:val="clear" w:color="auto" w:fill="auto"/>
          </w:tcPr>
          <w:p w:rsidR="00644FEB" w:rsidRDefault="00CF6C33">
            <w:pPr>
              <w:pStyle w:val="TAC"/>
              <w:rPr>
                <w:ins w:id="4557" w:author="Huawei" w:date="2024-02-02T15:20:00Z"/>
                <w:bCs/>
              </w:rPr>
            </w:pPr>
            <w:ins w:id="4558" w:author="Huawei" w:date="2024-02-02T15:20:00Z">
              <w:r>
                <w:t>CCR.1.1 FDD</w:t>
              </w:r>
            </w:ins>
          </w:p>
        </w:tc>
        <w:tc>
          <w:tcPr>
            <w:tcW w:w="1137" w:type="pct"/>
            <w:tcBorders>
              <w:bottom w:val="nil"/>
            </w:tcBorders>
            <w:shd w:val="clear" w:color="auto" w:fill="auto"/>
          </w:tcPr>
          <w:p w:rsidR="00644FEB" w:rsidRDefault="00CF6C33">
            <w:pPr>
              <w:pStyle w:val="TAC"/>
              <w:rPr>
                <w:ins w:id="4559" w:author="Huawei" w:date="2024-02-02T15:20:00Z"/>
              </w:rPr>
            </w:pPr>
            <w:ins w:id="4560" w:author="Huawei" w:date="2024-02-02T15:20:00Z">
              <w:r>
                <w:t>A.3.1.3</w:t>
              </w:r>
            </w:ins>
          </w:p>
        </w:tc>
      </w:tr>
      <w:tr w:rsidR="00644FEB">
        <w:trPr>
          <w:trHeight w:val="187"/>
          <w:jc w:val="center"/>
          <w:ins w:id="4561" w:author="Huawei" w:date="2024-02-02T15:20:00Z"/>
        </w:trPr>
        <w:tc>
          <w:tcPr>
            <w:tcW w:w="884" w:type="pct"/>
            <w:tcBorders>
              <w:top w:val="nil"/>
              <w:bottom w:val="nil"/>
            </w:tcBorders>
            <w:shd w:val="clear" w:color="auto" w:fill="auto"/>
          </w:tcPr>
          <w:p w:rsidR="00644FEB" w:rsidRDefault="00644FEB">
            <w:pPr>
              <w:pStyle w:val="TAL"/>
              <w:rPr>
                <w:ins w:id="4562" w:author="Huawei" w:date="2024-02-02T15:20:00Z"/>
              </w:rPr>
            </w:pPr>
          </w:p>
        </w:tc>
        <w:tc>
          <w:tcPr>
            <w:tcW w:w="1192" w:type="pct"/>
            <w:gridSpan w:val="3"/>
            <w:shd w:val="clear" w:color="auto" w:fill="auto"/>
          </w:tcPr>
          <w:p w:rsidR="00644FEB" w:rsidRDefault="00CF6C33">
            <w:pPr>
              <w:pStyle w:val="TAL"/>
              <w:rPr>
                <w:ins w:id="4563" w:author="Huawei" w:date="2024-02-02T15:20:00Z"/>
                <w:lang w:val="it-IT"/>
              </w:rPr>
            </w:pPr>
            <w:ins w:id="4564" w:author="Huawei" w:date="2024-02-02T15:20:00Z">
              <w:r>
                <w:t>Config 2</w:t>
              </w:r>
            </w:ins>
          </w:p>
        </w:tc>
        <w:tc>
          <w:tcPr>
            <w:tcW w:w="595" w:type="pct"/>
            <w:tcBorders>
              <w:top w:val="nil"/>
              <w:bottom w:val="nil"/>
            </w:tcBorders>
            <w:shd w:val="clear" w:color="auto" w:fill="auto"/>
          </w:tcPr>
          <w:p w:rsidR="00644FEB" w:rsidRDefault="00644FEB">
            <w:pPr>
              <w:pStyle w:val="TAC"/>
              <w:rPr>
                <w:ins w:id="4565" w:author="Huawei" w:date="2024-02-02T15:20:00Z"/>
              </w:rPr>
            </w:pPr>
          </w:p>
        </w:tc>
        <w:tc>
          <w:tcPr>
            <w:tcW w:w="1192" w:type="pct"/>
            <w:shd w:val="clear" w:color="auto" w:fill="auto"/>
          </w:tcPr>
          <w:p w:rsidR="00644FEB" w:rsidRDefault="00CF6C33">
            <w:pPr>
              <w:pStyle w:val="TAC"/>
              <w:rPr>
                <w:ins w:id="4566" w:author="Huawei" w:date="2024-02-02T15:20:00Z"/>
                <w:bCs/>
              </w:rPr>
            </w:pPr>
            <w:ins w:id="4567" w:author="Huawei" w:date="2024-02-02T15:20:00Z">
              <w:r>
                <w:t>CCR.1.1 TDD</w:t>
              </w:r>
            </w:ins>
          </w:p>
        </w:tc>
        <w:tc>
          <w:tcPr>
            <w:tcW w:w="1137" w:type="pct"/>
            <w:tcBorders>
              <w:top w:val="nil"/>
              <w:bottom w:val="nil"/>
            </w:tcBorders>
            <w:shd w:val="clear" w:color="auto" w:fill="auto"/>
          </w:tcPr>
          <w:p w:rsidR="00644FEB" w:rsidRDefault="00644FEB">
            <w:pPr>
              <w:pStyle w:val="TAC"/>
              <w:rPr>
                <w:ins w:id="4568" w:author="Huawei" w:date="2024-02-02T15:20:00Z"/>
              </w:rPr>
            </w:pPr>
          </w:p>
        </w:tc>
      </w:tr>
      <w:tr w:rsidR="00644FEB">
        <w:trPr>
          <w:trHeight w:val="187"/>
          <w:jc w:val="center"/>
          <w:ins w:id="4569" w:author="Huawei" w:date="2024-02-02T15:20:00Z"/>
        </w:trPr>
        <w:tc>
          <w:tcPr>
            <w:tcW w:w="884" w:type="pct"/>
            <w:tcBorders>
              <w:top w:val="nil"/>
              <w:bottom w:val="single" w:sz="4" w:space="0" w:color="auto"/>
            </w:tcBorders>
            <w:shd w:val="clear" w:color="auto" w:fill="auto"/>
          </w:tcPr>
          <w:p w:rsidR="00644FEB" w:rsidRDefault="00644FEB">
            <w:pPr>
              <w:pStyle w:val="TAL"/>
              <w:rPr>
                <w:ins w:id="4570" w:author="Huawei" w:date="2024-02-02T15:20:00Z"/>
              </w:rPr>
            </w:pPr>
          </w:p>
        </w:tc>
        <w:tc>
          <w:tcPr>
            <w:tcW w:w="1192" w:type="pct"/>
            <w:gridSpan w:val="3"/>
            <w:shd w:val="clear" w:color="auto" w:fill="auto"/>
          </w:tcPr>
          <w:p w:rsidR="00644FEB" w:rsidRDefault="00CF6C33">
            <w:pPr>
              <w:pStyle w:val="TAL"/>
              <w:rPr>
                <w:ins w:id="4571" w:author="Huawei" w:date="2024-02-02T15:20:00Z"/>
                <w:lang w:val="it-IT"/>
              </w:rPr>
            </w:pPr>
            <w:ins w:id="4572" w:author="Huawei" w:date="2024-02-02T15:20:00Z">
              <w:r>
                <w:t>Config 3</w:t>
              </w:r>
            </w:ins>
          </w:p>
        </w:tc>
        <w:tc>
          <w:tcPr>
            <w:tcW w:w="595" w:type="pct"/>
            <w:tcBorders>
              <w:top w:val="nil"/>
              <w:bottom w:val="single" w:sz="4" w:space="0" w:color="auto"/>
            </w:tcBorders>
            <w:shd w:val="clear" w:color="auto" w:fill="auto"/>
          </w:tcPr>
          <w:p w:rsidR="00644FEB" w:rsidRDefault="00644FEB">
            <w:pPr>
              <w:pStyle w:val="TAC"/>
              <w:rPr>
                <w:ins w:id="4573" w:author="Huawei" w:date="2024-02-02T15:20:00Z"/>
              </w:rPr>
            </w:pPr>
          </w:p>
        </w:tc>
        <w:tc>
          <w:tcPr>
            <w:tcW w:w="1192" w:type="pct"/>
            <w:shd w:val="clear" w:color="auto" w:fill="auto"/>
          </w:tcPr>
          <w:p w:rsidR="00644FEB" w:rsidRDefault="00CF6C33">
            <w:pPr>
              <w:pStyle w:val="TAC"/>
              <w:rPr>
                <w:ins w:id="4574" w:author="Huawei" w:date="2024-02-02T15:20:00Z"/>
                <w:bCs/>
              </w:rPr>
            </w:pPr>
            <w:ins w:id="4575" w:author="Huawei" w:date="2024-02-02T15:20:00Z">
              <w:r>
                <w:t>CCR.2.1 TDD</w:t>
              </w:r>
            </w:ins>
          </w:p>
        </w:tc>
        <w:tc>
          <w:tcPr>
            <w:tcW w:w="1137" w:type="pct"/>
            <w:tcBorders>
              <w:top w:val="nil"/>
              <w:bottom w:val="single" w:sz="4" w:space="0" w:color="auto"/>
            </w:tcBorders>
            <w:shd w:val="clear" w:color="auto" w:fill="auto"/>
          </w:tcPr>
          <w:p w:rsidR="00644FEB" w:rsidRDefault="00644FEB">
            <w:pPr>
              <w:pStyle w:val="TAC"/>
              <w:rPr>
                <w:ins w:id="4576" w:author="Huawei" w:date="2024-02-02T15:20:00Z"/>
              </w:rPr>
            </w:pPr>
          </w:p>
        </w:tc>
      </w:tr>
      <w:tr w:rsidR="00644FEB">
        <w:trPr>
          <w:trHeight w:val="187"/>
          <w:jc w:val="center"/>
          <w:ins w:id="4577" w:author="Huawei" w:date="2024-02-02T15:20:00Z"/>
        </w:trPr>
        <w:tc>
          <w:tcPr>
            <w:tcW w:w="884" w:type="pct"/>
            <w:vMerge w:val="restart"/>
            <w:tcBorders>
              <w:top w:val="nil"/>
            </w:tcBorders>
            <w:shd w:val="clear" w:color="auto" w:fill="auto"/>
          </w:tcPr>
          <w:p w:rsidR="00644FEB" w:rsidRDefault="00CF6C33">
            <w:pPr>
              <w:pStyle w:val="TAL"/>
              <w:rPr>
                <w:ins w:id="4578" w:author="Huawei" w:date="2024-02-02T15:20:00Z"/>
              </w:rPr>
            </w:pPr>
            <w:ins w:id="4579" w:author="Huawei" w:date="2024-02-02T15:20:00Z">
              <w:r>
                <w:t>SSB Configuration</w:t>
              </w:r>
            </w:ins>
          </w:p>
        </w:tc>
        <w:tc>
          <w:tcPr>
            <w:tcW w:w="1192" w:type="pct"/>
            <w:gridSpan w:val="3"/>
            <w:shd w:val="clear" w:color="auto" w:fill="auto"/>
          </w:tcPr>
          <w:p w:rsidR="00644FEB" w:rsidRDefault="00CF6C33">
            <w:pPr>
              <w:pStyle w:val="TAL"/>
              <w:rPr>
                <w:ins w:id="4580" w:author="Huawei" w:date="2024-02-02T15:20:00Z"/>
              </w:rPr>
            </w:pPr>
            <w:ins w:id="4581" w:author="Huawei" w:date="2024-02-02T15:20:00Z">
              <w:r>
                <w:rPr>
                  <w:lang w:val="it-IT"/>
                </w:rPr>
                <w:t>Config 1</w:t>
              </w:r>
            </w:ins>
          </w:p>
        </w:tc>
        <w:tc>
          <w:tcPr>
            <w:tcW w:w="595" w:type="pct"/>
            <w:tcBorders>
              <w:top w:val="nil"/>
              <w:bottom w:val="single" w:sz="4" w:space="0" w:color="auto"/>
            </w:tcBorders>
            <w:shd w:val="clear" w:color="auto" w:fill="auto"/>
          </w:tcPr>
          <w:p w:rsidR="00644FEB" w:rsidRDefault="00644FEB">
            <w:pPr>
              <w:pStyle w:val="TAC"/>
              <w:rPr>
                <w:ins w:id="4582" w:author="Huawei" w:date="2024-02-02T15:20:00Z"/>
              </w:rPr>
            </w:pPr>
          </w:p>
        </w:tc>
        <w:tc>
          <w:tcPr>
            <w:tcW w:w="1192" w:type="pct"/>
            <w:shd w:val="clear" w:color="auto" w:fill="auto"/>
          </w:tcPr>
          <w:p w:rsidR="00644FEB" w:rsidRDefault="00CF6C33">
            <w:pPr>
              <w:pStyle w:val="TAC"/>
              <w:rPr>
                <w:ins w:id="4583" w:author="Huawei" w:date="2024-02-02T15:20:00Z"/>
              </w:rPr>
            </w:pPr>
            <w:ins w:id="4584" w:author="Huawei" w:date="2024-02-02T15:20:00Z">
              <w:r>
                <w:rPr>
                  <w:bCs/>
                </w:rPr>
                <w:t>SSB.3 FR1</w:t>
              </w:r>
            </w:ins>
          </w:p>
        </w:tc>
        <w:tc>
          <w:tcPr>
            <w:tcW w:w="1137" w:type="pct"/>
            <w:vMerge w:val="restart"/>
            <w:tcBorders>
              <w:top w:val="nil"/>
            </w:tcBorders>
            <w:shd w:val="clear" w:color="auto" w:fill="auto"/>
          </w:tcPr>
          <w:p w:rsidR="00644FEB" w:rsidRDefault="00CF6C33">
            <w:pPr>
              <w:pStyle w:val="TAC"/>
              <w:rPr>
                <w:ins w:id="4585" w:author="Huawei" w:date="2024-02-02T15:20:00Z"/>
              </w:rPr>
            </w:pPr>
            <w:ins w:id="4586" w:author="Huawei" w:date="2024-02-02T15:20:00Z">
              <w:r>
                <w:t>A.3.10</w:t>
              </w:r>
            </w:ins>
          </w:p>
        </w:tc>
      </w:tr>
      <w:tr w:rsidR="00644FEB">
        <w:trPr>
          <w:trHeight w:val="187"/>
          <w:jc w:val="center"/>
          <w:ins w:id="4587" w:author="Huawei" w:date="2024-02-02T15:20:00Z"/>
        </w:trPr>
        <w:tc>
          <w:tcPr>
            <w:tcW w:w="884" w:type="pct"/>
            <w:vMerge/>
            <w:shd w:val="clear" w:color="auto" w:fill="auto"/>
          </w:tcPr>
          <w:p w:rsidR="00644FEB" w:rsidRDefault="00644FEB">
            <w:pPr>
              <w:pStyle w:val="TAL"/>
              <w:rPr>
                <w:ins w:id="4588" w:author="Huawei" w:date="2024-02-02T15:20:00Z"/>
              </w:rPr>
            </w:pPr>
          </w:p>
        </w:tc>
        <w:tc>
          <w:tcPr>
            <w:tcW w:w="1192" w:type="pct"/>
            <w:gridSpan w:val="3"/>
            <w:shd w:val="clear" w:color="auto" w:fill="auto"/>
          </w:tcPr>
          <w:p w:rsidR="00644FEB" w:rsidRDefault="00CF6C33">
            <w:pPr>
              <w:pStyle w:val="TAL"/>
              <w:rPr>
                <w:ins w:id="4589" w:author="Huawei" w:date="2024-02-02T15:20:00Z"/>
              </w:rPr>
            </w:pPr>
            <w:ins w:id="4590" w:author="Huawei" w:date="2024-02-02T15:20:00Z">
              <w:r>
                <w:rPr>
                  <w:lang w:val="it-IT"/>
                </w:rPr>
                <w:t>Config 2</w:t>
              </w:r>
            </w:ins>
          </w:p>
        </w:tc>
        <w:tc>
          <w:tcPr>
            <w:tcW w:w="595" w:type="pct"/>
            <w:tcBorders>
              <w:top w:val="nil"/>
              <w:bottom w:val="single" w:sz="4" w:space="0" w:color="auto"/>
            </w:tcBorders>
            <w:shd w:val="clear" w:color="auto" w:fill="auto"/>
          </w:tcPr>
          <w:p w:rsidR="00644FEB" w:rsidRDefault="00644FEB">
            <w:pPr>
              <w:pStyle w:val="TAC"/>
              <w:rPr>
                <w:ins w:id="4591" w:author="Huawei" w:date="2024-02-02T15:20:00Z"/>
              </w:rPr>
            </w:pPr>
          </w:p>
        </w:tc>
        <w:tc>
          <w:tcPr>
            <w:tcW w:w="1192" w:type="pct"/>
            <w:shd w:val="clear" w:color="auto" w:fill="auto"/>
          </w:tcPr>
          <w:p w:rsidR="00644FEB" w:rsidRDefault="00CF6C33">
            <w:pPr>
              <w:pStyle w:val="TAC"/>
              <w:rPr>
                <w:ins w:id="4592" w:author="Huawei" w:date="2024-02-02T15:20:00Z"/>
              </w:rPr>
            </w:pPr>
            <w:ins w:id="4593" w:author="Huawei" w:date="2024-02-02T15:20:00Z">
              <w:r>
                <w:rPr>
                  <w:bCs/>
                </w:rPr>
                <w:t>SSB.3 FR1</w:t>
              </w:r>
            </w:ins>
          </w:p>
        </w:tc>
        <w:tc>
          <w:tcPr>
            <w:tcW w:w="1137" w:type="pct"/>
            <w:vMerge/>
            <w:shd w:val="clear" w:color="auto" w:fill="auto"/>
          </w:tcPr>
          <w:p w:rsidR="00644FEB" w:rsidRDefault="00644FEB">
            <w:pPr>
              <w:pStyle w:val="TAC"/>
              <w:rPr>
                <w:ins w:id="4594" w:author="Huawei" w:date="2024-02-02T15:20:00Z"/>
              </w:rPr>
            </w:pPr>
          </w:p>
        </w:tc>
      </w:tr>
      <w:tr w:rsidR="00644FEB">
        <w:trPr>
          <w:trHeight w:val="187"/>
          <w:jc w:val="center"/>
          <w:ins w:id="4595" w:author="Huawei" w:date="2024-02-02T15:20:00Z"/>
        </w:trPr>
        <w:tc>
          <w:tcPr>
            <w:tcW w:w="884" w:type="pct"/>
            <w:vMerge/>
            <w:tcBorders>
              <w:bottom w:val="single" w:sz="4" w:space="0" w:color="auto"/>
            </w:tcBorders>
            <w:shd w:val="clear" w:color="auto" w:fill="auto"/>
          </w:tcPr>
          <w:p w:rsidR="00644FEB" w:rsidRDefault="00644FEB">
            <w:pPr>
              <w:pStyle w:val="TAL"/>
              <w:rPr>
                <w:ins w:id="4596" w:author="Huawei" w:date="2024-02-02T15:20:00Z"/>
              </w:rPr>
            </w:pPr>
          </w:p>
        </w:tc>
        <w:tc>
          <w:tcPr>
            <w:tcW w:w="1192" w:type="pct"/>
            <w:gridSpan w:val="3"/>
            <w:shd w:val="clear" w:color="auto" w:fill="auto"/>
          </w:tcPr>
          <w:p w:rsidR="00644FEB" w:rsidRDefault="00CF6C33">
            <w:pPr>
              <w:pStyle w:val="TAL"/>
              <w:rPr>
                <w:ins w:id="4597" w:author="Huawei" w:date="2024-02-02T15:20:00Z"/>
              </w:rPr>
            </w:pPr>
            <w:ins w:id="4598" w:author="Huawei" w:date="2024-02-02T15:20:00Z">
              <w:r>
                <w:rPr>
                  <w:lang w:val="it-IT"/>
                </w:rPr>
                <w:t>Config 3</w:t>
              </w:r>
            </w:ins>
          </w:p>
        </w:tc>
        <w:tc>
          <w:tcPr>
            <w:tcW w:w="595" w:type="pct"/>
            <w:tcBorders>
              <w:top w:val="nil"/>
              <w:bottom w:val="single" w:sz="4" w:space="0" w:color="auto"/>
            </w:tcBorders>
            <w:shd w:val="clear" w:color="auto" w:fill="auto"/>
          </w:tcPr>
          <w:p w:rsidR="00644FEB" w:rsidRDefault="00644FEB">
            <w:pPr>
              <w:pStyle w:val="TAC"/>
              <w:rPr>
                <w:ins w:id="4599" w:author="Huawei" w:date="2024-02-02T15:20:00Z"/>
              </w:rPr>
            </w:pPr>
          </w:p>
        </w:tc>
        <w:tc>
          <w:tcPr>
            <w:tcW w:w="1192" w:type="pct"/>
            <w:shd w:val="clear" w:color="auto" w:fill="auto"/>
          </w:tcPr>
          <w:p w:rsidR="00644FEB" w:rsidRDefault="00CF6C33">
            <w:pPr>
              <w:pStyle w:val="TAC"/>
              <w:rPr>
                <w:ins w:id="4600" w:author="Huawei" w:date="2024-02-02T15:20:00Z"/>
              </w:rPr>
            </w:pPr>
            <w:ins w:id="4601" w:author="Huawei" w:date="2024-02-02T15:20:00Z">
              <w:r>
                <w:rPr>
                  <w:bCs/>
                </w:rPr>
                <w:t>SSB.4 FR1</w:t>
              </w:r>
            </w:ins>
          </w:p>
        </w:tc>
        <w:tc>
          <w:tcPr>
            <w:tcW w:w="1137" w:type="pct"/>
            <w:vMerge/>
            <w:tcBorders>
              <w:bottom w:val="single" w:sz="4" w:space="0" w:color="auto"/>
            </w:tcBorders>
            <w:shd w:val="clear" w:color="auto" w:fill="auto"/>
          </w:tcPr>
          <w:p w:rsidR="00644FEB" w:rsidRDefault="00644FEB">
            <w:pPr>
              <w:pStyle w:val="TAC"/>
              <w:rPr>
                <w:ins w:id="4602" w:author="Huawei" w:date="2024-02-02T15:20:00Z"/>
              </w:rPr>
            </w:pPr>
          </w:p>
        </w:tc>
      </w:tr>
      <w:tr w:rsidR="00644FEB">
        <w:trPr>
          <w:trHeight w:val="187"/>
          <w:jc w:val="center"/>
          <w:ins w:id="4603" w:author="Huawei" w:date="2024-02-02T15:20:00Z"/>
        </w:trPr>
        <w:tc>
          <w:tcPr>
            <w:tcW w:w="884" w:type="pct"/>
            <w:tcBorders>
              <w:bottom w:val="nil"/>
            </w:tcBorders>
            <w:shd w:val="clear" w:color="auto" w:fill="auto"/>
          </w:tcPr>
          <w:p w:rsidR="00644FEB" w:rsidRDefault="00CF6C33">
            <w:pPr>
              <w:pStyle w:val="TAL"/>
              <w:rPr>
                <w:ins w:id="4604" w:author="Huawei" w:date="2024-02-02T15:20:00Z"/>
              </w:rPr>
            </w:pPr>
            <w:ins w:id="4605" w:author="Huawei" w:date="2024-02-02T15:20:00Z">
              <w:r>
                <w:t>SSB Configuration</w:t>
              </w:r>
            </w:ins>
          </w:p>
        </w:tc>
        <w:tc>
          <w:tcPr>
            <w:tcW w:w="1192" w:type="pct"/>
            <w:gridSpan w:val="3"/>
            <w:shd w:val="clear" w:color="auto" w:fill="auto"/>
          </w:tcPr>
          <w:p w:rsidR="00644FEB" w:rsidRDefault="00CF6C33">
            <w:pPr>
              <w:pStyle w:val="TAL"/>
              <w:rPr>
                <w:ins w:id="4606" w:author="Huawei" w:date="2024-02-02T15:20:00Z"/>
              </w:rPr>
            </w:pPr>
            <w:ins w:id="4607" w:author="Huawei" w:date="2024-02-02T15:20:00Z">
              <w:r>
                <w:t>Config 1</w:t>
              </w:r>
            </w:ins>
          </w:p>
        </w:tc>
        <w:tc>
          <w:tcPr>
            <w:tcW w:w="595" w:type="pct"/>
            <w:tcBorders>
              <w:bottom w:val="nil"/>
            </w:tcBorders>
            <w:shd w:val="clear" w:color="auto" w:fill="auto"/>
          </w:tcPr>
          <w:p w:rsidR="00644FEB" w:rsidRDefault="00644FEB">
            <w:pPr>
              <w:pStyle w:val="TAC"/>
              <w:rPr>
                <w:ins w:id="4608" w:author="Huawei" w:date="2024-02-02T15:20:00Z"/>
              </w:rPr>
            </w:pPr>
          </w:p>
        </w:tc>
        <w:tc>
          <w:tcPr>
            <w:tcW w:w="1192" w:type="pct"/>
            <w:shd w:val="clear" w:color="auto" w:fill="auto"/>
          </w:tcPr>
          <w:p w:rsidR="00644FEB" w:rsidRDefault="00CF6C33">
            <w:pPr>
              <w:pStyle w:val="TAC"/>
              <w:rPr>
                <w:ins w:id="4609" w:author="Huawei" w:date="2024-02-02T15:20:00Z"/>
              </w:rPr>
            </w:pPr>
            <w:ins w:id="4610" w:author="Huawei" w:date="2024-02-02T15:20:00Z">
              <w:r>
                <w:rPr>
                  <w:bCs/>
                </w:rPr>
                <w:t>SSB. 3  FR1</w:t>
              </w:r>
            </w:ins>
          </w:p>
        </w:tc>
        <w:tc>
          <w:tcPr>
            <w:tcW w:w="1137" w:type="pct"/>
            <w:tcBorders>
              <w:bottom w:val="nil"/>
            </w:tcBorders>
            <w:shd w:val="clear" w:color="auto" w:fill="auto"/>
          </w:tcPr>
          <w:p w:rsidR="00644FEB" w:rsidRDefault="00CF6C33">
            <w:pPr>
              <w:pStyle w:val="TAC"/>
              <w:rPr>
                <w:ins w:id="4611" w:author="Huawei" w:date="2024-02-02T15:20:00Z"/>
              </w:rPr>
            </w:pPr>
            <w:ins w:id="4612" w:author="Huawei" w:date="2024-02-02T15:20:00Z">
              <w:r>
                <w:t>A.3.10</w:t>
              </w:r>
            </w:ins>
          </w:p>
        </w:tc>
      </w:tr>
      <w:tr w:rsidR="00644FEB">
        <w:trPr>
          <w:trHeight w:val="187"/>
          <w:jc w:val="center"/>
          <w:ins w:id="4613" w:author="Huawei" w:date="2024-02-02T15:20:00Z"/>
        </w:trPr>
        <w:tc>
          <w:tcPr>
            <w:tcW w:w="884" w:type="pct"/>
            <w:tcBorders>
              <w:top w:val="nil"/>
              <w:bottom w:val="nil"/>
            </w:tcBorders>
            <w:shd w:val="clear" w:color="auto" w:fill="auto"/>
          </w:tcPr>
          <w:p w:rsidR="00644FEB" w:rsidRDefault="00644FEB">
            <w:pPr>
              <w:pStyle w:val="TAL"/>
              <w:rPr>
                <w:ins w:id="4614" w:author="Huawei" w:date="2024-02-02T15:20:00Z"/>
              </w:rPr>
            </w:pPr>
          </w:p>
        </w:tc>
        <w:tc>
          <w:tcPr>
            <w:tcW w:w="1192" w:type="pct"/>
            <w:gridSpan w:val="3"/>
            <w:shd w:val="clear" w:color="auto" w:fill="auto"/>
          </w:tcPr>
          <w:p w:rsidR="00644FEB" w:rsidRDefault="00CF6C33">
            <w:pPr>
              <w:pStyle w:val="TAL"/>
              <w:rPr>
                <w:ins w:id="4615" w:author="Huawei" w:date="2024-02-02T15:20:00Z"/>
              </w:rPr>
            </w:pPr>
            <w:ins w:id="4616" w:author="Huawei" w:date="2024-02-02T15:20:00Z">
              <w:r>
                <w:t>Config 2</w:t>
              </w:r>
            </w:ins>
          </w:p>
        </w:tc>
        <w:tc>
          <w:tcPr>
            <w:tcW w:w="595" w:type="pct"/>
            <w:tcBorders>
              <w:top w:val="nil"/>
              <w:bottom w:val="nil"/>
            </w:tcBorders>
            <w:shd w:val="clear" w:color="auto" w:fill="auto"/>
          </w:tcPr>
          <w:p w:rsidR="00644FEB" w:rsidRDefault="00644FEB">
            <w:pPr>
              <w:pStyle w:val="TAC"/>
              <w:rPr>
                <w:ins w:id="4617" w:author="Huawei" w:date="2024-02-02T15:20:00Z"/>
              </w:rPr>
            </w:pPr>
          </w:p>
        </w:tc>
        <w:tc>
          <w:tcPr>
            <w:tcW w:w="1192" w:type="pct"/>
            <w:shd w:val="clear" w:color="auto" w:fill="auto"/>
          </w:tcPr>
          <w:p w:rsidR="00644FEB" w:rsidRDefault="00CF6C33">
            <w:pPr>
              <w:pStyle w:val="TAC"/>
              <w:rPr>
                <w:ins w:id="4618" w:author="Huawei" w:date="2024-02-02T15:20:00Z"/>
              </w:rPr>
            </w:pPr>
            <w:ins w:id="4619" w:author="Huawei" w:date="2024-02-02T15:20:00Z">
              <w:r>
                <w:rPr>
                  <w:bCs/>
                </w:rPr>
                <w:t>SSB. 3 FR1</w:t>
              </w:r>
            </w:ins>
          </w:p>
        </w:tc>
        <w:tc>
          <w:tcPr>
            <w:tcW w:w="1137" w:type="pct"/>
            <w:tcBorders>
              <w:top w:val="nil"/>
              <w:bottom w:val="nil"/>
            </w:tcBorders>
            <w:shd w:val="clear" w:color="auto" w:fill="auto"/>
          </w:tcPr>
          <w:p w:rsidR="00644FEB" w:rsidRDefault="00644FEB">
            <w:pPr>
              <w:pStyle w:val="TAC"/>
              <w:rPr>
                <w:ins w:id="4620" w:author="Huawei" w:date="2024-02-02T15:20:00Z"/>
              </w:rPr>
            </w:pPr>
          </w:p>
        </w:tc>
      </w:tr>
      <w:tr w:rsidR="00644FEB">
        <w:trPr>
          <w:trHeight w:val="187"/>
          <w:jc w:val="center"/>
          <w:ins w:id="4621" w:author="Huawei" w:date="2024-02-02T15:20:00Z"/>
        </w:trPr>
        <w:tc>
          <w:tcPr>
            <w:tcW w:w="884" w:type="pct"/>
            <w:tcBorders>
              <w:top w:val="nil"/>
              <w:bottom w:val="single" w:sz="4" w:space="0" w:color="auto"/>
            </w:tcBorders>
            <w:shd w:val="clear" w:color="auto" w:fill="auto"/>
          </w:tcPr>
          <w:p w:rsidR="00644FEB" w:rsidRDefault="00644FEB">
            <w:pPr>
              <w:pStyle w:val="TAL"/>
              <w:rPr>
                <w:ins w:id="4622" w:author="Huawei" w:date="2024-02-02T15:20:00Z"/>
              </w:rPr>
            </w:pPr>
          </w:p>
        </w:tc>
        <w:tc>
          <w:tcPr>
            <w:tcW w:w="1192" w:type="pct"/>
            <w:gridSpan w:val="3"/>
            <w:shd w:val="clear" w:color="auto" w:fill="auto"/>
          </w:tcPr>
          <w:p w:rsidR="00644FEB" w:rsidRDefault="00CF6C33">
            <w:pPr>
              <w:pStyle w:val="TAL"/>
              <w:rPr>
                <w:ins w:id="4623" w:author="Huawei" w:date="2024-02-02T15:20:00Z"/>
              </w:rPr>
            </w:pPr>
            <w:ins w:id="4624" w:author="Huawei" w:date="2024-02-02T15:20:00Z">
              <w:r>
                <w:t>Config 3</w:t>
              </w:r>
            </w:ins>
          </w:p>
        </w:tc>
        <w:tc>
          <w:tcPr>
            <w:tcW w:w="595" w:type="pct"/>
            <w:tcBorders>
              <w:top w:val="nil"/>
              <w:bottom w:val="single" w:sz="4" w:space="0" w:color="auto"/>
            </w:tcBorders>
            <w:shd w:val="clear" w:color="auto" w:fill="auto"/>
          </w:tcPr>
          <w:p w:rsidR="00644FEB" w:rsidRDefault="00644FEB">
            <w:pPr>
              <w:pStyle w:val="TAC"/>
              <w:rPr>
                <w:ins w:id="4625" w:author="Huawei" w:date="2024-02-02T15:20:00Z"/>
              </w:rPr>
            </w:pPr>
          </w:p>
        </w:tc>
        <w:tc>
          <w:tcPr>
            <w:tcW w:w="1192" w:type="pct"/>
            <w:shd w:val="clear" w:color="auto" w:fill="auto"/>
          </w:tcPr>
          <w:p w:rsidR="00644FEB" w:rsidRDefault="00CF6C33">
            <w:pPr>
              <w:pStyle w:val="TAC"/>
              <w:rPr>
                <w:ins w:id="4626" w:author="Huawei" w:date="2024-02-02T15:20:00Z"/>
              </w:rPr>
            </w:pPr>
            <w:ins w:id="4627" w:author="Huawei" w:date="2024-02-02T15:20:00Z">
              <w:r>
                <w:rPr>
                  <w:bCs/>
                </w:rPr>
                <w:t>SSB. 4  FR1</w:t>
              </w:r>
            </w:ins>
          </w:p>
        </w:tc>
        <w:tc>
          <w:tcPr>
            <w:tcW w:w="1137" w:type="pct"/>
            <w:tcBorders>
              <w:top w:val="nil"/>
              <w:bottom w:val="single" w:sz="4" w:space="0" w:color="auto"/>
            </w:tcBorders>
            <w:shd w:val="clear" w:color="auto" w:fill="auto"/>
          </w:tcPr>
          <w:p w:rsidR="00644FEB" w:rsidRDefault="00644FEB">
            <w:pPr>
              <w:pStyle w:val="TAC"/>
              <w:rPr>
                <w:ins w:id="4628" w:author="Huawei" w:date="2024-02-02T15:20:00Z"/>
              </w:rPr>
            </w:pPr>
          </w:p>
        </w:tc>
      </w:tr>
      <w:tr w:rsidR="00644FEB">
        <w:trPr>
          <w:trHeight w:val="187"/>
          <w:jc w:val="center"/>
          <w:ins w:id="4629" w:author="Huawei" w:date="2024-02-02T15:20:00Z"/>
        </w:trPr>
        <w:tc>
          <w:tcPr>
            <w:tcW w:w="884" w:type="pct"/>
            <w:tcBorders>
              <w:bottom w:val="nil"/>
            </w:tcBorders>
            <w:shd w:val="clear" w:color="auto" w:fill="auto"/>
          </w:tcPr>
          <w:p w:rsidR="00644FEB" w:rsidRDefault="00CF6C33">
            <w:pPr>
              <w:pStyle w:val="TAL"/>
              <w:rPr>
                <w:ins w:id="4630" w:author="Huawei" w:date="2024-02-02T15:20:00Z"/>
              </w:rPr>
            </w:pPr>
            <w:ins w:id="4631" w:author="Huawei" w:date="2024-02-02T15:20:00Z">
              <w:r>
                <w:t>SMTC Configuration</w:t>
              </w:r>
            </w:ins>
          </w:p>
        </w:tc>
        <w:tc>
          <w:tcPr>
            <w:tcW w:w="1192" w:type="pct"/>
            <w:gridSpan w:val="3"/>
            <w:shd w:val="clear" w:color="auto" w:fill="auto"/>
          </w:tcPr>
          <w:p w:rsidR="00644FEB" w:rsidRDefault="00CF6C33">
            <w:pPr>
              <w:pStyle w:val="TAL"/>
              <w:rPr>
                <w:ins w:id="4632" w:author="Huawei" w:date="2024-02-02T15:20:00Z"/>
              </w:rPr>
            </w:pPr>
            <w:ins w:id="4633" w:author="Huawei" w:date="2024-02-02T15:20:00Z">
              <w:r>
                <w:t>Config 1,</w:t>
              </w:r>
              <w:r>
                <w:t xml:space="preserve"> 2</w:t>
              </w:r>
            </w:ins>
          </w:p>
        </w:tc>
        <w:tc>
          <w:tcPr>
            <w:tcW w:w="595" w:type="pct"/>
            <w:tcBorders>
              <w:bottom w:val="nil"/>
            </w:tcBorders>
            <w:shd w:val="clear" w:color="auto" w:fill="auto"/>
          </w:tcPr>
          <w:p w:rsidR="00644FEB" w:rsidRDefault="00644FEB">
            <w:pPr>
              <w:pStyle w:val="TAC"/>
              <w:rPr>
                <w:ins w:id="4634" w:author="Huawei" w:date="2024-02-02T15:20:00Z"/>
              </w:rPr>
            </w:pPr>
          </w:p>
        </w:tc>
        <w:tc>
          <w:tcPr>
            <w:tcW w:w="1192" w:type="pct"/>
            <w:shd w:val="clear" w:color="auto" w:fill="auto"/>
          </w:tcPr>
          <w:p w:rsidR="00644FEB" w:rsidRDefault="00CF6C33">
            <w:pPr>
              <w:pStyle w:val="TAC"/>
              <w:rPr>
                <w:ins w:id="4635" w:author="Huawei" w:date="2024-02-02T15:20:00Z"/>
              </w:rPr>
            </w:pPr>
            <w:ins w:id="4636" w:author="Huawei" w:date="2024-02-02T15:20:00Z">
              <w:r>
                <w:t>SMTC.1</w:t>
              </w:r>
            </w:ins>
          </w:p>
        </w:tc>
        <w:tc>
          <w:tcPr>
            <w:tcW w:w="1137" w:type="pct"/>
            <w:tcBorders>
              <w:bottom w:val="nil"/>
            </w:tcBorders>
            <w:shd w:val="clear" w:color="auto" w:fill="auto"/>
          </w:tcPr>
          <w:p w:rsidR="00644FEB" w:rsidRDefault="00CF6C33">
            <w:pPr>
              <w:pStyle w:val="TAC"/>
              <w:rPr>
                <w:ins w:id="4637" w:author="Huawei" w:date="2024-02-02T15:20:00Z"/>
              </w:rPr>
            </w:pPr>
            <w:ins w:id="4638" w:author="Huawei" w:date="2024-02-02T15:20:00Z">
              <w:r>
                <w:t>A.3.11</w:t>
              </w:r>
            </w:ins>
          </w:p>
        </w:tc>
      </w:tr>
      <w:tr w:rsidR="00644FEB">
        <w:trPr>
          <w:trHeight w:val="187"/>
          <w:jc w:val="center"/>
          <w:ins w:id="4639" w:author="Huawei" w:date="2024-02-02T15:20:00Z"/>
        </w:trPr>
        <w:tc>
          <w:tcPr>
            <w:tcW w:w="884" w:type="pct"/>
            <w:tcBorders>
              <w:top w:val="nil"/>
              <w:bottom w:val="single" w:sz="4" w:space="0" w:color="auto"/>
            </w:tcBorders>
            <w:shd w:val="clear" w:color="auto" w:fill="auto"/>
          </w:tcPr>
          <w:p w:rsidR="00644FEB" w:rsidRDefault="00644FEB">
            <w:pPr>
              <w:pStyle w:val="TAL"/>
              <w:rPr>
                <w:ins w:id="4640" w:author="Huawei" w:date="2024-02-02T15:20:00Z"/>
              </w:rPr>
            </w:pPr>
          </w:p>
        </w:tc>
        <w:tc>
          <w:tcPr>
            <w:tcW w:w="1192" w:type="pct"/>
            <w:gridSpan w:val="3"/>
            <w:shd w:val="clear" w:color="auto" w:fill="auto"/>
          </w:tcPr>
          <w:p w:rsidR="00644FEB" w:rsidRDefault="00CF6C33">
            <w:pPr>
              <w:pStyle w:val="TAL"/>
              <w:rPr>
                <w:ins w:id="4641" w:author="Huawei" w:date="2024-02-02T15:20:00Z"/>
              </w:rPr>
            </w:pPr>
            <w:ins w:id="4642" w:author="Huawei" w:date="2024-02-02T15:20:00Z">
              <w:r>
                <w:t>Config 3</w:t>
              </w:r>
            </w:ins>
          </w:p>
        </w:tc>
        <w:tc>
          <w:tcPr>
            <w:tcW w:w="595" w:type="pct"/>
            <w:tcBorders>
              <w:top w:val="nil"/>
              <w:bottom w:val="single" w:sz="4" w:space="0" w:color="auto"/>
            </w:tcBorders>
            <w:shd w:val="clear" w:color="auto" w:fill="auto"/>
          </w:tcPr>
          <w:p w:rsidR="00644FEB" w:rsidRDefault="00644FEB">
            <w:pPr>
              <w:pStyle w:val="TAC"/>
              <w:rPr>
                <w:ins w:id="4643" w:author="Huawei" w:date="2024-02-02T15:20:00Z"/>
              </w:rPr>
            </w:pPr>
          </w:p>
        </w:tc>
        <w:tc>
          <w:tcPr>
            <w:tcW w:w="1192" w:type="pct"/>
            <w:shd w:val="clear" w:color="auto" w:fill="auto"/>
          </w:tcPr>
          <w:p w:rsidR="00644FEB" w:rsidRDefault="00CF6C33">
            <w:pPr>
              <w:pStyle w:val="TAC"/>
              <w:rPr>
                <w:ins w:id="4644" w:author="Huawei" w:date="2024-02-02T15:20:00Z"/>
              </w:rPr>
            </w:pPr>
            <w:ins w:id="4645" w:author="Huawei" w:date="2024-02-02T15:20:00Z">
              <w:r>
                <w:t>SMTC.1</w:t>
              </w:r>
            </w:ins>
          </w:p>
        </w:tc>
        <w:tc>
          <w:tcPr>
            <w:tcW w:w="1137" w:type="pct"/>
            <w:tcBorders>
              <w:top w:val="nil"/>
            </w:tcBorders>
            <w:shd w:val="clear" w:color="auto" w:fill="auto"/>
          </w:tcPr>
          <w:p w:rsidR="00644FEB" w:rsidRDefault="00644FEB">
            <w:pPr>
              <w:pStyle w:val="TAC"/>
              <w:rPr>
                <w:ins w:id="4646" w:author="Huawei" w:date="2024-02-02T15:20:00Z"/>
              </w:rPr>
            </w:pPr>
          </w:p>
        </w:tc>
      </w:tr>
      <w:tr w:rsidR="00644FEB">
        <w:trPr>
          <w:trHeight w:val="187"/>
          <w:jc w:val="center"/>
          <w:ins w:id="4647" w:author="Huawei" w:date="2024-02-02T15:20:00Z"/>
        </w:trPr>
        <w:tc>
          <w:tcPr>
            <w:tcW w:w="884" w:type="pct"/>
            <w:tcBorders>
              <w:bottom w:val="nil"/>
            </w:tcBorders>
            <w:shd w:val="clear" w:color="auto" w:fill="auto"/>
          </w:tcPr>
          <w:p w:rsidR="00644FEB" w:rsidRDefault="00CF6C33">
            <w:pPr>
              <w:pStyle w:val="TAL"/>
              <w:rPr>
                <w:ins w:id="4648" w:author="Huawei" w:date="2024-02-02T15:20:00Z"/>
              </w:rPr>
            </w:pPr>
            <w:ins w:id="4649" w:author="Huawei" w:date="2024-02-02T15:20:00Z">
              <w:r>
                <w:t>PDSCH/PDCCH subcarrier spacing</w:t>
              </w:r>
            </w:ins>
          </w:p>
        </w:tc>
        <w:tc>
          <w:tcPr>
            <w:tcW w:w="1192" w:type="pct"/>
            <w:gridSpan w:val="3"/>
            <w:shd w:val="clear" w:color="auto" w:fill="auto"/>
          </w:tcPr>
          <w:p w:rsidR="00644FEB" w:rsidRDefault="00CF6C33">
            <w:pPr>
              <w:pStyle w:val="TAL"/>
              <w:rPr>
                <w:ins w:id="4650" w:author="Huawei" w:date="2024-02-02T15:20:00Z"/>
              </w:rPr>
            </w:pPr>
            <w:ins w:id="4651" w:author="Huawei" w:date="2024-02-02T15:20:00Z">
              <w:r>
                <w:t>Config 1, 2</w:t>
              </w:r>
            </w:ins>
          </w:p>
        </w:tc>
        <w:tc>
          <w:tcPr>
            <w:tcW w:w="595" w:type="pct"/>
            <w:tcBorders>
              <w:bottom w:val="nil"/>
            </w:tcBorders>
            <w:shd w:val="clear" w:color="auto" w:fill="auto"/>
          </w:tcPr>
          <w:p w:rsidR="00644FEB" w:rsidRDefault="00644FEB">
            <w:pPr>
              <w:pStyle w:val="TAC"/>
              <w:rPr>
                <w:ins w:id="4652" w:author="Huawei" w:date="2024-02-02T15:20:00Z"/>
              </w:rPr>
            </w:pPr>
          </w:p>
        </w:tc>
        <w:tc>
          <w:tcPr>
            <w:tcW w:w="1192" w:type="pct"/>
            <w:shd w:val="clear" w:color="auto" w:fill="auto"/>
          </w:tcPr>
          <w:p w:rsidR="00644FEB" w:rsidRDefault="00CF6C33">
            <w:pPr>
              <w:pStyle w:val="TAC"/>
              <w:rPr>
                <w:ins w:id="4653" w:author="Huawei" w:date="2024-02-02T15:20:00Z"/>
              </w:rPr>
            </w:pPr>
            <w:ins w:id="4654" w:author="Huawei" w:date="2024-02-02T15:20:00Z">
              <w:r>
                <w:t>15 KHz</w:t>
              </w:r>
            </w:ins>
          </w:p>
        </w:tc>
        <w:tc>
          <w:tcPr>
            <w:tcW w:w="1137" w:type="pct"/>
          </w:tcPr>
          <w:p w:rsidR="00644FEB" w:rsidRDefault="00644FEB">
            <w:pPr>
              <w:pStyle w:val="TAC"/>
              <w:rPr>
                <w:ins w:id="4655" w:author="Huawei" w:date="2024-02-02T15:20:00Z"/>
              </w:rPr>
            </w:pPr>
          </w:p>
        </w:tc>
      </w:tr>
      <w:tr w:rsidR="00644FEB">
        <w:trPr>
          <w:trHeight w:val="187"/>
          <w:jc w:val="center"/>
          <w:ins w:id="4656" w:author="Huawei" w:date="2024-02-02T15:20:00Z"/>
        </w:trPr>
        <w:tc>
          <w:tcPr>
            <w:tcW w:w="884" w:type="pct"/>
            <w:tcBorders>
              <w:top w:val="nil"/>
            </w:tcBorders>
            <w:shd w:val="clear" w:color="auto" w:fill="auto"/>
          </w:tcPr>
          <w:p w:rsidR="00644FEB" w:rsidRDefault="00644FEB">
            <w:pPr>
              <w:pStyle w:val="TAL"/>
              <w:rPr>
                <w:ins w:id="4657" w:author="Huawei" w:date="2024-02-02T15:20:00Z"/>
              </w:rPr>
            </w:pPr>
          </w:p>
        </w:tc>
        <w:tc>
          <w:tcPr>
            <w:tcW w:w="1192" w:type="pct"/>
            <w:gridSpan w:val="3"/>
            <w:shd w:val="clear" w:color="auto" w:fill="auto"/>
          </w:tcPr>
          <w:p w:rsidR="00644FEB" w:rsidRDefault="00CF6C33">
            <w:pPr>
              <w:pStyle w:val="TAL"/>
              <w:rPr>
                <w:ins w:id="4658" w:author="Huawei" w:date="2024-02-02T15:20:00Z"/>
              </w:rPr>
            </w:pPr>
            <w:ins w:id="4659" w:author="Huawei" w:date="2024-02-02T15:20:00Z">
              <w:r>
                <w:t>Config 3</w:t>
              </w:r>
            </w:ins>
          </w:p>
        </w:tc>
        <w:tc>
          <w:tcPr>
            <w:tcW w:w="595" w:type="pct"/>
            <w:tcBorders>
              <w:top w:val="nil"/>
            </w:tcBorders>
            <w:shd w:val="clear" w:color="auto" w:fill="auto"/>
          </w:tcPr>
          <w:p w:rsidR="00644FEB" w:rsidRDefault="00644FEB">
            <w:pPr>
              <w:pStyle w:val="TAC"/>
              <w:rPr>
                <w:ins w:id="4660" w:author="Huawei" w:date="2024-02-02T15:20:00Z"/>
              </w:rPr>
            </w:pPr>
          </w:p>
        </w:tc>
        <w:tc>
          <w:tcPr>
            <w:tcW w:w="1192" w:type="pct"/>
            <w:shd w:val="clear" w:color="auto" w:fill="auto"/>
          </w:tcPr>
          <w:p w:rsidR="00644FEB" w:rsidRDefault="00CF6C33">
            <w:pPr>
              <w:pStyle w:val="TAC"/>
              <w:rPr>
                <w:ins w:id="4661" w:author="Huawei" w:date="2024-02-02T15:20:00Z"/>
              </w:rPr>
            </w:pPr>
            <w:ins w:id="4662" w:author="Huawei" w:date="2024-02-02T15:20:00Z">
              <w:r>
                <w:t>30 KHz</w:t>
              </w:r>
            </w:ins>
          </w:p>
        </w:tc>
        <w:tc>
          <w:tcPr>
            <w:tcW w:w="1137" w:type="pct"/>
          </w:tcPr>
          <w:p w:rsidR="00644FEB" w:rsidRDefault="00644FEB">
            <w:pPr>
              <w:pStyle w:val="TAC"/>
              <w:rPr>
                <w:ins w:id="4663" w:author="Huawei" w:date="2024-02-02T15:20:00Z"/>
              </w:rPr>
            </w:pPr>
          </w:p>
        </w:tc>
      </w:tr>
      <w:tr w:rsidR="00644FEB">
        <w:trPr>
          <w:trHeight w:val="187"/>
          <w:jc w:val="center"/>
          <w:ins w:id="4664" w:author="Huawei" w:date="2024-02-02T15:20:00Z"/>
        </w:trPr>
        <w:tc>
          <w:tcPr>
            <w:tcW w:w="884" w:type="pct"/>
            <w:vMerge w:val="restart"/>
            <w:tcBorders>
              <w:top w:val="nil"/>
            </w:tcBorders>
            <w:shd w:val="clear" w:color="auto" w:fill="auto"/>
          </w:tcPr>
          <w:p w:rsidR="00644FEB" w:rsidRDefault="00CF6C33">
            <w:pPr>
              <w:pStyle w:val="TAL"/>
              <w:rPr>
                <w:ins w:id="4665" w:author="Huawei" w:date="2024-02-02T15:20:00Z"/>
              </w:rPr>
            </w:pPr>
            <w:ins w:id="4666" w:author="Huawei" w:date="2024-02-02T15:20:00Z">
              <w:r>
                <w:t xml:space="preserve">PRACH </w:t>
              </w:r>
            </w:ins>
          </w:p>
          <w:p w:rsidR="00644FEB" w:rsidRDefault="00CF6C33">
            <w:pPr>
              <w:pStyle w:val="TAL"/>
              <w:rPr>
                <w:ins w:id="4667" w:author="Huawei" w:date="2024-02-02T15:20:00Z"/>
              </w:rPr>
            </w:pPr>
            <w:ins w:id="4668" w:author="Huawei" w:date="2024-02-02T15:20:00Z">
              <w:r>
                <w:rPr>
                  <w:lang w:val="it-IT"/>
                </w:rPr>
                <w:t>Configuration</w:t>
              </w:r>
            </w:ins>
          </w:p>
        </w:tc>
        <w:tc>
          <w:tcPr>
            <w:tcW w:w="1192" w:type="pct"/>
            <w:gridSpan w:val="3"/>
            <w:shd w:val="clear" w:color="auto" w:fill="auto"/>
          </w:tcPr>
          <w:p w:rsidR="00644FEB" w:rsidRDefault="00CF6C33">
            <w:pPr>
              <w:pStyle w:val="TAL"/>
              <w:rPr>
                <w:ins w:id="4669" w:author="Huawei" w:date="2024-02-02T15:20:00Z"/>
              </w:rPr>
            </w:pPr>
            <w:ins w:id="4670" w:author="Huawei" w:date="2024-02-02T15:20:00Z">
              <w:r>
                <w:rPr>
                  <w:lang w:val="it-IT"/>
                </w:rPr>
                <w:t>Config 1, 2</w:t>
              </w:r>
            </w:ins>
          </w:p>
        </w:tc>
        <w:tc>
          <w:tcPr>
            <w:tcW w:w="595" w:type="pct"/>
            <w:tcBorders>
              <w:top w:val="nil"/>
            </w:tcBorders>
            <w:shd w:val="clear" w:color="auto" w:fill="auto"/>
          </w:tcPr>
          <w:p w:rsidR="00644FEB" w:rsidRDefault="00644FEB">
            <w:pPr>
              <w:pStyle w:val="TAC"/>
              <w:rPr>
                <w:ins w:id="4671" w:author="Huawei" w:date="2024-02-02T15:20:00Z"/>
              </w:rPr>
            </w:pPr>
          </w:p>
        </w:tc>
        <w:tc>
          <w:tcPr>
            <w:tcW w:w="1192" w:type="pct"/>
            <w:shd w:val="clear" w:color="auto" w:fill="auto"/>
          </w:tcPr>
          <w:p w:rsidR="00644FEB" w:rsidRDefault="00CF6C33">
            <w:pPr>
              <w:pStyle w:val="TAC"/>
              <w:rPr>
                <w:ins w:id="4672" w:author="Huawei" w:date="2024-02-02T15:20:00Z"/>
              </w:rPr>
            </w:pPr>
            <w:ins w:id="4673" w:author="Huawei" w:date="2024-02-02T15:20:00Z">
              <w:r>
                <w:rPr>
                  <w:rFonts w:cs="Arial"/>
                  <w:szCs w:val="18"/>
                </w:rPr>
                <w:t>FR1 PRACH configuration 4</w:t>
              </w:r>
            </w:ins>
          </w:p>
        </w:tc>
        <w:tc>
          <w:tcPr>
            <w:tcW w:w="1137" w:type="pct"/>
          </w:tcPr>
          <w:p w:rsidR="00644FEB" w:rsidRDefault="00CF6C33">
            <w:pPr>
              <w:pStyle w:val="TAC"/>
              <w:rPr>
                <w:ins w:id="4674" w:author="Huawei" w:date="2024-02-02T15:20:00Z"/>
              </w:rPr>
            </w:pPr>
            <w:ins w:id="4675" w:author="Huawei" w:date="2024-02-02T15:20:00Z">
              <w:r>
                <w:rPr>
                  <w:rFonts w:cs="Arial"/>
                  <w:szCs w:val="18"/>
                </w:rPr>
                <w:t>A.3.8.2</w:t>
              </w:r>
            </w:ins>
          </w:p>
        </w:tc>
      </w:tr>
      <w:tr w:rsidR="00644FEB">
        <w:trPr>
          <w:trHeight w:val="187"/>
          <w:jc w:val="center"/>
          <w:ins w:id="4676" w:author="Huawei" w:date="2024-02-02T15:20:00Z"/>
        </w:trPr>
        <w:tc>
          <w:tcPr>
            <w:tcW w:w="884" w:type="pct"/>
            <w:vMerge/>
            <w:shd w:val="clear" w:color="auto" w:fill="auto"/>
          </w:tcPr>
          <w:p w:rsidR="00644FEB" w:rsidRDefault="00644FEB">
            <w:pPr>
              <w:pStyle w:val="TAL"/>
              <w:rPr>
                <w:ins w:id="4677" w:author="Huawei" w:date="2024-02-02T15:20:00Z"/>
              </w:rPr>
            </w:pPr>
          </w:p>
        </w:tc>
        <w:tc>
          <w:tcPr>
            <w:tcW w:w="1192" w:type="pct"/>
            <w:gridSpan w:val="3"/>
            <w:shd w:val="clear" w:color="auto" w:fill="auto"/>
          </w:tcPr>
          <w:p w:rsidR="00644FEB" w:rsidRDefault="00CF6C33">
            <w:pPr>
              <w:pStyle w:val="TAL"/>
              <w:rPr>
                <w:ins w:id="4678" w:author="Huawei" w:date="2024-02-02T15:20:00Z"/>
              </w:rPr>
            </w:pPr>
            <w:ins w:id="4679" w:author="Huawei" w:date="2024-02-02T15:20:00Z">
              <w:r>
                <w:rPr>
                  <w:lang w:val="it-IT"/>
                </w:rPr>
                <w:t>Config 3</w:t>
              </w:r>
            </w:ins>
          </w:p>
        </w:tc>
        <w:tc>
          <w:tcPr>
            <w:tcW w:w="595" w:type="pct"/>
            <w:tcBorders>
              <w:top w:val="nil"/>
            </w:tcBorders>
            <w:shd w:val="clear" w:color="auto" w:fill="auto"/>
          </w:tcPr>
          <w:p w:rsidR="00644FEB" w:rsidRDefault="00644FEB">
            <w:pPr>
              <w:pStyle w:val="TAC"/>
              <w:rPr>
                <w:ins w:id="4680" w:author="Huawei" w:date="2024-02-02T15:20:00Z"/>
              </w:rPr>
            </w:pPr>
          </w:p>
        </w:tc>
        <w:tc>
          <w:tcPr>
            <w:tcW w:w="1192" w:type="pct"/>
            <w:shd w:val="clear" w:color="auto" w:fill="auto"/>
          </w:tcPr>
          <w:p w:rsidR="00644FEB" w:rsidRDefault="00CF6C33">
            <w:pPr>
              <w:pStyle w:val="TAC"/>
              <w:rPr>
                <w:ins w:id="4681" w:author="Huawei" w:date="2024-02-02T15:20:00Z"/>
              </w:rPr>
            </w:pPr>
            <w:ins w:id="4682" w:author="Huawei" w:date="2024-02-02T15:20:00Z">
              <w:r>
                <w:rPr>
                  <w:rFonts w:cs="Arial"/>
                  <w:szCs w:val="18"/>
                </w:rPr>
                <w:t>FR1 PRACH configuration 4</w:t>
              </w:r>
            </w:ins>
          </w:p>
        </w:tc>
        <w:tc>
          <w:tcPr>
            <w:tcW w:w="1137" w:type="pct"/>
          </w:tcPr>
          <w:p w:rsidR="00644FEB" w:rsidRDefault="00CF6C33">
            <w:pPr>
              <w:pStyle w:val="TAC"/>
              <w:rPr>
                <w:ins w:id="4683" w:author="Huawei" w:date="2024-02-02T15:20:00Z"/>
              </w:rPr>
            </w:pPr>
            <w:ins w:id="4684" w:author="Huawei" w:date="2024-02-02T15:20:00Z">
              <w:r>
                <w:rPr>
                  <w:rFonts w:cs="Arial"/>
                  <w:szCs w:val="18"/>
                </w:rPr>
                <w:t>A.3.8.2</w:t>
              </w:r>
            </w:ins>
          </w:p>
        </w:tc>
      </w:tr>
      <w:tr w:rsidR="00644FEB">
        <w:trPr>
          <w:trHeight w:val="187"/>
          <w:jc w:val="center"/>
          <w:ins w:id="4685" w:author="Huawei" w:date="2024-02-02T15:20:00Z"/>
        </w:trPr>
        <w:tc>
          <w:tcPr>
            <w:tcW w:w="2076" w:type="pct"/>
            <w:gridSpan w:val="4"/>
            <w:shd w:val="clear" w:color="auto" w:fill="auto"/>
          </w:tcPr>
          <w:p w:rsidR="00644FEB" w:rsidRDefault="00CF6C33">
            <w:pPr>
              <w:pStyle w:val="TAL"/>
              <w:rPr>
                <w:ins w:id="4686" w:author="Huawei" w:date="2024-02-02T15:20:00Z"/>
              </w:rPr>
            </w:pPr>
            <w:ins w:id="4687" w:author="Huawei" w:date="2024-02-02T15:20:00Z">
              <w:r>
                <w:t>csi-RS-Index assigned as beam</w:t>
              </w:r>
              <w:r>
                <w:t xml:space="preserve"> failure detection RS in set q</w:t>
              </w:r>
              <w:r>
                <w:rPr>
                  <w:vertAlign w:val="subscript"/>
                </w:rPr>
                <w:t>0</w:t>
              </w:r>
            </w:ins>
          </w:p>
        </w:tc>
        <w:tc>
          <w:tcPr>
            <w:tcW w:w="595" w:type="pct"/>
            <w:shd w:val="clear" w:color="auto" w:fill="auto"/>
          </w:tcPr>
          <w:p w:rsidR="00644FEB" w:rsidRDefault="00644FEB">
            <w:pPr>
              <w:pStyle w:val="TAC"/>
              <w:rPr>
                <w:ins w:id="4688" w:author="Huawei" w:date="2024-02-02T15:20:00Z"/>
              </w:rPr>
            </w:pPr>
          </w:p>
        </w:tc>
        <w:tc>
          <w:tcPr>
            <w:tcW w:w="1192" w:type="pct"/>
            <w:shd w:val="clear" w:color="auto" w:fill="auto"/>
          </w:tcPr>
          <w:p w:rsidR="00644FEB" w:rsidRDefault="00CF6C33">
            <w:pPr>
              <w:pStyle w:val="TAC"/>
              <w:rPr>
                <w:ins w:id="4689" w:author="Huawei" w:date="2024-02-02T15:20:00Z"/>
              </w:rPr>
            </w:pPr>
            <w:ins w:id="4690" w:author="Huawei" w:date="2024-02-02T15:20:00Z">
              <w:r>
                <w:t>0</w:t>
              </w:r>
            </w:ins>
          </w:p>
        </w:tc>
        <w:tc>
          <w:tcPr>
            <w:tcW w:w="1137" w:type="pct"/>
          </w:tcPr>
          <w:p w:rsidR="00644FEB" w:rsidRDefault="00644FEB">
            <w:pPr>
              <w:pStyle w:val="TAC"/>
              <w:rPr>
                <w:ins w:id="4691" w:author="Huawei" w:date="2024-02-02T15:20:00Z"/>
              </w:rPr>
            </w:pPr>
          </w:p>
        </w:tc>
      </w:tr>
      <w:tr w:rsidR="00644FEB">
        <w:trPr>
          <w:trHeight w:val="187"/>
          <w:jc w:val="center"/>
          <w:ins w:id="4692" w:author="Huawei" w:date="2024-02-02T15:20:00Z"/>
        </w:trPr>
        <w:tc>
          <w:tcPr>
            <w:tcW w:w="2076" w:type="pct"/>
            <w:gridSpan w:val="4"/>
            <w:shd w:val="clear" w:color="auto" w:fill="auto"/>
          </w:tcPr>
          <w:p w:rsidR="00644FEB" w:rsidRDefault="00CF6C33">
            <w:pPr>
              <w:pStyle w:val="TAL"/>
              <w:rPr>
                <w:ins w:id="4693" w:author="Huawei" w:date="2024-02-02T15:20:00Z"/>
              </w:rPr>
            </w:pPr>
            <w:ins w:id="4694" w:author="Huawei" w:date="2024-02-02T15:20:00Z">
              <w:r>
                <w:t>OCNG parameters</w:t>
              </w:r>
            </w:ins>
          </w:p>
        </w:tc>
        <w:tc>
          <w:tcPr>
            <w:tcW w:w="595" w:type="pct"/>
            <w:shd w:val="clear" w:color="auto" w:fill="auto"/>
          </w:tcPr>
          <w:p w:rsidR="00644FEB" w:rsidRDefault="00644FEB">
            <w:pPr>
              <w:pStyle w:val="TAC"/>
              <w:rPr>
                <w:ins w:id="4695" w:author="Huawei" w:date="2024-02-02T15:20:00Z"/>
              </w:rPr>
            </w:pPr>
          </w:p>
        </w:tc>
        <w:tc>
          <w:tcPr>
            <w:tcW w:w="1192" w:type="pct"/>
            <w:shd w:val="clear" w:color="auto" w:fill="auto"/>
          </w:tcPr>
          <w:p w:rsidR="00644FEB" w:rsidRDefault="00CF6C33">
            <w:pPr>
              <w:pStyle w:val="TAC"/>
              <w:rPr>
                <w:ins w:id="4696" w:author="Huawei" w:date="2024-02-02T15:20:00Z"/>
              </w:rPr>
            </w:pPr>
            <w:ins w:id="4697" w:author="Huawei" w:date="2024-02-02T15:20:00Z">
              <w:r>
                <w:t>OP.1</w:t>
              </w:r>
            </w:ins>
          </w:p>
        </w:tc>
        <w:tc>
          <w:tcPr>
            <w:tcW w:w="1137" w:type="pct"/>
          </w:tcPr>
          <w:p w:rsidR="00644FEB" w:rsidRDefault="00CF6C33">
            <w:pPr>
              <w:pStyle w:val="TAC"/>
              <w:rPr>
                <w:ins w:id="4698" w:author="Huawei" w:date="2024-02-02T15:20:00Z"/>
              </w:rPr>
            </w:pPr>
            <w:ins w:id="4699" w:author="Huawei" w:date="2024-02-02T15:20:00Z">
              <w:r>
                <w:t>A.3.2.1</w:t>
              </w:r>
            </w:ins>
          </w:p>
        </w:tc>
      </w:tr>
      <w:tr w:rsidR="00644FEB">
        <w:trPr>
          <w:trHeight w:val="187"/>
          <w:jc w:val="center"/>
          <w:ins w:id="4700" w:author="Huawei" w:date="2024-02-02T15:20:00Z"/>
        </w:trPr>
        <w:tc>
          <w:tcPr>
            <w:tcW w:w="2076" w:type="pct"/>
            <w:gridSpan w:val="4"/>
            <w:shd w:val="clear" w:color="auto" w:fill="auto"/>
          </w:tcPr>
          <w:p w:rsidR="00644FEB" w:rsidRDefault="00CF6C33">
            <w:pPr>
              <w:pStyle w:val="TAL"/>
              <w:rPr>
                <w:ins w:id="4701" w:author="Huawei" w:date="2024-02-02T15:20:00Z"/>
              </w:rPr>
            </w:pPr>
            <w:ins w:id="4702" w:author="Huawei" w:date="2024-02-02T15:20:00Z">
              <w:r>
                <w:t>CP length</w:t>
              </w:r>
              <w:r>
                <w:tab/>
              </w:r>
            </w:ins>
          </w:p>
        </w:tc>
        <w:tc>
          <w:tcPr>
            <w:tcW w:w="595" w:type="pct"/>
            <w:shd w:val="clear" w:color="auto" w:fill="auto"/>
          </w:tcPr>
          <w:p w:rsidR="00644FEB" w:rsidRDefault="00644FEB">
            <w:pPr>
              <w:pStyle w:val="TAC"/>
              <w:rPr>
                <w:ins w:id="4703" w:author="Huawei" w:date="2024-02-02T15:20:00Z"/>
              </w:rPr>
            </w:pPr>
          </w:p>
        </w:tc>
        <w:tc>
          <w:tcPr>
            <w:tcW w:w="1192" w:type="pct"/>
            <w:shd w:val="clear" w:color="auto" w:fill="auto"/>
          </w:tcPr>
          <w:p w:rsidR="00644FEB" w:rsidRDefault="00CF6C33">
            <w:pPr>
              <w:pStyle w:val="TAC"/>
              <w:rPr>
                <w:ins w:id="4704" w:author="Huawei" w:date="2024-02-02T15:20:00Z"/>
              </w:rPr>
            </w:pPr>
            <w:ins w:id="4705" w:author="Huawei" w:date="2024-02-02T15:20:00Z">
              <w:r>
                <w:t>Normal</w:t>
              </w:r>
            </w:ins>
          </w:p>
        </w:tc>
        <w:tc>
          <w:tcPr>
            <w:tcW w:w="1137" w:type="pct"/>
          </w:tcPr>
          <w:p w:rsidR="00644FEB" w:rsidRDefault="00644FEB">
            <w:pPr>
              <w:pStyle w:val="TAC"/>
              <w:rPr>
                <w:ins w:id="4706" w:author="Huawei" w:date="2024-02-02T15:20:00Z"/>
              </w:rPr>
            </w:pPr>
          </w:p>
        </w:tc>
      </w:tr>
      <w:tr w:rsidR="00644FEB">
        <w:trPr>
          <w:trHeight w:val="187"/>
          <w:jc w:val="center"/>
          <w:ins w:id="4707" w:author="Huawei" w:date="2024-02-02T15:20:00Z"/>
        </w:trPr>
        <w:tc>
          <w:tcPr>
            <w:tcW w:w="2076" w:type="pct"/>
            <w:gridSpan w:val="4"/>
            <w:shd w:val="clear" w:color="auto" w:fill="auto"/>
          </w:tcPr>
          <w:p w:rsidR="00644FEB" w:rsidRDefault="00CF6C33">
            <w:pPr>
              <w:pStyle w:val="TAL"/>
              <w:rPr>
                <w:ins w:id="4708" w:author="Huawei" w:date="2024-02-02T15:20:00Z"/>
              </w:rPr>
            </w:pPr>
            <w:ins w:id="4709" w:author="Huawei" w:date="2024-02-02T15:20:00Z">
              <w:r>
                <w:t>Correlation Matrix and Antenna Configuration</w:t>
              </w:r>
            </w:ins>
          </w:p>
        </w:tc>
        <w:tc>
          <w:tcPr>
            <w:tcW w:w="595" w:type="pct"/>
            <w:shd w:val="clear" w:color="auto" w:fill="auto"/>
          </w:tcPr>
          <w:p w:rsidR="00644FEB" w:rsidRDefault="00644FEB">
            <w:pPr>
              <w:pStyle w:val="TAC"/>
              <w:rPr>
                <w:ins w:id="4710" w:author="Huawei" w:date="2024-02-02T15:20:00Z"/>
              </w:rPr>
            </w:pPr>
          </w:p>
        </w:tc>
        <w:tc>
          <w:tcPr>
            <w:tcW w:w="1192" w:type="pct"/>
            <w:shd w:val="clear" w:color="auto" w:fill="auto"/>
          </w:tcPr>
          <w:p w:rsidR="00644FEB" w:rsidRDefault="00CF6C33">
            <w:pPr>
              <w:pStyle w:val="TAC"/>
              <w:rPr>
                <w:ins w:id="4711" w:author="Huawei" w:date="2024-02-02T15:20:00Z"/>
              </w:rPr>
            </w:pPr>
            <w:ins w:id="4712" w:author="Huawei" w:date="2024-02-02T15:20:00Z">
              <w:r>
                <w:t>2x2 Low</w:t>
              </w:r>
            </w:ins>
          </w:p>
        </w:tc>
        <w:tc>
          <w:tcPr>
            <w:tcW w:w="1137" w:type="pct"/>
          </w:tcPr>
          <w:p w:rsidR="00644FEB" w:rsidRDefault="00644FEB">
            <w:pPr>
              <w:pStyle w:val="TAC"/>
              <w:rPr>
                <w:ins w:id="4713" w:author="Huawei" w:date="2024-02-02T15:20:00Z"/>
              </w:rPr>
            </w:pPr>
          </w:p>
        </w:tc>
      </w:tr>
      <w:tr w:rsidR="00644FEB">
        <w:trPr>
          <w:trHeight w:val="187"/>
          <w:jc w:val="center"/>
          <w:ins w:id="4714" w:author="Huawei" w:date="2024-02-02T15:20:00Z"/>
        </w:trPr>
        <w:tc>
          <w:tcPr>
            <w:tcW w:w="884" w:type="pct"/>
            <w:tcBorders>
              <w:bottom w:val="nil"/>
            </w:tcBorders>
            <w:shd w:val="clear" w:color="auto" w:fill="auto"/>
          </w:tcPr>
          <w:p w:rsidR="00644FEB" w:rsidRDefault="00CF6C33">
            <w:pPr>
              <w:pStyle w:val="TAL"/>
              <w:rPr>
                <w:ins w:id="4715" w:author="Huawei" w:date="2024-02-02T15:20:00Z"/>
              </w:rPr>
            </w:pPr>
            <w:ins w:id="4716" w:author="Huawei" w:date="2024-02-02T15:20:00Z">
              <w:r>
                <w:t>Beam failure detection transmission parameters</w:t>
              </w:r>
            </w:ins>
          </w:p>
        </w:tc>
        <w:tc>
          <w:tcPr>
            <w:tcW w:w="1192" w:type="pct"/>
            <w:gridSpan w:val="3"/>
            <w:shd w:val="clear" w:color="auto" w:fill="auto"/>
          </w:tcPr>
          <w:p w:rsidR="00644FEB" w:rsidRDefault="00CF6C33">
            <w:pPr>
              <w:pStyle w:val="TAL"/>
              <w:rPr>
                <w:ins w:id="4717" w:author="Huawei" w:date="2024-02-02T15:20:00Z"/>
              </w:rPr>
            </w:pPr>
            <w:ins w:id="4718" w:author="Huawei" w:date="2024-02-02T15:20:00Z">
              <w:r>
                <w:t>DCI format</w:t>
              </w:r>
            </w:ins>
          </w:p>
        </w:tc>
        <w:tc>
          <w:tcPr>
            <w:tcW w:w="595" w:type="pct"/>
            <w:shd w:val="clear" w:color="auto" w:fill="auto"/>
          </w:tcPr>
          <w:p w:rsidR="00644FEB" w:rsidRDefault="00644FEB">
            <w:pPr>
              <w:pStyle w:val="TAC"/>
              <w:rPr>
                <w:ins w:id="4719" w:author="Huawei" w:date="2024-02-02T15:20:00Z"/>
              </w:rPr>
            </w:pPr>
          </w:p>
        </w:tc>
        <w:tc>
          <w:tcPr>
            <w:tcW w:w="1192" w:type="pct"/>
            <w:shd w:val="clear" w:color="auto" w:fill="auto"/>
          </w:tcPr>
          <w:p w:rsidR="00644FEB" w:rsidRDefault="00CF6C33">
            <w:pPr>
              <w:pStyle w:val="TAC"/>
              <w:rPr>
                <w:ins w:id="4720" w:author="Huawei" w:date="2024-02-02T15:20:00Z"/>
              </w:rPr>
            </w:pPr>
            <w:ins w:id="4721" w:author="Huawei" w:date="2024-02-02T15:20:00Z">
              <w:r>
                <w:t>1-0</w:t>
              </w:r>
            </w:ins>
          </w:p>
        </w:tc>
        <w:tc>
          <w:tcPr>
            <w:tcW w:w="1137" w:type="pct"/>
          </w:tcPr>
          <w:p w:rsidR="00644FEB" w:rsidRDefault="00644FEB">
            <w:pPr>
              <w:pStyle w:val="TAC"/>
              <w:rPr>
                <w:ins w:id="4722" w:author="Huawei" w:date="2024-02-02T15:20:00Z"/>
              </w:rPr>
            </w:pPr>
          </w:p>
        </w:tc>
      </w:tr>
      <w:tr w:rsidR="00644FEB">
        <w:trPr>
          <w:trHeight w:val="187"/>
          <w:jc w:val="center"/>
          <w:ins w:id="4723" w:author="Huawei" w:date="2024-02-02T15:20:00Z"/>
        </w:trPr>
        <w:tc>
          <w:tcPr>
            <w:tcW w:w="884" w:type="pct"/>
            <w:tcBorders>
              <w:top w:val="nil"/>
              <w:bottom w:val="nil"/>
            </w:tcBorders>
            <w:shd w:val="clear" w:color="auto" w:fill="auto"/>
          </w:tcPr>
          <w:p w:rsidR="00644FEB" w:rsidRDefault="00644FEB">
            <w:pPr>
              <w:pStyle w:val="TAL"/>
              <w:rPr>
                <w:ins w:id="4724" w:author="Huawei" w:date="2024-02-02T15:20:00Z"/>
              </w:rPr>
            </w:pPr>
          </w:p>
        </w:tc>
        <w:tc>
          <w:tcPr>
            <w:tcW w:w="1192" w:type="pct"/>
            <w:gridSpan w:val="3"/>
            <w:shd w:val="clear" w:color="auto" w:fill="auto"/>
          </w:tcPr>
          <w:p w:rsidR="00644FEB" w:rsidRDefault="00CF6C33">
            <w:pPr>
              <w:pStyle w:val="TAL"/>
              <w:rPr>
                <w:ins w:id="4725" w:author="Huawei" w:date="2024-02-02T15:20:00Z"/>
              </w:rPr>
            </w:pPr>
            <w:ins w:id="4726" w:author="Huawei" w:date="2024-02-02T15:20:00Z">
              <w:r>
                <w:t>Number of Control OFDM symbols</w:t>
              </w:r>
            </w:ins>
          </w:p>
        </w:tc>
        <w:tc>
          <w:tcPr>
            <w:tcW w:w="595" w:type="pct"/>
            <w:shd w:val="clear" w:color="auto" w:fill="auto"/>
          </w:tcPr>
          <w:p w:rsidR="00644FEB" w:rsidRDefault="00644FEB">
            <w:pPr>
              <w:pStyle w:val="TAC"/>
              <w:rPr>
                <w:ins w:id="4727" w:author="Huawei" w:date="2024-02-02T15:20:00Z"/>
              </w:rPr>
            </w:pPr>
          </w:p>
        </w:tc>
        <w:tc>
          <w:tcPr>
            <w:tcW w:w="1192" w:type="pct"/>
            <w:shd w:val="clear" w:color="auto" w:fill="auto"/>
          </w:tcPr>
          <w:p w:rsidR="00644FEB" w:rsidRDefault="00CF6C33">
            <w:pPr>
              <w:pStyle w:val="TAC"/>
              <w:rPr>
                <w:ins w:id="4728" w:author="Huawei" w:date="2024-02-02T15:20:00Z"/>
              </w:rPr>
            </w:pPr>
            <w:ins w:id="4729" w:author="Huawei" w:date="2024-02-02T15:20:00Z">
              <w:r>
                <w:t>2</w:t>
              </w:r>
            </w:ins>
          </w:p>
        </w:tc>
        <w:tc>
          <w:tcPr>
            <w:tcW w:w="1137" w:type="pct"/>
          </w:tcPr>
          <w:p w:rsidR="00644FEB" w:rsidRDefault="00644FEB">
            <w:pPr>
              <w:pStyle w:val="TAC"/>
              <w:rPr>
                <w:ins w:id="4730" w:author="Huawei" w:date="2024-02-02T15:20:00Z"/>
              </w:rPr>
            </w:pPr>
          </w:p>
        </w:tc>
      </w:tr>
      <w:tr w:rsidR="00644FEB">
        <w:trPr>
          <w:trHeight w:val="187"/>
          <w:jc w:val="center"/>
          <w:ins w:id="4731" w:author="Huawei" w:date="2024-02-02T15:20:00Z"/>
        </w:trPr>
        <w:tc>
          <w:tcPr>
            <w:tcW w:w="884" w:type="pct"/>
            <w:tcBorders>
              <w:top w:val="nil"/>
              <w:bottom w:val="nil"/>
            </w:tcBorders>
            <w:shd w:val="clear" w:color="auto" w:fill="auto"/>
          </w:tcPr>
          <w:p w:rsidR="00644FEB" w:rsidRDefault="00644FEB">
            <w:pPr>
              <w:pStyle w:val="TAL"/>
              <w:rPr>
                <w:ins w:id="4732" w:author="Huawei" w:date="2024-02-02T15:20:00Z"/>
              </w:rPr>
            </w:pPr>
          </w:p>
        </w:tc>
        <w:tc>
          <w:tcPr>
            <w:tcW w:w="1192" w:type="pct"/>
            <w:gridSpan w:val="3"/>
            <w:shd w:val="clear" w:color="auto" w:fill="auto"/>
          </w:tcPr>
          <w:p w:rsidR="00644FEB" w:rsidRDefault="00CF6C33">
            <w:pPr>
              <w:pStyle w:val="TAL"/>
              <w:rPr>
                <w:ins w:id="4733" w:author="Huawei" w:date="2024-02-02T15:20:00Z"/>
              </w:rPr>
            </w:pPr>
            <w:ins w:id="4734" w:author="Huawei" w:date="2024-02-02T15:20:00Z">
              <w:r>
                <w:t xml:space="preserve">Aggregation level </w:t>
              </w:r>
            </w:ins>
          </w:p>
        </w:tc>
        <w:tc>
          <w:tcPr>
            <w:tcW w:w="595" w:type="pct"/>
            <w:shd w:val="clear" w:color="auto" w:fill="auto"/>
          </w:tcPr>
          <w:p w:rsidR="00644FEB" w:rsidRDefault="00CF6C33">
            <w:pPr>
              <w:pStyle w:val="TAC"/>
              <w:rPr>
                <w:ins w:id="4735" w:author="Huawei" w:date="2024-02-02T15:20:00Z"/>
              </w:rPr>
            </w:pPr>
            <w:ins w:id="4736" w:author="Huawei" w:date="2024-02-02T15:20:00Z">
              <w:r>
                <w:t>CCE</w:t>
              </w:r>
            </w:ins>
          </w:p>
        </w:tc>
        <w:tc>
          <w:tcPr>
            <w:tcW w:w="1192" w:type="pct"/>
            <w:shd w:val="clear" w:color="auto" w:fill="auto"/>
          </w:tcPr>
          <w:p w:rsidR="00644FEB" w:rsidRDefault="00CF6C33">
            <w:pPr>
              <w:pStyle w:val="TAC"/>
              <w:rPr>
                <w:ins w:id="4737" w:author="Huawei" w:date="2024-02-02T15:20:00Z"/>
              </w:rPr>
            </w:pPr>
            <w:ins w:id="4738" w:author="Huawei" w:date="2024-02-02T15:20:00Z">
              <w:r>
                <w:t>8</w:t>
              </w:r>
            </w:ins>
          </w:p>
        </w:tc>
        <w:tc>
          <w:tcPr>
            <w:tcW w:w="1137" w:type="pct"/>
          </w:tcPr>
          <w:p w:rsidR="00644FEB" w:rsidRDefault="00644FEB">
            <w:pPr>
              <w:pStyle w:val="TAC"/>
              <w:rPr>
                <w:ins w:id="4739" w:author="Huawei" w:date="2024-02-02T15:20:00Z"/>
              </w:rPr>
            </w:pPr>
          </w:p>
        </w:tc>
      </w:tr>
      <w:tr w:rsidR="00644FEB">
        <w:trPr>
          <w:trHeight w:val="187"/>
          <w:jc w:val="center"/>
          <w:ins w:id="4740" w:author="Huawei" w:date="2024-02-02T15:20:00Z"/>
        </w:trPr>
        <w:tc>
          <w:tcPr>
            <w:tcW w:w="884" w:type="pct"/>
            <w:tcBorders>
              <w:top w:val="nil"/>
              <w:bottom w:val="nil"/>
            </w:tcBorders>
            <w:shd w:val="clear" w:color="auto" w:fill="auto"/>
          </w:tcPr>
          <w:p w:rsidR="00644FEB" w:rsidRDefault="00644FEB">
            <w:pPr>
              <w:pStyle w:val="TAL"/>
              <w:rPr>
                <w:ins w:id="4741" w:author="Huawei" w:date="2024-02-02T15:20:00Z"/>
              </w:rPr>
            </w:pPr>
          </w:p>
        </w:tc>
        <w:tc>
          <w:tcPr>
            <w:tcW w:w="1192" w:type="pct"/>
            <w:gridSpan w:val="3"/>
            <w:shd w:val="clear" w:color="auto" w:fill="auto"/>
          </w:tcPr>
          <w:p w:rsidR="00644FEB" w:rsidRDefault="00CF6C33">
            <w:pPr>
              <w:pStyle w:val="TAL"/>
              <w:rPr>
                <w:ins w:id="4742" w:author="Huawei" w:date="2024-02-02T15:20:00Z"/>
              </w:rPr>
            </w:pPr>
            <w:ins w:id="4743" w:author="Huawei" w:date="2024-02-02T15:20:00Z">
              <w:r>
                <w:rPr>
                  <w:rFonts w:eastAsia="?? ??"/>
                </w:rPr>
                <w:t>Ratio of hypothetical PDCCH RE energy to average CSI-RS RE energy</w:t>
              </w:r>
            </w:ins>
          </w:p>
        </w:tc>
        <w:tc>
          <w:tcPr>
            <w:tcW w:w="595" w:type="pct"/>
            <w:shd w:val="clear" w:color="auto" w:fill="auto"/>
          </w:tcPr>
          <w:p w:rsidR="00644FEB" w:rsidRDefault="00CF6C33">
            <w:pPr>
              <w:pStyle w:val="TAC"/>
              <w:rPr>
                <w:ins w:id="4744" w:author="Huawei" w:date="2024-02-02T15:20:00Z"/>
              </w:rPr>
            </w:pPr>
            <w:ins w:id="4745" w:author="Huawei" w:date="2024-02-02T15:20:00Z">
              <w:r>
                <w:t>dB</w:t>
              </w:r>
            </w:ins>
          </w:p>
        </w:tc>
        <w:tc>
          <w:tcPr>
            <w:tcW w:w="1192" w:type="pct"/>
            <w:shd w:val="clear" w:color="auto" w:fill="auto"/>
          </w:tcPr>
          <w:p w:rsidR="00644FEB" w:rsidRDefault="00CF6C33">
            <w:pPr>
              <w:pStyle w:val="TAC"/>
              <w:rPr>
                <w:ins w:id="4746" w:author="Huawei" w:date="2024-02-02T15:20:00Z"/>
              </w:rPr>
            </w:pPr>
            <w:ins w:id="4747" w:author="Huawei" w:date="2024-02-02T15:20:00Z">
              <w:r>
                <w:t>0</w:t>
              </w:r>
            </w:ins>
          </w:p>
        </w:tc>
        <w:tc>
          <w:tcPr>
            <w:tcW w:w="1137" w:type="pct"/>
          </w:tcPr>
          <w:p w:rsidR="00644FEB" w:rsidRDefault="00644FEB">
            <w:pPr>
              <w:pStyle w:val="TAC"/>
              <w:rPr>
                <w:ins w:id="4748" w:author="Huawei" w:date="2024-02-02T15:20:00Z"/>
              </w:rPr>
            </w:pPr>
          </w:p>
        </w:tc>
      </w:tr>
      <w:tr w:rsidR="00644FEB">
        <w:trPr>
          <w:trHeight w:val="187"/>
          <w:jc w:val="center"/>
          <w:ins w:id="4749" w:author="Huawei" w:date="2024-02-02T15:20:00Z"/>
        </w:trPr>
        <w:tc>
          <w:tcPr>
            <w:tcW w:w="884" w:type="pct"/>
            <w:tcBorders>
              <w:top w:val="nil"/>
              <w:bottom w:val="nil"/>
            </w:tcBorders>
            <w:shd w:val="clear" w:color="auto" w:fill="auto"/>
          </w:tcPr>
          <w:p w:rsidR="00644FEB" w:rsidRDefault="00644FEB">
            <w:pPr>
              <w:pStyle w:val="TAL"/>
              <w:rPr>
                <w:ins w:id="4750" w:author="Huawei" w:date="2024-02-02T15:20:00Z"/>
              </w:rPr>
            </w:pPr>
          </w:p>
        </w:tc>
        <w:tc>
          <w:tcPr>
            <w:tcW w:w="1192" w:type="pct"/>
            <w:gridSpan w:val="3"/>
            <w:shd w:val="clear" w:color="auto" w:fill="auto"/>
          </w:tcPr>
          <w:p w:rsidR="00644FEB" w:rsidRDefault="00CF6C33">
            <w:pPr>
              <w:pStyle w:val="TAL"/>
              <w:rPr>
                <w:ins w:id="4751" w:author="Huawei" w:date="2024-02-02T15:20:00Z"/>
              </w:rPr>
            </w:pPr>
            <w:ins w:id="4752" w:author="Huawei" w:date="2024-02-02T15:20:00Z">
              <w:r>
                <w:rPr>
                  <w:rFonts w:eastAsia="?? ??"/>
                </w:rPr>
                <w:t>Ratio of hypothetical PDCCH DMRS energy to average CSI-RS RE energy</w:t>
              </w:r>
            </w:ins>
          </w:p>
        </w:tc>
        <w:tc>
          <w:tcPr>
            <w:tcW w:w="595" w:type="pct"/>
            <w:shd w:val="clear" w:color="auto" w:fill="auto"/>
          </w:tcPr>
          <w:p w:rsidR="00644FEB" w:rsidRDefault="00CF6C33">
            <w:pPr>
              <w:pStyle w:val="TAC"/>
              <w:rPr>
                <w:ins w:id="4753" w:author="Huawei" w:date="2024-02-02T15:20:00Z"/>
              </w:rPr>
            </w:pPr>
            <w:ins w:id="4754" w:author="Huawei" w:date="2024-02-02T15:20:00Z">
              <w:r>
                <w:t>dB</w:t>
              </w:r>
            </w:ins>
          </w:p>
        </w:tc>
        <w:tc>
          <w:tcPr>
            <w:tcW w:w="1192" w:type="pct"/>
            <w:shd w:val="clear" w:color="auto" w:fill="auto"/>
          </w:tcPr>
          <w:p w:rsidR="00644FEB" w:rsidRDefault="00CF6C33">
            <w:pPr>
              <w:pStyle w:val="TAC"/>
              <w:rPr>
                <w:ins w:id="4755" w:author="Huawei" w:date="2024-02-02T15:20:00Z"/>
              </w:rPr>
            </w:pPr>
            <w:ins w:id="4756" w:author="Huawei" w:date="2024-02-02T15:20:00Z">
              <w:r>
                <w:t>0</w:t>
              </w:r>
            </w:ins>
          </w:p>
        </w:tc>
        <w:tc>
          <w:tcPr>
            <w:tcW w:w="1137" w:type="pct"/>
          </w:tcPr>
          <w:p w:rsidR="00644FEB" w:rsidRDefault="00644FEB">
            <w:pPr>
              <w:pStyle w:val="TAC"/>
              <w:rPr>
                <w:ins w:id="4757" w:author="Huawei" w:date="2024-02-02T15:20:00Z"/>
              </w:rPr>
            </w:pPr>
          </w:p>
        </w:tc>
      </w:tr>
      <w:tr w:rsidR="00644FEB">
        <w:trPr>
          <w:trHeight w:val="187"/>
          <w:jc w:val="center"/>
          <w:ins w:id="4758" w:author="Huawei" w:date="2024-02-02T15:20:00Z"/>
        </w:trPr>
        <w:tc>
          <w:tcPr>
            <w:tcW w:w="884" w:type="pct"/>
            <w:tcBorders>
              <w:top w:val="nil"/>
              <w:bottom w:val="nil"/>
            </w:tcBorders>
            <w:shd w:val="clear" w:color="auto" w:fill="auto"/>
          </w:tcPr>
          <w:p w:rsidR="00644FEB" w:rsidRDefault="00644FEB">
            <w:pPr>
              <w:pStyle w:val="TAL"/>
              <w:rPr>
                <w:ins w:id="4759" w:author="Huawei" w:date="2024-02-02T15:20:00Z"/>
              </w:rPr>
            </w:pPr>
          </w:p>
        </w:tc>
        <w:tc>
          <w:tcPr>
            <w:tcW w:w="1192" w:type="pct"/>
            <w:gridSpan w:val="3"/>
            <w:shd w:val="clear" w:color="auto" w:fill="auto"/>
          </w:tcPr>
          <w:p w:rsidR="00644FEB" w:rsidRDefault="00CF6C33">
            <w:pPr>
              <w:pStyle w:val="TAL"/>
              <w:rPr>
                <w:ins w:id="4760" w:author="Huawei" w:date="2024-02-02T15:20:00Z"/>
                <w:rFonts w:eastAsia="?? ??"/>
              </w:rPr>
            </w:pPr>
            <w:ins w:id="4761" w:author="Huawei" w:date="2024-02-02T15:20:00Z">
              <w:r>
                <w:rPr>
                  <w:rFonts w:eastAsia="?? ??"/>
                </w:rPr>
                <w:t>DMRS precoder granularity</w:t>
              </w:r>
            </w:ins>
          </w:p>
        </w:tc>
        <w:tc>
          <w:tcPr>
            <w:tcW w:w="595" w:type="pct"/>
            <w:shd w:val="clear" w:color="auto" w:fill="auto"/>
          </w:tcPr>
          <w:p w:rsidR="00644FEB" w:rsidRDefault="00644FEB">
            <w:pPr>
              <w:pStyle w:val="TAC"/>
              <w:rPr>
                <w:ins w:id="4762" w:author="Huawei" w:date="2024-02-02T15:20:00Z"/>
                <w:rFonts w:eastAsia="?? ??"/>
              </w:rPr>
            </w:pPr>
          </w:p>
        </w:tc>
        <w:tc>
          <w:tcPr>
            <w:tcW w:w="1192" w:type="pct"/>
            <w:shd w:val="clear" w:color="auto" w:fill="auto"/>
          </w:tcPr>
          <w:p w:rsidR="00644FEB" w:rsidRDefault="00CF6C33">
            <w:pPr>
              <w:pStyle w:val="TAC"/>
              <w:rPr>
                <w:ins w:id="4763" w:author="Huawei" w:date="2024-02-02T15:20:00Z"/>
              </w:rPr>
            </w:pPr>
            <w:ins w:id="4764" w:author="Huawei" w:date="2024-02-02T15:20:00Z">
              <w:r>
                <w:rPr>
                  <w:rFonts w:eastAsia="?? ??"/>
                </w:rPr>
                <w:t>REG bundle size</w:t>
              </w:r>
            </w:ins>
          </w:p>
        </w:tc>
        <w:tc>
          <w:tcPr>
            <w:tcW w:w="1137" w:type="pct"/>
          </w:tcPr>
          <w:p w:rsidR="00644FEB" w:rsidRDefault="00644FEB">
            <w:pPr>
              <w:pStyle w:val="TAC"/>
              <w:rPr>
                <w:ins w:id="4765" w:author="Huawei" w:date="2024-02-02T15:20:00Z"/>
                <w:rFonts w:eastAsia="?? ??"/>
              </w:rPr>
            </w:pPr>
          </w:p>
        </w:tc>
      </w:tr>
      <w:tr w:rsidR="00644FEB">
        <w:trPr>
          <w:trHeight w:val="187"/>
          <w:jc w:val="center"/>
          <w:ins w:id="4766" w:author="Huawei" w:date="2024-02-02T15:20:00Z"/>
        </w:trPr>
        <w:tc>
          <w:tcPr>
            <w:tcW w:w="884" w:type="pct"/>
            <w:tcBorders>
              <w:top w:val="nil"/>
            </w:tcBorders>
            <w:shd w:val="clear" w:color="auto" w:fill="auto"/>
          </w:tcPr>
          <w:p w:rsidR="00644FEB" w:rsidRDefault="00644FEB">
            <w:pPr>
              <w:pStyle w:val="TAL"/>
              <w:rPr>
                <w:ins w:id="4767" w:author="Huawei" w:date="2024-02-02T15:20:00Z"/>
              </w:rPr>
            </w:pPr>
          </w:p>
        </w:tc>
        <w:tc>
          <w:tcPr>
            <w:tcW w:w="1192" w:type="pct"/>
            <w:gridSpan w:val="3"/>
            <w:shd w:val="clear" w:color="auto" w:fill="auto"/>
          </w:tcPr>
          <w:p w:rsidR="00644FEB" w:rsidRDefault="00CF6C33">
            <w:pPr>
              <w:pStyle w:val="TAL"/>
              <w:rPr>
                <w:ins w:id="4768" w:author="Huawei" w:date="2024-02-02T15:20:00Z"/>
                <w:rFonts w:eastAsia="?? ??"/>
              </w:rPr>
            </w:pPr>
            <w:ins w:id="4769" w:author="Huawei" w:date="2024-02-02T15:20:00Z">
              <w:r>
                <w:rPr>
                  <w:rFonts w:eastAsia="?? ??"/>
                </w:rPr>
                <w:t>REG bundle size</w:t>
              </w:r>
            </w:ins>
          </w:p>
        </w:tc>
        <w:tc>
          <w:tcPr>
            <w:tcW w:w="595" w:type="pct"/>
            <w:shd w:val="clear" w:color="auto" w:fill="auto"/>
          </w:tcPr>
          <w:p w:rsidR="00644FEB" w:rsidRDefault="00644FEB">
            <w:pPr>
              <w:pStyle w:val="TAC"/>
              <w:rPr>
                <w:ins w:id="4770" w:author="Huawei" w:date="2024-02-02T15:20:00Z"/>
                <w:rFonts w:eastAsia="?? ??"/>
              </w:rPr>
            </w:pPr>
          </w:p>
        </w:tc>
        <w:tc>
          <w:tcPr>
            <w:tcW w:w="1192" w:type="pct"/>
            <w:shd w:val="clear" w:color="auto" w:fill="auto"/>
          </w:tcPr>
          <w:p w:rsidR="00644FEB" w:rsidRDefault="00CF6C33">
            <w:pPr>
              <w:pStyle w:val="TAC"/>
              <w:rPr>
                <w:ins w:id="4771" w:author="Huawei" w:date="2024-02-02T15:20:00Z"/>
              </w:rPr>
            </w:pPr>
            <w:ins w:id="4772" w:author="Huawei" w:date="2024-02-02T15:20:00Z">
              <w:r>
                <w:t>6</w:t>
              </w:r>
            </w:ins>
          </w:p>
        </w:tc>
        <w:tc>
          <w:tcPr>
            <w:tcW w:w="1137" w:type="pct"/>
          </w:tcPr>
          <w:p w:rsidR="00644FEB" w:rsidRDefault="00644FEB">
            <w:pPr>
              <w:pStyle w:val="TAC"/>
              <w:rPr>
                <w:ins w:id="4773" w:author="Huawei" w:date="2024-02-02T15:20:00Z"/>
              </w:rPr>
            </w:pPr>
          </w:p>
        </w:tc>
      </w:tr>
      <w:tr w:rsidR="00644FEB">
        <w:trPr>
          <w:trHeight w:val="187"/>
          <w:jc w:val="center"/>
          <w:ins w:id="4774" w:author="Huawei" w:date="2024-02-02T15:20:00Z"/>
        </w:trPr>
        <w:tc>
          <w:tcPr>
            <w:tcW w:w="2076" w:type="pct"/>
            <w:gridSpan w:val="4"/>
            <w:shd w:val="clear" w:color="auto" w:fill="auto"/>
          </w:tcPr>
          <w:p w:rsidR="00644FEB" w:rsidRDefault="00CF6C33">
            <w:pPr>
              <w:pStyle w:val="TAL"/>
              <w:rPr>
                <w:ins w:id="4775" w:author="Huawei" w:date="2024-02-02T15:20:00Z"/>
              </w:rPr>
            </w:pPr>
            <w:ins w:id="4776" w:author="Huawei" w:date="2024-02-02T15:20:00Z">
              <w:r>
                <w:t>DRX</w:t>
              </w:r>
            </w:ins>
          </w:p>
        </w:tc>
        <w:tc>
          <w:tcPr>
            <w:tcW w:w="595" w:type="pct"/>
            <w:shd w:val="clear" w:color="auto" w:fill="auto"/>
          </w:tcPr>
          <w:p w:rsidR="00644FEB" w:rsidRDefault="00644FEB">
            <w:pPr>
              <w:pStyle w:val="TAC"/>
              <w:rPr>
                <w:ins w:id="4777" w:author="Huawei" w:date="2024-02-02T15:20:00Z"/>
              </w:rPr>
            </w:pPr>
          </w:p>
        </w:tc>
        <w:tc>
          <w:tcPr>
            <w:tcW w:w="1192" w:type="pct"/>
            <w:shd w:val="clear" w:color="auto" w:fill="auto"/>
          </w:tcPr>
          <w:p w:rsidR="00644FEB" w:rsidRDefault="00CF6C33">
            <w:pPr>
              <w:pStyle w:val="TAC"/>
              <w:rPr>
                <w:ins w:id="4778" w:author="Huawei" w:date="2024-02-02T15:20:00Z"/>
                <w:iCs/>
              </w:rPr>
            </w:pPr>
            <w:ins w:id="4779" w:author="Huawei" w:date="2024-02-02T15:20:00Z">
              <w:r>
                <w:rPr>
                  <w:iCs/>
                </w:rPr>
                <w:t>OFF</w:t>
              </w:r>
            </w:ins>
          </w:p>
        </w:tc>
        <w:tc>
          <w:tcPr>
            <w:tcW w:w="1137" w:type="pct"/>
          </w:tcPr>
          <w:p w:rsidR="00644FEB" w:rsidRDefault="00644FEB">
            <w:pPr>
              <w:pStyle w:val="TAC"/>
              <w:rPr>
                <w:ins w:id="4780" w:author="Huawei" w:date="2024-02-02T15:20:00Z"/>
                <w:i/>
                <w:iCs/>
              </w:rPr>
            </w:pPr>
          </w:p>
        </w:tc>
      </w:tr>
      <w:tr w:rsidR="00644FEB">
        <w:trPr>
          <w:trHeight w:val="187"/>
          <w:jc w:val="center"/>
          <w:ins w:id="4781" w:author="Huawei" w:date="2024-02-02T15:20:00Z"/>
        </w:trPr>
        <w:tc>
          <w:tcPr>
            <w:tcW w:w="2076" w:type="pct"/>
            <w:gridSpan w:val="4"/>
            <w:shd w:val="clear" w:color="auto" w:fill="auto"/>
          </w:tcPr>
          <w:p w:rsidR="00644FEB" w:rsidRDefault="00CF6C33">
            <w:pPr>
              <w:pStyle w:val="TAL"/>
              <w:rPr>
                <w:ins w:id="4782" w:author="Huawei" w:date="2024-02-02T15:20:00Z"/>
              </w:rPr>
            </w:pPr>
            <w:ins w:id="4783" w:author="Huawei" w:date="2024-02-02T15:20:00Z">
              <w:r>
                <w:t xml:space="preserve">Gap pattern ID </w:t>
              </w:r>
            </w:ins>
          </w:p>
        </w:tc>
        <w:tc>
          <w:tcPr>
            <w:tcW w:w="595" w:type="pct"/>
            <w:shd w:val="clear" w:color="auto" w:fill="auto"/>
          </w:tcPr>
          <w:p w:rsidR="00644FEB" w:rsidRDefault="00644FEB">
            <w:pPr>
              <w:pStyle w:val="TAC"/>
              <w:rPr>
                <w:ins w:id="4784" w:author="Huawei" w:date="2024-02-02T15:20:00Z"/>
              </w:rPr>
            </w:pPr>
          </w:p>
        </w:tc>
        <w:tc>
          <w:tcPr>
            <w:tcW w:w="1192" w:type="pct"/>
            <w:shd w:val="clear" w:color="auto" w:fill="auto"/>
          </w:tcPr>
          <w:p w:rsidR="00644FEB" w:rsidRDefault="00CF6C33">
            <w:pPr>
              <w:pStyle w:val="TAC"/>
              <w:rPr>
                <w:ins w:id="4785" w:author="Huawei" w:date="2024-02-02T15:20:00Z"/>
                <w:iCs/>
              </w:rPr>
            </w:pPr>
            <w:ins w:id="4786" w:author="Huawei" w:date="2024-02-02T15:20:00Z">
              <w:r>
                <w:rPr>
                  <w:iCs/>
                </w:rPr>
                <w:t>N.A.</w:t>
              </w:r>
            </w:ins>
          </w:p>
        </w:tc>
        <w:tc>
          <w:tcPr>
            <w:tcW w:w="1137" w:type="pct"/>
          </w:tcPr>
          <w:p w:rsidR="00644FEB" w:rsidRDefault="00644FEB">
            <w:pPr>
              <w:pStyle w:val="TAC"/>
              <w:rPr>
                <w:ins w:id="4787" w:author="Huawei" w:date="2024-02-02T15:20:00Z"/>
                <w:iCs/>
              </w:rPr>
            </w:pPr>
          </w:p>
        </w:tc>
      </w:tr>
      <w:tr w:rsidR="00644FEB">
        <w:trPr>
          <w:trHeight w:val="187"/>
          <w:jc w:val="center"/>
          <w:ins w:id="4788" w:author="Huawei" w:date="2024-02-02T15:20:00Z"/>
        </w:trPr>
        <w:tc>
          <w:tcPr>
            <w:tcW w:w="2076" w:type="pct"/>
            <w:gridSpan w:val="4"/>
            <w:shd w:val="clear" w:color="auto" w:fill="auto"/>
          </w:tcPr>
          <w:p w:rsidR="00644FEB" w:rsidRDefault="00CF6C33">
            <w:pPr>
              <w:pStyle w:val="TAL"/>
              <w:rPr>
                <w:ins w:id="4789" w:author="Huawei" w:date="2024-02-02T15:20:00Z"/>
              </w:rPr>
            </w:pPr>
            <w:ins w:id="4790" w:author="Huawei" w:date="2024-02-02T15:20:00Z">
              <w:r>
                <w:t>csi-RS-Index assigned as candidate beam detection RS in set q</w:t>
              </w:r>
              <w:r>
                <w:rPr>
                  <w:vertAlign w:val="subscript"/>
                </w:rPr>
                <w:t>1</w:t>
              </w:r>
            </w:ins>
          </w:p>
        </w:tc>
        <w:tc>
          <w:tcPr>
            <w:tcW w:w="595" w:type="pct"/>
            <w:shd w:val="clear" w:color="auto" w:fill="auto"/>
          </w:tcPr>
          <w:p w:rsidR="00644FEB" w:rsidRDefault="00644FEB">
            <w:pPr>
              <w:pStyle w:val="TAC"/>
              <w:rPr>
                <w:ins w:id="4791" w:author="Huawei" w:date="2024-02-02T15:20:00Z"/>
              </w:rPr>
            </w:pPr>
          </w:p>
        </w:tc>
        <w:tc>
          <w:tcPr>
            <w:tcW w:w="1192" w:type="pct"/>
            <w:shd w:val="clear" w:color="auto" w:fill="auto"/>
          </w:tcPr>
          <w:p w:rsidR="00644FEB" w:rsidRDefault="00CF6C33">
            <w:pPr>
              <w:pStyle w:val="TAC"/>
              <w:rPr>
                <w:ins w:id="4792" w:author="Huawei" w:date="2024-02-02T15:20:00Z"/>
                <w:iCs/>
              </w:rPr>
            </w:pPr>
            <w:ins w:id="4793" w:author="Huawei" w:date="2024-02-02T15:20:00Z">
              <w:r>
                <w:rPr>
                  <w:iCs/>
                </w:rPr>
                <w:t>1</w:t>
              </w:r>
            </w:ins>
          </w:p>
        </w:tc>
        <w:tc>
          <w:tcPr>
            <w:tcW w:w="1137" w:type="pct"/>
          </w:tcPr>
          <w:p w:rsidR="00644FEB" w:rsidRDefault="00CF6C33">
            <w:pPr>
              <w:pStyle w:val="TAC"/>
              <w:rPr>
                <w:ins w:id="4794" w:author="Huawei" w:date="2024-02-02T15:20:00Z"/>
                <w:iCs/>
              </w:rPr>
            </w:pPr>
            <w:ins w:id="4795" w:author="Huawei" w:date="2024-02-02T15:20:00Z">
              <w:r>
                <w:rPr>
                  <w:iCs/>
                </w:rPr>
                <w:t>N</w:t>
              </w:r>
            </w:ins>
          </w:p>
        </w:tc>
      </w:tr>
      <w:tr w:rsidR="00644FEB">
        <w:trPr>
          <w:trHeight w:val="187"/>
          <w:jc w:val="center"/>
          <w:ins w:id="4796" w:author="Huawei" w:date="2024-02-02T15:20:00Z"/>
        </w:trPr>
        <w:tc>
          <w:tcPr>
            <w:tcW w:w="2076" w:type="pct"/>
            <w:gridSpan w:val="4"/>
            <w:shd w:val="clear" w:color="auto" w:fill="auto"/>
          </w:tcPr>
          <w:p w:rsidR="00644FEB" w:rsidRDefault="00CF6C33">
            <w:pPr>
              <w:pStyle w:val="TAL"/>
              <w:rPr>
                <w:ins w:id="4797" w:author="Huawei" w:date="2024-02-02T15:20:00Z"/>
              </w:rPr>
            </w:pPr>
            <w:ins w:id="4798" w:author="Huawei" w:date="2024-02-02T15:20:00Z">
              <w:r>
                <w:t>rlmInSyncOutOfSyncThreshold</w:t>
              </w:r>
            </w:ins>
          </w:p>
        </w:tc>
        <w:tc>
          <w:tcPr>
            <w:tcW w:w="595" w:type="pct"/>
            <w:tcBorders>
              <w:bottom w:val="single" w:sz="4" w:space="0" w:color="auto"/>
            </w:tcBorders>
            <w:shd w:val="clear" w:color="auto" w:fill="auto"/>
          </w:tcPr>
          <w:p w:rsidR="00644FEB" w:rsidRDefault="00644FEB">
            <w:pPr>
              <w:pStyle w:val="TAC"/>
              <w:rPr>
                <w:ins w:id="4799" w:author="Huawei" w:date="2024-02-02T15:20:00Z"/>
              </w:rPr>
            </w:pPr>
          </w:p>
        </w:tc>
        <w:tc>
          <w:tcPr>
            <w:tcW w:w="1192" w:type="pct"/>
            <w:shd w:val="clear" w:color="auto" w:fill="auto"/>
          </w:tcPr>
          <w:p w:rsidR="00644FEB" w:rsidRDefault="00CF6C33">
            <w:pPr>
              <w:pStyle w:val="TAC"/>
              <w:rPr>
                <w:ins w:id="4800" w:author="Huawei" w:date="2024-02-02T15:20:00Z"/>
                <w:iCs/>
              </w:rPr>
            </w:pPr>
            <w:ins w:id="4801" w:author="Huawei" w:date="2024-02-02T15:20:00Z">
              <w:r>
                <w:rPr>
                  <w:iCs/>
                </w:rPr>
                <w:t>absent</w:t>
              </w:r>
            </w:ins>
          </w:p>
        </w:tc>
        <w:tc>
          <w:tcPr>
            <w:tcW w:w="1137" w:type="pct"/>
            <w:tcBorders>
              <w:bottom w:val="single" w:sz="4" w:space="0" w:color="auto"/>
            </w:tcBorders>
          </w:tcPr>
          <w:p w:rsidR="00644FEB" w:rsidRDefault="00CF6C33">
            <w:pPr>
              <w:pStyle w:val="TAC"/>
              <w:rPr>
                <w:ins w:id="4802" w:author="Huawei" w:date="2024-02-02T15:20:00Z"/>
                <w:iCs/>
              </w:rPr>
            </w:pPr>
            <w:ins w:id="4803" w:author="Huawei" w:date="2024-02-02T15:20:00Z">
              <w:r>
                <w:rPr>
                  <w:iCs/>
                </w:rPr>
                <w:t>When the field is absent, the UE applies the value 0. (Table 8.1.1-1).</w:t>
              </w:r>
            </w:ins>
          </w:p>
        </w:tc>
      </w:tr>
      <w:tr w:rsidR="00644FEB">
        <w:trPr>
          <w:trHeight w:val="187"/>
          <w:jc w:val="center"/>
          <w:ins w:id="4804" w:author="Huawei" w:date="2024-02-02T15:20:00Z"/>
        </w:trPr>
        <w:tc>
          <w:tcPr>
            <w:tcW w:w="1038" w:type="pct"/>
            <w:gridSpan w:val="2"/>
            <w:tcBorders>
              <w:bottom w:val="nil"/>
            </w:tcBorders>
            <w:shd w:val="clear" w:color="auto" w:fill="auto"/>
          </w:tcPr>
          <w:p w:rsidR="00644FEB" w:rsidRDefault="00CF6C33">
            <w:pPr>
              <w:pStyle w:val="TAL"/>
              <w:rPr>
                <w:ins w:id="4805" w:author="Huawei" w:date="2024-02-02T15:20:00Z"/>
              </w:rPr>
            </w:pPr>
            <w:ins w:id="4806" w:author="Huawei" w:date="2024-02-02T15:20:00Z">
              <w:r>
                <w:t>rsrp-ThresholdCSI-RS</w:t>
              </w:r>
            </w:ins>
          </w:p>
        </w:tc>
        <w:tc>
          <w:tcPr>
            <w:tcW w:w="1038" w:type="pct"/>
            <w:gridSpan w:val="2"/>
            <w:shd w:val="clear" w:color="auto" w:fill="auto"/>
          </w:tcPr>
          <w:p w:rsidR="00644FEB" w:rsidRDefault="00CF6C33">
            <w:pPr>
              <w:pStyle w:val="TAL"/>
              <w:rPr>
                <w:ins w:id="4807" w:author="Huawei" w:date="2024-02-02T15:20:00Z"/>
              </w:rPr>
            </w:pPr>
            <w:ins w:id="4808" w:author="Huawei" w:date="2024-02-02T15:20:00Z">
              <w:r>
                <w:rPr>
                  <w:lang w:eastAsia="zh-CN"/>
                </w:rPr>
                <w:t>Config 1, 2</w:t>
              </w:r>
            </w:ins>
          </w:p>
        </w:tc>
        <w:tc>
          <w:tcPr>
            <w:tcW w:w="595" w:type="pct"/>
            <w:tcBorders>
              <w:bottom w:val="nil"/>
            </w:tcBorders>
            <w:shd w:val="clear" w:color="auto" w:fill="auto"/>
          </w:tcPr>
          <w:p w:rsidR="00644FEB" w:rsidRDefault="00CF6C33">
            <w:pPr>
              <w:pStyle w:val="TAC"/>
              <w:rPr>
                <w:ins w:id="4809" w:author="Huawei" w:date="2024-02-02T15:20:00Z"/>
              </w:rPr>
            </w:pPr>
            <w:ins w:id="4810" w:author="Huawei" w:date="2024-02-02T15:20:00Z">
              <w:r>
                <w:t>dBm/SCS kHz</w:t>
              </w:r>
            </w:ins>
          </w:p>
        </w:tc>
        <w:tc>
          <w:tcPr>
            <w:tcW w:w="1192" w:type="pct"/>
            <w:shd w:val="clear" w:color="auto" w:fill="auto"/>
          </w:tcPr>
          <w:p w:rsidR="00644FEB" w:rsidRDefault="00CF6C33">
            <w:pPr>
              <w:pStyle w:val="TAC"/>
              <w:rPr>
                <w:ins w:id="4811" w:author="Huawei" w:date="2024-02-02T15:20:00Z"/>
              </w:rPr>
            </w:pPr>
            <w:ins w:id="4812" w:author="Huawei" w:date="2024-02-02T15:20:00Z">
              <w:r>
                <w:rPr>
                  <w:iCs/>
                </w:rPr>
                <w:t>-98</w:t>
              </w:r>
            </w:ins>
          </w:p>
        </w:tc>
        <w:tc>
          <w:tcPr>
            <w:tcW w:w="1137" w:type="pct"/>
            <w:tcBorders>
              <w:bottom w:val="nil"/>
            </w:tcBorders>
            <w:shd w:val="clear" w:color="auto" w:fill="auto"/>
          </w:tcPr>
          <w:p w:rsidR="00644FEB" w:rsidRDefault="00CF6C33">
            <w:pPr>
              <w:pStyle w:val="TAC"/>
              <w:rPr>
                <w:ins w:id="4813" w:author="Huawei" w:date="2024-02-02T15:20:00Z"/>
                <w:iCs/>
              </w:rPr>
            </w:pPr>
            <w:ins w:id="4814" w:author="Huawei" w:date="2024-02-02T15:20:00Z">
              <w:r>
                <w:t>Threshold used for Q</w:t>
              </w:r>
              <w:r>
                <w:rPr>
                  <w:vertAlign w:val="subscript"/>
                </w:rPr>
                <w:t>in_LR_CSI-RS</w:t>
              </w:r>
            </w:ins>
          </w:p>
        </w:tc>
      </w:tr>
      <w:tr w:rsidR="00644FEB">
        <w:trPr>
          <w:trHeight w:val="187"/>
          <w:jc w:val="center"/>
          <w:ins w:id="4815" w:author="Huawei" w:date="2024-02-02T15:20:00Z"/>
        </w:trPr>
        <w:tc>
          <w:tcPr>
            <w:tcW w:w="1038" w:type="pct"/>
            <w:gridSpan w:val="2"/>
            <w:tcBorders>
              <w:top w:val="nil"/>
            </w:tcBorders>
            <w:shd w:val="clear" w:color="auto" w:fill="auto"/>
          </w:tcPr>
          <w:p w:rsidR="00644FEB" w:rsidRDefault="00644FEB">
            <w:pPr>
              <w:pStyle w:val="TAL"/>
              <w:rPr>
                <w:ins w:id="4816" w:author="Huawei" w:date="2024-02-02T15:20:00Z"/>
              </w:rPr>
            </w:pPr>
          </w:p>
        </w:tc>
        <w:tc>
          <w:tcPr>
            <w:tcW w:w="1038" w:type="pct"/>
            <w:gridSpan w:val="2"/>
            <w:shd w:val="clear" w:color="auto" w:fill="auto"/>
          </w:tcPr>
          <w:p w:rsidR="00644FEB" w:rsidRDefault="00CF6C33">
            <w:pPr>
              <w:pStyle w:val="TAL"/>
              <w:rPr>
                <w:ins w:id="4817" w:author="Huawei" w:date="2024-02-02T15:20:00Z"/>
              </w:rPr>
            </w:pPr>
            <w:ins w:id="4818" w:author="Huawei" w:date="2024-02-02T15:20:00Z">
              <w:r>
                <w:rPr>
                  <w:lang w:eastAsia="zh-CN"/>
                </w:rPr>
                <w:t>Config 3</w:t>
              </w:r>
            </w:ins>
          </w:p>
        </w:tc>
        <w:tc>
          <w:tcPr>
            <w:tcW w:w="595" w:type="pct"/>
            <w:tcBorders>
              <w:top w:val="nil"/>
            </w:tcBorders>
            <w:shd w:val="clear" w:color="auto" w:fill="auto"/>
          </w:tcPr>
          <w:p w:rsidR="00644FEB" w:rsidRDefault="00644FEB">
            <w:pPr>
              <w:pStyle w:val="TAC"/>
              <w:rPr>
                <w:ins w:id="4819" w:author="Huawei" w:date="2024-02-02T15:20:00Z"/>
              </w:rPr>
            </w:pPr>
          </w:p>
        </w:tc>
        <w:tc>
          <w:tcPr>
            <w:tcW w:w="1192" w:type="pct"/>
            <w:shd w:val="clear" w:color="auto" w:fill="auto"/>
          </w:tcPr>
          <w:p w:rsidR="00644FEB" w:rsidRDefault="00CF6C33">
            <w:pPr>
              <w:pStyle w:val="TAC"/>
              <w:rPr>
                <w:ins w:id="4820" w:author="Huawei" w:date="2024-02-02T15:20:00Z"/>
                <w:iCs/>
              </w:rPr>
            </w:pPr>
            <w:ins w:id="4821" w:author="Huawei" w:date="2024-02-02T15:20:00Z">
              <w:r>
                <w:rPr>
                  <w:iCs/>
                  <w:lang w:eastAsia="zh-CN"/>
                </w:rPr>
                <w:t>-95</w:t>
              </w:r>
            </w:ins>
          </w:p>
        </w:tc>
        <w:tc>
          <w:tcPr>
            <w:tcW w:w="1137" w:type="pct"/>
            <w:tcBorders>
              <w:top w:val="nil"/>
            </w:tcBorders>
            <w:shd w:val="clear" w:color="auto" w:fill="auto"/>
          </w:tcPr>
          <w:p w:rsidR="00644FEB" w:rsidRDefault="00644FEB">
            <w:pPr>
              <w:pStyle w:val="TAC"/>
              <w:rPr>
                <w:ins w:id="4822" w:author="Huawei" w:date="2024-02-02T15:20:00Z"/>
              </w:rPr>
            </w:pPr>
          </w:p>
        </w:tc>
      </w:tr>
      <w:tr w:rsidR="00644FEB">
        <w:trPr>
          <w:trHeight w:val="187"/>
          <w:jc w:val="center"/>
          <w:ins w:id="4823" w:author="Huawei" w:date="2024-02-02T15:20:00Z"/>
        </w:trPr>
        <w:tc>
          <w:tcPr>
            <w:tcW w:w="2076" w:type="pct"/>
            <w:gridSpan w:val="4"/>
            <w:shd w:val="clear" w:color="auto" w:fill="auto"/>
          </w:tcPr>
          <w:p w:rsidR="00644FEB" w:rsidRDefault="00CF6C33">
            <w:pPr>
              <w:pStyle w:val="TAL"/>
              <w:rPr>
                <w:ins w:id="4824" w:author="Huawei" w:date="2024-02-02T15:20:00Z"/>
              </w:rPr>
            </w:pPr>
            <w:ins w:id="4825" w:author="Huawei" w:date="2024-02-02T15:20:00Z">
              <w:r>
                <w:t>powerControlOffsetSS</w:t>
              </w:r>
            </w:ins>
          </w:p>
        </w:tc>
        <w:tc>
          <w:tcPr>
            <w:tcW w:w="595" w:type="pct"/>
            <w:shd w:val="clear" w:color="auto" w:fill="auto"/>
          </w:tcPr>
          <w:p w:rsidR="00644FEB" w:rsidRDefault="00644FEB">
            <w:pPr>
              <w:pStyle w:val="TAC"/>
              <w:rPr>
                <w:ins w:id="4826" w:author="Huawei" w:date="2024-02-02T15:20:00Z"/>
              </w:rPr>
            </w:pPr>
          </w:p>
        </w:tc>
        <w:tc>
          <w:tcPr>
            <w:tcW w:w="1192" w:type="pct"/>
            <w:shd w:val="clear" w:color="auto" w:fill="auto"/>
          </w:tcPr>
          <w:p w:rsidR="00644FEB" w:rsidRDefault="00CF6C33">
            <w:pPr>
              <w:pStyle w:val="TAC"/>
              <w:rPr>
                <w:ins w:id="4827" w:author="Huawei" w:date="2024-02-02T15:20:00Z"/>
                <w:iCs/>
              </w:rPr>
            </w:pPr>
            <w:ins w:id="4828" w:author="Huawei" w:date="2024-02-02T15:20:00Z">
              <w:r>
                <w:t>db0</w:t>
              </w:r>
            </w:ins>
          </w:p>
        </w:tc>
        <w:tc>
          <w:tcPr>
            <w:tcW w:w="1137" w:type="pct"/>
          </w:tcPr>
          <w:p w:rsidR="00644FEB" w:rsidRDefault="00CF6C33">
            <w:pPr>
              <w:pStyle w:val="TAC"/>
              <w:rPr>
                <w:ins w:id="4829" w:author="Huawei" w:date="2024-02-02T15:20:00Z"/>
              </w:rPr>
            </w:pPr>
            <w:ins w:id="4830" w:author="Huawei" w:date="2024-02-02T15:20:00Z">
              <w:r>
                <w:t>Used for deriving rsrp-ThresholdCSI-RS</w:t>
              </w:r>
            </w:ins>
          </w:p>
        </w:tc>
      </w:tr>
      <w:tr w:rsidR="00644FEB">
        <w:trPr>
          <w:trHeight w:val="187"/>
          <w:jc w:val="center"/>
          <w:ins w:id="4831" w:author="Huawei" w:date="2024-02-02T15:20:00Z"/>
        </w:trPr>
        <w:tc>
          <w:tcPr>
            <w:tcW w:w="2076" w:type="pct"/>
            <w:gridSpan w:val="4"/>
            <w:shd w:val="clear" w:color="auto" w:fill="auto"/>
          </w:tcPr>
          <w:p w:rsidR="00644FEB" w:rsidRDefault="00CF6C33">
            <w:pPr>
              <w:pStyle w:val="TAL"/>
              <w:rPr>
                <w:ins w:id="4832" w:author="Huawei" w:date="2024-02-02T15:20:00Z"/>
              </w:rPr>
            </w:pPr>
            <w:ins w:id="4833" w:author="Huawei" w:date="2024-02-02T15:20:00Z">
              <w:r>
                <w:t>beamFailureInstanceMaxCount</w:t>
              </w:r>
            </w:ins>
          </w:p>
        </w:tc>
        <w:tc>
          <w:tcPr>
            <w:tcW w:w="595" w:type="pct"/>
            <w:shd w:val="clear" w:color="auto" w:fill="auto"/>
          </w:tcPr>
          <w:p w:rsidR="00644FEB" w:rsidRDefault="00644FEB">
            <w:pPr>
              <w:pStyle w:val="TAC"/>
              <w:rPr>
                <w:ins w:id="4834" w:author="Huawei" w:date="2024-02-02T15:20:00Z"/>
                <w:iCs/>
              </w:rPr>
            </w:pPr>
          </w:p>
        </w:tc>
        <w:tc>
          <w:tcPr>
            <w:tcW w:w="1192" w:type="pct"/>
            <w:shd w:val="clear" w:color="auto" w:fill="auto"/>
          </w:tcPr>
          <w:p w:rsidR="00644FEB" w:rsidRDefault="00CF6C33">
            <w:pPr>
              <w:pStyle w:val="TAC"/>
              <w:rPr>
                <w:ins w:id="4835" w:author="Huawei" w:date="2024-02-02T15:20:00Z"/>
                <w:iCs/>
              </w:rPr>
            </w:pPr>
            <w:ins w:id="4836" w:author="Huawei" w:date="2024-02-02T15:20:00Z">
              <w:r>
                <w:rPr>
                  <w:iCs/>
                </w:rPr>
                <w:t>n1</w:t>
              </w:r>
            </w:ins>
          </w:p>
        </w:tc>
        <w:tc>
          <w:tcPr>
            <w:tcW w:w="1137" w:type="pct"/>
          </w:tcPr>
          <w:p w:rsidR="00644FEB" w:rsidRDefault="00CF6C33">
            <w:pPr>
              <w:pStyle w:val="TAC"/>
              <w:rPr>
                <w:ins w:id="4837" w:author="Huawei" w:date="2024-02-02T15:20:00Z"/>
                <w:iCs/>
              </w:rPr>
            </w:pPr>
            <w:ins w:id="4838" w:author="Huawei" w:date="2024-02-02T15:20:00Z">
              <w:r>
                <w:rPr>
                  <w:iCs/>
                </w:rPr>
                <w:t>see clause 5.17 of TS 38.321 [7]</w:t>
              </w:r>
            </w:ins>
          </w:p>
        </w:tc>
      </w:tr>
      <w:tr w:rsidR="00644FEB">
        <w:trPr>
          <w:trHeight w:val="187"/>
          <w:jc w:val="center"/>
          <w:ins w:id="4839" w:author="Huawei" w:date="2024-02-02T15:20:00Z"/>
        </w:trPr>
        <w:tc>
          <w:tcPr>
            <w:tcW w:w="2076" w:type="pct"/>
            <w:gridSpan w:val="4"/>
            <w:shd w:val="clear" w:color="auto" w:fill="auto"/>
          </w:tcPr>
          <w:p w:rsidR="00644FEB" w:rsidRDefault="00CF6C33">
            <w:pPr>
              <w:pStyle w:val="TAL"/>
              <w:rPr>
                <w:ins w:id="4840" w:author="Huawei" w:date="2024-02-02T15:20:00Z"/>
              </w:rPr>
            </w:pPr>
            <w:ins w:id="4841" w:author="Huawei" w:date="2024-02-02T15:20:00Z">
              <w:r>
                <w:t>beamFailureDetectionTimer</w:t>
              </w:r>
            </w:ins>
          </w:p>
        </w:tc>
        <w:tc>
          <w:tcPr>
            <w:tcW w:w="595" w:type="pct"/>
            <w:shd w:val="clear" w:color="auto" w:fill="auto"/>
          </w:tcPr>
          <w:p w:rsidR="00644FEB" w:rsidRDefault="00644FEB">
            <w:pPr>
              <w:pStyle w:val="TAC"/>
              <w:rPr>
                <w:ins w:id="4842" w:author="Huawei" w:date="2024-02-02T15:20:00Z"/>
                <w:iCs/>
              </w:rPr>
            </w:pPr>
          </w:p>
        </w:tc>
        <w:tc>
          <w:tcPr>
            <w:tcW w:w="1192" w:type="pct"/>
            <w:shd w:val="clear" w:color="auto" w:fill="auto"/>
          </w:tcPr>
          <w:p w:rsidR="00644FEB" w:rsidRDefault="00CF6C33">
            <w:pPr>
              <w:pStyle w:val="TAC"/>
              <w:rPr>
                <w:ins w:id="4843" w:author="Huawei" w:date="2024-02-02T15:20:00Z"/>
                <w:i/>
                <w:iCs/>
              </w:rPr>
            </w:pPr>
            <w:ins w:id="4844" w:author="Huawei" w:date="2024-02-02T15:20:00Z">
              <w:r>
                <w:t>pbfd4</w:t>
              </w:r>
            </w:ins>
          </w:p>
        </w:tc>
        <w:tc>
          <w:tcPr>
            <w:tcW w:w="1137" w:type="pct"/>
            <w:tcBorders>
              <w:bottom w:val="single" w:sz="4" w:space="0" w:color="auto"/>
            </w:tcBorders>
          </w:tcPr>
          <w:p w:rsidR="00644FEB" w:rsidRDefault="00CF6C33">
            <w:pPr>
              <w:pStyle w:val="TAC"/>
              <w:rPr>
                <w:ins w:id="4845" w:author="Huawei" w:date="2024-02-02T15:20:00Z"/>
              </w:rPr>
            </w:pPr>
            <w:ins w:id="4846" w:author="Huawei" w:date="2024-02-02T15:20:00Z">
              <w:r>
                <w:rPr>
                  <w:iCs/>
                </w:rPr>
                <w:t>see clause 5.17 of TS 38.321 [7]</w:t>
              </w:r>
            </w:ins>
          </w:p>
        </w:tc>
      </w:tr>
      <w:tr w:rsidR="00644FEB">
        <w:trPr>
          <w:trHeight w:val="187"/>
          <w:jc w:val="center"/>
          <w:ins w:id="4847" w:author="Huawei" w:date="2024-02-02T15:20:00Z"/>
        </w:trPr>
        <w:tc>
          <w:tcPr>
            <w:tcW w:w="1420" w:type="pct"/>
            <w:gridSpan w:val="3"/>
            <w:tcBorders>
              <w:bottom w:val="nil"/>
            </w:tcBorders>
            <w:shd w:val="clear" w:color="auto" w:fill="auto"/>
          </w:tcPr>
          <w:p w:rsidR="00644FEB" w:rsidRDefault="00CF6C33">
            <w:pPr>
              <w:pStyle w:val="TAL"/>
              <w:rPr>
                <w:ins w:id="4848" w:author="Huawei" w:date="2024-02-02T15:20:00Z"/>
              </w:rPr>
            </w:pPr>
            <w:ins w:id="4849" w:author="Huawei" w:date="2024-02-02T15:20:00Z">
              <w:r>
                <w:t>CSI-RS</w:t>
              </w:r>
              <w:r>
                <w:t xml:space="preserve"> configuration for q</w:t>
              </w:r>
              <w:r>
                <w:rPr>
                  <w:vertAlign w:val="subscript"/>
                </w:rPr>
                <w:t>0</w:t>
              </w:r>
              <w:r>
                <w:t xml:space="preserve"> and q</w:t>
              </w:r>
              <w:r>
                <w:rPr>
                  <w:vertAlign w:val="subscript"/>
                </w:rPr>
                <w:t>1</w:t>
              </w:r>
            </w:ins>
          </w:p>
        </w:tc>
        <w:tc>
          <w:tcPr>
            <w:tcW w:w="656" w:type="pct"/>
            <w:shd w:val="clear" w:color="auto" w:fill="auto"/>
          </w:tcPr>
          <w:p w:rsidR="00644FEB" w:rsidRDefault="00CF6C33">
            <w:pPr>
              <w:pStyle w:val="TAL"/>
              <w:rPr>
                <w:ins w:id="4850" w:author="Huawei" w:date="2024-02-02T15:20:00Z"/>
              </w:rPr>
            </w:pPr>
            <w:ins w:id="4851" w:author="Huawei" w:date="2024-02-02T15:20:00Z">
              <w:r>
                <w:t>Config 1</w:t>
              </w:r>
            </w:ins>
          </w:p>
        </w:tc>
        <w:tc>
          <w:tcPr>
            <w:tcW w:w="595" w:type="pct"/>
            <w:vMerge w:val="restart"/>
            <w:shd w:val="clear" w:color="auto" w:fill="auto"/>
          </w:tcPr>
          <w:p w:rsidR="00644FEB" w:rsidRDefault="00644FEB">
            <w:pPr>
              <w:pStyle w:val="TAC"/>
              <w:rPr>
                <w:ins w:id="4852" w:author="Huawei" w:date="2024-02-02T15:20:00Z"/>
              </w:rPr>
            </w:pPr>
          </w:p>
        </w:tc>
        <w:tc>
          <w:tcPr>
            <w:tcW w:w="1192" w:type="pct"/>
            <w:shd w:val="clear" w:color="auto" w:fill="auto"/>
          </w:tcPr>
          <w:p w:rsidR="00644FEB" w:rsidRDefault="00CF6C33">
            <w:pPr>
              <w:pStyle w:val="TAC"/>
              <w:rPr>
                <w:ins w:id="4853" w:author="Huawei" w:date="2024-02-02T15:20:00Z"/>
              </w:rPr>
            </w:pPr>
            <w:ins w:id="4854" w:author="Huawei" w:date="2024-02-02T15:20:00Z">
              <w:r>
                <w:t>CSI-RS.1.2 FDD</w:t>
              </w:r>
            </w:ins>
          </w:p>
        </w:tc>
        <w:tc>
          <w:tcPr>
            <w:tcW w:w="1137" w:type="pct"/>
            <w:tcBorders>
              <w:bottom w:val="nil"/>
            </w:tcBorders>
            <w:shd w:val="clear" w:color="auto" w:fill="auto"/>
          </w:tcPr>
          <w:p w:rsidR="00644FEB" w:rsidRDefault="00CF6C33">
            <w:pPr>
              <w:pStyle w:val="TAC"/>
              <w:rPr>
                <w:ins w:id="4855" w:author="Huawei" w:date="2024-02-02T15:20:00Z"/>
              </w:rPr>
            </w:pPr>
            <w:ins w:id="4856" w:author="Huawei" w:date="2024-02-02T15:20:00Z">
              <w:r>
                <w:t>A.3.14</w:t>
              </w:r>
            </w:ins>
          </w:p>
        </w:tc>
      </w:tr>
      <w:tr w:rsidR="00644FEB">
        <w:trPr>
          <w:trHeight w:val="187"/>
          <w:jc w:val="center"/>
          <w:ins w:id="4857" w:author="Huawei" w:date="2024-02-02T15:20:00Z"/>
        </w:trPr>
        <w:tc>
          <w:tcPr>
            <w:tcW w:w="1420" w:type="pct"/>
            <w:gridSpan w:val="3"/>
            <w:tcBorders>
              <w:top w:val="nil"/>
              <w:bottom w:val="nil"/>
            </w:tcBorders>
            <w:shd w:val="clear" w:color="auto" w:fill="auto"/>
          </w:tcPr>
          <w:p w:rsidR="00644FEB" w:rsidRDefault="00644FEB">
            <w:pPr>
              <w:pStyle w:val="TAL"/>
              <w:rPr>
                <w:ins w:id="4858" w:author="Huawei" w:date="2024-02-02T15:20:00Z"/>
              </w:rPr>
            </w:pPr>
          </w:p>
        </w:tc>
        <w:tc>
          <w:tcPr>
            <w:tcW w:w="656" w:type="pct"/>
            <w:shd w:val="clear" w:color="auto" w:fill="auto"/>
          </w:tcPr>
          <w:p w:rsidR="00644FEB" w:rsidRDefault="00CF6C33">
            <w:pPr>
              <w:pStyle w:val="TAL"/>
              <w:rPr>
                <w:ins w:id="4859" w:author="Huawei" w:date="2024-02-02T15:20:00Z"/>
              </w:rPr>
            </w:pPr>
            <w:ins w:id="4860" w:author="Huawei" w:date="2024-02-02T15:20:00Z">
              <w:r>
                <w:t>Config 2</w:t>
              </w:r>
            </w:ins>
          </w:p>
        </w:tc>
        <w:tc>
          <w:tcPr>
            <w:tcW w:w="595" w:type="pct"/>
            <w:vMerge/>
            <w:shd w:val="clear" w:color="auto" w:fill="auto"/>
          </w:tcPr>
          <w:p w:rsidR="00644FEB" w:rsidRDefault="00644FEB">
            <w:pPr>
              <w:pStyle w:val="TAC"/>
              <w:rPr>
                <w:ins w:id="4861" w:author="Huawei" w:date="2024-02-02T15:20:00Z"/>
              </w:rPr>
            </w:pPr>
          </w:p>
        </w:tc>
        <w:tc>
          <w:tcPr>
            <w:tcW w:w="1192" w:type="pct"/>
            <w:shd w:val="clear" w:color="auto" w:fill="auto"/>
          </w:tcPr>
          <w:p w:rsidR="00644FEB" w:rsidRDefault="00CF6C33">
            <w:pPr>
              <w:pStyle w:val="TAC"/>
              <w:rPr>
                <w:ins w:id="4862" w:author="Huawei" w:date="2024-02-02T15:20:00Z"/>
              </w:rPr>
            </w:pPr>
            <w:ins w:id="4863" w:author="Huawei" w:date="2024-02-02T15:20:00Z">
              <w:r>
                <w:t>CSI-RS.1.2 TDD</w:t>
              </w:r>
            </w:ins>
          </w:p>
        </w:tc>
        <w:tc>
          <w:tcPr>
            <w:tcW w:w="1137" w:type="pct"/>
            <w:tcBorders>
              <w:top w:val="nil"/>
              <w:bottom w:val="nil"/>
            </w:tcBorders>
            <w:shd w:val="clear" w:color="auto" w:fill="auto"/>
          </w:tcPr>
          <w:p w:rsidR="00644FEB" w:rsidRDefault="00644FEB">
            <w:pPr>
              <w:pStyle w:val="TAC"/>
              <w:rPr>
                <w:ins w:id="4864" w:author="Huawei" w:date="2024-02-02T15:20:00Z"/>
              </w:rPr>
            </w:pPr>
          </w:p>
        </w:tc>
      </w:tr>
      <w:tr w:rsidR="00644FEB">
        <w:trPr>
          <w:trHeight w:val="187"/>
          <w:jc w:val="center"/>
          <w:ins w:id="4865" w:author="Huawei" w:date="2024-02-02T15:20:00Z"/>
        </w:trPr>
        <w:tc>
          <w:tcPr>
            <w:tcW w:w="1420" w:type="pct"/>
            <w:gridSpan w:val="3"/>
            <w:tcBorders>
              <w:top w:val="nil"/>
              <w:bottom w:val="single" w:sz="4" w:space="0" w:color="auto"/>
            </w:tcBorders>
            <w:shd w:val="clear" w:color="auto" w:fill="auto"/>
          </w:tcPr>
          <w:p w:rsidR="00644FEB" w:rsidRDefault="00644FEB">
            <w:pPr>
              <w:pStyle w:val="TAL"/>
              <w:rPr>
                <w:ins w:id="4866" w:author="Huawei" w:date="2024-02-02T15:20:00Z"/>
              </w:rPr>
            </w:pPr>
          </w:p>
        </w:tc>
        <w:tc>
          <w:tcPr>
            <w:tcW w:w="656" w:type="pct"/>
            <w:shd w:val="clear" w:color="auto" w:fill="auto"/>
          </w:tcPr>
          <w:p w:rsidR="00644FEB" w:rsidRDefault="00CF6C33">
            <w:pPr>
              <w:pStyle w:val="TAL"/>
              <w:rPr>
                <w:ins w:id="4867" w:author="Huawei" w:date="2024-02-02T15:20:00Z"/>
              </w:rPr>
            </w:pPr>
            <w:ins w:id="4868" w:author="Huawei" w:date="2024-02-02T15:20:00Z">
              <w:r>
                <w:t>Config 3</w:t>
              </w:r>
            </w:ins>
          </w:p>
        </w:tc>
        <w:tc>
          <w:tcPr>
            <w:tcW w:w="595" w:type="pct"/>
            <w:vMerge/>
            <w:shd w:val="clear" w:color="auto" w:fill="auto"/>
          </w:tcPr>
          <w:p w:rsidR="00644FEB" w:rsidRDefault="00644FEB">
            <w:pPr>
              <w:pStyle w:val="TAC"/>
              <w:rPr>
                <w:ins w:id="4869" w:author="Huawei" w:date="2024-02-02T15:20:00Z"/>
              </w:rPr>
            </w:pPr>
          </w:p>
        </w:tc>
        <w:tc>
          <w:tcPr>
            <w:tcW w:w="1192" w:type="pct"/>
            <w:shd w:val="clear" w:color="auto" w:fill="auto"/>
          </w:tcPr>
          <w:p w:rsidR="00644FEB" w:rsidRDefault="00CF6C33">
            <w:pPr>
              <w:pStyle w:val="TAC"/>
              <w:rPr>
                <w:ins w:id="4870" w:author="Huawei" w:date="2024-02-02T15:20:00Z"/>
              </w:rPr>
            </w:pPr>
            <w:ins w:id="4871" w:author="Huawei" w:date="2024-02-02T15:20:00Z">
              <w:r>
                <w:t>CSI-RS.2.2 TDD</w:t>
              </w:r>
            </w:ins>
          </w:p>
        </w:tc>
        <w:tc>
          <w:tcPr>
            <w:tcW w:w="1137" w:type="pct"/>
            <w:tcBorders>
              <w:top w:val="nil"/>
              <w:bottom w:val="single" w:sz="4" w:space="0" w:color="auto"/>
            </w:tcBorders>
            <w:shd w:val="clear" w:color="auto" w:fill="auto"/>
          </w:tcPr>
          <w:p w:rsidR="00644FEB" w:rsidRDefault="00644FEB">
            <w:pPr>
              <w:pStyle w:val="TAC"/>
              <w:rPr>
                <w:ins w:id="4872" w:author="Huawei" w:date="2024-02-02T15:20:00Z"/>
              </w:rPr>
            </w:pPr>
          </w:p>
        </w:tc>
      </w:tr>
      <w:tr w:rsidR="00644FEB">
        <w:trPr>
          <w:trHeight w:val="187"/>
          <w:jc w:val="center"/>
          <w:ins w:id="4873" w:author="Huawei" w:date="2024-02-02T15:20:00Z"/>
        </w:trPr>
        <w:tc>
          <w:tcPr>
            <w:tcW w:w="1420" w:type="pct"/>
            <w:gridSpan w:val="3"/>
            <w:tcBorders>
              <w:bottom w:val="nil"/>
            </w:tcBorders>
            <w:shd w:val="clear" w:color="auto" w:fill="auto"/>
          </w:tcPr>
          <w:p w:rsidR="00644FEB" w:rsidRDefault="00CF6C33">
            <w:pPr>
              <w:pStyle w:val="TAL"/>
              <w:rPr>
                <w:ins w:id="4874" w:author="Huawei" w:date="2024-02-02T15:20:00Z"/>
              </w:rPr>
            </w:pPr>
            <w:ins w:id="4875" w:author="Huawei" w:date="2024-02-02T15:20:00Z">
              <w:r>
                <w:t>CSI-RS configuration for CSI reporting</w:t>
              </w:r>
            </w:ins>
          </w:p>
        </w:tc>
        <w:tc>
          <w:tcPr>
            <w:tcW w:w="656" w:type="pct"/>
            <w:shd w:val="clear" w:color="auto" w:fill="auto"/>
          </w:tcPr>
          <w:p w:rsidR="00644FEB" w:rsidRDefault="00CF6C33">
            <w:pPr>
              <w:pStyle w:val="TAL"/>
              <w:rPr>
                <w:ins w:id="4876" w:author="Huawei" w:date="2024-02-02T15:20:00Z"/>
              </w:rPr>
            </w:pPr>
            <w:ins w:id="4877" w:author="Huawei" w:date="2024-02-02T15:20:00Z">
              <w:r>
                <w:t>Config 1</w:t>
              </w:r>
            </w:ins>
          </w:p>
        </w:tc>
        <w:tc>
          <w:tcPr>
            <w:tcW w:w="595" w:type="pct"/>
            <w:shd w:val="clear" w:color="auto" w:fill="auto"/>
          </w:tcPr>
          <w:p w:rsidR="00644FEB" w:rsidRDefault="00644FEB">
            <w:pPr>
              <w:pStyle w:val="TAC"/>
              <w:rPr>
                <w:ins w:id="4878" w:author="Huawei" w:date="2024-02-02T15:20:00Z"/>
              </w:rPr>
            </w:pPr>
          </w:p>
        </w:tc>
        <w:tc>
          <w:tcPr>
            <w:tcW w:w="1192" w:type="pct"/>
            <w:shd w:val="clear" w:color="auto" w:fill="auto"/>
          </w:tcPr>
          <w:p w:rsidR="00644FEB" w:rsidRDefault="00CF6C33">
            <w:pPr>
              <w:pStyle w:val="TAC"/>
              <w:rPr>
                <w:ins w:id="4879" w:author="Huawei" w:date="2024-02-02T15:20:00Z"/>
              </w:rPr>
            </w:pPr>
            <w:ins w:id="4880" w:author="Huawei" w:date="2024-02-02T15:20:00Z">
              <w:r>
                <w:t>CSI-RS.1.1 FDD</w:t>
              </w:r>
            </w:ins>
          </w:p>
        </w:tc>
        <w:tc>
          <w:tcPr>
            <w:tcW w:w="1137" w:type="pct"/>
            <w:tcBorders>
              <w:bottom w:val="nil"/>
            </w:tcBorders>
            <w:shd w:val="clear" w:color="auto" w:fill="auto"/>
          </w:tcPr>
          <w:p w:rsidR="00644FEB" w:rsidRDefault="00CF6C33">
            <w:pPr>
              <w:pStyle w:val="TAC"/>
              <w:rPr>
                <w:ins w:id="4881" w:author="Huawei" w:date="2024-02-02T15:20:00Z"/>
              </w:rPr>
            </w:pPr>
            <w:ins w:id="4882" w:author="Huawei" w:date="2024-02-02T15:20:00Z">
              <w:r>
                <w:t>A.3.14</w:t>
              </w:r>
            </w:ins>
          </w:p>
        </w:tc>
      </w:tr>
      <w:tr w:rsidR="00644FEB">
        <w:trPr>
          <w:trHeight w:val="187"/>
          <w:jc w:val="center"/>
          <w:ins w:id="4883" w:author="Huawei" w:date="2024-02-02T15:20:00Z"/>
        </w:trPr>
        <w:tc>
          <w:tcPr>
            <w:tcW w:w="1420" w:type="pct"/>
            <w:gridSpan w:val="3"/>
            <w:tcBorders>
              <w:top w:val="nil"/>
              <w:bottom w:val="nil"/>
            </w:tcBorders>
            <w:shd w:val="clear" w:color="auto" w:fill="auto"/>
          </w:tcPr>
          <w:p w:rsidR="00644FEB" w:rsidRDefault="00644FEB">
            <w:pPr>
              <w:pStyle w:val="TAL"/>
              <w:rPr>
                <w:ins w:id="4884" w:author="Huawei" w:date="2024-02-02T15:20:00Z"/>
              </w:rPr>
            </w:pPr>
          </w:p>
        </w:tc>
        <w:tc>
          <w:tcPr>
            <w:tcW w:w="656" w:type="pct"/>
            <w:shd w:val="clear" w:color="auto" w:fill="auto"/>
          </w:tcPr>
          <w:p w:rsidR="00644FEB" w:rsidRDefault="00CF6C33">
            <w:pPr>
              <w:pStyle w:val="TAL"/>
              <w:rPr>
                <w:ins w:id="4885" w:author="Huawei" w:date="2024-02-02T15:20:00Z"/>
              </w:rPr>
            </w:pPr>
            <w:ins w:id="4886" w:author="Huawei" w:date="2024-02-02T15:20:00Z">
              <w:r>
                <w:t>Config 2</w:t>
              </w:r>
            </w:ins>
          </w:p>
        </w:tc>
        <w:tc>
          <w:tcPr>
            <w:tcW w:w="595" w:type="pct"/>
            <w:shd w:val="clear" w:color="auto" w:fill="auto"/>
          </w:tcPr>
          <w:p w:rsidR="00644FEB" w:rsidRDefault="00644FEB">
            <w:pPr>
              <w:pStyle w:val="TAC"/>
              <w:rPr>
                <w:ins w:id="4887" w:author="Huawei" w:date="2024-02-02T15:20:00Z"/>
              </w:rPr>
            </w:pPr>
          </w:p>
        </w:tc>
        <w:tc>
          <w:tcPr>
            <w:tcW w:w="1192" w:type="pct"/>
            <w:shd w:val="clear" w:color="auto" w:fill="auto"/>
          </w:tcPr>
          <w:p w:rsidR="00644FEB" w:rsidRDefault="00CF6C33">
            <w:pPr>
              <w:pStyle w:val="TAC"/>
              <w:rPr>
                <w:ins w:id="4888" w:author="Huawei" w:date="2024-02-02T15:20:00Z"/>
              </w:rPr>
            </w:pPr>
            <w:ins w:id="4889" w:author="Huawei" w:date="2024-02-02T15:20:00Z">
              <w:r>
                <w:t>CSI-RS.1.1 TDD</w:t>
              </w:r>
            </w:ins>
          </w:p>
        </w:tc>
        <w:tc>
          <w:tcPr>
            <w:tcW w:w="1137" w:type="pct"/>
            <w:tcBorders>
              <w:top w:val="nil"/>
              <w:bottom w:val="nil"/>
            </w:tcBorders>
            <w:shd w:val="clear" w:color="auto" w:fill="auto"/>
          </w:tcPr>
          <w:p w:rsidR="00644FEB" w:rsidRDefault="00644FEB">
            <w:pPr>
              <w:pStyle w:val="TAC"/>
              <w:rPr>
                <w:ins w:id="4890" w:author="Huawei" w:date="2024-02-02T15:20:00Z"/>
              </w:rPr>
            </w:pPr>
          </w:p>
        </w:tc>
      </w:tr>
      <w:tr w:rsidR="00644FEB">
        <w:trPr>
          <w:trHeight w:val="187"/>
          <w:jc w:val="center"/>
          <w:ins w:id="4891" w:author="Huawei" w:date="2024-02-02T15:20:00Z"/>
        </w:trPr>
        <w:tc>
          <w:tcPr>
            <w:tcW w:w="1420" w:type="pct"/>
            <w:gridSpan w:val="3"/>
            <w:tcBorders>
              <w:top w:val="nil"/>
              <w:bottom w:val="single" w:sz="4" w:space="0" w:color="auto"/>
            </w:tcBorders>
            <w:shd w:val="clear" w:color="auto" w:fill="auto"/>
          </w:tcPr>
          <w:p w:rsidR="00644FEB" w:rsidRDefault="00644FEB">
            <w:pPr>
              <w:pStyle w:val="TAL"/>
              <w:rPr>
                <w:ins w:id="4892" w:author="Huawei" w:date="2024-02-02T15:20:00Z"/>
              </w:rPr>
            </w:pPr>
          </w:p>
        </w:tc>
        <w:tc>
          <w:tcPr>
            <w:tcW w:w="656" w:type="pct"/>
            <w:shd w:val="clear" w:color="auto" w:fill="auto"/>
          </w:tcPr>
          <w:p w:rsidR="00644FEB" w:rsidRDefault="00CF6C33">
            <w:pPr>
              <w:pStyle w:val="TAL"/>
              <w:rPr>
                <w:ins w:id="4893" w:author="Huawei" w:date="2024-02-02T15:20:00Z"/>
              </w:rPr>
            </w:pPr>
            <w:ins w:id="4894" w:author="Huawei" w:date="2024-02-02T15:20:00Z">
              <w:r>
                <w:t>Config 3</w:t>
              </w:r>
            </w:ins>
          </w:p>
        </w:tc>
        <w:tc>
          <w:tcPr>
            <w:tcW w:w="595" w:type="pct"/>
            <w:shd w:val="clear" w:color="auto" w:fill="auto"/>
          </w:tcPr>
          <w:p w:rsidR="00644FEB" w:rsidRDefault="00644FEB">
            <w:pPr>
              <w:pStyle w:val="TAC"/>
              <w:rPr>
                <w:ins w:id="4895" w:author="Huawei" w:date="2024-02-02T15:20:00Z"/>
              </w:rPr>
            </w:pPr>
          </w:p>
        </w:tc>
        <w:tc>
          <w:tcPr>
            <w:tcW w:w="1192" w:type="pct"/>
            <w:shd w:val="clear" w:color="auto" w:fill="auto"/>
          </w:tcPr>
          <w:p w:rsidR="00644FEB" w:rsidRDefault="00CF6C33">
            <w:pPr>
              <w:pStyle w:val="TAC"/>
              <w:rPr>
                <w:ins w:id="4896" w:author="Huawei" w:date="2024-02-02T15:20:00Z"/>
              </w:rPr>
            </w:pPr>
            <w:ins w:id="4897" w:author="Huawei" w:date="2024-02-02T15:20:00Z">
              <w:r>
                <w:t>CSI-RS.2.1 TDD</w:t>
              </w:r>
            </w:ins>
          </w:p>
        </w:tc>
        <w:tc>
          <w:tcPr>
            <w:tcW w:w="1137" w:type="pct"/>
            <w:tcBorders>
              <w:top w:val="nil"/>
            </w:tcBorders>
            <w:shd w:val="clear" w:color="auto" w:fill="auto"/>
          </w:tcPr>
          <w:p w:rsidR="00644FEB" w:rsidRDefault="00644FEB">
            <w:pPr>
              <w:pStyle w:val="TAC"/>
              <w:rPr>
                <w:ins w:id="4898" w:author="Huawei" w:date="2024-02-02T15:20:00Z"/>
              </w:rPr>
            </w:pPr>
          </w:p>
        </w:tc>
      </w:tr>
      <w:tr w:rsidR="00644FEB">
        <w:trPr>
          <w:trHeight w:val="187"/>
          <w:jc w:val="center"/>
          <w:ins w:id="4899" w:author="Huawei" w:date="2024-02-02T15:20:00Z"/>
        </w:trPr>
        <w:tc>
          <w:tcPr>
            <w:tcW w:w="1420" w:type="pct"/>
            <w:gridSpan w:val="3"/>
            <w:tcBorders>
              <w:bottom w:val="nil"/>
            </w:tcBorders>
            <w:shd w:val="clear" w:color="auto" w:fill="auto"/>
          </w:tcPr>
          <w:p w:rsidR="00644FEB" w:rsidRDefault="00CF6C33">
            <w:pPr>
              <w:pStyle w:val="TAL"/>
              <w:rPr>
                <w:ins w:id="4900" w:author="Huawei" w:date="2024-02-02T15:20:00Z"/>
              </w:rPr>
            </w:pPr>
            <w:ins w:id="4901" w:author="Huawei" w:date="2024-02-02T15:20:00Z">
              <w:r>
                <w:t xml:space="preserve">TRS </w:t>
              </w:r>
              <w:r>
                <w:t>configuration</w:t>
              </w:r>
            </w:ins>
          </w:p>
        </w:tc>
        <w:tc>
          <w:tcPr>
            <w:tcW w:w="656" w:type="pct"/>
            <w:shd w:val="clear" w:color="auto" w:fill="auto"/>
          </w:tcPr>
          <w:p w:rsidR="00644FEB" w:rsidRDefault="00CF6C33">
            <w:pPr>
              <w:pStyle w:val="TAL"/>
              <w:rPr>
                <w:ins w:id="4902" w:author="Huawei" w:date="2024-02-02T15:20:00Z"/>
              </w:rPr>
            </w:pPr>
            <w:ins w:id="4903" w:author="Huawei" w:date="2024-02-02T15:20:00Z">
              <w:r>
                <w:t>Config 1</w:t>
              </w:r>
            </w:ins>
          </w:p>
        </w:tc>
        <w:tc>
          <w:tcPr>
            <w:tcW w:w="595" w:type="pct"/>
            <w:shd w:val="clear" w:color="auto" w:fill="auto"/>
          </w:tcPr>
          <w:p w:rsidR="00644FEB" w:rsidRDefault="00644FEB">
            <w:pPr>
              <w:pStyle w:val="TAC"/>
              <w:rPr>
                <w:ins w:id="4904" w:author="Huawei" w:date="2024-02-02T15:20:00Z"/>
              </w:rPr>
            </w:pPr>
          </w:p>
        </w:tc>
        <w:tc>
          <w:tcPr>
            <w:tcW w:w="1192" w:type="pct"/>
            <w:shd w:val="clear" w:color="auto" w:fill="auto"/>
          </w:tcPr>
          <w:p w:rsidR="00644FEB" w:rsidRDefault="00CF6C33">
            <w:pPr>
              <w:pStyle w:val="TAC"/>
              <w:rPr>
                <w:ins w:id="4905" w:author="Huawei" w:date="2024-02-02T15:20:00Z"/>
              </w:rPr>
            </w:pPr>
            <w:ins w:id="4906" w:author="Huawei" w:date="2024-02-02T15:20:00Z">
              <w:r>
                <w:t>TRS.1.1 FDD</w:t>
              </w:r>
            </w:ins>
          </w:p>
        </w:tc>
        <w:tc>
          <w:tcPr>
            <w:tcW w:w="1137" w:type="pct"/>
          </w:tcPr>
          <w:p w:rsidR="00644FEB" w:rsidRDefault="00644FEB">
            <w:pPr>
              <w:pStyle w:val="TAC"/>
              <w:rPr>
                <w:ins w:id="4907" w:author="Huawei" w:date="2024-02-02T15:20:00Z"/>
              </w:rPr>
            </w:pPr>
          </w:p>
        </w:tc>
      </w:tr>
      <w:tr w:rsidR="00644FEB">
        <w:trPr>
          <w:trHeight w:val="187"/>
          <w:jc w:val="center"/>
          <w:ins w:id="4908" w:author="Huawei" w:date="2024-02-02T15:20:00Z"/>
        </w:trPr>
        <w:tc>
          <w:tcPr>
            <w:tcW w:w="1420" w:type="pct"/>
            <w:gridSpan w:val="3"/>
            <w:tcBorders>
              <w:top w:val="nil"/>
              <w:bottom w:val="nil"/>
            </w:tcBorders>
            <w:shd w:val="clear" w:color="auto" w:fill="auto"/>
          </w:tcPr>
          <w:p w:rsidR="00644FEB" w:rsidRDefault="00644FEB">
            <w:pPr>
              <w:pStyle w:val="TAL"/>
              <w:rPr>
                <w:ins w:id="4909" w:author="Huawei" w:date="2024-02-02T15:20:00Z"/>
              </w:rPr>
            </w:pPr>
          </w:p>
        </w:tc>
        <w:tc>
          <w:tcPr>
            <w:tcW w:w="656" w:type="pct"/>
            <w:shd w:val="clear" w:color="auto" w:fill="auto"/>
          </w:tcPr>
          <w:p w:rsidR="00644FEB" w:rsidRDefault="00CF6C33">
            <w:pPr>
              <w:pStyle w:val="TAL"/>
              <w:rPr>
                <w:ins w:id="4910" w:author="Huawei" w:date="2024-02-02T15:20:00Z"/>
              </w:rPr>
            </w:pPr>
            <w:ins w:id="4911" w:author="Huawei" w:date="2024-02-02T15:20:00Z">
              <w:r>
                <w:t>Config 2</w:t>
              </w:r>
            </w:ins>
          </w:p>
        </w:tc>
        <w:tc>
          <w:tcPr>
            <w:tcW w:w="595" w:type="pct"/>
            <w:shd w:val="clear" w:color="auto" w:fill="auto"/>
          </w:tcPr>
          <w:p w:rsidR="00644FEB" w:rsidRDefault="00644FEB">
            <w:pPr>
              <w:pStyle w:val="TAC"/>
              <w:rPr>
                <w:ins w:id="4912" w:author="Huawei" w:date="2024-02-02T15:20:00Z"/>
              </w:rPr>
            </w:pPr>
          </w:p>
        </w:tc>
        <w:tc>
          <w:tcPr>
            <w:tcW w:w="1192" w:type="pct"/>
            <w:shd w:val="clear" w:color="auto" w:fill="auto"/>
          </w:tcPr>
          <w:p w:rsidR="00644FEB" w:rsidRDefault="00CF6C33">
            <w:pPr>
              <w:pStyle w:val="TAC"/>
              <w:rPr>
                <w:ins w:id="4913" w:author="Huawei" w:date="2024-02-02T15:20:00Z"/>
              </w:rPr>
            </w:pPr>
            <w:ins w:id="4914" w:author="Huawei" w:date="2024-02-02T15:20:00Z">
              <w:r>
                <w:t>TRS.1.1 TDD</w:t>
              </w:r>
            </w:ins>
          </w:p>
        </w:tc>
        <w:tc>
          <w:tcPr>
            <w:tcW w:w="1137" w:type="pct"/>
          </w:tcPr>
          <w:p w:rsidR="00644FEB" w:rsidRDefault="00644FEB">
            <w:pPr>
              <w:pStyle w:val="TAC"/>
              <w:rPr>
                <w:ins w:id="4915" w:author="Huawei" w:date="2024-02-02T15:20:00Z"/>
              </w:rPr>
            </w:pPr>
          </w:p>
        </w:tc>
      </w:tr>
      <w:tr w:rsidR="00644FEB">
        <w:trPr>
          <w:trHeight w:val="187"/>
          <w:jc w:val="center"/>
          <w:ins w:id="4916" w:author="Huawei" w:date="2024-02-02T15:20:00Z"/>
        </w:trPr>
        <w:tc>
          <w:tcPr>
            <w:tcW w:w="1420" w:type="pct"/>
            <w:gridSpan w:val="3"/>
            <w:tcBorders>
              <w:top w:val="nil"/>
              <w:bottom w:val="single" w:sz="4" w:space="0" w:color="auto"/>
            </w:tcBorders>
            <w:shd w:val="clear" w:color="auto" w:fill="auto"/>
          </w:tcPr>
          <w:p w:rsidR="00644FEB" w:rsidRDefault="00644FEB">
            <w:pPr>
              <w:pStyle w:val="TAL"/>
              <w:rPr>
                <w:ins w:id="4917" w:author="Huawei" w:date="2024-02-02T15:20:00Z"/>
              </w:rPr>
            </w:pPr>
          </w:p>
        </w:tc>
        <w:tc>
          <w:tcPr>
            <w:tcW w:w="656" w:type="pct"/>
            <w:shd w:val="clear" w:color="auto" w:fill="auto"/>
          </w:tcPr>
          <w:p w:rsidR="00644FEB" w:rsidRDefault="00CF6C33">
            <w:pPr>
              <w:pStyle w:val="TAL"/>
              <w:rPr>
                <w:ins w:id="4918" w:author="Huawei" w:date="2024-02-02T15:20:00Z"/>
              </w:rPr>
            </w:pPr>
            <w:ins w:id="4919" w:author="Huawei" w:date="2024-02-02T15:20:00Z">
              <w:r>
                <w:t>Config 3</w:t>
              </w:r>
            </w:ins>
          </w:p>
        </w:tc>
        <w:tc>
          <w:tcPr>
            <w:tcW w:w="595" w:type="pct"/>
            <w:shd w:val="clear" w:color="auto" w:fill="auto"/>
          </w:tcPr>
          <w:p w:rsidR="00644FEB" w:rsidRDefault="00644FEB">
            <w:pPr>
              <w:pStyle w:val="TAC"/>
              <w:rPr>
                <w:ins w:id="4920" w:author="Huawei" w:date="2024-02-02T15:20:00Z"/>
              </w:rPr>
            </w:pPr>
          </w:p>
        </w:tc>
        <w:tc>
          <w:tcPr>
            <w:tcW w:w="1192" w:type="pct"/>
            <w:shd w:val="clear" w:color="auto" w:fill="auto"/>
          </w:tcPr>
          <w:p w:rsidR="00644FEB" w:rsidRDefault="00CF6C33">
            <w:pPr>
              <w:pStyle w:val="TAC"/>
              <w:rPr>
                <w:ins w:id="4921" w:author="Huawei" w:date="2024-02-02T15:20:00Z"/>
              </w:rPr>
            </w:pPr>
            <w:ins w:id="4922" w:author="Huawei" w:date="2024-02-02T15:20:00Z">
              <w:r>
                <w:t>TRS.1.2 TDD</w:t>
              </w:r>
            </w:ins>
          </w:p>
        </w:tc>
        <w:tc>
          <w:tcPr>
            <w:tcW w:w="1137" w:type="pct"/>
            <w:tcBorders>
              <w:bottom w:val="single" w:sz="4" w:space="0" w:color="auto"/>
            </w:tcBorders>
          </w:tcPr>
          <w:p w:rsidR="00644FEB" w:rsidRDefault="00644FEB">
            <w:pPr>
              <w:pStyle w:val="TAC"/>
              <w:rPr>
                <w:ins w:id="4923" w:author="Huawei" w:date="2024-02-02T15:20:00Z"/>
              </w:rPr>
            </w:pPr>
          </w:p>
        </w:tc>
      </w:tr>
      <w:tr w:rsidR="00644FEB">
        <w:trPr>
          <w:trHeight w:val="187"/>
          <w:jc w:val="center"/>
          <w:ins w:id="4924" w:author="Huawei" w:date="2024-02-02T15:20:00Z"/>
        </w:trPr>
        <w:tc>
          <w:tcPr>
            <w:tcW w:w="1420" w:type="pct"/>
            <w:gridSpan w:val="3"/>
            <w:tcBorders>
              <w:bottom w:val="nil"/>
            </w:tcBorders>
            <w:shd w:val="clear" w:color="auto" w:fill="auto"/>
          </w:tcPr>
          <w:p w:rsidR="00644FEB" w:rsidRDefault="00CF6C33">
            <w:pPr>
              <w:pStyle w:val="TAL"/>
              <w:rPr>
                <w:ins w:id="4925" w:author="Huawei" w:date="2024-02-02T15:20:00Z"/>
              </w:rPr>
            </w:pPr>
            <w:ins w:id="4926" w:author="Huawei" w:date="2024-02-02T15:20:00Z">
              <w:r>
                <w:t>CSI-RS-Index assigned as RLM RS</w:t>
              </w:r>
            </w:ins>
          </w:p>
        </w:tc>
        <w:tc>
          <w:tcPr>
            <w:tcW w:w="656" w:type="pct"/>
            <w:shd w:val="clear" w:color="auto" w:fill="auto"/>
          </w:tcPr>
          <w:p w:rsidR="00644FEB" w:rsidRDefault="00CF6C33">
            <w:pPr>
              <w:pStyle w:val="TAL"/>
              <w:rPr>
                <w:ins w:id="4927" w:author="Huawei" w:date="2024-02-02T15:20:00Z"/>
              </w:rPr>
            </w:pPr>
            <w:ins w:id="4928" w:author="Huawei" w:date="2024-02-02T15:20:00Z">
              <w:r>
                <w:t>Config 1</w:t>
              </w:r>
            </w:ins>
          </w:p>
        </w:tc>
        <w:tc>
          <w:tcPr>
            <w:tcW w:w="595" w:type="pct"/>
            <w:shd w:val="clear" w:color="auto" w:fill="auto"/>
          </w:tcPr>
          <w:p w:rsidR="00644FEB" w:rsidRDefault="00644FEB">
            <w:pPr>
              <w:pStyle w:val="TAC"/>
              <w:rPr>
                <w:ins w:id="4929" w:author="Huawei" w:date="2024-02-02T15:20:00Z"/>
              </w:rPr>
            </w:pPr>
          </w:p>
        </w:tc>
        <w:tc>
          <w:tcPr>
            <w:tcW w:w="1192" w:type="pct"/>
            <w:shd w:val="clear" w:color="auto" w:fill="auto"/>
          </w:tcPr>
          <w:p w:rsidR="00644FEB" w:rsidRDefault="00CF6C33">
            <w:pPr>
              <w:pStyle w:val="TAC"/>
              <w:rPr>
                <w:ins w:id="4930" w:author="Huawei" w:date="2024-02-02T15:20:00Z"/>
              </w:rPr>
            </w:pPr>
            <w:ins w:id="4931" w:author="Huawei" w:date="2024-02-02T15:20:00Z">
              <w:r>
                <w:t>CSI-RS.1.2 FDD</w:t>
              </w:r>
            </w:ins>
          </w:p>
        </w:tc>
        <w:tc>
          <w:tcPr>
            <w:tcW w:w="1137" w:type="pct"/>
            <w:tcBorders>
              <w:bottom w:val="nil"/>
            </w:tcBorders>
            <w:shd w:val="clear" w:color="auto" w:fill="auto"/>
          </w:tcPr>
          <w:p w:rsidR="00644FEB" w:rsidRDefault="00CF6C33">
            <w:pPr>
              <w:pStyle w:val="TAC"/>
              <w:rPr>
                <w:ins w:id="4932" w:author="Huawei" w:date="2024-02-02T15:20:00Z"/>
              </w:rPr>
            </w:pPr>
            <w:ins w:id="4933" w:author="Huawei" w:date="2024-02-02T15:20:00Z">
              <w:r>
                <w:t>A.3.14</w:t>
              </w:r>
            </w:ins>
          </w:p>
        </w:tc>
      </w:tr>
      <w:tr w:rsidR="00644FEB">
        <w:trPr>
          <w:trHeight w:val="187"/>
          <w:jc w:val="center"/>
          <w:ins w:id="4934" w:author="Huawei" w:date="2024-02-02T15:20:00Z"/>
        </w:trPr>
        <w:tc>
          <w:tcPr>
            <w:tcW w:w="1420" w:type="pct"/>
            <w:gridSpan w:val="3"/>
            <w:tcBorders>
              <w:top w:val="nil"/>
              <w:bottom w:val="nil"/>
            </w:tcBorders>
            <w:shd w:val="clear" w:color="auto" w:fill="auto"/>
          </w:tcPr>
          <w:p w:rsidR="00644FEB" w:rsidRDefault="00644FEB">
            <w:pPr>
              <w:pStyle w:val="TAL"/>
              <w:rPr>
                <w:ins w:id="4935" w:author="Huawei" w:date="2024-02-02T15:20:00Z"/>
              </w:rPr>
            </w:pPr>
          </w:p>
        </w:tc>
        <w:tc>
          <w:tcPr>
            <w:tcW w:w="656" w:type="pct"/>
            <w:shd w:val="clear" w:color="auto" w:fill="auto"/>
          </w:tcPr>
          <w:p w:rsidR="00644FEB" w:rsidRDefault="00CF6C33">
            <w:pPr>
              <w:pStyle w:val="TAL"/>
              <w:rPr>
                <w:ins w:id="4936" w:author="Huawei" w:date="2024-02-02T15:20:00Z"/>
              </w:rPr>
            </w:pPr>
            <w:ins w:id="4937" w:author="Huawei" w:date="2024-02-02T15:20:00Z">
              <w:r>
                <w:t>Config 2</w:t>
              </w:r>
            </w:ins>
          </w:p>
        </w:tc>
        <w:tc>
          <w:tcPr>
            <w:tcW w:w="595" w:type="pct"/>
            <w:shd w:val="clear" w:color="auto" w:fill="auto"/>
          </w:tcPr>
          <w:p w:rsidR="00644FEB" w:rsidRDefault="00644FEB">
            <w:pPr>
              <w:pStyle w:val="TAC"/>
              <w:rPr>
                <w:ins w:id="4938" w:author="Huawei" w:date="2024-02-02T15:20:00Z"/>
              </w:rPr>
            </w:pPr>
          </w:p>
        </w:tc>
        <w:tc>
          <w:tcPr>
            <w:tcW w:w="1192" w:type="pct"/>
            <w:shd w:val="clear" w:color="auto" w:fill="auto"/>
          </w:tcPr>
          <w:p w:rsidR="00644FEB" w:rsidRDefault="00CF6C33">
            <w:pPr>
              <w:pStyle w:val="TAC"/>
              <w:rPr>
                <w:ins w:id="4939" w:author="Huawei" w:date="2024-02-02T15:20:00Z"/>
              </w:rPr>
            </w:pPr>
            <w:ins w:id="4940" w:author="Huawei" w:date="2024-02-02T15:20:00Z">
              <w:r>
                <w:t>CSI-RS.1.2 TDD</w:t>
              </w:r>
            </w:ins>
          </w:p>
        </w:tc>
        <w:tc>
          <w:tcPr>
            <w:tcW w:w="1137" w:type="pct"/>
            <w:tcBorders>
              <w:top w:val="nil"/>
              <w:bottom w:val="nil"/>
            </w:tcBorders>
            <w:shd w:val="clear" w:color="auto" w:fill="auto"/>
          </w:tcPr>
          <w:p w:rsidR="00644FEB" w:rsidRDefault="00644FEB">
            <w:pPr>
              <w:pStyle w:val="TAC"/>
              <w:rPr>
                <w:ins w:id="4941" w:author="Huawei" w:date="2024-02-02T15:20:00Z"/>
              </w:rPr>
            </w:pPr>
          </w:p>
        </w:tc>
      </w:tr>
      <w:tr w:rsidR="00644FEB">
        <w:trPr>
          <w:trHeight w:val="187"/>
          <w:jc w:val="center"/>
          <w:ins w:id="4942" w:author="Huawei" w:date="2024-02-02T15:20:00Z"/>
        </w:trPr>
        <w:tc>
          <w:tcPr>
            <w:tcW w:w="1420" w:type="pct"/>
            <w:gridSpan w:val="3"/>
            <w:tcBorders>
              <w:top w:val="nil"/>
            </w:tcBorders>
            <w:shd w:val="clear" w:color="auto" w:fill="auto"/>
          </w:tcPr>
          <w:p w:rsidR="00644FEB" w:rsidRDefault="00644FEB">
            <w:pPr>
              <w:pStyle w:val="TAL"/>
              <w:rPr>
                <w:ins w:id="4943" w:author="Huawei" w:date="2024-02-02T15:20:00Z"/>
              </w:rPr>
            </w:pPr>
          </w:p>
        </w:tc>
        <w:tc>
          <w:tcPr>
            <w:tcW w:w="656" w:type="pct"/>
            <w:shd w:val="clear" w:color="auto" w:fill="auto"/>
          </w:tcPr>
          <w:p w:rsidR="00644FEB" w:rsidRDefault="00CF6C33">
            <w:pPr>
              <w:pStyle w:val="TAL"/>
              <w:rPr>
                <w:ins w:id="4944" w:author="Huawei" w:date="2024-02-02T15:20:00Z"/>
              </w:rPr>
            </w:pPr>
            <w:ins w:id="4945" w:author="Huawei" w:date="2024-02-02T15:20:00Z">
              <w:r>
                <w:t>Config 3</w:t>
              </w:r>
            </w:ins>
          </w:p>
        </w:tc>
        <w:tc>
          <w:tcPr>
            <w:tcW w:w="595" w:type="pct"/>
            <w:shd w:val="clear" w:color="auto" w:fill="auto"/>
          </w:tcPr>
          <w:p w:rsidR="00644FEB" w:rsidRDefault="00644FEB">
            <w:pPr>
              <w:pStyle w:val="TAC"/>
              <w:rPr>
                <w:ins w:id="4946" w:author="Huawei" w:date="2024-02-02T15:20:00Z"/>
              </w:rPr>
            </w:pPr>
          </w:p>
        </w:tc>
        <w:tc>
          <w:tcPr>
            <w:tcW w:w="1192" w:type="pct"/>
            <w:shd w:val="clear" w:color="auto" w:fill="auto"/>
          </w:tcPr>
          <w:p w:rsidR="00644FEB" w:rsidRDefault="00CF6C33">
            <w:pPr>
              <w:pStyle w:val="TAC"/>
              <w:rPr>
                <w:ins w:id="4947" w:author="Huawei" w:date="2024-02-02T15:20:00Z"/>
              </w:rPr>
            </w:pPr>
            <w:ins w:id="4948" w:author="Huawei" w:date="2024-02-02T15:20:00Z">
              <w:r>
                <w:t>CSI-RS.2.2 TDD</w:t>
              </w:r>
            </w:ins>
          </w:p>
        </w:tc>
        <w:tc>
          <w:tcPr>
            <w:tcW w:w="1137" w:type="pct"/>
            <w:tcBorders>
              <w:top w:val="nil"/>
            </w:tcBorders>
            <w:shd w:val="clear" w:color="auto" w:fill="auto"/>
          </w:tcPr>
          <w:p w:rsidR="00644FEB" w:rsidRDefault="00644FEB">
            <w:pPr>
              <w:pStyle w:val="TAC"/>
              <w:rPr>
                <w:ins w:id="4949" w:author="Huawei" w:date="2024-02-02T15:20:00Z"/>
              </w:rPr>
            </w:pPr>
          </w:p>
        </w:tc>
      </w:tr>
      <w:tr w:rsidR="00644FEB">
        <w:trPr>
          <w:trHeight w:val="187"/>
          <w:jc w:val="center"/>
          <w:ins w:id="4950" w:author="Huawei" w:date="2024-02-02T15:20:00Z"/>
        </w:trPr>
        <w:tc>
          <w:tcPr>
            <w:tcW w:w="2076" w:type="pct"/>
            <w:gridSpan w:val="4"/>
            <w:shd w:val="clear" w:color="auto" w:fill="auto"/>
          </w:tcPr>
          <w:p w:rsidR="00644FEB" w:rsidRDefault="00CF6C33">
            <w:pPr>
              <w:pStyle w:val="TAL"/>
              <w:rPr>
                <w:ins w:id="4951" w:author="Huawei" w:date="2024-02-02T15:20:00Z"/>
              </w:rPr>
            </w:pPr>
            <w:ins w:id="4952" w:author="Huawei" w:date="2024-02-02T15:20:00Z">
              <w:r>
                <w:rPr>
                  <w:lang w:eastAsia="zh-CN"/>
                </w:rPr>
                <w:t>T310 Timer</w:t>
              </w:r>
            </w:ins>
          </w:p>
        </w:tc>
        <w:tc>
          <w:tcPr>
            <w:tcW w:w="595" w:type="pct"/>
            <w:shd w:val="clear" w:color="auto" w:fill="auto"/>
          </w:tcPr>
          <w:p w:rsidR="00644FEB" w:rsidRDefault="00CF6C33">
            <w:pPr>
              <w:pStyle w:val="TAC"/>
              <w:rPr>
                <w:ins w:id="4953" w:author="Huawei" w:date="2024-02-02T15:20:00Z"/>
              </w:rPr>
            </w:pPr>
            <w:ins w:id="4954" w:author="Huawei" w:date="2024-02-02T15:20:00Z">
              <w:r>
                <w:rPr>
                  <w:lang w:eastAsia="zh-CN"/>
                </w:rPr>
                <w:t>ms</w:t>
              </w:r>
            </w:ins>
          </w:p>
        </w:tc>
        <w:tc>
          <w:tcPr>
            <w:tcW w:w="1192" w:type="pct"/>
            <w:shd w:val="clear" w:color="auto" w:fill="auto"/>
          </w:tcPr>
          <w:p w:rsidR="00644FEB" w:rsidRDefault="00CF6C33">
            <w:pPr>
              <w:pStyle w:val="TAC"/>
              <w:rPr>
                <w:ins w:id="4955" w:author="Huawei" w:date="2024-02-02T15:20:00Z"/>
              </w:rPr>
            </w:pPr>
            <w:ins w:id="4956" w:author="Huawei" w:date="2024-02-02T15:20:00Z">
              <w:r>
                <w:rPr>
                  <w:lang w:eastAsia="zh-CN"/>
                </w:rPr>
                <w:t>1000</w:t>
              </w:r>
            </w:ins>
          </w:p>
        </w:tc>
        <w:tc>
          <w:tcPr>
            <w:tcW w:w="1137" w:type="pct"/>
          </w:tcPr>
          <w:p w:rsidR="00644FEB" w:rsidRDefault="00644FEB">
            <w:pPr>
              <w:pStyle w:val="TAC"/>
              <w:rPr>
                <w:ins w:id="4957" w:author="Huawei" w:date="2024-02-02T15:20:00Z"/>
              </w:rPr>
            </w:pPr>
          </w:p>
        </w:tc>
      </w:tr>
      <w:tr w:rsidR="00644FEB">
        <w:trPr>
          <w:trHeight w:val="187"/>
          <w:jc w:val="center"/>
          <w:ins w:id="4958" w:author="Huawei" w:date="2024-02-02T15:20:00Z"/>
        </w:trPr>
        <w:tc>
          <w:tcPr>
            <w:tcW w:w="2076" w:type="pct"/>
            <w:gridSpan w:val="4"/>
            <w:shd w:val="clear" w:color="auto" w:fill="auto"/>
          </w:tcPr>
          <w:p w:rsidR="00644FEB" w:rsidRDefault="00CF6C33">
            <w:pPr>
              <w:pStyle w:val="TAL"/>
              <w:rPr>
                <w:ins w:id="4959" w:author="Huawei" w:date="2024-02-02T15:20:00Z"/>
              </w:rPr>
            </w:pPr>
            <w:ins w:id="4960" w:author="Huawei" w:date="2024-02-02T15:20:00Z">
              <w:r>
                <w:rPr>
                  <w:lang w:eastAsia="zh-CN"/>
                </w:rPr>
                <w:t>N310</w:t>
              </w:r>
            </w:ins>
          </w:p>
        </w:tc>
        <w:tc>
          <w:tcPr>
            <w:tcW w:w="595" w:type="pct"/>
            <w:shd w:val="clear" w:color="auto" w:fill="auto"/>
          </w:tcPr>
          <w:p w:rsidR="00644FEB" w:rsidRDefault="00644FEB">
            <w:pPr>
              <w:pStyle w:val="TAC"/>
              <w:rPr>
                <w:ins w:id="4961" w:author="Huawei" w:date="2024-02-02T15:20:00Z"/>
              </w:rPr>
            </w:pPr>
          </w:p>
        </w:tc>
        <w:tc>
          <w:tcPr>
            <w:tcW w:w="1192" w:type="pct"/>
            <w:shd w:val="clear" w:color="auto" w:fill="auto"/>
          </w:tcPr>
          <w:p w:rsidR="00644FEB" w:rsidRDefault="00CF6C33">
            <w:pPr>
              <w:pStyle w:val="TAC"/>
              <w:rPr>
                <w:ins w:id="4962" w:author="Huawei" w:date="2024-02-02T15:20:00Z"/>
              </w:rPr>
            </w:pPr>
            <w:ins w:id="4963" w:author="Huawei" w:date="2024-02-02T15:20:00Z">
              <w:r>
                <w:rPr>
                  <w:rFonts w:cs="Arial"/>
                  <w:szCs w:val="18"/>
                  <w:lang w:eastAsia="zh-CN"/>
                </w:rPr>
                <w:t>2</w:t>
              </w:r>
            </w:ins>
          </w:p>
        </w:tc>
        <w:tc>
          <w:tcPr>
            <w:tcW w:w="1137" w:type="pct"/>
          </w:tcPr>
          <w:p w:rsidR="00644FEB" w:rsidRDefault="00644FEB">
            <w:pPr>
              <w:pStyle w:val="TAC"/>
              <w:rPr>
                <w:ins w:id="4964" w:author="Huawei" w:date="2024-02-02T15:20:00Z"/>
              </w:rPr>
            </w:pPr>
          </w:p>
        </w:tc>
      </w:tr>
      <w:tr w:rsidR="00644FEB">
        <w:trPr>
          <w:trHeight w:val="187"/>
          <w:jc w:val="center"/>
          <w:ins w:id="4965" w:author="Huawei" w:date="2024-02-02T15:20:00Z"/>
        </w:trPr>
        <w:tc>
          <w:tcPr>
            <w:tcW w:w="2076" w:type="pct"/>
            <w:gridSpan w:val="4"/>
            <w:shd w:val="clear" w:color="auto" w:fill="auto"/>
          </w:tcPr>
          <w:p w:rsidR="00644FEB" w:rsidRDefault="00CF6C33">
            <w:pPr>
              <w:pStyle w:val="TAL"/>
              <w:rPr>
                <w:ins w:id="4966" w:author="Huawei" w:date="2024-02-02T15:20:00Z"/>
              </w:rPr>
            </w:pPr>
            <w:ins w:id="4967" w:author="Huawei" w:date="2024-02-02T15:20:00Z">
              <w:r>
                <w:t>T1</w:t>
              </w:r>
            </w:ins>
          </w:p>
        </w:tc>
        <w:tc>
          <w:tcPr>
            <w:tcW w:w="595" w:type="pct"/>
            <w:shd w:val="clear" w:color="auto" w:fill="auto"/>
          </w:tcPr>
          <w:p w:rsidR="00644FEB" w:rsidRDefault="00CF6C33">
            <w:pPr>
              <w:pStyle w:val="TAC"/>
              <w:rPr>
                <w:ins w:id="4968" w:author="Huawei" w:date="2024-02-02T15:20:00Z"/>
              </w:rPr>
            </w:pPr>
            <w:ins w:id="4969" w:author="Huawei" w:date="2024-02-02T15:20:00Z">
              <w:r>
                <w:t>s</w:t>
              </w:r>
            </w:ins>
          </w:p>
        </w:tc>
        <w:tc>
          <w:tcPr>
            <w:tcW w:w="1192" w:type="pct"/>
            <w:shd w:val="clear" w:color="auto" w:fill="auto"/>
          </w:tcPr>
          <w:p w:rsidR="00644FEB" w:rsidRDefault="00CF6C33">
            <w:pPr>
              <w:pStyle w:val="TAC"/>
              <w:rPr>
                <w:ins w:id="4970" w:author="Huawei" w:date="2024-02-02T15:20:00Z"/>
              </w:rPr>
            </w:pPr>
            <w:ins w:id="4971" w:author="Huawei" w:date="2024-02-02T15:20:00Z">
              <w:r>
                <w:t>0.2</w:t>
              </w:r>
            </w:ins>
          </w:p>
        </w:tc>
        <w:tc>
          <w:tcPr>
            <w:tcW w:w="1137" w:type="pct"/>
          </w:tcPr>
          <w:p w:rsidR="00644FEB" w:rsidRDefault="00CF6C33">
            <w:pPr>
              <w:pStyle w:val="TAC"/>
              <w:rPr>
                <w:ins w:id="4972" w:author="Huawei" w:date="2024-02-02T15:20:00Z"/>
              </w:rPr>
            </w:pPr>
            <w:ins w:id="4973" w:author="Huawei" w:date="2024-02-02T15:20:00Z">
              <w:r>
                <w:t xml:space="preserve">During </w:t>
              </w:r>
              <w:r>
                <w:t>this time the the UE shall be fully synchronized to cell 1</w:t>
              </w:r>
            </w:ins>
          </w:p>
        </w:tc>
      </w:tr>
      <w:tr w:rsidR="00644FEB">
        <w:trPr>
          <w:trHeight w:val="187"/>
          <w:jc w:val="center"/>
          <w:ins w:id="4974" w:author="Huawei" w:date="2024-02-02T15:20:00Z"/>
        </w:trPr>
        <w:tc>
          <w:tcPr>
            <w:tcW w:w="2076" w:type="pct"/>
            <w:gridSpan w:val="4"/>
            <w:shd w:val="clear" w:color="auto" w:fill="auto"/>
          </w:tcPr>
          <w:p w:rsidR="00644FEB" w:rsidRDefault="00CF6C33">
            <w:pPr>
              <w:pStyle w:val="TAL"/>
              <w:rPr>
                <w:ins w:id="4975" w:author="Huawei" w:date="2024-02-02T15:20:00Z"/>
              </w:rPr>
            </w:pPr>
            <w:ins w:id="4976" w:author="Huawei" w:date="2024-02-02T15:20:00Z">
              <w:r>
                <w:t>T2</w:t>
              </w:r>
            </w:ins>
          </w:p>
        </w:tc>
        <w:tc>
          <w:tcPr>
            <w:tcW w:w="595" w:type="pct"/>
            <w:shd w:val="clear" w:color="auto" w:fill="auto"/>
          </w:tcPr>
          <w:p w:rsidR="00644FEB" w:rsidRDefault="00CF6C33">
            <w:pPr>
              <w:pStyle w:val="TAC"/>
              <w:rPr>
                <w:ins w:id="4977" w:author="Huawei" w:date="2024-02-02T15:20:00Z"/>
              </w:rPr>
            </w:pPr>
            <w:ins w:id="4978" w:author="Huawei" w:date="2024-02-02T15:20:00Z">
              <w:r>
                <w:t>s</w:t>
              </w:r>
            </w:ins>
          </w:p>
        </w:tc>
        <w:tc>
          <w:tcPr>
            <w:tcW w:w="1192" w:type="pct"/>
            <w:shd w:val="clear" w:color="auto" w:fill="auto"/>
          </w:tcPr>
          <w:p w:rsidR="00644FEB" w:rsidRDefault="00CF6C33">
            <w:pPr>
              <w:pStyle w:val="TAC"/>
              <w:rPr>
                <w:ins w:id="4979" w:author="Huawei" w:date="2024-02-02T15:20:00Z"/>
              </w:rPr>
            </w:pPr>
            <w:ins w:id="4980" w:author="Huawei" w:date="2024-02-02T15:20:00Z">
              <w:r>
                <w:t>0.18</w:t>
              </w:r>
            </w:ins>
          </w:p>
        </w:tc>
        <w:tc>
          <w:tcPr>
            <w:tcW w:w="1137" w:type="pct"/>
          </w:tcPr>
          <w:p w:rsidR="00644FEB" w:rsidRDefault="00644FEB">
            <w:pPr>
              <w:pStyle w:val="TAC"/>
              <w:rPr>
                <w:ins w:id="4981" w:author="Huawei" w:date="2024-02-02T15:20:00Z"/>
              </w:rPr>
            </w:pPr>
          </w:p>
        </w:tc>
      </w:tr>
      <w:tr w:rsidR="00644FEB">
        <w:trPr>
          <w:trHeight w:val="187"/>
          <w:jc w:val="center"/>
          <w:ins w:id="4982" w:author="Huawei" w:date="2024-02-02T15:20:00Z"/>
        </w:trPr>
        <w:tc>
          <w:tcPr>
            <w:tcW w:w="2076" w:type="pct"/>
            <w:gridSpan w:val="4"/>
            <w:shd w:val="clear" w:color="auto" w:fill="auto"/>
          </w:tcPr>
          <w:p w:rsidR="00644FEB" w:rsidRDefault="00CF6C33">
            <w:pPr>
              <w:pStyle w:val="TAL"/>
              <w:rPr>
                <w:ins w:id="4983" w:author="Huawei" w:date="2024-02-02T15:20:00Z"/>
              </w:rPr>
            </w:pPr>
            <w:ins w:id="4984" w:author="Huawei" w:date="2024-02-02T15:20:00Z">
              <w:r>
                <w:t>T3</w:t>
              </w:r>
            </w:ins>
          </w:p>
        </w:tc>
        <w:tc>
          <w:tcPr>
            <w:tcW w:w="595" w:type="pct"/>
            <w:shd w:val="clear" w:color="auto" w:fill="auto"/>
          </w:tcPr>
          <w:p w:rsidR="00644FEB" w:rsidRDefault="00CF6C33">
            <w:pPr>
              <w:pStyle w:val="TAC"/>
              <w:rPr>
                <w:ins w:id="4985" w:author="Huawei" w:date="2024-02-02T15:20:00Z"/>
              </w:rPr>
            </w:pPr>
            <w:ins w:id="4986" w:author="Huawei" w:date="2024-02-02T15:20:00Z">
              <w:r>
                <w:t>s</w:t>
              </w:r>
            </w:ins>
          </w:p>
        </w:tc>
        <w:tc>
          <w:tcPr>
            <w:tcW w:w="1192" w:type="pct"/>
            <w:shd w:val="clear" w:color="auto" w:fill="auto"/>
          </w:tcPr>
          <w:p w:rsidR="00644FEB" w:rsidRDefault="00CF6C33">
            <w:pPr>
              <w:pStyle w:val="TAC"/>
              <w:rPr>
                <w:ins w:id="4987" w:author="Huawei" w:date="2024-02-02T15:20:00Z"/>
              </w:rPr>
            </w:pPr>
            <w:ins w:id="4988" w:author="Huawei" w:date="2024-02-02T15:20:00Z">
              <w:r>
                <w:t>0.14</w:t>
              </w:r>
            </w:ins>
          </w:p>
        </w:tc>
        <w:tc>
          <w:tcPr>
            <w:tcW w:w="1137" w:type="pct"/>
          </w:tcPr>
          <w:p w:rsidR="00644FEB" w:rsidRDefault="00644FEB">
            <w:pPr>
              <w:pStyle w:val="TAC"/>
              <w:rPr>
                <w:ins w:id="4989" w:author="Huawei" w:date="2024-02-02T15:20:00Z"/>
              </w:rPr>
            </w:pPr>
          </w:p>
        </w:tc>
      </w:tr>
      <w:tr w:rsidR="00644FEB">
        <w:trPr>
          <w:trHeight w:val="187"/>
          <w:jc w:val="center"/>
          <w:ins w:id="4990" w:author="Huawei" w:date="2024-02-02T15:20:00Z"/>
        </w:trPr>
        <w:tc>
          <w:tcPr>
            <w:tcW w:w="2076" w:type="pct"/>
            <w:gridSpan w:val="4"/>
            <w:shd w:val="clear" w:color="auto" w:fill="auto"/>
          </w:tcPr>
          <w:p w:rsidR="00644FEB" w:rsidRDefault="00CF6C33">
            <w:pPr>
              <w:pStyle w:val="TAL"/>
              <w:rPr>
                <w:ins w:id="4991" w:author="Huawei" w:date="2024-02-02T15:20:00Z"/>
              </w:rPr>
            </w:pPr>
            <w:ins w:id="4992" w:author="Huawei" w:date="2024-02-02T15:20:00Z">
              <w:r>
                <w:rPr>
                  <w:lang w:eastAsia="zh-CN"/>
                </w:rPr>
                <w:t>T4</w:t>
              </w:r>
            </w:ins>
          </w:p>
        </w:tc>
        <w:tc>
          <w:tcPr>
            <w:tcW w:w="595" w:type="pct"/>
            <w:shd w:val="clear" w:color="auto" w:fill="auto"/>
          </w:tcPr>
          <w:p w:rsidR="00644FEB" w:rsidRDefault="00CF6C33">
            <w:pPr>
              <w:pStyle w:val="TAC"/>
              <w:rPr>
                <w:ins w:id="4993" w:author="Huawei" w:date="2024-02-02T15:20:00Z"/>
              </w:rPr>
            </w:pPr>
            <w:ins w:id="4994" w:author="Huawei" w:date="2024-02-02T15:20:00Z">
              <w:r>
                <w:t>s</w:t>
              </w:r>
            </w:ins>
          </w:p>
        </w:tc>
        <w:tc>
          <w:tcPr>
            <w:tcW w:w="1192" w:type="pct"/>
            <w:shd w:val="clear" w:color="auto" w:fill="auto"/>
          </w:tcPr>
          <w:p w:rsidR="00644FEB" w:rsidRDefault="00CF6C33">
            <w:pPr>
              <w:pStyle w:val="TAC"/>
              <w:rPr>
                <w:ins w:id="4995" w:author="Huawei" w:date="2024-02-02T15:20:00Z"/>
              </w:rPr>
            </w:pPr>
            <w:ins w:id="4996" w:author="Huawei" w:date="2024-02-02T15:20:00Z">
              <w:r>
                <w:t>0</w:t>
              </w:r>
            </w:ins>
          </w:p>
        </w:tc>
        <w:tc>
          <w:tcPr>
            <w:tcW w:w="1137" w:type="pct"/>
          </w:tcPr>
          <w:p w:rsidR="00644FEB" w:rsidRDefault="00644FEB">
            <w:pPr>
              <w:pStyle w:val="TAC"/>
              <w:rPr>
                <w:ins w:id="4997" w:author="Huawei" w:date="2024-02-02T15:20:00Z"/>
              </w:rPr>
            </w:pPr>
          </w:p>
        </w:tc>
      </w:tr>
      <w:tr w:rsidR="00644FEB">
        <w:trPr>
          <w:trHeight w:val="187"/>
          <w:jc w:val="center"/>
          <w:ins w:id="4998" w:author="Huawei" w:date="2024-02-02T15:20:00Z"/>
        </w:trPr>
        <w:tc>
          <w:tcPr>
            <w:tcW w:w="2076" w:type="pct"/>
            <w:gridSpan w:val="4"/>
            <w:shd w:val="clear" w:color="auto" w:fill="auto"/>
          </w:tcPr>
          <w:p w:rsidR="00644FEB" w:rsidRDefault="00CF6C33">
            <w:pPr>
              <w:pStyle w:val="TAL"/>
              <w:rPr>
                <w:ins w:id="4999" w:author="Huawei" w:date="2024-02-02T15:20:00Z"/>
              </w:rPr>
            </w:pPr>
            <w:ins w:id="5000" w:author="Huawei" w:date="2024-02-02T15:20:00Z">
              <w:r>
                <w:rPr>
                  <w:lang w:eastAsia="zh-CN"/>
                </w:rPr>
                <w:t>T5</w:t>
              </w:r>
            </w:ins>
          </w:p>
        </w:tc>
        <w:tc>
          <w:tcPr>
            <w:tcW w:w="595" w:type="pct"/>
            <w:shd w:val="clear" w:color="auto" w:fill="auto"/>
          </w:tcPr>
          <w:p w:rsidR="00644FEB" w:rsidRDefault="00CF6C33">
            <w:pPr>
              <w:pStyle w:val="TAC"/>
              <w:rPr>
                <w:ins w:id="5001" w:author="Huawei" w:date="2024-02-02T15:20:00Z"/>
              </w:rPr>
            </w:pPr>
            <w:ins w:id="5002" w:author="Huawei" w:date="2024-02-02T15:20:00Z">
              <w:r>
                <w:t>s</w:t>
              </w:r>
            </w:ins>
          </w:p>
        </w:tc>
        <w:tc>
          <w:tcPr>
            <w:tcW w:w="1192" w:type="pct"/>
            <w:shd w:val="clear" w:color="auto" w:fill="auto"/>
          </w:tcPr>
          <w:p w:rsidR="00644FEB" w:rsidRDefault="00CF6C33">
            <w:pPr>
              <w:pStyle w:val="TAC"/>
              <w:rPr>
                <w:ins w:id="5003" w:author="Huawei" w:date="2024-02-02T15:20:00Z"/>
              </w:rPr>
            </w:pPr>
            <w:ins w:id="5004" w:author="Huawei" w:date="2024-02-02T15:20:00Z">
              <w:r>
                <w:t>0.08</w:t>
              </w:r>
            </w:ins>
          </w:p>
        </w:tc>
        <w:tc>
          <w:tcPr>
            <w:tcW w:w="1137" w:type="pct"/>
          </w:tcPr>
          <w:p w:rsidR="00644FEB" w:rsidRDefault="00644FEB">
            <w:pPr>
              <w:pStyle w:val="TAC"/>
              <w:rPr>
                <w:ins w:id="5005" w:author="Huawei" w:date="2024-02-02T15:20:00Z"/>
              </w:rPr>
            </w:pPr>
          </w:p>
        </w:tc>
      </w:tr>
      <w:tr w:rsidR="00644FEB">
        <w:trPr>
          <w:trHeight w:val="187"/>
          <w:jc w:val="center"/>
          <w:ins w:id="5006" w:author="Huawei" w:date="2024-02-02T15:20:00Z"/>
        </w:trPr>
        <w:tc>
          <w:tcPr>
            <w:tcW w:w="2076" w:type="pct"/>
            <w:gridSpan w:val="4"/>
            <w:shd w:val="clear" w:color="auto" w:fill="auto"/>
          </w:tcPr>
          <w:p w:rsidR="00644FEB" w:rsidRDefault="00CF6C33">
            <w:pPr>
              <w:pStyle w:val="TAL"/>
              <w:rPr>
                <w:ins w:id="5007" w:author="Huawei" w:date="2024-02-02T15:20:00Z"/>
              </w:rPr>
            </w:pPr>
            <w:ins w:id="5008" w:author="Huawei" w:date="2024-02-02T15:20:00Z">
              <w:r>
                <w:t>D1</w:t>
              </w:r>
            </w:ins>
          </w:p>
        </w:tc>
        <w:tc>
          <w:tcPr>
            <w:tcW w:w="595" w:type="pct"/>
            <w:shd w:val="clear" w:color="auto" w:fill="auto"/>
          </w:tcPr>
          <w:p w:rsidR="00644FEB" w:rsidRDefault="00CF6C33">
            <w:pPr>
              <w:pStyle w:val="TAC"/>
              <w:rPr>
                <w:ins w:id="5009" w:author="Huawei" w:date="2024-02-02T15:20:00Z"/>
              </w:rPr>
            </w:pPr>
            <w:ins w:id="5010" w:author="Huawei" w:date="2024-02-02T15:20:00Z">
              <w:r>
                <w:t>s</w:t>
              </w:r>
            </w:ins>
          </w:p>
        </w:tc>
        <w:tc>
          <w:tcPr>
            <w:tcW w:w="1192" w:type="pct"/>
            <w:shd w:val="clear" w:color="auto" w:fill="auto"/>
          </w:tcPr>
          <w:p w:rsidR="00644FEB" w:rsidRDefault="00CF6C33">
            <w:pPr>
              <w:pStyle w:val="TAC"/>
              <w:rPr>
                <w:ins w:id="5011" w:author="Huawei" w:date="2024-02-02T15:20:00Z"/>
              </w:rPr>
            </w:pPr>
            <w:ins w:id="5012" w:author="Huawei" w:date="2024-02-02T15:20:00Z">
              <w:r>
                <w:t>0.04</w:t>
              </w:r>
            </w:ins>
          </w:p>
        </w:tc>
        <w:tc>
          <w:tcPr>
            <w:tcW w:w="1137" w:type="pct"/>
          </w:tcPr>
          <w:p w:rsidR="00644FEB" w:rsidRDefault="00644FEB">
            <w:pPr>
              <w:pStyle w:val="TAC"/>
              <w:rPr>
                <w:ins w:id="5013" w:author="Huawei" w:date="2024-02-02T15:20:00Z"/>
              </w:rPr>
            </w:pPr>
          </w:p>
        </w:tc>
      </w:tr>
      <w:tr w:rsidR="00644FEB">
        <w:trPr>
          <w:trHeight w:val="187"/>
          <w:jc w:val="center"/>
          <w:ins w:id="5014" w:author="Huawei" w:date="2024-02-02T15:20:00Z"/>
        </w:trPr>
        <w:tc>
          <w:tcPr>
            <w:tcW w:w="5000" w:type="pct"/>
            <w:gridSpan w:val="7"/>
          </w:tcPr>
          <w:p w:rsidR="00644FEB" w:rsidRDefault="00CF6C33">
            <w:pPr>
              <w:pStyle w:val="TAN"/>
              <w:rPr>
                <w:ins w:id="5015" w:author="Huawei" w:date="2024-02-02T15:20:00Z"/>
              </w:rPr>
            </w:pPr>
            <w:ins w:id="5016" w:author="Huawei" w:date="2024-02-02T15:20:00Z">
              <w:r>
                <w:t>Note 1:</w:t>
              </w:r>
              <w:r>
                <w:tab/>
                <w:t>UE-specific PDCCH is not transmitted after T1 starts.</w:t>
              </w:r>
            </w:ins>
          </w:p>
        </w:tc>
      </w:tr>
    </w:tbl>
    <w:p w:rsidR="00644FEB" w:rsidRDefault="00644FEB">
      <w:pPr>
        <w:rPr>
          <w:ins w:id="5017" w:author="Huawei" w:date="2024-02-02T15:20:00Z"/>
        </w:rPr>
      </w:pPr>
    </w:p>
    <w:p w:rsidR="00644FEB" w:rsidRDefault="00644FEB">
      <w:pPr>
        <w:spacing w:after="120"/>
        <w:rPr>
          <w:ins w:id="5018" w:author="Huawei" w:date="2024-02-02T15:20:00Z"/>
          <w:rFonts w:eastAsia="MS Mincho"/>
        </w:rPr>
      </w:pPr>
    </w:p>
    <w:p w:rsidR="00644FEB" w:rsidRDefault="00CF6C33">
      <w:pPr>
        <w:pStyle w:val="TH"/>
        <w:rPr>
          <w:ins w:id="5019" w:author="Huawei" w:date="2024-02-02T15:20:00Z"/>
        </w:rPr>
      </w:pPr>
      <w:ins w:id="5020" w:author="Huawei" w:date="2024-02-02T15:20:00Z">
        <w:r>
          <w:t>Table A.</w:t>
        </w:r>
      </w:ins>
      <w:ins w:id="5021" w:author="Huawei" w:date="2024-02-02T15:23:00Z">
        <w:r>
          <w:t>X1.Y1.Z2</w:t>
        </w:r>
      </w:ins>
      <w:ins w:id="5022" w:author="Huawei" w:date="2024-02-02T15:20:00Z">
        <w:r>
          <w:t xml:space="preserve">.3.1-3: Cell specific test parameters for FR1 PCell for </w:t>
        </w:r>
        <w:r>
          <w:t>CSI-RS-based beam failure detection and link recovery testing in non-DRX mode</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644FEB">
        <w:trPr>
          <w:cantSplit/>
          <w:trHeight w:val="187"/>
          <w:jc w:val="center"/>
          <w:ins w:id="5023" w:author="Huawei" w:date="2024-02-02T15:20:00Z"/>
        </w:trPr>
        <w:tc>
          <w:tcPr>
            <w:tcW w:w="3681"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H"/>
              <w:rPr>
                <w:ins w:id="5024" w:author="Huawei" w:date="2024-02-02T15:20:00Z"/>
              </w:rPr>
            </w:pPr>
            <w:ins w:id="5025" w:author="Huawei" w:date="2024-02-02T15:20:00Z">
              <w:r>
                <w:t>Parameter</w:t>
              </w:r>
            </w:ins>
          </w:p>
        </w:tc>
        <w:tc>
          <w:tcPr>
            <w:tcW w:w="850" w:type="dxa"/>
            <w:tcBorders>
              <w:top w:val="single" w:sz="4" w:space="0" w:color="auto"/>
              <w:left w:val="single" w:sz="4" w:space="0" w:color="auto"/>
              <w:bottom w:val="nil"/>
              <w:right w:val="single" w:sz="4" w:space="0" w:color="auto"/>
            </w:tcBorders>
            <w:shd w:val="clear" w:color="auto" w:fill="auto"/>
          </w:tcPr>
          <w:p w:rsidR="00644FEB" w:rsidRDefault="00CF6C33">
            <w:pPr>
              <w:pStyle w:val="TAH"/>
              <w:rPr>
                <w:ins w:id="5026" w:author="Huawei" w:date="2024-02-02T15:20:00Z"/>
              </w:rPr>
            </w:pPr>
            <w:ins w:id="5027" w:author="Huawei" w:date="2024-02-02T15:20:00Z">
              <w:r>
                <w:t>Unit</w:t>
              </w:r>
            </w:ins>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H"/>
              <w:rPr>
                <w:ins w:id="5028" w:author="Huawei" w:date="2024-02-02T15:20:00Z"/>
              </w:rPr>
            </w:pPr>
            <w:ins w:id="5029" w:author="Huawei" w:date="2024-02-02T15:20:00Z">
              <w:r>
                <w:t>Test 1</w:t>
              </w:r>
            </w:ins>
          </w:p>
        </w:tc>
      </w:tr>
      <w:tr w:rsidR="00644FEB">
        <w:trPr>
          <w:cantSplit/>
          <w:trHeight w:val="187"/>
          <w:jc w:val="center"/>
          <w:ins w:id="5030" w:author="Huawei" w:date="2024-02-02T15:20:00Z"/>
        </w:trPr>
        <w:tc>
          <w:tcPr>
            <w:tcW w:w="3681"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5031" w:author="Huawei" w:date="2024-02-02T15:20:00Z"/>
              </w:rPr>
            </w:pPr>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H"/>
              <w:rPr>
                <w:ins w:id="5032"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5033" w:author="Huawei" w:date="2024-02-02T15:20:00Z"/>
              </w:rPr>
            </w:pPr>
            <w:ins w:id="5034" w:author="Huawei" w:date="2024-02-02T15:20:00Z">
              <w:r>
                <w:t>T1</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5035" w:author="Huawei" w:date="2024-02-02T15:20:00Z"/>
              </w:rPr>
            </w:pPr>
            <w:ins w:id="5036" w:author="Huawei" w:date="2024-02-02T15:20:00Z">
              <w:r>
                <w:t>T2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5037" w:author="Huawei" w:date="2024-02-02T15:20:00Z"/>
              </w:rPr>
            </w:pPr>
            <w:ins w:id="5038" w:author="Huawei" w:date="2024-02-02T15:20:00Z">
              <w:r>
                <w:t>T3</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5039" w:author="Huawei" w:date="2024-02-02T15:20:00Z"/>
              </w:rPr>
            </w:pPr>
            <w:ins w:id="5040" w:author="Huawei" w:date="2024-02-02T15:20:00Z">
              <w:r>
                <w:t>T4</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H"/>
              <w:rPr>
                <w:ins w:id="5041" w:author="Huawei" w:date="2024-02-02T15:20:00Z"/>
              </w:rPr>
            </w:pPr>
            <w:ins w:id="5042" w:author="Huawei" w:date="2024-02-02T15:20:00Z">
              <w:r>
                <w:t>T5</w:t>
              </w:r>
            </w:ins>
          </w:p>
        </w:tc>
      </w:tr>
      <w:tr w:rsidR="00644FEB">
        <w:trPr>
          <w:cantSplit/>
          <w:trHeight w:val="187"/>
          <w:jc w:val="center"/>
          <w:ins w:id="5043"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044" w:author="Huawei" w:date="2024-02-02T15:20:00Z"/>
              </w:rPr>
            </w:pPr>
            <w:ins w:id="5045" w:author="Huawei" w:date="2024-02-02T15:20:00Z">
              <w:r>
                <w:rPr>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5046" w:author="Huawei" w:date="2024-02-02T15:20:00Z"/>
              </w:rPr>
            </w:pPr>
            <w:ins w:id="5047" w:author="Huawei" w:date="2024-02-02T15:20:00Z">
              <w:r>
                <w:t>dB</w:t>
              </w:r>
            </w:ins>
          </w:p>
        </w:tc>
        <w:tc>
          <w:tcPr>
            <w:tcW w:w="4395" w:type="dxa"/>
            <w:gridSpan w:val="5"/>
            <w:tcBorders>
              <w:top w:val="single" w:sz="4" w:space="0" w:color="auto"/>
              <w:left w:val="single" w:sz="4" w:space="0" w:color="auto"/>
              <w:bottom w:val="nil"/>
              <w:right w:val="single" w:sz="4" w:space="0" w:color="auto"/>
            </w:tcBorders>
            <w:shd w:val="clear" w:color="auto" w:fill="auto"/>
          </w:tcPr>
          <w:p w:rsidR="00644FEB" w:rsidRDefault="00CF6C33">
            <w:pPr>
              <w:pStyle w:val="TAC"/>
              <w:rPr>
                <w:ins w:id="5048" w:author="Huawei" w:date="2024-02-02T15:20:00Z"/>
              </w:rPr>
            </w:pPr>
            <w:ins w:id="5049" w:author="Huawei" w:date="2024-02-02T15:20:00Z">
              <w:r>
                <w:t>0</w:t>
              </w:r>
            </w:ins>
          </w:p>
        </w:tc>
      </w:tr>
      <w:tr w:rsidR="00644FEB">
        <w:trPr>
          <w:cantSplit/>
          <w:trHeight w:val="187"/>
          <w:jc w:val="center"/>
          <w:ins w:id="5050"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051" w:author="Huawei" w:date="2024-02-02T15:20:00Z"/>
              </w:rPr>
            </w:pPr>
            <w:ins w:id="5052" w:author="Huawei" w:date="2024-02-02T15:20:00Z">
              <w:r>
                <w:rPr>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5053" w:author="Huawei" w:date="2024-02-02T15:20:00Z"/>
              </w:rPr>
            </w:pPr>
            <w:ins w:id="5054"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5055" w:author="Huawei" w:date="2024-02-02T15:20:00Z"/>
              </w:rPr>
            </w:pPr>
          </w:p>
        </w:tc>
      </w:tr>
      <w:tr w:rsidR="00644FEB">
        <w:trPr>
          <w:cantSplit/>
          <w:trHeight w:val="187"/>
          <w:jc w:val="center"/>
          <w:ins w:id="5056"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057" w:author="Huawei" w:date="2024-02-02T15:20:00Z"/>
              </w:rPr>
            </w:pPr>
            <w:ins w:id="5058" w:author="Huawei" w:date="2024-02-02T15:20:00Z">
              <w:r>
                <w:rPr>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5059" w:author="Huawei" w:date="2024-02-02T15:20:00Z"/>
              </w:rPr>
            </w:pPr>
            <w:ins w:id="5060"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5061" w:author="Huawei" w:date="2024-02-02T15:20:00Z"/>
              </w:rPr>
            </w:pPr>
          </w:p>
        </w:tc>
      </w:tr>
      <w:tr w:rsidR="00644FEB">
        <w:trPr>
          <w:cantSplit/>
          <w:trHeight w:val="187"/>
          <w:jc w:val="center"/>
          <w:ins w:id="5062"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063" w:author="Huawei" w:date="2024-02-02T15:20:00Z"/>
              </w:rPr>
            </w:pPr>
            <w:ins w:id="5064" w:author="Huawei" w:date="2024-02-02T15:20:00Z">
              <w:r>
                <w:rPr>
                  <w:lang w:eastAsia="ja-JP"/>
                </w:rPr>
                <w:t xml:space="preserve">EPRE ratio of PBCH to </w:t>
              </w:r>
              <w:r>
                <w:rPr>
                  <w:lang w:eastAsia="ja-JP"/>
                </w:rPr>
                <w:t>PBCH DMRS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5065" w:author="Huawei" w:date="2024-02-02T15:20:00Z"/>
              </w:rPr>
            </w:pPr>
            <w:ins w:id="5066"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5067" w:author="Huawei" w:date="2024-02-02T15:20:00Z"/>
              </w:rPr>
            </w:pPr>
          </w:p>
        </w:tc>
      </w:tr>
      <w:tr w:rsidR="00644FEB">
        <w:trPr>
          <w:cantSplit/>
          <w:trHeight w:val="187"/>
          <w:jc w:val="center"/>
          <w:ins w:id="5068"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069" w:author="Huawei" w:date="2024-02-02T15:20:00Z"/>
              </w:rPr>
            </w:pPr>
            <w:ins w:id="5070" w:author="Huawei" w:date="2024-02-02T15:20:00Z">
              <w:r>
                <w:rPr>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5071" w:author="Huawei" w:date="2024-02-02T15:20:00Z"/>
              </w:rPr>
            </w:pPr>
            <w:ins w:id="5072"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5073" w:author="Huawei" w:date="2024-02-02T15:20:00Z"/>
              </w:rPr>
            </w:pPr>
          </w:p>
        </w:tc>
      </w:tr>
      <w:tr w:rsidR="00644FEB">
        <w:trPr>
          <w:cantSplit/>
          <w:trHeight w:val="187"/>
          <w:jc w:val="center"/>
          <w:ins w:id="5074"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075" w:author="Huawei" w:date="2024-02-02T15:20:00Z"/>
              </w:rPr>
            </w:pPr>
            <w:ins w:id="5076" w:author="Huawei" w:date="2024-02-02T15:20:00Z">
              <w:r>
                <w:rPr>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5077" w:author="Huawei" w:date="2024-02-02T15:20:00Z"/>
              </w:rPr>
            </w:pPr>
            <w:ins w:id="5078"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5079" w:author="Huawei" w:date="2024-02-02T15:20:00Z"/>
              </w:rPr>
            </w:pPr>
          </w:p>
        </w:tc>
      </w:tr>
      <w:tr w:rsidR="00644FEB">
        <w:trPr>
          <w:cantSplit/>
          <w:trHeight w:val="187"/>
          <w:jc w:val="center"/>
          <w:ins w:id="5080"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081" w:author="Huawei" w:date="2024-02-02T15:20:00Z"/>
              </w:rPr>
            </w:pPr>
            <w:ins w:id="5082" w:author="Huawei" w:date="2024-02-02T15:20:00Z">
              <w:r>
                <w:rPr>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5083" w:author="Huawei" w:date="2024-02-02T15:20:00Z"/>
              </w:rPr>
            </w:pPr>
            <w:ins w:id="5084"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5085" w:author="Huawei" w:date="2024-02-02T15:20:00Z"/>
              </w:rPr>
            </w:pPr>
          </w:p>
        </w:tc>
      </w:tr>
      <w:tr w:rsidR="00644FEB">
        <w:trPr>
          <w:cantSplit/>
          <w:trHeight w:val="187"/>
          <w:jc w:val="center"/>
          <w:ins w:id="5086"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087" w:author="Huawei" w:date="2024-02-02T15:20:00Z"/>
              </w:rPr>
            </w:pPr>
            <w:ins w:id="5088" w:author="Huawei" w:date="2024-02-02T15:20:00Z">
              <w:r>
                <w:rPr>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5089" w:author="Huawei" w:date="2024-02-02T15:20:00Z"/>
              </w:rPr>
            </w:pPr>
            <w:ins w:id="5090" w:author="Huawei" w:date="2024-02-02T15:20:00Z">
              <w:r>
                <w:t>dB</w:t>
              </w:r>
            </w:ins>
          </w:p>
        </w:tc>
        <w:tc>
          <w:tcPr>
            <w:tcW w:w="4395" w:type="dxa"/>
            <w:gridSpan w:val="5"/>
            <w:tcBorders>
              <w:top w:val="nil"/>
              <w:left w:val="single" w:sz="4" w:space="0" w:color="auto"/>
              <w:bottom w:val="nil"/>
              <w:right w:val="single" w:sz="4" w:space="0" w:color="auto"/>
            </w:tcBorders>
            <w:shd w:val="clear" w:color="auto" w:fill="auto"/>
          </w:tcPr>
          <w:p w:rsidR="00644FEB" w:rsidRDefault="00644FEB">
            <w:pPr>
              <w:pStyle w:val="TAC"/>
              <w:rPr>
                <w:ins w:id="5091" w:author="Huawei" w:date="2024-02-02T15:20:00Z"/>
              </w:rPr>
            </w:pPr>
          </w:p>
        </w:tc>
      </w:tr>
      <w:tr w:rsidR="00644FEB">
        <w:trPr>
          <w:cantSplit/>
          <w:trHeight w:val="187"/>
          <w:jc w:val="center"/>
          <w:ins w:id="5092" w:author="Huawei" w:date="2024-02-02T15:20:00Z"/>
        </w:trPr>
        <w:tc>
          <w:tcPr>
            <w:tcW w:w="3681"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093" w:author="Huawei" w:date="2024-02-02T15:20:00Z"/>
              </w:rPr>
            </w:pPr>
            <w:ins w:id="5094" w:author="Huawei" w:date="2024-02-02T15:20:00Z">
              <w:r>
                <w:rPr>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tcPr>
          <w:p w:rsidR="00644FEB" w:rsidRDefault="00CF6C33">
            <w:pPr>
              <w:pStyle w:val="TAC"/>
              <w:rPr>
                <w:ins w:id="5095" w:author="Huawei" w:date="2024-02-02T15:20:00Z"/>
              </w:rPr>
            </w:pPr>
            <w:ins w:id="5096" w:author="Huawei" w:date="2024-02-02T15:20:00Z">
              <w:r>
                <w:t>dB</w:t>
              </w:r>
            </w:ins>
          </w:p>
        </w:tc>
        <w:tc>
          <w:tcPr>
            <w:tcW w:w="4395" w:type="dxa"/>
            <w:gridSpan w:val="5"/>
            <w:tcBorders>
              <w:top w:val="nil"/>
              <w:left w:val="single" w:sz="4" w:space="0" w:color="auto"/>
              <w:bottom w:val="single" w:sz="4" w:space="0" w:color="auto"/>
              <w:right w:val="single" w:sz="4" w:space="0" w:color="auto"/>
            </w:tcBorders>
            <w:shd w:val="clear" w:color="auto" w:fill="auto"/>
          </w:tcPr>
          <w:p w:rsidR="00644FEB" w:rsidRDefault="00644FEB">
            <w:pPr>
              <w:pStyle w:val="TAC"/>
              <w:rPr>
                <w:ins w:id="5097" w:author="Huawei" w:date="2024-02-02T15:20:00Z"/>
              </w:rPr>
            </w:pPr>
          </w:p>
        </w:tc>
      </w:tr>
      <w:tr w:rsidR="00644FEB">
        <w:trPr>
          <w:cantSplit/>
          <w:trHeight w:val="187"/>
          <w:jc w:val="center"/>
          <w:ins w:id="5098" w:author="Huawei" w:date="2024-02-02T15:20:00Z"/>
        </w:trPr>
        <w:tc>
          <w:tcPr>
            <w:tcW w:w="1696"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5099" w:author="Huawei" w:date="2024-02-02T15:20:00Z"/>
              </w:rPr>
            </w:pPr>
            <w:ins w:id="5100" w:author="Huawei" w:date="2024-02-02T15:20:00Z">
              <w:r>
                <w:rPr>
                  <w:rFonts w:eastAsia="?? ??"/>
                </w:rPr>
                <w:t xml:space="preserve">SNR_CSI-RS of </w:t>
              </w:r>
              <w:r>
                <w:t>set q</w:t>
              </w:r>
              <w:r>
                <w:rPr>
                  <w:vertAlign w:val="subscript"/>
                </w:rPr>
                <w:t>0</w:t>
              </w:r>
            </w:ins>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101" w:author="Huawei" w:date="2024-02-02T15:20:00Z"/>
              </w:rPr>
            </w:pPr>
            <w:ins w:id="5102" w:author="Huawei" w:date="2024-02-02T15:20:00Z">
              <w:r>
                <w:t>Config 1</w:t>
              </w:r>
            </w:ins>
          </w:p>
        </w:tc>
        <w:tc>
          <w:tcPr>
            <w:tcW w:w="850"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5103" w:author="Huawei" w:date="2024-02-02T15:20:00Z"/>
              </w:rPr>
            </w:pPr>
            <w:ins w:id="5104" w:author="Huawei" w:date="2024-02-02T15:20:00Z">
              <w:r>
                <w:t>dB</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05" w:author="Huawei" w:date="2024-02-02T15:20:00Z"/>
              </w:rPr>
            </w:pPr>
            <w:ins w:id="5106" w:author="Huawei" w:date="2024-02-02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07" w:author="Huawei" w:date="2024-02-02T15:20:00Z"/>
              </w:rPr>
            </w:pPr>
            <w:ins w:id="5108" w:author="Huawei" w:date="2024-02-02T15:20: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09" w:author="Huawei" w:date="2024-02-02T15:20:00Z"/>
              </w:rPr>
            </w:pPr>
            <w:ins w:id="5110"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11" w:author="Huawei" w:date="2024-02-02T15:20:00Z"/>
              </w:rPr>
            </w:pPr>
            <w:ins w:id="5112"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13" w:author="Huawei" w:date="2024-02-02T15:20:00Z"/>
              </w:rPr>
            </w:pPr>
            <w:ins w:id="5114" w:author="Huawei" w:date="2024-02-02T15:20:00Z">
              <w:r>
                <w:rPr>
                  <w:rFonts w:eastAsia="MS Mincho"/>
                </w:rPr>
                <w:t>-12</w:t>
              </w:r>
            </w:ins>
          </w:p>
        </w:tc>
      </w:tr>
      <w:tr w:rsidR="00644FEB">
        <w:trPr>
          <w:cantSplit/>
          <w:trHeight w:val="187"/>
          <w:jc w:val="center"/>
          <w:ins w:id="5115" w:author="Huawei" w:date="2024-02-02T15:20:00Z"/>
        </w:trPr>
        <w:tc>
          <w:tcPr>
            <w:tcW w:w="1696" w:type="dxa"/>
            <w:tcBorders>
              <w:top w:val="nil"/>
              <w:left w:val="single" w:sz="4" w:space="0" w:color="auto"/>
              <w:bottom w:val="nil"/>
              <w:right w:val="single" w:sz="4" w:space="0" w:color="auto"/>
            </w:tcBorders>
            <w:shd w:val="clear" w:color="auto" w:fill="auto"/>
          </w:tcPr>
          <w:p w:rsidR="00644FEB" w:rsidRDefault="00644FEB">
            <w:pPr>
              <w:pStyle w:val="TAL"/>
              <w:rPr>
                <w:ins w:id="5116"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117" w:author="Huawei" w:date="2024-02-02T15:20:00Z"/>
              </w:rPr>
            </w:pPr>
            <w:ins w:id="5118" w:author="Huawei" w:date="2024-02-02T15:20:00Z">
              <w:r>
                <w:t>Config 2</w:t>
              </w:r>
            </w:ins>
          </w:p>
        </w:tc>
        <w:tc>
          <w:tcPr>
            <w:tcW w:w="850" w:type="dxa"/>
            <w:tcBorders>
              <w:top w:val="nil"/>
              <w:left w:val="single" w:sz="4" w:space="0" w:color="auto"/>
              <w:bottom w:val="nil"/>
              <w:right w:val="single" w:sz="4" w:space="0" w:color="auto"/>
            </w:tcBorders>
            <w:shd w:val="clear" w:color="auto" w:fill="auto"/>
          </w:tcPr>
          <w:p w:rsidR="00644FEB" w:rsidRDefault="00644FEB">
            <w:pPr>
              <w:pStyle w:val="TAC"/>
              <w:rPr>
                <w:ins w:id="5119"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20" w:author="Huawei" w:date="2024-02-02T15:20:00Z"/>
              </w:rPr>
            </w:pPr>
            <w:ins w:id="5121" w:author="Huawei" w:date="2024-02-02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22" w:author="Huawei" w:date="2024-02-02T15:20:00Z"/>
              </w:rPr>
            </w:pPr>
            <w:ins w:id="5123" w:author="Huawei" w:date="2024-02-02T15:20: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24" w:author="Huawei" w:date="2024-02-02T15:20:00Z"/>
              </w:rPr>
            </w:pPr>
            <w:ins w:id="5125"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26" w:author="Huawei" w:date="2024-02-02T15:20:00Z"/>
              </w:rPr>
            </w:pPr>
            <w:ins w:id="5127"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28" w:author="Huawei" w:date="2024-02-02T15:20:00Z"/>
              </w:rPr>
            </w:pPr>
            <w:ins w:id="5129" w:author="Huawei" w:date="2024-02-02T15:20:00Z">
              <w:r>
                <w:rPr>
                  <w:rFonts w:eastAsia="MS Mincho"/>
                </w:rPr>
                <w:t>-12</w:t>
              </w:r>
            </w:ins>
          </w:p>
        </w:tc>
      </w:tr>
      <w:tr w:rsidR="00644FEB">
        <w:trPr>
          <w:cantSplit/>
          <w:trHeight w:val="187"/>
          <w:jc w:val="center"/>
          <w:ins w:id="5130" w:author="Huawei" w:date="2024-02-02T15:20:00Z"/>
        </w:trPr>
        <w:tc>
          <w:tcPr>
            <w:tcW w:w="1696"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5131"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132" w:author="Huawei" w:date="2024-02-02T15:20:00Z"/>
              </w:rPr>
            </w:pPr>
            <w:ins w:id="5133" w:author="Huawei" w:date="2024-02-02T15:20: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134"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35" w:author="Huawei" w:date="2024-02-02T15:20:00Z"/>
              </w:rPr>
            </w:pPr>
            <w:ins w:id="5136" w:author="Huawei" w:date="2024-02-02T15:20: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37" w:author="Huawei" w:date="2024-02-02T15:20:00Z"/>
              </w:rPr>
            </w:pPr>
            <w:ins w:id="5138" w:author="Huawei" w:date="2024-02-02T15:20: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39" w:author="Huawei" w:date="2024-02-02T15:20:00Z"/>
              </w:rPr>
            </w:pPr>
            <w:ins w:id="5140"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41" w:author="Huawei" w:date="2024-02-02T15:20:00Z"/>
              </w:rPr>
            </w:pPr>
            <w:ins w:id="5142" w:author="Huawei" w:date="2024-02-02T15:20: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43" w:author="Huawei" w:date="2024-02-02T15:20:00Z"/>
              </w:rPr>
            </w:pPr>
            <w:ins w:id="5144" w:author="Huawei" w:date="2024-02-02T15:20:00Z">
              <w:r>
                <w:rPr>
                  <w:rFonts w:eastAsia="MS Mincho"/>
                </w:rPr>
                <w:t>-12</w:t>
              </w:r>
            </w:ins>
          </w:p>
        </w:tc>
      </w:tr>
      <w:tr w:rsidR="00644FEB">
        <w:trPr>
          <w:cantSplit/>
          <w:trHeight w:val="187"/>
          <w:jc w:val="center"/>
          <w:ins w:id="5145" w:author="Huawei" w:date="2024-02-02T15:20:00Z"/>
        </w:trPr>
        <w:tc>
          <w:tcPr>
            <w:tcW w:w="1696"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5146" w:author="Huawei" w:date="2024-02-02T15:20:00Z"/>
              </w:rPr>
            </w:pPr>
            <w:ins w:id="5147" w:author="Huawei" w:date="2024-02-02T15:20:00Z">
              <w:r>
                <w:rPr>
                  <w:rFonts w:eastAsia="?? ??"/>
                </w:rPr>
                <w:t>SNR_CSI-RS</w:t>
              </w:r>
              <w:r>
                <w:t xml:space="preserve"> of set q</w:t>
              </w:r>
              <w:r>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148" w:author="Huawei" w:date="2024-02-02T15:20:00Z"/>
              </w:rPr>
            </w:pPr>
            <w:ins w:id="5149" w:author="Huawei" w:date="2024-02-02T15:20:00Z">
              <w:r>
                <w:t>Config 1</w:t>
              </w:r>
            </w:ins>
          </w:p>
        </w:tc>
        <w:tc>
          <w:tcPr>
            <w:tcW w:w="850"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5150" w:author="Huawei" w:date="2024-02-02T15:20:00Z"/>
              </w:rPr>
            </w:pPr>
            <w:ins w:id="5151" w:author="Huawei" w:date="2024-02-02T15:20:00Z">
              <w:r>
                <w:t>dB</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52" w:author="Huawei" w:date="2024-02-02T15:20:00Z"/>
              </w:rPr>
            </w:pPr>
            <w:ins w:id="5153"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54" w:author="Huawei" w:date="2024-02-02T15:20:00Z"/>
                <w:rFonts w:eastAsia="MS Mincho"/>
              </w:rPr>
            </w:pPr>
            <w:ins w:id="5155"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56" w:author="Huawei" w:date="2024-02-02T15:20:00Z"/>
                <w:rFonts w:eastAsia="MS Mincho"/>
              </w:rPr>
            </w:pPr>
            <w:ins w:id="5157"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58" w:author="Huawei" w:date="2024-02-02T15:20:00Z"/>
              </w:rPr>
            </w:pPr>
            <w:ins w:id="5159"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60" w:author="Huawei" w:date="2024-02-02T15:20:00Z"/>
              </w:rPr>
            </w:pPr>
            <w:ins w:id="5161" w:author="Huawei" w:date="2024-02-02T15:20:00Z">
              <w:r>
                <w:rPr>
                  <w:rFonts w:eastAsia="MS Mincho"/>
                </w:rPr>
                <w:t>10</w:t>
              </w:r>
            </w:ins>
          </w:p>
        </w:tc>
      </w:tr>
      <w:tr w:rsidR="00644FEB">
        <w:trPr>
          <w:cantSplit/>
          <w:trHeight w:val="187"/>
          <w:jc w:val="center"/>
          <w:ins w:id="5162" w:author="Huawei" w:date="2024-02-02T15:20:00Z"/>
        </w:trPr>
        <w:tc>
          <w:tcPr>
            <w:tcW w:w="1696" w:type="dxa"/>
            <w:tcBorders>
              <w:top w:val="nil"/>
              <w:left w:val="single" w:sz="4" w:space="0" w:color="auto"/>
              <w:bottom w:val="nil"/>
              <w:right w:val="single" w:sz="4" w:space="0" w:color="auto"/>
            </w:tcBorders>
            <w:shd w:val="clear" w:color="auto" w:fill="auto"/>
          </w:tcPr>
          <w:p w:rsidR="00644FEB" w:rsidRDefault="00644FEB">
            <w:pPr>
              <w:pStyle w:val="TAL"/>
              <w:rPr>
                <w:ins w:id="5163"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164" w:author="Huawei" w:date="2024-02-02T15:20:00Z"/>
              </w:rPr>
            </w:pPr>
            <w:ins w:id="5165" w:author="Huawei" w:date="2024-02-02T15:20:00Z">
              <w:r>
                <w:t>Config 2</w:t>
              </w:r>
            </w:ins>
          </w:p>
        </w:tc>
        <w:tc>
          <w:tcPr>
            <w:tcW w:w="850" w:type="dxa"/>
            <w:tcBorders>
              <w:top w:val="nil"/>
              <w:left w:val="single" w:sz="4" w:space="0" w:color="auto"/>
              <w:bottom w:val="nil"/>
              <w:right w:val="single" w:sz="4" w:space="0" w:color="auto"/>
            </w:tcBorders>
            <w:shd w:val="clear" w:color="auto" w:fill="auto"/>
          </w:tcPr>
          <w:p w:rsidR="00644FEB" w:rsidRDefault="00644FEB">
            <w:pPr>
              <w:pStyle w:val="TAC"/>
              <w:rPr>
                <w:ins w:id="5166"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67" w:author="Huawei" w:date="2024-02-02T15:20:00Z"/>
              </w:rPr>
            </w:pPr>
            <w:ins w:id="5168"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69" w:author="Huawei" w:date="2024-02-02T15:20:00Z"/>
                <w:rFonts w:eastAsia="MS Mincho"/>
              </w:rPr>
            </w:pPr>
            <w:ins w:id="5170"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71" w:author="Huawei" w:date="2024-02-02T15:20:00Z"/>
                <w:rFonts w:eastAsia="MS Mincho"/>
              </w:rPr>
            </w:pPr>
            <w:ins w:id="5172"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73" w:author="Huawei" w:date="2024-02-02T15:20:00Z"/>
              </w:rPr>
            </w:pPr>
            <w:ins w:id="5174"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75" w:author="Huawei" w:date="2024-02-02T15:20:00Z"/>
              </w:rPr>
            </w:pPr>
            <w:ins w:id="5176" w:author="Huawei" w:date="2024-02-02T15:20:00Z">
              <w:r>
                <w:rPr>
                  <w:rFonts w:eastAsia="MS Mincho"/>
                </w:rPr>
                <w:t>10</w:t>
              </w:r>
            </w:ins>
          </w:p>
        </w:tc>
      </w:tr>
      <w:tr w:rsidR="00644FEB">
        <w:trPr>
          <w:cantSplit/>
          <w:trHeight w:val="187"/>
          <w:jc w:val="center"/>
          <w:ins w:id="5177" w:author="Huawei" w:date="2024-02-02T15:20:00Z"/>
        </w:trPr>
        <w:tc>
          <w:tcPr>
            <w:tcW w:w="1696"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5178"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179" w:author="Huawei" w:date="2024-02-02T15:20:00Z"/>
              </w:rPr>
            </w:pPr>
            <w:ins w:id="5180" w:author="Huawei" w:date="2024-02-02T15:20: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181"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82" w:author="Huawei" w:date="2024-02-02T15:20:00Z"/>
              </w:rPr>
            </w:pPr>
            <w:ins w:id="5183"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84" w:author="Huawei" w:date="2024-02-02T15:20:00Z"/>
                <w:rFonts w:eastAsia="MS Mincho"/>
              </w:rPr>
            </w:pPr>
            <w:ins w:id="5185"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86" w:author="Huawei" w:date="2024-02-02T15:20:00Z"/>
                <w:rFonts w:eastAsia="MS Mincho"/>
              </w:rPr>
            </w:pPr>
            <w:ins w:id="5187"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88" w:author="Huawei" w:date="2024-02-02T15:20:00Z"/>
              </w:rPr>
            </w:pPr>
            <w:ins w:id="5189" w:author="Huawei" w:date="2024-02-02T15:20: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90" w:author="Huawei" w:date="2024-02-02T15:20:00Z"/>
              </w:rPr>
            </w:pPr>
            <w:ins w:id="5191" w:author="Huawei" w:date="2024-02-02T15:20:00Z">
              <w:r>
                <w:rPr>
                  <w:rFonts w:eastAsia="MS Mincho"/>
                </w:rPr>
                <w:t>10</w:t>
              </w:r>
            </w:ins>
          </w:p>
        </w:tc>
      </w:tr>
      <w:tr w:rsidR="00644FEB">
        <w:trPr>
          <w:cantSplit/>
          <w:trHeight w:val="187"/>
          <w:jc w:val="center"/>
          <w:ins w:id="5192" w:author="Huawei" w:date="2024-02-02T15:20:00Z"/>
        </w:trPr>
        <w:tc>
          <w:tcPr>
            <w:tcW w:w="1696" w:type="dxa"/>
            <w:tcBorders>
              <w:left w:val="single" w:sz="4" w:space="0" w:color="auto"/>
              <w:bottom w:val="nil"/>
              <w:right w:val="single" w:sz="4" w:space="0" w:color="auto"/>
            </w:tcBorders>
            <w:shd w:val="clear" w:color="auto" w:fill="auto"/>
          </w:tcPr>
          <w:p w:rsidR="00644FEB" w:rsidRDefault="00CF6C33">
            <w:pPr>
              <w:pStyle w:val="TAL"/>
              <w:rPr>
                <w:ins w:id="5193" w:author="Huawei" w:date="2024-02-02T15:20:00Z"/>
              </w:rPr>
            </w:pPr>
            <w:ins w:id="5194" w:author="Huawei" w:date="2024-02-02T15:20:00Z">
              <w:r>
                <w:rPr>
                  <w:rFonts w:eastAsia="?? ??"/>
                </w:rPr>
                <w:t>CSI-RS_RP</w:t>
              </w:r>
              <w:r>
                <w:t xml:space="preserve"> of set q</w:t>
              </w:r>
              <w:r>
                <w:rPr>
                  <w:vertAlign w:val="subscript"/>
                </w:rPr>
                <w:t>1</w:t>
              </w:r>
            </w:ins>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195" w:author="Huawei" w:date="2024-02-02T15:20:00Z"/>
              </w:rPr>
            </w:pPr>
            <w:ins w:id="5196" w:author="Huawei" w:date="2024-02-02T15:20:00Z">
              <w:r>
                <w:t>Config 1</w:t>
              </w:r>
            </w:ins>
          </w:p>
        </w:tc>
        <w:tc>
          <w:tcPr>
            <w:tcW w:w="850" w:type="dxa"/>
            <w:tcBorders>
              <w:left w:val="single" w:sz="4" w:space="0" w:color="auto"/>
              <w:bottom w:val="nil"/>
              <w:right w:val="single" w:sz="4" w:space="0" w:color="auto"/>
            </w:tcBorders>
            <w:shd w:val="clear" w:color="auto" w:fill="auto"/>
          </w:tcPr>
          <w:p w:rsidR="00644FEB" w:rsidRDefault="00CF6C33">
            <w:pPr>
              <w:pStyle w:val="TAC"/>
              <w:rPr>
                <w:ins w:id="5197" w:author="Huawei" w:date="2024-02-02T15:20:00Z"/>
              </w:rPr>
            </w:pPr>
            <w:ins w:id="5198" w:author="Huawei" w:date="2024-02-02T15:20:00Z">
              <w:r>
                <w:t>dBm/SCS kHz</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199" w:author="Huawei" w:date="2024-02-02T15:20:00Z"/>
                <w:rFonts w:eastAsia="MS Mincho"/>
              </w:rPr>
            </w:pPr>
            <w:ins w:id="5200" w:author="Huawei" w:date="2024-02-02T15:2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01" w:author="Huawei" w:date="2024-02-02T15:20:00Z"/>
                <w:rFonts w:eastAsia="MS Mincho"/>
              </w:rPr>
            </w:pPr>
            <w:ins w:id="5202" w:author="Huawei" w:date="2024-02-02T15:2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03" w:author="Huawei" w:date="2024-02-02T15:20:00Z"/>
                <w:rFonts w:eastAsia="MS Mincho"/>
              </w:rPr>
            </w:pPr>
            <w:ins w:id="5204" w:author="Huawei" w:date="2024-02-02T15:2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05" w:author="Huawei" w:date="2024-02-02T15:20:00Z"/>
                <w:rFonts w:eastAsia="MS Mincho"/>
              </w:rPr>
            </w:pPr>
            <w:ins w:id="5206" w:author="Huawei" w:date="2024-02-02T15:2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07" w:author="Huawei" w:date="2024-02-02T15:20:00Z"/>
                <w:rFonts w:eastAsia="MS Mincho"/>
              </w:rPr>
            </w:pPr>
            <w:ins w:id="5208" w:author="Huawei" w:date="2024-02-02T15:20:00Z">
              <w:r>
                <w:rPr>
                  <w:rFonts w:eastAsia="MS Mincho"/>
                </w:rPr>
                <w:t>-88</w:t>
              </w:r>
            </w:ins>
          </w:p>
        </w:tc>
      </w:tr>
      <w:tr w:rsidR="00644FEB">
        <w:trPr>
          <w:cantSplit/>
          <w:trHeight w:val="187"/>
          <w:jc w:val="center"/>
          <w:ins w:id="5209" w:author="Huawei" w:date="2024-02-02T15:20:00Z"/>
        </w:trPr>
        <w:tc>
          <w:tcPr>
            <w:tcW w:w="1696" w:type="dxa"/>
            <w:tcBorders>
              <w:top w:val="nil"/>
              <w:left w:val="single" w:sz="4" w:space="0" w:color="auto"/>
              <w:bottom w:val="nil"/>
              <w:right w:val="single" w:sz="4" w:space="0" w:color="auto"/>
            </w:tcBorders>
            <w:shd w:val="clear" w:color="auto" w:fill="auto"/>
          </w:tcPr>
          <w:p w:rsidR="00644FEB" w:rsidRDefault="00644FEB">
            <w:pPr>
              <w:pStyle w:val="TAL"/>
              <w:rPr>
                <w:ins w:id="5210"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211" w:author="Huawei" w:date="2024-02-02T15:20:00Z"/>
              </w:rPr>
            </w:pPr>
            <w:ins w:id="5212" w:author="Huawei" w:date="2024-02-02T15:20:00Z">
              <w:r>
                <w:t>Config 2</w:t>
              </w:r>
            </w:ins>
          </w:p>
        </w:tc>
        <w:tc>
          <w:tcPr>
            <w:tcW w:w="850" w:type="dxa"/>
            <w:tcBorders>
              <w:top w:val="nil"/>
              <w:left w:val="single" w:sz="4" w:space="0" w:color="auto"/>
              <w:bottom w:val="nil"/>
              <w:right w:val="single" w:sz="4" w:space="0" w:color="auto"/>
            </w:tcBorders>
            <w:shd w:val="clear" w:color="auto" w:fill="auto"/>
          </w:tcPr>
          <w:p w:rsidR="00644FEB" w:rsidRDefault="00644FEB">
            <w:pPr>
              <w:pStyle w:val="TAC"/>
              <w:rPr>
                <w:ins w:id="5213"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14" w:author="Huawei" w:date="2024-02-02T15:20:00Z"/>
                <w:rFonts w:eastAsia="MS Mincho"/>
              </w:rPr>
            </w:pPr>
            <w:ins w:id="5215" w:author="Huawei" w:date="2024-02-02T15:2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16" w:author="Huawei" w:date="2024-02-02T15:20:00Z"/>
                <w:rFonts w:eastAsia="MS Mincho"/>
              </w:rPr>
            </w:pPr>
            <w:ins w:id="5217" w:author="Huawei" w:date="2024-02-02T15:20: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18" w:author="Huawei" w:date="2024-02-02T15:20:00Z"/>
                <w:rFonts w:eastAsia="MS Mincho"/>
              </w:rPr>
            </w:pPr>
            <w:ins w:id="5219" w:author="Huawei" w:date="2024-02-02T15:2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20" w:author="Huawei" w:date="2024-02-02T15:20:00Z"/>
                <w:rFonts w:eastAsia="MS Mincho"/>
              </w:rPr>
            </w:pPr>
            <w:ins w:id="5221" w:author="Huawei" w:date="2024-02-02T15:20: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22" w:author="Huawei" w:date="2024-02-02T15:20:00Z"/>
                <w:rFonts w:eastAsia="MS Mincho"/>
              </w:rPr>
            </w:pPr>
            <w:ins w:id="5223" w:author="Huawei" w:date="2024-02-02T15:20:00Z">
              <w:r>
                <w:rPr>
                  <w:rFonts w:eastAsia="MS Mincho"/>
                </w:rPr>
                <w:t>-88</w:t>
              </w:r>
            </w:ins>
          </w:p>
        </w:tc>
      </w:tr>
      <w:tr w:rsidR="00644FEB">
        <w:trPr>
          <w:cantSplit/>
          <w:trHeight w:val="187"/>
          <w:jc w:val="center"/>
          <w:ins w:id="5224" w:author="Huawei" w:date="2024-02-02T15:20:00Z"/>
        </w:trPr>
        <w:tc>
          <w:tcPr>
            <w:tcW w:w="1696"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5225"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226" w:author="Huawei" w:date="2024-02-02T15:20:00Z"/>
              </w:rPr>
            </w:pPr>
            <w:ins w:id="5227" w:author="Huawei" w:date="2024-02-02T15:20: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228" w:author="Huawei" w:date="2024-02-02T15:20:00Z"/>
              </w:rPr>
            </w:pPr>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29" w:author="Huawei" w:date="2024-02-02T15:20:00Z"/>
                <w:rFonts w:eastAsia="MS Mincho"/>
              </w:rPr>
            </w:pPr>
            <w:ins w:id="5230" w:author="Huawei" w:date="2024-02-02T15:20: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31" w:author="Huawei" w:date="2024-02-02T15:20:00Z"/>
                <w:rFonts w:eastAsia="MS Mincho"/>
              </w:rPr>
            </w:pPr>
            <w:ins w:id="5232" w:author="Huawei" w:date="2024-02-02T15:20: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33" w:author="Huawei" w:date="2024-02-02T15:20:00Z"/>
                <w:rFonts w:eastAsia="MS Mincho"/>
              </w:rPr>
            </w:pPr>
            <w:ins w:id="5234" w:author="Huawei" w:date="2024-02-02T15:20: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35" w:author="Huawei" w:date="2024-02-02T15:20:00Z"/>
                <w:rFonts w:eastAsia="MS Mincho"/>
              </w:rPr>
            </w:pPr>
            <w:ins w:id="5236" w:author="Huawei" w:date="2024-02-02T15:20: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tcPr>
          <w:p w:rsidR="00644FEB" w:rsidRDefault="00CF6C33">
            <w:pPr>
              <w:pStyle w:val="TAC"/>
              <w:rPr>
                <w:ins w:id="5237" w:author="Huawei" w:date="2024-02-02T15:20:00Z"/>
                <w:rFonts w:eastAsia="MS Mincho"/>
              </w:rPr>
            </w:pPr>
            <w:ins w:id="5238" w:author="Huawei" w:date="2024-02-02T15:20:00Z">
              <w:r>
                <w:rPr>
                  <w:rFonts w:eastAsia="MS Mincho"/>
                </w:rPr>
                <w:t>-85</w:t>
              </w:r>
            </w:ins>
          </w:p>
        </w:tc>
      </w:tr>
      <w:tr w:rsidR="00644FEB">
        <w:trPr>
          <w:cantSplit/>
          <w:trHeight w:val="187"/>
          <w:jc w:val="center"/>
          <w:ins w:id="5239" w:author="Huawei" w:date="2024-02-02T15:20:00Z"/>
        </w:trPr>
        <w:tc>
          <w:tcPr>
            <w:tcW w:w="1696"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5240" w:author="Huawei" w:date="2024-02-02T15:20:00Z"/>
              </w:rPr>
            </w:pPr>
            <w:ins w:id="5241" w:author="Huawei" w:date="2024-02-02T15:20:00Z">
              <w:r>
                <w:rPr>
                  <w:position w:val="-12"/>
                </w:rPr>
                <w:object w:dxaOrig="400" w:dyaOrig="400">
                  <v:shape id="_x0000_i1033" type="#_x0000_t75" style="width:20.05pt;height:20.05pt" o:ole="">
                    <v:imagedata r:id="rId16" o:title=""/>
                  </v:shape>
                  <o:OLEObject Type="Embed" ProgID="Equation.3" ShapeID="_x0000_i1033" DrawAspect="Content" ObjectID="_1770790122" r:id="rId31"/>
                </w:object>
              </w:r>
            </w:ins>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242" w:author="Huawei" w:date="2024-02-02T15:20:00Z"/>
              </w:rPr>
            </w:pPr>
            <w:ins w:id="5243" w:author="Huawei" w:date="2024-02-02T15:20:00Z">
              <w:r>
                <w:t>Config 1</w:t>
              </w:r>
            </w:ins>
          </w:p>
        </w:tc>
        <w:tc>
          <w:tcPr>
            <w:tcW w:w="850"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5244" w:author="Huawei" w:date="2024-02-02T15:20:00Z"/>
              </w:rPr>
            </w:pPr>
            <w:ins w:id="5245" w:author="Huawei" w:date="2024-02-02T15:20:00Z">
              <w:r>
                <w:t>dBm/15 KHz</w:t>
              </w:r>
            </w:ins>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5246" w:author="Huawei" w:date="2024-02-02T15:20:00Z"/>
              </w:rPr>
            </w:pPr>
            <w:ins w:id="5247" w:author="Huawei" w:date="2024-02-02T15:20:00Z">
              <w:r>
                <w:t>-98</w:t>
              </w:r>
            </w:ins>
          </w:p>
        </w:tc>
      </w:tr>
      <w:tr w:rsidR="00644FEB">
        <w:trPr>
          <w:cantSplit/>
          <w:trHeight w:val="187"/>
          <w:jc w:val="center"/>
          <w:ins w:id="5248" w:author="Huawei" w:date="2024-02-02T15:20:00Z"/>
        </w:trPr>
        <w:tc>
          <w:tcPr>
            <w:tcW w:w="1696" w:type="dxa"/>
            <w:tcBorders>
              <w:top w:val="nil"/>
              <w:left w:val="single" w:sz="4" w:space="0" w:color="auto"/>
              <w:bottom w:val="nil"/>
              <w:right w:val="single" w:sz="4" w:space="0" w:color="auto"/>
            </w:tcBorders>
            <w:shd w:val="clear" w:color="auto" w:fill="auto"/>
          </w:tcPr>
          <w:p w:rsidR="00644FEB" w:rsidRDefault="00644FEB">
            <w:pPr>
              <w:pStyle w:val="TAL"/>
              <w:rPr>
                <w:ins w:id="5249"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250" w:author="Huawei" w:date="2024-02-02T15:20:00Z"/>
              </w:rPr>
            </w:pPr>
            <w:ins w:id="5251" w:author="Huawei" w:date="2024-02-02T15:20:00Z">
              <w:r>
                <w:t>Config 2</w:t>
              </w:r>
            </w:ins>
          </w:p>
        </w:tc>
        <w:tc>
          <w:tcPr>
            <w:tcW w:w="850" w:type="dxa"/>
            <w:tcBorders>
              <w:top w:val="nil"/>
              <w:left w:val="single" w:sz="4" w:space="0" w:color="auto"/>
              <w:bottom w:val="nil"/>
              <w:right w:val="single" w:sz="4" w:space="0" w:color="auto"/>
            </w:tcBorders>
            <w:shd w:val="clear" w:color="auto" w:fill="auto"/>
          </w:tcPr>
          <w:p w:rsidR="00644FEB" w:rsidRDefault="00644FEB">
            <w:pPr>
              <w:pStyle w:val="TAC"/>
              <w:rPr>
                <w:ins w:id="5252"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5253" w:author="Huawei" w:date="2024-02-02T15:20:00Z"/>
              </w:rPr>
            </w:pPr>
            <w:ins w:id="5254" w:author="Huawei" w:date="2024-02-02T15:20:00Z">
              <w:r>
                <w:t>-98</w:t>
              </w:r>
            </w:ins>
          </w:p>
        </w:tc>
      </w:tr>
      <w:tr w:rsidR="00644FEB">
        <w:trPr>
          <w:cantSplit/>
          <w:trHeight w:val="187"/>
          <w:jc w:val="center"/>
          <w:ins w:id="5255" w:author="Huawei" w:date="2024-02-02T15:20:00Z"/>
        </w:trPr>
        <w:tc>
          <w:tcPr>
            <w:tcW w:w="1696"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5256" w:author="Huawei" w:date="2024-02-02T15:20:00Z"/>
              </w:rPr>
            </w:pPr>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257" w:author="Huawei" w:date="2024-02-02T15:20:00Z"/>
              </w:rPr>
            </w:pPr>
            <w:ins w:id="5258" w:author="Huawei" w:date="2024-02-02T15:20: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259" w:author="Huawei" w:date="2024-02-02T15:20:00Z"/>
              </w:rPr>
            </w:pPr>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5260" w:author="Huawei" w:date="2024-02-02T15:20:00Z"/>
              </w:rPr>
            </w:pPr>
            <w:ins w:id="5261" w:author="Huawei" w:date="2024-02-02T15:20:00Z">
              <w:r>
                <w:t>-98</w:t>
              </w:r>
            </w:ins>
          </w:p>
        </w:tc>
      </w:tr>
      <w:tr w:rsidR="00644FEB">
        <w:trPr>
          <w:cantSplit/>
          <w:trHeight w:val="187"/>
          <w:jc w:val="center"/>
          <w:ins w:id="5262" w:author="Huawei" w:date="2024-02-29T10:26:00Z"/>
        </w:trPr>
        <w:tc>
          <w:tcPr>
            <w:tcW w:w="1696" w:type="dxa"/>
            <w:vMerge w:val="restart"/>
            <w:tcBorders>
              <w:top w:val="nil"/>
              <w:left w:val="single" w:sz="4" w:space="0" w:color="auto"/>
              <w:right w:val="single" w:sz="4" w:space="0" w:color="auto"/>
            </w:tcBorders>
            <w:shd w:val="clear" w:color="auto" w:fill="auto"/>
          </w:tcPr>
          <w:p w:rsidR="00644FEB" w:rsidRDefault="00CF6C33">
            <w:pPr>
              <w:pStyle w:val="TAL"/>
              <w:rPr>
                <w:ins w:id="5263" w:author="Huawei" w:date="2024-02-29T10:26:00Z"/>
              </w:rPr>
            </w:pPr>
            <w:ins w:id="5264" w:author="Huawei" w:date="2024-02-29T10:26:00Z">
              <w:r>
                <w:rPr>
                  <w:rFonts w:eastAsia="?? ??"/>
                </w:rPr>
                <w:t>Propagation condition</w:t>
              </w:r>
            </w:ins>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265" w:author="Huawei" w:date="2024-02-29T10:26:00Z"/>
              </w:rPr>
            </w:pPr>
            <w:ins w:id="5266" w:author="Huawei" w:date="2024-02-29T10:26:00Z">
              <w:r>
                <w:t>Config 1, 2</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267" w:author="Huawei" w:date="2024-02-29T10:26:00Z"/>
              </w:rPr>
            </w:pPr>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5268" w:author="Huawei" w:date="2024-02-29T10:26:00Z"/>
              </w:rPr>
            </w:pPr>
            <w:ins w:id="5269" w:author="Huawei" w:date="2024-02-29T10:26:00Z">
              <w:r>
                <w:rPr>
                  <w:rFonts w:eastAsia="MS Mincho"/>
                </w:rPr>
                <w:t>AWGN +220 Hz</w:t>
              </w:r>
            </w:ins>
          </w:p>
        </w:tc>
      </w:tr>
      <w:tr w:rsidR="00644FEB">
        <w:trPr>
          <w:cantSplit/>
          <w:trHeight w:val="187"/>
          <w:jc w:val="center"/>
          <w:ins w:id="5270" w:author="Huawei" w:date="2024-02-29T10:26:00Z"/>
        </w:trPr>
        <w:tc>
          <w:tcPr>
            <w:tcW w:w="1696" w:type="dxa"/>
            <w:vMerge/>
            <w:tcBorders>
              <w:left w:val="single" w:sz="4" w:space="0" w:color="auto"/>
              <w:bottom w:val="single" w:sz="4" w:space="0" w:color="auto"/>
              <w:right w:val="single" w:sz="4" w:space="0" w:color="auto"/>
            </w:tcBorders>
            <w:shd w:val="clear" w:color="auto" w:fill="auto"/>
          </w:tcPr>
          <w:p w:rsidR="00644FEB" w:rsidRDefault="00644FEB">
            <w:pPr>
              <w:pStyle w:val="TAL"/>
              <w:rPr>
                <w:ins w:id="5271" w:author="Huawei" w:date="2024-02-29T10:26:00Z"/>
              </w:rPr>
            </w:pPr>
          </w:p>
        </w:tc>
        <w:tc>
          <w:tcPr>
            <w:tcW w:w="1985" w:type="dxa"/>
            <w:tcBorders>
              <w:top w:val="single" w:sz="4" w:space="0" w:color="auto"/>
              <w:left w:val="single" w:sz="4" w:space="0" w:color="auto"/>
              <w:bottom w:val="single" w:sz="4" w:space="0" w:color="auto"/>
              <w:right w:val="single" w:sz="4" w:space="0" w:color="auto"/>
            </w:tcBorders>
          </w:tcPr>
          <w:p w:rsidR="00644FEB" w:rsidRDefault="00CF6C33">
            <w:pPr>
              <w:pStyle w:val="TAL"/>
              <w:rPr>
                <w:ins w:id="5272" w:author="Huawei" w:date="2024-02-29T10:26:00Z"/>
              </w:rPr>
            </w:pPr>
            <w:ins w:id="5273" w:author="Huawei" w:date="2024-02-29T10:26:00Z">
              <w:r>
                <w:t>Config 3</w:t>
              </w:r>
            </w:ins>
          </w:p>
        </w:tc>
        <w:tc>
          <w:tcPr>
            <w:tcW w:w="850"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274" w:author="Huawei" w:date="2024-02-29T10:26:00Z"/>
              </w:rPr>
            </w:pPr>
          </w:p>
        </w:tc>
        <w:tc>
          <w:tcPr>
            <w:tcW w:w="4395" w:type="dxa"/>
            <w:gridSpan w:val="5"/>
            <w:tcBorders>
              <w:top w:val="single" w:sz="4" w:space="0" w:color="auto"/>
              <w:left w:val="single" w:sz="4" w:space="0" w:color="auto"/>
              <w:bottom w:val="single" w:sz="4" w:space="0" w:color="auto"/>
              <w:right w:val="single" w:sz="4" w:space="0" w:color="auto"/>
            </w:tcBorders>
          </w:tcPr>
          <w:p w:rsidR="00644FEB" w:rsidRDefault="00CF6C33">
            <w:pPr>
              <w:pStyle w:val="TAC"/>
              <w:rPr>
                <w:ins w:id="5275" w:author="Huawei" w:date="2024-02-29T10:26:00Z"/>
              </w:rPr>
            </w:pPr>
            <w:ins w:id="5276" w:author="Huawei" w:date="2024-02-29T10:26:00Z">
              <w:r>
                <w:rPr>
                  <w:rFonts w:eastAsia="MS Mincho"/>
                </w:rPr>
                <w:t>AWGN +500 Hz</w:t>
              </w:r>
            </w:ins>
          </w:p>
        </w:tc>
      </w:tr>
      <w:tr w:rsidR="00644FEB">
        <w:trPr>
          <w:cantSplit/>
          <w:trHeight w:val="187"/>
          <w:jc w:val="center"/>
          <w:ins w:id="5277" w:author="Huawei" w:date="2024-02-02T15:20:00Z"/>
        </w:trPr>
        <w:tc>
          <w:tcPr>
            <w:tcW w:w="8926" w:type="dxa"/>
            <w:gridSpan w:val="8"/>
            <w:tcBorders>
              <w:top w:val="single" w:sz="4" w:space="0" w:color="auto"/>
              <w:left w:val="single" w:sz="4" w:space="0" w:color="auto"/>
              <w:bottom w:val="single" w:sz="4" w:space="0" w:color="auto"/>
              <w:right w:val="single" w:sz="4" w:space="0" w:color="auto"/>
            </w:tcBorders>
          </w:tcPr>
          <w:p w:rsidR="00644FEB" w:rsidRDefault="00CF6C33">
            <w:pPr>
              <w:pStyle w:val="TAN"/>
              <w:rPr>
                <w:ins w:id="5278" w:author="Huawei" w:date="2024-02-02T15:20:00Z"/>
              </w:rPr>
            </w:pPr>
            <w:ins w:id="5279" w:author="Huawei" w:date="2024-02-02T15:20:00Z">
              <w:r>
                <w:t>Note 1:</w:t>
              </w:r>
              <w:r>
                <w:tab/>
                <w:t xml:space="preserve">OCNG shall be used such that the resources in Cell 1 are </w:t>
              </w:r>
              <w:r>
                <w:t>fully allocated and a constant total transmitted power spectral density is achieved for all OFDM symbols.</w:t>
              </w:r>
            </w:ins>
          </w:p>
          <w:p w:rsidR="00644FEB" w:rsidRDefault="00CF6C33">
            <w:pPr>
              <w:pStyle w:val="TAN"/>
              <w:rPr>
                <w:ins w:id="5280" w:author="Huawei" w:date="2024-02-02T15:20:00Z"/>
              </w:rPr>
            </w:pPr>
            <w:ins w:id="5281" w:author="Huawei" w:date="2024-02-02T15:20:00Z">
              <w:r>
                <w:t>Note 2:</w:t>
              </w:r>
              <w:r>
                <w:tab/>
                <w:t>The uplink resources for CSI reporting are assigned to the UE prior to the start of time period T1.</w:t>
              </w:r>
            </w:ins>
          </w:p>
          <w:p w:rsidR="00644FEB" w:rsidRDefault="00CF6C33">
            <w:pPr>
              <w:pStyle w:val="TAN"/>
              <w:rPr>
                <w:ins w:id="5282" w:author="Huawei" w:date="2024-02-02T15:20:00Z"/>
              </w:rPr>
            </w:pPr>
            <w:ins w:id="5283" w:author="Huawei" w:date="2024-02-02T15:20:00Z">
              <w:r>
                <w:t>Note 3:</w:t>
              </w:r>
              <w:r>
                <w:tab/>
                <w:t>NZP CSI-RS resource set configurat</w:t>
              </w:r>
              <w:r>
                <w:t>ion for CSI reporting are assigned to the UE prior to the start of time period T1.</w:t>
              </w:r>
            </w:ins>
          </w:p>
          <w:p w:rsidR="00644FEB" w:rsidRDefault="00CF6C33">
            <w:pPr>
              <w:pStyle w:val="TAN"/>
              <w:rPr>
                <w:ins w:id="5284" w:author="Huawei" w:date="2024-02-02T15:20:00Z"/>
              </w:rPr>
            </w:pPr>
            <w:ins w:id="5285" w:author="Huawei" w:date="2024-02-02T15:20:00Z">
              <w:r>
                <w:t>Note 4:</w:t>
              </w:r>
              <w:r>
                <w:tab/>
                <w:t>Void</w:t>
              </w:r>
            </w:ins>
          </w:p>
          <w:p w:rsidR="00644FEB" w:rsidRDefault="00CF6C33">
            <w:pPr>
              <w:pStyle w:val="TAN"/>
              <w:rPr>
                <w:ins w:id="5286" w:author="Huawei" w:date="2024-02-02T15:20:00Z"/>
              </w:rPr>
            </w:pPr>
            <w:ins w:id="5287" w:author="Huawei" w:date="2024-02-02T15:20:00Z">
              <w:r>
                <w:t>Note 5:</w:t>
              </w:r>
              <w:r>
                <w:tab/>
                <w:t>The timers and layer 3 filtering related parameters are configured prior to the start of time period T1.</w:t>
              </w:r>
            </w:ins>
          </w:p>
          <w:p w:rsidR="00644FEB" w:rsidRDefault="00CF6C33">
            <w:pPr>
              <w:pStyle w:val="TAN"/>
              <w:rPr>
                <w:ins w:id="5288" w:author="Huawei" w:date="2024-02-02T15:20:00Z"/>
              </w:rPr>
            </w:pPr>
            <w:ins w:id="5289" w:author="Huawei" w:date="2024-02-02T15:20:00Z">
              <w:r>
                <w:t>Note 6:</w:t>
              </w:r>
              <w:r>
                <w:tab/>
                <w:t>The signal contains PDCCH for UEs other</w:t>
              </w:r>
              <w:r>
                <w:t xml:space="preserve"> than the device under test as part of OCNG.</w:t>
              </w:r>
            </w:ins>
          </w:p>
          <w:p w:rsidR="00644FEB" w:rsidRDefault="00CF6C33">
            <w:pPr>
              <w:keepNext/>
              <w:keepLines/>
              <w:spacing w:after="0"/>
              <w:ind w:left="851" w:hanging="851"/>
              <w:rPr>
                <w:ins w:id="5290" w:author="Huawei" w:date="2024-02-02T15:20:00Z"/>
                <w:rFonts w:ascii="Arial" w:hAnsi="Arial"/>
                <w:sz w:val="18"/>
              </w:rPr>
            </w:pPr>
            <w:ins w:id="5291" w:author="Huawei" w:date="2024-02-02T15:20:00Z">
              <w:r>
                <w:rPr>
                  <w:rFonts w:ascii="Arial" w:hAnsi="Arial"/>
                  <w:sz w:val="18"/>
                </w:rPr>
                <w:t>Note 7:</w:t>
              </w:r>
              <w:r>
                <w:rPr>
                  <w:rFonts w:ascii="Arial" w:hAnsi="Arial"/>
                  <w:sz w:val="18"/>
                </w:rPr>
                <w:tab/>
                <w:t>SNR levels correspond to the signal to noise ratio over the REs carrying CSI-RS.</w:t>
              </w:r>
            </w:ins>
          </w:p>
          <w:p w:rsidR="00644FEB" w:rsidRDefault="00CF6C33">
            <w:pPr>
              <w:pStyle w:val="TAN"/>
              <w:rPr>
                <w:ins w:id="5292" w:author="Huawei" w:date="2024-02-02T15:20:00Z"/>
              </w:rPr>
            </w:pPr>
            <w:ins w:id="5293" w:author="Huawei" w:date="2024-02-02T15:20:00Z">
              <w:r>
                <w:t>Note 8:</w:t>
              </w:r>
              <w:r>
                <w:tab/>
                <w:t xml:space="preserve">The SNR in time periods T1, T2, T3, T4 and T5 is denoted as SNR1, SNR2 and SNR3 respectively in figure </w:t>
              </w:r>
              <w:r>
                <w:t>A.4.5.5.1.1-1.</w:t>
              </w:r>
            </w:ins>
          </w:p>
          <w:p w:rsidR="00644FEB" w:rsidRDefault="00CF6C33">
            <w:pPr>
              <w:pStyle w:val="TAN"/>
              <w:rPr>
                <w:ins w:id="5294" w:author="Huawei" w:date="2024-02-02T15:20:00Z"/>
              </w:rPr>
            </w:pPr>
            <w:ins w:id="5295" w:author="Huawei" w:date="2024-02-02T15:20: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rsidR="00644FEB" w:rsidRDefault="00644FEB">
      <w:pPr>
        <w:keepNext/>
        <w:keepLines/>
        <w:spacing w:before="60"/>
        <w:jc w:val="center"/>
        <w:rPr>
          <w:ins w:id="5296" w:author="Huawei" w:date="2024-02-02T15:20:00Z"/>
          <w:rFonts w:ascii="Arial" w:hAnsi="Arial"/>
          <w:b/>
        </w:rPr>
      </w:pPr>
    </w:p>
    <w:p w:rsidR="00644FEB" w:rsidRDefault="00CF6C33">
      <w:pPr>
        <w:pStyle w:val="TH"/>
        <w:rPr>
          <w:ins w:id="5297" w:author="Huawei" w:date="2024-02-02T15:20:00Z"/>
        </w:rPr>
      </w:pPr>
      <w:ins w:id="5298" w:author="Huawei" w:date="2024-02-02T15:20:00Z">
        <w:r>
          <w:t>Table A.</w:t>
        </w:r>
      </w:ins>
      <w:ins w:id="5299" w:author="Huawei" w:date="2024-02-02T15:23:00Z">
        <w:r>
          <w:t>X1.Y1.Z2</w:t>
        </w:r>
      </w:ins>
      <w:ins w:id="5300" w:author="Huawei" w:date="2024-02-02T15:20:00Z">
        <w:r>
          <w:t>.3.1-4: Void</w:t>
        </w:r>
      </w:ins>
    </w:p>
    <w:p w:rsidR="00644FEB" w:rsidRDefault="00CF6C33">
      <w:pPr>
        <w:pStyle w:val="TH"/>
        <w:rPr>
          <w:ins w:id="5301" w:author="Huawei" w:date="2024-02-02T15:20:00Z"/>
        </w:rPr>
      </w:pPr>
      <w:ins w:id="5302" w:author="Huawei" w:date="2024-02-02T15:20:00Z">
        <w:r>
          <w:t>Ta</w:t>
        </w:r>
        <w:r>
          <w:t>ble A.</w:t>
        </w:r>
      </w:ins>
      <w:ins w:id="5303" w:author="Huawei" w:date="2024-02-02T15:23:00Z">
        <w:r>
          <w:t>X1.Y1.Z2</w:t>
        </w:r>
      </w:ins>
      <w:ins w:id="5304" w:author="Huawei" w:date="2024-02-02T15:20:00Z">
        <w:r>
          <w:t>.3.1-5: Void</w:t>
        </w:r>
      </w:ins>
    </w:p>
    <w:p w:rsidR="00644FEB" w:rsidRDefault="00CF6C33">
      <w:pPr>
        <w:pStyle w:val="TH"/>
        <w:rPr>
          <w:ins w:id="5305" w:author="Huawei" w:date="2024-02-02T15:20:00Z"/>
        </w:rPr>
      </w:pPr>
      <w:bookmarkStart w:id="5306" w:name="_Toc535476564"/>
      <w:ins w:id="5307" w:author="Huawei" w:date="2024-02-02T15:20:00Z">
        <w:r>
          <w:rPr>
            <w:noProof/>
            <w:lang w:val="en-US" w:eastAsia="zh-CN"/>
          </w:rPr>
          <w:drawing>
            <wp:inline distT="0" distB="0" distL="0" distR="0">
              <wp:extent cx="4838700" cy="1828800"/>
              <wp:effectExtent l="0" t="0" r="0" b="0"/>
              <wp:docPr id="362173268" name="図 36217326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173268" name="図 362173268" descr="グラフ が含まれている画像&#10;&#10;自動的に生成された説明"/>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38700" cy="1828800"/>
                      </a:xfrm>
                      <a:prstGeom prst="rect">
                        <a:avLst/>
                      </a:prstGeom>
                      <a:noFill/>
                      <a:ln>
                        <a:noFill/>
                      </a:ln>
                    </pic:spPr>
                  </pic:pic>
                </a:graphicData>
              </a:graphic>
            </wp:inline>
          </w:drawing>
        </w:r>
      </w:ins>
    </w:p>
    <w:p w:rsidR="00644FEB" w:rsidRDefault="00CF6C33">
      <w:pPr>
        <w:pStyle w:val="TF"/>
        <w:rPr>
          <w:ins w:id="5308" w:author="Huawei" w:date="2024-02-02T15:20:00Z"/>
        </w:rPr>
      </w:pPr>
      <w:ins w:id="5309" w:author="Huawei" w:date="2024-02-02T15:20:00Z">
        <w:r>
          <w:t>Figure A.</w:t>
        </w:r>
      </w:ins>
      <w:ins w:id="5310" w:author="Huawei" w:date="2024-02-02T15:23:00Z">
        <w:r>
          <w:t>X1.Y1.Z2</w:t>
        </w:r>
      </w:ins>
      <w:ins w:id="5311" w:author="Huawei" w:date="2024-02-02T15:20:00Z">
        <w:r>
          <w:t>.3.1-1: SNR variation for CSI-RS-based beam failure detection and link recovery testing in non-DRX mode</w:t>
        </w:r>
      </w:ins>
    </w:p>
    <w:p w:rsidR="00644FEB" w:rsidRDefault="00644FEB">
      <w:pPr>
        <w:rPr>
          <w:ins w:id="5312" w:author="Huawei" w:date="2024-02-02T15:20:00Z"/>
        </w:rPr>
      </w:pPr>
    </w:p>
    <w:p w:rsidR="00644FEB" w:rsidRDefault="00CF6C33">
      <w:pPr>
        <w:pStyle w:val="TH"/>
        <w:rPr>
          <w:ins w:id="5313" w:author="Huawei" w:date="2024-02-02T15:20:00Z"/>
        </w:rPr>
      </w:pPr>
      <w:ins w:id="5314" w:author="Huawei" w:date="2024-02-02T15:20:00Z">
        <w:r>
          <w:rPr>
            <w:noProof/>
            <w:lang w:val="en-US" w:eastAsia="zh-CN"/>
          </w:rPr>
          <w:drawing>
            <wp:inline distT="0" distB="0" distL="0" distR="0">
              <wp:extent cx="5372100" cy="1876425"/>
              <wp:effectExtent l="0" t="0" r="0" b="9525"/>
              <wp:docPr id="1470323302" name="図 1470323302"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0323302" name="図 1470323302" descr="文字と写真のスクリーンショット&#10;&#10;自動的に生成された説明"/>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5372100" cy="1876425"/>
                      </a:xfrm>
                      <a:prstGeom prst="rect">
                        <a:avLst/>
                      </a:prstGeom>
                      <a:noFill/>
                      <a:ln>
                        <a:noFill/>
                      </a:ln>
                    </pic:spPr>
                  </pic:pic>
                </a:graphicData>
              </a:graphic>
            </wp:inline>
          </w:drawing>
        </w:r>
      </w:ins>
    </w:p>
    <w:p w:rsidR="00644FEB" w:rsidRDefault="00CF6C33">
      <w:pPr>
        <w:pStyle w:val="TF"/>
        <w:rPr>
          <w:ins w:id="5315" w:author="Huawei" w:date="2024-02-02T15:20:00Z"/>
        </w:rPr>
      </w:pPr>
      <w:ins w:id="5316" w:author="Huawei" w:date="2024-02-02T15:20:00Z">
        <w:r>
          <w:t>Figure A.</w:t>
        </w:r>
      </w:ins>
      <w:ins w:id="5317" w:author="Huawei" w:date="2024-02-02T15:23:00Z">
        <w:r>
          <w:t>X1.Y1.Z2</w:t>
        </w:r>
      </w:ins>
      <w:ins w:id="5318" w:author="Huawei" w:date="2024-02-02T15:20:00Z">
        <w:r>
          <w:t>.3.1-2: L1-RSRP level variation for CSI-RS based beam failure detection and link recov</w:t>
        </w:r>
        <w:r>
          <w:t>ery testing in non-DRX mode</w:t>
        </w:r>
      </w:ins>
    </w:p>
    <w:p w:rsidR="00644FEB" w:rsidRDefault="00644FEB">
      <w:pPr>
        <w:rPr>
          <w:ins w:id="5319" w:author="Huawei" w:date="2024-02-02T15:20:00Z"/>
        </w:rPr>
      </w:pPr>
    </w:p>
    <w:p w:rsidR="00644FEB" w:rsidRDefault="00CF6C33">
      <w:pPr>
        <w:pStyle w:val="5"/>
        <w:rPr>
          <w:ins w:id="5320" w:author="Huawei" w:date="2024-02-02T15:20:00Z"/>
          <w:snapToGrid w:val="0"/>
        </w:rPr>
      </w:pPr>
      <w:ins w:id="5321" w:author="Huawei" w:date="2024-02-02T15:20:00Z">
        <w:r>
          <w:rPr>
            <w:snapToGrid w:val="0"/>
          </w:rPr>
          <w:t>A.</w:t>
        </w:r>
      </w:ins>
      <w:ins w:id="5322" w:author="Huawei" w:date="2024-02-02T15:23:00Z">
        <w:r>
          <w:rPr>
            <w:snapToGrid w:val="0"/>
          </w:rPr>
          <w:t>X1.Y1.Z2</w:t>
        </w:r>
      </w:ins>
      <w:ins w:id="5323" w:author="Huawei" w:date="2024-02-02T15:20:00Z">
        <w:r>
          <w:rPr>
            <w:snapToGrid w:val="0"/>
          </w:rPr>
          <w:t>.3.2</w:t>
        </w:r>
        <w:r>
          <w:rPr>
            <w:snapToGrid w:val="0"/>
          </w:rPr>
          <w:tab/>
          <w:t>Test Requirements</w:t>
        </w:r>
        <w:bookmarkEnd w:id="5306"/>
      </w:ins>
    </w:p>
    <w:p w:rsidR="00644FEB" w:rsidRDefault="00CF6C33">
      <w:pPr>
        <w:rPr>
          <w:ins w:id="5324" w:author="Huawei" w:date="2024-02-02T15:20:00Z"/>
        </w:rPr>
      </w:pPr>
      <w:ins w:id="5325" w:author="Huawei" w:date="2024-02-02T15:20:00Z">
        <w:r>
          <w:t xml:space="preserve">The UE behaviour during time durations T1, T2, T3, T4 </w:t>
        </w:r>
        <w:r>
          <w:rPr>
            <w:lang w:eastAsia="zh-CN"/>
          </w:rPr>
          <w:t xml:space="preserve">and </w:t>
        </w:r>
        <w:r>
          <w:t>T5 shall be as follows:</w:t>
        </w:r>
      </w:ins>
    </w:p>
    <w:p w:rsidR="00644FEB" w:rsidRDefault="00CF6C33">
      <w:pPr>
        <w:rPr>
          <w:ins w:id="5326" w:author="Huawei" w:date="2024-02-02T15:20:00Z"/>
          <w:lang w:eastAsia="zh-CN"/>
        </w:rPr>
      </w:pPr>
      <w:ins w:id="5327" w:author="Huawei" w:date="2024-02-02T15:20:00Z">
        <w:r>
          <w:t xml:space="preserve">During the </w:t>
        </w:r>
        <w:r>
          <w:rPr>
            <w:lang w:eastAsia="zh-CN"/>
          </w:rPr>
          <w:t>time duration T1 and T2, the UE shall transmit uplink signal at least in all subframes configured for</w:t>
        </w:r>
        <w:r>
          <w:rPr>
            <w:lang w:eastAsia="zh-CN"/>
          </w:rPr>
          <w:t xml:space="preserve"> CSI transmission on Cell 1.</w:t>
        </w:r>
      </w:ins>
    </w:p>
    <w:p w:rsidR="00644FEB" w:rsidRDefault="00CF6C33">
      <w:pPr>
        <w:rPr>
          <w:ins w:id="5328" w:author="Huawei" w:date="2024-02-02T15:20:00Z"/>
        </w:rPr>
      </w:pPr>
      <w:ins w:id="5329" w:author="Huawei" w:date="2024-02-02T15:20: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rsidR="00644FEB" w:rsidRDefault="00CF6C33">
      <w:pPr>
        <w:rPr>
          <w:ins w:id="5330" w:author="Huawei" w:date="2024-02-02T15:20:00Z"/>
        </w:rPr>
      </w:pPr>
      <w:ins w:id="5331" w:author="Huawei" w:date="2024-02-02T15:20:00Z">
        <w:r>
          <w:t xml:space="preserve">During T3 the </w:t>
        </w:r>
        <w:r>
          <w:t>shall detect beam failure and initiat link recovery. During T4 and T5 the UE measures and evaluate beam candidate from beam candidate set q</w:t>
        </w:r>
        <w:r>
          <w:rPr>
            <w:vertAlign w:val="subscript"/>
          </w:rPr>
          <w:t>1</w:t>
        </w:r>
        <w:r>
          <w:t>.</w:t>
        </w:r>
      </w:ins>
    </w:p>
    <w:p w:rsidR="00644FEB" w:rsidRDefault="00CF6C33">
      <w:pPr>
        <w:rPr>
          <w:ins w:id="5332" w:author="Huawei" w:date="2024-02-02T15:20:00Z"/>
        </w:rPr>
      </w:pPr>
      <w:ins w:id="5333" w:author="Huawei" w:date="2024-02-02T15:20:00Z">
        <w:r>
          <w:t>No later than time point F occurring no later than D1 = 30+10 ms after the start of T5, the UE shall transmit prea</w:t>
        </w:r>
        <w:r>
          <w:t>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rsidR="00644FEB" w:rsidRDefault="00CF6C33">
      <w:pPr>
        <w:rPr>
          <w:ins w:id="5334" w:author="Huawei" w:date="2024-02-02T15:20:00Z"/>
        </w:rPr>
      </w:pPr>
      <w:ins w:id="5335" w:author="Huawei" w:date="2024-02-02T15:20:00Z">
        <w:r>
          <w:t>Test is concluded once the test equipment has received the initial preamble transmis</w:t>
        </w:r>
        <w:r>
          <w:t>sion from the UE. The rate of correct events observed during repeated tests shall be at least 90%.</w:t>
        </w:r>
      </w:ins>
    </w:p>
    <w:p w:rsidR="00644FEB" w:rsidRDefault="00644FEB">
      <w:pPr>
        <w:pStyle w:val="30"/>
        <w:ind w:left="0" w:firstLine="0"/>
        <w:jc w:val="cente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2&gt;</w:t>
      </w:r>
    </w:p>
    <w:p w:rsidR="00644FEB" w:rsidRDefault="00644FEB">
      <w:pPr>
        <w:rPr>
          <w:lang w:eastAsia="zh-CN"/>
        </w:rPr>
      </w:pPr>
    </w:p>
    <w:p w:rsidR="00644FEB" w:rsidRDefault="00644FEB">
      <w:pPr>
        <w:rPr>
          <w:lang w:eastAsia="zh-CN"/>
        </w:rP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3&gt;</w:t>
      </w:r>
    </w:p>
    <w:p w:rsidR="00644FEB" w:rsidRDefault="00CF6C33">
      <w:pPr>
        <w:pStyle w:val="40"/>
        <w:rPr>
          <w:ins w:id="5336" w:author="Huawei" w:date="2024-02-02T15:20:00Z"/>
        </w:rPr>
      </w:pPr>
      <w:bookmarkStart w:id="5337" w:name="_Toc535476569"/>
      <w:ins w:id="5338" w:author="Huawei" w:date="2024-02-02T15:20:00Z">
        <w:r>
          <w:t>A.</w:t>
        </w:r>
      </w:ins>
      <w:ins w:id="5339" w:author="Huawei" w:date="2024-02-02T15:23:00Z">
        <w:r>
          <w:t>X1.Y1.Z3</w:t>
        </w:r>
      </w:ins>
      <w:ins w:id="5340" w:author="Huawei" w:date="2024-02-02T15:20:00Z">
        <w:r>
          <w:t>.1</w:t>
        </w:r>
        <w:r>
          <w:rPr>
            <w:szCs w:val="24"/>
          </w:rPr>
          <w:tab/>
        </w:r>
        <w:r>
          <w:t>DCI-based and Timer-based Active BWP Switch</w:t>
        </w:r>
        <w:bookmarkEnd w:id="5337"/>
      </w:ins>
    </w:p>
    <w:p w:rsidR="00644FEB" w:rsidRDefault="00CF6C33">
      <w:pPr>
        <w:pStyle w:val="5"/>
        <w:rPr>
          <w:ins w:id="5341" w:author="Huawei" w:date="2024-02-02T15:20:00Z"/>
        </w:rPr>
      </w:pPr>
      <w:ins w:id="5342" w:author="Huawei" w:date="2024-02-02T15:20:00Z">
        <w:r>
          <w:rPr>
            <w:rFonts w:cs="Arial"/>
            <w:szCs w:val="22"/>
          </w:rPr>
          <w:t>A.</w:t>
        </w:r>
      </w:ins>
      <w:ins w:id="5343" w:author="Huawei" w:date="2024-02-02T15:23:00Z">
        <w:r>
          <w:rPr>
            <w:rFonts w:cs="Arial"/>
            <w:szCs w:val="22"/>
          </w:rPr>
          <w:t>X1.Y1.Z3</w:t>
        </w:r>
      </w:ins>
      <w:ins w:id="5344" w:author="Huawei" w:date="2024-02-02T15:20:00Z">
        <w:r>
          <w:rPr>
            <w:rFonts w:cs="Arial"/>
            <w:szCs w:val="22"/>
          </w:rPr>
          <w:t>.1.2</w:t>
        </w:r>
        <w:r>
          <w:rPr>
            <w:rFonts w:cs="Arial"/>
            <w:szCs w:val="22"/>
          </w:rPr>
          <w:tab/>
          <w:t xml:space="preserve">NR FR1 DL active BWP switch </w:t>
        </w:r>
        <w:r>
          <w:rPr>
            <w:lang w:eastAsia="zh-CN"/>
          </w:rPr>
          <w:t>with</w:t>
        </w:r>
        <w:r>
          <w:t xml:space="preserve"> non-DRX in </w:t>
        </w:r>
        <w:r>
          <w:rPr>
            <w:lang w:eastAsia="zh-CN"/>
          </w:rPr>
          <w:t>SA</w:t>
        </w:r>
      </w:ins>
    </w:p>
    <w:p w:rsidR="00644FEB" w:rsidRDefault="00CF6C33">
      <w:pPr>
        <w:pStyle w:val="H6"/>
        <w:rPr>
          <w:ins w:id="5345" w:author="Huawei" w:date="2024-02-02T15:20:00Z"/>
        </w:rPr>
      </w:pPr>
      <w:bookmarkStart w:id="5346" w:name="_Toc383691580"/>
      <w:ins w:id="5347" w:author="Huawei" w:date="2024-02-02T15:20:00Z">
        <w:r>
          <w:rPr>
            <w:rFonts w:eastAsia="MS Mincho"/>
          </w:rPr>
          <w:t>A.</w:t>
        </w:r>
      </w:ins>
      <w:ins w:id="5348" w:author="Huawei" w:date="2024-02-02T15:23:00Z">
        <w:r>
          <w:rPr>
            <w:rFonts w:eastAsia="MS Mincho"/>
          </w:rPr>
          <w:t>X1.Y1.Z3</w:t>
        </w:r>
      </w:ins>
      <w:ins w:id="5349" w:author="Huawei" w:date="2024-02-02T15:20:00Z">
        <w:r>
          <w:rPr>
            <w:rFonts w:eastAsia="MS Mincho"/>
          </w:rPr>
          <w:t>.1.2.1</w:t>
        </w:r>
        <w:r>
          <w:rPr>
            <w:rFonts w:eastAsia="MS Mincho"/>
          </w:rPr>
          <w:tab/>
          <w:t>Test Purpose and Environment</w:t>
        </w:r>
        <w:bookmarkEnd w:id="5346"/>
      </w:ins>
    </w:p>
    <w:p w:rsidR="00644FEB" w:rsidRDefault="00CF6C33">
      <w:pPr>
        <w:jc w:val="both"/>
        <w:rPr>
          <w:ins w:id="5350" w:author="Huawei" w:date="2024-02-02T15:20:00Z"/>
          <w:lang w:eastAsia="zh-CN"/>
        </w:rPr>
      </w:pPr>
      <w:ins w:id="5351" w:author="Huawei" w:date="2024-02-02T15:20:00Z">
        <w:r>
          <w:t xml:space="preserve">The purpose of this test is to verify the DL BWP switch delay requirement defined in clause </w:t>
        </w:r>
        <w:r>
          <w:rPr>
            <w:highlight w:val="yellow"/>
          </w:rPr>
          <w:t>8.6D.</w:t>
        </w:r>
      </w:ins>
    </w:p>
    <w:p w:rsidR="00644FEB" w:rsidRDefault="00CF6C33">
      <w:pPr>
        <w:jc w:val="both"/>
        <w:rPr>
          <w:ins w:id="5352" w:author="Huawei" w:date="2024-02-02T15:20:00Z"/>
        </w:rPr>
      </w:pPr>
      <w:ins w:id="5353" w:author="Huawei" w:date="2024-02-02T15:20:00Z">
        <w:r>
          <w:rPr>
            <w:lang w:eastAsia="zh-CN"/>
          </w:rPr>
          <w:t>The</w:t>
        </w:r>
        <w:r>
          <w:t xml:space="preserve"> </w:t>
        </w:r>
        <w:r>
          <w:rPr>
            <w:lang w:eastAsia="zh-CN"/>
          </w:rPr>
          <w:t>s</w:t>
        </w:r>
        <w:r>
          <w:t>upported test configurations are shown in Table A.</w:t>
        </w:r>
      </w:ins>
      <w:ins w:id="5354" w:author="Huawei" w:date="2024-02-02T15:23:00Z">
        <w:r>
          <w:rPr>
            <w:rFonts w:eastAsia="MS Mincho"/>
            <w:bCs/>
          </w:rPr>
          <w:t>X1.Y1.Z3</w:t>
        </w:r>
      </w:ins>
      <w:ins w:id="5355" w:author="Huawei" w:date="2024-02-02T15:20:00Z">
        <w:r>
          <w:rPr>
            <w:rFonts w:eastAsia="MS Mincho"/>
            <w:bCs/>
          </w:rPr>
          <w:t>.1.2</w:t>
        </w:r>
        <w:r>
          <w:t>.1-1.</w:t>
        </w:r>
        <w:r>
          <w:rPr>
            <w:lang w:eastAsia="zh-CN"/>
          </w:rPr>
          <w:t xml:space="preserve"> </w:t>
        </w:r>
        <w:r>
          <w:t xml:space="preserve">The test scenario comprises of </w:t>
        </w:r>
        <w:r>
          <w:rPr>
            <w:lang w:eastAsia="zh-CN"/>
          </w:rPr>
          <w:t>one</w:t>
        </w:r>
        <w:r>
          <w:t xml:space="preserve"> c</w:t>
        </w:r>
        <w:r>
          <w:t>ell (Cell 1) as given in Table A.</w:t>
        </w:r>
      </w:ins>
      <w:ins w:id="5356" w:author="Huawei" w:date="2024-02-02T15:23:00Z">
        <w:r>
          <w:rPr>
            <w:rFonts w:eastAsia="MS Mincho"/>
            <w:bCs/>
          </w:rPr>
          <w:t>X1.Y1.Z3</w:t>
        </w:r>
      </w:ins>
      <w:ins w:id="5357" w:author="Huawei" w:date="2024-02-02T15:20:00Z">
        <w:r>
          <w:rPr>
            <w:rFonts w:eastAsia="MS Mincho"/>
            <w:bCs/>
          </w:rPr>
          <w:t>.1.2</w:t>
        </w:r>
        <w:r>
          <w:t>.1-2. Cell-specific parameters of the cell are specified in Table A.</w:t>
        </w:r>
      </w:ins>
      <w:ins w:id="5358" w:author="Huawei" w:date="2024-02-02T15:23:00Z">
        <w:r>
          <w:rPr>
            <w:rFonts w:eastAsia="MS Mincho"/>
            <w:bCs/>
          </w:rPr>
          <w:t>X1.Y1.Z3</w:t>
        </w:r>
      </w:ins>
      <w:ins w:id="5359" w:author="Huawei" w:date="2024-02-02T15:20:00Z">
        <w:r>
          <w:rPr>
            <w:rFonts w:eastAsia="MS Mincho"/>
            <w:bCs/>
          </w:rPr>
          <w:t>.1.2</w:t>
        </w:r>
        <w:r>
          <w:t xml:space="preserve">.1-3 below. </w:t>
        </w:r>
      </w:ins>
    </w:p>
    <w:p w:rsidR="00644FEB" w:rsidRDefault="00CF6C33">
      <w:pPr>
        <w:jc w:val="both"/>
        <w:rPr>
          <w:ins w:id="5360" w:author="Huawei" w:date="2024-02-02T15:20:00Z"/>
        </w:rPr>
      </w:pPr>
      <w:ins w:id="5361" w:author="Huawei" w:date="2024-02-02T15:20:00Z">
        <w:r>
          <w:t>PDCCHs indicating new transmissions shall be sent continuously</w:t>
        </w:r>
        <w:r>
          <w:rPr>
            <w:lang w:eastAsia="zh-CN"/>
          </w:rPr>
          <w:t xml:space="preserve"> on </w:t>
        </w:r>
        <w:r>
          <w:t>Cell 1 to ensure that the UE will have ACK/NACK send</w:t>
        </w:r>
        <w:r>
          <w:t xml:space="preserve">ing. </w:t>
        </w:r>
      </w:ins>
    </w:p>
    <w:p w:rsidR="00644FEB" w:rsidRDefault="00CF6C33">
      <w:pPr>
        <w:jc w:val="both"/>
        <w:rPr>
          <w:ins w:id="5362" w:author="Huawei" w:date="2024-02-02T15:20:00Z"/>
        </w:rPr>
      </w:pPr>
      <w:ins w:id="5363" w:author="Huawei" w:date="2024-02-02T15:20:00Z">
        <w:r>
          <w:t xml:space="preserve">Before the test starts, </w:t>
        </w:r>
      </w:ins>
    </w:p>
    <w:p w:rsidR="00644FEB" w:rsidRDefault="00CF6C33">
      <w:pPr>
        <w:ind w:left="568" w:hanging="284"/>
        <w:rPr>
          <w:ins w:id="5364" w:author="Huawei" w:date="2024-02-02T15:20:00Z"/>
        </w:rPr>
      </w:pPr>
      <w:ins w:id="5365" w:author="Huawei" w:date="2024-02-02T15:20:00Z">
        <w:r>
          <w:t>-</w:t>
        </w:r>
        <w:r>
          <w:tab/>
          <w:t>UE is connected to Cell 1 on radio channel 1.</w:t>
        </w:r>
      </w:ins>
    </w:p>
    <w:p w:rsidR="00644FEB" w:rsidRDefault="00CF6C33">
      <w:pPr>
        <w:ind w:left="568" w:hanging="284"/>
        <w:rPr>
          <w:ins w:id="5366" w:author="Huawei" w:date="2024-02-02T15:20:00Z"/>
        </w:rPr>
      </w:pPr>
      <w:ins w:id="5367" w:author="Huawei" w:date="2024-02-02T15:20:00Z">
        <w:r>
          <w:t>-</w:t>
        </w:r>
        <w:r>
          <w:tab/>
          <w:t>UE is configured with 2 different UE-specific downlink bandwidth parts, BWP-1 and BWP-2 before starting the test. BWP-1 and BWP-2 always include bandwidth of the initial DL BW</w:t>
        </w:r>
        <w:r>
          <w:t>P and SSB.</w:t>
        </w:r>
      </w:ins>
    </w:p>
    <w:p w:rsidR="00644FEB" w:rsidRDefault="00CF6C33">
      <w:pPr>
        <w:ind w:left="568" w:hanging="284"/>
        <w:rPr>
          <w:ins w:id="5368" w:author="Huawei" w:date="2024-02-02T15:20:00Z"/>
        </w:rPr>
      </w:pPr>
      <w:ins w:id="5369" w:author="Huawei" w:date="2024-02-02T15:20:00Z">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ins>
    </w:p>
    <w:p w:rsidR="00644FEB" w:rsidRDefault="00CF6C33">
      <w:pPr>
        <w:ind w:left="568" w:hanging="284"/>
        <w:rPr>
          <w:ins w:id="5370" w:author="Huawei" w:date="2024-02-02T15:20:00Z"/>
        </w:rPr>
      </w:pPr>
      <w:ins w:id="5371" w:author="Huawei" w:date="2024-02-02T15:20:00Z">
        <w:r>
          <w:t>-</w:t>
        </w:r>
        <w:r>
          <w:tab/>
          <w:t xml:space="preserve">UE is configured with a </w:t>
        </w:r>
        <w:r>
          <w:rPr>
            <w:i/>
            <w:lang w:eastAsia="zh-CN"/>
          </w:rPr>
          <w:t>bwp-InactivityTimer</w:t>
        </w:r>
        <w:r>
          <w:rPr>
            <w:lang w:eastAsia="zh-CN"/>
          </w:rPr>
          <w:t xml:space="preserve"> timer value for Cell1</w:t>
        </w:r>
        <w:r>
          <w:t xml:space="preserve">. </w:t>
        </w:r>
      </w:ins>
    </w:p>
    <w:p w:rsidR="00644FEB" w:rsidRDefault="00CF6C33">
      <w:pPr>
        <w:jc w:val="both"/>
        <w:rPr>
          <w:ins w:id="5372" w:author="Huawei" w:date="2024-02-02T15:20:00Z"/>
        </w:rPr>
      </w:pPr>
      <w:ins w:id="5373" w:author="Huawei" w:date="2024-02-02T15:20:00Z">
        <w:r>
          <w:rPr>
            <w:lang w:eastAsia="zh-CN"/>
          </w:rPr>
          <w:t xml:space="preserve">The </w:t>
        </w:r>
        <w:r>
          <w:t>cell</w:t>
        </w:r>
        <w:r>
          <w:rPr>
            <w:lang w:eastAsia="zh-CN"/>
          </w:rPr>
          <w:t xml:space="preserve"> ha</w:t>
        </w:r>
        <w:r>
          <w:t xml:space="preserve">s constant signal levels throughout the test. </w:t>
        </w:r>
      </w:ins>
    </w:p>
    <w:p w:rsidR="00644FEB" w:rsidRDefault="00CF6C33">
      <w:pPr>
        <w:jc w:val="both"/>
        <w:rPr>
          <w:ins w:id="5374" w:author="Huawei" w:date="2024-02-02T15:20:00Z"/>
        </w:rPr>
      </w:pPr>
      <w:ins w:id="5375" w:author="Huawei" w:date="2024-02-02T15:20:00Z">
        <w:r>
          <w:t xml:space="preserve">The test consists of 3 successive time periods, with durations of T1, T2, and T3, respectively. </w:t>
        </w:r>
      </w:ins>
    </w:p>
    <w:p w:rsidR="00644FEB" w:rsidRDefault="00CF6C33">
      <w:pPr>
        <w:jc w:val="both"/>
        <w:rPr>
          <w:ins w:id="5376" w:author="Huawei" w:date="2024-02-02T15:20:00Z"/>
        </w:rPr>
      </w:pPr>
      <w:ins w:id="5377" w:author="Huawei" w:date="2024-02-02T15:20:00Z">
        <w:r>
          <w:t>During T1,</w:t>
        </w:r>
      </w:ins>
    </w:p>
    <w:p w:rsidR="00644FEB" w:rsidRDefault="00CF6C33">
      <w:pPr>
        <w:pStyle w:val="B10"/>
        <w:rPr>
          <w:ins w:id="5378" w:author="Huawei" w:date="2024-02-02T15:20:00Z"/>
          <w:lang w:eastAsia="zh-CN"/>
        </w:rPr>
      </w:pPr>
      <w:ins w:id="5379" w:author="Huawei" w:date="2024-02-02T15:20:00Z">
        <w:r>
          <w:rPr>
            <w:lang w:eastAsia="zh-CN"/>
          </w:rPr>
          <w:tab/>
          <w:t>Time period T1 starts when a DCI format 1_1 command for DL BWP switch, sent from the test equipment to the UE, is received at the UE side in Cell1’</w:t>
        </w:r>
        <w:r>
          <w:rPr>
            <w:lang w:eastAsia="zh-CN"/>
          </w:rPr>
          <w:t xml:space="preserve">s slot # denoted </w:t>
        </w:r>
        <w:r>
          <w:rPr>
            <w:i/>
            <w:lang w:eastAsia="zh-CN"/>
          </w:rPr>
          <w:t>i</w:t>
        </w:r>
        <w:r>
          <w:rPr>
            <w:lang w:eastAsia="zh-CN"/>
          </w:rPr>
          <w:t>. The UE shall switch its bandwidth part from BWP-1 to BWP-2.</w:t>
        </w:r>
      </w:ins>
    </w:p>
    <w:p w:rsidR="00644FEB" w:rsidRDefault="00CF6C33">
      <w:pPr>
        <w:pStyle w:val="B10"/>
        <w:rPr>
          <w:ins w:id="5380" w:author="Huawei" w:date="2024-02-02T15:20:00Z"/>
          <w:lang w:eastAsia="zh-CN"/>
        </w:rPr>
      </w:pPr>
      <w:ins w:id="5381" w:author="Huawei" w:date="2024-02-02T15:20:00Z">
        <w:r>
          <w:rPr>
            <w:lang w:eastAsia="zh-CN"/>
          </w:rPr>
          <w:tab/>
          <w:t>The UE shall be able to receive PDSCH on the first DL slot that occurs after the beginning of Cell1’s DL slot (</w:t>
        </w:r>
        <w:r>
          <w:rPr>
            <w:i/>
            <w:lang w:eastAsia="zh-CN"/>
          </w:rPr>
          <w:t>i+T</w:t>
        </w:r>
        <w:r>
          <w:rPr>
            <w:i/>
            <w:vertAlign w:val="subscript"/>
            <w:lang w:eastAsia="zh-CN"/>
          </w:rPr>
          <w:t>BWPswitchDelay</w:t>
        </w:r>
        <w:r>
          <w:rPr>
            <w:lang w:eastAsia="zh-CN"/>
          </w:rPr>
          <w:t xml:space="preserve">) as defined in </w:t>
        </w:r>
        <w:r>
          <w:t xml:space="preserve">clause 8.6 and starts to </w:t>
        </w:r>
        <w:r>
          <w:rPr>
            <w:lang w:eastAsia="zh-CN"/>
          </w:rPr>
          <w:t>report</w:t>
        </w:r>
        <w:r>
          <w:rPr>
            <w:lang w:eastAsia="zh-CN"/>
          </w:rPr>
          <w:t xml:space="preserve"> valid ACK/NACK for the Cell1 no later than the first UL slot that occurs after the beginning of slot (</w:t>
        </w:r>
        <w:r>
          <w:rPr>
            <w:i/>
            <w:lang w:eastAsia="zh-CN"/>
          </w:rPr>
          <w:t>i+T</w:t>
        </w:r>
        <w:r>
          <w:rPr>
            <w:i/>
            <w:vertAlign w:val="subscript"/>
            <w:lang w:eastAsia="zh-CN"/>
          </w:rPr>
          <w:t>BWPswitchDelay</w:t>
        </w:r>
        <w:r>
          <w:rPr>
            <w:i/>
            <w:lang w:eastAsia="zh-CN"/>
          </w:rPr>
          <w:t>+k1</w:t>
        </w:r>
        <w:r>
          <w:rPr>
            <w:lang w:eastAsia="zh-CN"/>
          </w:rPr>
          <w:t xml:space="preserve">). </w:t>
        </w:r>
        <w:r>
          <w:t xml:space="preserve">The UE shall be continuously scheduled on Cell1’s BWP-2 starting from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lang w:eastAsia="zh-CN"/>
          </w:rPr>
          <w:t>+T</w:t>
        </w:r>
        <w:r>
          <w:rPr>
            <w:i/>
            <w:vertAlign w:val="subscript"/>
            <w:lang w:eastAsia="zh-CN"/>
          </w:rPr>
          <w:t>BWPswitchDelay</w:t>
        </w:r>
        <w:r>
          <w:rPr>
            <w:lang w:eastAsia="zh-CN"/>
          </w:rPr>
          <w:t>).</w:t>
        </w:r>
      </w:ins>
    </w:p>
    <w:p w:rsidR="00644FEB" w:rsidRDefault="00CF6C33">
      <w:pPr>
        <w:jc w:val="both"/>
        <w:rPr>
          <w:ins w:id="5382" w:author="Huawei" w:date="2024-02-02T15:20:00Z"/>
          <w:rFonts w:cs="v4.2.0"/>
        </w:rPr>
      </w:pPr>
      <w:ins w:id="5383" w:author="Huawei" w:date="2024-02-02T15:20:00Z">
        <w:r>
          <w:t xml:space="preserve">During T2, </w:t>
        </w:r>
        <w:r>
          <w:rPr>
            <w:rFonts w:cs="v4.2.0"/>
          </w:rPr>
          <w:t xml:space="preserve">the test equipment won’t transmit DCI format for PDSCH reception on Cell1. </w:t>
        </w:r>
      </w:ins>
    </w:p>
    <w:p w:rsidR="00644FEB" w:rsidRDefault="00CF6C33">
      <w:pPr>
        <w:jc w:val="both"/>
        <w:rPr>
          <w:ins w:id="5384" w:author="Huawei" w:date="2024-02-02T15:20:00Z"/>
        </w:rPr>
      </w:pPr>
      <w:ins w:id="5385" w:author="Huawei" w:date="2024-02-02T15:20:00Z">
        <w:r>
          <w:t>During T3,</w:t>
        </w:r>
      </w:ins>
    </w:p>
    <w:p w:rsidR="00644FEB" w:rsidRDefault="00CF6C33">
      <w:pPr>
        <w:pStyle w:val="B10"/>
        <w:rPr>
          <w:ins w:id="5386" w:author="Huawei" w:date="2024-02-02T15:20:00Z"/>
          <w:lang w:eastAsia="zh-CN"/>
        </w:rPr>
      </w:pPr>
      <w:ins w:id="5387" w:author="Huawei" w:date="2024-02-02T15:20:00Z">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w:t>
        </w:r>
        <w:r>
          <w:rPr>
            <w:lang w:eastAsia="zh-CN"/>
          </w:rPr>
          <w:t xml:space="preserve"> The UE shall switch its bandwidth part from BWP-2 back to the default bandwidth part – BWP-1.</w:t>
        </w:r>
      </w:ins>
    </w:p>
    <w:p w:rsidR="00644FEB" w:rsidRDefault="00CF6C33">
      <w:pPr>
        <w:pStyle w:val="B10"/>
        <w:rPr>
          <w:ins w:id="5388" w:author="Huawei" w:date="2024-02-02T15:20:00Z"/>
          <w:lang w:eastAsia="zh-CN"/>
        </w:rPr>
      </w:pPr>
      <w:ins w:id="5389" w:author="Huawei" w:date="2024-02-02T15:20:00Z">
        <w:r>
          <w:rPr>
            <w:lang w:eastAsia="zh-CN"/>
          </w:rPr>
          <w:tab/>
          <w:t>The UE shall be able to receive PDSCH on the first DL slot that occurs after the beginning of Cell1’s slot (</w:t>
        </w:r>
        <w:r>
          <w:rPr>
            <w:i/>
            <w:lang w:eastAsia="zh-CN"/>
          </w:rPr>
          <w:t>j+T</w:t>
        </w:r>
        <w:r>
          <w:rPr>
            <w:i/>
            <w:vertAlign w:val="subscript"/>
            <w:lang w:eastAsia="zh-CN"/>
          </w:rPr>
          <w:t>BWPswitchDelay</w:t>
        </w:r>
        <w:r>
          <w:rPr>
            <w:lang w:eastAsia="zh-CN"/>
          </w:rPr>
          <w:t xml:space="preserve">) as defined in </w:t>
        </w:r>
        <w:r>
          <w:t>clause 8.6 and star</w:t>
        </w:r>
        <w:r>
          <w:t xml:space="preserve">ts to </w:t>
        </w:r>
        <w:r>
          <w:rPr>
            <w:lang w:eastAsia="zh-CN"/>
          </w:rPr>
          <w:t>report valid ACK/NACK for the Cell1 at latest on the first UL slot that occurs after the beginning of slot (</w:t>
        </w:r>
        <w:r>
          <w:rPr>
            <w:i/>
            <w:lang w:eastAsia="zh-CN"/>
          </w:rPr>
          <w:t>j+T</w:t>
        </w:r>
        <w:r>
          <w:rPr>
            <w:i/>
            <w:vertAlign w:val="subscript"/>
            <w:lang w:eastAsia="zh-CN"/>
          </w:rPr>
          <w:t>BWPswitchDelay</w:t>
        </w:r>
        <w:r>
          <w:rPr>
            <w:i/>
            <w:lang w:eastAsia="zh-CN"/>
          </w:rPr>
          <w:t>+k1</w:t>
        </w:r>
        <w:r>
          <w:rPr>
            <w:lang w:eastAsia="zh-CN"/>
          </w:rPr>
          <w:t xml:space="preserve">). </w:t>
        </w:r>
        <w:r>
          <w:t xml:space="preserve">The UE shall be continuously scheduled on Cell1’s BWP-1 starting from </w:t>
        </w:r>
        <w:r>
          <w:rPr>
            <w:lang w:eastAsia="zh-CN"/>
          </w:rPr>
          <w:t>the first DL slot that occurs after the beginning</w:t>
        </w:r>
        <w:r>
          <w:rPr>
            <w:lang w:eastAsia="zh-CN"/>
          </w:rPr>
          <w:t xml:space="preserve"> of </w:t>
        </w:r>
        <w:r>
          <w:t xml:space="preserve">slot </w:t>
        </w:r>
        <w:r>
          <w:rPr>
            <w:lang w:eastAsia="zh-CN"/>
          </w:rPr>
          <w:t>(</w:t>
        </w:r>
        <w:r>
          <w:rPr>
            <w:i/>
            <w:lang w:eastAsia="zh-CN"/>
          </w:rPr>
          <w:t>j+T</w:t>
        </w:r>
        <w:r>
          <w:rPr>
            <w:i/>
            <w:vertAlign w:val="subscript"/>
            <w:lang w:eastAsia="zh-CN"/>
          </w:rPr>
          <w:t>BWPswitchDelay</w:t>
        </w:r>
        <w:r>
          <w:rPr>
            <w:lang w:eastAsia="zh-CN"/>
          </w:rPr>
          <w:t>).</w:t>
        </w:r>
      </w:ins>
    </w:p>
    <w:p w:rsidR="00644FEB" w:rsidRDefault="00CF6C33">
      <w:pPr>
        <w:rPr>
          <w:ins w:id="5390" w:author="CMCC-shiyuan-0228" w:date="2024-02-29T21:54:00Z"/>
          <w:lang w:eastAsia="zh-CN"/>
        </w:rPr>
      </w:pPr>
      <w:ins w:id="5391" w:author="Huawei" w:date="2024-02-02T15:20:00Z">
        <w:r>
          <w:rPr>
            <w:lang w:eastAsia="zh-CN"/>
          </w:rPr>
          <w:t>The test equipment verifies the DL BWP switch time by counting the slots from the time when the BWP switch command is received or</w:t>
        </w:r>
        <w:r>
          <w:rPr>
            <w:i/>
            <w:lang w:eastAsia="zh-CN"/>
          </w:rPr>
          <w:t xml:space="preserve"> bwp-InactivityTimer</w:t>
        </w:r>
        <w:r>
          <w:rPr>
            <w:lang w:eastAsia="zh-CN"/>
          </w:rPr>
          <w:t xml:space="preserve"> timer expires till an ACK/NACK is received.</w:t>
        </w:r>
      </w:ins>
    </w:p>
    <w:p w:rsidR="00644FEB" w:rsidRDefault="00CF6C33">
      <w:pPr>
        <w:rPr>
          <w:ins w:id="5392" w:author="CMCC-shiyuan-0228" w:date="2024-02-29T21:54:00Z"/>
          <w:lang w:val="en-US" w:eastAsia="zh-CN"/>
        </w:rPr>
      </w:pPr>
      <w:ins w:id="5393" w:author="CMCC-shiyuan-0228" w:date="2024-02-29T21:54:00Z">
        <w:r>
          <w:rPr>
            <w:rFonts w:hint="eastAsia"/>
            <w:lang w:val="en-US" w:eastAsia="zh-CN"/>
          </w:rPr>
          <w:t xml:space="preserve">UE positioning and UE speed are </w:t>
        </w:r>
        <w:r>
          <w:rPr>
            <w:rFonts w:hint="eastAsia"/>
            <w:lang w:val="en-US" w:eastAsia="zh-CN"/>
          </w:rPr>
          <w:t>set by AT command. UE speed is 0km/h, UE specific positioning is emulated by test system.</w:t>
        </w:r>
      </w:ins>
    </w:p>
    <w:p w:rsidR="00644FEB" w:rsidRDefault="00CF6C33">
      <w:pPr>
        <w:rPr>
          <w:ins w:id="5394" w:author="CMCC-shiyuan-0228" w:date="2024-02-29T21:54:00Z"/>
          <w:lang w:val="en-US" w:eastAsia="zh-CN"/>
        </w:rPr>
      </w:pPr>
      <w:ins w:id="5395" w:author="CMCC-shiyuan-0228" w:date="2024-02-29T21:54:00Z">
        <w:r>
          <w:rPr>
            <w:rFonts w:eastAsia="等线" w:hint="eastAsia"/>
            <w:lang w:val="en-US" w:eastAsia="zh-CN"/>
          </w:rPr>
          <w:t xml:space="preserve">The </w:t>
        </w:r>
        <w:r>
          <w:rPr>
            <w:rFonts w:eastAsia="宋体" w:hint="eastAsia"/>
            <w:lang w:val="en-US" w:eastAsia="zh-CN"/>
          </w:rPr>
          <w:t>specific gNB reference location is emulated by test system.</w:t>
        </w:r>
      </w:ins>
    </w:p>
    <w:p w:rsidR="00644FEB" w:rsidRDefault="00644FEB">
      <w:pPr>
        <w:rPr>
          <w:ins w:id="5396" w:author="Huawei" w:date="2024-02-02T15:20:00Z"/>
          <w:lang w:eastAsia="zh-CN"/>
        </w:rPr>
      </w:pPr>
    </w:p>
    <w:p w:rsidR="00644FEB" w:rsidRDefault="00CF6C33">
      <w:pPr>
        <w:pStyle w:val="TH"/>
        <w:rPr>
          <w:ins w:id="5397" w:author="Huawei" w:date="2024-02-02T15:20:00Z"/>
        </w:rPr>
      </w:pPr>
      <w:ins w:id="5398" w:author="Huawei" w:date="2024-02-02T15:20:00Z">
        <w:r>
          <w:t>Table A.</w:t>
        </w:r>
      </w:ins>
      <w:ins w:id="5399" w:author="Huawei" w:date="2024-02-02T15:23:00Z">
        <w:r>
          <w:t>X1.Y1.Z3</w:t>
        </w:r>
      </w:ins>
      <w:ins w:id="5400" w:author="Huawei" w:date="2024-02-02T15:20:00Z">
        <w:r>
          <w:t>.1.2.1-1: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44FEB">
        <w:trPr>
          <w:ins w:id="5401" w:author="Huawei" w:date="2024-02-02T15:20:00Z"/>
        </w:trPr>
        <w:tc>
          <w:tcPr>
            <w:tcW w:w="2330" w:type="dxa"/>
            <w:shd w:val="clear" w:color="auto" w:fill="auto"/>
          </w:tcPr>
          <w:p w:rsidR="00644FEB" w:rsidRDefault="00CF6C33">
            <w:pPr>
              <w:pStyle w:val="TAH"/>
              <w:rPr>
                <w:ins w:id="5402" w:author="Huawei" w:date="2024-02-02T15:20:00Z"/>
              </w:rPr>
            </w:pPr>
            <w:ins w:id="5403" w:author="Huawei" w:date="2024-02-02T15:20:00Z">
              <w:r>
                <w:t>Config</w:t>
              </w:r>
            </w:ins>
          </w:p>
        </w:tc>
        <w:tc>
          <w:tcPr>
            <w:tcW w:w="7299" w:type="dxa"/>
            <w:shd w:val="clear" w:color="auto" w:fill="auto"/>
          </w:tcPr>
          <w:p w:rsidR="00644FEB" w:rsidRDefault="00CF6C33">
            <w:pPr>
              <w:pStyle w:val="TAH"/>
              <w:rPr>
                <w:ins w:id="5404" w:author="Huawei" w:date="2024-02-02T15:20:00Z"/>
              </w:rPr>
            </w:pPr>
            <w:ins w:id="5405" w:author="Huawei" w:date="2024-02-02T15:20:00Z">
              <w:r>
                <w:t>Description</w:t>
              </w:r>
            </w:ins>
          </w:p>
        </w:tc>
      </w:tr>
      <w:tr w:rsidR="00644FEB">
        <w:trPr>
          <w:ins w:id="5406" w:author="Huawei" w:date="2024-02-02T15:20:00Z"/>
        </w:trPr>
        <w:tc>
          <w:tcPr>
            <w:tcW w:w="2330" w:type="dxa"/>
            <w:shd w:val="clear" w:color="auto" w:fill="auto"/>
          </w:tcPr>
          <w:p w:rsidR="00644FEB" w:rsidRDefault="00CF6C33">
            <w:pPr>
              <w:pStyle w:val="TAL"/>
              <w:rPr>
                <w:ins w:id="5407" w:author="Huawei" w:date="2024-02-02T15:20:00Z"/>
              </w:rPr>
            </w:pPr>
            <w:ins w:id="5408" w:author="Huawei" w:date="2024-02-02T15:20:00Z">
              <w:r>
                <w:t>1</w:t>
              </w:r>
            </w:ins>
          </w:p>
        </w:tc>
        <w:tc>
          <w:tcPr>
            <w:tcW w:w="7299" w:type="dxa"/>
            <w:shd w:val="clear" w:color="auto" w:fill="auto"/>
          </w:tcPr>
          <w:p w:rsidR="00644FEB" w:rsidRDefault="00CF6C33">
            <w:pPr>
              <w:pStyle w:val="TAL"/>
              <w:rPr>
                <w:ins w:id="5409" w:author="Huawei" w:date="2024-02-02T15:20:00Z"/>
              </w:rPr>
            </w:pPr>
            <w:ins w:id="5410" w:author="Huawei" w:date="2024-02-02T15:20:00Z">
              <w:r>
                <w:t>NR 15 kHz</w:t>
              </w:r>
              <w:r>
                <w:t xml:space="preserve"> SSB SCS, 10 MHz bandwidth, FDD duplex mode</w:t>
              </w:r>
            </w:ins>
          </w:p>
        </w:tc>
      </w:tr>
      <w:tr w:rsidR="00644FEB">
        <w:trPr>
          <w:ins w:id="5411" w:author="Huawei" w:date="2024-02-02T15:20:00Z"/>
        </w:trPr>
        <w:tc>
          <w:tcPr>
            <w:tcW w:w="2330" w:type="dxa"/>
            <w:shd w:val="clear" w:color="auto" w:fill="auto"/>
          </w:tcPr>
          <w:p w:rsidR="00644FEB" w:rsidRDefault="00CF6C33">
            <w:pPr>
              <w:pStyle w:val="TAL"/>
              <w:rPr>
                <w:ins w:id="5412" w:author="Huawei" w:date="2024-02-02T15:20:00Z"/>
              </w:rPr>
            </w:pPr>
            <w:ins w:id="5413" w:author="Huawei" w:date="2024-02-02T15:20:00Z">
              <w:r>
                <w:t>2</w:t>
              </w:r>
            </w:ins>
          </w:p>
        </w:tc>
        <w:tc>
          <w:tcPr>
            <w:tcW w:w="7299" w:type="dxa"/>
            <w:shd w:val="clear" w:color="auto" w:fill="auto"/>
          </w:tcPr>
          <w:p w:rsidR="00644FEB" w:rsidRDefault="00CF6C33">
            <w:pPr>
              <w:pStyle w:val="TAL"/>
              <w:rPr>
                <w:ins w:id="5414" w:author="Huawei" w:date="2024-02-02T15:20:00Z"/>
              </w:rPr>
            </w:pPr>
            <w:ins w:id="5415" w:author="Huawei" w:date="2024-02-02T15:20:00Z">
              <w:r>
                <w:t>NR 15 kHz SSB SCS, 10 MHz bandwidth, TDD duplex mode</w:t>
              </w:r>
            </w:ins>
          </w:p>
        </w:tc>
      </w:tr>
      <w:tr w:rsidR="00644FEB">
        <w:trPr>
          <w:ins w:id="5416" w:author="Huawei" w:date="2024-02-02T15:20:00Z"/>
        </w:trPr>
        <w:tc>
          <w:tcPr>
            <w:tcW w:w="2330" w:type="dxa"/>
            <w:shd w:val="clear" w:color="auto" w:fill="auto"/>
          </w:tcPr>
          <w:p w:rsidR="00644FEB" w:rsidRDefault="00CF6C33">
            <w:pPr>
              <w:pStyle w:val="TAL"/>
              <w:rPr>
                <w:ins w:id="5417" w:author="Huawei" w:date="2024-02-02T15:20:00Z"/>
              </w:rPr>
            </w:pPr>
            <w:ins w:id="5418" w:author="Huawei" w:date="2024-02-02T15:20:00Z">
              <w:r>
                <w:t>3</w:t>
              </w:r>
            </w:ins>
          </w:p>
        </w:tc>
        <w:tc>
          <w:tcPr>
            <w:tcW w:w="7299" w:type="dxa"/>
            <w:shd w:val="clear" w:color="auto" w:fill="auto"/>
          </w:tcPr>
          <w:p w:rsidR="00644FEB" w:rsidRDefault="00CF6C33">
            <w:pPr>
              <w:pStyle w:val="TAL"/>
              <w:rPr>
                <w:ins w:id="5419" w:author="Huawei" w:date="2024-02-02T15:20:00Z"/>
              </w:rPr>
            </w:pPr>
            <w:ins w:id="5420" w:author="Huawei" w:date="2024-02-02T15:20:00Z">
              <w:r>
                <w:t>NR 30 kHz SSB SCS, 40 MHz bandwidth, TDD duplex mode</w:t>
              </w:r>
            </w:ins>
          </w:p>
        </w:tc>
      </w:tr>
      <w:tr w:rsidR="00644FEB">
        <w:trPr>
          <w:ins w:id="5421" w:author="Huawei" w:date="2024-02-02T15:20:00Z"/>
        </w:trPr>
        <w:tc>
          <w:tcPr>
            <w:tcW w:w="9629" w:type="dxa"/>
            <w:gridSpan w:val="2"/>
            <w:shd w:val="clear" w:color="auto" w:fill="auto"/>
          </w:tcPr>
          <w:p w:rsidR="00644FEB" w:rsidRDefault="00CF6C33">
            <w:pPr>
              <w:pStyle w:val="TAN"/>
              <w:rPr>
                <w:ins w:id="5422" w:author="Huawei" w:date="2024-02-02T15:20:00Z"/>
              </w:rPr>
            </w:pPr>
            <w:ins w:id="5423" w:author="Huawei" w:date="2024-02-02T15:20:00Z">
              <w:r>
                <w:t>Note 1:</w:t>
              </w:r>
              <w:r>
                <w:tab/>
                <w:t>The UE is only required to be tested in one of the supported test configurations.</w:t>
              </w:r>
            </w:ins>
          </w:p>
          <w:p w:rsidR="00644FEB" w:rsidRDefault="00CF6C33">
            <w:pPr>
              <w:pStyle w:val="TAN"/>
              <w:rPr>
                <w:ins w:id="5424" w:author="Huawei" w:date="2024-02-02T15:20:00Z"/>
              </w:rPr>
            </w:pPr>
            <w:ins w:id="5425" w:author="Huawei" w:date="2024-02-02T15:20:00Z">
              <w:r>
                <w:t>Note 2:</w:t>
              </w:r>
              <w:r>
                <w:tab/>
                <w:t>A</w:t>
              </w:r>
              <w:r>
                <w:t xml:space="preserve"> UE which fulfils the requirements in test case A.</w:t>
              </w:r>
            </w:ins>
            <w:ins w:id="5426" w:author="Huawei" w:date="2024-02-02T15:23:00Z">
              <w:r>
                <w:t>X1.Y1.Z3</w:t>
              </w:r>
            </w:ins>
            <w:ins w:id="5427" w:author="Huawei" w:date="2024-02-02T15:20:00Z">
              <w:r>
                <w:t>.1.1 can skip the test cases in A.</w:t>
              </w:r>
            </w:ins>
            <w:ins w:id="5428" w:author="Huawei" w:date="2024-02-02T15:23:00Z">
              <w:r>
                <w:rPr>
                  <w:lang w:eastAsia="zh-CN"/>
                </w:rPr>
                <w:t>X1.Y1.Z3</w:t>
              </w:r>
            </w:ins>
            <w:ins w:id="5429" w:author="Huawei" w:date="2024-02-02T15:20:00Z">
              <w:r>
                <w:t>.1.2.</w:t>
              </w:r>
            </w:ins>
          </w:p>
        </w:tc>
      </w:tr>
    </w:tbl>
    <w:p w:rsidR="00644FEB" w:rsidRDefault="00644FEB">
      <w:pPr>
        <w:rPr>
          <w:ins w:id="5430" w:author="Huawei" w:date="2024-02-02T15:20:00Z"/>
          <w:lang w:eastAsia="zh-CN"/>
        </w:rPr>
      </w:pPr>
    </w:p>
    <w:p w:rsidR="00644FEB" w:rsidRDefault="00CF6C33">
      <w:pPr>
        <w:pStyle w:val="TH"/>
        <w:rPr>
          <w:ins w:id="5431" w:author="Huawei" w:date="2024-02-02T15:20:00Z"/>
        </w:rPr>
      </w:pPr>
      <w:ins w:id="5432" w:author="Huawei" w:date="2024-02-02T15:20:00Z">
        <w:r>
          <w:t>Table A.</w:t>
        </w:r>
      </w:ins>
      <w:ins w:id="5433" w:author="Huawei" w:date="2024-02-02T15:23:00Z">
        <w:r>
          <w:rPr>
            <w:rFonts w:eastAsia="MS Mincho"/>
            <w:bCs/>
          </w:rPr>
          <w:t>X1.Y1.Z3</w:t>
        </w:r>
      </w:ins>
      <w:ins w:id="5434" w:author="Huawei" w:date="2024-02-02T15:20:00Z">
        <w:r>
          <w:rPr>
            <w:rFonts w:eastAsia="MS Mincho"/>
            <w:bCs/>
          </w:rPr>
          <w:t>.1.2.1</w:t>
        </w:r>
        <w:r>
          <w:t>-2: General test parameters for DL BWP switch in SA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4FEB">
        <w:trPr>
          <w:cantSplit/>
          <w:jc w:val="center"/>
          <w:ins w:id="5435"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H"/>
              <w:rPr>
                <w:ins w:id="5436" w:author="Huawei" w:date="2024-02-02T15:20:00Z"/>
                <w:rFonts w:cs="Arial"/>
                <w:lang w:eastAsia="ja-JP"/>
              </w:rPr>
            </w:pPr>
            <w:ins w:id="5437" w:author="Huawei" w:date="2024-02-02T15:20:00Z">
              <w:r>
                <w:rPr>
                  <w:rFonts w:cs="Arial"/>
                </w:rPr>
                <w:t>Parameter</w:t>
              </w:r>
            </w:ins>
          </w:p>
        </w:tc>
        <w:tc>
          <w:tcPr>
            <w:tcW w:w="709" w:type="dxa"/>
            <w:tcBorders>
              <w:top w:val="single" w:sz="4" w:space="0" w:color="auto"/>
              <w:left w:val="single" w:sz="4" w:space="0" w:color="auto"/>
              <w:bottom w:val="single" w:sz="4" w:space="0" w:color="auto"/>
              <w:right w:val="single" w:sz="4" w:space="0" w:color="auto"/>
            </w:tcBorders>
          </w:tcPr>
          <w:p w:rsidR="00644FEB" w:rsidRDefault="00CF6C33">
            <w:pPr>
              <w:pStyle w:val="TAH"/>
              <w:rPr>
                <w:ins w:id="5438" w:author="Huawei" w:date="2024-02-02T15:20:00Z"/>
                <w:rFonts w:cs="Arial"/>
                <w:lang w:eastAsia="ja-JP"/>
              </w:rPr>
            </w:pPr>
            <w:ins w:id="5439" w:author="Huawei" w:date="2024-02-02T15:20:00Z">
              <w:r>
                <w:rPr>
                  <w:rFonts w:cs="Arial"/>
                </w:rPr>
                <w:t>Unit</w:t>
              </w:r>
            </w:ins>
          </w:p>
        </w:tc>
        <w:tc>
          <w:tcPr>
            <w:tcW w:w="2977" w:type="dxa"/>
            <w:tcBorders>
              <w:top w:val="single" w:sz="4" w:space="0" w:color="auto"/>
              <w:left w:val="single" w:sz="4" w:space="0" w:color="auto"/>
              <w:bottom w:val="single" w:sz="4" w:space="0" w:color="auto"/>
              <w:right w:val="single" w:sz="4" w:space="0" w:color="auto"/>
            </w:tcBorders>
          </w:tcPr>
          <w:p w:rsidR="00644FEB" w:rsidRDefault="00CF6C33">
            <w:pPr>
              <w:pStyle w:val="TAH"/>
              <w:rPr>
                <w:ins w:id="5440" w:author="Huawei" w:date="2024-02-02T15:20:00Z"/>
                <w:rFonts w:cs="Arial"/>
                <w:lang w:eastAsia="ja-JP"/>
              </w:rPr>
            </w:pPr>
            <w:ins w:id="5441" w:author="Huawei" w:date="2024-02-02T15:20:00Z">
              <w:r>
                <w:rPr>
                  <w:rFonts w:cs="Arial"/>
                </w:rPr>
                <w:t>Value</w:t>
              </w:r>
            </w:ins>
          </w:p>
        </w:tc>
        <w:tc>
          <w:tcPr>
            <w:tcW w:w="3652" w:type="dxa"/>
            <w:tcBorders>
              <w:top w:val="single" w:sz="4" w:space="0" w:color="auto"/>
              <w:left w:val="single" w:sz="4" w:space="0" w:color="auto"/>
              <w:bottom w:val="single" w:sz="4" w:space="0" w:color="auto"/>
              <w:right w:val="single" w:sz="4" w:space="0" w:color="auto"/>
            </w:tcBorders>
          </w:tcPr>
          <w:p w:rsidR="00644FEB" w:rsidRDefault="00CF6C33">
            <w:pPr>
              <w:pStyle w:val="TAH"/>
              <w:rPr>
                <w:ins w:id="5442" w:author="Huawei" w:date="2024-02-02T15:20:00Z"/>
                <w:rFonts w:cs="Arial"/>
                <w:lang w:eastAsia="ja-JP"/>
              </w:rPr>
            </w:pPr>
            <w:ins w:id="5443" w:author="Huawei" w:date="2024-02-02T15:20:00Z">
              <w:r>
                <w:rPr>
                  <w:rFonts w:cs="Arial"/>
                </w:rPr>
                <w:t>Comment</w:t>
              </w:r>
            </w:ins>
          </w:p>
        </w:tc>
      </w:tr>
      <w:tr w:rsidR="00644FEB">
        <w:trPr>
          <w:cantSplit/>
          <w:jc w:val="center"/>
          <w:ins w:id="5444"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45" w:author="Huawei" w:date="2024-02-02T15:20:00Z"/>
              </w:rPr>
            </w:pPr>
            <w:ins w:id="5446" w:author="Huawei" w:date="2024-02-02T15:20: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5447"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448" w:author="Huawei" w:date="2024-02-02T15:20:00Z"/>
              </w:rPr>
            </w:pPr>
            <w:ins w:id="5449" w:author="Huawei" w:date="2024-02-02T15:20:00Z">
              <w:r>
                <w:t>1</w:t>
              </w:r>
            </w:ins>
          </w:p>
        </w:tc>
        <w:tc>
          <w:tcPr>
            <w:tcW w:w="3652"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50" w:author="Huawei" w:date="2024-02-02T15:20:00Z"/>
              </w:rPr>
            </w:pPr>
            <w:ins w:id="5451" w:author="Huawei" w:date="2024-02-02T15:20:00Z">
              <w:r>
                <w:t>One NR radio channel</w:t>
              </w:r>
              <w:r>
                <w:t xml:space="preserve"> is used for this test</w:t>
              </w:r>
            </w:ins>
          </w:p>
        </w:tc>
      </w:tr>
      <w:tr w:rsidR="00644FEB">
        <w:trPr>
          <w:cantSplit/>
          <w:jc w:val="center"/>
          <w:ins w:id="5452"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53" w:author="Huawei" w:date="2024-02-02T15:20:00Z"/>
                <w:lang w:eastAsia="ja-JP"/>
              </w:rPr>
            </w:pPr>
            <w:ins w:id="5454" w:author="Huawei" w:date="2024-02-02T15:20:00Z">
              <w: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5455"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456" w:author="Huawei" w:date="2024-02-02T15:20:00Z"/>
                <w:lang w:eastAsia="ja-JP"/>
              </w:rPr>
            </w:pPr>
            <w:ins w:id="5457" w:author="Huawei" w:date="2024-02-02T15:20:00Z">
              <w:r>
                <w:t>Cell 1</w:t>
              </w:r>
            </w:ins>
          </w:p>
        </w:tc>
        <w:tc>
          <w:tcPr>
            <w:tcW w:w="3652"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58" w:author="Huawei" w:date="2024-02-02T15:20:00Z"/>
                <w:lang w:eastAsia="ja-JP"/>
              </w:rPr>
            </w:pPr>
            <w:ins w:id="5459" w:author="Huawei" w:date="2024-02-02T15:20:00Z">
              <w:r>
                <w:t>Cell1 on RF channel number 1.</w:t>
              </w:r>
            </w:ins>
          </w:p>
        </w:tc>
      </w:tr>
      <w:tr w:rsidR="00644FEB">
        <w:trPr>
          <w:cantSplit/>
          <w:jc w:val="center"/>
          <w:ins w:id="5460"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61" w:author="Huawei" w:date="2024-02-02T15:20:00Z"/>
                <w:lang w:eastAsia="ja-JP"/>
              </w:rPr>
            </w:pPr>
            <w:ins w:id="5462" w:author="Huawei" w:date="2024-02-02T15:20: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5463"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464" w:author="Huawei" w:date="2024-02-02T15:20:00Z"/>
                <w:lang w:eastAsia="ja-JP"/>
              </w:rPr>
            </w:pPr>
            <w:ins w:id="5465" w:author="Huawei" w:date="2024-02-02T15:20:00Z">
              <w:r>
                <w:t>Normal</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5466" w:author="Huawei" w:date="2024-02-02T15:20:00Z"/>
                <w:lang w:eastAsia="ja-JP"/>
              </w:rPr>
            </w:pPr>
          </w:p>
        </w:tc>
      </w:tr>
      <w:tr w:rsidR="00644FEB">
        <w:trPr>
          <w:cantSplit/>
          <w:jc w:val="center"/>
          <w:ins w:id="5467"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68" w:author="Huawei" w:date="2024-02-02T15:20:00Z"/>
                <w:rFonts w:cs="Arial"/>
                <w:lang w:eastAsia="ja-JP"/>
              </w:rPr>
            </w:pPr>
            <w:ins w:id="5469" w:author="Huawei" w:date="2024-02-02T15:20: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5470"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471" w:author="Huawei" w:date="2024-02-02T15:20:00Z"/>
                <w:lang w:eastAsia="ja-JP"/>
              </w:rPr>
            </w:pPr>
            <w:ins w:id="5472" w:author="Huawei" w:date="2024-02-02T15:20:00Z">
              <w:r>
                <w:t>OFF</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5473" w:author="Huawei" w:date="2024-02-02T15:20:00Z"/>
                <w:lang w:eastAsia="ja-JP"/>
              </w:rPr>
            </w:pPr>
          </w:p>
        </w:tc>
      </w:tr>
      <w:tr w:rsidR="00644FEB">
        <w:trPr>
          <w:cantSplit/>
          <w:jc w:val="center"/>
          <w:ins w:id="5474"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75" w:author="Huawei" w:date="2024-02-02T15:20:00Z"/>
              </w:rPr>
            </w:pPr>
            <w:ins w:id="5476" w:author="Huawei" w:date="2024-02-02T15:20:00Z">
              <w:r>
                <w:rPr>
                  <w:i/>
                </w:rPr>
                <w:t>bwp-InactivityTimer</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477" w:author="Huawei" w:date="2024-02-02T15:20:00Z"/>
              </w:rPr>
            </w:pPr>
            <w:ins w:id="5478" w:author="Huawei" w:date="2024-02-02T15:20:00Z">
              <w:r>
                <w:t>ms</w:t>
              </w:r>
            </w:ins>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479" w:author="Huawei" w:date="2024-02-02T15:20:00Z"/>
              </w:rPr>
            </w:pPr>
            <w:ins w:id="5480" w:author="Huawei" w:date="2024-02-02T15:20:00Z">
              <w:r>
                <w:t>200</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5481" w:author="Huawei" w:date="2024-02-02T15:20:00Z"/>
              </w:rPr>
            </w:pPr>
          </w:p>
        </w:tc>
      </w:tr>
      <w:tr w:rsidR="00644FEB">
        <w:trPr>
          <w:cantSplit/>
          <w:jc w:val="center"/>
          <w:ins w:id="5482"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83" w:author="Huawei" w:date="2024-02-02T15:20:00Z"/>
              </w:rPr>
            </w:pPr>
            <w:ins w:id="5484" w:author="Huawei" w:date="2024-02-02T15:20:00Z">
              <w: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5485" w:author="Huawei" w:date="2024-02-02T15:20:00Z"/>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486" w:author="Huawei" w:date="2024-02-02T15:20:00Z"/>
                <w:lang w:eastAsia="ja-JP"/>
              </w:rPr>
            </w:pPr>
            <w:ins w:id="5487" w:author="Huawei" w:date="2024-02-02T15:20: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5488" w:author="Huawei" w:date="2024-02-02T15:20:00Z"/>
                <w:lang w:eastAsia="ja-JP"/>
              </w:rPr>
            </w:pPr>
          </w:p>
        </w:tc>
      </w:tr>
      <w:tr w:rsidR="00644FEB">
        <w:trPr>
          <w:cantSplit/>
          <w:jc w:val="center"/>
          <w:ins w:id="5489"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90" w:author="Huawei" w:date="2024-02-02T15:20:00Z"/>
                <w:lang w:eastAsia="ja-JP"/>
              </w:rPr>
            </w:pPr>
            <w:ins w:id="5491" w:author="Huawei" w:date="2024-02-02T15:20:00Z">
              <w:r>
                <w:t>T1</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492" w:author="Huawei" w:date="2024-02-02T15:20:00Z"/>
                <w:lang w:eastAsia="ja-JP"/>
              </w:rPr>
            </w:pPr>
            <w:ins w:id="5493" w:author="Huawei" w:date="2024-02-02T15:20:00Z">
              <w:r>
                <w:t>s</w:t>
              </w:r>
            </w:ins>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494" w:author="Huawei" w:date="2024-02-02T15:20:00Z"/>
                <w:lang w:eastAsia="ja-JP"/>
              </w:rPr>
            </w:pPr>
            <w:ins w:id="5495" w:author="Huawei" w:date="2024-02-02T15:20: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5496" w:author="Huawei" w:date="2024-02-02T15:20:00Z"/>
                <w:lang w:eastAsia="ja-JP"/>
              </w:rPr>
            </w:pPr>
          </w:p>
        </w:tc>
      </w:tr>
      <w:tr w:rsidR="00644FEB">
        <w:trPr>
          <w:cantSplit/>
          <w:jc w:val="center"/>
          <w:ins w:id="5497"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5498" w:author="Huawei" w:date="2024-02-02T15:20:00Z"/>
                <w:lang w:eastAsia="ja-JP"/>
              </w:rPr>
            </w:pPr>
            <w:ins w:id="5499" w:author="Huawei" w:date="2024-02-02T15:20:00Z">
              <w:r>
                <w:t>T2</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500" w:author="Huawei" w:date="2024-02-02T15:20:00Z"/>
                <w:lang w:eastAsia="ja-JP"/>
              </w:rPr>
            </w:pPr>
            <w:ins w:id="5501" w:author="Huawei" w:date="2024-02-02T15:20:00Z">
              <w:r>
                <w:t>s</w:t>
              </w:r>
            </w:ins>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502" w:author="Huawei" w:date="2024-02-02T15:20:00Z"/>
                <w:lang w:eastAsia="ja-JP"/>
              </w:rPr>
            </w:pPr>
            <w:ins w:id="5503" w:author="Huawei" w:date="2024-02-02T15:20: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5504" w:author="Huawei" w:date="2024-02-02T15:20:00Z"/>
                <w:lang w:eastAsia="ja-JP"/>
              </w:rPr>
            </w:pPr>
          </w:p>
        </w:tc>
      </w:tr>
      <w:tr w:rsidR="00644FEB">
        <w:trPr>
          <w:cantSplit/>
          <w:jc w:val="center"/>
          <w:ins w:id="5505"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06" w:author="Huawei" w:date="2024-02-02T15:20:00Z"/>
                <w:lang w:eastAsia="ja-JP"/>
              </w:rPr>
            </w:pPr>
            <w:ins w:id="5507" w:author="Huawei" w:date="2024-02-02T15:20:00Z">
              <w:r>
                <w:t>T3</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508" w:author="Huawei" w:date="2024-02-02T15:20:00Z"/>
                <w:lang w:eastAsia="ja-JP"/>
              </w:rPr>
            </w:pPr>
            <w:ins w:id="5509" w:author="Huawei" w:date="2024-02-02T15:20:00Z">
              <w:r>
                <w:t>s</w:t>
              </w:r>
            </w:ins>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5510" w:author="Huawei" w:date="2024-02-02T15:20:00Z"/>
                <w:lang w:eastAsia="ja-JP"/>
              </w:rPr>
            </w:pPr>
            <w:ins w:id="5511" w:author="Huawei" w:date="2024-02-02T15:20: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5512" w:author="Huawei" w:date="2024-02-02T15:20:00Z"/>
              </w:rPr>
            </w:pPr>
          </w:p>
        </w:tc>
      </w:tr>
    </w:tbl>
    <w:p w:rsidR="00644FEB" w:rsidRDefault="00644FEB">
      <w:pPr>
        <w:rPr>
          <w:ins w:id="5513" w:author="Huawei" w:date="2024-02-02T15:20:00Z"/>
        </w:rPr>
      </w:pPr>
    </w:p>
    <w:p w:rsidR="00644FEB" w:rsidRDefault="00CF6C33">
      <w:pPr>
        <w:pStyle w:val="TH"/>
        <w:rPr>
          <w:ins w:id="5514" w:author="Huawei" w:date="2024-02-02T15:20:00Z"/>
        </w:rPr>
      </w:pPr>
      <w:ins w:id="5515" w:author="Huawei" w:date="2024-02-02T15:20:00Z">
        <w:r>
          <w:t>Table A.</w:t>
        </w:r>
      </w:ins>
      <w:ins w:id="5516" w:author="Huawei" w:date="2024-02-02T15:23:00Z">
        <w:r>
          <w:rPr>
            <w:rFonts w:eastAsia="MS Mincho"/>
            <w:bCs/>
          </w:rPr>
          <w:t>X1.Y1.Z3</w:t>
        </w:r>
      </w:ins>
      <w:ins w:id="5517" w:author="Huawei" w:date="2024-02-02T15:20:00Z">
        <w:r>
          <w:rPr>
            <w:rFonts w:eastAsia="MS Mincho"/>
            <w:bCs/>
          </w:rPr>
          <w:t>.1.2</w:t>
        </w:r>
        <w:r>
          <w:t xml:space="preserve">.1-3: NR </w:t>
        </w:r>
        <w:r>
          <w:t>Cell specific test parameters for DL BWP switch in 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81"/>
        <w:gridCol w:w="1576"/>
        <w:gridCol w:w="1131"/>
        <w:gridCol w:w="2543"/>
      </w:tblGrid>
      <w:tr w:rsidR="00644FEB">
        <w:trPr>
          <w:cantSplit/>
          <w:trHeight w:val="187"/>
          <w:jc w:val="center"/>
          <w:ins w:id="5518"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H"/>
              <w:rPr>
                <w:ins w:id="5519" w:author="Huawei" w:date="2024-02-02T15:20:00Z"/>
              </w:rPr>
            </w:pPr>
            <w:ins w:id="5520" w:author="Huawei" w:date="2024-02-02T15:20:00Z">
              <w:r>
                <w:t>Parameter</w:t>
              </w:r>
            </w:ins>
          </w:p>
        </w:tc>
        <w:tc>
          <w:tcPr>
            <w:tcW w:w="1131" w:type="dxa"/>
            <w:tcBorders>
              <w:top w:val="single" w:sz="4" w:space="0" w:color="auto"/>
              <w:left w:val="single" w:sz="4" w:space="0" w:color="auto"/>
              <w:bottom w:val="single" w:sz="4" w:space="0" w:color="auto"/>
              <w:right w:val="single" w:sz="4" w:space="0" w:color="auto"/>
            </w:tcBorders>
          </w:tcPr>
          <w:p w:rsidR="00644FEB" w:rsidRDefault="00CF6C33">
            <w:pPr>
              <w:pStyle w:val="TAH"/>
              <w:rPr>
                <w:ins w:id="5521" w:author="Huawei" w:date="2024-02-02T15:20:00Z"/>
              </w:rPr>
            </w:pPr>
            <w:ins w:id="5522" w:author="Huawei" w:date="2024-02-02T15:20:00Z">
              <w:r>
                <w:t>Unit</w:t>
              </w:r>
            </w:ins>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H"/>
              <w:rPr>
                <w:ins w:id="5523" w:author="Huawei" w:date="2024-02-02T15:20:00Z"/>
                <w:rFonts w:cs="v4.2.0"/>
              </w:rPr>
            </w:pPr>
            <w:ins w:id="5524" w:author="Huawei" w:date="2024-02-02T15:20:00Z">
              <w:r>
                <w:rPr>
                  <w:rFonts w:cs="v4.2.0"/>
                </w:rPr>
                <w:t xml:space="preserve">Cell </w:t>
              </w:r>
              <w:r>
                <w:rPr>
                  <w:rFonts w:cs="v4.2.0" w:hint="eastAsia"/>
                  <w:lang w:val="en-US" w:eastAsia="zh-CN"/>
                </w:rPr>
                <w:t>1</w:t>
              </w:r>
            </w:ins>
          </w:p>
        </w:tc>
      </w:tr>
      <w:tr w:rsidR="00644FEB">
        <w:trPr>
          <w:cantSplit/>
          <w:trHeight w:val="187"/>
          <w:jc w:val="center"/>
          <w:ins w:id="5525"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526" w:author="Huawei" w:date="2024-02-02T15:20:00Z"/>
              </w:rPr>
            </w:pPr>
            <w:ins w:id="5527" w:author="Huawei" w:date="2024-02-02T15:20:00Z">
              <w:r>
                <w:rPr>
                  <w:lang w:eastAsia="zh-CN"/>
                </w:rPr>
                <w:t>Frequency Range</w:t>
              </w:r>
            </w:ins>
          </w:p>
        </w:tc>
        <w:tc>
          <w:tcPr>
            <w:tcW w:w="1131" w:type="dxa"/>
            <w:tcBorders>
              <w:top w:val="single" w:sz="4" w:space="0" w:color="auto"/>
              <w:left w:val="single" w:sz="4" w:space="0" w:color="auto"/>
              <w:bottom w:val="single" w:sz="4" w:space="0" w:color="auto"/>
              <w:right w:val="single" w:sz="4" w:space="0" w:color="auto"/>
            </w:tcBorders>
          </w:tcPr>
          <w:p w:rsidR="00644FEB" w:rsidRDefault="00644FEB">
            <w:pPr>
              <w:pStyle w:val="TAC"/>
              <w:rPr>
                <w:ins w:id="5528"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29" w:author="Huawei" w:date="2024-02-02T15:20:00Z"/>
                <w:lang w:eastAsia="zh-CN"/>
              </w:rPr>
            </w:pPr>
            <w:ins w:id="5530" w:author="Huawei" w:date="2024-02-02T15:20:00Z">
              <w:r>
                <w:rPr>
                  <w:lang w:eastAsia="zh-CN"/>
                </w:rPr>
                <w:t>FR1</w:t>
              </w:r>
            </w:ins>
          </w:p>
        </w:tc>
      </w:tr>
      <w:tr w:rsidR="00644FEB">
        <w:trPr>
          <w:cantSplit/>
          <w:trHeight w:val="187"/>
          <w:jc w:val="center"/>
          <w:ins w:id="5531" w:author="Huawei" w:date="2024-02-02T15:20:00Z"/>
        </w:trPr>
        <w:tc>
          <w:tcPr>
            <w:tcW w:w="211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5532" w:author="Huawei" w:date="2024-02-02T15:20:00Z"/>
                <w:lang w:eastAsia="ja-JP"/>
              </w:rPr>
            </w:pPr>
            <w:ins w:id="5533" w:author="Huawei" w:date="2024-02-02T15:20:00Z">
              <w:r>
                <w:t>Duplex mode</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34" w:author="Huawei" w:date="2024-02-02T15:20:00Z"/>
              </w:rPr>
            </w:pPr>
            <w:ins w:id="5535" w:author="Huawei" w:date="2024-02-02T15:20:00Z">
              <w:r>
                <w:t>Config 1</w:t>
              </w:r>
            </w:ins>
          </w:p>
        </w:tc>
        <w:tc>
          <w:tcPr>
            <w:tcW w:w="1131" w:type="dxa"/>
            <w:tcBorders>
              <w:top w:val="single" w:sz="4" w:space="0" w:color="auto"/>
              <w:left w:val="single" w:sz="4" w:space="0" w:color="auto"/>
              <w:bottom w:val="nil"/>
              <w:right w:val="single" w:sz="4" w:space="0" w:color="auto"/>
            </w:tcBorders>
            <w:shd w:val="clear" w:color="auto" w:fill="auto"/>
          </w:tcPr>
          <w:p w:rsidR="00644FEB" w:rsidRDefault="00644FEB">
            <w:pPr>
              <w:pStyle w:val="TAC"/>
              <w:rPr>
                <w:ins w:id="5536"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37" w:author="Huawei" w:date="2024-02-02T15:20:00Z"/>
                <w:rFonts w:cs="Arial"/>
              </w:rPr>
            </w:pPr>
            <w:ins w:id="5538" w:author="Huawei" w:date="2024-02-02T15:20:00Z">
              <w:r>
                <w:rPr>
                  <w:rFonts w:cs="Arial"/>
                </w:rPr>
                <w:t>FDD</w:t>
              </w:r>
            </w:ins>
          </w:p>
        </w:tc>
      </w:tr>
      <w:tr w:rsidR="00644FEB">
        <w:trPr>
          <w:cantSplit/>
          <w:trHeight w:val="187"/>
          <w:jc w:val="center"/>
          <w:ins w:id="5539" w:author="Huawei" w:date="2024-02-02T15:20:00Z"/>
        </w:trPr>
        <w:tc>
          <w:tcPr>
            <w:tcW w:w="211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5540"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41" w:author="Huawei" w:date="2024-02-02T15:20:00Z"/>
              </w:rPr>
            </w:pPr>
            <w:ins w:id="5542" w:author="Huawei" w:date="2024-02-02T15:20:00Z">
              <w:r>
                <w:t>Config 2,3</w:t>
              </w:r>
            </w:ins>
          </w:p>
        </w:tc>
        <w:tc>
          <w:tcPr>
            <w:tcW w:w="1131"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543"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44" w:author="Huawei" w:date="2024-02-02T15:20:00Z"/>
                <w:rFonts w:cs="Arial"/>
              </w:rPr>
            </w:pPr>
            <w:ins w:id="5545" w:author="Huawei" w:date="2024-02-02T15:20:00Z">
              <w:r>
                <w:rPr>
                  <w:rFonts w:cs="Arial"/>
                </w:rPr>
                <w:t>TDD</w:t>
              </w:r>
            </w:ins>
          </w:p>
        </w:tc>
      </w:tr>
      <w:tr w:rsidR="00644FEB">
        <w:trPr>
          <w:cantSplit/>
          <w:trHeight w:val="187"/>
          <w:jc w:val="center"/>
          <w:ins w:id="5546" w:author="Huawei" w:date="2024-02-02T15:20:00Z"/>
        </w:trPr>
        <w:tc>
          <w:tcPr>
            <w:tcW w:w="211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5547" w:author="Huawei" w:date="2024-02-02T15:20:00Z"/>
              </w:rPr>
            </w:pPr>
            <w:ins w:id="5548" w:author="Huawei" w:date="2024-02-02T15:20:00Z">
              <w:r>
                <w:t>TDD configuration</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49" w:author="Huawei" w:date="2024-02-02T15:20:00Z"/>
              </w:rPr>
            </w:pPr>
            <w:ins w:id="5550" w:author="Huawei" w:date="2024-02-02T15:20:00Z">
              <w:r>
                <w:t>Config</w:t>
              </w:r>
              <w:r>
                <w:rPr>
                  <w:rFonts w:eastAsia="Malgun Gothic"/>
                </w:rPr>
                <w:t xml:space="preserve"> 1</w:t>
              </w:r>
            </w:ins>
          </w:p>
        </w:tc>
        <w:tc>
          <w:tcPr>
            <w:tcW w:w="1131" w:type="dxa"/>
            <w:tcBorders>
              <w:top w:val="single" w:sz="4" w:space="0" w:color="auto"/>
              <w:left w:val="single" w:sz="4" w:space="0" w:color="auto"/>
              <w:bottom w:val="nil"/>
              <w:right w:val="single" w:sz="4" w:space="0" w:color="auto"/>
            </w:tcBorders>
            <w:shd w:val="clear" w:color="auto" w:fill="auto"/>
          </w:tcPr>
          <w:p w:rsidR="00644FEB" w:rsidRDefault="00644FEB">
            <w:pPr>
              <w:pStyle w:val="TAC"/>
              <w:rPr>
                <w:ins w:id="5551"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52" w:author="Huawei" w:date="2024-02-02T15:20:00Z"/>
                <w:rFonts w:cs="Arial"/>
              </w:rPr>
            </w:pPr>
            <w:ins w:id="5553" w:author="Huawei" w:date="2024-02-02T15:20:00Z">
              <w:r>
                <w:rPr>
                  <w:rFonts w:cs="Arial"/>
                </w:rPr>
                <w:t>Not Applicable</w:t>
              </w:r>
            </w:ins>
          </w:p>
        </w:tc>
      </w:tr>
      <w:tr w:rsidR="00644FEB">
        <w:trPr>
          <w:cantSplit/>
          <w:trHeight w:val="187"/>
          <w:jc w:val="center"/>
          <w:ins w:id="5554" w:author="Huawei" w:date="2024-02-02T15:20:00Z"/>
        </w:trPr>
        <w:tc>
          <w:tcPr>
            <w:tcW w:w="2116" w:type="dxa"/>
            <w:gridSpan w:val="2"/>
            <w:tcBorders>
              <w:top w:val="nil"/>
              <w:left w:val="single" w:sz="4" w:space="0" w:color="auto"/>
              <w:bottom w:val="nil"/>
              <w:right w:val="single" w:sz="4" w:space="0" w:color="auto"/>
            </w:tcBorders>
            <w:shd w:val="clear" w:color="auto" w:fill="auto"/>
          </w:tcPr>
          <w:p w:rsidR="00644FEB" w:rsidRDefault="00644FEB">
            <w:pPr>
              <w:pStyle w:val="TAL"/>
              <w:rPr>
                <w:ins w:id="5555"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56" w:author="Huawei" w:date="2024-02-02T15:20:00Z"/>
              </w:rPr>
            </w:pPr>
            <w:ins w:id="5557" w:author="Huawei" w:date="2024-02-02T15:20:00Z">
              <w:r>
                <w:t>Config</w:t>
              </w:r>
              <w:r>
                <w:rPr>
                  <w:rFonts w:eastAsia="Malgun Gothic"/>
                </w:rPr>
                <w:t xml:space="preserve"> 2</w:t>
              </w:r>
            </w:ins>
          </w:p>
        </w:tc>
        <w:tc>
          <w:tcPr>
            <w:tcW w:w="1131" w:type="dxa"/>
            <w:tcBorders>
              <w:top w:val="nil"/>
              <w:left w:val="single" w:sz="4" w:space="0" w:color="auto"/>
              <w:bottom w:val="nil"/>
              <w:right w:val="single" w:sz="4" w:space="0" w:color="auto"/>
            </w:tcBorders>
            <w:shd w:val="clear" w:color="auto" w:fill="auto"/>
          </w:tcPr>
          <w:p w:rsidR="00644FEB" w:rsidRDefault="00644FEB">
            <w:pPr>
              <w:pStyle w:val="TAC"/>
              <w:rPr>
                <w:ins w:id="5558"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59" w:author="Huawei" w:date="2024-02-02T15:20:00Z"/>
                <w:rFonts w:cs="Arial"/>
              </w:rPr>
            </w:pPr>
            <w:ins w:id="5560" w:author="Huawei" w:date="2024-02-02T15:20:00Z">
              <w:r>
                <w:rPr>
                  <w:rFonts w:cs="Arial"/>
                </w:rPr>
                <w:t>TDDConf.1.1</w:t>
              </w:r>
            </w:ins>
          </w:p>
        </w:tc>
      </w:tr>
      <w:tr w:rsidR="00644FEB">
        <w:trPr>
          <w:cantSplit/>
          <w:trHeight w:val="187"/>
          <w:jc w:val="center"/>
          <w:ins w:id="5561" w:author="Huawei" w:date="2024-02-02T15:20:00Z"/>
        </w:trPr>
        <w:tc>
          <w:tcPr>
            <w:tcW w:w="211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5562"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63" w:author="Huawei" w:date="2024-02-02T15:20:00Z"/>
              </w:rPr>
            </w:pPr>
            <w:ins w:id="5564" w:author="Huawei" w:date="2024-02-02T15:20:00Z">
              <w:r>
                <w:t>Config</w:t>
              </w:r>
              <w:r>
                <w:rPr>
                  <w:rFonts w:eastAsia="Malgun Gothic"/>
                </w:rPr>
                <w:t xml:space="preserve"> 3</w:t>
              </w:r>
            </w:ins>
          </w:p>
        </w:tc>
        <w:tc>
          <w:tcPr>
            <w:tcW w:w="1131"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565"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66" w:author="Huawei" w:date="2024-02-02T15:20:00Z"/>
                <w:rFonts w:cs="Arial"/>
              </w:rPr>
            </w:pPr>
            <w:ins w:id="5567" w:author="Huawei" w:date="2024-02-02T15:20:00Z">
              <w:r>
                <w:rPr>
                  <w:rFonts w:cs="Arial"/>
                </w:rPr>
                <w:t>TDDConf.2.1</w:t>
              </w:r>
            </w:ins>
          </w:p>
        </w:tc>
      </w:tr>
      <w:tr w:rsidR="00644FEB">
        <w:trPr>
          <w:cantSplit/>
          <w:trHeight w:val="187"/>
          <w:jc w:val="center"/>
          <w:ins w:id="5568" w:author="Huawei" w:date="2024-02-02T15:20:00Z"/>
        </w:trPr>
        <w:tc>
          <w:tcPr>
            <w:tcW w:w="211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5569" w:author="Huawei" w:date="2024-02-02T15:20:00Z"/>
              </w:rPr>
            </w:pPr>
            <w:ins w:id="5570" w:author="Huawei" w:date="2024-02-02T15:20:00Z">
              <w:r>
                <w:t>BW</w:t>
              </w:r>
              <w:r>
                <w:rPr>
                  <w:vertAlign w:val="subscript"/>
                </w:rPr>
                <w:t>channel</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71" w:author="Huawei" w:date="2024-02-02T15:20:00Z"/>
              </w:rPr>
            </w:pPr>
            <w:ins w:id="5572" w:author="Huawei" w:date="2024-02-02T15:20:00Z">
              <w:r>
                <w:t>Config</w:t>
              </w:r>
              <w:r>
                <w:rPr>
                  <w:rFonts w:eastAsia="Malgun Gothic"/>
                </w:rPr>
                <w:t xml:space="preserve"> 1</w:t>
              </w:r>
            </w:ins>
          </w:p>
        </w:tc>
        <w:tc>
          <w:tcPr>
            <w:tcW w:w="1131" w:type="dxa"/>
            <w:tcBorders>
              <w:top w:val="single" w:sz="4" w:space="0" w:color="auto"/>
              <w:left w:val="single" w:sz="4" w:space="0" w:color="auto"/>
              <w:bottom w:val="nil"/>
              <w:right w:val="single" w:sz="4" w:space="0" w:color="auto"/>
            </w:tcBorders>
            <w:shd w:val="clear" w:color="auto" w:fill="auto"/>
          </w:tcPr>
          <w:p w:rsidR="00644FEB" w:rsidRDefault="00644FEB">
            <w:pPr>
              <w:pStyle w:val="TAC"/>
              <w:rPr>
                <w:ins w:id="5573"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74" w:author="Huawei" w:date="2024-02-02T15:20:00Z"/>
                <w:rFonts w:eastAsia="Malgun Gothic" w:cs="Arial"/>
                <w:szCs w:val="18"/>
              </w:rPr>
            </w:pPr>
            <w:ins w:id="5575" w:author="Huawei" w:date="2024-02-02T15:20:00Z">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ins>
          </w:p>
        </w:tc>
      </w:tr>
      <w:tr w:rsidR="00644FEB">
        <w:trPr>
          <w:cantSplit/>
          <w:trHeight w:val="187"/>
          <w:jc w:val="center"/>
          <w:ins w:id="5576" w:author="Huawei" w:date="2024-02-02T15:20:00Z"/>
        </w:trPr>
        <w:tc>
          <w:tcPr>
            <w:tcW w:w="2116" w:type="dxa"/>
            <w:gridSpan w:val="2"/>
            <w:tcBorders>
              <w:top w:val="nil"/>
              <w:left w:val="single" w:sz="4" w:space="0" w:color="auto"/>
              <w:bottom w:val="nil"/>
              <w:right w:val="single" w:sz="4" w:space="0" w:color="auto"/>
            </w:tcBorders>
            <w:shd w:val="clear" w:color="auto" w:fill="auto"/>
          </w:tcPr>
          <w:p w:rsidR="00644FEB" w:rsidRDefault="00644FEB">
            <w:pPr>
              <w:pStyle w:val="TAL"/>
              <w:rPr>
                <w:ins w:id="5577"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78" w:author="Huawei" w:date="2024-02-02T15:20:00Z"/>
              </w:rPr>
            </w:pPr>
            <w:ins w:id="5579" w:author="Huawei" w:date="2024-02-02T15:20:00Z">
              <w:r>
                <w:t>Config</w:t>
              </w:r>
              <w:r>
                <w:rPr>
                  <w:rFonts w:eastAsia="Malgun Gothic"/>
                </w:rPr>
                <w:t xml:space="preserve"> 2</w:t>
              </w:r>
            </w:ins>
          </w:p>
        </w:tc>
        <w:tc>
          <w:tcPr>
            <w:tcW w:w="1131" w:type="dxa"/>
            <w:tcBorders>
              <w:top w:val="nil"/>
              <w:left w:val="single" w:sz="4" w:space="0" w:color="auto"/>
              <w:bottom w:val="nil"/>
              <w:right w:val="single" w:sz="4" w:space="0" w:color="auto"/>
            </w:tcBorders>
            <w:shd w:val="clear" w:color="auto" w:fill="auto"/>
          </w:tcPr>
          <w:p w:rsidR="00644FEB" w:rsidRDefault="00644FEB">
            <w:pPr>
              <w:pStyle w:val="TAC"/>
              <w:rPr>
                <w:ins w:id="5580"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81" w:author="Huawei" w:date="2024-02-02T15:20:00Z"/>
                <w:rFonts w:eastAsia="Malgun Gothic"/>
                <w:szCs w:val="18"/>
              </w:rPr>
            </w:pPr>
            <w:ins w:id="5582" w:author="Huawei" w:date="2024-02-02T15:20:00Z">
              <w:r>
                <w:rPr>
                  <w:rFonts w:eastAsia="Malgun Gothic"/>
                  <w:szCs w:val="18"/>
                </w:rPr>
                <w:t xml:space="preserve">10 MHz: </w:t>
              </w:r>
              <w:r>
                <w:rPr>
                  <w:rFonts w:eastAsia="Malgun Gothic" w:cs="Arial"/>
                  <w:szCs w:val="18"/>
                </w:rPr>
                <w:t>N</w:t>
              </w:r>
              <w:r>
                <w:rPr>
                  <w:rFonts w:eastAsia="Malgun Gothic" w:cs="Arial"/>
                  <w:szCs w:val="18"/>
                  <w:vertAlign w:val="subscript"/>
                </w:rPr>
                <w:t>RB,c</w:t>
              </w:r>
              <w:r>
                <w:rPr>
                  <w:rFonts w:eastAsia="Malgun Gothic" w:cs="Arial"/>
                  <w:szCs w:val="18"/>
                </w:rPr>
                <w:t xml:space="preserve"> = 52</w:t>
              </w:r>
            </w:ins>
          </w:p>
        </w:tc>
      </w:tr>
      <w:tr w:rsidR="00644FEB">
        <w:trPr>
          <w:cantSplit/>
          <w:trHeight w:val="187"/>
          <w:jc w:val="center"/>
          <w:ins w:id="5583" w:author="Huawei" w:date="2024-02-02T15:20:00Z"/>
        </w:trPr>
        <w:tc>
          <w:tcPr>
            <w:tcW w:w="211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5584"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85" w:author="Huawei" w:date="2024-02-02T15:20:00Z"/>
              </w:rPr>
            </w:pPr>
            <w:ins w:id="5586" w:author="Huawei" w:date="2024-02-02T15:20:00Z">
              <w:r>
                <w:t>Config</w:t>
              </w:r>
              <w:r>
                <w:rPr>
                  <w:rFonts w:eastAsia="Malgun Gothic"/>
                </w:rPr>
                <w:t xml:space="preserve"> 3</w:t>
              </w:r>
            </w:ins>
          </w:p>
        </w:tc>
        <w:tc>
          <w:tcPr>
            <w:tcW w:w="1131"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587"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88" w:author="Huawei" w:date="2024-02-02T15:20:00Z"/>
                <w:rFonts w:eastAsia="Malgun Gothic"/>
                <w:szCs w:val="18"/>
              </w:rPr>
            </w:pPr>
            <w:ins w:id="5589" w:author="Huawei" w:date="2024-02-02T15:20:00Z">
              <w:r>
                <w:rPr>
                  <w:rFonts w:eastAsia="Malgun Gothic"/>
                  <w:szCs w:val="18"/>
                </w:rPr>
                <w:t xml:space="preserve">40 MHz: </w:t>
              </w:r>
              <w:r>
                <w:rPr>
                  <w:rFonts w:eastAsia="Malgun Gothic" w:cs="Arial"/>
                  <w:szCs w:val="18"/>
                </w:rPr>
                <w:t>N</w:t>
              </w:r>
              <w:r>
                <w:rPr>
                  <w:rFonts w:eastAsia="Malgun Gothic" w:cs="Arial"/>
                  <w:szCs w:val="18"/>
                  <w:vertAlign w:val="subscript"/>
                </w:rPr>
                <w:t>RB,c</w:t>
              </w:r>
              <w:r>
                <w:rPr>
                  <w:rFonts w:eastAsia="Malgun Gothic" w:cs="Arial"/>
                  <w:szCs w:val="18"/>
                </w:rPr>
                <w:t xml:space="preserve"> = 106 </w:t>
              </w:r>
            </w:ins>
          </w:p>
        </w:tc>
      </w:tr>
      <w:tr w:rsidR="00644FEB">
        <w:trPr>
          <w:cantSplit/>
          <w:trHeight w:val="187"/>
          <w:jc w:val="center"/>
          <w:ins w:id="5590"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591" w:author="Huawei" w:date="2024-02-02T15:20:00Z"/>
              </w:rPr>
            </w:pPr>
            <w:ins w:id="5592" w:author="Huawei" w:date="2024-02-02T15:20:00Z">
              <w:r>
                <w:rPr>
                  <w:lang w:eastAsia="zh-CN"/>
                </w:rPr>
                <w:t>Active BWP ID</w:t>
              </w:r>
            </w:ins>
          </w:p>
        </w:tc>
        <w:tc>
          <w:tcPr>
            <w:tcW w:w="1131" w:type="dxa"/>
            <w:tcBorders>
              <w:top w:val="single" w:sz="4" w:space="0" w:color="auto"/>
              <w:left w:val="single" w:sz="4" w:space="0" w:color="auto"/>
              <w:bottom w:val="single" w:sz="4" w:space="0" w:color="auto"/>
              <w:right w:val="single" w:sz="4" w:space="0" w:color="auto"/>
            </w:tcBorders>
          </w:tcPr>
          <w:p w:rsidR="00644FEB" w:rsidRDefault="00644FEB">
            <w:pPr>
              <w:pStyle w:val="TAC"/>
              <w:rPr>
                <w:ins w:id="5593"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594" w:author="Huawei" w:date="2024-02-02T15:20:00Z"/>
                <w:lang w:eastAsia="zh-CN"/>
              </w:rPr>
            </w:pPr>
            <w:ins w:id="5595" w:author="Huawei" w:date="2024-02-02T15:20:00Z">
              <w:r>
                <w:rPr>
                  <w:lang w:eastAsia="zh-CN"/>
                </w:rPr>
                <w:t>1, 2</w:t>
              </w:r>
            </w:ins>
          </w:p>
        </w:tc>
      </w:tr>
      <w:tr w:rsidR="00644FEB">
        <w:trPr>
          <w:cantSplit/>
          <w:trHeight w:val="187"/>
          <w:jc w:val="center"/>
          <w:ins w:id="5596" w:author="Huawei" w:date="2024-02-02T15:20:00Z"/>
        </w:trPr>
        <w:tc>
          <w:tcPr>
            <w:tcW w:w="2116" w:type="dxa"/>
            <w:gridSpan w:val="2"/>
            <w:tcBorders>
              <w:top w:val="single" w:sz="4" w:space="0" w:color="auto"/>
              <w:left w:val="single" w:sz="4" w:space="0" w:color="auto"/>
              <w:right w:val="single" w:sz="4" w:space="0" w:color="auto"/>
            </w:tcBorders>
          </w:tcPr>
          <w:p w:rsidR="00644FEB" w:rsidRDefault="00CF6C33">
            <w:pPr>
              <w:pStyle w:val="TAL"/>
              <w:rPr>
                <w:ins w:id="5597" w:author="Huawei" w:date="2024-02-02T15:20:00Z"/>
              </w:rPr>
            </w:pPr>
            <w:ins w:id="5598" w:author="Huawei" w:date="2024-02-02T15:20:00Z">
              <w:r>
                <w:t>Initial DL BWP Configuration</w:t>
              </w:r>
            </w:ins>
          </w:p>
        </w:tc>
        <w:tc>
          <w:tcPr>
            <w:tcW w:w="1576" w:type="dxa"/>
            <w:tcBorders>
              <w:top w:val="single" w:sz="4" w:space="0" w:color="auto"/>
              <w:left w:val="single" w:sz="4" w:space="0" w:color="auto"/>
              <w:right w:val="single" w:sz="4" w:space="0" w:color="auto"/>
            </w:tcBorders>
          </w:tcPr>
          <w:p w:rsidR="00644FEB" w:rsidRDefault="00CF6C33">
            <w:pPr>
              <w:pStyle w:val="TAL"/>
              <w:rPr>
                <w:ins w:id="5599" w:author="Huawei" w:date="2024-02-02T15:20:00Z"/>
              </w:rPr>
            </w:pPr>
            <w:ins w:id="5600" w:author="Huawei" w:date="2024-02-02T15:20:00Z">
              <w:r>
                <w:t>Config</w:t>
              </w:r>
              <w:r>
                <w:rPr>
                  <w:rFonts w:eastAsia="Malgun Gothic"/>
                </w:rPr>
                <w:t xml:space="preserve"> 1,2,3</w:t>
              </w:r>
            </w:ins>
          </w:p>
        </w:tc>
        <w:tc>
          <w:tcPr>
            <w:tcW w:w="1131" w:type="dxa"/>
            <w:tcBorders>
              <w:top w:val="single" w:sz="4" w:space="0" w:color="auto"/>
              <w:left w:val="single" w:sz="4" w:space="0" w:color="auto"/>
              <w:right w:val="single" w:sz="4" w:space="0" w:color="auto"/>
            </w:tcBorders>
          </w:tcPr>
          <w:p w:rsidR="00644FEB" w:rsidRDefault="00644FEB">
            <w:pPr>
              <w:pStyle w:val="TAC"/>
              <w:rPr>
                <w:ins w:id="5601" w:author="Huawei" w:date="2024-02-02T15:20:00Z"/>
              </w:rPr>
            </w:pPr>
          </w:p>
        </w:tc>
        <w:tc>
          <w:tcPr>
            <w:tcW w:w="2543" w:type="dxa"/>
            <w:tcBorders>
              <w:top w:val="single" w:sz="4" w:space="0" w:color="auto"/>
              <w:left w:val="single" w:sz="4" w:space="0" w:color="auto"/>
              <w:right w:val="single" w:sz="4" w:space="0" w:color="auto"/>
            </w:tcBorders>
          </w:tcPr>
          <w:p w:rsidR="00644FEB" w:rsidRDefault="00CF6C33">
            <w:pPr>
              <w:pStyle w:val="TAL"/>
              <w:rPr>
                <w:ins w:id="5602" w:author="Huawei" w:date="2024-02-02T15:20:00Z"/>
                <w:lang w:eastAsia="zh-CN"/>
              </w:rPr>
            </w:pPr>
            <w:ins w:id="5603" w:author="Huawei" w:date="2024-02-02T15:20:00Z">
              <w:r>
                <w:rPr>
                  <w:lang w:eastAsia="zh-CN"/>
                </w:rPr>
                <w:t>DLBWP.0.2</w:t>
              </w:r>
              <w:r>
                <w:rPr>
                  <w:rFonts w:cs="Arial"/>
                  <w:szCs w:val="18"/>
                  <w:vertAlign w:val="superscript"/>
                </w:rPr>
                <w:t xml:space="preserve"> Note 4</w:t>
              </w:r>
            </w:ins>
          </w:p>
        </w:tc>
      </w:tr>
      <w:tr w:rsidR="00644FEB">
        <w:trPr>
          <w:cantSplit/>
          <w:trHeight w:val="187"/>
          <w:jc w:val="center"/>
          <w:ins w:id="5604" w:author="Huawei" w:date="2024-02-02T15:20:00Z"/>
        </w:trPr>
        <w:tc>
          <w:tcPr>
            <w:tcW w:w="2116" w:type="dxa"/>
            <w:gridSpan w:val="2"/>
            <w:tcBorders>
              <w:top w:val="single" w:sz="4" w:space="0" w:color="auto"/>
              <w:left w:val="single" w:sz="4" w:space="0" w:color="auto"/>
              <w:right w:val="single" w:sz="4" w:space="0" w:color="auto"/>
            </w:tcBorders>
          </w:tcPr>
          <w:p w:rsidR="00644FEB" w:rsidRDefault="00CF6C33">
            <w:pPr>
              <w:pStyle w:val="TAL"/>
              <w:rPr>
                <w:ins w:id="5605" w:author="Huawei" w:date="2024-02-02T15:20:00Z"/>
              </w:rPr>
            </w:pPr>
            <w:ins w:id="5606" w:author="Huawei" w:date="2024-02-02T15:20:00Z">
              <w:r>
                <w:t>Active DL BWP-1 Configuration</w:t>
              </w:r>
            </w:ins>
          </w:p>
        </w:tc>
        <w:tc>
          <w:tcPr>
            <w:tcW w:w="1576" w:type="dxa"/>
            <w:tcBorders>
              <w:top w:val="single" w:sz="4" w:space="0" w:color="auto"/>
              <w:left w:val="single" w:sz="4" w:space="0" w:color="auto"/>
              <w:right w:val="single" w:sz="4" w:space="0" w:color="auto"/>
            </w:tcBorders>
          </w:tcPr>
          <w:p w:rsidR="00644FEB" w:rsidRDefault="00CF6C33">
            <w:pPr>
              <w:pStyle w:val="TAL"/>
              <w:rPr>
                <w:ins w:id="5607" w:author="Huawei" w:date="2024-02-02T15:20:00Z"/>
              </w:rPr>
            </w:pPr>
            <w:ins w:id="5608" w:author="Huawei" w:date="2024-02-02T15:20:00Z">
              <w:r>
                <w:t>Config</w:t>
              </w:r>
              <w:r>
                <w:rPr>
                  <w:rFonts w:eastAsia="Malgun Gothic"/>
                </w:rPr>
                <w:t xml:space="preserve"> 1,2,3</w:t>
              </w:r>
            </w:ins>
          </w:p>
        </w:tc>
        <w:tc>
          <w:tcPr>
            <w:tcW w:w="1131" w:type="dxa"/>
            <w:tcBorders>
              <w:top w:val="single" w:sz="4" w:space="0" w:color="auto"/>
              <w:left w:val="single" w:sz="4" w:space="0" w:color="auto"/>
              <w:right w:val="single" w:sz="4" w:space="0" w:color="auto"/>
            </w:tcBorders>
          </w:tcPr>
          <w:p w:rsidR="00644FEB" w:rsidRDefault="00644FEB">
            <w:pPr>
              <w:pStyle w:val="TAC"/>
              <w:rPr>
                <w:ins w:id="5609" w:author="Huawei" w:date="2024-02-02T15:20:00Z"/>
              </w:rPr>
            </w:pPr>
          </w:p>
        </w:tc>
        <w:tc>
          <w:tcPr>
            <w:tcW w:w="2543" w:type="dxa"/>
            <w:tcBorders>
              <w:top w:val="single" w:sz="4" w:space="0" w:color="auto"/>
              <w:left w:val="single" w:sz="4" w:space="0" w:color="auto"/>
              <w:right w:val="single" w:sz="4" w:space="0" w:color="auto"/>
            </w:tcBorders>
          </w:tcPr>
          <w:p w:rsidR="00644FEB" w:rsidRDefault="00CF6C33">
            <w:pPr>
              <w:pStyle w:val="TAL"/>
              <w:rPr>
                <w:ins w:id="5610" w:author="Huawei" w:date="2024-02-02T15:20:00Z"/>
                <w:lang w:eastAsia="zh-CN"/>
              </w:rPr>
            </w:pPr>
            <w:ins w:id="5611" w:author="Huawei" w:date="2024-02-02T15:20:00Z">
              <w:r>
                <w:rPr>
                  <w:lang w:eastAsia="zh-CN"/>
                </w:rPr>
                <w:t>DLBWP.1.1</w:t>
              </w:r>
              <w:r>
                <w:rPr>
                  <w:rFonts w:cs="Arial"/>
                  <w:szCs w:val="18"/>
                  <w:vertAlign w:val="superscript"/>
                </w:rPr>
                <w:t xml:space="preserve"> Note 4</w:t>
              </w:r>
            </w:ins>
          </w:p>
        </w:tc>
      </w:tr>
      <w:tr w:rsidR="00644FEB">
        <w:trPr>
          <w:cantSplit/>
          <w:trHeight w:val="187"/>
          <w:jc w:val="center"/>
          <w:ins w:id="5612" w:author="Huawei" w:date="2024-02-02T15:20:00Z"/>
        </w:trPr>
        <w:tc>
          <w:tcPr>
            <w:tcW w:w="2116" w:type="dxa"/>
            <w:gridSpan w:val="2"/>
            <w:tcBorders>
              <w:left w:val="single" w:sz="4" w:space="0" w:color="auto"/>
              <w:right w:val="single" w:sz="4" w:space="0" w:color="auto"/>
            </w:tcBorders>
          </w:tcPr>
          <w:p w:rsidR="00644FEB" w:rsidRDefault="00CF6C33">
            <w:pPr>
              <w:pStyle w:val="TAL"/>
              <w:rPr>
                <w:ins w:id="5613" w:author="Huawei" w:date="2024-02-02T15:20:00Z"/>
              </w:rPr>
            </w:pPr>
            <w:ins w:id="5614" w:author="Huawei" w:date="2024-02-02T15:20:00Z">
              <w:r>
                <w:t xml:space="preserve">Active DL BWP-2 </w:t>
              </w:r>
              <w:r>
                <w:t>Configuration</w:t>
              </w:r>
            </w:ins>
          </w:p>
        </w:tc>
        <w:tc>
          <w:tcPr>
            <w:tcW w:w="1576" w:type="dxa"/>
            <w:tcBorders>
              <w:top w:val="single" w:sz="4" w:space="0" w:color="auto"/>
              <w:left w:val="single" w:sz="4" w:space="0" w:color="auto"/>
              <w:right w:val="single" w:sz="4" w:space="0" w:color="auto"/>
            </w:tcBorders>
          </w:tcPr>
          <w:p w:rsidR="00644FEB" w:rsidRDefault="00CF6C33">
            <w:pPr>
              <w:pStyle w:val="TAL"/>
              <w:rPr>
                <w:ins w:id="5615" w:author="Huawei" w:date="2024-02-02T15:20:00Z"/>
              </w:rPr>
            </w:pPr>
            <w:ins w:id="5616" w:author="Huawei" w:date="2024-02-02T15:20:00Z">
              <w:r>
                <w:t>Config</w:t>
              </w:r>
              <w:r>
                <w:rPr>
                  <w:rFonts w:eastAsia="Malgun Gothic"/>
                </w:rPr>
                <w:t xml:space="preserve"> 1,2,3</w:t>
              </w:r>
            </w:ins>
          </w:p>
        </w:tc>
        <w:tc>
          <w:tcPr>
            <w:tcW w:w="1131" w:type="dxa"/>
            <w:tcBorders>
              <w:left w:val="single" w:sz="4" w:space="0" w:color="auto"/>
              <w:right w:val="single" w:sz="4" w:space="0" w:color="auto"/>
            </w:tcBorders>
          </w:tcPr>
          <w:p w:rsidR="00644FEB" w:rsidRDefault="00644FEB">
            <w:pPr>
              <w:pStyle w:val="TAC"/>
              <w:rPr>
                <w:ins w:id="5617" w:author="Huawei" w:date="2024-02-02T15:20:00Z"/>
              </w:rPr>
            </w:pPr>
          </w:p>
        </w:tc>
        <w:tc>
          <w:tcPr>
            <w:tcW w:w="2543" w:type="dxa"/>
            <w:tcBorders>
              <w:left w:val="single" w:sz="4" w:space="0" w:color="auto"/>
              <w:right w:val="single" w:sz="4" w:space="0" w:color="auto"/>
            </w:tcBorders>
          </w:tcPr>
          <w:p w:rsidR="00644FEB" w:rsidRDefault="00CF6C33">
            <w:pPr>
              <w:pStyle w:val="TAL"/>
              <w:rPr>
                <w:ins w:id="5618" w:author="Huawei" w:date="2024-02-02T15:20:00Z"/>
                <w:lang w:eastAsia="zh-CN"/>
              </w:rPr>
            </w:pPr>
            <w:ins w:id="5619" w:author="Huawei" w:date="2024-02-02T15:20:00Z">
              <w:r>
                <w:rPr>
                  <w:lang w:eastAsia="zh-CN"/>
                </w:rPr>
                <w:t>DLBWP.1.3</w:t>
              </w:r>
              <w:r>
                <w:rPr>
                  <w:rFonts w:cs="Arial"/>
                  <w:szCs w:val="18"/>
                  <w:vertAlign w:val="superscript"/>
                </w:rPr>
                <w:t xml:space="preserve"> Note 4</w:t>
              </w:r>
            </w:ins>
          </w:p>
        </w:tc>
      </w:tr>
      <w:tr w:rsidR="00644FEB">
        <w:trPr>
          <w:cantSplit/>
          <w:trHeight w:val="187"/>
          <w:jc w:val="center"/>
          <w:ins w:id="5620" w:author="Huawei" w:date="2024-02-02T15:20:00Z"/>
        </w:trPr>
        <w:tc>
          <w:tcPr>
            <w:tcW w:w="2116" w:type="dxa"/>
            <w:gridSpan w:val="2"/>
            <w:tcBorders>
              <w:top w:val="single" w:sz="4" w:space="0" w:color="auto"/>
              <w:left w:val="single" w:sz="4" w:space="0" w:color="auto"/>
              <w:right w:val="single" w:sz="4" w:space="0" w:color="auto"/>
            </w:tcBorders>
          </w:tcPr>
          <w:p w:rsidR="00644FEB" w:rsidRDefault="00CF6C33">
            <w:pPr>
              <w:pStyle w:val="TAL"/>
              <w:rPr>
                <w:ins w:id="5621" w:author="Huawei" w:date="2024-02-02T15:20:00Z"/>
              </w:rPr>
            </w:pPr>
            <w:ins w:id="5622" w:author="Huawei" w:date="2024-02-02T15:20:00Z">
              <w:r>
                <w:t>Initial UL BWP Configuration</w:t>
              </w:r>
            </w:ins>
          </w:p>
        </w:tc>
        <w:tc>
          <w:tcPr>
            <w:tcW w:w="1576" w:type="dxa"/>
            <w:tcBorders>
              <w:top w:val="single" w:sz="4" w:space="0" w:color="auto"/>
              <w:left w:val="single" w:sz="4" w:space="0" w:color="auto"/>
              <w:right w:val="single" w:sz="4" w:space="0" w:color="auto"/>
            </w:tcBorders>
          </w:tcPr>
          <w:p w:rsidR="00644FEB" w:rsidRDefault="00CF6C33">
            <w:pPr>
              <w:pStyle w:val="TAL"/>
              <w:rPr>
                <w:ins w:id="5623" w:author="Huawei" w:date="2024-02-02T15:20:00Z"/>
              </w:rPr>
            </w:pPr>
            <w:ins w:id="5624" w:author="Huawei" w:date="2024-02-02T15:20:00Z">
              <w:r>
                <w:t>Config</w:t>
              </w:r>
              <w:r>
                <w:rPr>
                  <w:rFonts w:eastAsia="Malgun Gothic"/>
                </w:rPr>
                <w:t xml:space="preserve"> 1,2,3</w:t>
              </w:r>
            </w:ins>
          </w:p>
        </w:tc>
        <w:tc>
          <w:tcPr>
            <w:tcW w:w="1131" w:type="dxa"/>
            <w:tcBorders>
              <w:top w:val="single" w:sz="4" w:space="0" w:color="auto"/>
              <w:left w:val="single" w:sz="4" w:space="0" w:color="auto"/>
              <w:right w:val="single" w:sz="4" w:space="0" w:color="auto"/>
            </w:tcBorders>
          </w:tcPr>
          <w:p w:rsidR="00644FEB" w:rsidRDefault="00644FEB">
            <w:pPr>
              <w:pStyle w:val="TAC"/>
              <w:rPr>
                <w:ins w:id="5625" w:author="Huawei" w:date="2024-02-02T15:20:00Z"/>
              </w:rPr>
            </w:pPr>
          </w:p>
        </w:tc>
        <w:tc>
          <w:tcPr>
            <w:tcW w:w="2543" w:type="dxa"/>
            <w:tcBorders>
              <w:top w:val="single" w:sz="4" w:space="0" w:color="auto"/>
              <w:left w:val="single" w:sz="4" w:space="0" w:color="auto"/>
              <w:right w:val="single" w:sz="4" w:space="0" w:color="auto"/>
            </w:tcBorders>
          </w:tcPr>
          <w:p w:rsidR="00644FEB" w:rsidRDefault="00CF6C33">
            <w:pPr>
              <w:pStyle w:val="TAL"/>
              <w:rPr>
                <w:ins w:id="5626" w:author="Huawei" w:date="2024-02-02T15:20:00Z"/>
                <w:rFonts w:cs="Arial"/>
                <w:szCs w:val="16"/>
                <w:lang w:eastAsia="zh-CN"/>
              </w:rPr>
            </w:pPr>
            <w:ins w:id="5627" w:author="Huawei" w:date="2024-02-02T15:20:00Z">
              <w:r>
                <w:rPr>
                  <w:lang w:eastAsia="zh-CN"/>
                </w:rPr>
                <w:t>ULBWP.0.2</w:t>
              </w:r>
              <w:r>
                <w:rPr>
                  <w:rFonts w:cs="Arial"/>
                  <w:szCs w:val="18"/>
                  <w:vertAlign w:val="superscript"/>
                </w:rPr>
                <w:t xml:space="preserve"> Note 4</w:t>
              </w:r>
            </w:ins>
          </w:p>
        </w:tc>
      </w:tr>
      <w:tr w:rsidR="00644FEB">
        <w:trPr>
          <w:cantSplit/>
          <w:trHeight w:val="187"/>
          <w:jc w:val="center"/>
          <w:ins w:id="5628" w:author="Huawei" w:date="2024-02-02T15:20:00Z"/>
        </w:trPr>
        <w:tc>
          <w:tcPr>
            <w:tcW w:w="2116" w:type="dxa"/>
            <w:gridSpan w:val="2"/>
            <w:tcBorders>
              <w:top w:val="single" w:sz="4" w:space="0" w:color="auto"/>
              <w:left w:val="single" w:sz="4" w:space="0" w:color="auto"/>
              <w:right w:val="single" w:sz="4" w:space="0" w:color="auto"/>
            </w:tcBorders>
          </w:tcPr>
          <w:p w:rsidR="00644FEB" w:rsidRDefault="00CF6C33">
            <w:pPr>
              <w:pStyle w:val="TAL"/>
              <w:rPr>
                <w:ins w:id="5629" w:author="Huawei" w:date="2024-02-02T15:20:00Z"/>
              </w:rPr>
            </w:pPr>
            <w:ins w:id="5630" w:author="Huawei" w:date="2024-02-02T15:20:00Z">
              <w:r>
                <w:t>Active UL BWP-1 Configuration</w:t>
              </w:r>
            </w:ins>
          </w:p>
        </w:tc>
        <w:tc>
          <w:tcPr>
            <w:tcW w:w="1576" w:type="dxa"/>
            <w:tcBorders>
              <w:top w:val="single" w:sz="4" w:space="0" w:color="auto"/>
              <w:left w:val="single" w:sz="4" w:space="0" w:color="auto"/>
              <w:right w:val="single" w:sz="4" w:space="0" w:color="auto"/>
            </w:tcBorders>
          </w:tcPr>
          <w:p w:rsidR="00644FEB" w:rsidRDefault="00CF6C33">
            <w:pPr>
              <w:pStyle w:val="TAL"/>
              <w:rPr>
                <w:ins w:id="5631" w:author="Huawei" w:date="2024-02-02T15:20:00Z"/>
              </w:rPr>
            </w:pPr>
            <w:ins w:id="5632" w:author="Huawei" w:date="2024-02-02T15:20:00Z">
              <w:r>
                <w:t>Config</w:t>
              </w:r>
              <w:r>
                <w:rPr>
                  <w:rFonts w:eastAsia="Malgun Gothic"/>
                </w:rPr>
                <w:t xml:space="preserve"> 1,2,3</w:t>
              </w:r>
            </w:ins>
          </w:p>
        </w:tc>
        <w:tc>
          <w:tcPr>
            <w:tcW w:w="1131" w:type="dxa"/>
            <w:tcBorders>
              <w:top w:val="single" w:sz="4" w:space="0" w:color="auto"/>
              <w:left w:val="single" w:sz="4" w:space="0" w:color="auto"/>
              <w:right w:val="single" w:sz="4" w:space="0" w:color="auto"/>
            </w:tcBorders>
          </w:tcPr>
          <w:p w:rsidR="00644FEB" w:rsidRDefault="00644FEB">
            <w:pPr>
              <w:pStyle w:val="TAC"/>
              <w:rPr>
                <w:ins w:id="5633" w:author="Huawei" w:date="2024-02-02T15:20:00Z"/>
              </w:rPr>
            </w:pPr>
          </w:p>
        </w:tc>
        <w:tc>
          <w:tcPr>
            <w:tcW w:w="2543" w:type="dxa"/>
            <w:tcBorders>
              <w:top w:val="single" w:sz="4" w:space="0" w:color="auto"/>
              <w:left w:val="single" w:sz="4" w:space="0" w:color="auto"/>
              <w:right w:val="single" w:sz="4" w:space="0" w:color="auto"/>
            </w:tcBorders>
          </w:tcPr>
          <w:p w:rsidR="00644FEB" w:rsidRDefault="00CF6C33">
            <w:pPr>
              <w:pStyle w:val="TAL"/>
              <w:rPr>
                <w:ins w:id="5634" w:author="Huawei" w:date="2024-02-02T15:20:00Z"/>
                <w:rFonts w:cs="Arial"/>
                <w:szCs w:val="16"/>
                <w:lang w:eastAsia="zh-CN"/>
              </w:rPr>
            </w:pPr>
            <w:ins w:id="5635" w:author="Huawei" w:date="2024-02-02T15:20:00Z">
              <w:r>
                <w:rPr>
                  <w:lang w:eastAsia="zh-CN"/>
                </w:rPr>
                <w:t>ULBWP.1.1</w:t>
              </w:r>
              <w:r>
                <w:rPr>
                  <w:rFonts w:cs="Arial"/>
                  <w:szCs w:val="18"/>
                  <w:vertAlign w:val="superscript"/>
                </w:rPr>
                <w:t xml:space="preserve"> Note 4</w:t>
              </w:r>
            </w:ins>
          </w:p>
        </w:tc>
      </w:tr>
      <w:tr w:rsidR="00644FEB">
        <w:trPr>
          <w:cantSplit/>
          <w:trHeight w:val="187"/>
          <w:jc w:val="center"/>
          <w:ins w:id="5636" w:author="Huawei" w:date="2024-02-02T15:20:00Z"/>
        </w:trPr>
        <w:tc>
          <w:tcPr>
            <w:tcW w:w="2116" w:type="dxa"/>
            <w:gridSpan w:val="2"/>
            <w:tcBorders>
              <w:top w:val="single" w:sz="4" w:space="0" w:color="auto"/>
              <w:left w:val="single" w:sz="4" w:space="0" w:color="auto"/>
              <w:bottom w:val="nil"/>
              <w:right w:val="single" w:sz="4" w:space="0" w:color="auto"/>
            </w:tcBorders>
          </w:tcPr>
          <w:p w:rsidR="00644FEB" w:rsidRDefault="00CF6C33">
            <w:pPr>
              <w:pStyle w:val="TAL"/>
              <w:rPr>
                <w:ins w:id="5637" w:author="Huawei" w:date="2024-02-02T15:20:00Z"/>
              </w:rPr>
            </w:pPr>
            <w:ins w:id="5638" w:author="Huawei" w:date="2024-02-02T15:20:00Z">
              <w:r>
                <w:t>Active UL BWP-2 Configuration</w:t>
              </w:r>
            </w:ins>
          </w:p>
        </w:tc>
        <w:tc>
          <w:tcPr>
            <w:tcW w:w="1576" w:type="dxa"/>
            <w:tcBorders>
              <w:top w:val="single" w:sz="4" w:space="0" w:color="auto"/>
              <w:left w:val="single" w:sz="4" w:space="0" w:color="auto"/>
              <w:right w:val="single" w:sz="4" w:space="0" w:color="auto"/>
            </w:tcBorders>
          </w:tcPr>
          <w:p w:rsidR="00644FEB" w:rsidRDefault="00CF6C33">
            <w:pPr>
              <w:pStyle w:val="TAL"/>
              <w:rPr>
                <w:ins w:id="5639" w:author="Huawei" w:date="2024-02-02T15:20:00Z"/>
              </w:rPr>
            </w:pPr>
            <w:ins w:id="5640" w:author="Huawei" w:date="2024-02-02T15:20:00Z">
              <w:r>
                <w:t>Config</w:t>
              </w:r>
              <w:r>
                <w:rPr>
                  <w:rFonts w:eastAsia="Malgun Gothic"/>
                </w:rPr>
                <w:t xml:space="preserve"> 1</w:t>
              </w:r>
            </w:ins>
          </w:p>
        </w:tc>
        <w:tc>
          <w:tcPr>
            <w:tcW w:w="1131" w:type="dxa"/>
            <w:tcBorders>
              <w:top w:val="single" w:sz="4" w:space="0" w:color="auto"/>
              <w:left w:val="single" w:sz="4" w:space="0" w:color="auto"/>
              <w:right w:val="single" w:sz="4" w:space="0" w:color="auto"/>
            </w:tcBorders>
          </w:tcPr>
          <w:p w:rsidR="00644FEB" w:rsidRDefault="00644FEB">
            <w:pPr>
              <w:pStyle w:val="TAC"/>
              <w:rPr>
                <w:ins w:id="5641" w:author="Huawei" w:date="2024-02-02T15:20:00Z"/>
              </w:rPr>
            </w:pPr>
          </w:p>
        </w:tc>
        <w:tc>
          <w:tcPr>
            <w:tcW w:w="2543" w:type="dxa"/>
            <w:tcBorders>
              <w:top w:val="single" w:sz="4" w:space="0" w:color="auto"/>
              <w:left w:val="single" w:sz="4" w:space="0" w:color="auto"/>
              <w:right w:val="single" w:sz="4" w:space="0" w:color="auto"/>
            </w:tcBorders>
          </w:tcPr>
          <w:p w:rsidR="00644FEB" w:rsidRDefault="00CF6C33">
            <w:pPr>
              <w:pStyle w:val="TAL"/>
              <w:rPr>
                <w:ins w:id="5642" w:author="Huawei" w:date="2024-02-02T15:20:00Z"/>
                <w:rFonts w:cs="Arial"/>
                <w:szCs w:val="16"/>
                <w:lang w:eastAsia="zh-CN"/>
              </w:rPr>
            </w:pPr>
            <w:ins w:id="5643" w:author="Huawei" w:date="2024-02-02T15:20:00Z">
              <w:r>
                <w:rPr>
                  <w:lang w:eastAsia="zh-CN"/>
                </w:rPr>
                <w:t>N/A</w:t>
              </w:r>
            </w:ins>
          </w:p>
        </w:tc>
      </w:tr>
      <w:tr w:rsidR="00644FEB">
        <w:trPr>
          <w:cantSplit/>
          <w:trHeight w:val="187"/>
          <w:jc w:val="center"/>
          <w:ins w:id="5644" w:author="Huawei" w:date="2024-02-02T15:20:00Z"/>
        </w:trPr>
        <w:tc>
          <w:tcPr>
            <w:tcW w:w="2116" w:type="dxa"/>
            <w:gridSpan w:val="2"/>
            <w:tcBorders>
              <w:top w:val="nil"/>
              <w:left w:val="single" w:sz="4" w:space="0" w:color="auto"/>
              <w:bottom w:val="single" w:sz="4" w:space="0" w:color="auto"/>
              <w:right w:val="single" w:sz="4" w:space="0" w:color="auto"/>
            </w:tcBorders>
          </w:tcPr>
          <w:p w:rsidR="00644FEB" w:rsidRDefault="00644FEB">
            <w:pPr>
              <w:pStyle w:val="TAL"/>
              <w:rPr>
                <w:ins w:id="5645" w:author="Huawei" w:date="2024-02-02T15:20:00Z"/>
              </w:rPr>
            </w:pPr>
          </w:p>
        </w:tc>
        <w:tc>
          <w:tcPr>
            <w:tcW w:w="1576" w:type="dxa"/>
            <w:tcBorders>
              <w:top w:val="single" w:sz="4" w:space="0" w:color="auto"/>
              <w:left w:val="single" w:sz="4" w:space="0" w:color="auto"/>
              <w:right w:val="single" w:sz="4" w:space="0" w:color="auto"/>
            </w:tcBorders>
          </w:tcPr>
          <w:p w:rsidR="00644FEB" w:rsidRDefault="00CF6C33">
            <w:pPr>
              <w:pStyle w:val="TAL"/>
              <w:rPr>
                <w:ins w:id="5646" w:author="Huawei" w:date="2024-02-02T15:20:00Z"/>
              </w:rPr>
            </w:pPr>
            <w:ins w:id="5647" w:author="Huawei" w:date="2024-02-02T15:20:00Z">
              <w:r>
                <w:t>Config</w:t>
              </w:r>
              <w:r>
                <w:rPr>
                  <w:rFonts w:eastAsia="Malgun Gothic"/>
                </w:rPr>
                <w:t xml:space="preserve"> 2,3</w:t>
              </w:r>
            </w:ins>
          </w:p>
        </w:tc>
        <w:tc>
          <w:tcPr>
            <w:tcW w:w="1131" w:type="dxa"/>
            <w:tcBorders>
              <w:top w:val="single" w:sz="4" w:space="0" w:color="auto"/>
              <w:left w:val="single" w:sz="4" w:space="0" w:color="auto"/>
              <w:right w:val="single" w:sz="4" w:space="0" w:color="auto"/>
            </w:tcBorders>
          </w:tcPr>
          <w:p w:rsidR="00644FEB" w:rsidRDefault="00644FEB">
            <w:pPr>
              <w:pStyle w:val="TAC"/>
              <w:rPr>
                <w:ins w:id="5648" w:author="Huawei" w:date="2024-02-02T15:20:00Z"/>
              </w:rPr>
            </w:pPr>
          </w:p>
        </w:tc>
        <w:tc>
          <w:tcPr>
            <w:tcW w:w="2543" w:type="dxa"/>
            <w:tcBorders>
              <w:top w:val="single" w:sz="4" w:space="0" w:color="auto"/>
              <w:left w:val="single" w:sz="4" w:space="0" w:color="auto"/>
              <w:right w:val="single" w:sz="4" w:space="0" w:color="auto"/>
            </w:tcBorders>
          </w:tcPr>
          <w:p w:rsidR="00644FEB" w:rsidRDefault="00CF6C33">
            <w:pPr>
              <w:pStyle w:val="TAL"/>
              <w:rPr>
                <w:ins w:id="5649" w:author="Huawei" w:date="2024-02-02T15:20:00Z"/>
                <w:lang w:eastAsia="zh-CN"/>
              </w:rPr>
            </w:pPr>
            <w:ins w:id="5650" w:author="Huawei" w:date="2024-02-02T15:20:00Z">
              <w:r>
                <w:rPr>
                  <w:lang w:eastAsia="zh-CN"/>
                </w:rPr>
                <w:t>ULBWP.1.3</w:t>
              </w:r>
              <w:r>
                <w:rPr>
                  <w:rFonts w:cs="Arial"/>
                  <w:szCs w:val="18"/>
                  <w:vertAlign w:val="superscript"/>
                </w:rPr>
                <w:t xml:space="preserve"> Note 4</w:t>
              </w:r>
            </w:ins>
          </w:p>
        </w:tc>
      </w:tr>
      <w:tr w:rsidR="00644FEB">
        <w:trPr>
          <w:cantSplit/>
          <w:trHeight w:val="187"/>
          <w:jc w:val="center"/>
          <w:ins w:id="5651" w:author="Huawei" w:date="2024-02-02T15:20:00Z"/>
        </w:trPr>
        <w:tc>
          <w:tcPr>
            <w:tcW w:w="211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5652" w:author="Huawei" w:date="2024-02-02T15:20:00Z"/>
                <w:lang w:eastAsia="zh-CN"/>
              </w:rPr>
            </w:pPr>
            <w:ins w:id="5653" w:author="Huawei" w:date="2024-02-02T15:20:00Z">
              <w:r>
                <w:t xml:space="preserve">PDSCH </w:t>
              </w:r>
              <w:r>
                <w:t>Reference measurement channel</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54" w:author="Huawei" w:date="2024-02-02T15:20:00Z"/>
              </w:rPr>
            </w:pPr>
            <w:ins w:id="5655" w:author="Huawei" w:date="2024-02-02T15:20:00Z">
              <w:r>
                <w:t>Config</w:t>
              </w:r>
              <w:r>
                <w:rPr>
                  <w:rFonts w:eastAsia="Malgun Gothic"/>
                </w:rPr>
                <w:t xml:space="preserve"> 1</w:t>
              </w:r>
            </w:ins>
          </w:p>
        </w:tc>
        <w:tc>
          <w:tcPr>
            <w:tcW w:w="1131" w:type="dxa"/>
            <w:vMerge w:val="restart"/>
            <w:tcBorders>
              <w:top w:val="single" w:sz="4" w:space="0" w:color="auto"/>
              <w:left w:val="single" w:sz="4" w:space="0" w:color="auto"/>
              <w:right w:val="single" w:sz="4" w:space="0" w:color="auto"/>
            </w:tcBorders>
          </w:tcPr>
          <w:p w:rsidR="00644FEB" w:rsidRDefault="00644FEB">
            <w:pPr>
              <w:pStyle w:val="TAC"/>
              <w:rPr>
                <w:ins w:id="5656"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57" w:author="Huawei" w:date="2024-02-02T15:20:00Z"/>
                <w:rFonts w:cs="Arial"/>
                <w:szCs w:val="16"/>
                <w:lang w:eastAsia="zh-CN"/>
              </w:rPr>
            </w:pPr>
            <w:ins w:id="5658" w:author="Huawei" w:date="2024-02-02T15:20:00Z">
              <w:r>
                <w:rPr>
                  <w:rFonts w:cs="Arial"/>
                  <w:szCs w:val="16"/>
                  <w:lang w:eastAsia="zh-CN"/>
                </w:rPr>
                <w:t>SR.1.1 FDD</w:t>
              </w:r>
            </w:ins>
          </w:p>
        </w:tc>
      </w:tr>
      <w:tr w:rsidR="00644FEB">
        <w:trPr>
          <w:cantSplit/>
          <w:trHeight w:val="187"/>
          <w:jc w:val="center"/>
          <w:ins w:id="5659" w:author="Huawei" w:date="2024-02-02T15:20:00Z"/>
        </w:trPr>
        <w:tc>
          <w:tcPr>
            <w:tcW w:w="2116" w:type="dxa"/>
            <w:gridSpan w:val="2"/>
            <w:tcBorders>
              <w:top w:val="nil"/>
              <w:left w:val="single" w:sz="4" w:space="0" w:color="auto"/>
              <w:bottom w:val="nil"/>
              <w:right w:val="single" w:sz="4" w:space="0" w:color="auto"/>
            </w:tcBorders>
            <w:shd w:val="clear" w:color="auto" w:fill="auto"/>
          </w:tcPr>
          <w:p w:rsidR="00644FEB" w:rsidRDefault="00644FEB">
            <w:pPr>
              <w:pStyle w:val="TAL"/>
              <w:rPr>
                <w:ins w:id="5660"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61" w:author="Huawei" w:date="2024-02-02T15:20:00Z"/>
              </w:rPr>
            </w:pPr>
            <w:ins w:id="5662" w:author="Huawei" w:date="2024-02-02T15:20:00Z">
              <w:r>
                <w:t>Config</w:t>
              </w:r>
              <w:r>
                <w:rPr>
                  <w:rFonts w:eastAsia="Malgun Gothic"/>
                </w:rPr>
                <w:t xml:space="preserve"> 2</w:t>
              </w:r>
            </w:ins>
          </w:p>
        </w:tc>
        <w:tc>
          <w:tcPr>
            <w:tcW w:w="1131" w:type="dxa"/>
            <w:vMerge/>
            <w:tcBorders>
              <w:left w:val="single" w:sz="4" w:space="0" w:color="auto"/>
              <w:right w:val="single" w:sz="4" w:space="0" w:color="auto"/>
            </w:tcBorders>
          </w:tcPr>
          <w:p w:rsidR="00644FEB" w:rsidRDefault="00644FEB">
            <w:pPr>
              <w:pStyle w:val="TAC"/>
              <w:rPr>
                <w:ins w:id="5663"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64" w:author="Huawei" w:date="2024-02-02T15:20:00Z"/>
                <w:rFonts w:cs="Arial"/>
                <w:szCs w:val="16"/>
                <w:lang w:eastAsia="zh-CN"/>
              </w:rPr>
            </w:pPr>
            <w:ins w:id="5665" w:author="Huawei" w:date="2024-02-02T15:20:00Z">
              <w:r>
                <w:rPr>
                  <w:rFonts w:cs="Arial"/>
                  <w:szCs w:val="16"/>
                  <w:lang w:eastAsia="zh-CN"/>
                </w:rPr>
                <w:t>SR.1.1 TDD</w:t>
              </w:r>
            </w:ins>
          </w:p>
        </w:tc>
      </w:tr>
      <w:tr w:rsidR="00644FEB">
        <w:trPr>
          <w:cantSplit/>
          <w:trHeight w:val="187"/>
          <w:jc w:val="center"/>
          <w:ins w:id="5666" w:author="Huawei" w:date="2024-02-02T15:20:00Z"/>
        </w:trPr>
        <w:tc>
          <w:tcPr>
            <w:tcW w:w="211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5667"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68" w:author="Huawei" w:date="2024-02-02T15:20:00Z"/>
              </w:rPr>
            </w:pPr>
            <w:ins w:id="5669" w:author="Huawei" w:date="2024-02-02T15:20:00Z">
              <w:r>
                <w:t>Config</w:t>
              </w:r>
              <w:r>
                <w:rPr>
                  <w:rFonts w:eastAsia="Malgun Gothic"/>
                </w:rPr>
                <w:t xml:space="preserve"> 3</w:t>
              </w:r>
            </w:ins>
          </w:p>
        </w:tc>
        <w:tc>
          <w:tcPr>
            <w:tcW w:w="1131" w:type="dxa"/>
            <w:vMerge/>
            <w:tcBorders>
              <w:left w:val="single" w:sz="4" w:space="0" w:color="auto"/>
              <w:bottom w:val="single" w:sz="4" w:space="0" w:color="auto"/>
              <w:right w:val="single" w:sz="4" w:space="0" w:color="auto"/>
            </w:tcBorders>
          </w:tcPr>
          <w:p w:rsidR="00644FEB" w:rsidRDefault="00644FEB">
            <w:pPr>
              <w:pStyle w:val="TAC"/>
              <w:rPr>
                <w:ins w:id="5670"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71" w:author="Huawei" w:date="2024-02-02T15:20:00Z"/>
                <w:rFonts w:cs="Arial"/>
                <w:szCs w:val="16"/>
                <w:lang w:eastAsia="zh-CN"/>
              </w:rPr>
            </w:pPr>
            <w:ins w:id="5672" w:author="Huawei" w:date="2024-02-02T15:20:00Z">
              <w:r>
                <w:rPr>
                  <w:rFonts w:cs="Arial"/>
                  <w:szCs w:val="16"/>
                  <w:lang w:eastAsia="zh-CN"/>
                </w:rPr>
                <w:t>SR.2.1 TDD</w:t>
              </w:r>
            </w:ins>
          </w:p>
        </w:tc>
      </w:tr>
      <w:tr w:rsidR="00644FEB">
        <w:trPr>
          <w:cantSplit/>
          <w:trHeight w:val="187"/>
          <w:jc w:val="center"/>
          <w:ins w:id="5673" w:author="Huawei" w:date="2024-02-02T15:20:00Z"/>
        </w:trPr>
        <w:tc>
          <w:tcPr>
            <w:tcW w:w="2116" w:type="dxa"/>
            <w:gridSpan w:val="2"/>
            <w:tcBorders>
              <w:left w:val="single" w:sz="4" w:space="0" w:color="auto"/>
              <w:bottom w:val="nil"/>
              <w:right w:val="single" w:sz="4" w:space="0" w:color="auto"/>
            </w:tcBorders>
            <w:shd w:val="clear" w:color="auto" w:fill="auto"/>
          </w:tcPr>
          <w:p w:rsidR="00644FEB" w:rsidRDefault="00CF6C33">
            <w:pPr>
              <w:pStyle w:val="TAL"/>
              <w:rPr>
                <w:ins w:id="5674" w:author="Huawei" w:date="2024-02-02T15:20:00Z"/>
              </w:rPr>
            </w:pPr>
            <w:ins w:id="5675" w:author="Huawei" w:date="2024-02-02T15:20:00Z">
              <w:r>
                <w:t>RMSI CORESET parameters</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76" w:author="Huawei" w:date="2024-02-02T15:20:00Z"/>
              </w:rPr>
            </w:pPr>
            <w:ins w:id="5677" w:author="Huawei" w:date="2024-02-02T15:20:00Z">
              <w:r>
                <w:t>Config</w:t>
              </w:r>
              <w:r>
                <w:rPr>
                  <w:rFonts w:eastAsia="Malgun Gothic"/>
                </w:rPr>
                <w:t xml:space="preserve"> 1</w:t>
              </w:r>
            </w:ins>
          </w:p>
        </w:tc>
        <w:tc>
          <w:tcPr>
            <w:tcW w:w="1131" w:type="dxa"/>
            <w:vMerge w:val="restart"/>
            <w:tcBorders>
              <w:top w:val="single" w:sz="4" w:space="0" w:color="auto"/>
              <w:left w:val="single" w:sz="4" w:space="0" w:color="auto"/>
              <w:right w:val="single" w:sz="4" w:space="0" w:color="auto"/>
            </w:tcBorders>
          </w:tcPr>
          <w:p w:rsidR="00644FEB" w:rsidRDefault="00644FEB">
            <w:pPr>
              <w:pStyle w:val="TAC"/>
              <w:rPr>
                <w:ins w:id="5678"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79" w:author="Huawei" w:date="2024-02-02T15:20:00Z"/>
                <w:rFonts w:cs="Arial"/>
                <w:szCs w:val="16"/>
                <w:lang w:eastAsia="zh-CN"/>
              </w:rPr>
            </w:pPr>
            <w:ins w:id="5680" w:author="Huawei" w:date="2024-02-02T15:20:00Z">
              <w:r>
                <w:rPr>
                  <w:rFonts w:cs="Arial"/>
                  <w:szCs w:val="16"/>
                  <w:lang w:eastAsia="zh-CN"/>
                </w:rPr>
                <w:t>CR.1.1 FDD</w:t>
              </w:r>
            </w:ins>
          </w:p>
        </w:tc>
      </w:tr>
      <w:tr w:rsidR="00644FEB">
        <w:trPr>
          <w:cantSplit/>
          <w:trHeight w:val="187"/>
          <w:jc w:val="center"/>
          <w:ins w:id="5681" w:author="Huawei" w:date="2024-02-02T15:20:00Z"/>
        </w:trPr>
        <w:tc>
          <w:tcPr>
            <w:tcW w:w="2116" w:type="dxa"/>
            <w:gridSpan w:val="2"/>
            <w:tcBorders>
              <w:top w:val="nil"/>
              <w:left w:val="single" w:sz="4" w:space="0" w:color="auto"/>
              <w:bottom w:val="nil"/>
              <w:right w:val="single" w:sz="4" w:space="0" w:color="auto"/>
            </w:tcBorders>
            <w:shd w:val="clear" w:color="auto" w:fill="auto"/>
          </w:tcPr>
          <w:p w:rsidR="00644FEB" w:rsidRDefault="00644FEB">
            <w:pPr>
              <w:pStyle w:val="TAL"/>
              <w:rPr>
                <w:ins w:id="5682"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83" w:author="Huawei" w:date="2024-02-02T15:20:00Z"/>
              </w:rPr>
            </w:pPr>
            <w:ins w:id="5684" w:author="Huawei" w:date="2024-02-02T15:20:00Z">
              <w:r>
                <w:t>Config</w:t>
              </w:r>
              <w:r>
                <w:rPr>
                  <w:rFonts w:eastAsia="Malgun Gothic"/>
                </w:rPr>
                <w:t xml:space="preserve"> 2</w:t>
              </w:r>
            </w:ins>
          </w:p>
        </w:tc>
        <w:tc>
          <w:tcPr>
            <w:tcW w:w="1131" w:type="dxa"/>
            <w:vMerge/>
            <w:tcBorders>
              <w:left w:val="single" w:sz="4" w:space="0" w:color="auto"/>
              <w:right w:val="single" w:sz="4" w:space="0" w:color="auto"/>
            </w:tcBorders>
          </w:tcPr>
          <w:p w:rsidR="00644FEB" w:rsidRDefault="00644FEB">
            <w:pPr>
              <w:pStyle w:val="TAC"/>
              <w:rPr>
                <w:ins w:id="5685"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86" w:author="Huawei" w:date="2024-02-02T15:20:00Z"/>
                <w:rFonts w:cs="Arial"/>
                <w:szCs w:val="16"/>
                <w:lang w:eastAsia="zh-CN"/>
              </w:rPr>
            </w:pPr>
            <w:ins w:id="5687" w:author="Huawei" w:date="2024-02-02T15:20:00Z">
              <w:r>
                <w:rPr>
                  <w:rFonts w:cs="Arial"/>
                  <w:szCs w:val="16"/>
                  <w:lang w:eastAsia="zh-CN"/>
                </w:rPr>
                <w:t>CR.1.1 TDD</w:t>
              </w:r>
            </w:ins>
          </w:p>
        </w:tc>
      </w:tr>
      <w:tr w:rsidR="00644FEB">
        <w:trPr>
          <w:cantSplit/>
          <w:trHeight w:val="187"/>
          <w:jc w:val="center"/>
          <w:ins w:id="5688" w:author="Huawei" w:date="2024-02-02T15:20:00Z"/>
        </w:trPr>
        <w:tc>
          <w:tcPr>
            <w:tcW w:w="211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5689"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90" w:author="Huawei" w:date="2024-02-02T15:20:00Z"/>
              </w:rPr>
            </w:pPr>
            <w:ins w:id="5691" w:author="Huawei" w:date="2024-02-02T15:20:00Z">
              <w:r>
                <w:t>Config</w:t>
              </w:r>
              <w:r>
                <w:rPr>
                  <w:rFonts w:eastAsia="Malgun Gothic"/>
                </w:rPr>
                <w:t xml:space="preserve"> 3</w:t>
              </w:r>
            </w:ins>
          </w:p>
        </w:tc>
        <w:tc>
          <w:tcPr>
            <w:tcW w:w="1131" w:type="dxa"/>
            <w:vMerge/>
            <w:tcBorders>
              <w:left w:val="single" w:sz="4" w:space="0" w:color="auto"/>
              <w:right w:val="single" w:sz="4" w:space="0" w:color="auto"/>
            </w:tcBorders>
          </w:tcPr>
          <w:p w:rsidR="00644FEB" w:rsidRDefault="00644FEB">
            <w:pPr>
              <w:pStyle w:val="TAC"/>
              <w:rPr>
                <w:ins w:id="5692"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93" w:author="Huawei" w:date="2024-02-02T15:20:00Z"/>
                <w:rFonts w:cs="Arial"/>
                <w:szCs w:val="16"/>
                <w:lang w:eastAsia="zh-CN"/>
              </w:rPr>
            </w:pPr>
            <w:ins w:id="5694" w:author="Huawei" w:date="2024-02-02T15:20:00Z">
              <w:r>
                <w:rPr>
                  <w:rFonts w:cs="Arial"/>
                  <w:szCs w:val="16"/>
                  <w:lang w:eastAsia="zh-CN"/>
                </w:rPr>
                <w:t>CR.2.1 TDD</w:t>
              </w:r>
            </w:ins>
          </w:p>
        </w:tc>
      </w:tr>
      <w:tr w:rsidR="00644FEB">
        <w:trPr>
          <w:cantSplit/>
          <w:trHeight w:val="187"/>
          <w:jc w:val="center"/>
          <w:ins w:id="5695" w:author="Huawei" w:date="2024-02-02T15:20:00Z"/>
        </w:trPr>
        <w:tc>
          <w:tcPr>
            <w:tcW w:w="2116" w:type="dxa"/>
            <w:gridSpan w:val="2"/>
            <w:tcBorders>
              <w:left w:val="single" w:sz="4" w:space="0" w:color="auto"/>
              <w:bottom w:val="nil"/>
              <w:right w:val="single" w:sz="4" w:space="0" w:color="auto"/>
            </w:tcBorders>
            <w:shd w:val="clear" w:color="auto" w:fill="auto"/>
          </w:tcPr>
          <w:p w:rsidR="00644FEB" w:rsidRDefault="00CF6C33">
            <w:pPr>
              <w:pStyle w:val="TAL"/>
              <w:rPr>
                <w:ins w:id="5696" w:author="Huawei" w:date="2024-02-02T15:20:00Z"/>
              </w:rPr>
            </w:pPr>
            <w:ins w:id="5697" w:author="Huawei" w:date="2024-02-02T15:20:00Z">
              <w:r>
                <w:rPr>
                  <w:lang w:eastAsia="zh-CN"/>
                </w:rPr>
                <w:t xml:space="preserve">Dedicated </w:t>
              </w:r>
              <w:r>
                <w:t>CORESET parameters</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698" w:author="Huawei" w:date="2024-02-02T15:20:00Z"/>
              </w:rPr>
            </w:pPr>
            <w:ins w:id="5699" w:author="Huawei" w:date="2024-02-02T15:20:00Z">
              <w:r>
                <w:t>Config</w:t>
              </w:r>
              <w:r>
                <w:rPr>
                  <w:rFonts w:eastAsia="Malgun Gothic"/>
                </w:rPr>
                <w:t xml:space="preserve"> 1</w:t>
              </w:r>
            </w:ins>
          </w:p>
        </w:tc>
        <w:tc>
          <w:tcPr>
            <w:tcW w:w="1131" w:type="dxa"/>
            <w:vMerge w:val="restart"/>
            <w:tcBorders>
              <w:top w:val="single" w:sz="4" w:space="0" w:color="auto"/>
              <w:left w:val="single" w:sz="4" w:space="0" w:color="auto"/>
              <w:right w:val="single" w:sz="4" w:space="0" w:color="auto"/>
            </w:tcBorders>
          </w:tcPr>
          <w:p w:rsidR="00644FEB" w:rsidRDefault="00644FEB">
            <w:pPr>
              <w:pStyle w:val="TAC"/>
              <w:rPr>
                <w:ins w:id="5700"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01" w:author="Huawei" w:date="2024-02-02T15:20:00Z"/>
                <w:rFonts w:cs="Arial"/>
                <w:szCs w:val="16"/>
                <w:lang w:eastAsia="zh-CN"/>
              </w:rPr>
            </w:pPr>
            <w:ins w:id="5702" w:author="Huawei" w:date="2024-02-02T15:20:00Z">
              <w:r>
                <w:rPr>
                  <w:rFonts w:cs="Arial"/>
                  <w:szCs w:val="16"/>
                  <w:lang w:val="en-US" w:eastAsia="zh-CN"/>
                </w:rPr>
                <w:t>CCR.1.2 FDD</w:t>
              </w:r>
            </w:ins>
          </w:p>
        </w:tc>
      </w:tr>
      <w:tr w:rsidR="00644FEB">
        <w:trPr>
          <w:cantSplit/>
          <w:trHeight w:val="187"/>
          <w:jc w:val="center"/>
          <w:ins w:id="5703" w:author="Huawei" w:date="2024-02-02T15:20:00Z"/>
        </w:trPr>
        <w:tc>
          <w:tcPr>
            <w:tcW w:w="2116" w:type="dxa"/>
            <w:gridSpan w:val="2"/>
            <w:tcBorders>
              <w:top w:val="nil"/>
              <w:left w:val="single" w:sz="4" w:space="0" w:color="auto"/>
              <w:bottom w:val="nil"/>
              <w:right w:val="single" w:sz="4" w:space="0" w:color="auto"/>
            </w:tcBorders>
            <w:shd w:val="clear" w:color="auto" w:fill="auto"/>
          </w:tcPr>
          <w:p w:rsidR="00644FEB" w:rsidRDefault="00644FEB">
            <w:pPr>
              <w:pStyle w:val="TAL"/>
              <w:rPr>
                <w:ins w:id="5704"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05" w:author="Huawei" w:date="2024-02-02T15:20:00Z"/>
              </w:rPr>
            </w:pPr>
            <w:ins w:id="5706" w:author="Huawei" w:date="2024-02-02T15:20:00Z">
              <w:r>
                <w:t>Config</w:t>
              </w:r>
              <w:r>
                <w:rPr>
                  <w:rFonts w:eastAsia="Malgun Gothic"/>
                </w:rPr>
                <w:t xml:space="preserve"> 2</w:t>
              </w:r>
            </w:ins>
          </w:p>
        </w:tc>
        <w:tc>
          <w:tcPr>
            <w:tcW w:w="1131" w:type="dxa"/>
            <w:vMerge/>
            <w:tcBorders>
              <w:left w:val="single" w:sz="4" w:space="0" w:color="auto"/>
              <w:right w:val="single" w:sz="4" w:space="0" w:color="auto"/>
            </w:tcBorders>
          </w:tcPr>
          <w:p w:rsidR="00644FEB" w:rsidRDefault="00644FEB">
            <w:pPr>
              <w:pStyle w:val="TAC"/>
              <w:rPr>
                <w:ins w:id="5707"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08" w:author="Huawei" w:date="2024-02-02T15:20:00Z"/>
                <w:rFonts w:cs="Arial"/>
                <w:szCs w:val="16"/>
                <w:lang w:eastAsia="zh-CN"/>
              </w:rPr>
            </w:pPr>
            <w:ins w:id="5709" w:author="Huawei" w:date="2024-02-02T15:20:00Z">
              <w:r>
                <w:rPr>
                  <w:rFonts w:cs="Arial"/>
                  <w:szCs w:val="16"/>
                  <w:lang w:val="en-US" w:eastAsia="zh-CN"/>
                </w:rPr>
                <w:t>CCR.1.2 TDD</w:t>
              </w:r>
            </w:ins>
          </w:p>
        </w:tc>
      </w:tr>
      <w:tr w:rsidR="00644FEB">
        <w:trPr>
          <w:cantSplit/>
          <w:trHeight w:val="187"/>
          <w:jc w:val="center"/>
          <w:ins w:id="5710" w:author="Huawei" w:date="2024-02-02T15:20:00Z"/>
        </w:trPr>
        <w:tc>
          <w:tcPr>
            <w:tcW w:w="211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5711"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12" w:author="Huawei" w:date="2024-02-02T15:20:00Z"/>
              </w:rPr>
            </w:pPr>
            <w:ins w:id="5713" w:author="Huawei" w:date="2024-02-02T15:20:00Z">
              <w:r>
                <w:t>Config</w:t>
              </w:r>
              <w:r>
                <w:rPr>
                  <w:rFonts w:eastAsia="Malgun Gothic"/>
                </w:rPr>
                <w:t xml:space="preserve"> 3</w:t>
              </w:r>
            </w:ins>
          </w:p>
        </w:tc>
        <w:tc>
          <w:tcPr>
            <w:tcW w:w="1131" w:type="dxa"/>
            <w:vMerge/>
            <w:tcBorders>
              <w:left w:val="single" w:sz="4" w:space="0" w:color="auto"/>
              <w:bottom w:val="single" w:sz="4" w:space="0" w:color="auto"/>
              <w:right w:val="single" w:sz="4" w:space="0" w:color="auto"/>
            </w:tcBorders>
          </w:tcPr>
          <w:p w:rsidR="00644FEB" w:rsidRDefault="00644FEB">
            <w:pPr>
              <w:pStyle w:val="TAC"/>
              <w:rPr>
                <w:ins w:id="5714"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15" w:author="Huawei" w:date="2024-02-02T15:20:00Z"/>
                <w:rFonts w:cs="Arial"/>
                <w:szCs w:val="16"/>
                <w:lang w:eastAsia="zh-CN"/>
              </w:rPr>
            </w:pPr>
            <w:ins w:id="5716" w:author="Huawei" w:date="2024-02-02T15:20:00Z">
              <w:r>
                <w:rPr>
                  <w:rFonts w:cs="Arial"/>
                  <w:szCs w:val="16"/>
                  <w:lang w:val="en-US" w:eastAsia="zh-CN"/>
                </w:rPr>
                <w:t>CCR.2.4 TDD</w:t>
              </w:r>
            </w:ins>
          </w:p>
        </w:tc>
      </w:tr>
      <w:tr w:rsidR="00644FEB">
        <w:trPr>
          <w:cantSplit/>
          <w:trHeight w:val="187"/>
          <w:jc w:val="center"/>
          <w:ins w:id="5717" w:author="Huawei" w:date="2024-02-02T15:20:00Z"/>
        </w:trPr>
        <w:tc>
          <w:tcPr>
            <w:tcW w:w="3692" w:type="dxa"/>
            <w:gridSpan w:val="3"/>
            <w:tcBorders>
              <w:left w:val="single" w:sz="4" w:space="0" w:color="auto"/>
              <w:bottom w:val="single" w:sz="4" w:space="0" w:color="auto"/>
              <w:right w:val="single" w:sz="4" w:space="0" w:color="auto"/>
            </w:tcBorders>
          </w:tcPr>
          <w:p w:rsidR="00644FEB" w:rsidRDefault="00CF6C33">
            <w:pPr>
              <w:pStyle w:val="TAL"/>
              <w:rPr>
                <w:ins w:id="5718" w:author="Huawei" w:date="2024-02-02T15:20:00Z"/>
              </w:rPr>
            </w:pPr>
            <w:ins w:id="5719" w:author="Huawei" w:date="2024-02-02T15:20:00Z">
              <w:r>
                <w:rPr>
                  <w:bCs/>
                </w:rPr>
                <w:t>OCNG Patterns</w:t>
              </w:r>
            </w:ins>
          </w:p>
        </w:tc>
        <w:tc>
          <w:tcPr>
            <w:tcW w:w="1131" w:type="dxa"/>
            <w:tcBorders>
              <w:left w:val="single" w:sz="4" w:space="0" w:color="auto"/>
              <w:bottom w:val="single" w:sz="4" w:space="0" w:color="auto"/>
              <w:right w:val="single" w:sz="4" w:space="0" w:color="auto"/>
            </w:tcBorders>
          </w:tcPr>
          <w:p w:rsidR="00644FEB" w:rsidRDefault="00644FEB">
            <w:pPr>
              <w:pStyle w:val="TAC"/>
              <w:rPr>
                <w:ins w:id="5720"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21" w:author="Huawei" w:date="2024-02-02T15:20:00Z"/>
                <w:rFonts w:cs="Arial"/>
              </w:rPr>
            </w:pPr>
            <w:ins w:id="5722" w:author="Huawei" w:date="2024-02-02T15:20:00Z">
              <w:r>
                <w:rPr>
                  <w:rFonts w:cs="Arial"/>
                  <w:szCs w:val="16"/>
                  <w:lang w:eastAsia="zh-CN"/>
                </w:rPr>
                <w:t>OP.1</w:t>
              </w:r>
            </w:ins>
          </w:p>
        </w:tc>
      </w:tr>
      <w:tr w:rsidR="00644FEB">
        <w:trPr>
          <w:cantSplit/>
          <w:trHeight w:val="187"/>
          <w:jc w:val="center"/>
          <w:ins w:id="5723" w:author="Huawei" w:date="2024-02-02T15:20:00Z"/>
        </w:trPr>
        <w:tc>
          <w:tcPr>
            <w:tcW w:w="2116" w:type="dxa"/>
            <w:gridSpan w:val="2"/>
            <w:tcBorders>
              <w:left w:val="single" w:sz="4" w:space="0" w:color="auto"/>
              <w:bottom w:val="nil"/>
              <w:right w:val="single" w:sz="4" w:space="0" w:color="auto"/>
            </w:tcBorders>
            <w:shd w:val="clear" w:color="auto" w:fill="auto"/>
          </w:tcPr>
          <w:p w:rsidR="00644FEB" w:rsidRDefault="00CF6C33">
            <w:pPr>
              <w:pStyle w:val="TAL"/>
              <w:rPr>
                <w:ins w:id="5724" w:author="Huawei" w:date="2024-02-02T15:20:00Z"/>
                <w:bCs/>
                <w:lang w:eastAsia="zh-CN"/>
              </w:rPr>
            </w:pPr>
            <w:ins w:id="5725" w:author="Huawei" w:date="2024-02-02T15:20:00Z">
              <w:r>
                <w:rPr>
                  <w:bCs/>
                  <w:lang w:eastAsia="zh-CN"/>
                </w:rPr>
                <w:t>SSB Configuration</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26" w:author="Huawei" w:date="2024-02-02T15:20:00Z"/>
              </w:rPr>
            </w:pPr>
            <w:ins w:id="5727" w:author="Huawei" w:date="2024-02-02T15:20:00Z">
              <w:r>
                <w:t>Config</w:t>
              </w:r>
              <w:r>
                <w:rPr>
                  <w:rFonts w:eastAsia="Malgun Gothic"/>
                </w:rPr>
                <w:t xml:space="preserve"> </w:t>
              </w:r>
              <w:r>
                <w:t>1,2</w:t>
              </w:r>
            </w:ins>
          </w:p>
        </w:tc>
        <w:tc>
          <w:tcPr>
            <w:tcW w:w="1131" w:type="dxa"/>
            <w:tcBorders>
              <w:left w:val="single" w:sz="4" w:space="0" w:color="auto"/>
              <w:right w:val="single" w:sz="4" w:space="0" w:color="auto"/>
            </w:tcBorders>
          </w:tcPr>
          <w:p w:rsidR="00644FEB" w:rsidRDefault="00644FEB">
            <w:pPr>
              <w:pStyle w:val="TAC"/>
              <w:rPr>
                <w:ins w:id="5728" w:author="Huawei" w:date="2024-02-02T15:20:00Z"/>
                <w:lang w:eastAsia="zh-CN"/>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29" w:author="Huawei" w:date="2024-02-02T15:20:00Z"/>
                <w:rFonts w:cs="Arial"/>
                <w:szCs w:val="16"/>
                <w:lang w:eastAsia="zh-CN"/>
              </w:rPr>
            </w:pPr>
            <w:ins w:id="5730" w:author="Huawei" w:date="2024-02-02T15:20:00Z">
              <w:r>
                <w:rPr>
                  <w:rFonts w:cs="Arial"/>
                  <w:szCs w:val="16"/>
                  <w:lang w:eastAsia="zh-CN"/>
                </w:rPr>
                <w:t>SSB.1 FR1</w:t>
              </w:r>
            </w:ins>
          </w:p>
        </w:tc>
      </w:tr>
      <w:tr w:rsidR="00644FEB">
        <w:trPr>
          <w:cantSplit/>
          <w:trHeight w:val="187"/>
          <w:jc w:val="center"/>
          <w:ins w:id="5731" w:author="Huawei" w:date="2024-02-02T15:20:00Z"/>
        </w:trPr>
        <w:tc>
          <w:tcPr>
            <w:tcW w:w="2116" w:type="dxa"/>
            <w:gridSpan w:val="2"/>
            <w:tcBorders>
              <w:top w:val="nil"/>
              <w:left w:val="single" w:sz="4" w:space="0" w:color="auto"/>
              <w:right w:val="single" w:sz="4" w:space="0" w:color="auto"/>
            </w:tcBorders>
            <w:shd w:val="clear" w:color="auto" w:fill="auto"/>
          </w:tcPr>
          <w:p w:rsidR="00644FEB" w:rsidRDefault="00644FEB">
            <w:pPr>
              <w:pStyle w:val="TAL"/>
              <w:rPr>
                <w:ins w:id="5732" w:author="Huawei" w:date="2024-02-02T15:20:00Z"/>
                <w:bCs/>
                <w:lang w:eastAsia="zh-CN"/>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33" w:author="Huawei" w:date="2024-02-02T15:20:00Z"/>
              </w:rPr>
            </w:pPr>
            <w:ins w:id="5734" w:author="Huawei" w:date="2024-02-02T15:20:00Z">
              <w:r>
                <w:t>Config</w:t>
              </w:r>
              <w:r>
                <w:rPr>
                  <w:rFonts w:eastAsia="Malgun Gothic"/>
                </w:rPr>
                <w:t xml:space="preserve"> </w:t>
              </w:r>
              <w:r>
                <w:t>3</w:t>
              </w:r>
            </w:ins>
          </w:p>
        </w:tc>
        <w:tc>
          <w:tcPr>
            <w:tcW w:w="1131" w:type="dxa"/>
            <w:tcBorders>
              <w:left w:val="single" w:sz="4" w:space="0" w:color="auto"/>
              <w:right w:val="single" w:sz="4" w:space="0" w:color="auto"/>
            </w:tcBorders>
          </w:tcPr>
          <w:p w:rsidR="00644FEB" w:rsidRDefault="00644FEB">
            <w:pPr>
              <w:pStyle w:val="TAC"/>
              <w:rPr>
                <w:ins w:id="5735" w:author="Huawei" w:date="2024-02-02T15:20:00Z"/>
                <w:lang w:eastAsia="zh-CN"/>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36" w:author="Huawei" w:date="2024-02-02T15:20:00Z"/>
                <w:rFonts w:cs="Arial"/>
                <w:szCs w:val="16"/>
                <w:lang w:eastAsia="zh-CN"/>
              </w:rPr>
            </w:pPr>
            <w:ins w:id="5737" w:author="Huawei" w:date="2024-02-02T15:20:00Z">
              <w:r>
                <w:rPr>
                  <w:rFonts w:cs="Arial"/>
                  <w:szCs w:val="16"/>
                  <w:lang w:eastAsia="zh-CN"/>
                </w:rPr>
                <w:t>SSB.2 FR1</w:t>
              </w:r>
            </w:ins>
          </w:p>
        </w:tc>
      </w:tr>
      <w:tr w:rsidR="00644FEB">
        <w:trPr>
          <w:cantSplit/>
          <w:trHeight w:val="187"/>
          <w:jc w:val="center"/>
          <w:ins w:id="5738" w:author="Huawei" w:date="2024-02-02T15:20:00Z"/>
        </w:trPr>
        <w:tc>
          <w:tcPr>
            <w:tcW w:w="2116" w:type="dxa"/>
            <w:gridSpan w:val="2"/>
            <w:tcBorders>
              <w:left w:val="single" w:sz="4" w:space="0" w:color="auto"/>
              <w:right w:val="single" w:sz="4" w:space="0" w:color="auto"/>
            </w:tcBorders>
          </w:tcPr>
          <w:p w:rsidR="00644FEB" w:rsidRDefault="00CF6C33">
            <w:pPr>
              <w:pStyle w:val="TAL"/>
              <w:rPr>
                <w:ins w:id="5739" w:author="Huawei" w:date="2024-02-02T15:20:00Z"/>
                <w:bCs/>
                <w:lang w:eastAsia="zh-CN"/>
              </w:rPr>
            </w:pPr>
            <w:ins w:id="5740" w:author="Huawei" w:date="2024-02-02T15:20:00Z">
              <w:r>
                <w:rPr>
                  <w:bCs/>
                  <w:lang w:eastAsia="zh-CN"/>
                </w:rPr>
                <w:t>SMTC Configuration</w:t>
              </w:r>
            </w:ins>
          </w:p>
        </w:tc>
        <w:tc>
          <w:tcPr>
            <w:tcW w:w="1576" w:type="dxa"/>
            <w:tcBorders>
              <w:top w:val="single" w:sz="4" w:space="0" w:color="auto"/>
              <w:left w:val="single" w:sz="4" w:space="0" w:color="auto"/>
              <w:bottom w:val="single" w:sz="4" w:space="0" w:color="auto"/>
              <w:right w:val="single" w:sz="4" w:space="0" w:color="auto"/>
            </w:tcBorders>
          </w:tcPr>
          <w:p w:rsidR="00644FEB" w:rsidRDefault="00644FEB">
            <w:pPr>
              <w:pStyle w:val="TAL"/>
              <w:rPr>
                <w:ins w:id="5741" w:author="Huawei" w:date="2024-02-02T15:20:00Z"/>
              </w:rPr>
            </w:pPr>
          </w:p>
        </w:tc>
        <w:tc>
          <w:tcPr>
            <w:tcW w:w="1131" w:type="dxa"/>
            <w:tcBorders>
              <w:left w:val="single" w:sz="4" w:space="0" w:color="auto"/>
              <w:right w:val="single" w:sz="4" w:space="0" w:color="auto"/>
            </w:tcBorders>
          </w:tcPr>
          <w:p w:rsidR="00644FEB" w:rsidRDefault="00644FEB">
            <w:pPr>
              <w:pStyle w:val="TAC"/>
              <w:rPr>
                <w:ins w:id="5742" w:author="Huawei" w:date="2024-02-02T15:20:00Z"/>
                <w:lang w:eastAsia="zh-CN"/>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43" w:author="Huawei" w:date="2024-02-02T15:20:00Z"/>
                <w:rFonts w:cs="Arial"/>
                <w:szCs w:val="16"/>
                <w:lang w:eastAsia="zh-CN"/>
              </w:rPr>
            </w:pPr>
            <w:ins w:id="5744" w:author="Huawei" w:date="2024-02-02T15:20:00Z">
              <w:r>
                <w:rPr>
                  <w:rFonts w:cs="Arial"/>
                  <w:szCs w:val="16"/>
                  <w:lang w:eastAsia="zh-CN"/>
                </w:rPr>
                <w:t xml:space="preserve">SMTC.1 </w:t>
              </w:r>
            </w:ins>
          </w:p>
        </w:tc>
      </w:tr>
      <w:tr w:rsidR="00644FEB">
        <w:trPr>
          <w:cantSplit/>
          <w:trHeight w:val="187"/>
          <w:jc w:val="center"/>
          <w:ins w:id="5745"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746" w:author="Huawei" w:date="2024-02-02T15:20:00Z"/>
              </w:rPr>
            </w:pPr>
            <w:ins w:id="5747" w:author="Huawei" w:date="2024-02-02T15:20:00Z">
              <w:r>
                <w:rPr>
                  <w:bCs/>
                </w:rPr>
                <w:t>Correlation Matrix and Antenna Configuration</w:t>
              </w:r>
            </w:ins>
          </w:p>
        </w:tc>
        <w:tc>
          <w:tcPr>
            <w:tcW w:w="1131" w:type="dxa"/>
            <w:tcBorders>
              <w:top w:val="single" w:sz="4" w:space="0" w:color="auto"/>
              <w:left w:val="single" w:sz="4" w:space="0" w:color="auto"/>
              <w:bottom w:val="single" w:sz="4" w:space="0" w:color="auto"/>
              <w:right w:val="single" w:sz="4" w:space="0" w:color="auto"/>
            </w:tcBorders>
          </w:tcPr>
          <w:p w:rsidR="00644FEB" w:rsidRDefault="00644FEB">
            <w:pPr>
              <w:pStyle w:val="TAC"/>
              <w:rPr>
                <w:ins w:id="5748"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49" w:author="Huawei" w:date="2024-02-02T15:20:00Z"/>
                <w:rFonts w:cs="Arial"/>
              </w:rPr>
            </w:pPr>
            <w:ins w:id="5750" w:author="Huawei" w:date="2024-02-02T15:20:00Z">
              <w:r>
                <w:rPr>
                  <w:rFonts w:cs="Arial"/>
                </w:rPr>
                <w:t>1x2 Low</w:t>
              </w:r>
            </w:ins>
          </w:p>
        </w:tc>
      </w:tr>
      <w:tr w:rsidR="00644FEB">
        <w:trPr>
          <w:cantSplit/>
          <w:trHeight w:val="187"/>
          <w:jc w:val="center"/>
          <w:ins w:id="5751" w:author="Huawei" w:date="2024-02-02T15:20:00Z"/>
        </w:trPr>
        <w:tc>
          <w:tcPr>
            <w:tcW w:w="211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5752" w:author="Huawei" w:date="2024-02-02T15:20:00Z"/>
                <w:bCs/>
              </w:rPr>
            </w:pPr>
            <w:ins w:id="5753" w:author="Huawei" w:date="2024-02-02T15:20:00Z">
              <w:r>
                <w:rPr>
                  <w:bCs/>
                </w:rPr>
                <w:t>TRS Configuration</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54" w:author="Huawei" w:date="2024-02-02T15:20:00Z"/>
                <w:bCs/>
              </w:rPr>
            </w:pPr>
            <w:ins w:id="5755" w:author="Huawei" w:date="2024-02-02T15:20:00Z">
              <w:r>
                <w:t>Config</w:t>
              </w:r>
              <w:r>
                <w:rPr>
                  <w:rFonts w:eastAsia="Malgun Gothic"/>
                </w:rPr>
                <w:t xml:space="preserve"> 1,4</w:t>
              </w:r>
            </w:ins>
          </w:p>
        </w:tc>
        <w:tc>
          <w:tcPr>
            <w:tcW w:w="1131" w:type="dxa"/>
            <w:tcBorders>
              <w:top w:val="single" w:sz="4" w:space="0" w:color="auto"/>
              <w:left w:val="single" w:sz="4" w:space="0" w:color="auto"/>
              <w:bottom w:val="single" w:sz="4" w:space="0" w:color="auto"/>
              <w:right w:val="single" w:sz="4" w:space="0" w:color="auto"/>
            </w:tcBorders>
          </w:tcPr>
          <w:p w:rsidR="00644FEB" w:rsidRDefault="00644FEB">
            <w:pPr>
              <w:pStyle w:val="TAC"/>
              <w:rPr>
                <w:ins w:id="5756"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57" w:author="Huawei" w:date="2024-02-02T15:20:00Z"/>
                <w:rFonts w:cs="Arial"/>
              </w:rPr>
            </w:pPr>
            <w:ins w:id="5758" w:author="Huawei" w:date="2024-02-02T15:20:00Z">
              <w:r>
                <w:rPr>
                  <w:szCs w:val="18"/>
                </w:rPr>
                <w:t>TRS.1.1 FDD</w:t>
              </w:r>
            </w:ins>
          </w:p>
        </w:tc>
      </w:tr>
      <w:tr w:rsidR="00644FEB">
        <w:trPr>
          <w:cantSplit/>
          <w:trHeight w:val="187"/>
          <w:jc w:val="center"/>
          <w:ins w:id="5759" w:author="Huawei" w:date="2024-02-02T15:20:00Z"/>
        </w:trPr>
        <w:tc>
          <w:tcPr>
            <w:tcW w:w="2116" w:type="dxa"/>
            <w:gridSpan w:val="2"/>
            <w:tcBorders>
              <w:top w:val="nil"/>
              <w:left w:val="single" w:sz="4" w:space="0" w:color="auto"/>
              <w:bottom w:val="nil"/>
              <w:right w:val="single" w:sz="4" w:space="0" w:color="auto"/>
            </w:tcBorders>
            <w:shd w:val="clear" w:color="auto" w:fill="auto"/>
          </w:tcPr>
          <w:p w:rsidR="00644FEB" w:rsidRDefault="00644FEB">
            <w:pPr>
              <w:pStyle w:val="TAL"/>
              <w:rPr>
                <w:ins w:id="5760" w:author="Huawei" w:date="2024-02-02T15:20:00Z"/>
                <w:bCs/>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61" w:author="Huawei" w:date="2024-02-02T15:20:00Z"/>
                <w:bCs/>
              </w:rPr>
            </w:pPr>
            <w:ins w:id="5762" w:author="Huawei" w:date="2024-02-02T15:20:00Z">
              <w:r>
                <w:t>Config</w:t>
              </w:r>
              <w:r>
                <w:rPr>
                  <w:rFonts w:eastAsia="Malgun Gothic"/>
                </w:rPr>
                <w:t xml:space="preserve"> 2,5</w:t>
              </w:r>
            </w:ins>
          </w:p>
        </w:tc>
        <w:tc>
          <w:tcPr>
            <w:tcW w:w="1131" w:type="dxa"/>
            <w:tcBorders>
              <w:top w:val="single" w:sz="4" w:space="0" w:color="auto"/>
              <w:left w:val="single" w:sz="4" w:space="0" w:color="auto"/>
              <w:bottom w:val="single" w:sz="4" w:space="0" w:color="auto"/>
              <w:right w:val="single" w:sz="4" w:space="0" w:color="auto"/>
            </w:tcBorders>
          </w:tcPr>
          <w:p w:rsidR="00644FEB" w:rsidRDefault="00644FEB">
            <w:pPr>
              <w:pStyle w:val="TAC"/>
              <w:rPr>
                <w:ins w:id="5763"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64" w:author="Huawei" w:date="2024-02-02T15:20:00Z"/>
                <w:rFonts w:cs="Arial"/>
              </w:rPr>
            </w:pPr>
            <w:ins w:id="5765" w:author="Huawei" w:date="2024-02-02T15:20:00Z">
              <w:r>
                <w:rPr>
                  <w:szCs w:val="18"/>
                </w:rPr>
                <w:t>TRS.1.1 TDD</w:t>
              </w:r>
            </w:ins>
          </w:p>
        </w:tc>
      </w:tr>
      <w:tr w:rsidR="00644FEB">
        <w:trPr>
          <w:cantSplit/>
          <w:trHeight w:val="187"/>
          <w:jc w:val="center"/>
          <w:ins w:id="5766" w:author="Huawei" w:date="2024-02-02T15:20:00Z"/>
        </w:trPr>
        <w:tc>
          <w:tcPr>
            <w:tcW w:w="211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5767" w:author="Huawei" w:date="2024-02-02T15:20:00Z"/>
                <w:bCs/>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68" w:author="Huawei" w:date="2024-02-02T15:20:00Z"/>
                <w:bCs/>
              </w:rPr>
            </w:pPr>
            <w:ins w:id="5769" w:author="Huawei" w:date="2024-02-02T15:20:00Z">
              <w:r>
                <w:t>Config</w:t>
              </w:r>
              <w:r>
                <w:rPr>
                  <w:rFonts w:eastAsia="Malgun Gothic"/>
                </w:rPr>
                <w:t xml:space="preserve"> 3,6</w:t>
              </w:r>
            </w:ins>
          </w:p>
        </w:tc>
        <w:tc>
          <w:tcPr>
            <w:tcW w:w="1131" w:type="dxa"/>
            <w:tcBorders>
              <w:top w:val="single" w:sz="4" w:space="0" w:color="auto"/>
              <w:left w:val="single" w:sz="4" w:space="0" w:color="auto"/>
              <w:bottom w:val="single" w:sz="4" w:space="0" w:color="auto"/>
              <w:right w:val="single" w:sz="4" w:space="0" w:color="auto"/>
            </w:tcBorders>
          </w:tcPr>
          <w:p w:rsidR="00644FEB" w:rsidRDefault="00644FEB">
            <w:pPr>
              <w:pStyle w:val="TAC"/>
              <w:rPr>
                <w:ins w:id="5770"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771" w:author="Huawei" w:date="2024-02-02T15:20:00Z"/>
                <w:rFonts w:cs="Arial"/>
              </w:rPr>
            </w:pPr>
            <w:ins w:id="5772" w:author="Huawei" w:date="2024-02-02T15:20:00Z">
              <w:r>
                <w:rPr>
                  <w:szCs w:val="18"/>
                </w:rPr>
                <w:t>TRS.1.2 TDD</w:t>
              </w:r>
            </w:ins>
          </w:p>
        </w:tc>
      </w:tr>
      <w:tr w:rsidR="00644FEB">
        <w:trPr>
          <w:cantSplit/>
          <w:trHeight w:val="187"/>
          <w:jc w:val="center"/>
          <w:ins w:id="5773"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774" w:author="Huawei" w:date="2024-02-02T15:20:00Z"/>
              </w:rPr>
            </w:pPr>
            <w:ins w:id="5775" w:author="Huawei" w:date="2024-02-02T15:20:00Z">
              <w:r>
                <w:rPr>
                  <w:lang w:eastAsia="ja-JP"/>
                </w:rPr>
                <w:t>EPRE ratio of PSS to SSS</w:t>
              </w:r>
            </w:ins>
          </w:p>
        </w:tc>
        <w:tc>
          <w:tcPr>
            <w:tcW w:w="1131"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5776" w:author="Huawei" w:date="2024-02-02T15:20:00Z"/>
              </w:rPr>
            </w:pPr>
            <w:ins w:id="5777" w:author="Huawei" w:date="2024-02-02T15:20:00Z">
              <w:r>
                <w:t>dB</w:t>
              </w:r>
            </w:ins>
          </w:p>
        </w:tc>
        <w:tc>
          <w:tcPr>
            <w:tcW w:w="2543"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5778" w:author="Huawei" w:date="2024-02-02T15:20:00Z"/>
                <w:lang w:eastAsia="zh-CN"/>
              </w:rPr>
            </w:pPr>
            <w:ins w:id="5779" w:author="Huawei" w:date="2024-02-02T15:20:00Z">
              <w:r>
                <w:rPr>
                  <w:lang w:eastAsia="zh-CN"/>
                </w:rPr>
                <w:t>0</w:t>
              </w:r>
            </w:ins>
          </w:p>
        </w:tc>
      </w:tr>
      <w:tr w:rsidR="00644FEB">
        <w:trPr>
          <w:cantSplit/>
          <w:trHeight w:val="187"/>
          <w:jc w:val="center"/>
          <w:ins w:id="5780"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781" w:author="Huawei" w:date="2024-02-02T15:20:00Z"/>
              </w:rPr>
            </w:pPr>
            <w:ins w:id="5782" w:author="Huawei" w:date="2024-02-02T15:20:00Z">
              <w:r>
                <w:rPr>
                  <w:lang w:eastAsia="ja-JP"/>
                </w:rPr>
                <w:t>EPRE ratio of PBCH DMRS to SSS</w:t>
              </w:r>
            </w:ins>
          </w:p>
        </w:tc>
        <w:tc>
          <w:tcPr>
            <w:tcW w:w="1131" w:type="dxa"/>
            <w:tcBorders>
              <w:top w:val="nil"/>
              <w:left w:val="single" w:sz="4" w:space="0" w:color="auto"/>
              <w:bottom w:val="nil"/>
              <w:right w:val="single" w:sz="4" w:space="0" w:color="auto"/>
            </w:tcBorders>
            <w:shd w:val="clear" w:color="auto" w:fill="auto"/>
          </w:tcPr>
          <w:p w:rsidR="00644FEB" w:rsidRDefault="00644FEB">
            <w:pPr>
              <w:pStyle w:val="TAC"/>
              <w:rPr>
                <w:ins w:id="5783" w:author="Huawei" w:date="2024-02-02T15:20:00Z"/>
              </w:rPr>
            </w:pPr>
          </w:p>
        </w:tc>
        <w:tc>
          <w:tcPr>
            <w:tcW w:w="2543" w:type="dxa"/>
            <w:tcBorders>
              <w:top w:val="nil"/>
              <w:left w:val="single" w:sz="4" w:space="0" w:color="auto"/>
              <w:bottom w:val="nil"/>
              <w:right w:val="single" w:sz="4" w:space="0" w:color="auto"/>
            </w:tcBorders>
            <w:shd w:val="clear" w:color="auto" w:fill="auto"/>
          </w:tcPr>
          <w:p w:rsidR="00644FEB" w:rsidRDefault="00644FEB">
            <w:pPr>
              <w:pStyle w:val="TAL"/>
              <w:rPr>
                <w:ins w:id="5784" w:author="Huawei" w:date="2024-02-02T15:20:00Z"/>
                <w:lang w:eastAsia="zh-CN"/>
              </w:rPr>
            </w:pPr>
          </w:p>
        </w:tc>
      </w:tr>
      <w:tr w:rsidR="00644FEB">
        <w:trPr>
          <w:cantSplit/>
          <w:trHeight w:val="187"/>
          <w:jc w:val="center"/>
          <w:ins w:id="5785"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786" w:author="Huawei" w:date="2024-02-02T15:20:00Z"/>
              </w:rPr>
            </w:pPr>
            <w:ins w:id="5787" w:author="Huawei" w:date="2024-02-02T15:20:00Z">
              <w:r>
                <w:rPr>
                  <w:lang w:eastAsia="ja-JP"/>
                </w:rPr>
                <w:t>EPRE ratio of PBCH to PBCH DMRS</w:t>
              </w:r>
            </w:ins>
          </w:p>
        </w:tc>
        <w:tc>
          <w:tcPr>
            <w:tcW w:w="1131" w:type="dxa"/>
            <w:tcBorders>
              <w:top w:val="nil"/>
              <w:left w:val="single" w:sz="4" w:space="0" w:color="auto"/>
              <w:bottom w:val="nil"/>
              <w:right w:val="single" w:sz="4" w:space="0" w:color="auto"/>
            </w:tcBorders>
            <w:shd w:val="clear" w:color="auto" w:fill="auto"/>
          </w:tcPr>
          <w:p w:rsidR="00644FEB" w:rsidRDefault="00644FEB">
            <w:pPr>
              <w:pStyle w:val="TAC"/>
              <w:rPr>
                <w:ins w:id="5788" w:author="Huawei" w:date="2024-02-02T15:20:00Z"/>
              </w:rPr>
            </w:pPr>
          </w:p>
        </w:tc>
        <w:tc>
          <w:tcPr>
            <w:tcW w:w="2543" w:type="dxa"/>
            <w:tcBorders>
              <w:top w:val="nil"/>
              <w:left w:val="single" w:sz="4" w:space="0" w:color="auto"/>
              <w:bottom w:val="nil"/>
              <w:right w:val="single" w:sz="4" w:space="0" w:color="auto"/>
            </w:tcBorders>
            <w:shd w:val="clear" w:color="auto" w:fill="auto"/>
          </w:tcPr>
          <w:p w:rsidR="00644FEB" w:rsidRDefault="00644FEB">
            <w:pPr>
              <w:pStyle w:val="TAL"/>
              <w:rPr>
                <w:ins w:id="5789" w:author="Huawei" w:date="2024-02-02T15:20:00Z"/>
                <w:lang w:eastAsia="zh-CN"/>
              </w:rPr>
            </w:pPr>
          </w:p>
        </w:tc>
      </w:tr>
      <w:tr w:rsidR="00644FEB">
        <w:trPr>
          <w:cantSplit/>
          <w:trHeight w:val="187"/>
          <w:jc w:val="center"/>
          <w:ins w:id="5790"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791" w:author="Huawei" w:date="2024-02-02T15:20:00Z"/>
              </w:rPr>
            </w:pPr>
            <w:ins w:id="5792" w:author="Huawei" w:date="2024-02-02T15:20:00Z">
              <w:r>
                <w:rPr>
                  <w:lang w:eastAsia="ja-JP"/>
                </w:rPr>
                <w:t>EPRE ratio of PDCCH DMRS to SSS</w:t>
              </w:r>
            </w:ins>
          </w:p>
        </w:tc>
        <w:tc>
          <w:tcPr>
            <w:tcW w:w="1131" w:type="dxa"/>
            <w:tcBorders>
              <w:top w:val="nil"/>
              <w:left w:val="single" w:sz="4" w:space="0" w:color="auto"/>
              <w:bottom w:val="nil"/>
              <w:right w:val="single" w:sz="4" w:space="0" w:color="auto"/>
            </w:tcBorders>
            <w:shd w:val="clear" w:color="auto" w:fill="auto"/>
          </w:tcPr>
          <w:p w:rsidR="00644FEB" w:rsidRDefault="00644FEB">
            <w:pPr>
              <w:pStyle w:val="TAC"/>
              <w:rPr>
                <w:ins w:id="5793" w:author="Huawei" w:date="2024-02-02T15:20:00Z"/>
              </w:rPr>
            </w:pPr>
          </w:p>
        </w:tc>
        <w:tc>
          <w:tcPr>
            <w:tcW w:w="2543" w:type="dxa"/>
            <w:tcBorders>
              <w:top w:val="nil"/>
              <w:left w:val="single" w:sz="4" w:space="0" w:color="auto"/>
              <w:bottom w:val="nil"/>
              <w:right w:val="single" w:sz="4" w:space="0" w:color="auto"/>
            </w:tcBorders>
            <w:shd w:val="clear" w:color="auto" w:fill="auto"/>
          </w:tcPr>
          <w:p w:rsidR="00644FEB" w:rsidRDefault="00644FEB">
            <w:pPr>
              <w:pStyle w:val="TAL"/>
              <w:rPr>
                <w:ins w:id="5794" w:author="Huawei" w:date="2024-02-02T15:20:00Z"/>
                <w:lang w:eastAsia="zh-CN"/>
              </w:rPr>
            </w:pPr>
          </w:p>
        </w:tc>
      </w:tr>
      <w:tr w:rsidR="00644FEB">
        <w:trPr>
          <w:cantSplit/>
          <w:trHeight w:val="187"/>
          <w:jc w:val="center"/>
          <w:ins w:id="5795"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796" w:author="Huawei" w:date="2024-02-02T15:20:00Z"/>
              </w:rPr>
            </w:pPr>
            <w:ins w:id="5797" w:author="Huawei" w:date="2024-02-02T15:20:00Z">
              <w:r>
                <w:rPr>
                  <w:lang w:eastAsia="ja-JP"/>
                </w:rPr>
                <w:t>EPRE ratio of PDCCH to PDCCH DMRS</w:t>
              </w:r>
            </w:ins>
          </w:p>
        </w:tc>
        <w:tc>
          <w:tcPr>
            <w:tcW w:w="1131" w:type="dxa"/>
            <w:tcBorders>
              <w:top w:val="nil"/>
              <w:left w:val="single" w:sz="4" w:space="0" w:color="auto"/>
              <w:bottom w:val="nil"/>
              <w:right w:val="single" w:sz="4" w:space="0" w:color="auto"/>
            </w:tcBorders>
            <w:shd w:val="clear" w:color="auto" w:fill="auto"/>
          </w:tcPr>
          <w:p w:rsidR="00644FEB" w:rsidRDefault="00644FEB">
            <w:pPr>
              <w:pStyle w:val="TAC"/>
              <w:rPr>
                <w:ins w:id="5798" w:author="Huawei" w:date="2024-02-02T15:20:00Z"/>
              </w:rPr>
            </w:pPr>
          </w:p>
        </w:tc>
        <w:tc>
          <w:tcPr>
            <w:tcW w:w="2543" w:type="dxa"/>
            <w:tcBorders>
              <w:top w:val="nil"/>
              <w:left w:val="single" w:sz="4" w:space="0" w:color="auto"/>
              <w:bottom w:val="nil"/>
              <w:right w:val="single" w:sz="4" w:space="0" w:color="auto"/>
            </w:tcBorders>
            <w:shd w:val="clear" w:color="auto" w:fill="auto"/>
          </w:tcPr>
          <w:p w:rsidR="00644FEB" w:rsidRDefault="00644FEB">
            <w:pPr>
              <w:pStyle w:val="TAL"/>
              <w:rPr>
                <w:ins w:id="5799" w:author="Huawei" w:date="2024-02-02T15:20:00Z"/>
                <w:lang w:eastAsia="zh-CN"/>
              </w:rPr>
            </w:pPr>
          </w:p>
        </w:tc>
      </w:tr>
      <w:tr w:rsidR="00644FEB">
        <w:trPr>
          <w:cantSplit/>
          <w:trHeight w:val="187"/>
          <w:jc w:val="center"/>
          <w:ins w:id="5800"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801" w:author="Huawei" w:date="2024-02-02T15:20:00Z"/>
              </w:rPr>
            </w:pPr>
            <w:ins w:id="5802" w:author="Huawei" w:date="2024-02-02T15:20:00Z">
              <w:r>
                <w:rPr>
                  <w:lang w:eastAsia="ja-JP"/>
                </w:rPr>
                <w:t xml:space="preserve">EPRE ratio of PDSCH DMRS to SSS </w:t>
              </w:r>
            </w:ins>
          </w:p>
        </w:tc>
        <w:tc>
          <w:tcPr>
            <w:tcW w:w="1131" w:type="dxa"/>
            <w:tcBorders>
              <w:top w:val="nil"/>
              <w:left w:val="single" w:sz="4" w:space="0" w:color="auto"/>
              <w:bottom w:val="nil"/>
              <w:right w:val="single" w:sz="4" w:space="0" w:color="auto"/>
            </w:tcBorders>
            <w:shd w:val="clear" w:color="auto" w:fill="auto"/>
          </w:tcPr>
          <w:p w:rsidR="00644FEB" w:rsidRDefault="00644FEB">
            <w:pPr>
              <w:pStyle w:val="TAC"/>
              <w:rPr>
                <w:ins w:id="5803" w:author="Huawei" w:date="2024-02-02T15:20:00Z"/>
              </w:rPr>
            </w:pPr>
          </w:p>
        </w:tc>
        <w:tc>
          <w:tcPr>
            <w:tcW w:w="2543" w:type="dxa"/>
            <w:tcBorders>
              <w:top w:val="nil"/>
              <w:left w:val="single" w:sz="4" w:space="0" w:color="auto"/>
              <w:bottom w:val="nil"/>
              <w:right w:val="single" w:sz="4" w:space="0" w:color="auto"/>
            </w:tcBorders>
            <w:shd w:val="clear" w:color="auto" w:fill="auto"/>
          </w:tcPr>
          <w:p w:rsidR="00644FEB" w:rsidRDefault="00644FEB">
            <w:pPr>
              <w:pStyle w:val="TAL"/>
              <w:rPr>
                <w:ins w:id="5804" w:author="Huawei" w:date="2024-02-02T15:20:00Z"/>
                <w:lang w:eastAsia="zh-CN"/>
              </w:rPr>
            </w:pPr>
          </w:p>
        </w:tc>
      </w:tr>
      <w:tr w:rsidR="00644FEB">
        <w:trPr>
          <w:cantSplit/>
          <w:trHeight w:val="187"/>
          <w:jc w:val="center"/>
          <w:ins w:id="5805"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806" w:author="Huawei" w:date="2024-02-02T15:20:00Z"/>
              </w:rPr>
            </w:pPr>
            <w:ins w:id="5807" w:author="Huawei" w:date="2024-02-02T15:20:00Z">
              <w:r>
                <w:rPr>
                  <w:lang w:eastAsia="ja-JP"/>
                </w:rPr>
                <w:t xml:space="preserve">EPRE ratio of PDSCH to PDSCH </w:t>
              </w:r>
            </w:ins>
          </w:p>
        </w:tc>
        <w:tc>
          <w:tcPr>
            <w:tcW w:w="1131" w:type="dxa"/>
            <w:tcBorders>
              <w:top w:val="nil"/>
              <w:left w:val="single" w:sz="4" w:space="0" w:color="auto"/>
              <w:bottom w:val="nil"/>
              <w:right w:val="single" w:sz="4" w:space="0" w:color="auto"/>
            </w:tcBorders>
            <w:shd w:val="clear" w:color="auto" w:fill="auto"/>
          </w:tcPr>
          <w:p w:rsidR="00644FEB" w:rsidRDefault="00644FEB">
            <w:pPr>
              <w:pStyle w:val="TAC"/>
              <w:rPr>
                <w:ins w:id="5808" w:author="Huawei" w:date="2024-02-02T15:20:00Z"/>
              </w:rPr>
            </w:pPr>
          </w:p>
        </w:tc>
        <w:tc>
          <w:tcPr>
            <w:tcW w:w="2543" w:type="dxa"/>
            <w:tcBorders>
              <w:top w:val="nil"/>
              <w:left w:val="single" w:sz="4" w:space="0" w:color="auto"/>
              <w:bottom w:val="nil"/>
              <w:right w:val="single" w:sz="4" w:space="0" w:color="auto"/>
            </w:tcBorders>
            <w:shd w:val="clear" w:color="auto" w:fill="auto"/>
          </w:tcPr>
          <w:p w:rsidR="00644FEB" w:rsidRDefault="00644FEB">
            <w:pPr>
              <w:pStyle w:val="TAL"/>
              <w:rPr>
                <w:ins w:id="5809" w:author="Huawei" w:date="2024-02-02T15:20:00Z"/>
                <w:lang w:eastAsia="zh-CN"/>
              </w:rPr>
            </w:pPr>
          </w:p>
        </w:tc>
      </w:tr>
      <w:tr w:rsidR="00644FEB">
        <w:trPr>
          <w:cantSplit/>
          <w:trHeight w:val="187"/>
          <w:jc w:val="center"/>
          <w:ins w:id="5810"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811" w:author="Huawei" w:date="2024-02-02T15:20:00Z"/>
              </w:rPr>
            </w:pPr>
            <w:ins w:id="5812" w:author="Huawei" w:date="2024-02-02T15:20:00Z">
              <w:r>
                <w:rPr>
                  <w:lang w:eastAsia="ja-JP"/>
                </w:rPr>
                <w:t>EPRE ratio of OCNG DMRS to SSS(Note 1)</w:t>
              </w:r>
            </w:ins>
          </w:p>
        </w:tc>
        <w:tc>
          <w:tcPr>
            <w:tcW w:w="1131" w:type="dxa"/>
            <w:tcBorders>
              <w:top w:val="nil"/>
              <w:left w:val="single" w:sz="4" w:space="0" w:color="auto"/>
              <w:bottom w:val="nil"/>
              <w:right w:val="single" w:sz="4" w:space="0" w:color="auto"/>
            </w:tcBorders>
            <w:shd w:val="clear" w:color="auto" w:fill="auto"/>
          </w:tcPr>
          <w:p w:rsidR="00644FEB" w:rsidRDefault="00644FEB">
            <w:pPr>
              <w:pStyle w:val="TAC"/>
              <w:rPr>
                <w:ins w:id="5813" w:author="Huawei" w:date="2024-02-02T15:20:00Z"/>
              </w:rPr>
            </w:pPr>
          </w:p>
        </w:tc>
        <w:tc>
          <w:tcPr>
            <w:tcW w:w="2543" w:type="dxa"/>
            <w:tcBorders>
              <w:top w:val="nil"/>
              <w:left w:val="single" w:sz="4" w:space="0" w:color="auto"/>
              <w:bottom w:val="nil"/>
              <w:right w:val="single" w:sz="4" w:space="0" w:color="auto"/>
            </w:tcBorders>
            <w:shd w:val="clear" w:color="auto" w:fill="auto"/>
          </w:tcPr>
          <w:p w:rsidR="00644FEB" w:rsidRDefault="00644FEB">
            <w:pPr>
              <w:pStyle w:val="TAL"/>
              <w:rPr>
                <w:ins w:id="5814" w:author="Huawei" w:date="2024-02-02T15:20:00Z"/>
                <w:lang w:eastAsia="zh-CN"/>
              </w:rPr>
            </w:pPr>
          </w:p>
        </w:tc>
      </w:tr>
      <w:tr w:rsidR="00644FEB">
        <w:trPr>
          <w:cantSplit/>
          <w:trHeight w:val="187"/>
          <w:jc w:val="center"/>
          <w:ins w:id="5815"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816" w:author="Huawei" w:date="2024-02-02T15:20:00Z"/>
              </w:rPr>
            </w:pPr>
            <w:ins w:id="5817" w:author="Huawei" w:date="2024-02-02T15:20:00Z">
              <w:r>
                <w:rPr>
                  <w:lang w:eastAsia="ja-JP"/>
                </w:rPr>
                <w:t>EPRE ratio of OCNG to OCNG DMRS (Note 1)</w:t>
              </w:r>
            </w:ins>
          </w:p>
        </w:tc>
        <w:tc>
          <w:tcPr>
            <w:tcW w:w="1131"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818" w:author="Huawei" w:date="2024-02-02T15:20:00Z"/>
              </w:rPr>
            </w:pPr>
          </w:p>
        </w:tc>
        <w:tc>
          <w:tcPr>
            <w:tcW w:w="2543"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5819" w:author="Huawei" w:date="2024-02-02T15:20:00Z"/>
                <w:rFonts w:cs="Arial"/>
                <w:szCs w:val="16"/>
                <w:lang w:eastAsia="ja-JP"/>
              </w:rPr>
            </w:pPr>
          </w:p>
        </w:tc>
      </w:tr>
      <w:tr w:rsidR="00644FEB">
        <w:trPr>
          <w:cantSplit/>
          <w:trHeight w:val="187"/>
          <w:jc w:val="center"/>
          <w:ins w:id="5820" w:author="Huawei" w:date="2024-02-02T15:20:00Z"/>
        </w:trPr>
        <w:tc>
          <w:tcPr>
            <w:tcW w:w="1835"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5821" w:author="Huawei" w:date="2024-02-02T15:20:00Z"/>
              </w:rPr>
            </w:pPr>
            <w:ins w:id="5822" w:author="Huawei" w:date="2024-02-02T15:20:00Z">
              <w:r>
                <w:t>N</w:t>
              </w:r>
              <w:r>
                <w:rPr>
                  <w:vertAlign w:val="subscript"/>
                </w:rPr>
                <w:t>oc</w:t>
              </w:r>
              <w:r>
                <w:rPr>
                  <w:vertAlign w:val="superscript"/>
                </w:rPr>
                <w:t>Note 2</w:t>
              </w:r>
            </w:ins>
          </w:p>
        </w:tc>
        <w:tc>
          <w:tcPr>
            <w:tcW w:w="1857" w:type="dxa"/>
            <w:gridSpan w:val="2"/>
            <w:tcBorders>
              <w:top w:val="single" w:sz="4" w:space="0" w:color="auto"/>
              <w:left w:val="single" w:sz="4" w:space="0" w:color="auto"/>
              <w:right w:val="single" w:sz="4" w:space="0" w:color="auto"/>
            </w:tcBorders>
          </w:tcPr>
          <w:p w:rsidR="00644FEB" w:rsidRDefault="00CF6C33">
            <w:pPr>
              <w:pStyle w:val="TAL"/>
              <w:rPr>
                <w:ins w:id="5823" w:author="Huawei" w:date="2024-02-02T15:20:00Z"/>
              </w:rPr>
            </w:pPr>
            <w:ins w:id="5824" w:author="Huawei" w:date="2024-02-02T15:20:00Z">
              <w:r>
                <w:t>Config</w:t>
              </w:r>
              <w:r>
                <w:rPr>
                  <w:rFonts w:eastAsia="Malgun Gothic"/>
                </w:rPr>
                <w:t xml:space="preserve"> </w:t>
              </w:r>
              <w:r>
                <w:t>1,2</w:t>
              </w:r>
            </w:ins>
          </w:p>
        </w:tc>
        <w:tc>
          <w:tcPr>
            <w:tcW w:w="1131"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5825" w:author="Huawei" w:date="2024-02-02T15:20:00Z"/>
              </w:rPr>
            </w:pPr>
            <w:ins w:id="5826" w:author="Huawei" w:date="2024-02-02T15:20:00Z">
              <w:r>
                <w:t>dBm/SCS</w:t>
              </w:r>
            </w:ins>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827" w:author="Huawei" w:date="2024-02-02T15:20:00Z"/>
                <w:rFonts w:cs="Arial"/>
              </w:rPr>
            </w:pPr>
            <w:ins w:id="5828" w:author="Huawei" w:date="2024-02-02T15:20:00Z">
              <w:r>
                <w:rPr>
                  <w:rFonts w:cs="Arial"/>
                </w:rPr>
                <w:t>-104</w:t>
              </w:r>
            </w:ins>
          </w:p>
        </w:tc>
      </w:tr>
      <w:tr w:rsidR="00644FEB">
        <w:trPr>
          <w:cantSplit/>
          <w:trHeight w:val="187"/>
          <w:jc w:val="center"/>
          <w:ins w:id="5829" w:author="Huawei" w:date="2024-02-02T15:20:00Z"/>
        </w:trPr>
        <w:tc>
          <w:tcPr>
            <w:tcW w:w="1835"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5830" w:author="Huawei" w:date="2024-02-02T15:20:00Z"/>
              </w:rPr>
            </w:pPr>
          </w:p>
        </w:tc>
        <w:tc>
          <w:tcPr>
            <w:tcW w:w="1857" w:type="dxa"/>
            <w:gridSpan w:val="2"/>
            <w:tcBorders>
              <w:left w:val="single" w:sz="4" w:space="0" w:color="auto"/>
              <w:bottom w:val="single" w:sz="4" w:space="0" w:color="auto"/>
              <w:right w:val="single" w:sz="4" w:space="0" w:color="auto"/>
            </w:tcBorders>
          </w:tcPr>
          <w:p w:rsidR="00644FEB" w:rsidRDefault="00CF6C33">
            <w:pPr>
              <w:pStyle w:val="TAL"/>
              <w:rPr>
                <w:ins w:id="5831" w:author="Huawei" w:date="2024-02-02T15:20:00Z"/>
              </w:rPr>
            </w:pPr>
            <w:ins w:id="5832" w:author="Huawei" w:date="2024-02-02T15:20:00Z">
              <w:r>
                <w:t>Config</w:t>
              </w:r>
              <w:r>
                <w:rPr>
                  <w:rFonts w:eastAsia="Malgun Gothic"/>
                </w:rPr>
                <w:t xml:space="preserve"> </w:t>
              </w:r>
              <w:r>
                <w:t>3</w:t>
              </w:r>
            </w:ins>
          </w:p>
        </w:tc>
        <w:tc>
          <w:tcPr>
            <w:tcW w:w="1131"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833" w:author="Huawei" w:date="2024-02-02T15:20: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834" w:author="Huawei" w:date="2024-02-02T15:20:00Z"/>
                <w:rFonts w:cs="Arial"/>
              </w:rPr>
            </w:pPr>
            <w:ins w:id="5835" w:author="Huawei" w:date="2024-02-02T15:20:00Z">
              <w:r>
                <w:rPr>
                  <w:rFonts w:cs="Arial"/>
                </w:rPr>
                <w:t>-101</w:t>
              </w:r>
            </w:ins>
          </w:p>
        </w:tc>
      </w:tr>
      <w:tr w:rsidR="00644FEB">
        <w:trPr>
          <w:cantSplit/>
          <w:trHeight w:val="187"/>
          <w:jc w:val="center"/>
          <w:ins w:id="5836" w:author="Huawei" w:date="2024-02-02T15:20:00Z"/>
        </w:trPr>
        <w:tc>
          <w:tcPr>
            <w:tcW w:w="3692" w:type="dxa"/>
            <w:gridSpan w:val="3"/>
            <w:tcBorders>
              <w:top w:val="single" w:sz="4" w:space="0" w:color="auto"/>
              <w:left w:val="single" w:sz="4" w:space="0" w:color="auto"/>
              <w:right w:val="single" w:sz="4" w:space="0" w:color="auto"/>
            </w:tcBorders>
          </w:tcPr>
          <w:p w:rsidR="00644FEB" w:rsidRDefault="00CF6C33">
            <w:pPr>
              <w:pStyle w:val="TAL"/>
              <w:rPr>
                <w:ins w:id="5837" w:author="Huawei" w:date="2024-02-02T15:20:00Z"/>
              </w:rPr>
            </w:pPr>
            <w:ins w:id="5838" w:author="Huawei" w:date="2024-02-02T15:20:00Z">
              <w:r>
                <w:t>N</w:t>
              </w:r>
              <w:r>
                <w:rPr>
                  <w:vertAlign w:val="subscript"/>
                </w:rPr>
                <w:t>oc</w:t>
              </w:r>
              <w:r>
                <w:rPr>
                  <w:vertAlign w:val="superscript"/>
                </w:rPr>
                <w:t>Note 2</w:t>
              </w:r>
            </w:ins>
          </w:p>
        </w:tc>
        <w:tc>
          <w:tcPr>
            <w:tcW w:w="1131" w:type="dxa"/>
            <w:tcBorders>
              <w:top w:val="single" w:sz="4" w:space="0" w:color="auto"/>
              <w:left w:val="single" w:sz="4" w:space="0" w:color="auto"/>
              <w:bottom w:val="single" w:sz="4" w:space="0" w:color="auto"/>
              <w:right w:val="single" w:sz="4" w:space="0" w:color="auto"/>
            </w:tcBorders>
          </w:tcPr>
          <w:p w:rsidR="00644FEB" w:rsidRDefault="00CF6C33">
            <w:pPr>
              <w:pStyle w:val="TAC"/>
              <w:rPr>
                <w:ins w:id="5839" w:author="Huawei" w:date="2024-02-02T15:20:00Z"/>
              </w:rPr>
            </w:pPr>
            <w:ins w:id="5840" w:author="Huawei" w:date="2024-02-02T15:20:00Z">
              <w:r>
                <w:t>dBm/15kHz</w:t>
              </w:r>
            </w:ins>
          </w:p>
        </w:tc>
        <w:tc>
          <w:tcPr>
            <w:tcW w:w="2543" w:type="dxa"/>
            <w:tcBorders>
              <w:top w:val="single" w:sz="4" w:space="0" w:color="auto"/>
              <w:left w:val="single" w:sz="4" w:space="0" w:color="auto"/>
              <w:right w:val="single" w:sz="4" w:space="0" w:color="auto"/>
            </w:tcBorders>
          </w:tcPr>
          <w:p w:rsidR="00644FEB" w:rsidRDefault="00CF6C33">
            <w:pPr>
              <w:pStyle w:val="TAL"/>
              <w:rPr>
                <w:ins w:id="5841" w:author="Huawei" w:date="2024-02-02T15:20:00Z"/>
              </w:rPr>
            </w:pPr>
            <w:ins w:id="5842" w:author="Huawei" w:date="2024-02-02T15:20:00Z">
              <w:r>
                <w:rPr>
                  <w:rFonts w:cs="Arial"/>
                </w:rPr>
                <w:t>-104</w:t>
              </w:r>
            </w:ins>
          </w:p>
        </w:tc>
      </w:tr>
      <w:tr w:rsidR="00644FEB">
        <w:trPr>
          <w:cantSplit/>
          <w:trHeight w:val="187"/>
          <w:jc w:val="center"/>
          <w:ins w:id="5843" w:author="Huawei" w:date="2024-02-02T15:20:00Z"/>
        </w:trPr>
        <w:tc>
          <w:tcPr>
            <w:tcW w:w="1835"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5844" w:author="Huawei" w:date="2024-02-02T15:20:00Z"/>
              </w:rPr>
            </w:pPr>
            <w:ins w:id="5845" w:author="Huawei" w:date="2024-02-02T15:20:00Z">
              <w:r>
                <w:t>SS-RSRP</w:t>
              </w:r>
              <w:r>
                <w:rPr>
                  <w:vertAlign w:val="superscript"/>
                </w:rPr>
                <w:t xml:space="preserve"> Note 3</w:t>
              </w:r>
            </w:ins>
          </w:p>
        </w:tc>
        <w:tc>
          <w:tcPr>
            <w:tcW w:w="1857"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846" w:author="Huawei" w:date="2024-02-02T15:20:00Z"/>
              </w:rPr>
            </w:pPr>
            <w:ins w:id="5847" w:author="Huawei" w:date="2024-02-02T15:20:00Z">
              <w:r>
                <w:t>Config</w:t>
              </w:r>
              <w:r>
                <w:rPr>
                  <w:rFonts w:eastAsia="Malgun Gothic"/>
                </w:rPr>
                <w:t xml:space="preserve"> </w:t>
              </w:r>
              <w:r>
                <w:t>1,2</w:t>
              </w:r>
            </w:ins>
          </w:p>
        </w:tc>
        <w:tc>
          <w:tcPr>
            <w:tcW w:w="1131"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5848" w:author="Huawei" w:date="2024-02-02T15:20:00Z"/>
              </w:rPr>
            </w:pPr>
            <w:ins w:id="5849" w:author="Huawei" w:date="2024-02-02T15:20:00Z">
              <w:r>
                <w:t>dBm/SCS</w:t>
              </w:r>
            </w:ins>
          </w:p>
        </w:tc>
        <w:tc>
          <w:tcPr>
            <w:tcW w:w="2543" w:type="dxa"/>
            <w:tcBorders>
              <w:top w:val="single" w:sz="4" w:space="0" w:color="auto"/>
              <w:left w:val="single" w:sz="4" w:space="0" w:color="auto"/>
              <w:right w:val="single" w:sz="4" w:space="0" w:color="auto"/>
            </w:tcBorders>
          </w:tcPr>
          <w:p w:rsidR="00644FEB" w:rsidRDefault="00CF6C33">
            <w:pPr>
              <w:pStyle w:val="TAL"/>
              <w:rPr>
                <w:ins w:id="5850" w:author="Huawei" w:date="2024-02-02T15:20:00Z"/>
              </w:rPr>
            </w:pPr>
            <w:ins w:id="5851" w:author="Huawei" w:date="2024-02-02T15:20:00Z">
              <w:r>
                <w:t>-87</w:t>
              </w:r>
            </w:ins>
          </w:p>
        </w:tc>
      </w:tr>
      <w:tr w:rsidR="00644FEB">
        <w:trPr>
          <w:cantSplit/>
          <w:trHeight w:val="187"/>
          <w:jc w:val="center"/>
          <w:ins w:id="5852" w:author="Huawei" w:date="2024-02-02T15:20:00Z"/>
        </w:trPr>
        <w:tc>
          <w:tcPr>
            <w:tcW w:w="1835"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5853" w:author="Huawei" w:date="2024-02-02T15:20:00Z"/>
              </w:rPr>
            </w:pPr>
          </w:p>
        </w:tc>
        <w:tc>
          <w:tcPr>
            <w:tcW w:w="1857"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5854" w:author="Huawei" w:date="2024-02-02T15:20:00Z"/>
              </w:rPr>
            </w:pPr>
            <w:ins w:id="5855" w:author="Huawei" w:date="2024-02-02T15:20:00Z">
              <w:r>
                <w:t>Config</w:t>
              </w:r>
              <w:r>
                <w:rPr>
                  <w:rFonts w:eastAsia="Malgun Gothic"/>
                </w:rPr>
                <w:t xml:space="preserve"> </w:t>
              </w:r>
              <w:r>
                <w:t>3</w:t>
              </w:r>
            </w:ins>
          </w:p>
        </w:tc>
        <w:tc>
          <w:tcPr>
            <w:tcW w:w="1131"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5856" w:author="Huawei" w:date="2024-02-02T15:20:00Z"/>
              </w:rPr>
            </w:pPr>
          </w:p>
        </w:tc>
        <w:tc>
          <w:tcPr>
            <w:tcW w:w="2543" w:type="dxa"/>
            <w:tcBorders>
              <w:left w:val="single" w:sz="4" w:space="0" w:color="auto"/>
              <w:bottom w:val="single" w:sz="4" w:space="0" w:color="auto"/>
              <w:right w:val="single" w:sz="4" w:space="0" w:color="auto"/>
            </w:tcBorders>
          </w:tcPr>
          <w:p w:rsidR="00644FEB" w:rsidRDefault="00CF6C33">
            <w:pPr>
              <w:pStyle w:val="TAL"/>
              <w:rPr>
                <w:ins w:id="5857" w:author="Huawei" w:date="2024-02-02T15:20:00Z"/>
              </w:rPr>
            </w:pPr>
            <w:ins w:id="5858" w:author="Huawei" w:date="2024-02-02T15:20:00Z">
              <w:r>
                <w:rPr>
                  <w:lang w:eastAsia="zh-CN"/>
                </w:rPr>
                <w:t>-84</w:t>
              </w:r>
            </w:ins>
          </w:p>
        </w:tc>
      </w:tr>
      <w:tr w:rsidR="00644FEB">
        <w:trPr>
          <w:cantSplit/>
          <w:trHeight w:val="187"/>
          <w:jc w:val="center"/>
          <w:ins w:id="5859"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860" w:author="Huawei" w:date="2024-02-02T15:20:00Z"/>
              </w:rPr>
            </w:pPr>
            <w:ins w:id="5861" w:author="Huawei" w:date="2024-02-02T15:20:00Z">
              <w:r>
                <w:t>Ê</w:t>
              </w:r>
              <w:r>
                <w:rPr>
                  <w:vertAlign w:val="subscript"/>
                </w:rPr>
                <w:t>s</w:t>
              </w:r>
              <w:r>
                <w:t>/I</w:t>
              </w:r>
              <w:r>
                <w:rPr>
                  <w:vertAlign w:val="subscript"/>
                </w:rPr>
                <w:t>ot</w:t>
              </w:r>
            </w:ins>
          </w:p>
        </w:tc>
        <w:tc>
          <w:tcPr>
            <w:tcW w:w="1131" w:type="dxa"/>
            <w:tcBorders>
              <w:top w:val="single" w:sz="4" w:space="0" w:color="auto"/>
              <w:left w:val="single" w:sz="4" w:space="0" w:color="auto"/>
              <w:bottom w:val="single" w:sz="4" w:space="0" w:color="auto"/>
              <w:right w:val="single" w:sz="4" w:space="0" w:color="auto"/>
            </w:tcBorders>
          </w:tcPr>
          <w:p w:rsidR="00644FEB" w:rsidRDefault="00CF6C33">
            <w:pPr>
              <w:pStyle w:val="TAC"/>
              <w:rPr>
                <w:ins w:id="5862" w:author="Huawei" w:date="2024-02-02T15:20:00Z"/>
              </w:rPr>
            </w:pPr>
            <w:ins w:id="5863" w:author="Huawei" w:date="2024-02-02T15:20:00Z">
              <w:r>
                <w:t>dB</w:t>
              </w:r>
            </w:ins>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864" w:author="Huawei" w:date="2024-02-02T15:20:00Z"/>
                <w:rFonts w:cs="Arial"/>
              </w:rPr>
            </w:pPr>
            <w:ins w:id="5865" w:author="Huawei" w:date="2024-02-02T15:20:00Z">
              <w:r>
                <w:rPr>
                  <w:rFonts w:cs="Arial"/>
                </w:rPr>
                <w:t>17</w:t>
              </w:r>
            </w:ins>
          </w:p>
        </w:tc>
      </w:tr>
      <w:tr w:rsidR="00644FEB">
        <w:trPr>
          <w:cantSplit/>
          <w:trHeight w:val="187"/>
          <w:jc w:val="center"/>
          <w:ins w:id="5866" w:author="Huawei" w:date="2024-02-02T15:20:00Z"/>
        </w:trPr>
        <w:tc>
          <w:tcPr>
            <w:tcW w:w="3692"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5867" w:author="Huawei" w:date="2024-02-02T15:20:00Z"/>
              </w:rPr>
            </w:pPr>
            <w:ins w:id="5868" w:author="Huawei" w:date="2024-02-02T15:20:00Z">
              <w:r>
                <w:t>Ê</w:t>
              </w:r>
              <w:r>
                <w:rPr>
                  <w:vertAlign w:val="subscript"/>
                </w:rPr>
                <w:t>s</w:t>
              </w:r>
              <w:r>
                <w:t>/N</w:t>
              </w:r>
              <w:r>
                <w:rPr>
                  <w:vertAlign w:val="subscript"/>
                </w:rPr>
                <w:t>oc</w:t>
              </w:r>
            </w:ins>
          </w:p>
        </w:tc>
        <w:tc>
          <w:tcPr>
            <w:tcW w:w="1131" w:type="dxa"/>
            <w:tcBorders>
              <w:top w:val="single" w:sz="4" w:space="0" w:color="auto"/>
              <w:left w:val="single" w:sz="4" w:space="0" w:color="auto"/>
              <w:bottom w:val="single" w:sz="4" w:space="0" w:color="auto"/>
              <w:right w:val="single" w:sz="4" w:space="0" w:color="auto"/>
            </w:tcBorders>
          </w:tcPr>
          <w:p w:rsidR="00644FEB" w:rsidRDefault="00CF6C33">
            <w:pPr>
              <w:pStyle w:val="TAC"/>
              <w:rPr>
                <w:ins w:id="5869" w:author="Huawei" w:date="2024-02-02T15:20:00Z"/>
              </w:rPr>
            </w:pPr>
            <w:ins w:id="5870" w:author="Huawei" w:date="2024-02-02T15:20:00Z">
              <w:r>
                <w:t>dB</w:t>
              </w:r>
            </w:ins>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871" w:author="Huawei" w:date="2024-02-02T15:20:00Z"/>
                <w:rFonts w:cs="Arial"/>
              </w:rPr>
            </w:pPr>
            <w:ins w:id="5872" w:author="Huawei" w:date="2024-02-02T15:20:00Z">
              <w:r>
                <w:rPr>
                  <w:rFonts w:cs="Arial"/>
                </w:rPr>
                <w:t>17</w:t>
              </w:r>
            </w:ins>
          </w:p>
        </w:tc>
      </w:tr>
      <w:tr w:rsidR="00644FEB">
        <w:trPr>
          <w:cantSplit/>
          <w:trHeight w:val="187"/>
          <w:jc w:val="center"/>
          <w:ins w:id="5873" w:author="Huawei" w:date="2024-02-02T15:20:00Z"/>
        </w:trPr>
        <w:tc>
          <w:tcPr>
            <w:tcW w:w="211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5874" w:author="Huawei" w:date="2024-02-02T15:20:00Z"/>
              </w:rPr>
            </w:pPr>
            <w:ins w:id="5875" w:author="Huawei" w:date="2024-02-02T15:20:00Z">
              <w:r>
                <w:t>Io</w:t>
              </w:r>
              <w:r>
                <w:rPr>
                  <w:vertAlign w:val="superscript"/>
                </w:rPr>
                <w:t>Note3</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876" w:author="Huawei" w:date="2024-02-02T15:20:00Z"/>
              </w:rPr>
            </w:pPr>
            <w:ins w:id="5877" w:author="Huawei" w:date="2024-02-02T15:20:00Z">
              <w:r>
                <w:t>Config</w:t>
              </w:r>
              <w:r>
                <w:rPr>
                  <w:rFonts w:eastAsia="Malgun Gothic"/>
                </w:rPr>
                <w:t xml:space="preserve"> </w:t>
              </w:r>
              <w:r>
                <w:t>1,2</w:t>
              </w:r>
            </w:ins>
          </w:p>
        </w:tc>
        <w:tc>
          <w:tcPr>
            <w:tcW w:w="1131" w:type="dxa"/>
            <w:tcBorders>
              <w:top w:val="single" w:sz="4" w:space="0" w:color="auto"/>
              <w:left w:val="single" w:sz="4" w:space="0" w:color="auto"/>
              <w:bottom w:val="single" w:sz="4" w:space="0" w:color="auto"/>
              <w:right w:val="single" w:sz="4" w:space="0" w:color="auto"/>
            </w:tcBorders>
          </w:tcPr>
          <w:p w:rsidR="00644FEB" w:rsidRDefault="00CF6C33">
            <w:pPr>
              <w:pStyle w:val="TAC"/>
              <w:rPr>
                <w:ins w:id="5878" w:author="Huawei" w:date="2024-02-02T15:20:00Z"/>
              </w:rPr>
            </w:pPr>
            <w:ins w:id="5879" w:author="Huawei" w:date="2024-02-02T15:20:00Z">
              <w:r>
                <w:t>dBm/</w:t>
              </w:r>
            </w:ins>
          </w:p>
          <w:p w:rsidR="00644FEB" w:rsidRDefault="00CF6C33">
            <w:pPr>
              <w:pStyle w:val="TAC"/>
              <w:rPr>
                <w:ins w:id="5880" w:author="Huawei" w:date="2024-02-02T15:20:00Z"/>
              </w:rPr>
            </w:pPr>
            <w:ins w:id="5881" w:author="Huawei" w:date="2024-02-02T15:20:00Z">
              <w:r>
                <w:t>9.36MHz</w:t>
              </w:r>
            </w:ins>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882" w:author="Huawei" w:date="2024-02-02T15:20:00Z"/>
              </w:rPr>
            </w:pPr>
            <w:ins w:id="5883" w:author="Huawei" w:date="2024-02-02T15:20:00Z">
              <w:r>
                <w:rPr>
                  <w:lang w:eastAsia="zh-CN"/>
                </w:rPr>
                <w:t>-58.96</w:t>
              </w:r>
            </w:ins>
          </w:p>
        </w:tc>
      </w:tr>
      <w:tr w:rsidR="00644FEB">
        <w:trPr>
          <w:cantSplit/>
          <w:trHeight w:val="187"/>
          <w:jc w:val="center"/>
          <w:ins w:id="5884" w:author="Huawei" w:date="2024-02-02T15:20:00Z"/>
        </w:trPr>
        <w:tc>
          <w:tcPr>
            <w:tcW w:w="211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5885" w:author="Huawei" w:date="2024-02-02T15:20: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886" w:author="Huawei" w:date="2024-02-02T15:20:00Z"/>
              </w:rPr>
            </w:pPr>
            <w:ins w:id="5887" w:author="Huawei" w:date="2024-02-02T15:20:00Z">
              <w:r>
                <w:t>Config</w:t>
              </w:r>
              <w:r>
                <w:rPr>
                  <w:rFonts w:eastAsia="Malgun Gothic"/>
                </w:rPr>
                <w:t xml:space="preserve"> </w:t>
              </w:r>
              <w:r>
                <w:t>3</w:t>
              </w:r>
            </w:ins>
          </w:p>
        </w:tc>
        <w:tc>
          <w:tcPr>
            <w:tcW w:w="1131" w:type="dxa"/>
            <w:tcBorders>
              <w:top w:val="single" w:sz="4" w:space="0" w:color="auto"/>
              <w:left w:val="single" w:sz="4" w:space="0" w:color="auto"/>
              <w:bottom w:val="single" w:sz="4" w:space="0" w:color="auto"/>
              <w:right w:val="single" w:sz="4" w:space="0" w:color="auto"/>
            </w:tcBorders>
          </w:tcPr>
          <w:p w:rsidR="00644FEB" w:rsidRDefault="00CF6C33">
            <w:pPr>
              <w:pStyle w:val="TAC"/>
              <w:rPr>
                <w:ins w:id="5888" w:author="Huawei" w:date="2024-02-02T15:20:00Z"/>
              </w:rPr>
            </w:pPr>
            <w:ins w:id="5889" w:author="Huawei" w:date="2024-02-02T15:20:00Z">
              <w:r>
                <w:t>dBm/</w:t>
              </w:r>
            </w:ins>
          </w:p>
          <w:p w:rsidR="00644FEB" w:rsidRDefault="00CF6C33">
            <w:pPr>
              <w:pStyle w:val="TAC"/>
              <w:rPr>
                <w:ins w:id="5890" w:author="Huawei" w:date="2024-02-02T15:20:00Z"/>
              </w:rPr>
            </w:pPr>
            <w:ins w:id="5891" w:author="Huawei" w:date="2024-02-02T15:20:00Z">
              <w:r>
                <w:t>38.16MHz</w:t>
              </w:r>
            </w:ins>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892" w:author="Huawei" w:date="2024-02-29T10:26:00Z"/>
                <w:lang w:eastAsia="zh-CN"/>
              </w:rPr>
            </w:pPr>
            <w:ins w:id="5893" w:author="Huawei" w:date="2024-02-02T15:20:00Z">
              <w:r>
                <w:rPr>
                  <w:lang w:eastAsia="zh-CN"/>
                </w:rPr>
                <w:t>-52.86</w:t>
              </w:r>
            </w:ins>
          </w:p>
          <w:p w:rsidR="00644FEB" w:rsidRDefault="00644FEB">
            <w:pPr>
              <w:pStyle w:val="TAL"/>
              <w:rPr>
                <w:ins w:id="5894" w:author="Huawei" w:date="2024-02-02T15:20:00Z"/>
              </w:rPr>
            </w:pPr>
          </w:p>
        </w:tc>
      </w:tr>
      <w:tr w:rsidR="00644FEB">
        <w:trPr>
          <w:cantSplit/>
          <w:trHeight w:val="187"/>
          <w:jc w:val="center"/>
          <w:ins w:id="5895" w:author="Huawei" w:date="2024-02-29T10:26:00Z"/>
        </w:trPr>
        <w:tc>
          <w:tcPr>
            <w:tcW w:w="2116" w:type="dxa"/>
            <w:gridSpan w:val="2"/>
            <w:vMerge w:val="restart"/>
            <w:tcBorders>
              <w:top w:val="nil"/>
              <w:left w:val="single" w:sz="4" w:space="0" w:color="auto"/>
              <w:right w:val="single" w:sz="4" w:space="0" w:color="auto"/>
            </w:tcBorders>
            <w:shd w:val="clear" w:color="auto" w:fill="auto"/>
          </w:tcPr>
          <w:p w:rsidR="00644FEB" w:rsidRDefault="00CF6C33">
            <w:pPr>
              <w:pStyle w:val="TAL"/>
              <w:rPr>
                <w:ins w:id="5896" w:author="Huawei" w:date="2024-02-29T10:26:00Z"/>
              </w:rPr>
            </w:pPr>
            <w:ins w:id="5897" w:author="Huawei" w:date="2024-02-29T10:27:00Z">
              <w:r>
                <w:rPr>
                  <w:rFonts w:eastAsia="?? ??"/>
                </w:rPr>
                <w:t>Propagation condition</w:t>
              </w:r>
            </w:ins>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898" w:author="Huawei" w:date="2024-02-29T10:26:00Z"/>
              </w:rPr>
            </w:pPr>
            <w:ins w:id="5899" w:author="Huawei" w:date="2024-02-29T10:27:00Z">
              <w:r>
                <w:t>Config 1, 2</w:t>
              </w:r>
            </w:ins>
          </w:p>
        </w:tc>
        <w:tc>
          <w:tcPr>
            <w:tcW w:w="1131" w:type="dxa"/>
            <w:tcBorders>
              <w:top w:val="single" w:sz="4" w:space="0" w:color="auto"/>
              <w:left w:val="single" w:sz="4" w:space="0" w:color="auto"/>
              <w:bottom w:val="single" w:sz="4" w:space="0" w:color="auto"/>
              <w:right w:val="single" w:sz="4" w:space="0" w:color="auto"/>
            </w:tcBorders>
          </w:tcPr>
          <w:p w:rsidR="00644FEB" w:rsidRDefault="00644FEB">
            <w:pPr>
              <w:pStyle w:val="TAC"/>
              <w:rPr>
                <w:ins w:id="5900" w:author="Huawei" w:date="2024-02-29T10:26: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901" w:author="Huawei" w:date="2024-02-29T10:26:00Z"/>
                <w:lang w:eastAsia="zh-CN"/>
              </w:rPr>
            </w:pPr>
            <w:ins w:id="5902" w:author="Huawei" w:date="2024-02-29T10:27:00Z">
              <w:r>
                <w:rPr>
                  <w:rFonts w:eastAsia="MS Mincho"/>
                </w:rPr>
                <w:t>AWGN +220 Hz</w:t>
              </w:r>
            </w:ins>
          </w:p>
        </w:tc>
      </w:tr>
      <w:tr w:rsidR="00644FEB">
        <w:trPr>
          <w:cantSplit/>
          <w:trHeight w:val="187"/>
          <w:jc w:val="center"/>
          <w:ins w:id="5903" w:author="Huawei" w:date="2024-02-29T10:26:00Z"/>
        </w:trPr>
        <w:tc>
          <w:tcPr>
            <w:tcW w:w="2116" w:type="dxa"/>
            <w:gridSpan w:val="2"/>
            <w:vMerge/>
            <w:tcBorders>
              <w:left w:val="single" w:sz="4" w:space="0" w:color="auto"/>
              <w:bottom w:val="single" w:sz="4" w:space="0" w:color="auto"/>
              <w:right w:val="single" w:sz="4" w:space="0" w:color="auto"/>
            </w:tcBorders>
            <w:shd w:val="clear" w:color="auto" w:fill="auto"/>
          </w:tcPr>
          <w:p w:rsidR="00644FEB" w:rsidRDefault="00644FEB">
            <w:pPr>
              <w:pStyle w:val="TAL"/>
              <w:rPr>
                <w:ins w:id="5904" w:author="Huawei" w:date="2024-02-29T10:26:00Z"/>
              </w:rPr>
            </w:pPr>
          </w:p>
        </w:tc>
        <w:tc>
          <w:tcPr>
            <w:tcW w:w="1576" w:type="dxa"/>
            <w:tcBorders>
              <w:top w:val="single" w:sz="4" w:space="0" w:color="auto"/>
              <w:left w:val="single" w:sz="4" w:space="0" w:color="auto"/>
              <w:bottom w:val="single" w:sz="4" w:space="0" w:color="auto"/>
              <w:right w:val="single" w:sz="4" w:space="0" w:color="auto"/>
            </w:tcBorders>
          </w:tcPr>
          <w:p w:rsidR="00644FEB" w:rsidRDefault="00CF6C33">
            <w:pPr>
              <w:pStyle w:val="TAL"/>
              <w:rPr>
                <w:ins w:id="5905" w:author="Huawei" w:date="2024-02-29T10:26:00Z"/>
              </w:rPr>
            </w:pPr>
            <w:ins w:id="5906" w:author="Huawei" w:date="2024-02-29T10:27:00Z">
              <w:r>
                <w:t>Config 3</w:t>
              </w:r>
            </w:ins>
          </w:p>
        </w:tc>
        <w:tc>
          <w:tcPr>
            <w:tcW w:w="1131" w:type="dxa"/>
            <w:tcBorders>
              <w:top w:val="single" w:sz="4" w:space="0" w:color="auto"/>
              <w:left w:val="single" w:sz="4" w:space="0" w:color="auto"/>
              <w:bottom w:val="single" w:sz="4" w:space="0" w:color="auto"/>
              <w:right w:val="single" w:sz="4" w:space="0" w:color="auto"/>
            </w:tcBorders>
          </w:tcPr>
          <w:p w:rsidR="00644FEB" w:rsidRDefault="00644FEB">
            <w:pPr>
              <w:pStyle w:val="TAC"/>
              <w:rPr>
                <w:ins w:id="5907" w:author="Huawei" w:date="2024-02-29T10:26:00Z"/>
              </w:rPr>
            </w:pPr>
          </w:p>
        </w:tc>
        <w:tc>
          <w:tcPr>
            <w:tcW w:w="2543" w:type="dxa"/>
            <w:tcBorders>
              <w:top w:val="single" w:sz="4" w:space="0" w:color="auto"/>
              <w:left w:val="single" w:sz="4" w:space="0" w:color="auto"/>
              <w:bottom w:val="single" w:sz="4" w:space="0" w:color="auto"/>
              <w:right w:val="single" w:sz="4" w:space="0" w:color="auto"/>
            </w:tcBorders>
          </w:tcPr>
          <w:p w:rsidR="00644FEB" w:rsidRDefault="00CF6C33">
            <w:pPr>
              <w:pStyle w:val="TAL"/>
              <w:rPr>
                <w:ins w:id="5908" w:author="Huawei" w:date="2024-02-29T10:26:00Z"/>
                <w:lang w:eastAsia="zh-CN"/>
              </w:rPr>
            </w:pPr>
            <w:ins w:id="5909" w:author="Huawei" w:date="2024-02-29T10:27:00Z">
              <w:r>
                <w:rPr>
                  <w:rFonts w:eastAsia="MS Mincho"/>
                </w:rPr>
                <w:t>AWGN +500 Hz</w:t>
              </w:r>
            </w:ins>
          </w:p>
        </w:tc>
      </w:tr>
      <w:tr w:rsidR="00644FEB">
        <w:trPr>
          <w:cantSplit/>
          <w:trHeight w:val="187"/>
          <w:jc w:val="center"/>
          <w:ins w:id="5910" w:author="Huawei" w:date="2024-02-02T15:20:00Z"/>
        </w:trPr>
        <w:tc>
          <w:tcPr>
            <w:tcW w:w="7366" w:type="dxa"/>
            <w:gridSpan w:val="5"/>
            <w:tcBorders>
              <w:top w:val="single" w:sz="4" w:space="0" w:color="auto"/>
              <w:left w:val="single" w:sz="4" w:space="0" w:color="auto"/>
              <w:bottom w:val="single" w:sz="4" w:space="0" w:color="auto"/>
              <w:right w:val="single" w:sz="4" w:space="0" w:color="auto"/>
            </w:tcBorders>
          </w:tcPr>
          <w:p w:rsidR="00644FEB" w:rsidRDefault="00CF6C33">
            <w:pPr>
              <w:pStyle w:val="TAN"/>
              <w:rPr>
                <w:ins w:id="5911" w:author="Huawei" w:date="2024-02-02T15:20:00Z"/>
                <w:lang w:val="en-US"/>
              </w:rPr>
            </w:pPr>
            <w:ins w:id="5912" w:author="Huawei" w:date="2024-02-02T15:20:00Z">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 xml:space="preserve">fully allocated and </w:t>
              </w:r>
              <w:r>
                <w:rPr>
                  <w:lang w:val="en-US"/>
                </w:rPr>
                <w:t>a constant total transmitted power spectral density is achieved for all OFDM symbols.</w:t>
              </w:r>
            </w:ins>
          </w:p>
          <w:p w:rsidR="00644FEB" w:rsidRDefault="00CF6C33">
            <w:pPr>
              <w:pStyle w:val="TAN"/>
              <w:rPr>
                <w:ins w:id="5913" w:author="Huawei" w:date="2024-02-02T15:20:00Z"/>
              </w:rPr>
            </w:pPr>
            <w:ins w:id="5914" w:author="Huawei" w:date="2024-02-02T15:20:00Z">
              <w:r>
                <w:t>Note 2:</w:t>
              </w:r>
              <w:r>
                <w:tab/>
                <w:t>Interference from other cells and noise sources not specified in the test is assumed to be constant over subcarriers and time and shall be modelled as AWGN of app</w:t>
              </w:r>
              <w:r>
                <w:t>ropriate power for N</w:t>
              </w:r>
              <w:r>
                <w:rPr>
                  <w:vertAlign w:val="subscript"/>
                </w:rPr>
                <w:t>oc</w:t>
              </w:r>
              <w:r>
                <w:t xml:space="preserve"> to be fulfilled.</w:t>
              </w:r>
            </w:ins>
          </w:p>
          <w:p w:rsidR="00644FEB" w:rsidRDefault="00CF6C33">
            <w:pPr>
              <w:pStyle w:val="TAN"/>
              <w:rPr>
                <w:ins w:id="5915" w:author="Huawei" w:date="2024-02-02T15:20:00Z"/>
              </w:rPr>
            </w:pPr>
            <w:ins w:id="5916" w:author="Huawei" w:date="2024-02-02T15:20:00Z">
              <w:r>
                <w:t>Note 3:</w:t>
              </w:r>
              <w:r>
                <w:tab/>
                <w:t>SS-RSRP and Io levels have been derived from other parameters for information purposes. They are not settable parameters themselves.</w:t>
              </w:r>
            </w:ins>
          </w:p>
          <w:p w:rsidR="00644FEB" w:rsidRDefault="00CF6C33">
            <w:pPr>
              <w:pStyle w:val="TAN"/>
              <w:rPr>
                <w:ins w:id="5917" w:author="Huawei" w:date="2024-02-02T15:20:00Z"/>
              </w:rPr>
            </w:pPr>
            <w:ins w:id="5918" w:author="Huawei" w:date="2024-02-02T15:20:00Z">
              <w:r>
                <w:t>Note 4:</w:t>
              </w:r>
              <w:r>
                <w:tab/>
                <w:t xml:space="preserve">For unpaired spectrum, a DL BWP is linked with an UL BWP. </w:t>
              </w:r>
              <w:r>
                <w:rPr>
                  <w:rFonts w:cs="v4.2.0"/>
                  <w:lang w:eastAsia="zh-CN"/>
                </w:rPr>
                <w:t>DLBWP.0.2</w:t>
              </w:r>
              <w:r>
                <w:rPr>
                  <w:rFonts w:cs="v4.2.0"/>
                  <w:lang w:eastAsia="zh-CN"/>
                </w:rPr>
                <w:t xml:space="preserve"> is linked with ULBWP.0.2; DLBWP.1.1 is linked with ULBWP.1.1; DLBWP.1.3 is linked with ULBWP.1.3 </w:t>
              </w:r>
              <w:r>
                <w:t>defined in clause 12 of TS 38.213 [3]</w:t>
              </w:r>
              <w:r>
                <w:rPr>
                  <w:rFonts w:cs="v4.2.0"/>
                  <w:lang w:eastAsia="zh-CN"/>
                </w:rPr>
                <w:t>.</w:t>
              </w:r>
            </w:ins>
          </w:p>
        </w:tc>
      </w:tr>
    </w:tbl>
    <w:p w:rsidR="00644FEB" w:rsidRDefault="00644FEB">
      <w:pPr>
        <w:rPr>
          <w:ins w:id="5919" w:author="Huawei" w:date="2024-02-02T15:20:00Z"/>
          <w:snapToGrid w:val="0"/>
        </w:rPr>
      </w:pPr>
    </w:p>
    <w:p w:rsidR="00644FEB" w:rsidRDefault="00CF6C33">
      <w:pPr>
        <w:pStyle w:val="H6"/>
        <w:rPr>
          <w:ins w:id="5920" w:author="Huawei" w:date="2024-02-02T15:20:00Z"/>
          <w:snapToGrid w:val="0"/>
        </w:rPr>
      </w:pPr>
      <w:ins w:id="5921" w:author="Huawei" w:date="2024-02-02T15:20:00Z">
        <w:r>
          <w:rPr>
            <w:snapToGrid w:val="0"/>
          </w:rPr>
          <w:t>A.</w:t>
        </w:r>
      </w:ins>
      <w:ins w:id="5922" w:author="Huawei" w:date="2024-02-02T15:23:00Z">
        <w:r>
          <w:rPr>
            <w:rFonts w:eastAsia="MS Mincho"/>
            <w:bCs/>
          </w:rPr>
          <w:t>X1.Y1.Z3</w:t>
        </w:r>
      </w:ins>
      <w:ins w:id="5923" w:author="Huawei" w:date="2024-02-02T15:20:00Z">
        <w:r>
          <w:rPr>
            <w:rFonts w:eastAsia="MS Mincho"/>
            <w:bCs/>
          </w:rPr>
          <w:t>.1.2.</w:t>
        </w:r>
        <w:r>
          <w:rPr>
            <w:snapToGrid w:val="0"/>
          </w:rPr>
          <w:t>2</w:t>
        </w:r>
        <w:r>
          <w:rPr>
            <w:snapToGrid w:val="0"/>
          </w:rPr>
          <w:tab/>
          <w:t>Test Requirements</w:t>
        </w:r>
      </w:ins>
    </w:p>
    <w:p w:rsidR="00644FEB" w:rsidRDefault="00CF6C33">
      <w:pPr>
        <w:rPr>
          <w:ins w:id="5924" w:author="Huawei" w:date="2024-02-02T15:20:00Z"/>
          <w:lang w:eastAsia="zh-CN"/>
        </w:rPr>
      </w:pPr>
      <w:ins w:id="5925" w:author="Huawei" w:date="2024-02-02T15:20:00Z">
        <w:r>
          <w:rPr>
            <w:lang w:eastAsia="zh-CN"/>
          </w:rPr>
          <w:t xml:space="preserve">During T1, the UE shall start to send the ACK/NACK for PCell from the first UL </w:t>
        </w:r>
        <w:r>
          <w:rPr>
            <w:lang w:eastAsia="zh-CN"/>
          </w:rPr>
          <w:t>slot that occurs after the beginning of DL slot (</w:t>
        </w:r>
        <w:r>
          <w:rPr>
            <w:i/>
            <w:lang w:eastAsia="zh-CN"/>
          </w:rPr>
          <w:t>i+T</w:t>
        </w:r>
        <w:r>
          <w:rPr>
            <w:i/>
            <w:vertAlign w:val="subscript"/>
            <w:lang w:eastAsia="zh-CN"/>
          </w:rPr>
          <w:t>BWPswitchDelay</w:t>
        </w:r>
        <w:r>
          <w:rPr>
            <w:lang w:eastAsia="zh-CN"/>
          </w:rPr>
          <w:t>+</w:t>
        </w:r>
        <w:r>
          <w:rPr>
            <w:i/>
            <w:lang w:eastAsia="zh-CN"/>
          </w:rPr>
          <w:t>k1</w:t>
        </w:r>
        <w:r>
          <w:rPr>
            <w:lang w:eastAsia="zh-CN"/>
          </w:rPr>
          <w:t>).</w:t>
        </w:r>
      </w:ins>
    </w:p>
    <w:p w:rsidR="00644FEB" w:rsidRDefault="00CF6C33">
      <w:pPr>
        <w:rPr>
          <w:ins w:id="5926" w:author="Huawei" w:date="2024-02-02T15:20:00Z"/>
          <w:lang w:eastAsia="zh-CN"/>
        </w:rPr>
      </w:pPr>
      <w:ins w:id="5927" w:author="Huawei" w:date="2024-02-02T15:20:00Z">
        <w:r>
          <w:rPr>
            <w:lang w:eastAsia="zh-CN"/>
          </w:rPr>
          <w:t>During T3, the UE shall start to send the ACK/NACK for PCell from the first UL slot that occurs after the beginning of DL slot (</w:t>
        </w:r>
        <w:r>
          <w:rPr>
            <w:i/>
            <w:lang w:eastAsia="zh-CN"/>
          </w:rPr>
          <w:t>j+T</w:t>
        </w:r>
        <w:r>
          <w:rPr>
            <w:i/>
            <w:vertAlign w:val="subscript"/>
            <w:lang w:eastAsia="zh-CN"/>
          </w:rPr>
          <w:t>BWPswitchDelay</w:t>
        </w:r>
        <w:r>
          <w:rPr>
            <w:lang w:eastAsia="zh-CN"/>
          </w:rPr>
          <w:t>+</w:t>
        </w:r>
        <w:r>
          <w:rPr>
            <w:i/>
            <w:lang w:eastAsia="zh-CN"/>
          </w:rPr>
          <w:t>k1</w:t>
        </w:r>
        <w:r>
          <w:rPr>
            <w:lang w:eastAsia="zh-CN"/>
          </w:rPr>
          <w:t>).</w:t>
        </w:r>
      </w:ins>
    </w:p>
    <w:p w:rsidR="00644FEB" w:rsidRDefault="00CF6C33">
      <w:pPr>
        <w:jc w:val="both"/>
        <w:rPr>
          <w:ins w:id="5928" w:author="Huawei" w:date="2024-02-02T15:20:00Z"/>
          <w:lang w:eastAsia="zh-CN"/>
        </w:rPr>
      </w:pPr>
      <w:ins w:id="5929" w:author="Huawei" w:date="2024-02-02T15:20:00Z">
        <w:r>
          <w:rPr>
            <w:lang w:eastAsia="zh-CN"/>
          </w:rPr>
          <w:t xml:space="preserve">Where, </w:t>
        </w:r>
        <w:r>
          <w:rPr>
            <w:i/>
            <w:lang w:eastAsia="zh-CN"/>
          </w:rPr>
          <w:t>k1</w:t>
        </w:r>
        <w:r>
          <w:rPr>
            <w:lang w:eastAsia="zh-CN"/>
          </w:rPr>
          <w:t xml:space="preserve"> is the timing between D</w:t>
        </w:r>
        <w:r>
          <w:rPr>
            <w:lang w:eastAsia="zh-CN"/>
          </w:rPr>
          <w:t xml:space="preserve">L data receiving and acknowledgement as specified in [7]. </w:t>
        </w:r>
      </w:ins>
    </w:p>
    <w:p w:rsidR="00644FEB" w:rsidRDefault="00CF6C33">
      <w:pPr>
        <w:jc w:val="both"/>
        <w:rPr>
          <w:ins w:id="5930" w:author="Huawei" w:date="2024-02-02T15:20:00Z"/>
          <w:lang w:eastAsia="zh-CN"/>
        </w:rPr>
      </w:pPr>
      <w:ins w:id="5931" w:author="Huawei" w:date="2024-02-02T15:20:00Z">
        <w:r>
          <w:rPr>
            <w:lang w:eastAsia="zh-CN"/>
          </w:rPr>
          <w:t>Depending on UE capability</w:t>
        </w:r>
        <w:r>
          <w:t xml:space="preserve"> </w:t>
        </w:r>
        <w:r>
          <w:rPr>
            <w:i/>
          </w:rPr>
          <w:t>bwp-SwitchingDelay</w:t>
        </w:r>
        <w:r>
          <w:rPr>
            <w:lang w:eastAsia="zh-CN"/>
          </w:rPr>
          <w:t xml:space="preserve"> [2], UE shall finish BWP switch within the time duration </w:t>
        </w:r>
        <w:r>
          <w:rPr>
            <w:i/>
            <w:lang w:eastAsia="zh-CN"/>
          </w:rPr>
          <w:t>T</w:t>
        </w:r>
        <w:r>
          <w:rPr>
            <w:i/>
            <w:vertAlign w:val="subscript"/>
            <w:lang w:eastAsia="zh-CN"/>
          </w:rPr>
          <w:t>BWPswitchDelay</w:t>
        </w:r>
        <w:r>
          <w:rPr>
            <w:lang w:eastAsia="zh-CN"/>
          </w:rPr>
          <w:t xml:space="preserve"> defined in Table 8.6.2-1.</w:t>
        </w:r>
      </w:ins>
    </w:p>
    <w:p w:rsidR="00644FEB" w:rsidRDefault="00CF6C33">
      <w:pPr>
        <w:jc w:val="both"/>
        <w:rPr>
          <w:ins w:id="5932" w:author="Huawei" w:date="2024-02-02T15:20:00Z"/>
          <w:lang w:eastAsia="zh-CN"/>
        </w:rPr>
      </w:pPr>
      <w:ins w:id="5933" w:author="Huawei" w:date="2024-02-02T15:20:00Z">
        <w:r>
          <w:rPr>
            <w:lang w:eastAsia="zh-CN"/>
          </w:rPr>
          <w:t>All of the above test requirements shall be fulfille</w:t>
        </w:r>
        <w:r>
          <w:rPr>
            <w:lang w:eastAsia="zh-CN"/>
          </w:rPr>
          <w:t xml:space="preserve">d in order for the observed Cell1 active BWP switch delay to be counted as correct. </w:t>
        </w:r>
      </w:ins>
    </w:p>
    <w:p w:rsidR="00644FEB" w:rsidRDefault="00CF6C33">
      <w:pPr>
        <w:jc w:val="both"/>
        <w:rPr>
          <w:ins w:id="5934" w:author="CMCC-shiyuan-0228" w:date="2024-02-29T21:54:00Z"/>
        </w:rPr>
      </w:pPr>
      <w:ins w:id="5935" w:author="Huawei" w:date="2024-02-02T15:20:00Z">
        <w:r>
          <w:t>The rate of correct events observed during repeated tests shall be at least 90%.</w:t>
        </w:r>
      </w:ins>
    </w:p>
    <w:p w:rsidR="00644FEB" w:rsidRDefault="00CF6C33">
      <w:pPr>
        <w:rPr>
          <w:ins w:id="5936" w:author="CMCC-shiyuan-0228" w:date="2024-02-29T21:54:00Z"/>
          <w:lang w:val="en-US" w:eastAsia="zh-CN"/>
        </w:rPr>
      </w:pPr>
      <w:ins w:id="5937" w:author="CMCC-shiyuan-0228" w:date="2024-02-29T21:54:00Z">
        <w:r>
          <w:rPr>
            <w:rFonts w:hint="eastAsia"/>
            <w:lang w:val="en-US" w:eastAsia="zh-CN"/>
          </w:rPr>
          <w:t>UE positioning and UE speed are set by AT command. UE speed is 0km/h, UE specific position</w:t>
        </w:r>
        <w:r>
          <w:rPr>
            <w:rFonts w:hint="eastAsia"/>
            <w:lang w:val="en-US" w:eastAsia="zh-CN"/>
          </w:rPr>
          <w:t>ing is emulated by test system.</w:t>
        </w:r>
      </w:ins>
    </w:p>
    <w:p w:rsidR="00644FEB" w:rsidRDefault="00CF6C33">
      <w:pPr>
        <w:rPr>
          <w:ins w:id="5938" w:author="CMCC-shiyuan-0228" w:date="2024-02-29T21:54:00Z"/>
          <w:lang w:val="en-US" w:eastAsia="zh-CN"/>
        </w:rPr>
      </w:pPr>
      <w:ins w:id="5939" w:author="CMCC-shiyuan-0228" w:date="2024-02-29T21:54:00Z">
        <w:r>
          <w:rPr>
            <w:rFonts w:eastAsia="等线" w:hint="eastAsia"/>
            <w:lang w:val="en-US" w:eastAsia="zh-CN"/>
          </w:rPr>
          <w:t xml:space="preserve">The </w:t>
        </w:r>
        <w:r>
          <w:rPr>
            <w:rFonts w:eastAsia="宋体" w:hint="eastAsia"/>
            <w:lang w:val="en-US" w:eastAsia="zh-CN"/>
          </w:rPr>
          <w:t>specific gNB reference location is emulated by test system.</w:t>
        </w:r>
      </w:ins>
    </w:p>
    <w:p w:rsidR="00644FEB" w:rsidRDefault="00644FEB">
      <w:pPr>
        <w:jc w:val="both"/>
        <w:rPr>
          <w:ins w:id="5940" w:author="Huawei" w:date="2024-02-02T15:20:00Z"/>
        </w:rPr>
      </w:pPr>
    </w:p>
    <w:p w:rsidR="00644FEB" w:rsidRDefault="00CF6C33">
      <w:pPr>
        <w:pStyle w:val="NO"/>
        <w:rPr>
          <w:ins w:id="5941" w:author="Huawei" w:date="2024-02-02T15:20:00Z"/>
        </w:rPr>
      </w:pPr>
      <w:ins w:id="5942" w:author="Huawei" w:date="2024-02-02T15:20:00Z">
        <w:r>
          <w:rPr>
            <w:lang w:eastAsia="zh-CN"/>
          </w:rPr>
          <w:t>NOTE:</w:t>
        </w:r>
        <w:r>
          <w:rPr>
            <w:lang w:eastAsia="zh-CN"/>
          </w:rPr>
          <w:tab/>
          <w:t>During T1, T3 if there are no uplink resources for reporting the ACK/NACK in the first UL slot that occurs after beginning of DL slot (</w:t>
        </w:r>
        <w:r>
          <w:rPr>
            <w:i/>
            <w:lang w:eastAsia="zh-CN"/>
          </w:rPr>
          <w:t>i+T</w:t>
        </w:r>
        <w:r>
          <w:rPr>
            <w:i/>
            <w:vertAlign w:val="subscript"/>
            <w:lang w:eastAsia="zh-CN"/>
          </w:rPr>
          <w:t>BWPswitchDelay</w:t>
        </w:r>
        <w:r>
          <w:rPr>
            <w:lang w:eastAsia="zh-CN"/>
          </w:rPr>
          <w:t>+</w:t>
        </w:r>
        <w:r>
          <w:rPr>
            <w:i/>
            <w:lang w:eastAsia="zh-CN"/>
          </w:rPr>
          <w:t>k1</w:t>
        </w:r>
        <w:r>
          <w:rPr>
            <w:lang w:eastAsia="zh-CN"/>
          </w:rPr>
          <w:t>), (</w:t>
        </w:r>
        <w:r>
          <w:rPr>
            <w:i/>
            <w:lang w:eastAsia="zh-CN"/>
          </w:rPr>
          <w:t>j+T</w:t>
        </w:r>
        <w:r>
          <w:rPr>
            <w:i/>
            <w:vertAlign w:val="subscript"/>
            <w:lang w:eastAsia="zh-CN"/>
          </w:rPr>
          <w:t>BWPswitchDelay</w:t>
        </w:r>
        <w:r>
          <w:rPr>
            <w:lang w:eastAsia="zh-CN"/>
          </w:rPr>
          <w:t>+</w:t>
        </w:r>
        <w:r>
          <w:rPr>
            <w:i/>
            <w:lang w:eastAsia="zh-CN"/>
          </w:rPr>
          <w:t>k1</w:t>
        </w:r>
        <w:r>
          <w:rPr>
            <w:lang w:eastAsia="zh-CN"/>
          </w:rPr>
          <w:t>), then the UE shall use the next available uplink resource for reporting the corresponding ACK/NACK.</w:t>
        </w:r>
      </w:ins>
    </w:p>
    <w:p w:rsidR="00644FEB" w:rsidRDefault="00CF6C33">
      <w:pPr>
        <w:pStyle w:val="40"/>
        <w:rPr>
          <w:ins w:id="5943" w:author="Huawei" w:date="2024-02-02T15:20:00Z"/>
        </w:rPr>
      </w:pPr>
      <w:ins w:id="5944" w:author="Huawei" w:date="2024-02-02T15:20:00Z">
        <w:r>
          <w:t>A.</w:t>
        </w:r>
      </w:ins>
      <w:ins w:id="5945" w:author="Huawei" w:date="2024-02-02T15:23:00Z">
        <w:r>
          <w:t>X1.Y1.Z3</w:t>
        </w:r>
      </w:ins>
      <w:ins w:id="5946" w:author="Huawei" w:date="2024-02-02T15:20:00Z">
        <w:r>
          <w:t>.2</w:t>
        </w:r>
        <w:r>
          <w:rPr>
            <w:szCs w:val="24"/>
          </w:rPr>
          <w:tab/>
        </w:r>
        <w:r>
          <w:t>RRC-based Active BWP Switch</w:t>
        </w:r>
      </w:ins>
    </w:p>
    <w:p w:rsidR="00644FEB" w:rsidRDefault="00CF6C33">
      <w:pPr>
        <w:pStyle w:val="5"/>
        <w:rPr>
          <w:ins w:id="5947" w:author="Huawei" w:date="2024-02-02T15:20:00Z"/>
        </w:rPr>
      </w:pPr>
      <w:bookmarkStart w:id="5948" w:name="_Toc535476574"/>
      <w:ins w:id="5949" w:author="Huawei" w:date="2024-02-02T15:20:00Z">
        <w:r>
          <w:t>A.</w:t>
        </w:r>
      </w:ins>
      <w:ins w:id="5950" w:author="Huawei" w:date="2024-02-02T15:23:00Z">
        <w:r>
          <w:t>X1.Y1.Z3</w:t>
        </w:r>
      </w:ins>
      <w:ins w:id="5951" w:author="Huawei" w:date="2024-02-02T15:20:00Z">
        <w:r>
          <w:t>.2.1</w:t>
        </w:r>
        <w:r>
          <w:tab/>
        </w:r>
        <w:bookmarkEnd w:id="5948"/>
        <w:r>
          <w:t>NR FR1 DL active BWP switch of Cell with non-DRX in SA</w:t>
        </w:r>
      </w:ins>
    </w:p>
    <w:p w:rsidR="00644FEB" w:rsidRDefault="00CF6C33">
      <w:pPr>
        <w:pStyle w:val="H6"/>
        <w:rPr>
          <w:ins w:id="5952" w:author="Huawei" w:date="2024-02-02T15:20:00Z"/>
        </w:rPr>
      </w:pPr>
      <w:ins w:id="5953" w:author="Huawei" w:date="2024-02-02T15:20:00Z">
        <w:r>
          <w:t>A.</w:t>
        </w:r>
      </w:ins>
      <w:ins w:id="5954" w:author="Huawei" w:date="2024-02-02T15:23:00Z">
        <w:r>
          <w:t>X1.Y1.Z3</w:t>
        </w:r>
      </w:ins>
      <w:ins w:id="5955" w:author="Huawei" w:date="2024-02-02T15:20:00Z">
        <w:r>
          <w:t>.2.1.1</w:t>
        </w:r>
        <w:r>
          <w:tab/>
        </w:r>
        <w:r>
          <w:t>Test Purpose and Environment</w:t>
        </w:r>
      </w:ins>
    </w:p>
    <w:p w:rsidR="00644FEB" w:rsidRDefault="00CF6C33">
      <w:pPr>
        <w:jc w:val="both"/>
        <w:rPr>
          <w:ins w:id="5956" w:author="Huawei" w:date="2024-02-02T15:20:00Z"/>
          <w:lang w:eastAsia="zh-CN"/>
        </w:rPr>
      </w:pPr>
      <w:bookmarkStart w:id="5957" w:name="_Hlk51939857"/>
      <w:ins w:id="5958" w:author="Huawei" w:date="2024-02-02T15:20:00Z">
        <w:r>
          <w:t>The purpose of this test is to verify the DL BWP switch delay requirement for RRC-based BWP switch defined in clause </w:t>
        </w:r>
        <w:r>
          <w:rPr>
            <w:highlight w:val="yellow"/>
          </w:rPr>
          <w:t>8.6D.</w:t>
        </w:r>
      </w:ins>
    </w:p>
    <w:p w:rsidR="00644FEB" w:rsidRDefault="00CF6C33">
      <w:pPr>
        <w:jc w:val="both"/>
        <w:rPr>
          <w:ins w:id="5959" w:author="Huawei" w:date="2024-02-02T15:20:00Z"/>
        </w:rPr>
      </w:pPr>
      <w:ins w:id="5960" w:author="Huawei" w:date="2024-02-02T15:20:00Z">
        <w:r>
          <w:rPr>
            <w:lang w:eastAsia="zh-CN"/>
          </w:rPr>
          <w:t>The</w:t>
        </w:r>
        <w:r>
          <w:t xml:space="preserve"> </w:t>
        </w:r>
        <w:r>
          <w:rPr>
            <w:lang w:eastAsia="zh-CN"/>
          </w:rPr>
          <w:t>s</w:t>
        </w:r>
        <w:r>
          <w:t>upported test configurations are shown in Table A.</w:t>
        </w:r>
      </w:ins>
      <w:ins w:id="5961" w:author="Huawei" w:date="2024-02-02T15:23:00Z">
        <w:r>
          <w:t>X1.Y1.Z3</w:t>
        </w:r>
      </w:ins>
      <w:ins w:id="5962" w:author="Huawei" w:date="2024-02-02T15:20:00Z">
        <w:r>
          <w:t>.2.1.1-1.</w:t>
        </w:r>
        <w:r>
          <w:rPr>
            <w:lang w:eastAsia="zh-CN"/>
          </w:rPr>
          <w:t xml:space="preserve"> </w:t>
        </w:r>
        <w:r>
          <w:t xml:space="preserve">The test scenario comprises of </w:t>
        </w:r>
        <w:r>
          <w:rPr>
            <w:lang w:eastAsia="zh-CN"/>
          </w:rPr>
          <w:t xml:space="preserve">one </w:t>
        </w:r>
        <w:r>
          <w:t>Cell (Cell 1) as given in Table A.</w:t>
        </w:r>
      </w:ins>
      <w:ins w:id="5963" w:author="Huawei" w:date="2024-02-02T15:23:00Z">
        <w:r>
          <w:t>X1.Y1.Z3</w:t>
        </w:r>
      </w:ins>
      <w:ins w:id="5964" w:author="Huawei" w:date="2024-02-02T15:20:00Z">
        <w:r>
          <w:t>.2.1.1-2. Cell-specific parameters of Cell are specified in Table A.</w:t>
        </w:r>
      </w:ins>
      <w:ins w:id="5965" w:author="Huawei" w:date="2024-02-02T15:23:00Z">
        <w:r>
          <w:t>X1.Y1.Z3</w:t>
        </w:r>
      </w:ins>
      <w:ins w:id="5966" w:author="Huawei" w:date="2024-02-02T15:20:00Z">
        <w:r>
          <w:t>.2.1.1-3 below.</w:t>
        </w:r>
      </w:ins>
    </w:p>
    <w:p w:rsidR="00644FEB" w:rsidRDefault="00CF6C33">
      <w:pPr>
        <w:jc w:val="both"/>
        <w:rPr>
          <w:ins w:id="5967" w:author="Huawei" w:date="2024-02-02T15:20:00Z"/>
        </w:rPr>
      </w:pPr>
      <w:ins w:id="5968" w:author="Huawei" w:date="2024-02-02T15:20:00Z">
        <w:r>
          <w:t>PDCCHs indicating new transmissions shall be sent continuously</w:t>
        </w:r>
        <w:r>
          <w:rPr>
            <w:lang w:eastAsia="zh-CN"/>
          </w:rPr>
          <w:t xml:space="preserve"> on </w:t>
        </w:r>
        <w:r>
          <w:t>Cell 1 to ensure that the UE will have ACK/NACK send</w:t>
        </w:r>
        <w:r>
          <w:t>ing.</w:t>
        </w:r>
      </w:ins>
    </w:p>
    <w:bookmarkEnd w:id="5957"/>
    <w:p w:rsidR="00644FEB" w:rsidRDefault="00CF6C33">
      <w:pPr>
        <w:jc w:val="both"/>
        <w:rPr>
          <w:ins w:id="5969" w:author="Huawei" w:date="2024-02-02T15:20:00Z"/>
        </w:rPr>
      </w:pPr>
      <w:ins w:id="5970" w:author="Huawei" w:date="2024-02-02T15:20:00Z">
        <w:r>
          <w:t>Before the test starts,</w:t>
        </w:r>
      </w:ins>
    </w:p>
    <w:p w:rsidR="00644FEB" w:rsidRDefault="00CF6C33">
      <w:pPr>
        <w:pStyle w:val="B10"/>
        <w:rPr>
          <w:ins w:id="5971" w:author="Huawei" w:date="2024-02-02T15:20:00Z"/>
        </w:rPr>
      </w:pPr>
      <w:ins w:id="5972" w:author="Huawei" w:date="2024-02-02T15:20:00Z">
        <w:r>
          <w:t>-</w:t>
        </w:r>
        <w:r>
          <w:tab/>
          <w:t>UE is connected to Cell 1 on radio channel 1.</w:t>
        </w:r>
      </w:ins>
    </w:p>
    <w:p w:rsidR="00644FEB" w:rsidRDefault="00CF6C33">
      <w:pPr>
        <w:pStyle w:val="B10"/>
        <w:rPr>
          <w:ins w:id="5973" w:author="Huawei" w:date="2024-02-02T15:20:00Z"/>
        </w:rPr>
      </w:pPr>
      <w:ins w:id="5974" w:author="Huawei" w:date="2024-02-02T15:20:00Z">
        <w:r>
          <w:t>-</w:t>
        </w:r>
        <w:r>
          <w:tab/>
          <w:t>UE has bandwidth part BWP-1 in its RRC-configuration for Cell 1.</w:t>
        </w:r>
      </w:ins>
    </w:p>
    <w:p w:rsidR="00644FEB" w:rsidRDefault="00CF6C33">
      <w:pPr>
        <w:pStyle w:val="B10"/>
        <w:rPr>
          <w:ins w:id="5975" w:author="Huawei" w:date="2024-02-02T15:20:00Z"/>
        </w:rPr>
      </w:pPr>
      <w:ins w:id="5976" w:author="Huawei" w:date="2024-02-02T15:20:00Z">
        <w:r>
          <w:t>-</w:t>
        </w:r>
        <w:r>
          <w:tab/>
          <w:t xml:space="preserve">UE is indicated in </w:t>
        </w:r>
        <w:r>
          <w:rPr>
            <w:i/>
          </w:rPr>
          <w:t>firstActiveDownlinkBWP-Id</w:t>
        </w:r>
        <w:r>
          <w:t xml:space="preserve"> that the active DL BWP</w:t>
        </w:r>
        <w:r>
          <w:rPr>
            <w:i/>
          </w:rPr>
          <w:t xml:space="preserve"> </w:t>
        </w:r>
        <w:r>
          <w:rPr>
            <w:lang w:eastAsia="zh-CN"/>
          </w:rPr>
          <w:t xml:space="preserve">is </w:t>
        </w:r>
        <w:r>
          <w:t>BWP-1</w:t>
        </w:r>
        <w:r>
          <w:rPr>
            <w:lang w:eastAsia="zh-CN"/>
          </w:rPr>
          <w:t xml:space="preserve"> of initial condition</w:t>
        </w:r>
        <w:r>
          <w:t xml:space="preserve"> in Cell</w:t>
        </w:r>
        <w:r>
          <w:rPr>
            <w:lang w:eastAsia="zh-CN"/>
          </w:rPr>
          <w:t xml:space="preserve"> 1</w:t>
        </w:r>
        <w:r>
          <w:t>.</w:t>
        </w:r>
      </w:ins>
    </w:p>
    <w:p w:rsidR="00644FEB" w:rsidRDefault="00CF6C33">
      <w:pPr>
        <w:jc w:val="both"/>
        <w:rPr>
          <w:ins w:id="5977" w:author="Huawei" w:date="2024-02-02T15:20:00Z"/>
        </w:rPr>
      </w:pPr>
      <w:ins w:id="5978" w:author="Huawei" w:date="2024-02-02T15:20:00Z">
        <w:r>
          <w:t>All cells have constant signal levels throughout the test.</w:t>
        </w:r>
      </w:ins>
    </w:p>
    <w:p w:rsidR="00644FEB" w:rsidRDefault="00CF6C33">
      <w:pPr>
        <w:jc w:val="both"/>
        <w:rPr>
          <w:ins w:id="5979" w:author="Huawei" w:date="2024-02-02T15:20:00Z"/>
        </w:rPr>
      </w:pPr>
      <w:ins w:id="5980" w:author="Huawei" w:date="2024-02-02T15:20:00Z">
        <w:r>
          <w:t>The test consists of 1 time period, with duration of T1.</w:t>
        </w:r>
      </w:ins>
    </w:p>
    <w:p w:rsidR="00644FEB" w:rsidRDefault="00CF6C33">
      <w:pPr>
        <w:jc w:val="both"/>
        <w:rPr>
          <w:ins w:id="5981" w:author="Huawei" w:date="2024-02-02T15:20:00Z"/>
        </w:rPr>
      </w:pPr>
      <w:ins w:id="5982" w:author="Huawei" w:date="2024-02-02T15:20:00Z">
        <w:r>
          <w:t>During T1,</w:t>
        </w:r>
      </w:ins>
    </w:p>
    <w:p w:rsidR="00644FEB" w:rsidRDefault="00CF6C33">
      <w:pPr>
        <w:pStyle w:val="B10"/>
        <w:rPr>
          <w:ins w:id="5983" w:author="Huawei" w:date="2024-02-02T15:20:00Z"/>
          <w:lang w:eastAsia="zh-CN"/>
        </w:rPr>
      </w:pPr>
      <w:ins w:id="5984" w:author="Huawei" w:date="2024-02-02T15:20:00Z">
        <w:r>
          <w:rPr>
            <w:lang w:eastAsia="zh-CN"/>
          </w:rPr>
          <w:tab/>
          <w:t xml:space="preserve">Time period T1 starts when a </w:t>
        </w:r>
        <w:r>
          <w:rPr>
            <w:i/>
            <w:lang w:eastAsia="zh-CN"/>
          </w:rPr>
          <w:t>RRCReconfiguration</w:t>
        </w:r>
        <w:r>
          <w:rPr>
            <w:lang w:eastAsia="zh-CN"/>
          </w:rPr>
          <w:t xml:space="preserve"> with updated bandwidth part configuration, sent from the test equipment to the U</w:t>
        </w:r>
        <w:r>
          <w:rPr>
            <w:lang w:eastAsia="zh-CN"/>
          </w:rPr>
          <w:t xml:space="preserve">E, is completely received at the UE side in PCell’s slot # denoted </w:t>
        </w:r>
        <w:r>
          <w:rPr>
            <w:i/>
            <w:lang w:eastAsia="zh-CN"/>
          </w:rPr>
          <w:t>i</w:t>
        </w:r>
        <w:r>
          <w:rPr>
            <w:lang w:eastAsia="zh-CN"/>
          </w:rPr>
          <w:t>. The UE shall reconfigure its bandwidth part with the updated bandwidth part BWP-1 of final condition.</w:t>
        </w:r>
      </w:ins>
    </w:p>
    <w:p w:rsidR="00644FEB" w:rsidRDefault="00CF6C33">
      <w:pPr>
        <w:pStyle w:val="B10"/>
        <w:rPr>
          <w:ins w:id="5985" w:author="Huawei" w:date="2024-02-02T15:20:00Z"/>
          <w:lang w:eastAsia="zh-CN"/>
        </w:rPr>
      </w:pPr>
      <w:ins w:id="5986" w:author="Huawei" w:date="2024-02-02T15:20:00Z">
        <w:r>
          <w:rPr>
            <w:lang w:eastAsia="zh-CN"/>
          </w:rPr>
          <w:tab/>
          <w:t>The UE shall be able to receive PDSCH on PCell from the first DL slot that occurs a</w:t>
        </w:r>
        <w:r>
          <w:rPr>
            <w:lang w:eastAsia="zh-CN"/>
          </w:rPr>
          <w:t>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m:t>
                  </m:r>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 xml:space="preserve"> as defined in clause </w:t>
        </w:r>
        <w:r>
          <w:t xml:space="preserve">8.6.3 and starts to </w:t>
        </w:r>
        <w:r>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m:t>
                  </m:r>
                  <m:r>
                    <w:rPr>
                      <w:rFonts w:ascii="Cambria Math" w:hAnsi="Cambria Math"/>
                      <w:lang w:val="en-US" w:eastAsia="zh-CN"/>
                    </w:rPr>
                    <m:t>T</m:t>
                  </m:r>
                </m:e>
                <m:sub>
                  <m:r>
                    <m:rPr>
                      <m:sty m:val="p"/>
                    </m:rPr>
                    <w:rPr>
                      <w:rFonts w:ascii="Cambria Math" w:hAnsi="Cambria Math"/>
                      <w:lang w:val="en-US" w:eastAsia="zh-CN"/>
                    </w:rPr>
                    <m:t>B</m:t>
                  </m:r>
                  <m:r>
                    <m:rPr>
                      <m:sty m:val="p"/>
                    </m:rPr>
                    <w:rPr>
                      <w:rFonts w:ascii="Cambria Math" w:hAnsi="Cambria Math"/>
                      <w:lang w:val="en-US" w:eastAsia="zh-CN"/>
                    </w:rPr>
                    <m:t>WPswitchDelayRRC</m:t>
                  </m:r>
                </m:sub>
              </m:sSub>
            </m:num>
            <m:den>
              <m:r>
                <m:rPr>
                  <m:sty m:val="p"/>
                </m:rPr>
                <w:rPr>
                  <w:rFonts w:ascii="Cambria Math" w:hAnsi="Cambria Math"/>
                  <w:lang w:val="en-US" w:eastAsia="zh-CN"/>
                </w:rPr>
                <m:t>NR Slot length</m:t>
              </m:r>
            </m:den>
          </m:f>
          <m:r>
            <m:rPr>
              <m:sty m:val="p"/>
            </m:rPr>
            <w:rPr>
              <w:rFonts w:ascii="Cambria Math" w:hAnsi="Cambria Math" w:cs="MS Gothic"/>
              <w:lang w:val="en-US" w:eastAsia="zh-CN"/>
            </w:rPr>
            <m:t>+k1</m:t>
          </m:r>
        </m:oMath>
        <w:r>
          <w:rPr>
            <w:rFonts w:hint="eastAsia"/>
            <w:lang w:eastAsia="zh-CN"/>
          </w:rPr>
          <w:t xml:space="preserve"> on BWP-1 of final condition</w:t>
        </w:r>
        <w:r>
          <w:rPr>
            <w:lang w:eastAsia="zh-CN"/>
          </w:rPr>
          <w:t xml:space="preserve">. </w:t>
        </w:r>
        <w:r>
          <w:t>The UE shall be continuously scheduled on PCell’s BWP-1</w:t>
        </w:r>
        <w:r>
          <w:rPr>
            <w:rFonts w:hint="eastAsia"/>
            <w:lang w:eastAsia="zh-CN"/>
          </w:rPr>
          <w:t xml:space="preserve"> of final condition</w:t>
        </w:r>
        <w:r>
          <w:t xml:space="preserve"> starting from </w:t>
        </w:r>
        <w:r>
          <w:rPr>
            <w:lang w:eastAsia="zh-CN"/>
          </w:rPr>
          <w:t>the first DL slot right after</w:t>
        </w:r>
        <w:r>
          <w:t xml:space="preserve"> slot </w:t>
        </w:r>
        <m:oMath>
          <m:r>
            <m:rPr>
              <m:sty m:val="p"/>
            </m:rPr>
            <w:rPr>
              <w:rFonts w:ascii="Cambria Math" w:hAnsi="Cambria Math"/>
              <w:lang w:eastAsia="zh-CN"/>
            </w:rPr>
            <m:t>i+</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m:rPr>
                          <m:sty m:val="p"/>
                        </m:rPr>
                        <w:rPr>
                          <w:rFonts w:ascii="Cambria Math" w:hAnsi="Cambria Math"/>
                          <w:lang w:val="en-US" w:eastAsia="zh-CN"/>
                        </w:rPr>
                        <m:t>RRCprocessingDelay</m:t>
                      </m:r>
                    </m:sub>
                  </m:sSub>
                  <m:r>
                    <w:rPr>
                      <w:rFonts w:ascii="Cambria Math" w:hAnsi="Cambria Math"/>
                      <w:lang w:val="en-US" w:eastAsia="zh-CN"/>
                    </w:rPr>
                    <m:t>+</m:t>
                  </m:r>
                  <m:r>
                    <w:rPr>
                      <w:rFonts w:ascii="Cambria Math" w:hAnsi="Cambria Math"/>
                      <w:lang w:val="en-US" w:eastAsia="zh-CN"/>
                    </w:rPr>
                    <m:t>T</m:t>
                  </m:r>
                </m:e>
                <m:sub>
                  <m:r>
                    <m:rPr>
                      <m:sty m:val="p"/>
                    </m:rPr>
                    <w:rPr>
                      <w:rFonts w:ascii="Cambria Math" w:hAnsi="Cambria Math"/>
                      <w:lang w:val="en-US" w:eastAsia="zh-CN"/>
                    </w:rPr>
                    <m:t>BWPswitchDelayRRC</m:t>
                  </m:r>
                </m:sub>
              </m:sSub>
            </m:num>
            <m:den>
              <m:r>
                <m:rPr>
                  <m:sty m:val="p"/>
                </m:rPr>
                <w:rPr>
                  <w:rFonts w:ascii="Cambria Math" w:hAnsi="Cambria Math"/>
                  <w:lang w:val="en-US" w:eastAsia="zh-CN"/>
                </w:rPr>
                <m:t>NR Slot length</m:t>
              </m:r>
            </m:den>
          </m:f>
        </m:oMath>
        <w:r>
          <w:rPr>
            <w:lang w:eastAsia="zh-CN"/>
          </w:rPr>
          <w:t>.</w:t>
        </w:r>
      </w:ins>
    </w:p>
    <w:p w:rsidR="00644FEB" w:rsidRDefault="00CF6C33">
      <w:pPr>
        <w:pStyle w:val="B10"/>
        <w:rPr>
          <w:ins w:id="5987" w:author="Huawei" w:date="2024-02-02T15:20:00Z"/>
          <w:lang w:eastAsia="zh-CN"/>
        </w:rPr>
      </w:pPr>
      <w:ins w:id="5988" w:author="Huawei" w:date="2024-02-02T15:20:00Z">
        <w:r>
          <w:rPr>
            <w:lang w:eastAsia="zh-CN"/>
          </w:rPr>
          <w:tab/>
          <w:t>T</w:t>
        </w:r>
        <w:r>
          <w:rPr>
            <w:vertAlign w:val="subscript"/>
            <w:lang w:eastAsia="zh-CN"/>
          </w:rPr>
          <w:t xml:space="preserve">RRCprocessingDelay </w:t>
        </w:r>
        <w:r>
          <w:rPr>
            <w:lang w:eastAsia="zh-CN"/>
          </w:rPr>
          <w:t>and T</w:t>
        </w:r>
        <w:r>
          <w:rPr>
            <w:vertAlign w:val="subscript"/>
            <w:lang w:eastAsia="zh-CN"/>
          </w:rPr>
          <w:t>BWPswitchDelayRRC</w:t>
        </w:r>
        <w:r>
          <w:rPr>
            <w:lang w:eastAsia="zh-CN"/>
          </w:rPr>
          <w:t xml:space="preserve"> are defined in clause 8.6.3.</w:t>
        </w:r>
      </w:ins>
    </w:p>
    <w:p w:rsidR="00644FEB" w:rsidRDefault="00CF6C33">
      <w:pPr>
        <w:rPr>
          <w:ins w:id="5989" w:author="CMCC-shiyuan-0228" w:date="2024-02-29T21:54:00Z"/>
          <w:lang w:eastAsia="zh-CN"/>
        </w:rPr>
      </w:pPr>
      <w:ins w:id="5990" w:author="Huawei" w:date="2024-02-02T15:20:00Z">
        <w:r>
          <w:rPr>
            <w:lang w:eastAsia="zh-CN"/>
          </w:rPr>
          <w:t>The test equipment verifies the DL BWP switch time in Cell by counting the time from the time when the RRC Reconfiguration message including updated BWP configuration is sent till the t</w:t>
        </w:r>
        <w:r>
          <w:rPr>
            <w:lang w:eastAsia="zh-CN"/>
          </w:rPr>
          <w:t>ime when a vaild ACK/NACK is received is received.</w:t>
        </w:r>
      </w:ins>
    </w:p>
    <w:p w:rsidR="00644FEB" w:rsidRDefault="00CF6C33">
      <w:pPr>
        <w:rPr>
          <w:ins w:id="5991" w:author="CMCC-shiyuan-0228" w:date="2024-02-29T21:54:00Z"/>
          <w:lang w:val="en-US" w:eastAsia="zh-CN"/>
        </w:rPr>
      </w:pPr>
      <w:ins w:id="5992" w:author="CMCC-shiyuan-0228" w:date="2024-02-29T21:54:00Z">
        <w:r>
          <w:rPr>
            <w:rFonts w:hint="eastAsia"/>
            <w:lang w:val="en-US" w:eastAsia="zh-CN"/>
          </w:rPr>
          <w:t>UE positioning and UE speed are set by AT command. UE speed is 0km/h, UE specific positioning is emulated by test system.</w:t>
        </w:r>
      </w:ins>
    </w:p>
    <w:p w:rsidR="00644FEB" w:rsidRDefault="00CF6C33">
      <w:pPr>
        <w:rPr>
          <w:ins w:id="5993" w:author="CMCC-shiyuan-0228" w:date="2024-02-29T21:54:00Z"/>
          <w:lang w:val="en-US" w:eastAsia="zh-CN"/>
        </w:rPr>
      </w:pPr>
      <w:ins w:id="5994" w:author="CMCC-shiyuan-0228" w:date="2024-02-29T21:54:00Z">
        <w:r>
          <w:rPr>
            <w:rFonts w:eastAsia="等线" w:hint="eastAsia"/>
            <w:lang w:val="en-US" w:eastAsia="zh-CN"/>
          </w:rPr>
          <w:t xml:space="preserve">The </w:t>
        </w:r>
        <w:r>
          <w:rPr>
            <w:rFonts w:eastAsia="宋体" w:hint="eastAsia"/>
            <w:lang w:val="en-US" w:eastAsia="zh-CN"/>
          </w:rPr>
          <w:t>specific gNB reference location is emulated by test system.</w:t>
        </w:r>
      </w:ins>
    </w:p>
    <w:p w:rsidR="00644FEB" w:rsidRDefault="00644FEB">
      <w:pPr>
        <w:rPr>
          <w:ins w:id="5995" w:author="Huawei" w:date="2024-02-02T15:20:00Z"/>
          <w:lang w:eastAsia="zh-CN"/>
        </w:rPr>
      </w:pPr>
    </w:p>
    <w:p w:rsidR="00644FEB" w:rsidRDefault="00CF6C33">
      <w:pPr>
        <w:pStyle w:val="TH"/>
        <w:rPr>
          <w:ins w:id="5996" w:author="Huawei" w:date="2024-02-02T15:20:00Z"/>
        </w:rPr>
      </w:pPr>
      <w:ins w:id="5997" w:author="Huawei" w:date="2024-02-02T15:20:00Z">
        <w:r>
          <w:t>Table A.</w:t>
        </w:r>
      </w:ins>
      <w:ins w:id="5998" w:author="Huawei" w:date="2024-02-02T15:23:00Z">
        <w:r>
          <w:t>X1.Y1.Z3</w:t>
        </w:r>
      </w:ins>
      <w:ins w:id="5999" w:author="Huawei" w:date="2024-02-02T15:20:00Z">
        <w:r>
          <w:t>.2.1.1-1: DL BWP switch supported test configurations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44FEB">
        <w:trPr>
          <w:ins w:id="6000" w:author="Huawei" w:date="2024-02-02T15:20:00Z"/>
        </w:trPr>
        <w:tc>
          <w:tcPr>
            <w:tcW w:w="2273" w:type="dxa"/>
            <w:shd w:val="clear" w:color="auto" w:fill="auto"/>
          </w:tcPr>
          <w:p w:rsidR="00644FEB" w:rsidRDefault="00CF6C33">
            <w:pPr>
              <w:pStyle w:val="TAH"/>
              <w:rPr>
                <w:ins w:id="6001" w:author="Huawei" w:date="2024-02-02T15:20:00Z"/>
              </w:rPr>
            </w:pPr>
            <w:ins w:id="6002" w:author="Huawei" w:date="2024-02-02T15:20:00Z">
              <w:r>
                <w:t>Config</w:t>
              </w:r>
            </w:ins>
          </w:p>
        </w:tc>
        <w:tc>
          <w:tcPr>
            <w:tcW w:w="7077" w:type="dxa"/>
            <w:shd w:val="clear" w:color="auto" w:fill="auto"/>
          </w:tcPr>
          <w:p w:rsidR="00644FEB" w:rsidRDefault="00CF6C33">
            <w:pPr>
              <w:pStyle w:val="TAH"/>
              <w:rPr>
                <w:ins w:id="6003" w:author="Huawei" w:date="2024-02-02T15:20:00Z"/>
              </w:rPr>
            </w:pPr>
            <w:ins w:id="6004" w:author="Huawei" w:date="2024-02-02T15:20:00Z">
              <w:r>
                <w:t>Description</w:t>
              </w:r>
            </w:ins>
          </w:p>
        </w:tc>
      </w:tr>
      <w:tr w:rsidR="00644FEB">
        <w:trPr>
          <w:ins w:id="6005" w:author="Huawei" w:date="2024-02-02T15:20:00Z"/>
        </w:trPr>
        <w:tc>
          <w:tcPr>
            <w:tcW w:w="2273" w:type="dxa"/>
            <w:shd w:val="clear" w:color="auto" w:fill="auto"/>
          </w:tcPr>
          <w:p w:rsidR="00644FEB" w:rsidRDefault="00CF6C33">
            <w:pPr>
              <w:pStyle w:val="TAL"/>
              <w:rPr>
                <w:ins w:id="6006" w:author="Huawei" w:date="2024-02-02T15:20:00Z"/>
              </w:rPr>
            </w:pPr>
            <w:ins w:id="6007" w:author="Huawei" w:date="2024-02-02T15:20:00Z">
              <w:r>
                <w:t>1</w:t>
              </w:r>
            </w:ins>
          </w:p>
        </w:tc>
        <w:tc>
          <w:tcPr>
            <w:tcW w:w="7077" w:type="dxa"/>
            <w:shd w:val="clear" w:color="auto" w:fill="auto"/>
          </w:tcPr>
          <w:p w:rsidR="00644FEB" w:rsidRDefault="00CF6C33">
            <w:pPr>
              <w:pStyle w:val="TAL"/>
              <w:rPr>
                <w:ins w:id="6008" w:author="Huawei" w:date="2024-02-02T15:20:00Z"/>
              </w:rPr>
            </w:pPr>
            <w:ins w:id="6009" w:author="Huawei" w:date="2024-02-02T15:20:00Z">
              <w:r>
                <w:t>NR 15 kHz SSB SCS, 10 MHz bandwidth, FDD duplex mode</w:t>
              </w:r>
            </w:ins>
          </w:p>
        </w:tc>
      </w:tr>
      <w:tr w:rsidR="00644FEB">
        <w:trPr>
          <w:ins w:id="6010" w:author="Huawei" w:date="2024-02-02T15:20:00Z"/>
        </w:trPr>
        <w:tc>
          <w:tcPr>
            <w:tcW w:w="2273" w:type="dxa"/>
            <w:shd w:val="clear" w:color="auto" w:fill="auto"/>
          </w:tcPr>
          <w:p w:rsidR="00644FEB" w:rsidRDefault="00CF6C33">
            <w:pPr>
              <w:pStyle w:val="TAL"/>
              <w:rPr>
                <w:ins w:id="6011" w:author="Huawei" w:date="2024-02-02T15:20:00Z"/>
              </w:rPr>
            </w:pPr>
            <w:ins w:id="6012" w:author="Huawei" w:date="2024-02-02T15:20:00Z">
              <w:r>
                <w:t>2</w:t>
              </w:r>
            </w:ins>
          </w:p>
        </w:tc>
        <w:tc>
          <w:tcPr>
            <w:tcW w:w="7077" w:type="dxa"/>
            <w:shd w:val="clear" w:color="auto" w:fill="auto"/>
          </w:tcPr>
          <w:p w:rsidR="00644FEB" w:rsidRDefault="00CF6C33">
            <w:pPr>
              <w:pStyle w:val="TAL"/>
              <w:rPr>
                <w:ins w:id="6013" w:author="Huawei" w:date="2024-02-02T15:20:00Z"/>
              </w:rPr>
            </w:pPr>
            <w:ins w:id="6014" w:author="Huawei" w:date="2024-02-02T15:20:00Z">
              <w:r>
                <w:t>NR 15 kHz SSB SCS, 10 MHz bandwidth, TDD duplex mode</w:t>
              </w:r>
            </w:ins>
          </w:p>
        </w:tc>
      </w:tr>
      <w:tr w:rsidR="00644FEB">
        <w:trPr>
          <w:ins w:id="6015" w:author="Huawei" w:date="2024-02-02T15:20:00Z"/>
        </w:trPr>
        <w:tc>
          <w:tcPr>
            <w:tcW w:w="2273" w:type="dxa"/>
            <w:shd w:val="clear" w:color="auto" w:fill="auto"/>
          </w:tcPr>
          <w:p w:rsidR="00644FEB" w:rsidRDefault="00CF6C33">
            <w:pPr>
              <w:pStyle w:val="TAL"/>
              <w:rPr>
                <w:ins w:id="6016" w:author="Huawei" w:date="2024-02-02T15:20:00Z"/>
              </w:rPr>
            </w:pPr>
            <w:ins w:id="6017" w:author="Huawei" w:date="2024-02-02T15:20:00Z">
              <w:r>
                <w:t>3</w:t>
              </w:r>
            </w:ins>
          </w:p>
        </w:tc>
        <w:tc>
          <w:tcPr>
            <w:tcW w:w="7077" w:type="dxa"/>
            <w:shd w:val="clear" w:color="auto" w:fill="auto"/>
          </w:tcPr>
          <w:p w:rsidR="00644FEB" w:rsidRDefault="00CF6C33">
            <w:pPr>
              <w:pStyle w:val="TAL"/>
              <w:rPr>
                <w:ins w:id="6018" w:author="Huawei" w:date="2024-02-02T15:20:00Z"/>
              </w:rPr>
            </w:pPr>
            <w:ins w:id="6019" w:author="Huawei" w:date="2024-02-02T15:20:00Z">
              <w:r>
                <w:t>NR 30kHz SSB SCS, 40 MHz bandwidth, TDD duplex mode</w:t>
              </w:r>
            </w:ins>
          </w:p>
        </w:tc>
      </w:tr>
      <w:tr w:rsidR="00644FEB">
        <w:trPr>
          <w:ins w:id="6020" w:author="Huawei" w:date="2024-02-02T15:20:00Z"/>
        </w:trPr>
        <w:tc>
          <w:tcPr>
            <w:tcW w:w="9350" w:type="dxa"/>
            <w:gridSpan w:val="2"/>
            <w:shd w:val="clear" w:color="auto" w:fill="auto"/>
          </w:tcPr>
          <w:p w:rsidR="00644FEB" w:rsidRDefault="00CF6C33">
            <w:pPr>
              <w:pStyle w:val="TAN"/>
              <w:rPr>
                <w:ins w:id="6021" w:author="Huawei" w:date="2024-02-02T15:20:00Z"/>
              </w:rPr>
            </w:pPr>
            <w:ins w:id="6022" w:author="Huawei" w:date="2024-02-02T15:20:00Z">
              <w:r>
                <w:t>Note 1:</w:t>
              </w:r>
              <w:r>
                <w:tab/>
                <w:t>The UE is only required to be tested in one of the supported test configurations</w:t>
              </w:r>
            </w:ins>
          </w:p>
        </w:tc>
      </w:tr>
    </w:tbl>
    <w:p w:rsidR="00644FEB" w:rsidRDefault="00644FEB">
      <w:pPr>
        <w:rPr>
          <w:ins w:id="6023" w:author="Huawei" w:date="2024-02-02T15:20:00Z"/>
        </w:rPr>
      </w:pPr>
    </w:p>
    <w:p w:rsidR="00644FEB" w:rsidRDefault="00CF6C33">
      <w:pPr>
        <w:pStyle w:val="TH"/>
        <w:rPr>
          <w:ins w:id="6024" w:author="Huawei" w:date="2024-02-02T15:20:00Z"/>
        </w:rPr>
      </w:pPr>
      <w:ins w:id="6025" w:author="Huawei" w:date="2024-02-02T15:20:00Z">
        <w:r>
          <w:t>Table A.</w:t>
        </w:r>
      </w:ins>
      <w:ins w:id="6026" w:author="Huawei" w:date="2024-02-02T15:23:00Z">
        <w:r>
          <w:t>X1.Y1.Z3</w:t>
        </w:r>
      </w:ins>
      <w:ins w:id="6027" w:author="Huawei" w:date="2024-02-02T15:20:00Z">
        <w:r>
          <w:t>.2.1.1-2: General test parameters for DL BWP switch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4FEB">
        <w:trPr>
          <w:cantSplit/>
          <w:jc w:val="center"/>
          <w:ins w:id="6028"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H"/>
              <w:rPr>
                <w:ins w:id="6029" w:author="Huawei" w:date="2024-02-02T15:20:00Z"/>
                <w:lang w:eastAsia="ja-JP"/>
              </w:rPr>
            </w:pPr>
            <w:ins w:id="6030" w:author="Huawei" w:date="2024-02-02T15:20:00Z">
              <w:r>
                <w:t>Parameter</w:t>
              </w:r>
            </w:ins>
          </w:p>
        </w:tc>
        <w:tc>
          <w:tcPr>
            <w:tcW w:w="709" w:type="dxa"/>
            <w:tcBorders>
              <w:top w:val="single" w:sz="4" w:space="0" w:color="auto"/>
              <w:left w:val="single" w:sz="4" w:space="0" w:color="auto"/>
              <w:bottom w:val="single" w:sz="4" w:space="0" w:color="auto"/>
              <w:right w:val="single" w:sz="4" w:space="0" w:color="auto"/>
            </w:tcBorders>
          </w:tcPr>
          <w:p w:rsidR="00644FEB" w:rsidRDefault="00CF6C33">
            <w:pPr>
              <w:pStyle w:val="TAH"/>
              <w:rPr>
                <w:ins w:id="6031" w:author="Huawei" w:date="2024-02-02T15:20:00Z"/>
                <w:lang w:eastAsia="ja-JP"/>
              </w:rPr>
            </w:pPr>
            <w:ins w:id="6032" w:author="Huawei" w:date="2024-02-02T15:20:00Z">
              <w:r>
                <w:t>Unit</w:t>
              </w:r>
            </w:ins>
          </w:p>
        </w:tc>
        <w:tc>
          <w:tcPr>
            <w:tcW w:w="2977" w:type="dxa"/>
            <w:tcBorders>
              <w:top w:val="single" w:sz="4" w:space="0" w:color="auto"/>
              <w:left w:val="single" w:sz="4" w:space="0" w:color="auto"/>
              <w:bottom w:val="single" w:sz="4" w:space="0" w:color="auto"/>
              <w:right w:val="single" w:sz="4" w:space="0" w:color="auto"/>
            </w:tcBorders>
          </w:tcPr>
          <w:p w:rsidR="00644FEB" w:rsidRDefault="00CF6C33">
            <w:pPr>
              <w:pStyle w:val="TAH"/>
              <w:rPr>
                <w:ins w:id="6033" w:author="Huawei" w:date="2024-02-02T15:20:00Z"/>
                <w:lang w:eastAsia="ja-JP"/>
              </w:rPr>
            </w:pPr>
            <w:ins w:id="6034" w:author="Huawei" w:date="2024-02-02T15:20:00Z">
              <w:r>
                <w:t>Value</w:t>
              </w:r>
            </w:ins>
          </w:p>
        </w:tc>
        <w:tc>
          <w:tcPr>
            <w:tcW w:w="3652" w:type="dxa"/>
            <w:tcBorders>
              <w:top w:val="single" w:sz="4" w:space="0" w:color="auto"/>
              <w:left w:val="single" w:sz="4" w:space="0" w:color="auto"/>
              <w:bottom w:val="single" w:sz="4" w:space="0" w:color="auto"/>
              <w:right w:val="single" w:sz="4" w:space="0" w:color="auto"/>
            </w:tcBorders>
          </w:tcPr>
          <w:p w:rsidR="00644FEB" w:rsidRDefault="00CF6C33">
            <w:pPr>
              <w:pStyle w:val="TAH"/>
              <w:rPr>
                <w:ins w:id="6035" w:author="Huawei" w:date="2024-02-02T15:20:00Z"/>
                <w:lang w:eastAsia="ja-JP"/>
              </w:rPr>
            </w:pPr>
            <w:ins w:id="6036" w:author="Huawei" w:date="2024-02-02T15:20:00Z">
              <w:r>
                <w:t>Comment</w:t>
              </w:r>
            </w:ins>
          </w:p>
        </w:tc>
      </w:tr>
      <w:tr w:rsidR="00644FEB">
        <w:trPr>
          <w:cantSplit/>
          <w:jc w:val="center"/>
          <w:ins w:id="6037"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038" w:author="Huawei" w:date="2024-02-02T15:20:00Z"/>
              </w:rPr>
            </w:pPr>
            <w:ins w:id="6039" w:author="Huawei" w:date="2024-02-02T15:20:00Z">
              <w: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6040"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041" w:author="Huawei" w:date="2024-02-02T15:20:00Z"/>
              </w:rPr>
            </w:pPr>
            <w:ins w:id="6042" w:author="Huawei" w:date="2024-02-02T15:20:00Z">
              <w:r>
                <w:t>1</w:t>
              </w:r>
            </w:ins>
          </w:p>
        </w:tc>
        <w:tc>
          <w:tcPr>
            <w:tcW w:w="3652" w:type="dxa"/>
            <w:tcBorders>
              <w:top w:val="single" w:sz="4" w:space="0" w:color="auto"/>
              <w:left w:val="single" w:sz="4" w:space="0" w:color="auto"/>
              <w:bottom w:val="single" w:sz="4" w:space="0" w:color="auto"/>
              <w:right w:val="single" w:sz="4" w:space="0" w:color="auto"/>
            </w:tcBorders>
          </w:tcPr>
          <w:p w:rsidR="00644FEB" w:rsidRDefault="00CF6C33">
            <w:pPr>
              <w:pStyle w:val="TAL"/>
              <w:rPr>
                <w:ins w:id="6043" w:author="Huawei" w:date="2024-02-02T15:20:00Z"/>
              </w:rPr>
            </w:pPr>
            <w:ins w:id="6044" w:author="Huawei" w:date="2024-02-02T15:20:00Z">
              <w:r>
                <w:t>One NR radio channel is used</w:t>
              </w:r>
              <w:r>
                <w:t xml:space="preserve"> for this test</w:t>
              </w:r>
            </w:ins>
          </w:p>
        </w:tc>
      </w:tr>
      <w:tr w:rsidR="00644FEB">
        <w:trPr>
          <w:cantSplit/>
          <w:jc w:val="center"/>
          <w:ins w:id="6045"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046" w:author="Huawei" w:date="2024-02-02T15:20:00Z"/>
                <w:lang w:eastAsia="ja-JP"/>
              </w:rPr>
            </w:pPr>
            <w:ins w:id="6047" w:author="Huawei" w:date="2024-02-02T15:20:00Z">
              <w: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6048"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049" w:author="Huawei" w:date="2024-02-02T15:20:00Z"/>
                <w:lang w:eastAsia="ja-JP"/>
              </w:rPr>
            </w:pPr>
            <w:ins w:id="6050" w:author="Huawei" w:date="2024-02-02T15:20:00Z">
              <w:r>
                <w:t>Cell 1</w:t>
              </w:r>
            </w:ins>
          </w:p>
        </w:tc>
        <w:tc>
          <w:tcPr>
            <w:tcW w:w="3652" w:type="dxa"/>
            <w:tcBorders>
              <w:top w:val="single" w:sz="4" w:space="0" w:color="auto"/>
              <w:left w:val="single" w:sz="4" w:space="0" w:color="auto"/>
              <w:bottom w:val="single" w:sz="4" w:space="0" w:color="auto"/>
              <w:right w:val="single" w:sz="4" w:space="0" w:color="auto"/>
            </w:tcBorders>
          </w:tcPr>
          <w:p w:rsidR="00644FEB" w:rsidRDefault="00CF6C33">
            <w:pPr>
              <w:pStyle w:val="TAL"/>
              <w:rPr>
                <w:ins w:id="6051" w:author="Huawei" w:date="2024-02-02T15:20:00Z"/>
                <w:lang w:eastAsia="ja-JP"/>
              </w:rPr>
            </w:pPr>
            <w:ins w:id="6052" w:author="Huawei" w:date="2024-02-02T15:20:00Z">
              <w:r>
                <w:t>Cell on RF channel number 1.</w:t>
              </w:r>
            </w:ins>
          </w:p>
        </w:tc>
      </w:tr>
      <w:tr w:rsidR="00644FEB">
        <w:trPr>
          <w:cantSplit/>
          <w:jc w:val="center"/>
          <w:ins w:id="6053"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054" w:author="Huawei" w:date="2024-02-02T15:20:00Z"/>
                <w:lang w:eastAsia="ja-JP"/>
              </w:rPr>
            </w:pPr>
            <w:ins w:id="6055" w:author="Huawei" w:date="2024-02-02T15:20: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6056"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057" w:author="Huawei" w:date="2024-02-02T15:20:00Z"/>
                <w:lang w:eastAsia="ja-JP"/>
              </w:rPr>
            </w:pPr>
            <w:ins w:id="6058" w:author="Huawei" w:date="2024-02-02T15:20:00Z">
              <w:r>
                <w:t>Normal</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6059" w:author="Huawei" w:date="2024-02-02T15:20:00Z"/>
                <w:lang w:eastAsia="ja-JP"/>
              </w:rPr>
            </w:pPr>
          </w:p>
        </w:tc>
      </w:tr>
      <w:tr w:rsidR="00644FEB">
        <w:trPr>
          <w:cantSplit/>
          <w:jc w:val="center"/>
          <w:ins w:id="6060"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061" w:author="Huawei" w:date="2024-02-02T15:20:00Z"/>
                <w:rFonts w:cs="Arial"/>
                <w:lang w:eastAsia="ja-JP"/>
              </w:rPr>
            </w:pPr>
            <w:ins w:id="6062" w:author="Huawei" w:date="2024-02-02T15:20: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6063" w:author="Huawei" w:date="2024-02-02T15:2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064" w:author="Huawei" w:date="2024-02-02T15:20:00Z"/>
                <w:lang w:eastAsia="ja-JP"/>
              </w:rPr>
            </w:pPr>
            <w:ins w:id="6065" w:author="Huawei" w:date="2024-02-02T15:20:00Z">
              <w:r>
                <w:t>OFF</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6066" w:author="Huawei" w:date="2024-02-02T15:20:00Z"/>
                <w:lang w:eastAsia="ja-JP"/>
              </w:rPr>
            </w:pPr>
          </w:p>
        </w:tc>
      </w:tr>
      <w:tr w:rsidR="00644FEB">
        <w:trPr>
          <w:cantSplit/>
          <w:jc w:val="center"/>
          <w:ins w:id="6067"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068" w:author="Huawei" w:date="2024-02-02T15:20:00Z"/>
              </w:rPr>
            </w:pPr>
            <w:ins w:id="6069" w:author="Huawei" w:date="2024-02-02T15:20:00Z">
              <w:r>
                <w:t>PDCCH and PDSCH maximum number of HARQ transmission</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6070" w:author="Huawei" w:date="2024-02-02T15:20:00Z"/>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071" w:author="Huawei" w:date="2024-02-02T15:20:00Z"/>
                <w:lang w:eastAsia="ja-JP"/>
              </w:rPr>
            </w:pPr>
            <w:ins w:id="6072" w:author="Huawei" w:date="2024-02-02T15:20:00Z">
              <w:r>
                <w:rPr>
                  <w:lang w:eastAsia="ja-JP"/>
                </w:rPr>
                <w:t>1</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6073" w:author="Huawei" w:date="2024-02-02T15:20:00Z"/>
                <w:lang w:eastAsia="ja-JP"/>
              </w:rPr>
            </w:pPr>
          </w:p>
        </w:tc>
      </w:tr>
      <w:tr w:rsidR="00644FEB">
        <w:trPr>
          <w:cantSplit/>
          <w:jc w:val="center"/>
          <w:ins w:id="6074" w:author="Huawei" w:date="2024-02-02T15:20: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075" w:author="Huawei" w:date="2024-02-02T15:20:00Z"/>
                <w:lang w:eastAsia="ja-JP"/>
              </w:rPr>
            </w:pPr>
            <w:ins w:id="6076" w:author="Huawei" w:date="2024-02-02T15:20:00Z">
              <w:r>
                <w:t>T1</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077" w:author="Huawei" w:date="2024-02-02T15:20:00Z"/>
                <w:lang w:eastAsia="ja-JP"/>
              </w:rPr>
            </w:pPr>
            <w:ins w:id="6078" w:author="Huawei" w:date="2024-02-02T15:20:00Z">
              <w:r>
                <w:t>s</w:t>
              </w:r>
            </w:ins>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079" w:author="Huawei" w:date="2024-02-02T15:20:00Z"/>
                <w:lang w:eastAsia="ja-JP"/>
              </w:rPr>
            </w:pPr>
            <w:ins w:id="6080" w:author="Huawei" w:date="2024-02-02T15:20: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6081" w:author="Huawei" w:date="2024-02-02T15:20:00Z"/>
                <w:lang w:eastAsia="ja-JP"/>
              </w:rPr>
            </w:pPr>
          </w:p>
        </w:tc>
      </w:tr>
    </w:tbl>
    <w:p w:rsidR="00644FEB" w:rsidRDefault="00644FEB">
      <w:pPr>
        <w:rPr>
          <w:ins w:id="6082" w:author="Huawei" w:date="2024-02-02T15:20:00Z"/>
        </w:rPr>
      </w:pPr>
    </w:p>
    <w:p w:rsidR="00644FEB" w:rsidRDefault="00CF6C33">
      <w:pPr>
        <w:pStyle w:val="TH"/>
        <w:rPr>
          <w:ins w:id="6083" w:author="Huawei" w:date="2024-02-02T15:20:00Z"/>
        </w:rPr>
      </w:pPr>
      <w:ins w:id="6084" w:author="Huawei" w:date="2024-02-02T15:20:00Z">
        <w:r>
          <w:t>Table A.</w:t>
        </w:r>
      </w:ins>
      <w:ins w:id="6085" w:author="Huawei" w:date="2024-02-02T15:23:00Z">
        <w:r>
          <w:t>X1.Y1.Z3</w:t>
        </w:r>
      </w:ins>
      <w:ins w:id="6086" w:author="Huawei" w:date="2024-02-02T15:20:00Z">
        <w:r>
          <w:t xml:space="preserve">.2.1.1-3: NR Cell specific test parameters for DL BWP switch in SA </w:t>
        </w:r>
        <w:r>
          <w:t>scenario</w:t>
        </w:r>
      </w:ins>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068"/>
        <w:gridCol w:w="1558"/>
        <w:gridCol w:w="1133"/>
        <w:gridCol w:w="2266"/>
      </w:tblGrid>
      <w:tr w:rsidR="00644FEB">
        <w:trPr>
          <w:cantSplit/>
          <w:trHeight w:val="187"/>
          <w:jc w:val="center"/>
          <w:ins w:id="6087"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H"/>
              <w:rPr>
                <w:ins w:id="6088" w:author="Huawei" w:date="2024-02-02T15:20:00Z"/>
              </w:rPr>
            </w:pPr>
            <w:ins w:id="6089" w:author="Huawei" w:date="2024-02-02T15:20:00Z">
              <w:r>
                <w:t>Parameter</w:t>
              </w:r>
            </w:ins>
          </w:p>
        </w:tc>
        <w:tc>
          <w:tcPr>
            <w:tcW w:w="1133" w:type="dxa"/>
            <w:tcBorders>
              <w:top w:val="single" w:sz="4" w:space="0" w:color="auto"/>
              <w:left w:val="single" w:sz="4" w:space="0" w:color="auto"/>
              <w:bottom w:val="single" w:sz="4" w:space="0" w:color="auto"/>
              <w:right w:val="single" w:sz="4" w:space="0" w:color="auto"/>
            </w:tcBorders>
          </w:tcPr>
          <w:p w:rsidR="00644FEB" w:rsidRDefault="00CF6C33">
            <w:pPr>
              <w:pStyle w:val="TAH"/>
              <w:rPr>
                <w:ins w:id="6090" w:author="Huawei" w:date="2024-02-02T15:20:00Z"/>
              </w:rPr>
            </w:pPr>
            <w:ins w:id="6091" w:author="Huawei" w:date="2024-02-02T15:20:00Z">
              <w:r>
                <w:t>Unit</w:t>
              </w:r>
            </w:ins>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H"/>
              <w:rPr>
                <w:ins w:id="6092" w:author="Huawei" w:date="2024-02-02T15:20:00Z"/>
                <w:lang w:eastAsia="zh-CN"/>
              </w:rPr>
            </w:pPr>
            <w:ins w:id="6093" w:author="Huawei" w:date="2024-02-02T15:20:00Z">
              <w:r>
                <w:t>Cell 1</w:t>
              </w:r>
            </w:ins>
          </w:p>
        </w:tc>
      </w:tr>
      <w:tr w:rsidR="00644FEB">
        <w:trPr>
          <w:cantSplit/>
          <w:trHeight w:val="187"/>
          <w:jc w:val="center"/>
          <w:ins w:id="6094"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095" w:author="Huawei" w:date="2024-02-02T15:20:00Z"/>
              </w:rPr>
            </w:pPr>
            <w:ins w:id="6096" w:author="Huawei" w:date="2024-02-02T15:20:00Z">
              <w:r>
                <w:rPr>
                  <w:lang w:eastAsia="zh-CN"/>
                </w:rPr>
                <w:t>Frequency Range</w:t>
              </w:r>
            </w:ins>
          </w:p>
        </w:tc>
        <w:tc>
          <w:tcPr>
            <w:tcW w:w="1133" w:type="dxa"/>
            <w:tcBorders>
              <w:top w:val="single" w:sz="4" w:space="0" w:color="auto"/>
              <w:left w:val="single" w:sz="4" w:space="0" w:color="auto"/>
              <w:bottom w:val="single" w:sz="4" w:space="0" w:color="auto"/>
              <w:right w:val="single" w:sz="4" w:space="0" w:color="auto"/>
            </w:tcBorders>
          </w:tcPr>
          <w:p w:rsidR="00644FEB" w:rsidRDefault="00644FEB">
            <w:pPr>
              <w:pStyle w:val="TAC"/>
              <w:rPr>
                <w:ins w:id="6097"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098" w:author="Huawei" w:date="2024-02-02T15:20:00Z"/>
                <w:rFonts w:cs="v4.2.0"/>
                <w:lang w:eastAsia="zh-CN"/>
              </w:rPr>
            </w:pPr>
            <w:ins w:id="6099" w:author="Huawei" w:date="2024-02-02T15:20:00Z">
              <w:r>
                <w:rPr>
                  <w:rFonts w:cs="v4.2.0"/>
                  <w:lang w:eastAsia="zh-CN"/>
                </w:rPr>
                <w:t>FR1</w:t>
              </w:r>
            </w:ins>
          </w:p>
        </w:tc>
      </w:tr>
      <w:tr w:rsidR="00644FEB">
        <w:trPr>
          <w:cantSplit/>
          <w:trHeight w:val="187"/>
          <w:jc w:val="center"/>
          <w:ins w:id="6100" w:author="Huawei" w:date="2024-02-02T15:20:00Z"/>
        </w:trPr>
        <w:tc>
          <w:tcPr>
            <w:tcW w:w="212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6101" w:author="Huawei" w:date="2024-02-02T15:20:00Z"/>
                <w:lang w:eastAsia="ja-JP"/>
              </w:rPr>
            </w:pPr>
            <w:ins w:id="6102" w:author="Huawei" w:date="2024-02-02T15:20:00Z">
              <w:r>
                <w:t>Duplex mode</w:t>
              </w:r>
            </w:ins>
          </w:p>
        </w:tc>
        <w:tc>
          <w:tcPr>
            <w:tcW w:w="1558"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103" w:author="Huawei" w:date="2024-02-02T15:20:00Z"/>
              </w:rPr>
            </w:pPr>
            <w:ins w:id="6104" w:author="Huawei" w:date="2024-02-02T15:20:00Z">
              <w:r>
                <w:t>Config 1</w:t>
              </w:r>
            </w:ins>
          </w:p>
        </w:tc>
        <w:tc>
          <w:tcPr>
            <w:tcW w:w="1133" w:type="dxa"/>
            <w:tcBorders>
              <w:top w:val="single" w:sz="4" w:space="0" w:color="auto"/>
              <w:left w:val="single" w:sz="4" w:space="0" w:color="auto"/>
              <w:bottom w:val="nil"/>
              <w:right w:val="single" w:sz="4" w:space="0" w:color="auto"/>
            </w:tcBorders>
            <w:shd w:val="clear" w:color="auto" w:fill="auto"/>
          </w:tcPr>
          <w:p w:rsidR="00644FEB" w:rsidRDefault="00644FEB">
            <w:pPr>
              <w:pStyle w:val="TAC"/>
              <w:rPr>
                <w:ins w:id="6105"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106" w:author="Huawei" w:date="2024-02-02T15:20:00Z"/>
              </w:rPr>
            </w:pPr>
            <w:ins w:id="6107" w:author="Huawei" w:date="2024-02-02T15:20:00Z">
              <w:r>
                <w:t>FDD</w:t>
              </w:r>
            </w:ins>
          </w:p>
        </w:tc>
      </w:tr>
      <w:tr w:rsidR="00644FEB">
        <w:trPr>
          <w:cantSplit/>
          <w:trHeight w:val="187"/>
          <w:jc w:val="center"/>
          <w:ins w:id="6108"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109" w:author="Huawei" w:date="2024-02-02T15:20:00Z"/>
              </w:rPr>
            </w:pPr>
          </w:p>
        </w:tc>
        <w:tc>
          <w:tcPr>
            <w:tcW w:w="1558"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110" w:author="Huawei" w:date="2024-02-02T15:20:00Z"/>
              </w:rPr>
            </w:pPr>
            <w:ins w:id="6111" w:author="Huawei" w:date="2024-02-02T15:20:00Z">
              <w:r>
                <w:t>Config 2,3</w:t>
              </w:r>
            </w:ins>
          </w:p>
        </w:tc>
        <w:tc>
          <w:tcPr>
            <w:tcW w:w="1133"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112"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113" w:author="Huawei" w:date="2024-02-02T15:20:00Z"/>
              </w:rPr>
            </w:pPr>
            <w:ins w:id="6114" w:author="Huawei" w:date="2024-02-02T15:20:00Z">
              <w:r>
                <w:t>TDD</w:t>
              </w:r>
            </w:ins>
          </w:p>
        </w:tc>
      </w:tr>
      <w:tr w:rsidR="00644FEB">
        <w:trPr>
          <w:cantSplit/>
          <w:trHeight w:val="187"/>
          <w:jc w:val="center"/>
          <w:ins w:id="6115" w:author="Huawei" w:date="2024-02-02T15:20:00Z"/>
        </w:trPr>
        <w:tc>
          <w:tcPr>
            <w:tcW w:w="212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6116" w:author="Huawei" w:date="2024-02-02T15:20:00Z"/>
              </w:rPr>
            </w:pPr>
            <w:ins w:id="6117" w:author="Huawei" w:date="2024-02-02T15:20:00Z">
              <w: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118" w:author="Huawei" w:date="2024-02-02T15:20:00Z"/>
              </w:rPr>
            </w:pPr>
            <w:ins w:id="6119" w:author="Huawei" w:date="2024-02-02T15:20:00Z">
              <w:r>
                <w:t>Config</w:t>
              </w:r>
              <w:r>
                <w:rPr>
                  <w:rFonts w:eastAsia="Malgun Gothic"/>
                  <w:szCs w:val="18"/>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rsidR="00644FEB" w:rsidRDefault="00644FEB">
            <w:pPr>
              <w:pStyle w:val="TAC"/>
              <w:rPr>
                <w:ins w:id="6120"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121" w:author="Huawei" w:date="2024-02-02T15:20:00Z"/>
              </w:rPr>
            </w:pPr>
            <w:ins w:id="6122" w:author="Huawei" w:date="2024-02-02T15:20:00Z">
              <w:r>
                <w:t>Not Applicable</w:t>
              </w:r>
            </w:ins>
          </w:p>
        </w:tc>
      </w:tr>
      <w:tr w:rsidR="00644FEB">
        <w:trPr>
          <w:cantSplit/>
          <w:trHeight w:val="187"/>
          <w:jc w:val="center"/>
          <w:ins w:id="6123" w:author="Huawei" w:date="2024-02-02T15:20:00Z"/>
        </w:trPr>
        <w:tc>
          <w:tcPr>
            <w:tcW w:w="2126" w:type="dxa"/>
            <w:gridSpan w:val="2"/>
            <w:tcBorders>
              <w:top w:val="nil"/>
              <w:left w:val="single" w:sz="4" w:space="0" w:color="auto"/>
              <w:bottom w:val="nil"/>
              <w:right w:val="single" w:sz="4" w:space="0" w:color="auto"/>
            </w:tcBorders>
            <w:shd w:val="clear" w:color="auto" w:fill="auto"/>
          </w:tcPr>
          <w:p w:rsidR="00644FEB" w:rsidRDefault="00644FEB">
            <w:pPr>
              <w:pStyle w:val="TAL"/>
              <w:rPr>
                <w:ins w:id="6124" w:author="Huawei" w:date="2024-02-02T15:20:00Z"/>
              </w:rPr>
            </w:pPr>
          </w:p>
        </w:tc>
        <w:tc>
          <w:tcPr>
            <w:tcW w:w="1558"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125" w:author="Huawei" w:date="2024-02-02T15:20:00Z"/>
              </w:rPr>
            </w:pPr>
            <w:ins w:id="6126" w:author="Huawei" w:date="2024-02-02T15:20:00Z">
              <w:r>
                <w:t>Config</w:t>
              </w:r>
              <w:r>
                <w:rPr>
                  <w:rFonts w:eastAsia="Malgun Gothic"/>
                  <w:szCs w:val="18"/>
                </w:rPr>
                <w:t xml:space="preserve"> 2</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127"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128" w:author="Huawei" w:date="2024-02-02T15:20:00Z"/>
              </w:rPr>
            </w:pPr>
            <w:ins w:id="6129" w:author="Huawei" w:date="2024-02-02T15:20:00Z">
              <w:r>
                <w:t>TDDConf.1.1</w:t>
              </w:r>
            </w:ins>
          </w:p>
        </w:tc>
      </w:tr>
      <w:tr w:rsidR="00644FEB">
        <w:trPr>
          <w:cantSplit/>
          <w:trHeight w:val="187"/>
          <w:jc w:val="center"/>
          <w:ins w:id="6130"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131" w:author="Huawei" w:date="2024-02-02T15:20:00Z"/>
              </w:rPr>
            </w:pPr>
          </w:p>
        </w:tc>
        <w:tc>
          <w:tcPr>
            <w:tcW w:w="1558"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132" w:author="Huawei" w:date="2024-02-02T15:20:00Z"/>
              </w:rPr>
            </w:pPr>
            <w:ins w:id="6133" w:author="Huawei" w:date="2024-02-02T15:20:00Z">
              <w:r>
                <w:t>Config</w:t>
              </w:r>
              <w:r>
                <w:rPr>
                  <w:rFonts w:eastAsia="Malgun Gothic"/>
                  <w:szCs w:val="18"/>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134"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135" w:author="Huawei" w:date="2024-02-02T15:20:00Z"/>
              </w:rPr>
            </w:pPr>
            <w:ins w:id="6136" w:author="Huawei" w:date="2024-02-02T15:20:00Z">
              <w:r>
                <w:rPr>
                  <w:rFonts w:cs="Arial"/>
                </w:rPr>
                <w:t>TDDConf.2.1</w:t>
              </w:r>
            </w:ins>
          </w:p>
        </w:tc>
      </w:tr>
      <w:tr w:rsidR="00644FEB">
        <w:trPr>
          <w:cantSplit/>
          <w:trHeight w:val="187"/>
          <w:jc w:val="center"/>
          <w:ins w:id="6137" w:author="Huawei" w:date="2024-02-02T15:20:00Z"/>
        </w:trPr>
        <w:tc>
          <w:tcPr>
            <w:tcW w:w="212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6138" w:author="Huawei" w:date="2024-02-02T15:20:00Z"/>
              </w:rPr>
            </w:pPr>
            <w:ins w:id="6139" w:author="Huawei" w:date="2024-02-02T15:20:00Z">
              <w:r>
                <w:t>BW</w:t>
              </w:r>
              <w:r>
                <w:rPr>
                  <w:vertAlign w:val="subscript"/>
                </w:rPr>
                <w:t>channel</w:t>
              </w:r>
            </w:ins>
          </w:p>
        </w:tc>
        <w:tc>
          <w:tcPr>
            <w:tcW w:w="1558"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140" w:author="Huawei" w:date="2024-02-02T15:20:00Z"/>
              </w:rPr>
            </w:pPr>
            <w:ins w:id="6141" w:author="Huawei" w:date="2024-02-02T15:20:00Z">
              <w:r>
                <w:t>Config</w:t>
              </w:r>
              <w:r>
                <w:rPr>
                  <w:rFonts w:eastAsia="Malgun Gothic"/>
                  <w:szCs w:val="18"/>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rsidR="00644FEB" w:rsidRDefault="00644FEB">
            <w:pPr>
              <w:pStyle w:val="TAC"/>
              <w:rPr>
                <w:ins w:id="6142"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143" w:author="Huawei" w:date="2024-02-02T15:20:00Z"/>
                <w:rFonts w:eastAsia="Malgun Gothic"/>
                <w:szCs w:val="18"/>
              </w:rPr>
            </w:pPr>
            <w:ins w:id="6144" w:author="Huawei" w:date="2024-02-02T15:20:00Z">
              <w:r>
                <w:rPr>
                  <w:rFonts w:eastAsia="Malgun Gothic"/>
                  <w:szCs w:val="18"/>
                </w:rPr>
                <w:t>10 MHz: N</w:t>
              </w:r>
              <w:r>
                <w:rPr>
                  <w:rFonts w:eastAsia="Malgun Gothic"/>
                  <w:szCs w:val="18"/>
                  <w:vertAlign w:val="subscript"/>
                </w:rPr>
                <w:t>RB,c</w:t>
              </w:r>
              <w:r>
                <w:rPr>
                  <w:rFonts w:eastAsia="Malgun Gothic"/>
                  <w:szCs w:val="18"/>
                </w:rPr>
                <w:t xml:space="preserve"> = 52</w:t>
              </w:r>
            </w:ins>
          </w:p>
        </w:tc>
      </w:tr>
      <w:tr w:rsidR="00644FEB">
        <w:trPr>
          <w:cantSplit/>
          <w:trHeight w:val="187"/>
          <w:jc w:val="center"/>
          <w:ins w:id="6145" w:author="Huawei" w:date="2024-02-02T15:20:00Z"/>
        </w:trPr>
        <w:tc>
          <w:tcPr>
            <w:tcW w:w="2126" w:type="dxa"/>
            <w:gridSpan w:val="2"/>
            <w:tcBorders>
              <w:top w:val="nil"/>
              <w:left w:val="single" w:sz="4" w:space="0" w:color="auto"/>
              <w:bottom w:val="nil"/>
              <w:right w:val="single" w:sz="4" w:space="0" w:color="auto"/>
            </w:tcBorders>
            <w:shd w:val="clear" w:color="auto" w:fill="auto"/>
          </w:tcPr>
          <w:p w:rsidR="00644FEB" w:rsidRDefault="00644FEB">
            <w:pPr>
              <w:pStyle w:val="TAL"/>
              <w:rPr>
                <w:ins w:id="6146" w:author="Huawei" w:date="2024-02-02T15:20:00Z"/>
              </w:rPr>
            </w:pPr>
          </w:p>
        </w:tc>
        <w:tc>
          <w:tcPr>
            <w:tcW w:w="1558"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147" w:author="Huawei" w:date="2024-02-02T15:20:00Z"/>
              </w:rPr>
            </w:pPr>
            <w:ins w:id="6148" w:author="Huawei" w:date="2024-02-02T15:20:00Z">
              <w:r>
                <w:t>Config</w:t>
              </w:r>
              <w:r>
                <w:rPr>
                  <w:rFonts w:eastAsia="Malgun Gothic"/>
                  <w:szCs w:val="18"/>
                </w:rPr>
                <w:t xml:space="preserve"> 2</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149"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150" w:author="Huawei" w:date="2024-02-02T15:20:00Z"/>
                <w:rFonts w:eastAsia="Malgun Gothic"/>
                <w:szCs w:val="18"/>
              </w:rPr>
            </w:pPr>
            <w:ins w:id="6151" w:author="Huawei" w:date="2024-02-02T15:20:00Z">
              <w:r>
                <w:rPr>
                  <w:rFonts w:eastAsia="Malgun Gothic"/>
                  <w:szCs w:val="18"/>
                </w:rPr>
                <w:t>10 MHz: N</w:t>
              </w:r>
              <w:r>
                <w:rPr>
                  <w:rFonts w:eastAsia="Malgun Gothic"/>
                  <w:szCs w:val="18"/>
                  <w:vertAlign w:val="subscript"/>
                </w:rPr>
                <w:t>RB,c</w:t>
              </w:r>
              <w:r>
                <w:rPr>
                  <w:rFonts w:eastAsia="Malgun Gothic"/>
                  <w:szCs w:val="18"/>
                </w:rPr>
                <w:t xml:space="preserve"> = 52</w:t>
              </w:r>
            </w:ins>
          </w:p>
        </w:tc>
      </w:tr>
      <w:tr w:rsidR="00644FEB">
        <w:trPr>
          <w:cantSplit/>
          <w:trHeight w:val="187"/>
          <w:jc w:val="center"/>
          <w:ins w:id="6152"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153" w:author="Huawei" w:date="2024-02-02T15:20:00Z"/>
              </w:rPr>
            </w:pPr>
          </w:p>
        </w:tc>
        <w:tc>
          <w:tcPr>
            <w:tcW w:w="1558"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154" w:author="Huawei" w:date="2024-02-02T15:20:00Z"/>
              </w:rPr>
            </w:pPr>
            <w:ins w:id="6155" w:author="Huawei" w:date="2024-02-02T15:20:00Z">
              <w:r>
                <w:t>Config</w:t>
              </w:r>
              <w:r>
                <w:rPr>
                  <w:rFonts w:eastAsia="Malgun Gothic"/>
                  <w:szCs w:val="18"/>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156"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157" w:author="Huawei" w:date="2024-02-02T15:20:00Z"/>
                <w:rFonts w:eastAsia="Malgun Gothic"/>
                <w:szCs w:val="18"/>
              </w:rPr>
            </w:pPr>
            <w:ins w:id="6158" w:author="Huawei" w:date="2024-02-02T15:20:00Z">
              <w:r>
                <w:rPr>
                  <w:rFonts w:eastAsia="Malgun Gothic"/>
                  <w:szCs w:val="18"/>
                </w:rPr>
                <w:t>40 MHz: N</w:t>
              </w:r>
              <w:r>
                <w:rPr>
                  <w:rFonts w:eastAsia="Malgun Gothic"/>
                  <w:szCs w:val="18"/>
                  <w:vertAlign w:val="subscript"/>
                </w:rPr>
                <w:t>RB,c</w:t>
              </w:r>
              <w:r>
                <w:rPr>
                  <w:rFonts w:eastAsia="Malgun Gothic"/>
                  <w:szCs w:val="18"/>
                </w:rPr>
                <w:t xml:space="preserve"> = 106</w:t>
              </w:r>
            </w:ins>
          </w:p>
        </w:tc>
      </w:tr>
      <w:tr w:rsidR="00644FEB">
        <w:trPr>
          <w:cantSplit/>
          <w:trHeight w:val="187"/>
          <w:jc w:val="center"/>
          <w:ins w:id="6159"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160" w:author="Huawei" w:date="2024-02-02T15:20:00Z"/>
              </w:rPr>
            </w:pPr>
            <w:ins w:id="6161" w:author="Huawei" w:date="2024-02-02T15:20:00Z">
              <w:r>
                <w:rPr>
                  <w:lang w:eastAsia="zh-CN"/>
                </w:rPr>
                <w:t>Active BWP ID</w:t>
              </w:r>
            </w:ins>
          </w:p>
        </w:tc>
        <w:tc>
          <w:tcPr>
            <w:tcW w:w="1133" w:type="dxa"/>
            <w:tcBorders>
              <w:top w:val="single" w:sz="4" w:space="0" w:color="auto"/>
              <w:left w:val="single" w:sz="4" w:space="0" w:color="auto"/>
              <w:bottom w:val="single" w:sz="4" w:space="0" w:color="auto"/>
              <w:right w:val="single" w:sz="4" w:space="0" w:color="auto"/>
            </w:tcBorders>
          </w:tcPr>
          <w:p w:rsidR="00644FEB" w:rsidRDefault="00644FEB">
            <w:pPr>
              <w:pStyle w:val="TAC"/>
              <w:rPr>
                <w:ins w:id="6162"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163" w:author="Huawei" w:date="2024-02-02T15:20:00Z"/>
              </w:rPr>
            </w:pPr>
            <w:ins w:id="6164" w:author="Huawei" w:date="2024-02-02T15:20:00Z">
              <w:r>
                <w:rPr>
                  <w:rFonts w:cs="v4.2.0"/>
                  <w:lang w:eastAsia="zh-CN"/>
                </w:rPr>
                <w:t>1</w:t>
              </w:r>
            </w:ins>
          </w:p>
        </w:tc>
      </w:tr>
      <w:tr w:rsidR="00644FEB">
        <w:trPr>
          <w:cantSplit/>
          <w:trHeight w:val="187"/>
          <w:jc w:val="center"/>
          <w:ins w:id="6165" w:author="Huawei" w:date="2024-02-02T15:20:00Z"/>
        </w:trPr>
        <w:tc>
          <w:tcPr>
            <w:tcW w:w="2126" w:type="dxa"/>
            <w:gridSpan w:val="2"/>
            <w:tcBorders>
              <w:left w:val="single" w:sz="4" w:space="0" w:color="auto"/>
              <w:bottom w:val="single" w:sz="4" w:space="0" w:color="auto"/>
              <w:right w:val="single" w:sz="4" w:space="0" w:color="auto"/>
            </w:tcBorders>
          </w:tcPr>
          <w:p w:rsidR="00644FEB" w:rsidRDefault="00CF6C33">
            <w:pPr>
              <w:pStyle w:val="TAL"/>
              <w:rPr>
                <w:ins w:id="6166" w:author="Huawei" w:date="2024-02-02T15:20:00Z"/>
              </w:rPr>
            </w:pPr>
            <w:ins w:id="6167" w:author="Huawei" w:date="2024-02-02T15:20:00Z">
              <w:r>
                <w:t>Initial DL BWP Configuration</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168" w:author="Huawei" w:date="2024-02-02T15:20:00Z"/>
              </w:rPr>
            </w:pPr>
            <w:ins w:id="6169" w:author="Huawei" w:date="2024-02-02T15:20:00Z">
              <w:r>
                <w:t>Config</w:t>
              </w:r>
              <w:r>
                <w:rPr>
                  <w:rFonts w:eastAsia="Malgun Gothic"/>
                  <w:szCs w:val="18"/>
                </w:rPr>
                <w:t xml:space="preserve"> 1,</w:t>
              </w:r>
              <w:r>
                <w:rPr>
                  <w:szCs w:val="18"/>
                  <w:lang w:eastAsia="zh-CN"/>
                </w:rPr>
                <w:t>2, 3</w:t>
              </w:r>
            </w:ins>
          </w:p>
        </w:tc>
        <w:tc>
          <w:tcPr>
            <w:tcW w:w="1133" w:type="dxa"/>
            <w:tcBorders>
              <w:left w:val="single" w:sz="4" w:space="0" w:color="auto"/>
              <w:bottom w:val="single" w:sz="4" w:space="0" w:color="auto"/>
              <w:right w:val="single" w:sz="4" w:space="0" w:color="auto"/>
            </w:tcBorders>
          </w:tcPr>
          <w:p w:rsidR="00644FEB" w:rsidRDefault="00644FEB">
            <w:pPr>
              <w:pStyle w:val="TAC"/>
              <w:rPr>
                <w:ins w:id="6170" w:author="Huawei" w:date="2024-02-02T15:20:00Z"/>
              </w:rPr>
            </w:pPr>
          </w:p>
        </w:tc>
        <w:tc>
          <w:tcPr>
            <w:tcW w:w="2266" w:type="dxa"/>
            <w:tcBorders>
              <w:left w:val="single" w:sz="4" w:space="0" w:color="auto"/>
              <w:bottom w:val="single" w:sz="4" w:space="0" w:color="auto"/>
              <w:right w:val="single" w:sz="4" w:space="0" w:color="auto"/>
            </w:tcBorders>
          </w:tcPr>
          <w:p w:rsidR="00644FEB" w:rsidRDefault="00CF6C33">
            <w:pPr>
              <w:pStyle w:val="TAC"/>
              <w:rPr>
                <w:ins w:id="6171" w:author="Huawei" w:date="2024-02-02T15:20:00Z"/>
                <w:rFonts w:cs="v4.2.0"/>
                <w:lang w:eastAsia="zh-CN"/>
              </w:rPr>
            </w:pPr>
            <w:ins w:id="6172" w:author="Huawei" w:date="2024-02-02T15:20:00Z">
              <w:r>
                <w:rPr>
                  <w:lang w:eastAsia="zh-CN"/>
                </w:rPr>
                <w:t>DLBWP.0.2</w:t>
              </w:r>
            </w:ins>
          </w:p>
        </w:tc>
      </w:tr>
      <w:tr w:rsidR="00644FEB">
        <w:trPr>
          <w:cantSplit/>
          <w:trHeight w:val="187"/>
          <w:jc w:val="center"/>
          <w:ins w:id="6173" w:author="Huawei" w:date="2024-02-02T15:20:00Z"/>
        </w:trPr>
        <w:tc>
          <w:tcPr>
            <w:tcW w:w="2126" w:type="dxa"/>
            <w:gridSpan w:val="2"/>
            <w:tcBorders>
              <w:left w:val="single" w:sz="4" w:space="0" w:color="auto"/>
              <w:bottom w:val="single" w:sz="4" w:space="0" w:color="auto"/>
              <w:right w:val="single" w:sz="4" w:space="0" w:color="auto"/>
            </w:tcBorders>
          </w:tcPr>
          <w:p w:rsidR="00644FEB" w:rsidRDefault="00CF6C33">
            <w:pPr>
              <w:pStyle w:val="TAL"/>
              <w:rPr>
                <w:ins w:id="6174" w:author="Huawei" w:date="2024-02-02T15:20:00Z"/>
              </w:rPr>
            </w:pPr>
            <w:ins w:id="6175" w:author="Huawei" w:date="2024-02-02T15:20:00Z">
              <w:r>
                <w:t>Initial UL BWP Configuration</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176" w:author="Huawei" w:date="2024-02-02T15:20:00Z"/>
              </w:rPr>
            </w:pPr>
            <w:ins w:id="6177" w:author="Huawei" w:date="2024-02-02T15:20:00Z">
              <w:r>
                <w:t>Config</w:t>
              </w:r>
              <w:r>
                <w:rPr>
                  <w:rFonts w:eastAsia="Malgun Gothic"/>
                  <w:szCs w:val="18"/>
                </w:rPr>
                <w:t xml:space="preserve"> 1,</w:t>
              </w:r>
              <w:r>
                <w:rPr>
                  <w:szCs w:val="18"/>
                  <w:lang w:eastAsia="zh-CN"/>
                </w:rPr>
                <w:t>2, 3</w:t>
              </w:r>
            </w:ins>
          </w:p>
        </w:tc>
        <w:tc>
          <w:tcPr>
            <w:tcW w:w="1133" w:type="dxa"/>
            <w:tcBorders>
              <w:left w:val="single" w:sz="4" w:space="0" w:color="auto"/>
              <w:bottom w:val="single" w:sz="4" w:space="0" w:color="auto"/>
              <w:right w:val="single" w:sz="4" w:space="0" w:color="auto"/>
            </w:tcBorders>
          </w:tcPr>
          <w:p w:rsidR="00644FEB" w:rsidRDefault="00644FEB">
            <w:pPr>
              <w:pStyle w:val="TAC"/>
              <w:rPr>
                <w:ins w:id="6178" w:author="Huawei" w:date="2024-02-02T15:20:00Z"/>
              </w:rPr>
            </w:pPr>
          </w:p>
        </w:tc>
        <w:tc>
          <w:tcPr>
            <w:tcW w:w="2266" w:type="dxa"/>
            <w:tcBorders>
              <w:left w:val="single" w:sz="4" w:space="0" w:color="auto"/>
              <w:bottom w:val="single" w:sz="4" w:space="0" w:color="auto"/>
              <w:right w:val="single" w:sz="4" w:space="0" w:color="auto"/>
            </w:tcBorders>
          </w:tcPr>
          <w:p w:rsidR="00644FEB" w:rsidRDefault="00CF6C33">
            <w:pPr>
              <w:pStyle w:val="TAC"/>
              <w:rPr>
                <w:ins w:id="6179" w:author="Huawei" w:date="2024-02-02T15:20:00Z"/>
                <w:rFonts w:cs="v4.2.0"/>
                <w:lang w:eastAsia="zh-CN"/>
              </w:rPr>
            </w:pPr>
            <w:ins w:id="6180" w:author="Huawei" w:date="2024-02-02T15:20:00Z">
              <w:r>
                <w:rPr>
                  <w:rFonts w:cs="v4.2.0"/>
                  <w:lang w:eastAsia="zh-CN"/>
                </w:rPr>
                <w:t>ULBWP.0.2</w:t>
              </w:r>
            </w:ins>
          </w:p>
        </w:tc>
      </w:tr>
      <w:tr w:rsidR="00644FEB">
        <w:trPr>
          <w:cantSplit/>
          <w:trHeight w:val="187"/>
          <w:jc w:val="center"/>
          <w:ins w:id="6181" w:author="Huawei" w:date="2024-02-02T15:20:00Z"/>
        </w:trPr>
        <w:tc>
          <w:tcPr>
            <w:tcW w:w="1058" w:type="dxa"/>
            <w:tcBorders>
              <w:top w:val="single" w:sz="4" w:space="0" w:color="auto"/>
              <w:left w:val="single" w:sz="4" w:space="0" w:color="auto"/>
              <w:bottom w:val="nil"/>
              <w:right w:val="single" w:sz="4" w:space="0" w:color="auto"/>
            </w:tcBorders>
            <w:shd w:val="clear" w:color="auto" w:fill="auto"/>
          </w:tcPr>
          <w:p w:rsidR="00644FEB" w:rsidRDefault="00CF6C33">
            <w:pPr>
              <w:pStyle w:val="TAL"/>
              <w:rPr>
                <w:ins w:id="6182" w:author="Huawei" w:date="2024-02-02T15:20:00Z"/>
              </w:rPr>
            </w:pPr>
            <w:ins w:id="6183" w:author="Huawei" w:date="2024-02-02T15:20:00Z">
              <w:r>
                <w:t>Initial Condition</w:t>
              </w:r>
            </w:ins>
          </w:p>
        </w:tc>
        <w:tc>
          <w:tcPr>
            <w:tcW w:w="1068" w:type="dxa"/>
            <w:tcBorders>
              <w:top w:val="single" w:sz="4" w:space="0" w:color="auto"/>
              <w:left w:val="single" w:sz="4" w:space="0" w:color="auto"/>
              <w:right w:val="single" w:sz="4" w:space="0" w:color="auto"/>
            </w:tcBorders>
          </w:tcPr>
          <w:p w:rsidR="00644FEB" w:rsidRDefault="00CF6C33">
            <w:pPr>
              <w:pStyle w:val="TAL"/>
              <w:rPr>
                <w:ins w:id="6184" w:author="Huawei" w:date="2024-02-02T15:20:00Z"/>
              </w:rPr>
            </w:pPr>
            <w:ins w:id="6185" w:author="Huawei" w:date="2024-02-02T15:20:00Z">
              <w:r>
                <w:t>Active DL BWP-1 Configuration</w:t>
              </w:r>
            </w:ins>
          </w:p>
        </w:tc>
        <w:tc>
          <w:tcPr>
            <w:tcW w:w="1558" w:type="dxa"/>
            <w:tcBorders>
              <w:top w:val="single" w:sz="4" w:space="0" w:color="auto"/>
              <w:left w:val="single" w:sz="4" w:space="0" w:color="auto"/>
              <w:right w:val="single" w:sz="4" w:space="0" w:color="auto"/>
            </w:tcBorders>
          </w:tcPr>
          <w:p w:rsidR="00644FEB" w:rsidRDefault="00CF6C33">
            <w:pPr>
              <w:pStyle w:val="TAL"/>
              <w:rPr>
                <w:ins w:id="6186" w:author="Huawei" w:date="2024-02-02T15:20:00Z"/>
              </w:rPr>
            </w:pPr>
            <w:ins w:id="6187" w:author="Huawei" w:date="2024-02-02T15:20:00Z">
              <w:r>
                <w:t>Config</w:t>
              </w:r>
              <w:r>
                <w:rPr>
                  <w:rFonts w:eastAsia="Malgun Gothic"/>
                  <w:szCs w:val="18"/>
                </w:rPr>
                <w:t xml:space="preserve"> 1,</w:t>
              </w:r>
              <w:r>
                <w:rPr>
                  <w:szCs w:val="18"/>
                  <w:lang w:eastAsia="zh-CN"/>
                </w:rPr>
                <w:t xml:space="preserve"> 2, 3</w:t>
              </w:r>
            </w:ins>
          </w:p>
        </w:tc>
        <w:tc>
          <w:tcPr>
            <w:tcW w:w="1133" w:type="dxa"/>
            <w:tcBorders>
              <w:top w:val="single" w:sz="4" w:space="0" w:color="auto"/>
              <w:left w:val="single" w:sz="4" w:space="0" w:color="auto"/>
              <w:right w:val="single" w:sz="4" w:space="0" w:color="auto"/>
            </w:tcBorders>
          </w:tcPr>
          <w:p w:rsidR="00644FEB" w:rsidRDefault="00644FEB">
            <w:pPr>
              <w:pStyle w:val="TAC"/>
              <w:rPr>
                <w:ins w:id="6188" w:author="Huawei" w:date="2024-02-02T15:20:00Z"/>
              </w:rPr>
            </w:pPr>
          </w:p>
        </w:tc>
        <w:tc>
          <w:tcPr>
            <w:tcW w:w="2266" w:type="dxa"/>
            <w:tcBorders>
              <w:top w:val="single" w:sz="4" w:space="0" w:color="auto"/>
              <w:left w:val="single" w:sz="4" w:space="0" w:color="auto"/>
              <w:right w:val="single" w:sz="4" w:space="0" w:color="auto"/>
            </w:tcBorders>
          </w:tcPr>
          <w:p w:rsidR="00644FEB" w:rsidRDefault="00CF6C33">
            <w:pPr>
              <w:pStyle w:val="TAC"/>
              <w:rPr>
                <w:ins w:id="6189" w:author="Huawei" w:date="2024-02-02T15:20:00Z"/>
                <w:rFonts w:cs="v4.2.0"/>
                <w:lang w:eastAsia="zh-CN"/>
              </w:rPr>
            </w:pPr>
            <w:ins w:id="6190" w:author="Huawei" w:date="2024-02-02T15:20:00Z">
              <w:r>
                <w:rPr>
                  <w:rFonts w:cs="v4.2.0"/>
                  <w:lang w:eastAsia="zh-CN"/>
                </w:rPr>
                <w:t>DLBWP.1.3</w:t>
              </w:r>
            </w:ins>
          </w:p>
        </w:tc>
      </w:tr>
      <w:tr w:rsidR="00644FEB">
        <w:trPr>
          <w:cantSplit/>
          <w:trHeight w:val="187"/>
          <w:jc w:val="center"/>
          <w:ins w:id="6191" w:author="Huawei" w:date="2024-02-02T15:20:00Z"/>
        </w:trPr>
        <w:tc>
          <w:tcPr>
            <w:tcW w:w="1058"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6192" w:author="Huawei" w:date="2024-02-02T15:20:00Z"/>
              </w:rPr>
            </w:pPr>
          </w:p>
        </w:tc>
        <w:tc>
          <w:tcPr>
            <w:tcW w:w="1068" w:type="dxa"/>
            <w:tcBorders>
              <w:left w:val="single" w:sz="4" w:space="0" w:color="auto"/>
              <w:right w:val="single" w:sz="4" w:space="0" w:color="auto"/>
            </w:tcBorders>
          </w:tcPr>
          <w:p w:rsidR="00644FEB" w:rsidRDefault="00CF6C33">
            <w:pPr>
              <w:pStyle w:val="TAL"/>
              <w:rPr>
                <w:ins w:id="6193" w:author="Huawei" w:date="2024-02-02T15:20:00Z"/>
              </w:rPr>
            </w:pPr>
            <w:ins w:id="6194" w:author="Huawei" w:date="2024-02-02T15:20:00Z">
              <w:r>
                <w:t xml:space="preserve">Active UL </w:t>
              </w:r>
              <w:r>
                <w:t>BWP-1 Configuration</w:t>
              </w:r>
            </w:ins>
          </w:p>
        </w:tc>
        <w:tc>
          <w:tcPr>
            <w:tcW w:w="1558" w:type="dxa"/>
            <w:tcBorders>
              <w:top w:val="single" w:sz="4" w:space="0" w:color="auto"/>
              <w:left w:val="single" w:sz="4" w:space="0" w:color="auto"/>
              <w:right w:val="single" w:sz="4" w:space="0" w:color="auto"/>
            </w:tcBorders>
          </w:tcPr>
          <w:p w:rsidR="00644FEB" w:rsidRDefault="00CF6C33">
            <w:pPr>
              <w:pStyle w:val="TAL"/>
              <w:rPr>
                <w:ins w:id="6195" w:author="Huawei" w:date="2024-02-02T15:20:00Z"/>
              </w:rPr>
            </w:pPr>
            <w:ins w:id="6196" w:author="Huawei" w:date="2024-02-02T15:20:00Z">
              <w:r>
                <w:rPr>
                  <w:lang w:eastAsia="zh-CN"/>
                </w:rPr>
                <w:t>Config 1, 2, 3</w:t>
              </w:r>
            </w:ins>
          </w:p>
        </w:tc>
        <w:tc>
          <w:tcPr>
            <w:tcW w:w="1133" w:type="dxa"/>
            <w:tcBorders>
              <w:left w:val="single" w:sz="4" w:space="0" w:color="auto"/>
              <w:right w:val="single" w:sz="4" w:space="0" w:color="auto"/>
            </w:tcBorders>
          </w:tcPr>
          <w:p w:rsidR="00644FEB" w:rsidRDefault="00644FEB">
            <w:pPr>
              <w:pStyle w:val="TAC"/>
              <w:rPr>
                <w:ins w:id="6197" w:author="Huawei" w:date="2024-02-02T15:20:00Z"/>
              </w:rPr>
            </w:pPr>
          </w:p>
        </w:tc>
        <w:tc>
          <w:tcPr>
            <w:tcW w:w="2266" w:type="dxa"/>
            <w:tcBorders>
              <w:left w:val="single" w:sz="4" w:space="0" w:color="auto"/>
              <w:right w:val="single" w:sz="4" w:space="0" w:color="auto"/>
            </w:tcBorders>
          </w:tcPr>
          <w:p w:rsidR="00644FEB" w:rsidRDefault="00CF6C33">
            <w:pPr>
              <w:pStyle w:val="TAC"/>
              <w:rPr>
                <w:ins w:id="6198" w:author="Huawei" w:date="2024-02-02T15:20:00Z"/>
                <w:rFonts w:cs="v4.2.0"/>
                <w:lang w:eastAsia="zh-CN"/>
              </w:rPr>
            </w:pPr>
            <w:ins w:id="6199" w:author="Huawei" w:date="2024-02-02T15:20:00Z">
              <w:r>
                <w:rPr>
                  <w:rFonts w:cs="v4.2.0"/>
                  <w:lang w:eastAsia="zh-CN"/>
                </w:rPr>
                <w:t>ULBWP.1.3</w:t>
              </w:r>
            </w:ins>
          </w:p>
        </w:tc>
      </w:tr>
      <w:tr w:rsidR="00644FEB">
        <w:trPr>
          <w:cantSplit/>
          <w:trHeight w:val="187"/>
          <w:jc w:val="center"/>
          <w:ins w:id="6200" w:author="Huawei" w:date="2024-02-02T15:20:00Z"/>
        </w:trPr>
        <w:tc>
          <w:tcPr>
            <w:tcW w:w="1058" w:type="dxa"/>
            <w:tcBorders>
              <w:left w:val="single" w:sz="4" w:space="0" w:color="auto"/>
              <w:bottom w:val="nil"/>
              <w:right w:val="single" w:sz="4" w:space="0" w:color="auto"/>
            </w:tcBorders>
            <w:shd w:val="clear" w:color="auto" w:fill="auto"/>
          </w:tcPr>
          <w:p w:rsidR="00644FEB" w:rsidRDefault="00CF6C33">
            <w:pPr>
              <w:pStyle w:val="TAL"/>
              <w:rPr>
                <w:ins w:id="6201" w:author="Huawei" w:date="2024-02-02T15:20:00Z"/>
              </w:rPr>
            </w:pPr>
            <w:ins w:id="6202" w:author="Huawei" w:date="2024-02-02T15:20:00Z">
              <w:r>
                <w:t>Final</w:t>
              </w:r>
            </w:ins>
          </w:p>
          <w:p w:rsidR="00644FEB" w:rsidRDefault="00CF6C33">
            <w:pPr>
              <w:pStyle w:val="TAL"/>
              <w:rPr>
                <w:ins w:id="6203" w:author="Huawei" w:date="2024-02-02T15:20:00Z"/>
              </w:rPr>
            </w:pPr>
            <w:ins w:id="6204" w:author="Huawei" w:date="2024-02-02T15:20:00Z">
              <w:r>
                <w:t>Condition</w:t>
              </w:r>
            </w:ins>
          </w:p>
        </w:tc>
        <w:tc>
          <w:tcPr>
            <w:tcW w:w="1068" w:type="dxa"/>
            <w:tcBorders>
              <w:left w:val="single" w:sz="4" w:space="0" w:color="auto"/>
              <w:right w:val="single" w:sz="4" w:space="0" w:color="auto"/>
            </w:tcBorders>
          </w:tcPr>
          <w:p w:rsidR="00644FEB" w:rsidRDefault="00CF6C33">
            <w:pPr>
              <w:pStyle w:val="TAL"/>
              <w:rPr>
                <w:ins w:id="6205" w:author="Huawei" w:date="2024-02-02T15:20:00Z"/>
              </w:rPr>
            </w:pPr>
            <w:ins w:id="6206" w:author="Huawei" w:date="2024-02-02T15:20:00Z">
              <w:r>
                <w:t>Active DL BWP-1 Configuration</w:t>
              </w:r>
            </w:ins>
          </w:p>
        </w:tc>
        <w:tc>
          <w:tcPr>
            <w:tcW w:w="1558" w:type="dxa"/>
            <w:tcBorders>
              <w:top w:val="single" w:sz="4" w:space="0" w:color="auto"/>
              <w:left w:val="single" w:sz="4" w:space="0" w:color="auto"/>
              <w:right w:val="single" w:sz="4" w:space="0" w:color="auto"/>
            </w:tcBorders>
          </w:tcPr>
          <w:p w:rsidR="00644FEB" w:rsidRDefault="00CF6C33">
            <w:pPr>
              <w:pStyle w:val="TAL"/>
              <w:rPr>
                <w:ins w:id="6207" w:author="Huawei" w:date="2024-02-02T15:20:00Z"/>
              </w:rPr>
            </w:pPr>
            <w:ins w:id="6208" w:author="Huawei" w:date="2024-02-02T15:20:00Z">
              <w:r>
                <w:t>Config</w:t>
              </w:r>
              <w:r>
                <w:rPr>
                  <w:rFonts w:eastAsia="Malgun Gothic"/>
                  <w:szCs w:val="18"/>
                </w:rPr>
                <w:t xml:space="preserve"> 1,</w:t>
              </w:r>
              <w:r>
                <w:rPr>
                  <w:szCs w:val="18"/>
                  <w:lang w:eastAsia="zh-CN"/>
                </w:rPr>
                <w:t xml:space="preserve"> 2, 3</w:t>
              </w:r>
            </w:ins>
          </w:p>
        </w:tc>
        <w:tc>
          <w:tcPr>
            <w:tcW w:w="1133" w:type="dxa"/>
            <w:tcBorders>
              <w:top w:val="single" w:sz="4" w:space="0" w:color="auto"/>
              <w:left w:val="single" w:sz="4" w:space="0" w:color="auto"/>
              <w:right w:val="single" w:sz="4" w:space="0" w:color="auto"/>
            </w:tcBorders>
          </w:tcPr>
          <w:p w:rsidR="00644FEB" w:rsidRDefault="00644FEB">
            <w:pPr>
              <w:pStyle w:val="TAC"/>
              <w:rPr>
                <w:ins w:id="6209" w:author="Huawei" w:date="2024-02-02T15:20:00Z"/>
              </w:rPr>
            </w:pPr>
          </w:p>
        </w:tc>
        <w:tc>
          <w:tcPr>
            <w:tcW w:w="2266" w:type="dxa"/>
            <w:tcBorders>
              <w:top w:val="single" w:sz="4" w:space="0" w:color="auto"/>
              <w:left w:val="single" w:sz="4" w:space="0" w:color="auto"/>
              <w:right w:val="single" w:sz="4" w:space="0" w:color="auto"/>
            </w:tcBorders>
          </w:tcPr>
          <w:p w:rsidR="00644FEB" w:rsidRDefault="00CF6C33">
            <w:pPr>
              <w:pStyle w:val="TAC"/>
              <w:rPr>
                <w:ins w:id="6210" w:author="Huawei" w:date="2024-02-02T15:20:00Z"/>
                <w:rFonts w:cs="v4.2.0"/>
                <w:lang w:eastAsia="zh-CN"/>
              </w:rPr>
            </w:pPr>
            <w:ins w:id="6211" w:author="Huawei" w:date="2024-02-02T15:20:00Z">
              <w:r>
                <w:rPr>
                  <w:rFonts w:cs="v4.2.0"/>
                  <w:lang w:eastAsia="zh-CN"/>
                </w:rPr>
                <w:t>DLBWP.1.1</w:t>
              </w:r>
            </w:ins>
          </w:p>
        </w:tc>
      </w:tr>
      <w:tr w:rsidR="00644FEB">
        <w:trPr>
          <w:cantSplit/>
          <w:trHeight w:val="187"/>
          <w:jc w:val="center"/>
          <w:ins w:id="6212" w:author="Huawei" w:date="2024-02-02T15:20:00Z"/>
        </w:trPr>
        <w:tc>
          <w:tcPr>
            <w:tcW w:w="1058" w:type="dxa"/>
            <w:tcBorders>
              <w:top w:val="nil"/>
              <w:left w:val="single" w:sz="4" w:space="0" w:color="auto"/>
              <w:bottom w:val="single" w:sz="4" w:space="0" w:color="auto"/>
              <w:right w:val="single" w:sz="4" w:space="0" w:color="auto"/>
            </w:tcBorders>
            <w:shd w:val="clear" w:color="auto" w:fill="auto"/>
          </w:tcPr>
          <w:p w:rsidR="00644FEB" w:rsidRDefault="00644FEB">
            <w:pPr>
              <w:pStyle w:val="TAL"/>
              <w:rPr>
                <w:ins w:id="6213" w:author="Huawei" w:date="2024-02-02T15:20:00Z"/>
              </w:rPr>
            </w:pPr>
          </w:p>
        </w:tc>
        <w:tc>
          <w:tcPr>
            <w:tcW w:w="1068" w:type="dxa"/>
            <w:tcBorders>
              <w:left w:val="single" w:sz="4" w:space="0" w:color="auto"/>
              <w:bottom w:val="single" w:sz="4" w:space="0" w:color="auto"/>
              <w:right w:val="single" w:sz="4" w:space="0" w:color="auto"/>
            </w:tcBorders>
          </w:tcPr>
          <w:p w:rsidR="00644FEB" w:rsidRDefault="00CF6C33">
            <w:pPr>
              <w:pStyle w:val="TAL"/>
              <w:rPr>
                <w:ins w:id="6214" w:author="Huawei" w:date="2024-02-02T15:20:00Z"/>
              </w:rPr>
            </w:pPr>
            <w:ins w:id="6215" w:author="Huawei" w:date="2024-02-02T15:20:00Z">
              <w:r>
                <w:t>Active UL BWP-1 Configuration</w:t>
              </w:r>
            </w:ins>
          </w:p>
        </w:tc>
        <w:tc>
          <w:tcPr>
            <w:tcW w:w="1558" w:type="dxa"/>
            <w:tcBorders>
              <w:top w:val="single" w:sz="4" w:space="0" w:color="auto"/>
              <w:left w:val="single" w:sz="4" w:space="0" w:color="auto"/>
              <w:right w:val="single" w:sz="4" w:space="0" w:color="auto"/>
            </w:tcBorders>
          </w:tcPr>
          <w:p w:rsidR="00644FEB" w:rsidRDefault="00CF6C33">
            <w:pPr>
              <w:pStyle w:val="TAL"/>
              <w:rPr>
                <w:ins w:id="6216" w:author="Huawei" w:date="2024-02-02T15:20:00Z"/>
              </w:rPr>
            </w:pPr>
            <w:ins w:id="6217" w:author="Huawei" w:date="2024-02-02T15:20:00Z">
              <w:r>
                <w:t>Config 1,</w:t>
              </w:r>
              <w:r>
                <w:rPr>
                  <w:lang w:eastAsia="zh-CN"/>
                </w:rPr>
                <w:t xml:space="preserve"> 2, 3</w:t>
              </w:r>
            </w:ins>
          </w:p>
        </w:tc>
        <w:tc>
          <w:tcPr>
            <w:tcW w:w="1133" w:type="dxa"/>
            <w:tcBorders>
              <w:left w:val="single" w:sz="4" w:space="0" w:color="auto"/>
              <w:bottom w:val="single" w:sz="4" w:space="0" w:color="auto"/>
              <w:right w:val="single" w:sz="4" w:space="0" w:color="auto"/>
            </w:tcBorders>
          </w:tcPr>
          <w:p w:rsidR="00644FEB" w:rsidRDefault="00644FEB">
            <w:pPr>
              <w:pStyle w:val="TAC"/>
              <w:rPr>
                <w:ins w:id="6218" w:author="Huawei" w:date="2024-02-02T15:20:00Z"/>
              </w:rPr>
            </w:pPr>
          </w:p>
        </w:tc>
        <w:tc>
          <w:tcPr>
            <w:tcW w:w="2266" w:type="dxa"/>
            <w:tcBorders>
              <w:left w:val="single" w:sz="4" w:space="0" w:color="auto"/>
              <w:right w:val="single" w:sz="4" w:space="0" w:color="auto"/>
            </w:tcBorders>
          </w:tcPr>
          <w:p w:rsidR="00644FEB" w:rsidRDefault="00CF6C33">
            <w:pPr>
              <w:pStyle w:val="TAC"/>
              <w:rPr>
                <w:ins w:id="6219" w:author="Huawei" w:date="2024-02-02T15:20:00Z"/>
                <w:rFonts w:cs="v4.2.0"/>
                <w:lang w:eastAsia="zh-CN"/>
              </w:rPr>
            </w:pPr>
            <w:ins w:id="6220" w:author="Huawei" w:date="2024-02-02T15:20:00Z">
              <w:r>
                <w:rPr>
                  <w:rFonts w:cs="v4.2.0"/>
                  <w:lang w:eastAsia="zh-CN"/>
                </w:rPr>
                <w:t>ULBWP.1.1</w:t>
              </w:r>
            </w:ins>
          </w:p>
        </w:tc>
      </w:tr>
      <w:tr w:rsidR="00644FEB">
        <w:trPr>
          <w:cantSplit/>
          <w:trHeight w:val="187"/>
          <w:jc w:val="center"/>
          <w:ins w:id="6221" w:author="Huawei" w:date="2024-02-02T15:20:00Z"/>
        </w:trPr>
        <w:tc>
          <w:tcPr>
            <w:tcW w:w="212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6222" w:author="Huawei" w:date="2024-02-02T15:20:00Z"/>
                <w:lang w:eastAsia="zh-CN"/>
              </w:rPr>
            </w:pPr>
            <w:ins w:id="6223" w:author="Huawei" w:date="2024-02-02T15:20:00Z">
              <w:r>
                <w:t>PDSCH Reference measurement channel</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24" w:author="Huawei" w:date="2024-02-02T15:20:00Z"/>
              </w:rPr>
            </w:pPr>
            <w:ins w:id="6225" w:author="Huawei" w:date="2024-02-02T15:20:00Z">
              <w:r>
                <w:t>Config</w:t>
              </w:r>
              <w:r>
                <w:rPr>
                  <w:rFonts w:eastAsia="Malgun Gothic"/>
                  <w:szCs w:val="18"/>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rsidR="00644FEB" w:rsidRDefault="00644FEB">
            <w:pPr>
              <w:pStyle w:val="TAC"/>
              <w:rPr>
                <w:ins w:id="6226"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27" w:author="Huawei" w:date="2024-02-02T15:20:00Z"/>
                <w:szCs w:val="16"/>
                <w:lang w:eastAsia="zh-CN"/>
              </w:rPr>
            </w:pPr>
            <w:ins w:id="6228" w:author="Huawei" w:date="2024-02-02T15:20:00Z">
              <w:r>
                <w:rPr>
                  <w:szCs w:val="16"/>
                  <w:lang w:eastAsia="zh-CN"/>
                </w:rPr>
                <w:t>SR.1.1 FDD</w:t>
              </w:r>
            </w:ins>
          </w:p>
        </w:tc>
      </w:tr>
      <w:tr w:rsidR="00644FEB">
        <w:trPr>
          <w:cantSplit/>
          <w:trHeight w:val="187"/>
          <w:jc w:val="center"/>
          <w:ins w:id="6229" w:author="Huawei" w:date="2024-02-02T15:20:00Z"/>
        </w:trPr>
        <w:tc>
          <w:tcPr>
            <w:tcW w:w="2126" w:type="dxa"/>
            <w:gridSpan w:val="2"/>
            <w:tcBorders>
              <w:top w:val="nil"/>
              <w:left w:val="single" w:sz="4" w:space="0" w:color="auto"/>
              <w:bottom w:val="nil"/>
              <w:right w:val="single" w:sz="4" w:space="0" w:color="auto"/>
            </w:tcBorders>
            <w:shd w:val="clear" w:color="auto" w:fill="auto"/>
          </w:tcPr>
          <w:p w:rsidR="00644FEB" w:rsidRDefault="00644FEB">
            <w:pPr>
              <w:pStyle w:val="TAL"/>
              <w:rPr>
                <w:ins w:id="6230" w:author="Huawei" w:date="2024-02-02T15:20:00Z"/>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31" w:author="Huawei" w:date="2024-02-02T15:20:00Z"/>
              </w:rPr>
            </w:pPr>
            <w:ins w:id="6232" w:author="Huawei" w:date="2024-02-02T15:20:00Z">
              <w:r>
                <w:t>Config</w:t>
              </w:r>
              <w:r>
                <w:rPr>
                  <w:rFonts w:eastAsia="Malgun Gothic"/>
                  <w:szCs w:val="18"/>
                </w:rPr>
                <w:t xml:space="preserve"> 2</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233"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34" w:author="Huawei" w:date="2024-02-02T15:20:00Z"/>
                <w:szCs w:val="16"/>
                <w:lang w:eastAsia="zh-CN"/>
              </w:rPr>
            </w:pPr>
            <w:ins w:id="6235" w:author="Huawei" w:date="2024-02-02T15:20:00Z">
              <w:r>
                <w:rPr>
                  <w:szCs w:val="16"/>
                  <w:lang w:eastAsia="zh-CN"/>
                </w:rPr>
                <w:t xml:space="preserve">SR.1.1 </w:t>
              </w:r>
              <w:r>
                <w:rPr>
                  <w:szCs w:val="16"/>
                  <w:lang w:eastAsia="zh-CN"/>
                </w:rPr>
                <w:t>TDD</w:t>
              </w:r>
            </w:ins>
          </w:p>
        </w:tc>
      </w:tr>
      <w:tr w:rsidR="00644FEB">
        <w:trPr>
          <w:cantSplit/>
          <w:trHeight w:val="187"/>
          <w:jc w:val="center"/>
          <w:ins w:id="6236"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237" w:author="Huawei" w:date="2024-02-02T15:20:00Z"/>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38" w:author="Huawei" w:date="2024-02-02T15:20:00Z"/>
              </w:rPr>
            </w:pPr>
            <w:ins w:id="6239" w:author="Huawei" w:date="2024-02-02T15:20:00Z">
              <w:r>
                <w:t>Config</w:t>
              </w:r>
              <w:r>
                <w:rPr>
                  <w:rFonts w:eastAsia="Malgun Gothic"/>
                  <w:szCs w:val="18"/>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240"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41" w:author="Huawei" w:date="2024-02-02T15:20:00Z"/>
                <w:szCs w:val="16"/>
                <w:lang w:eastAsia="zh-CN"/>
              </w:rPr>
            </w:pPr>
            <w:ins w:id="6242" w:author="Huawei" w:date="2024-02-02T15:20:00Z">
              <w:r>
                <w:rPr>
                  <w:szCs w:val="16"/>
                  <w:lang w:eastAsia="zh-CN"/>
                </w:rPr>
                <w:t>SR2.1 TDD</w:t>
              </w:r>
            </w:ins>
          </w:p>
        </w:tc>
      </w:tr>
      <w:tr w:rsidR="00644FEB">
        <w:trPr>
          <w:cantSplit/>
          <w:trHeight w:val="187"/>
          <w:jc w:val="center"/>
          <w:ins w:id="6243" w:author="Huawei" w:date="2024-02-02T15:20:00Z"/>
        </w:trPr>
        <w:tc>
          <w:tcPr>
            <w:tcW w:w="2126" w:type="dxa"/>
            <w:gridSpan w:val="2"/>
            <w:tcBorders>
              <w:left w:val="single" w:sz="4" w:space="0" w:color="auto"/>
              <w:bottom w:val="nil"/>
              <w:right w:val="single" w:sz="4" w:space="0" w:color="auto"/>
            </w:tcBorders>
            <w:shd w:val="clear" w:color="auto" w:fill="auto"/>
          </w:tcPr>
          <w:p w:rsidR="00644FEB" w:rsidRDefault="00CF6C33">
            <w:pPr>
              <w:pStyle w:val="TAL"/>
              <w:rPr>
                <w:ins w:id="6244" w:author="Huawei" w:date="2024-02-02T15:20:00Z"/>
              </w:rPr>
            </w:pPr>
            <w:ins w:id="6245" w:author="Huawei" w:date="2024-02-02T15:20:00Z">
              <w:r>
                <w:t>RMSI CORESET parameters</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46" w:author="Huawei" w:date="2024-02-02T15:20:00Z"/>
              </w:rPr>
            </w:pPr>
            <w:ins w:id="6247" w:author="Huawei" w:date="2024-02-02T15:20:00Z">
              <w:r>
                <w:t>Config</w:t>
              </w:r>
              <w:r>
                <w:rPr>
                  <w:rFonts w:eastAsia="Malgun Gothic"/>
                  <w:szCs w:val="18"/>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rsidR="00644FEB" w:rsidRDefault="00644FEB">
            <w:pPr>
              <w:pStyle w:val="TAC"/>
              <w:rPr>
                <w:ins w:id="6248"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49" w:author="Huawei" w:date="2024-02-02T15:20:00Z"/>
                <w:szCs w:val="16"/>
                <w:lang w:eastAsia="zh-CN"/>
              </w:rPr>
            </w:pPr>
            <w:ins w:id="6250" w:author="Huawei" w:date="2024-02-02T15:20:00Z">
              <w:r>
                <w:rPr>
                  <w:szCs w:val="16"/>
                  <w:lang w:eastAsia="zh-CN"/>
                </w:rPr>
                <w:t>CR.1.1 FDD</w:t>
              </w:r>
            </w:ins>
          </w:p>
        </w:tc>
      </w:tr>
      <w:tr w:rsidR="00644FEB">
        <w:trPr>
          <w:cantSplit/>
          <w:trHeight w:val="187"/>
          <w:jc w:val="center"/>
          <w:ins w:id="6251" w:author="Huawei" w:date="2024-02-02T15:20:00Z"/>
        </w:trPr>
        <w:tc>
          <w:tcPr>
            <w:tcW w:w="2126" w:type="dxa"/>
            <w:gridSpan w:val="2"/>
            <w:tcBorders>
              <w:top w:val="nil"/>
              <w:left w:val="single" w:sz="4" w:space="0" w:color="auto"/>
              <w:bottom w:val="nil"/>
              <w:right w:val="single" w:sz="4" w:space="0" w:color="auto"/>
            </w:tcBorders>
            <w:shd w:val="clear" w:color="auto" w:fill="auto"/>
          </w:tcPr>
          <w:p w:rsidR="00644FEB" w:rsidRDefault="00644FEB">
            <w:pPr>
              <w:pStyle w:val="TAL"/>
              <w:rPr>
                <w:ins w:id="6252" w:author="Huawei" w:date="2024-02-02T15:20:00Z"/>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53" w:author="Huawei" w:date="2024-02-02T15:20:00Z"/>
              </w:rPr>
            </w:pPr>
            <w:ins w:id="6254" w:author="Huawei" w:date="2024-02-02T15:20:00Z">
              <w:r>
                <w:t>Config</w:t>
              </w:r>
              <w:r>
                <w:rPr>
                  <w:rFonts w:eastAsia="Malgun Gothic"/>
                  <w:szCs w:val="18"/>
                </w:rPr>
                <w:t xml:space="preserve"> 2</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255"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56" w:author="Huawei" w:date="2024-02-02T15:20:00Z"/>
                <w:szCs w:val="16"/>
                <w:lang w:eastAsia="zh-CN"/>
              </w:rPr>
            </w:pPr>
            <w:ins w:id="6257" w:author="Huawei" w:date="2024-02-02T15:20:00Z">
              <w:r>
                <w:rPr>
                  <w:szCs w:val="16"/>
                  <w:lang w:eastAsia="zh-CN"/>
                </w:rPr>
                <w:t>CR.1.1 TDD</w:t>
              </w:r>
            </w:ins>
          </w:p>
        </w:tc>
      </w:tr>
      <w:tr w:rsidR="00644FEB">
        <w:trPr>
          <w:cantSplit/>
          <w:trHeight w:val="187"/>
          <w:jc w:val="center"/>
          <w:ins w:id="6258"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259" w:author="Huawei" w:date="2024-02-02T15:20:00Z"/>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60" w:author="Huawei" w:date="2024-02-02T15:20:00Z"/>
              </w:rPr>
            </w:pPr>
            <w:ins w:id="6261" w:author="Huawei" w:date="2024-02-02T15:20:00Z">
              <w:r>
                <w:t>Config</w:t>
              </w:r>
              <w:r>
                <w:rPr>
                  <w:rFonts w:eastAsia="Malgun Gothic"/>
                  <w:szCs w:val="18"/>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262"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63" w:author="Huawei" w:date="2024-02-02T15:20:00Z"/>
                <w:szCs w:val="16"/>
                <w:lang w:eastAsia="zh-CN"/>
              </w:rPr>
            </w:pPr>
            <w:ins w:id="6264" w:author="Huawei" w:date="2024-02-02T15:20:00Z">
              <w:r>
                <w:rPr>
                  <w:szCs w:val="16"/>
                  <w:lang w:eastAsia="zh-CN"/>
                </w:rPr>
                <w:t>CR2.1 TDD</w:t>
              </w:r>
            </w:ins>
          </w:p>
        </w:tc>
      </w:tr>
      <w:tr w:rsidR="00644FEB">
        <w:trPr>
          <w:cantSplit/>
          <w:trHeight w:val="187"/>
          <w:jc w:val="center"/>
          <w:ins w:id="6265" w:author="Huawei" w:date="2024-02-02T15:20:00Z"/>
        </w:trPr>
        <w:tc>
          <w:tcPr>
            <w:tcW w:w="2126" w:type="dxa"/>
            <w:gridSpan w:val="2"/>
            <w:tcBorders>
              <w:left w:val="single" w:sz="4" w:space="0" w:color="auto"/>
              <w:bottom w:val="nil"/>
              <w:right w:val="single" w:sz="4" w:space="0" w:color="auto"/>
            </w:tcBorders>
            <w:shd w:val="clear" w:color="auto" w:fill="auto"/>
          </w:tcPr>
          <w:p w:rsidR="00644FEB" w:rsidRDefault="00CF6C33">
            <w:pPr>
              <w:pStyle w:val="TAL"/>
              <w:rPr>
                <w:ins w:id="6266" w:author="Huawei" w:date="2024-02-02T15:20:00Z"/>
              </w:rPr>
            </w:pPr>
            <w:ins w:id="6267" w:author="Huawei" w:date="2024-02-02T15:20: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68" w:author="Huawei" w:date="2024-02-02T15:20:00Z"/>
              </w:rPr>
            </w:pPr>
            <w:ins w:id="6269" w:author="Huawei" w:date="2024-02-02T15:20:00Z">
              <w:r>
                <w:t>Config</w:t>
              </w:r>
              <w:r>
                <w:rPr>
                  <w:rFonts w:eastAsia="Malgun Gothic"/>
                  <w:szCs w:val="18"/>
                </w:rPr>
                <w:t xml:space="preserve"> 1</w:t>
              </w:r>
            </w:ins>
          </w:p>
        </w:tc>
        <w:tc>
          <w:tcPr>
            <w:tcW w:w="1133" w:type="dxa"/>
            <w:tcBorders>
              <w:top w:val="single" w:sz="4" w:space="0" w:color="auto"/>
              <w:left w:val="single" w:sz="4" w:space="0" w:color="auto"/>
              <w:bottom w:val="nil"/>
              <w:right w:val="single" w:sz="4" w:space="0" w:color="auto"/>
            </w:tcBorders>
            <w:shd w:val="clear" w:color="auto" w:fill="auto"/>
          </w:tcPr>
          <w:p w:rsidR="00644FEB" w:rsidRDefault="00644FEB">
            <w:pPr>
              <w:pStyle w:val="TAC"/>
              <w:rPr>
                <w:ins w:id="6270"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71" w:author="Huawei" w:date="2024-02-02T15:20:00Z"/>
                <w:szCs w:val="16"/>
                <w:lang w:eastAsia="zh-CN"/>
              </w:rPr>
            </w:pPr>
            <w:ins w:id="6272" w:author="Huawei" w:date="2024-02-02T15:20:00Z">
              <w:r>
                <w:rPr>
                  <w:szCs w:val="16"/>
                  <w:lang w:val="en-US" w:eastAsia="zh-CN"/>
                </w:rPr>
                <w:t>CCR.1.2 FDD</w:t>
              </w:r>
            </w:ins>
          </w:p>
        </w:tc>
      </w:tr>
      <w:tr w:rsidR="00644FEB">
        <w:trPr>
          <w:cantSplit/>
          <w:trHeight w:val="187"/>
          <w:jc w:val="center"/>
          <w:ins w:id="6273" w:author="Huawei" w:date="2024-02-02T15:20:00Z"/>
        </w:trPr>
        <w:tc>
          <w:tcPr>
            <w:tcW w:w="2126" w:type="dxa"/>
            <w:gridSpan w:val="2"/>
            <w:tcBorders>
              <w:top w:val="nil"/>
              <w:left w:val="single" w:sz="4" w:space="0" w:color="auto"/>
              <w:bottom w:val="nil"/>
              <w:right w:val="single" w:sz="4" w:space="0" w:color="auto"/>
            </w:tcBorders>
            <w:shd w:val="clear" w:color="auto" w:fill="auto"/>
          </w:tcPr>
          <w:p w:rsidR="00644FEB" w:rsidRDefault="00644FEB">
            <w:pPr>
              <w:pStyle w:val="TAL"/>
              <w:rPr>
                <w:ins w:id="6274" w:author="Huawei" w:date="2024-02-02T15:20:00Z"/>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75" w:author="Huawei" w:date="2024-02-02T15:20:00Z"/>
              </w:rPr>
            </w:pPr>
            <w:ins w:id="6276" w:author="Huawei" w:date="2024-02-02T15:20:00Z">
              <w:r>
                <w:t>Config</w:t>
              </w:r>
              <w:r>
                <w:rPr>
                  <w:rFonts w:eastAsia="Malgun Gothic"/>
                  <w:szCs w:val="18"/>
                </w:rPr>
                <w:t xml:space="preserve"> 2</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277"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78" w:author="Huawei" w:date="2024-02-02T15:20:00Z"/>
                <w:szCs w:val="16"/>
                <w:lang w:eastAsia="zh-CN"/>
              </w:rPr>
            </w:pPr>
            <w:ins w:id="6279" w:author="Huawei" w:date="2024-02-02T15:20:00Z">
              <w:r>
                <w:rPr>
                  <w:szCs w:val="16"/>
                  <w:lang w:val="en-US" w:eastAsia="zh-CN"/>
                </w:rPr>
                <w:t>CCR.1.2 TDD</w:t>
              </w:r>
            </w:ins>
          </w:p>
        </w:tc>
      </w:tr>
      <w:tr w:rsidR="00644FEB">
        <w:trPr>
          <w:cantSplit/>
          <w:trHeight w:val="187"/>
          <w:jc w:val="center"/>
          <w:ins w:id="6280"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281" w:author="Huawei" w:date="2024-02-02T15:20:00Z"/>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82" w:author="Huawei" w:date="2024-02-02T15:20:00Z"/>
              </w:rPr>
            </w:pPr>
            <w:ins w:id="6283" w:author="Huawei" w:date="2024-02-02T15:20:00Z">
              <w:r>
                <w:t>Config</w:t>
              </w:r>
              <w:r>
                <w:rPr>
                  <w:rFonts w:eastAsia="Malgun Gothic"/>
                  <w:szCs w:val="18"/>
                </w:rPr>
                <w:t xml:space="preserve"> 3</w:t>
              </w:r>
            </w:ins>
          </w:p>
        </w:tc>
        <w:tc>
          <w:tcPr>
            <w:tcW w:w="1133"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284"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85" w:author="Huawei" w:date="2024-02-02T15:20:00Z"/>
                <w:szCs w:val="16"/>
                <w:lang w:eastAsia="zh-CN"/>
              </w:rPr>
            </w:pPr>
            <w:ins w:id="6286" w:author="Huawei" w:date="2024-02-02T15:20:00Z">
              <w:r>
                <w:rPr>
                  <w:szCs w:val="16"/>
                  <w:lang w:val="en-US" w:eastAsia="zh-CN"/>
                </w:rPr>
                <w:t>CCR.2.4 TDD</w:t>
              </w:r>
            </w:ins>
          </w:p>
        </w:tc>
      </w:tr>
      <w:tr w:rsidR="00644FEB">
        <w:trPr>
          <w:cantSplit/>
          <w:trHeight w:val="187"/>
          <w:jc w:val="center"/>
          <w:ins w:id="6287" w:author="Huawei" w:date="2024-02-02T15:20:00Z"/>
        </w:trPr>
        <w:tc>
          <w:tcPr>
            <w:tcW w:w="3684" w:type="dxa"/>
            <w:gridSpan w:val="3"/>
            <w:tcBorders>
              <w:left w:val="single" w:sz="4" w:space="0" w:color="auto"/>
              <w:bottom w:val="single" w:sz="4" w:space="0" w:color="auto"/>
              <w:right w:val="single" w:sz="4" w:space="0" w:color="auto"/>
            </w:tcBorders>
          </w:tcPr>
          <w:p w:rsidR="00644FEB" w:rsidRDefault="00CF6C33">
            <w:pPr>
              <w:pStyle w:val="TAL"/>
              <w:rPr>
                <w:ins w:id="6288" w:author="Huawei" w:date="2024-02-02T15:20:00Z"/>
              </w:rPr>
            </w:pPr>
            <w:ins w:id="6289" w:author="Huawei" w:date="2024-02-02T15:20:00Z">
              <w:r>
                <w:rPr>
                  <w:bCs/>
                </w:rPr>
                <w:t>OCNG Patterns</w:t>
              </w:r>
            </w:ins>
          </w:p>
        </w:tc>
        <w:tc>
          <w:tcPr>
            <w:tcW w:w="1133" w:type="dxa"/>
            <w:tcBorders>
              <w:left w:val="single" w:sz="4" w:space="0" w:color="auto"/>
              <w:bottom w:val="single" w:sz="4" w:space="0" w:color="auto"/>
              <w:right w:val="single" w:sz="4" w:space="0" w:color="auto"/>
            </w:tcBorders>
          </w:tcPr>
          <w:p w:rsidR="00644FEB" w:rsidRDefault="00644FEB">
            <w:pPr>
              <w:pStyle w:val="TAC"/>
              <w:rPr>
                <w:ins w:id="6290"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91" w:author="Huawei" w:date="2024-02-02T15:20:00Z"/>
              </w:rPr>
            </w:pPr>
            <w:ins w:id="6292" w:author="Huawei" w:date="2024-02-02T15:20:00Z">
              <w:r>
                <w:rPr>
                  <w:szCs w:val="16"/>
                  <w:lang w:eastAsia="zh-CN"/>
                </w:rPr>
                <w:t>OP.1</w:t>
              </w:r>
            </w:ins>
          </w:p>
        </w:tc>
      </w:tr>
      <w:tr w:rsidR="00644FEB">
        <w:trPr>
          <w:cantSplit/>
          <w:trHeight w:val="187"/>
          <w:jc w:val="center"/>
          <w:ins w:id="6293" w:author="Huawei" w:date="2024-02-02T15:20:00Z"/>
        </w:trPr>
        <w:tc>
          <w:tcPr>
            <w:tcW w:w="2126" w:type="dxa"/>
            <w:gridSpan w:val="2"/>
            <w:tcBorders>
              <w:left w:val="single" w:sz="4" w:space="0" w:color="auto"/>
              <w:bottom w:val="nil"/>
              <w:right w:val="single" w:sz="4" w:space="0" w:color="auto"/>
            </w:tcBorders>
            <w:shd w:val="clear" w:color="auto" w:fill="auto"/>
          </w:tcPr>
          <w:p w:rsidR="00644FEB" w:rsidRDefault="00CF6C33">
            <w:pPr>
              <w:pStyle w:val="TAL"/>
              <w:rPr>
                <w:ins w:id="6294" w:author="Huawei" w:date="2024-02-02T15:20:00Z"/>
                <w:bCs/>
                <w:lang w:eastAsia="zh-CN"/>
              </w:rPr>
            </w:pPr>
            <w:ins w:id="6295" w:author="Huawei" w:date="2024-02-02T15:20: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296" w:author="Huawei" w:date="2024-02-02T15:20:00Z"/>
              </w:rPr>
            </w:pPr>
            <w:ins w:id="6297" w:author="Huawei" w:date="2024-02-02T15:20:00Z">
              <w:r>
                <w:t>Config</w:t>
              </w:r>
              <w:r>
                <w:rPr>
                  <w:rFonts w:eastAsia="Malgun Gothic"/>
                  <w:szCs w:val="18"/>
                </w:rPr>
                <w:t xml:space="preserve"> </w:t>
              </w:r>
              <w:r>
                <w:t>1,2</w:t>
              </w:r>
            </w:ins>
          </w:p>
        </w:tc>
        <w:tc>
          <w:tcPr>
            <w:tcW w:w="1133" w:type="dxa"/>
            <w:vMerge w:val="restart"/>
            <w:tcBorders>
              <w:left w:val="single" w:sz="4" w:space="0" w:color="auto"/>
              <w:right w:val="single" w:sz="4" w:space="0" w:color="auto"/>
            </w:tcBorders>
          </w:tcPr>
          <w:p w:rsidR="00644FEB" w:rsidRDefault="00644FEB">
            <w:pPr>
              <w:pStyle w:val="TAC"/>
              <w:rPr>
                <w:ins w:id="6298" w:author="Huawei" w:date="2024-02-02T15:20:00Z"/>
                <w:lang w:eastAsia="zh-CN"/>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299" w:author="Huawei" w:date="2024-02-02T15:20:00Z"/>
                <w:szCs w:val="16"/>
                <w:lang w:eastAsia="zh-CN"/>
              </w:rPr>
            </w:pPr>
            <w:ins w:id="6300" w:author="Huawei" w:date="2024-02-02T15:20:00Z">
              <w:r>
                <w:rPr>
                  <w:szCs w:val="16"/>
                  <w:lang w:eastAsia="zh-CN"/>
                </w:rPr>
                <w:t>SSB.1 FR1</w:t>
              </w:r>
            </w:ins>
          </w:p>
        </w:tc>
      </w:tr>
      <w:tr w:rsidR="00644FEB">
        <w:trPr>
          <w:cantSplit/>
          <w:trHeight w:val="187"/>
          <w:jc w:val="center"/>
          <w:ins w:id="6301"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302" w:author="Huawei" w:date="2024-02-02T15:20:00Z"/>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303" w:author="Huawei" w:date="2024-02-02T15:20:00Z"/>
              </w:rPr>
            </w:pPr>
            <w:ins w:id="6304" w:author="Huawei" w:date="2024-02-02T15:20:00Z">
              <w:r>
                <w:t>Config</w:t>
              </w:r>
              <w:r>
                <w:rPr>
                  <w:rFonts w:eastAsia="Malgun Gothic"/>
                  <w:szCs w:val="18"/>
                </w:rPr>
                <w:t xml:space="preserve"> </w:t>
              </w:r>
              <w:r>
                <w:t>3</w:t>
              </w:r>
            </w:ins>
          </w:p>
        </w:tc>
        <w:tc>
          <w:tcPr>
            <w:tcW w:w="1133" w:type="dxa"/>
            <w:vMerge/>
            <w:tcBorders>
              <w:left w:val="single" w:sz="4" w:space="0" w:color="auto"/>
              <w:bottom w:val="single" w:sz="4" w:space="0" w:color="auto"/>
              <w:right w:val="single" w:sz="4" w:space="0" w:color="auto"/>
            </w:tcBorders>
          </w:tcPr>
          <w:p w:rsidR="00644FEB" w:rsidRDefault="00644FEB">
            <w:pPr>
              <w:pStyle w:val="TAC"/>
              <w:rPr>
                <w:ins w:id="6305"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306" w:author="Huawei" w:date="2024-02-02T15:20:00Z"/>
                <w:szCs w:val="16"/>
                <w:lang w:eastAsia="zh-CN"/>
              </w:rPr>
            </w:pPr>
            <w:ins w:id="6307" w:author="Huawei" w:date="2024-02-02T15:20:00Z">
              <w:r>
                <w:rPr>
                  <w:szCs w:val="16"/>
                  <w:lang w:eastAsia="zh-CN"/>
                </w:rPr>
                <w:t>SSB.2 FR1</w:t>
              </w:r>
            </w:ins>
          </w:p>
        </w:tc>
      </w:tr>
      <w:tr w:rsidR="00644FEB">
        <w:trPr>
          <w:cantSplit/>
          <w:trHeight w:val="187"/>
          <w:jc w:val="center"/>
          <w:ins w:id="6308"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09" w:author="Huawei" w:date="2024-02-02T15:20:00Z"/>
                <w:bCs/>
              </w:rPr>
            </w:pPr>
            <w:ins w:id="6310" w:author="Huawei" w:date="2024-02-02T15:20:00Z">
              <w:r>
                <w:rPr>
                  <w:bCs/>
                </w:rPr>
                <w:t>SMTC Configuration</w:t>
              </w:r>
            </w:ins>
          </w:p>
        </w:tc>
        <w:tc>
          <w:tcPr>
            <w:tcW w:w="1133" w:type="dxa"/>
            <w:tcBorders>
              <w:top w:val="single" w:sz="4" w:space="0" w:color="auto"/>
              <w:left w:val="single" w:sz="4" w:space="0" w:color="auto"/>
              <w:bottom w:val="single" w:sz="4" w:space="0" w:color="auto"/>
              <w:right w:val="single" w:sz="4" w:space="0" w:color="auto"/>
            </w:tcBorders>
          </w:tcPr>
          <w:p w:rsidR="00644FEB" w:rsidRDefault="00644FEB">
            <w:pPr>
              <w:pStyle w:val="TAC"/>
              <w:rPr>
                <w:ins w:id="6311"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312" w:author="Huawei" w:date="2024-02-02T15:20:00Z"/>
              </w:rPr>
            </w:pPr>
            <w:ins w:id="6313" w:author="Huawei" w:date="2024-02-02T15:20:00Z">
              <w:r>
                <w:t>SMTC.1</w:t>
              </w:r>
            </w:ins>
          </w:p>
        </w:tc>
      </w:tr>
      <w:tr w:rsidR="00644FEB">
        <w:trPr>
          <w:cantSplit/>
          <w:trHeight w:val="187"/>
          <w:jc w:val="center"/>
          <w:ins w:id="6314" w:author="Huawei" w:date="2024-02-02T15:20:00Z"/>
        </w:trPr>
        <w:tc>
          <w:tcPr>
            <w:tcW w:w="212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6315" w:author="Huawei" w:date="2024-02-02T15:20:00Z"/>
                <w:bCs/>
              </w:rPr>
            </w:pPr>
            <w:ins w:id="6316" w:author="Huawei" w:date="2024-02-02T15:20:00Z">
              <w:r>
                <w:rPr>
                  <w:bCs/>
                </w:rPr>
                <w:t>TRS Configuration</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317" w:author="Huawei" w:date="2024-02-02T15:20:00Z"/>
                <w:bCs/>
              </w:rPr>
            </w:pPr>
            <w:ins w:id="6318" w:author="Huawei" w:date="2024-02-02T15:20:00Z">
              <w:r>
                <w:t>Config</w:t>
              </w:r>
              <w:r>
                <w:rPr>
                  <w:rFonts w:eastAsia="Malgun Gothic"/>
                  <w:szCs w:val="18"/>
                </w:rPr>
                <w:t xml:space="preserve"> 1</w:t>
              </w:r>
            </w:ins>
          </w:p>
        </w:tc>
        <w:tc>
          <w:tcPr>
            <w:tcW w:w="1133" w:type="dxa"/>
            <w:tcBorders>
              <w:top w:val="single" w:sz="4" w:space="0" w:color="auto"/>
              <w:left w:val="single" w:sz="4" w:space="0" w:color="auto"/>
              <w:bottom w:val="single" w:sz="4" w:space="0" w:color="auto"/>
              <w:right w:val="single" w:sz="4" w:space="0" w:color="auto"/>
            </w:tcBorders>
          </w:tcPr>
          <w:p w:rsidR="00644FEB" w:rsidRDefault="00644FEB">
            <w:pPr>
              <w:pStyle w:val="TAC"/>
              <w:rPr>
                <w:ins w:id="6319"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320" w:author="Huawei" w:date="2024-02-02T15:20:00Z"/>
              </w:rPr>
            </w:pPr>
            <w:ins w:id="6321" w:author="Huawei" w:date="2024-02-02T15:20:00Z">
              <w:r>
                <w:rPr>
                  <w:szCs w:val="18"/>
                </w:rPr>
                <w:t>TRS.1.1 FDD</w:t>
              </w:r>
            </w:ins>
          </w:p>
        </w:tc>
      </w:tr>
      <w:tr w:rsidR="00644FEB">
        <w:trPr>
          <w:cantSplit/>
          <w:trHeight w:val="187"/>
          <w:jc w:val="center"/>
          <w:ins w:id="6322" w:author="Huawei" w:date="2024-02-02T15:20:00Z"/>
        </w:trPr>
        <w:tc>
          <w:tcPr>
            <w:tcW w:w="2126" w:type="dxa"/>
            <w:gridSpan w:val="2"/>
            <w:tcBorders>
              <w:top w:val="nil"/>
              <w:left w:val="single" w:sz="4" w:space="0" w:color="auto"/>
              <w:bottom w:val="nil"/>
              <w:right w:val="single" w:sz="4" w:space="0" w:color="auto"/>
            </w:tcBorders>
            <w:shd w:val="clear" w:color="auto" w:fill="auto"/>
          </w:tcPr>
          <w:p w:rsidR="00644FEB" w:rsidRDefault="00644FEB">
            <w:pPr>
              <w:pStyle w:val="TAL"/>
              <w:rPr>
                <w:ins w:id="6323" w:author="Huawei" w:date="2024-02-02T15:20:00Z"/>
                <w:bCs/>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324" w:author="Huawei" w:date="2024-02-02T15:20:00Z"/>
                <w:bCs/>
              </w:rPr>
            </w:pPr>
            <w:ins w:id="6325" w:author="Huawei" w:date="2024-02-02T15:20:00Z">
              <w:r>
                <w:t>Config</w:t>
              </w:r>
              <w:r>
                <w:rPr>
                  <w:rFonts w:eastAsia="Malgun Gothic"/>
                  <w:szCs w:val="18"/>
                </w:rPr>
                <w:t xml:space="preserve"> 2</w:t>
              </w:r>
            </w:ins>
          </w:p>
        </w:tc>
        <w:tc>
          <w:tcPr>
            <w:tcW w:w="1133" w:type="dxa"/>
            <w:tcBorders>
              <w:top w:val="single" w:sz="4" w:space="0" w:color="auto"/>
              <w:left w:val="single" w:sz="4" w:space="0" w:color="auto"/>
              <w:bottom w:val="single" w:sz="4" w:space="0" w:color="auto"/>
              <w:right w:val="single" w:sz="4" w:space="0" w:color="auto"/>
            </w:tcBorders>
          </w:tcPr>
          <w:p w:rsidR="00644FEB" w:rsidRDefault="00644FEB">
            <w:pPr>
              <w:pStyle w:val="TAC"/>
              <w:rPr>
                <w:ins w:id="6326"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327" w:author="Huawei" w:date="2024-02-02T15:20:00Z"/>
              </w:rPr>
            </w:pPr>
            <w:ins w:id="6328" w:author="Huawei" w:date="2024-02-02T15:20:00Z">
              <w:r>
                <w:rPr>
                  <w:szCs w:val="18"/>
                </w:rPr>
                <w:t>TRS.1.1 TDD</w:t>
              </w:r>
            </w:ins>
          </w:p>
        </w:tc>
      </w:tr>
      <w:tr w:rsidR="00644FEB">
        <w:trPr>
          <w:cantSplit/>
          <w:trHeight w:val="187"/>
          <w:jc w:val="center"/>
          <w:ins w:id="6329"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330" w:author="Huawei" w:date="2024-02-02T15:20:00Z"/>
                <w:bCs/>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331" w:author="Huawei" w:date="2024-02-02T15:20:00Z"/>
                <w:bCs/>
              </w:rPr>
            </w:pPr>
            <w:ins w:id="6332" w:author="Huawei" w:date="2024-02-02T15:20:00Z">
              <w:r>
                <w:t>Config</w:t>
              </w:r>
              <w:r>
                <w:rPr>
                  <w:rFonts w:eastAsia="Malgun Gothic"/>
                  <w:szCs w:val="18"/>
                </w:rPr>
                <w:t xml:space="preserve"> 3</w:t>
              </w:r>
            </w:ins>
          </w:p>
        </w:tc>
        <w:tc>
          <w:tcPr>
            <w:tcW w:w="1133" w:type="dxa"/>
            <w:tcBorders>
              <w:top w:val="single" w:sz="4" w:space="0" w:color="auto"/>
              <w:left w:val="single" w:sz="4" w:space="0" w:color="auto"/>
              <w:bottom w:val="single" w:sz="4" w:space="0" w:color="auto"/>
              <w:right w:val="single" w:sz="4" w:space="0" w:color="auto"/>
            </w:tcBorders>
          </w:tcPr>
          <w:p w:rsidR="00644FEB" w:rsidRDefault="00644FEB">
            <w:pPr>
              <w:pStyle w:val="TAC"/>
              <w:rPr>
                <w:ins w:id="6333"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334" w:author="Huawei" w:date="2024-02-02T15:20:00Z"/>
              </w:rPr>
            </w:pPr>
            <w:ins w:id="6335" w:author="Huawei" w:date="2024-02-02T15:20:00Z">
              <w:r>
                <w:rPr>
                  <w:szCs w:val="18"/>
                </w:rPr>
                <w:t>TRS.1.2 TDD</w:t>
              </w:r>
            </w:ins>
          </w:p>
        </w:tc>
      </w:tr>
      <w:tr w:rsidR="00644FEB">
        <w:trPr>
          <w:cantSplit/>
          <w:trHeight w:val="187"/>
          <w:jc w:val="center"/>
          <w:ins w:id="6336" w:author="Huawei" w:date="2024-02-29T10:27:00Z"/>
        </w:trPr>
        <w:tc>
          <w:tcPr>
            <w:tcW w:w="2126" w:type="dxa"/>
            <w:gridSpan w:val="2"/>
            <w:vMerge w:val="restart"/>
            <w:tcBorders>
              <w:top w:val="nil"/>
              <w:left w:val="single" w:sz="4" w:space="0" w:color="auto"/>
              <w:right w:val="single" w:sz="4" w:space="0" w:color="auto"/>
            </w:tcBorders>
            <w:shd w:val="clear" w:color="auto" w:fill="auto"/>
          </w:tcPr>
          <w:p w:rsidR="00644FEB" w:rsidRDefault="00CF6C33">
            <w:pPr>
              <w:pStyle w:val="TAL"/>
              <w:rPr>
                <w:ins w:id="6337" w:author="Huawei" w:date="2024-02-29T10:27:00Z"/>
                <w:bCs/>
              </w:rPr>
            </w:pPr>
            <w:ins w:id="6338" w:author="Huawei" w:date="2024-02-29T10:27:00Z">
              <w:r>
                <w:rPr>
                  <w:rFonts w:eastAsia="?? ??"/>
                </w:rPr>
                <w:t>Propagation condition</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339" w:author="Huawei" w:date="2024-02-29T10:27:00Z"/>
              </w:rPr>
            </w:pPr>
            <w:ins w:id="6340" w:author="Huawei" w:date="2024-02-29T10:27:00Z">
              <w:r>
                <w:t>Config 1, 2</w:t>
              </w:r>
            </w:ins>
          </w:p>
        </w:tc>
        <w:tc>
          <w:tcPr>
            <w:tcW w:w="1133" w:type="dxa"/>
            <w:tcBorders>
              <w:top w:val="single" w:sz="4" w:space="0" w:color="auto"/>
              <w:left w:val="single" w:sz="4" w:space="0" w:color="auto"/>
              <w:bottom w:val="single" w:sz="4" w:space="0" w:color="auto"/>
              <w:right w:val="single" w:sz="4" w:space="0" w:color="auto"/>
            </w:tcBorders>
          </w:tcPr>
          <w:p w:rsidR="00644FEB" w:rsidRDefault="00644FEB">
            <w:pPr>
              <w:pStyle w:val="TAC"/>
              <w:rPr>
                <w:ins w:id="6341" w:author="Huawei" w:date="2024-02-29T10:27: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342" w:author="Huawei" w:date="2024-02-29T10:27:00Z"/>
                <w:szCs w:val="18"/>
              </w:rPr>
            </w:pPr>
            <w:ins w:id="6343" w:author="Huawei" w:date="2024-02-29T10:27:00Z">
              <w:r>
                <w:rPr>
                  <w:rFonts w:eastAsia="MS Mincho"/>
                </w:rPr>
                <w:t>AWGN +220 Hz</w:t>
              </w:r>
            </w:ins>
          </w:p>
        </w:tc>
      </w:tr>
      <w:tr w:rsidR="00644FEB">
        <w:trPr>
          <w:cantSplit/>
          <w:trHeight w:val="187"/>
          <w:jc w:val="center"/>
          <w:ins w:id="6344" w:author="Huawei" w:date="2024-02-29T10:27:00Z"/>
        </w:trPr>
        <w:tc>
          <w:tcPr>
            <w:tcW w:w="2126" w:type="dxa"/>
            <w:gridSpan w:val="2"/>
            <w:vMerge/>
            <w:tcBorders>
              <w:left w:val="single" w:sz="4" w:space="0" w:color="auto"/>
              <w:bottom w:val="single" w:sz="4" w:space="0" w:color="auto"/>
              <w:right w:val="single" w:sz="4" w:space="0" w:color="auto"/>
            </w:tcBorders>
            <w:shd w:val="clear" w:color="auto" w:fill="auto"/>
          </w:tcPr>
          <w:p w:rsidR="00644FEB" w:rsidRDefault="00644FEB">
            <w:pPr>
              <w:pStyle w:val="TAL"/>
              <w:rPr>
                <w:ins w:id="6345" w:author="Huawei" w:date="2024-02-29T10:27:00Z"/>
                <w:bCs/>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346" w:author="Huawei" w:date="2024-02-29T10:27:00Z"/>
              </w:rPr>
            </w:pPr>
            <w:ins w:id="6347" w:author="Huawei" w:date="2024-02-29T10:27:00Z">
              <w:r>
                <w:t>Config 3</w:t>
              </w:r>
            </w:ins>
          </w:p>
        </w:tc>
        <w:tc>
          <w:tcPr>
            <w:tcW w:w="1133" w:type="dxa"/>
            <w:tcBorders>
              <w:top w:val="single" w:sz="4" w:space="0" w:color="auto"/>
              <w:left w:val="single" w:sz="4" w:space="0" w:color="auto"/>
              <w:bottom w:val="single" w:sz="4" w:space="0" w:color="auto"/>
              <w:right w:val="single" w:sz="4" w:space="0" w:color="auto"/>
            </w:tcBorders>
          </w:tcPr>
          <w:p w:rsidR="00644FEB" w:rsidRDefault="00644FEB">
            <w:pPr>
              <w:pStyle w:val="TAC"/>
              <w:rPr>
                <w:ins w:id="6348" w:author="Huawei" w:date="2024-02-29T10:27: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349" w:author="Huawei" w:date="2024-02-29T10:27:00Z"/>
                <w:szCs w:val="18"/>
              </w:rPr>
            </w:pPr>
            <w:ins w:id="6350" w:author="Huawei" w:date="2024-02-29T10:27:00Z">
              <w:r>
                <w:rPr>
                  <w:rFonts w:eastAsia="MS Mincho"/>
                </w:rPr>
                <w:t>AWGN +500 Hz</w:t>
              </w:r>
            </w:ins>
          </w:p>
        </w:tc>
      </w:tr>
      <w:tr w:rsidR="00644FEB">
        <w:trPr>
          <w:cantSplit/>
          <w:trHeight w:val="187"/>
          <w:jc w:val="center"/>
          <w:ins w:id="6351"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52" w:author="Huawei" w:date="2024-02-02T15:20:00Z"/>
              </w:rPr>
            </w:pPr>
            <w:ins w:id="6353" w:author="Huawei" w:date="2024-02-02T15:20:00Z">
              <w:r>
                <w:rPr>
                  <w:bCs/>
                </w:rPr>
                <w:t xml:space="preserve">Antenna </w:t>
              </w:r>
              <w:r>
                <w:rPr>
                  <w:bCs/>
                </w:rPr>
                <w:t>Configuration</w:t>
              </w:r>
            </w:ins>
          </w:p>
        </w:tc>
        <w:tc>
          <w:tcPr>
            <w:tcW w:w="1133" w:type="dxa"/>
            <w:tcBorders>
              <w:top w:val="single" w:sz="4" w:space="0" w:color="auto"/>
              <w:left w:val="single" w:sz="4" w:space="0" w:color="auto"/>
              <w:bottom w:val="single" w:sz="4" w:space="0" w:color="auto"/>
              <w:right w:val="single" w:sz="4" w:space="0" w:color="auto"/>
            </w:tcBorders>
          </w:tcPr>
          <w:p w:rsidR="00644FEB" w:rsidRDefault="00644FEB">
            <w:pPr>
              <w:pStyle w:val="TAC"/>
              <w:rPr>
                <w:ins w:id="6354" w:author="Huawei" w:date="2024-02-02T15:20:00Z"/>
              </w:rPr>
            </w:pPr>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355" w:author="Huawei" w:date="2024-02-02T15:20:00Z"/>
              </w:rPr>
            </w:pPr>
            <w:ins w:id="6356" w:author="Huawei" w:date="2024-02-02T15:20:00Z">
              <w:r>
                <w:t>1x2</w:t>
              </w:r>
              <w:r>
                <w:rPr>
                  <w:lang w:eastAsia="zh-CN"/>
                </w:rPr>
                <w:t xml:space="preserve"> Low</w:t>
              </w:r>
            </w:ins>
          </w:p>
        </w:tc>
      </w:tr>
      <w:tr w:rsidR="00644FEB">
        <w:trPr>
          <w:cantSplit/>
          <w:trHeight w:val="187"/>
          <w:jc w:val="center"/>
          <w:ins w:id="6357"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58" w:author="Huawei" w:date="2024-02-02T15:20:00Z"/>
              </w:rPr>
            </w:pPr>
            <w:ins w:id="6359" w:author="Huawei" w:date="2024-02-02T15:20:00Z">
              <w:r>
                <w:rPr>
                  <w:lang w:eastAsia="ja-JP"/>
                </w:rPr>
                <w:t>EPRE ratio of PSS to SSS</w:t>
              </w:r>
            </w:ins>
          </w:p>
        </w:tc>
        <w:tc>
          <w:tcPr>
            <w:tcW w:w="1133"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6360" w:author="Huawei" w:date="2024-02-02T15:20:00Z"/>
              </w:rPr>
            </w:pPr>
            <w:ins w:id="6361" w:author="Huawei" w:date="2024-02-02T15:20:00Z">
              <w:r>
                <w:t>dB</w:t>
              </w:r>
            </w:ins>
          </w:p>
        </w:tc>
        <w:tc>
          <w:tcPr>
            <w:tcW w:w="2266"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6362" w:author="Huawei" w:date="2024-02-02T15:20:00Z"/>
                <w:rFonts w:cs="v4.2.0"/>
                <w:lang w:eastAsia="zh-CN"/>
              </w:rPr>
            </w:pPr>
            <w:ins w:id="6363" w:author="Huawei" w:date="2024-02-02T15:20:00Z">
              <w:r>
                <w:rPr>
                  <w:rFonts w:cs="v4.2.0"/>
                  <w:lang w:eastAsia="zh-CN"/>
                </w:rPr>
                <w:t>0</w:t>
              </w:r>
            </w:ins>
          </w:p>
        </w:tc>
      </w:tr>
      <w:tr w:rsidR="00644FEB">
        <w:trPr>
          <w:cantSplit/>
          <w:trHeight w:val="187"/>
          <w:jc w:val="center"/>
          <w:ins w:id="6364"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65" w:author="Huawei" w:date="2024-02-02T15:20:00Z"/>
              </w:rPr>
            </w:pPr>
            <w:ins w:id="6366" w:author="Huawei" w:date="2024-02-02T15:20:00Z">
              <w:r>
                <w:rPr>
                  <w:lang w:eastAsia="ja-JP"/>
                </w:rPr>
                <w:t>EPRE ratio of PBCH DMRS to SSS</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367" w:author="Huawei" w:date="2024-02-02T15:20:00Z"/>
              </w:rPr>
            </w:pPr>
          </w:p>
        </w:tc>
        <w:tc>
          <w:tcPr>
            <w:tcW w:w="2266" w:type="dxa"/>
            <w:tcBorders>
              <w:top w:val="nil"/>
              <w:left w:val="single" w:sz="4" w:space="0" w:color="auto"/>
              <w:bottom w:val="nil"/>
              <w:right w:val="single" w:sz="4" w:space="0" w:color="auto"/>
            </w:tcBorders>
            <w:shd w:val="clear" w:color="auto" w:fill="auto"/>
          </w:tcPr>
          <w:p w:rsidR="00644FEB" w:rsidRDefault="00644FEB">
            <w:pPr>
              <w:pStyle w:val="TAC"/>
              <w:rPr>
                <w:ins w:id="6368" w:author="Huawei" w:date="2024-02-02T15:20:00Z"/>
                <w:rFonts w:cs="v4.2.0"/>
                <w:lang w:eastAsia="zh-CN"/>
              </w:rPr>
            </w:pPr>
          </w:p>
        </w:tc>
      </w:tr>
      <w:tr w:rsidR="00644FEB">
        <w:trPr>
          <w:cantSplit/>
          <w:trHeight w:val="187"/>
          <w:jc w:val="center"/>
          <w:ins w:id="6369"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70" w:author="Huawei" w:date="2024-02-02T15:20:00Z"/>
              </w:rPr>
            </w:pPr>
            <w:ins w:id="6371" w:author="Huawei" w:date="2024-02-02T15:20:00Z">
              <w:r>
                <w:rPr>
                  <w:lang w:eastAsia="ja-JP"/>
                </w:rPr>
                <w:t>EPRE ratio of PBCH to PBCH DMRS</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372" w:author="Huawei" w:date="2024-02-02T15:20:00Z"/>
              </w:rPr>
            </w:pPr>
          </w:p>
        </w:tc>
        <w:tc>
          <w:tcPr>
            <w:tcW w:w="2266" w:type="dxa"/>
            <w:tcBorders>
              <w:top w:val="nil"/>
              <w:left w:val="single" w:sz="4" w:space="0" w:color="auto"/>
              <w:bottom w:val="nil"/>
              <w:right w:val="single" w:sz="4" w:space="0" w:color="auto"/>
            </w:tcBorders>
            <w:shd w:val="clear" w:color="auto" w:fill="auto"/>
          </w:tcPr>
          <w:p w:rsidR="00644FEB" w:rsidRDefault="00644FEB">
            <w:pPr>
              <w:pStyle w:val="TAC"/>
              <w:rPr>
                <w:ins w:id="6373" w:author="Huawei" w:date="2024-02-02T15:20:00Z"/>
                <w:rFonts w:cs="v4.2.0"/>
                <w:lang w:eastAsia="zh-CN"/>
              </w:rPr>
            </w:pPr>
          </w:p>
        </w:tc>
      </w:tr>
      <w:tr w:rsidR="00644FEB">
        <w:trPr>
          <w:cantSplit/>
          <w:trHeight w:val="187"/>
          <w:jc w:val="center"/>
          <w:ins w:id="6374"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75" w:author="Huawei" w:date="2024-02-02T15:20:00Z"/>
              </w:rPr>
            </w:pPr>
            <w:ins w:id="6376" w:author="Huawei" w:date="2024-02-02T15:20:00Z">
              <w:r>
                <w:rPr>
                  <w:lang w:eastAsia="ja-JP"/>
                </w:rPr>
                <w:t>EPRE ratio of PDCCH DMRS to SSS</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377" w:author="Huawei" w:date="2024-02-02T15:20:00Z"/>
              </w:rPr>
            </w:pPr>
          </w:p>
        </w:tc>
        <w:tc>
          <w:tcPr>
            <w:tcW w:w="2266" w:type="dxa"/>
            <w:tcBorders>
              <w:top w:val="nil"/>
              <w:left w:val="single" w:sz="4" w:space="0" w:color="auto"/>
              <w:bottom w:val="nil"/>
              <w:right w:val="single" w:sz="4" w:space="0" w:color="auto"/>
            </w:tcBorders>
            <w:shd w:val="clear" w:color="auto" w:fill="auto"/>
          </w:tcPr>
          <w:p w:rsidR="00644FEB" w:rsidRDefault="00644FEB">
            <w:pPr>
              <w:pStyle w:val="TAC"/>
              <w:rPr>
                <w:ins w:id="6378" w:author="Huawei" w:date="2024-02-02T15:20:00Z"/>
                <w:rFonts w:cs="v4.2.0"/>
                <w:lang w:eastAsia="zh-CN"/>
              </w:rPr>
            </w:pPr>
          </w:p>
        </w:tc>
      </w:tr>
      <w:tr w:rsidR="00644FEB">
        <w:trPr>
          <w:cantSplit/>
          <w:trHeight w:val="187"/>
          <w:jc w:val="center"/>
          <w:ins w:id="6379"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80" w:author="Huawei" w:date="2024-02-02T15:20:00Z"/>
              </w:rPr>
            </w:pPr>
            <w:ins w:id="6381" w:author="Huawei" w:date="2024-02-02T15:20:00Z">
              <w:r>
                <w:rPr>
                  <w:lang w:eastAsia="ja-JP"/>
                </w:rPr>
                <w:t>EPRE ratio of PDCCH to PDCCH DMRS</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382" w:author="Huawei" w:date="2024-02-02T15:20:00Z"/>
              </w:rPr>
            </w:pPr>
          </w:p>
        </w:tc>
        <w:tc>
          <w:tcPr>
            <w:tcW w:w="2266" w:type="dxa"/>
            <w:tcBorders>
              <w:top w:val="nil"/>
              <w:left w:val="single" w:sz="4" w:space="0" w:color="auto"/>
              <w:bottom w:val="nil"/>
              <w:right w:val="single" w:sz="4" w:space="0" w:color="auto"/>
            </w:tcBorders>
            <w:shd w:val="clear" w:color="auto" w:fill="auto"/>
          </w:tcPr>
          <w:p w:rsidR="00644FEB" w:rsidRDefault="00644FEB">
            <w:pPr>
              <w:pStyle w:val="TAC"/>
              <w:rPr>
                <w:ins w:id="6383" w:author="Huawei" w:date="2024-02-02T15:20:00Z"/>
                <w:rFonts w:cs="v4.2.0"/>
                <w:lang w:eastAsia="zh-CN"/>
              </w:rPr>
            </w:pPr>
          </w:p>
        </w:tc>
      </w:tr>
      <w:tr w:rsidR="00644FEB">
        <w:trPr>
          <w:cantSplit/>
          <w:trHeight w:val="187"/>
          <w:jc w:val="center"/>
          <w:ins w:id="6384"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85" w:author="Huawei" w:date="2024-02-02T15:20:00Z"/>
              </w:rPr>
            </w:pPr>
            <w:ins w:id="6386" w:author="Huawei" w:date="2024-02-02T15:20:00Z">
              <w:r>
                <w:rPr>
                  <w:lang w:eastAsia="ja-JP"/>
                </w:rPr>
                <w:t xml:space="preserve">EPRE ratio of PDSCH DMRS to SSS </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387" w:author="Huawei" w:date="2024-02-02T15:20:00Z"/>
              </w:rPr>
            </w:pPr>
          </w:p>
        </w:tc>
        <w:tc>
          <w:tcPr>
            <w:tcW w:w="2266" w:type="dxa"/>
            <w:tcBorders>
              <w:top w:val="nil"/>
              <w:left w:val="single" w:sz="4" w:space="0" w:color="auto"/>
              <w:bottom w:val="nil"/>
              <w:right w:val="single" w:sz="4" w:space="0" w:color="auto"/>
            </w:tcBorders>
            <w:shd w:val="clear" w:color="auto" w:fill="auto"/>
          </w:tcPr>
          <w:p w:rsidR="00644FEB" w:rsidRDefault="00644FEB">
            <w:pPr>
              <w:pStyle w:val="TAC"/>
              <w:rPr>
                <w:ins w:id="6388" w:author="Huawei" w:date="2024-02-02T15:20:00Z"/>
                <w:rFonts w:cs="v4.2.0"/>
                <w:lang w:eastAsia="zh-CN"/>
              </w:rPr>
            </w:pPr>
          </w:p>
        </w:tc>
      </w:tr>
      <w:tr w:rsidR="00644FEB">
        <w:trPr>
          <w:cantSplit/>
          <w:trHeight w:val="187"/>
          <w:jc w:val="center"/>
          <w:ins w:id="6389"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90" w:author="Huawei" w:date="2024-02-02T15:20:00Z"/>
              </w:rPr>
            </w:pPr>
            <w:ins w:id="6391" w:author="Huawei" w:date="2024-02-02T15:20:00Z">
              <w:r>
                <w:rPr>
                  <w:lang w:eastAsia="ja-JP"/>
                </w:rPr>
                <w:t xml:space="preserve">EPRE ratio of PDSCH to PDSCH </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392" w:author="Huawei" w:date="2024-02-02T15:20:00Z"/>
              </w:rPr>
            </w:pPr>
          </w:p>
        </w:tc>
        <w:tc>
          <w:tcPr>
            <w:tcW w:w="2266" w:type="dxa"/>
            <w:tcBorders>
              <w:top w:val="nil"/>
              <w:left w:val="single" w:sz="4" w:space="0" w:color="auto"/>
              <w:bottom w:val="nil"/>
              <w:right w:val="single" w:sz="4" w:space="0" w:color="auto"/>
            </w:tcBorders>
            <w:shd w:val="clear" w:color="auto" w:fill="auto"/>
          </w:tcPr>
          <w:p w:rsidR="00644FEB" w:rsidRDefault="00644FEB">
            <w:pPr>
              <w:pStyle w:val="TAC"/>
              <w:rPr>
                <w:ins w:id="6393" w:author="Huawei" w:date="2024-02-02T15:20:00Z"/>
                <w:rFonts w:cs="v4.2.0"/>
                <w:lang w:eastAsia="zh-CN"/>
              </w:rPr>
            </w:pPr>
          </w:p>
        </w:tc>
      </w:tr>
      <w:tr w:rsidR="00644FEB">
        <w:trPr>
          <w:cantSplit/>
          <w:trHeight w:val="187"/>
          <w:jc w:val="center"/>
          <w:ins w:id="6394"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395" w:author="Huawei" w:date="2024-02-02T15:20:00Z"/>
              </w:rPr>
            </w:pPr>
            <w:ins w:id="6396" w:author="Huawei" w:date="2024-02-02T15:20:00Z">
              <w:r>
                <w:rPr>
                  <w:lang w:eastAsia="ja-JP"/>
                </w:rPr>
                <w:t>EPRE ratio of OCNG DMRS to SSS</w:t>
              </w:r>
              <w:r>
                <w:rPr>
                  <w:vertAlign w:val="superscript"/>
                  <w:lang w:eastAsia="ja-JP"/>
                </w:rPr>
                <w:t>(Note 1)</w:t>
              </w:r>
            </w:ins>
          </w:p>
        </w:tc>
        <w:tc>
          <w:tcPr>
            <w:tcW w:w="1133" w:type="dxa"/>
            <w:tcBorders>
              <w:top w:val="nil"/>
              <w:left w:val="single" w:sz="4" w:space="0" w:color="auto"/>
              <w:bottom w:val="nil"/>
              <w:right w:val="single" w:sz="4" w:space="0" w:color="auto"/>
            </w:tcBorders>
            <w:shd w:val="clear" w:color="auto" w:fill="auto"/>
          </w:tcPr>
          <w:p w:rsidR="00644FEB" w:rsidRDefault="00644FEB">
            <w:pPr>
              <w:pStyle w:val="TAC"/>
              <w:rPr>
                <w:ins w:id="6397" w:author="Huawei" w:date="2024-02-02T15:20:00Z"/>
              </w:rPr>
            </w:pPr>
          </w:p>
        </w:tc>
        <w:tc>
          <w:tcPr>
            <w:tcW w:w="2266" w:type="dxa"/>
            <w:tcBorders>
              <w:top w:val="nil"/>
              <w:left w:val="single" w:sz="4" w:space="0" w:color="auto"/>
              <w:bottom w:val="nil"/>
              <w:right w:val="single" w:sz="4" w:space="0" w:color="auto"/>
            </w:tcBorders>
            <w:shd w:val="clear" w:color="auto" w:fill="auto"/>
          </w:tcPr>
          <w:p w:rsidR="00644FEB" w:rsidRDefault="00644FEB">
            <w:pPr>
              <w:pStyle w:val="TAC"/>
              <w:rPr>
                <w:ins w:id="6398" w:author="Huawei" w:date="2024-02-02T15:20:00Z"/>
                <w:rFonts w:cs="v4.2.0"/>
                <w:lang w:eastAsia="zh-CN"/>
              </w:rPr>
            </w:pPr>
          </w:p>
        </w:tc>
      </w:tr>
      <w:tr w:rsidR="00644FEB">
        <w:trPr>
          <w:cantSplit/>
          <w:trHeight w:val="187"/>
          <w:jc w:val="center"/>
          <w:ins w:id="6399"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400" w:author="Huawei" w:date="2024-02-02T15:20:00Z"/>
              </w:rPr>
            </w:pPr>
            <w:ins w:id="6401" w:author="Huawei" w:date="2024-02-02T15:20:00Z">
              <w:r>
                <w:rPr>
                  <w:lang w:eastAsia="ja-JP"/>
                </w:rPr>
                <w:t>EPRE ratio of OCNG to OCNG DMRS</w:t>
              </w:r>
              <w:r>
                <w:rPr>
                  <w:vertAlign w:val="superscript"/>
                  <w:lang w:eastAsia="ja-JP"/>
                </w:rPr>
                <w:t>(Note 1)</w:t>
              </w:r>
            </w:ins>
          </w:p>
        </w:tc>
        <w:tc>
          <w:tcPr>
            <w:tcW w:w="1133"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402" w:author="Huawei" w:date="2024-02-02T15:20:00Z"/>
              </w:rPr>
            </w:pPr>
          </w:p>
        </w:tc>
        <w:tc>
          <w:tcPr>
            <w:tcW w:w="2266"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403" w:author="Huawei" w:date="2024-02-02T15:20:00Z"/>
              </w:rPr>
            </w:pPr>
          </w:p>
        </w:tc>
      </w:tr>
      <w:tr w:rsidR="00644FEB">
        <w:trPr>
          <w:cantSplit/>
          <w:trHeight w:val="187"/>
          <w:jc w:val="center"/>
          <w:ins w:id="6404" w:author="Huawei" w:date="2024-02-02T15:20:00Z"/>
        </w:trPr>
        <w:tc>
          <w:tcPr>
            <w:tcW w:w="212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6405" w:author="Huawei" w:date="2024-02-02T15:20:00Z"/>
              </w:rPr>
            </w:pPr>
            <w:ins w:id="6406" w:author="Huawei" w:date="2024-02-02T15:20:00Z">
              <w:r>
                <w:t>N</w:t>
              </w:r>
              <w:r>
                <w:rPr>
                  <w:vertAlign w:val="subscript"/>
                </w:rPr>
                <w:t>oc</w:t>
              </w:r>
              <w:r>
                <w:rPr>
                  <w:vertAlign w:val="superscript"/>
                </w:rPr>
                <w:t>Note 2</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407" w:author="Huawei" w:date="2024-02-02T15:20:00Z"/>
              </w:rPr>
            </w:pPr>
            <w:ins w:id="6408" w:author="Huawei" w:date="2024-02-02T15:20:00Z">
              <w:r>
                <w:rPr>
                  <w:lang w:eastAsia="zh-CN"/>
                </w:rPr>
                <w:t>Config 1,2</w:t>
              </w:r>
            </w:ins>
          </w:p>
        </w:tc>
        <w:tc>
          <w:tcPr>
            <w:tcW w:w="1133"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6409" w:author="Huawei" w:date="2024-02-02T15:20:00Z"/>
              </w:rPr>
            </w:pPr>
            <w:ins w:id="6410" w:author="Huawei" w:date="2024-02-02T15:20:00Z">
              <w:r>
                <w:t>dBm/</w:t>
              </w:r>
              <w:r>
                <w:rPr>
                  <w:lang w:eastAsia="zh-CN"/>
                </w:rPr>
                <w:t>SCS</w:t>
              </w:r>
            </w:ins>
          </w:p>
        </w:tc>
        <w:tc>
          <w:tcPr>
            <w:tcW w:w="2266" w:type="dxa"/>
            <w:tcBorders>
              <w:top w:val="single" w:sz="4" w:space="0" w:color="auto"/>
              <w:left w:val="single" w:sz="4" w:space="0" w:color="auto"/>
              <w:right w:val="single" w:sz="4" w:space="0" w:color="auto"/>
            </w:tcBorders>
          </w:tcPr>
          <w:p w:rsidR="00644FEB" w:rsidRDefault="00CF6C33">
            <w:pPr>
              <w:pStyle w:val="TAC"/>
              <w:rPr>
                <w:ins w:id="6411" w:author="Huawei" w:date="2024-02-02T15:20:00Z"/>
                <w:rFonts w:cs="v4.2.0"/>
                <w:lang w:eastAsia="zh-CN"/>
              </w:rPr>
            </w:pPr>
            <w:ins w:id="6412" w:author="Huawei" w:date="2024-02-02T15:20:00Z">
              <w:r>
                <w:t>-104</w:t>
              </w:r>
            </w:ins>
          </w:p>
        </w:tc>
      </w:tr>
      <w:tr w:rsidR="00644FEB">
        <w:trPr>
          <w:cantSplit/>
          <w:trHeight w:val="187"/>
          <w:jc w:val="center"/>
          <w:ins w:id="6413"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414" w:author="Huawei" w:date="2024-02-02T15:20:00Z"/>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415" w:author="Huawei" w:date="2024-02-02T15:20:00Z"/>
              </w:rPr>
            </w:pPr>
            <w:ins w:id="6416" w:author="Huawei" w:date="2024-02-02T15:20:00Z">
              <w:r>
                <w:rPr>
                  <w:lang w:eastAsia="zh-CN"/>
                </w:rPr>
                <w:t>Config 3</w:t>
              </w:r>
            </w:ins>
          </w:p>
        </w:tc>
        <w:tc>
          <w:tcPr>
            <w:tcW w:w="1133"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417" w:author="Huawei" w:date="2024-02-02T15:20:00Z"/>
              </w:rPr>
            </w:pPr>
          </w:p>
        </w:tc>
        <w:tc>
          <w:tcPr>
            <w:tcW w:w="2266" w:type="dxa"/>
            <w:tcBorders>
              <w:left w:val="single" w:sz="4" w:space="0" w:color="auto"/>
              <w:bottom w:val="single" w:sz="4" w:space="0" w:color="auto"/>
              <w:right w:val="single" w:sz="4" w:space="0" w:color="auto"/>
            </w:tcBorders>
          </w:tcPr>
          <w:p w:rsidR="00644FEB" w:rsidRDefault="00CF6C33">
            <w:pPr>
              <w:pStyle w:val="TAC"/>
              <w:rPr>
                <w:ins w:id="6418" w:author="Huawei" w:date="2024-02-02T15:20:00Z"/>
              </w:rPr>
            </w:pPr>
            <w:ins w:id="6419" w:author="Huawei" w:date="2024-02-02T15:20:00Z">
              <w:r>
                <w:rPr>
                  <w:lang w:eastAsia="zh-CN"/>
                </w:rPr>
                <w:t>-101</w:t>
              </w:r>
            </w:ins>
          </w:p>
        </w:tc>
      </w:tr>
      <w:tr w:rsidR="00644FEB">
        <w:trPr>
          <w:cantSplit/>
          <w:trHeight w:val="187"/>
          <w:jc w:val="center"/>
          <w:ins w:id="6420" w:author="Huawei" w:date="2024-02-02T15:20:00Z"/>
        </w:trPr>
        <w:tc>
          <w:tcPr>
            <w:tcW w:w="212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6421" w:author="Huawei" w:date="2024-02-02T15:20:00Z"/>
                <w:rFonts w:cs="v4.2.0"/>
              </w:rPr>
            </w:pPr>
            <w:ins w:id="6422" w:author="Huawei" w:date="2024-02-02T15:20:00Z">
              <w:r>
                <w:rPr>
                  <w:rFonts w:cs="v4.2.0"/>
                </w:rPr>
                <w:t>SS-RSRP</w:t>
              </w:r>
              <w:r>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423" w:author="Huawei" w:date="2024-02-02T15:20:00Z"/>
                <w:rFonts w:cs="v4.2.0"/>
              </w:rPr>
            </w:pPr>
            <w:ins w:id="6424" w:author="Huawei" w:date="2024-02-02T15:20:00Z">
              <w:r>
                <w:rPr>
                  <w:lang w:eastAsia="zh-CN"/>
                </w:rPr>
                <w:t>Config 1,2</w:t>
              </w:r>
            </w:ins>
          </w:p>
        </w:tc>
        <w:tc>
          <w:tcPr>
            <w:tcW w:w="1133" w:type="dxa"/>
            <w:tcBorders>
              <w:top w:val="single" w:sz="4" w:space="0" w:color="auto"/>
              <w:left w:val="single" w:sz="4" w:space="0" w:color="auto"/>
              <w:bottom w:val="nil"/>
              <w:right w:val="single" w:sz="4" w:space="0" w:color="auto"/>
            </w:tcBorders>
            <w:shd w:val="clear" w:color="auto" w:fill="auto"/>
          </w:tcPr>
          <w:p w:rsidR="00644FEB" w:rsidRDefault="00CF6C33">
            <w:pPr>
              <w:pStyle w:val="TAC"/>
              <w:rPr>
                <w:ins w:id="6425" w:author="Huawei" w:date="2024-02-02T15:20:00Z"/>
                <w:rFonts w:cs="v4.2.0"/>
              </w:rPr>
            </w:pPr>
            <w:ins w:id="6426" w:author="Huawei" w:date="2024-02-02T15:20:00Z">
              <w:r>
                <w:rPr>
                  <w:rFonts w:cs="v4.2.0"/>
                </w:rPr>
                <w:t>dBm/</w:t>
              </w:r>
              <w:r>
                <w:rPr>
                  <w:rFonts w:cs="v4.2.0"/>
                  <w:lang w:eastAsia="zh-CN"/>
                </w:rPr>
                <w:t>SCS</w:t>
              </w:r>
            </w:ins>
          </w:p>
        </w:tc>
        <w:tc>
          <w:tcPr>
            <w:tcW w:w="2266" w:type="dxa"/>
            <w:tcBorders>
              <w:top w:val="single" w:sz="4" w:space="0" w:color="auto"/>
              <w:left w:val="single" w:sz="4" w:space="0" w:color="auto"/>
              <w:right w:val="single" w:sz="4" w:space="0" w:color="auto"/>
            </w:tcBorders>
          </w:tcPr>
          <w:p w:rsidR="00644FEB" w:rsidRDefault="00CF6C33">
            <w:pPr>
              <w:pStyle w:val="TAC"/>
              <w:rPr>
                <w:ins w:id="6427" w:author="Huawei" w:date="2024-02-02T15:20:00Z"/>
                <w:rFonts w:cs="v4.2.0"/>
                <w:lang w:eastAsia="zh-CN"/>
              </w:rPr>
            </w:pPr>
            <w:ins w:id="6428" w:author="Huawei" w:date="2024-02-02T15:20:00Z">
              <w:r>
                <w:rPr>
                  <w:rFonts w:cs="v4.2.0"/>
                </w:rPr>
                <w:t>-87</w:t>
              </w:r>
            </w:ins>
          </w:p>
        </w:tc>
      </w:tr>
      <w:tr w:rsidR="00644FEB">
        <w:trPr>
          <w:cantSplit/>
          <w:trHeight w:val="187"/>
          <w:jc w:val="center"/>
          <w:ins w:id="6429"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430" w:author="Huawei" w:date="2024-02-02T15:20:00Z"/>
                <w:rFonts w:cs="v4.2.0"/>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431" w:author="Huawei" w:date="2024-02-02T15:20:00Z"/>
                <w:rFonts w:cs="v4.2.0"/>
              </w:rPr>
            </w:pPr>
            <w:ins w:id="6432" w:author="Huawei" w:date="2024-02-02T15:20:00Z">
              <w:r>
                <w:rPr>
                  <w:lang w:eastAsia="zh-CN"/>
                </w:rPr>
                <w:t>Config 3</w:t>
              </w:r>
            </w:ins>
          </w:p>
        </w:tc>
        <w:tc>
          <w:tcPr>
            <w:tcW w:w="1133" w:type="dxa"/>
            <w:tcBorders>
              <w:top w:val="nil"/>
              <w:left w:val="single" w:sz="4" w:space="0" w:color="auto"/>
              <w:bottom w:val="single" w:sz="4" w:space="0" w:color="auto"/>
              <w:right w:val="single" w:sz="4" w:space="0" w:color="auto"/>
            </w:tcBorders>
            <w:shd w:val="clear" w:color="auto" w:fill="auto"/>
          </w:tcPr>
          <w:p w:rsidR="00644FEB" w:rsidRDefault="00644FEB">
            <w:pPr>
              <w:pStyle w:val="TAC"/>
              <w:rPr>
                <w:ins w:id="6433" w:author="Huawei" w:date="2024-02-02T15:20:00Z"/>
                <w:rFonts w:cs="v4.2.0"/>
              </w:rPr>
            </w:pPr>
          </w:p>
        </w:tc>
        <w:tc>
          <w:tcPr>
            <w:tcW w:w="2266" w:type="dxa"/>
            <w:tcBorders>
              <w:left w:val="single" w:sz="4" w:space="0" w:color="auto"/>
              <w:bottom w:val="single" w:sz="4" w:space="0" w:color="auto"/>
              <w:right w:val="single" w:sz="4" w:space="0" w:color="auto"/>
            </w:tcBorders>
          </w:tcPr>
          <w:p w:rsidR="00644FEB" w:rsidRDefault="00CF6C33">
            <w:pPr>
              <w:pStyle w:val="TAC"/>
              <w:rPr>
                <w:ins w:id="6434" w:author="Huawei" w:date="2024-02-02T15:20:00Z"/>
                <w:rFonts w:cs="v4.2.0"/>
              </w:rPr>
            </w:pPr>
            <w:ins w:id="6435" w:author="Huawei" w:date="2024-02-02T15:20:00Z">
              <w:r>
                <w:rPr>
                  <w:rFonts w:cs="v4.2.0"/>
                  <w:lang w:eastAsia="zh-CN"/>
                </w:rPr>
                <w:t>-84</w:t>
              </w:r>
            </w:ins>
          </w:p>
        </w:tc>
      </w:tr>
      <w:tr w:rsidR="00644FEB">
        <w:trPr>
          <w:cantSplit/>
          <w:trHeight w:val="187"/>
          <w:jc w:val="center"/>
          <w:ins w:id="6436"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437" w:author="Huawei" w:date="2024-02-02T15:20:00Z"/>
              </w:rPr>
            </w:pPr>
            <w:ins w:id="6438" w:author="Huawei" w:date="2024-02-02T15:20:00Z">
              <w:r>
                <w:t>Ê</w:t>
              </w:r>
              <w:r>
                <w:rPr>
                  <w:vertAlign w:val="subscript"/>
                </w:rPr>
                <w:t>s</w:t>
              </w:r>
              <w:r>
                <w:t>/I</w:t>
              </w:r>
              <w:r>
                <w:rPr>
                  <w:vertAlign w:val="subscript"/>
                </w:rPr>
                <w:t>ot</w:t>
              </w:r>
            </w:ins>
          </w:p>
        </w:tc>
        <w:tc>
          <w:tcPr>
            <w:tcW w:w="1133" w:type="dxa"/>
            <w:tcBorders>
              <w:top w:val="single" w:sz="4" w:space="0" w:color="auto"/>
              <w:left w:val="single" w:sz="4" w:space="0" w:color="auto"/>
              <w:bottom w:val="single" w:sz="4" w:space="0" w:color="auto"/>
              <w:right w:val="single" w:sz="4" w:space="0" w:color="auto"/>
            </w:tcBorders>
          </w:tcPr>
          <w:p w:rsidR="00644FEB" w:rsidRDefault="00CF6C33">
            <w:pPr>
              <w:pStyle w:val="TAC"/>
              <w:rPr>
                <w:ins w:id="6439" w:author="Huawei" w:date="2024-02-02T15:20:00Z"/>
              </w:rPr>
            </w:pPr>
            <w:ins w:id="6440" w:author="Huawei" w:date="2024-02-02T15:20:00Z">
              <w:r>
                <w:t>dB</w:t>
              </w:r>
            </w:ins>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441" w:author="Huawei" w:date="2024-02-02T15:20:00Z"/>
                <w:rFonts w:cs="v4.2.0"/>
                <w:lang w:eastAsia="zh-CN"/>
              </w:rPr>
            </w:pPr>
            <w:ins w:id="6442" w:author="Huawei" w:date="2024-02-02T15:20:00Z">
              <w:r>
                <w:t>17</w:t>
              </w:r>
            </w:ins>
          </w:p>
        </w:tc>
      </w:tr>
      <w:tr w:rsidR="00644FEB">
        <w:trPr>
          <w:cantSplit/>
          <w:trHeight w:val="187"/>
          <w:jc w:val="center"/>
          <w:ins w:id="6443" w:author="Huawei" w:date="2024-02-02T15:20:00Z"/>
        </w:trPr>
        <w:tc>
          <w:tcPr>
            <w:tcW w:w="3684" w:type="dxa"/>
            <w:gridSpan w:val="3"/>
            <w:tcBorders>
              <w:top w:val="single" w:sz="4" w:space="0" w:color="auto"/>
              <w:left w:val="single" w:sz="4" w:space="0" w:color="auto"/>
              <w:bottom w:val="single" w:sz="4" w:space="0" w:color="auto"/>
              <w:right w:val="single" w:sz="4" w:space="0" w:color="auto"/>
            </w:tcBorders>
          </w:tcPr>
          <w:p w:rsidR="00644FEB" w:rsidRDefault="00CF6C33">
            <w:pPr>
              <w:pStyle w:val="TAL"/>
              <w:rPr>
                <w:ins w:id="6444" w:author="Huawei" w:date="2024-02-02T15:20:00Z"/>
              </w:rPr>
            </w:pPr>
            <w:ins w:id="6445" w:author="Huawei" w:date="2024-02-02T15:20:00Z">
              <w:r>
                <w:t>Ê</w:t>
              </w:r>
              <w:r>
                <w:rPr>
                  <w:vertAlign w:val="subscript"/>
                </w:rPr>
                <w:t>s</w:t>
              </w:r>
              <w:r>
                <w:t>/N</w:t>
              </w:r>
              <w:r>
                <w:rPr>
                  <w:vertAlign w:val="subscript"/>
                </w:rPr>
                <w:t>oc</w:t>
              </w:r>
            </w:ins>
          </w:p>
        </w:tc>
        <w:tc>
          <w:tcPr>
            <w:tcW w:w="1133" w:type="dxa"/>
            <w:tcBorders>
              <w:top w:val="single" w:sz="4" w:space="0" w:color="auto"/>
              <w:left w:val="single" w:sz="4" w:space="0" w:color="auto"/>
              <w:bottom w:val="single" w:sz="4" w:space="0" w:color="auto"/>
              <w:right w:val="single" w:sz="4" w:space="0" w:color="auto"/>
            </w:tcBorders>
          </w:tcPr>
          <w:p w:rsidR="00644FEB" w:rsidRDefault="00CF6C33">
            <w:pPr>
              <w:pStyle w:val="TAC"/>
              <w:rPr>
                <w:ins w:id="6446" w:author="Huawei" w:date="2024-02-02T15:20:00Z"/>
              </w:rPr>
            </w:pPr>
            <w:ins w:id="6447" w:author="Huawei" w:date="2024-02-02T15:20:00Z">
              <w:r>
                <w:t>dB</w:t>
              </w:r>
            </w:ins>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448" w:author="Huawei" w:date="2024-02-02T15:20:00Z"/>
                <w:rFonts w:cs="v4.2.0"/>
                <w:lang w:eastAsia="zh-CN"/>
              </w:rPr>
            </w:pPr>
            <w:ins w:id="6449" w:author="Huawei" w:date="2024-02-02T15:20:00Z">
              <w:r>
                <w:t>17</w:t>
              </w:r>
            </w:ins>
          </w:p>
        </w:tc>
      </w:tr>
      <w:tr w:rsidR="00644FEB">
        <w:trPr>
          <w:cantSplit/>
          <w:trHeight w:val="187"/>
          <w:jc w:val="center"/>
          <w:ins w:id="6450" w:author="Huawei" w:date="2024-02-02T15:20:00Z"/>
        </w:trPr>
        <w:tc>
          <w:tcPr>
            <w:tcW w:w="2126" w:type="dxa"/>
            <w:gridSpan w:val="2"/>
            <w:tcBorders>
              <w:top w:val="single" w:sz="4" w:space="0" w:color="auto"/>
              <w:left w:val="single" w:sz="4" w:space="0" w:color="auto"/>
              <w:bottom w:val="nil"/>
              <w:right w:val="single" w:sz="4" w:space="0" w:color="auto"/>
            </w:tcBorders>
            <w:shd w:val="clear" w:color="auto" w:fill="auto"/>
          </w:tcPr>
          <w:p w:rsidR="00644FEB" w:rsidRDefault="00CF6C33">
            <w:pPr>
              <w:pStyle w:val="TAL"/>
              <w:rPr>
                <w:ins w:id="6451" w:author="Huawei" w:date="2024-02-02T15:20:00Z"/>
              </w:rPr>
            </w:pPr>
            <w:ins w:id="6452" w:author="Huawei" w:date="2024-02-02T15:20:00Z">
              <w:r>
                <w:t>Io</w:t>
              </w:r>
              <w:r>
                <w:rPr>
                  <w:vertAlign w:val="superscript"/>
                </w:rPr>
                <w:t>Note3</w:t>
              </w:r>
            </w:ins>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453" w:author="Huawei" w:date="2024-02-02T15:20:00Z"/>
              </w:rPr>
            </w:pPr>
            <w:ins w:id="6454" w:author="Huawei" w:date="2024-02-02T15:20:00Z">
              <w:r>
                <w:t>Config</w:t>
              </w:r>
              <w:r>
                <w:rPr>
                  <w:rFonts w:eastAsia="Malgun Gothic"/>
                  <w:szCs w:val="18"/>
                </w:rPr>
                <w:t xml:space="preserve"> </w:t>
              </w:r>
              <w:r>
                <w:t>1,2</w:t>
              </w:r>
            </w:ins>
          </w:p>
        </w:tc>
        <w:tc>
          <w:tcPr>
            <w:tcW w:w="1133" w:type="dxa"/>
            <w:tcBorders>
              <w:top w:val="single" w:sz="4" w:space="0" w:color="auto"/>
              <w:left w:val="single" w:sz="4" w:space="0" w:color="auto"/>
              <w:bottom w:val="single" w:sz="4" w:space="0" w:color="auto"/>
              <w:right w:val="single" w:sz="4" w:space="0" w:color="auto"/>
            </w:tcBorders>
          </w:tcPr>
          <w:p w:rsidR="00644FEB" w:rsidRDefault="00CF6C33">
            <w:pPr>
              <w:pStyle w:val="TAC"/>
              <w:rPr>
                <w:ins w:id="6455" w:author="Huawei" w:date="2024-02-02T15:20:00Z"/>
              </w:rPr>
            </w:pPr>
            <w:ins w:id="6456" w:author="Huawei" w:date="2024-02-02T15:20:00Z">
              <w:r>
                <w:t>dBm/</w:t>
              </w:r>
            </w:ins>
          </w:p>
          <w:p w:rsidR="00644FEB" w:rsidRDefault="00CF6C33">
            <w:pPr>
              <w:pStyle w:val="TAC"/>
              <w:rPr>
                <w:ins w:id="6457" w:author="Huawei" w:date="2024-02-02T15:20:00Z"/>
              </w:rPr>
            </w:pPr>
            <w:ins w:id="6458" w:author="Huawei" w:date="2024-02-02T15:20:00Z">
              <w:r>
                <w:t>9.36MHz</w:t>
              </w:r>
            </w:ins>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459" w:author="Huawei" w:date="2024-02-02T15:20:00Z"/>
                <w:rFonts w:cs="v4.2.0"/>
              </w:rPr>
            </w:pPr>
            <w:ins w:id="6460" w:author="Huawei" w:date="2024-02-02T15:20:00Z">
              <w:r>
                <w:rPr>
                  <w:rFonts w:cs="v4.2.0"/>
                  <w:lang w:eastAsia="zh-CN"/>
                </w:rPr>
                <w:t>-58.96</w:t>
              </w:r>
            </w:ins>
          </w:p>
        </w:tc>
      </w:tr>
      <w:tr w:rsidR="00644FEB">
        <w:trPr>
          <w:cantSplit/>
          <w:trHeight w:val="187"/>
          <w:jc w:val="center"/>
          <w:ins w:id="6461" w:author="Huawei" w:date="2024-02-02T15:20:00Z"/>
        </w:trPr>
        <w:tc>
          <w:tcPr>
            <w:tcW w:w="2126" w:type="dxa"/>
            <w:gridSpan w:val="2"/>
            <w:tcBorders>
              <w:top w:val="nil"/>
              <w:left w:val="single" w:sz="4" w:space="0" w:color="auto"/>
              <w:bottom w:val="single" w:sz="4" w:space="0" w:color="auto"/>
              <w:right w:val="single" w:sz="4" w:space="0" w:color="auto"/>
            </w:tcBorders>
            <w:shd w:val="clear" w:color="auto" w:fill="auto"/>
          </w:tcPr>
          <w:p w:rsidR="00644FEB" w:rsidRDefault="00644FEB">
            <w:pPr>
              <w:pStyle w:val="TAL"/>
              <w:rPr>
                <w:ins w:id="6462" w:author="Huawei" w:date="2024-02-02T15:20:00Z"/>
              </w:rPr>
            </w:pPr>
          </w:p>
        </w:tc>
        <w:tc>
          <w:tcPr>
            <w:tcW w:w="1558" w:type="dxa"/>
            <w:tcBorders>
              <w:top w:val="single" w:sz="4" w:space="0" w:color="auto"/>
              <w:left w:val="single" w:sz="4" w:space="0" w:color="auto"/>
              <w:bottom w:val="single" w:sz="4" w:space="0" w:color="auto"/>
              <w:right w:val="single" w:sz="4" w:space="0" w:color="auto"/>
            </w:tcBorders>
          </w:tcPr>
          <w:p w:rsidR="00644FEB" w:rsidRDefault="00CF6C33">
            <w:pPr>
              <w:pStyle w:val="TAL"/>
              <w:rPr>
                <w:ins w:id="6463" w:author="Huawei" w:date="2024-02-02T15:20:00Z"/>
              </w:rPr>
            </w:pPr>
            <w:ins w:id="6464" w:author="Huawei" w:date="2024-02-02T15:20:00Z">
              <w:r>
                <w:t>Config</w:t>
              </w:r>
              <w:r>
                <w:rPr>
                  <w:rFonts w:eastAsia="Malgun Gothic"/>
                  <w:szCs w:val="18"/>
                </w:rPr>
                <w:t xml:space="preserve"> </w:t>
              </w:r>
              <w:r>
                <w:t>3</w:t>
              </w:r>
            </w:ins>
          </w:p>
        </w:tc>
        <w:tc>
          <w:tcPr>
            <w:tcW w:w="1133" w:type="dxa"/>
            <w:tcBorders>
              <w:top w:val="single" w:sz="4" w:space="0" w:color="auto"/>
              <w:left w:val="single" w:sz="4" w:space="0" w:color="auto"/>
              <w:bottom w:val="single" w:sz="4" w:space="0" w:color="auto"/>
              <w:right w:val="single" w:sz="4" w:space="0" w:color="auto"/>
            </w:tcBorders>
          </w:tcPr>
          <w:p w:rsidR="00644FEB" w:rsidRDefault="00CF6C33">
            <w:pPr>
              <w:pStyle w:val="TAC"/>
              <w:rPr>
                <w:ins w:id="6465" w:author="Huawei" w:date="2024-02-02T15:20:00Z"/>
              </w:rPr>
            </w:pPr>
            <w:ins w:id="6466" w:author="Huawei" w:date="2024-02-02T15:20:00Z">
              <w:r>
                <w:t>dBm/</w:t>
              </w:r>
            </w:ins>
          </w:p>
          <w:p w:rsidR="00644FEB" w:rsidRDefault="00CF6C33">
            <w:pPr>
              <w:pStyle w:val="TAC"/>
              <w:rPr>
                <w:ins w:id="6467" w:author="Huawei" w:date="2024-02-02T15:20:00Z"/>
              </w:rPr>
            </w:pPr>
            <w:ins w:id="6468" w:author="Huawei" w:date="2024-02-02T15:20:00Z">
              <w:r>
                <w:t>38.16MHz</w:t>
              </w:r>
            </w:ins>
          </w:p>
        </w:tc>
        <w:tc>
          <w:tcPr>
            <w:tcW w:w="2266" w:type="dxa"/>
            <w:tcBorders>
              <w:top w:val="single" w:sz="4" w:space="0" w:color="auto"/>
              <w:left w:val="single" w:sz="4" w:space="0" w:color="auto"/>
              <w:bottom w:val="single" w:sz="4" w:space="0" w:color="auto"/>
              <w:right w:val="single" w:sz="4" w:space="0" w:color="auto"/>
            </w:tcBorders>
          </w:tcPr>
          <w:p w:rsidR="00644FEB" w:rsidRDefault="00CF6C33">
            <w:pPr>
              <w:pStyle w:val="TAC"/>
              <w:rPr>
                <w:ins w:id="6469" w:author="Huawei" w:date="2024-02-02T15:20:00Z"/>
                <w:rFonts w:cs="v4.2.0"/>
              </w:rPr>
            </w:pPr>
            <w:ins w:id="6470" w:author="Huawei" w:date="2024-02-02T15:20:00Z">
              <w:r>
                <w:rPr>
                  <w:rFonts w:cs="v4.2.0"/>
                  <w:lang w:eastAsia="zh-CN"/>
                </w:rPr>
                <w:t>-52.86</w:t>
              </w:r>
            </w:ins>
          </w:p>
        </w:tc>
      </w:tr>
      <w:tr w:rsidR="00644FEB">
        <w:trPr>
          <w:cantSplit/>
          <w:trHeight w:val="187"/>
          <w:jc w:val="center"/>
          <w:ins w:id="6471" w:author="Huawei" w:date="2024-02-02T15:20:00Z"/>
        </w:trPr>
        <w:tc>
          <w:tcPr>
            <w:tcW w:w="7083" w:type="dxa"/>
            <w:gridSpan w:val="5"/>
            <w:tcBorders>
              <w:top w:val="single" w:sz="4" w:space="0" w:color="auto"/>
              <w:left w:val="single" w:sz="4" w:space="0" w:color="auto"/>
              <w:bottom w:val="single" w:sz="4" w:space="0" w:color="auto"/>
              <w:right w:val="single" w:sz="4" w:space="0" w:color="auto"/>
            </w:tcBorders>
          </w:tcPr>
          <w:p w:rsidR="00644FEB" w:rsidRDefault="00CF6C33">
            <w:pPr>
              <w:pStyle w:val="TAN"/>
              <w:rPr>
                <w:ins w:id="6472" w:author="Huawei" w:date="2024-02-02T15:20:00Z"/>
                <w:szCs w:val="18"/>
              </w:rPr>
            </w:pPr>
            <w:ins w:id="6473" w:author="Huawei" w:date="2024-02-02T15:20:00Z">
              <w:r>
                <w:rPr>
                  <w:szCs w:val="18"/>
                </w:rPr>
                <w:t>Note 1:</w:t>
              </w:r>
              <w:r>
                <w:rPr>
                  <w:szCs w:val="18"/>
                </w:rPr>
                <w:tab/>
              </w:r>
              <w:r>
                <w:t>OCNG shall be used such that both cells are fully allocated and a constant total transmitted power spectral density is achieved for all OFDM symbols.</w:t>
              </w:r>
            </w:ins>
          </w:p>
          <w:p w:rsidR="00644FEB" w:rsidRDefault="00CF6C33">
            <w:pPr>
              <w:pStyle w:val="TAN"/>
              <w:rPr>
                <w:ins w:id="6474" w:author="Huawei" w:date="2024-02-02T15:20:00Z"/>
                <w:szCs w:val="18"/>
              </w:rPr>
            </w:pPr>
            <w:ins w:id="6475" w:author="Huawei" w:date="2024-02-02T15:20:00Z">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ins>
          </w:p>
          <w:p w:rsidR="00644FEB" w:rsidRDefault="00CF6C33">
            <w:pPr>
              <w:pStyle w:val="TAN"/>
              <w:rPr>
                <w:ins w:id="6476" w:author="Huawei" w:date="2024-02-02T15:20:00Z"/>
                <w:szCs w:val="18"/>
              </w:rPr>
            </w:pPr>
            <w:ins w:id="6477" w:author="Huawei" w:date="2024-02-02T15:20:00Z">
              <w:r>
                <w:rPr>
                  <w:szCs w:val="18"/>
                </w:rPr>
                <w:t>Note 3:</w:t>
              </w:r>
              <w:r>
                <w:tab/>
                <w:t>SS-RSRP and Io levels have been derived from o</w:t>
              </w:r>
              <w:r>
                <w:t>ther parameters for information purposes. They are not settable parameters themselves.</w:t>
              </w:r>
            </w:ins>
          </w:p>
          <w:p w:rsidR="00644FEB" w:rsidRDefault="00CF6C33">
            <w:pPr>
              <w:pStyle w:val="TAN"/>
              <w:rPr>
                <w:ins w:id="6478" w:author="Huawei" w:date="2024-02-02T15:20:00Z"/>
                <w:rFonts w:cs="v4.2.0"/>
              </w:rPr>
            </w:pPr>
            <w:ins w:id="6479" w:author="Huawei" w:date="2024-02-02T15:20:00Z">
              <w:r>
                <w:rPr>
                  <w:szCs w:val="18"/>
                </w:rPr>
                <w:t>Note 4:</w:t>
              </w:r>
              <w:r>
                <w:rPr>
                  <w:szCs w:val="18"/>
                </w:rPr>
                <w:tab/>
                <w:t>For unpaired spectrum, a DL BWP is linked with an UL BWP. DLBWP.0.2 is linked with ULBWP.0.2; DLBWP.1.1 is linked with ULBWP.1.1; DLBWP.1.3 is linked with ULBWP.</w:t>
              </w:r>
              <w:r>
                <w:rPr>
                  <w:szCs w:val="18"/>
                </w:rPr>
                <w:t xml:space="preserve">1.3 defined in clause 12 </w:t>
              </w:r>
              <w:r>
                <w:t>of TS 38.213 [3]</w:t>
              </w:r>
              <w:r>
                <w:rPr>
                  <w:szCs w:val="18"/>
                </w:rPr>
                <w:t>.</w:t>
              </w:r>
            </w:ins>
          </w:p>
        </w:tc>
      </w:tr>
    </w:tbl>
    <w:p w:rsidR="00644FEB" w:rsidRDefault="00644FEB">
      <w:pPr>
        <w:rPr>
          <w:ins w:id="6480" w:author="Huawei" w:date="2024-02-02T15:20:00Z"/>
          <w:snapToGrid w:val="0"/>
          <w:lang w:eastAsia="zh-CN"/>
        </w:rPr>
      </w:pPr>
    </w:p>
    <w:p w:rsidR="00644FEB" w:rsidRDefault="00CF6C33">
      <w:pPr>
        <w:pStyle w:val="H6"/>
        <w:rPr>
          <w:ins w:id="6481" w:author="Huawei" w:date="2024-02-02T15:20:00Z"/>
        </w:rPr>
      </w:pPr>
      <w:ins w:id="6482" w:author="Huawei" w:date="2024-02-02T15:20:00Z">
        <w:r>
          <w:t>A.</w:t>
        </w:r>
      </w:ins>
      <w:ins w:id="6483" w:author="Huawei" w:date="2024-02-02T15:23:00Z">
        <w:r>
          <w:t>X1.Y1.Z3</w:t>
        </w:r>
      </w:ins>
      <w:ins w:id="6484" w:author="Huawei" w:date="2024-02-02T15:20:00Z">
        <w:r>
          <w:t>.2.</w:t>
        </w:r>
        <w:r>
          <w:rPr>
            <w:lang w:eastAsia="zh-CN"/>
          </w:rPr>
          <w:t>1</w:t>
        </w:r>
        <w:r>
          <w:t>.2</w:t>
        </w:r>
        <w:r>
          <w:tab/>
          <w:t>Test Requirements</w:t>
        </w:r>
      </w:ins>
    </w:p>
    <w:p w:rsidR="00644FEB" w:rsidRDefault="00CF6C33">
      <w:pPr>
        <w:rPr>
          <w:ins w:id="6485" w:author="Huawei" w:date="2024-02-02T15:20:00Z"/>
          <w:lang w:eastAsia="zh-CN"/>
        </w:rPr>
      </w:pPr>
      <w:ins w:id="6486" w:author="Huawei" w:date="2024-02-02T15:20:00Z">
        <w:r>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m:t>
                  </m:r>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Pr>
            <w:lang w:eastAsia="zh-CN"/>
          </w:rPr>
          <w:t xml:space="preserve"> and </w:t>
        </w:r>
        <w:r>
          <w:t xml:space="preserve">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m:t>
                  </m:r>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Pr>
            <w:lang w:eastAsia="zh-CN"/>
          </w:rPr>
          <w:t xml:space="preserve">. </w:t>
        </w:r>
      </w:ins>
    </w:p>
    <w:p w:rsidR="00644FEB" w:rsidRDefault="00CF6C33">
      <w:pPr>
        <w:jc w:val="both"/>
        <w:rPr>
          <w:ins w:id="6487" w:author="Huawei" w:date="2024-02-02T15:20:00Z"/>
          <w:lang w:eastAsia="zh-CN"/>
        </w:rPr>
      </w:pPr>
      <w:ins w:id="6488" w:author="Huawei" w:date="2024-02-02T15:20:00Z">
        <w:r>
          <w:rPr>
            <w:lang w:eastAsia="zh-CN"/>
          </w:rPr>
          <w:t xml:space="preserve">Where, </w:t>
        </w:r>
        <w:r>
          <w:rPr>
            <w:i/>
            <w:lang w:eastAsia="zh-CN"/>
          </w:rPr>
          <w:t>k1</w:t>
        </w:r>
        <w:r>
          <w:rPr>
            <w:lang w:eastAsia="zh-CN"/>
          </w:rPr>
          <w:t xml:space="preserve"> is the timing between DL data receiving and acknowledgement as specified in [7].</w:t>
        </w:r>
      </w:ins>
    </w:p>
    <w:p w:rsidR="00644FEB" w:rsidRDefault="00CF6C33">
      <w:pPr>
        <w:rPr>
          <w:ins w:id="6489" w:author="Huawei" w:date="2024-02-02T15:20:00Z"/>
          <w:lang w:eastAsia="zh-CN"/>
        </w:rPr>
      </w:pPr>
      <w:ins w:id="6490" w:author="Huawei" w:date="2024-02-02T15:20:00Z">
        <w:r>
          <w:rPr>
            <w:lang w:eastAsia="zh-CN"/>
          </w:rPr>
          <w:t>All of the above test requirements shall be fulfilled in order for the observed Cell active BWP switch delay to be counted as correct.</w:t>
        </w:r>
      </w:ins>
    </w:p>
    <w:p w:rsidR="00644FEB" w:rsidRDefault="00CF6C33">
      <w:pPr>
        <w:jc w:val="both"/>
        <w:rPr>
          <w:ins w:id="6491" w:author="Huawei" w:date="2024-02-02T15:20:00Z"/>
        </w:rPr>
      </w:pPr>
      <w:ins w:id="6492" w:author="Huawei" w:date="2024-02-02T15:20:00Z">
        <w:r>
          <w:t>The rate of correct events observed dur</w:t>
        </w:r>
        <w:r>
          <w:t>ing repeated tests shall be at least 90%.</w:t>
        </w:r>
      </w:ins>
    </w:p>
    <w:p w:rsidR="00644FEB" w:rsidRDefault="00644FEB">
      <w:pPr>
        <w:pStyle w:val="30"/>
        <w:ind w:left="0" w:firstLine="0"/>
        <w:jc w:val="cente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3&gt;</w:t>
      </w:r>
    </w:p>
    <w:p w:rsidR="00644FEB" w:rsidRDefault="00644FEB">
      <w:pPr>
        <w:rPr>
          <w:lang w:eastAsia="zh-CN"/>
        </w:rPr>
      </w:pPr>
    </w:p>
    <w:p w:rsidR="00644FEB" w:rsidRDefault="00644FEB">
      <w:pPr>
        <w:rPr>
          <w:lang w:eastAsia="zh-CN"/>
        </w:rP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4&gt;</w:t>
      </w:r>
    </w:p>
    <w:p w:rsidR="00644FEB" w:rsidRDefault="00CF6C33">
      <w:pPr>
        <w:pStyle w:val="30"/>
        <w:rPr>
          <w:ins w:id="6493" w:author="Huawei" w:date="2024-02-02T15:21:00Z"/>
          <w:lang w:eastAsia="zh-CN"/>
        </w:rPr>
      </w:pPr>
      <w:ins w:id="6494" w:author="Huawei" w:date="2024-02-02T15:21:00Z">
        <w:r>
          <w:t>A.</w:t>
        </w:r>
      </w:ins>
      <w:ins w:id="6495" w:author="Huawei" w:date="2024-02-02T15:23:00Z">
        <w:r>
          <w:t>X1.Y1.Z4</w:t>
        </w:r>
      </w:ins>
      <w:ins w:id="6496" w:author="Huawei" w:date="2024-02-02T15:21:00Z">
        <w:r>
          <w:tab/>
          <w:t>UE specific CBW change</w:t>
        </w:r>
      </w:ins>
    </w:p>
    <w:p w:rsidR="00644FEB" w:rsidRDefault="00CF6C33">
      <w:pPr>
        <w:pStyle w:val="40"/>
        <w:rPr>
          <w:ins w:id="6497" w:author="Huawei" w:date="2024-02-02T15:21:00Z"/>
        </w:rPr>
      </w:pPr>
      <w:ins w:id="6498" w:author="Huawei" w:date="2024-02-02T15:21:00Z">
        <w:r>
          <w:t>A.</w:t>
        </w:r>
      </w:ins>
      <w:ins w:id="6499" w:author="Huawei" w:date="2024-02-02T15:23:00Z">
        <w:r>
          <w:t>X1.Y1.Z4</w:t>
        </w:r>
      </w:ins>
      <w:ins w:id="6500" w:author="Huawei" w:date="2024-02-02T15:21:00Z">
        <w:r>
          <w:t>.1</w:t>
        </w:r>
        <w:r>
          <w:rPr>
            <w:szCs w:val="24"/>
          </w:rPr>
          <w:tab/>
        </w:r>
        <w:bookmarkStart w:id="6501" w:name="_Hlk54090261"/>
        <w:r>
          <w:t xml:space="preserve">UE specific CBW change </w:t>
        </w:r>
        <w:bookmarkEnd w:id="6501"/>
        <w:r>
          <w:t xml:space="preserve">on PCell in FR1 in non-DRX </w:t>
        </w:r>
      </w:ins>
    </w:p>
    <w:p w:rsidR="00644FEB" w:rsidRDefault="00CF6C33">
      <w:pPr>
        <w:pStyle w:val="5"/>
        <w:rPr>
          <w:ins w:id="6502" w:author="Huawei" w:date="2024-02-02T15:21:00Z"/>
        </w:rPr>
      </w:pPr>
      <w:ins w:id="6503" w:author="Huawei" w:date="2024-02-02T15:21:00Z">
        <w:r>
          <w:t>A.</w:t>
        </w:r>
      </w:ins>
      <w:ins w:id="6504" w:author="Huawei" w:date="2024-02-02T15:23:00Z">
        <w:r>
          <w:t>X1.Y1.Z4</w:t>
        </w:r>
      </w:ins>
      <w:ins w:id="6505" w:author="Huawei" w:date="2024-02-02T15:21:00Z">
        <w:r>
          <w:t>.1.1</w:t>
        </w:r>
        <w:r>
          <w:tab/>
          <w:t>Test Purpose and Environment</w:t>
        </w:r>
      </w:ins>
    </w:p>
    <w:p w:rsidR="00644FEB" w:rsidRDefault="00CF6C33">
      <w:pPr>
        <w:jc w:val="both"/>
        <w:rPr>
          <w:ins w:id="6506" w:author="Huawei" w:date="2024-02-02T15:21:00Z"/>
          <w:lang w:eastAsia="zh-CN"/>
        </w:rPr>
      </w:pPr>
      <w:ins w:id="6507" w:author="Huawei" w:date="2024-02-02T15:21:00Z">
        <w:r>
          <w:t xml:space="preserve">The purpose of this test is to </w:t>
        </w:r>
        <w:r>
          <w:t>verify the UE specific CBW change delay requirement defined in clause </w:t>
        </w:r>
        <w:r>
          <w:rPr>
            <w:highlight w:val="yellow"/>
          </w:rPr>
          <w:t>8.13D.</w:t>
        </w:r>
      </w:ins>
    </w:p>
    <w:p w:rsidR="00644FEB" w:rsidRDefault="00CF6C33">
      <w:pPr>
        <w:jc w:val="both"/>
        <w:rPr>
          <w:ins w:id="6508" w:author="Huawei" w:date="2024-02-02T15:21:00Z"/>
        </w:rPr>
      </w:pPr>
      <w:ins w:id="6509" w:author="Huawei" w:date="2024-02-02T15:21:00Z">
        <w:r>
          <w:rPr>
            <w:rFonts w:hint="eastAsia"/>
            <w:lang w:eastAsia="zh-CN"/>
          </w:rPr>
          <w:t>The</w:t>
        </w:r>
        <w:r>
          <w:t xml:space="preserve"> </w:t>
        </w:r>
        <w:r>
          <w:rPr>
            <w:rFonts w:hint="eastAsia"/>
            <w:lang w:eastAsia="zh-CN"/>
          </w:rPr>
          <w:t>s</w:t>
        </w:r>
        <w:r>
          <w:t>upported test configurations are shown in Table A.</w:t>
        </w:r>
      </w:ins>
      <w:ins w:id="6510" w:author="Huawei" w:date="2024-02-02T15:23:00Z">
        <w:r>
          <w:t>X1.Y1.Z4</w:t>
        </w:r>
      </w:ins>
      <w:ins w:id="6511" w:author="Huawei" w:date="2024-02-02T15:21:00Z">
        <w:r>
          <w:t>.1.1-1.</w:t>
        </w:r>
        <w:r>
          <w:rPr>
            <w:rFonts w:hint="eastAsia"/>
            <w:lang w:eastAsia="zh-CN"/>
          </w:rPr>
          <w:t xml:space="preserve"> </w:t>
        </w:r>
        <w:r>
          <w:t xml:space="preserve">The test scenario comprises of </w:t>
        </w:r>
        <w:r>
          <w:rPr>
            <w:lang w:eastAsia="zh-CN"/>
          </w:rPr>
          <w:t xml:space="preserve">one </w:t>
        </w:r>
        <w:r>
          <w:t>Cell (Cell 1), which is PCell as given in Table A.</w:t>
        </w:r>
      </w:ins>
      <w:ins w:id="6512" w:author="Huawei" w:date="2024-02-02T15:23:00Z">
        <w:r>
          <w:t>X1.Y1.Z4</w:t>
        </w:r>
      </w:ins>
      <w:ins w:id="6513" w:author="Huawei" w:date="2024-02-02T15:21:00Z">
        <w:r>
          <w:t xml:space="preserve">.1.1-2. </w:t>
        </w:r>
        <w:r>
          <w:t>Cell-specific parameters are specified in Table A.</w:t>
        </w:r>
      </w:ins>
      <w:ins w:id="6514" w:author="Huawei" w:date="2024-02-02T15:23:00Z">
        <w:r>
          <w:t>X1.Y1.Z4</w:t>
        </w:r>
      </w:ins>
      <w:ins w:id="6515" w:author="Huawei" w:date="2024-02-02T15:21:00Z">
        <w:r>
          <w:t>.1.1-3.</w:t>
        </w:r>
      </w:ins>
    </w:p>
    <w:p w:rsidR="00644FEB" w:rsidRDefault="00CF6C33">
      <w:pPr>
        <w:jc w:val="both"/>
        <w:rPr>
          <w:ins w:id="6516" w:author="Huawei" w:date="2024-02-02T15:21:00Z"/>
        </w:rPr>
      </w:pPr>
      <w:ins w:id="6517" w:author="Huawei" w:date="2024-02-02T15:21:00Z">
        <w:r>
          <w:t>PDCCHs indicating new transmissions shall be sent continuously</w:t>
        </w:r>
        <w:r>
          <w:rPr>
            <w:lang w:eastAsia="zh-CN"/>
          </w:rPr>
          <w:t xml:space="preserve"> on </w:t>
        </w:r>
        <w:r>
          <w:t>Cell 1 to ensure that the UE sends ACK/NACK during the test.</w:t>
        </w:r>
      </w:ins>
    </w:p>
    <w:p w:rsidR="00644FEB" w:rsidRDefault="00CF6C33">
      <w:pPr>
        <w:jc w:val="both"/>
        <w:rPr>
          <w:ins w:id="6518" w:author="Huawei" w:date="2024-02-02T15:21:00Z"/>
        </w:rPr>
      </w:pPr>
      <w:ins w:id="6519" w:author="Huawei" w:date="2024-02-02T15:21:00Z">
        <w:r>
          <w:t>Before the test starts:</w:t>
        </w:r>
      </w:ins>
    </w:p>
    <w:p w:rsidR="00644FEB" w:rsidRDefault="00CF6C33">
      <w:pPr>
        <w:pStyle w:val="B10"/>
        <w:numPr>
          <w:ilvl w:val="0"/>
          <w:numId w:val="15"/>
        </w:numPr>
        <w:overflowPunct w:val="0"/>
        <w:autoSpaceDE w:val="0"/>
        <w:autoSpaceDN w:val="0"/>
        <w:adjustRightInd w:val="0"/>
        <w:spacing w:line="259" w:lineRule="auto"/>
        <w:textAlignment w:val="baseline"/>
        <w:rPr>
          <w:ins w:id="6520" w:author="Huawei" w:date="2024-02-02T15:21:00Z"/>
        </w:rPr>
      </w:pPr>
      <w:ins w:id="6521" w:author="Huawei" w:date="2024-02-02T15:21:00Z">
        <w:r>
          <w:t xml:space="preserve">UE is connected to Cell 1 (PCell) on </w:t>
        </w:r>
        <w:r>
          <w:t>radio channel 1.</w:t>
        </w:r>
      </w:ins>
    </w:p>
    <w:p w:rsidR="00644FEB" w:rsidRDefault="00CF6C33">
      <w:pPr>
        <w:pStyle w:val="B10"/>
        <w:numPr>
          <w:ilvl w:val="0"/>
          <w:numId w:val="15"/>
        </w:numPr>
        <w:overflowPunct w:val="0"/>
        <w:autoSpaceDE w:val="0"/>
        <w:autoSpaceDN w:val="0"/>
        <w:adjustRightInd w:val="0"/>
        <w:spacing w:line="259" w:lineRule="auto"/>
        <w:textAlignment w:val="baseline"/>
        <w:rPr>
          <w:ins w:id="6522" w:author="Huawei" w:date="2024-02-02T15:21:00Z"/>
        </w:rPr>
      </w:pPr>
      <w:ins w:id="6523" w:author="Huawei" w:date="2024-02-02T15:21:00Z">
        <w:r>
          <w:t>UE has bandwidth part BWP-1 in its RRC-configuration for Cell 1 (PCell).</w:t>
        </w:r>
      </w:ins>
    </w:p>
    <w:p w:rsidR="00644FEB" w:rsidRDefault="00CF6C33">
      <w:pPr>
        <w:pStyle w:val="aff1"/>
        <w:numPr>
          <w:ilvl w:val="0"/>
          <w:numId w:val="15"/>
        </w:numPr>
        <w:overflowPunct w:val="0"/>
        <w:autoSpaceDE w:val="0"/>
        <w:autoSpaceDN w:val="0"/>
        <w:adjustRightInd w:val="0"/>
        <w:spacing w:after="180" w:line="259" w:lineRule="auto"/>
        <w:textAlignment w:val="baseline"/>
        <w:rPr>
          <w:ins w:id="6524" w:author="Huawei" w:date="2024-02-02T15:21:00Z"/>
          <w:sz w:val="20"/>
          <w:szCs w:val="20"/>
        </w:rPr>
      </w:pPr>
      <w:ins w:id="6525" w:author="Huawei" w:date="2024-02-02T15:21:00Z">
        <w:r>
          <w:rPr>
            <w:sz w:val="20"/>
            <w:szCs w:val="20"/>
          </w:rPr>
          <w:t xml:space="preserve">UE is indicated in </w:t>
        </w:r>
        <w:r>
          <w:rPr>
            <w:i/>
            <w:sz w:val="20"/>
            <w:szCs w:val="20"/>
          </w:rPr>
          <w:t>firstActiveDownlinkBWP-Id</w:t>
        </w:r>
        <w:r>
          <w:rPr>
            <w:sz w:val="20"/>
            <w:szCs w:val="20"/>
          </w:rPr>
          <w:t xml:space="preserve"> that the active DL BWP</w:t>
        </w:r>
        <w:r>
          <w:rPr>
            <w:i/>
            <w:sz w:val="20"/>
            <w:szCs w:val="20"/>
          </w:rPr>
          <w:t xml:space="preserve"> </w:t>
        </w:r>
        <w:r>
          <w:rPr>
            <w:sz w:val="20"/>
            <w:szCs w:val="20"/>
            <w:lang w:eastAsia="zh-CN"/>
          </w:rPr>
          <w:t xml:space="preserve">is </w:t>
        </w:r>
        <w:r>
          <w:rPr>
            <w:sz w:val="20"/>
            <w:szCs w:val="20"/>
          </w:rPr>
          <w:t>BWP-1 of initial condition in PCell.</w:t>
        </w:r>
      </w:ins>
    </w:p>
    <w:p w:rsidR="00644FEB" w:rsidRDefault="00CF6C33">
      <w:pPr>
        <w:pStyle w:val="B10"/>
        <w:numPr>
          <w:ilvl w:val="0"/>
          <w:numId w:val="15"/>
        </w:numPr>
        <w:overflowPunct w:val="0"/>
        <w:autoSpaceDE w:val="0"/>
        <w:autoSpaceDN w:val="0"/>
        <w:adjustRightInd w:val="0"/>
        <w:spacing w:line="259" w:lineRule="auto"/>
        <w:textAlignment w:val="baseline"/>
        <w:rPr>
          <w:ins w:id="6526" w:author="Huawei" w:date="2024-02-02T15:21:00Z"/>
        </w:rPr>
      </w:pPr>
      <w:ins w:id="6527" w:author="Huawei" w:date="2024-02-02T15:21:00Z">
        <w:r>
          <w:t>UE has been configured with UE specific CBW (CBW-1).</w:t>
        </w:r>
      </w:ins>
    </w:p>
    <w:p w:rsidR="00644FEB" w:rsidRDefault="00CF6C33">
      <w:pPr>
        <w:pStyle w:val="B10"/>
        <w:numPr>
          <w:ilvl w:val="0"/>
          <w:numId w:val="15"/>
        </w:numPr>
        <w:overflowPunct w:val="0"/>
        <w:autoSpaceDE w:val="0"/>
        <w:autoSpaceDN w:val="0"/>
        <w:adjustRightInd w:val="0"/>
        <w:spacing w:line="259" w:lineRule="auto"/>
        <w:textAlignment w:val="baseline"/>
        <w:rPr>
          <w:ins w:id="6528" w:author="Huawei" w:date="2024-02-02T15:21:00Z"/>
        </w:rPr>
      </w:pPr>
      <w:ins w:id="6529" w:author="Huawei" w:date="2024-02-02T15:21:00Z">
        <w:r>
          <w:t>UE is</w:t>
        </w:r>
        <w:r>
          <w:t xml:space="preserve"> indicated in </w:t>
        </w:r>
        <w:r>
          <w:rPr>
            <w:i/>
          </w:rPr>
          <w:t>SCS-SpecificCarrier</w:t>
        </w:r>
        <w:r>
          <w:t xml:space="preserve"> [2] that the UE specific CBW is CBW-1 </w:t>
        </w:r>
        <w:r>
          <w:rPr>
            <w:lang w:eastAsia="zh-CN"/>
          </w:rPr>
          <w:t xml:space="preserve">as the </w:t>
        </w:r>
        <w:r>
          <w:rPr>
            <w:rFonts w:hint="eastAsia"/>
            <w:lang w:eastAsia="zh-CN"/>
          </w:rPr>
          <w:t>initial condition</w:t>
        </w:r>
        <w:r>
          <w:t xml:space="preserve"> in Cell</w:t>
        </w:r>
        <w:r>
          <w:rPr>
            <w:rFonts w:hint="eastAsia"/>
            <w:lang w:eastAsia="zh-CN"/>
          </w:rPr>
          <w:t xml:space="preserve"> 1</w:t>
        </w:r>
        <w:r>
          <w:rPr>
            <w:lang w:eastAsia="zh-CN"/>
          </w:rPr>
          <w:t xml:space="preserve"> </w:t>
        </w:r>
        <w:r>
          <w:t>(PCell).</w:t>
        </w:r>
      </w:ins>
    </w:p>
    <w:p w:rsidR="00644FEB" w:rsidRDefault="00CF6C33">
      <w:pPr>
        <w:jc w:val="both"/>
        <w:rPr>
          <w:ins w:id="6530" w:author="Huawei" w:date="2024-02-02T15:21:00Z"/>
        </w:rPr>
      </w:pPr>
      <w:ins w:id="6531" w:author="Huawei" w:date="2024-02-02T15:21:00Z">
        <w:r>
          <w:t>Cell1 (PCell) has constant signal levels throughout the test.</w:t>
        </w:r>
      </w:ins>
    </w:p>
    <w:p w:rsidR="00644FEB" w:rsidRDefault="00CF6C33">
      <w:pPr>
        <w:jc w:val="both"/>
        <w:rPr>
          <w:ins w:id="6532" w:author="Huawei" w:date="2024-02-02T15:21:00Z"/>
        </w:rPr>
      </w:pPr>
      <w:ins w:id="6533" w:author="Huawei" w:date="2024-02-02T15:21:00Z">
        <w:r>
          <w:t>The test consists of 1 time period, with duration of T1.</w:t>
        </w:r>
      </w:ins>
    </w:p>
    <w:p w:rsidR="00644FEB" w:rsidRDefault="00CF6C33">
      <w:pPr>
        <w:jc w:val="both"/>
        <w:rPr>
          <w:ins w:id="6534" w:author="Huawei" w:date="2024-02-02T15:21:00Z"/>
        </w:rPr>
      </w:pPr>
      <w:ins w:id="6535" w:author="Huawei" w:date="2024-02-02T15:21:00Z">
        <w:r>
          <w:t>During T1,</w:t>
        </w:r>
      </w:ins>
    </w:p>
    <w:p w:rsidR="00644FEB" w:rsidRDefault="00CF6C33">
      <w:pPr>
        <w:pStyle w:val="B10"/>
        <w:ind w:left="284"/>
        <w:rPr>
          <w:ins w:id="6536" w:author="Huawei" w:date="2024-02-02T15:21:00Z"/>
          <w:lang w:eastAsia="zh-CN"/>
        </w:rPr>
      </w:pPr>
      <w:ins w:id="6537" w:author="Huawei" w:date="2024-02-02T15:21:00Z">
        <w:r>
          <w:rPr>
            <w:lang w:eastAsia="zh-CN"/>
          </w:rPr>
          <w:tab/>
          <w:t>Time peri</w:t>
        </w:r>
        <w:r>
          <w:rPr>
            <w:lang w:eastAsia="zh-CN"/>
          </w:rPr>
          <w:t xml:space="preserve">od T1 starts when a </w:t>
        </w:r>
        <w:r>
          <w:rPr>
            <w:i/>
            <w:lang w:eastAsia="zh-CN"/>
          </w:rPr>
          <w:t>RRCReconfiguration</w:t>
        </w:r>
        <w:r>
          <w:rPr>
            <w:lang w:eastAsia="zh-CN"/>
          </w:rPr>
          <w:t xml:space="preserve"> containing </w:t>
        </w:r>
        <w:r>
          <w:rPr>
            <w:i/>
          </w:rPr>
          <w:t>SCS-SpecificCarrier</w:t>
        </w:r>
        <w:r>
          <w:t xml:space="preserve"> </w:t>
        </w:r>
        <w:r>
          <w:rPr>
            <w:lang w:eastAsia="zh-CN"/>
          </w:rPr>
          <w:t xml:space="preserve">with updated UE specific CBW, sent from the test equipment to the UE, is completely received at the UE side in PCell’s slot # denoted </w:t>
        </w:r>
        <w:r>
          <w:rPr>
            <w:i/>
            <w:lang w:eastAsia="zh-CN"/>
          </w:rPr>
          <w:t>i</w:t>
        </w:r>
        <w:r>
          <w:rPr>
            <w:lang w:eastAsia="zh-CN"/>
          </w:rPr>
          <w:t xml:space="preserve">. The UE shall reconfigure its UE specific CBW with the updated CBW-2 for the </w:t>
        </w:r>
        <w:r>
          <w:rPr>
            <w:rFonts w:hint="eastAsia"/>
            <w:lang w:eastAsia="zh-CN"/>
          </w:rPr>
          <w:t>final condition</w:t>
        </w:r>
        <w:r>
          <w:rPr>
            <w:lang w:eastAsia="zh-CN"/>
          </w:rPr>
          <w:t>.</w:t>
        </w:r>
      </w:ins>
    </w:p>
    <w:p w:rsidR="00644FEB" w:rsidRDefault="00CF6C33">
      <w:pPr>
        <w:pStyle w:val="B10"/>
        <w:ind w:left="284"/>
        <w:rPr>
          <w:ins w:id="6538" w:author="Huawei" w:date="2024-02-02T15:21:00Z"/>
          <w:lang w:eastAsia="zh-CN"/>
        </w:rPr>
      </w:pPr>
      <w:ins w:id="6539" w:author="Huawei" w:date="2024-02-02T15:21:00Z">
        <w:r>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m:t>
                  </m:r>
                  <m:r>
                    <w:rPr>
                      <w:rFonts w:ascii="Cambria Math" w:hAnsi="Cambria Math"/>
                      <w:color w:val="000000"/>
                      <w:lang w:val="en-US" w:eastAsia="zh-CN"/>
                    </w:rPr>
                    <m:t>T</m:t>
                  </m:r>
                </m:e>
                <m:sub>
                  <m:r>
                    <w:rPr>
                      <w:rFonts w:ascii="Cambria Math" w:hAnsi="Cambria Math"/>
                      <w:color w:val="000000"/>
                      <w:lang w:val="en-US" w:eastAsia="zh-CN"/>
                    </w:rPr>
                    <m:t>C</m:t>
                  </m:r>
                  <m:r>
                    <w:rPr>
                      <w:rFonts w:ascii="Cambria Math" w:hAnsi="Cambria Math"/>
                      <w:color w:val="000000"/>
                      <w:lang w:val="en-US" w:eastAsia="zh-CN"/>
                    </w:rPr>
                    <m:t>B</m:t>
                  </m:r>
                  <m:r>
                    <w:rPr>
                      <w:rFonts w:ascii="Cambria Math" w:hAnsi="Cambria Math"/>
                      <w:color w:val="000000"/>
                      <w:lang w:val="en-US" w:eastAsia="zh-CN"/>
                    </w:rPr>
                    <m:t>Wc</m:t>
                  </m:r>
                  <m:r>
                    <w:rPr>
                      <w:rFonts w:ascii="Cambria Math" w:hAnsi="Cambria Math"/>
                      <w:color w:val="000000"/>
                      <w:lang w:val="en-US" w:eastAsia="zh-CN"/>
                    </w:rPr>
                    <m:t>h</m:t>
                  </m:r>
                  <m:r>
                    <w:rPr>
                      <w:rFonts w:ascii="Cambria Math" w:hAnsi="Cambria Math"/>
                      <w:color w:val="000000"/>
                      <w:lang w:val="en-US" w:eastAsia="zh-CN"/>
                    </w:rPr>
                    <m:t>angeDelayRRC</m:t>
                  </m:r>
                </m:sub>
              </m:sSub>
            </m:num>
            <m:den>
              <m:r>
                <w:rPr>
                  <w:rFonts w:ascii="Cambria Math" w:hAnsi="Cambria Math"/>
                  <w:color w:val="000000"/>
                  <w:lang w:val="en-US" w:eastAsia="zh-CN"/>
                </w:rPr>
                <m:t>NR</m:t>
              </m:r>
              <m:r>
                <w:rPr>
                  <w:rFonts w:ascii="Cambria Math" w:hAnsi="Cambria Math"/>
                  <w:color w:val="000000"/>
                  <w:lang w:val="en-US" w:eastAsia="zh-CN"/>
                </w:rPr>
                <m:t xml:space="preserve"> </m:t>
              </m:r>
              <m:r>
                <w:rPr>
                  <w:rFonts w:ascii="Cambria Math" w:hAnsi="Cambria Math"/>
                  <w:color w:val="000000"/>
                  <w:lang w:val="en-US" w:eastAsia="zh-CN"/>
                </w:rPr>
                <m:t>Slot</m:t>
              </m:r>
              <m:r>
                <w:rPr>
                  <w:rFonts w:ascii="Cambria Math" w:hAnsi="Cambria Math"/>
                  <w:color w:val="000000"/>
                  <w:lang w:val="en-US" w:eastAsia="zh-CN"/>
                </w:rPr>
                <m:t xml:space="preserve"> </m:t>
              </m:r>
              <m:r>
                <w:rPr>
                  <w:rFonts w:ascii="Cambria Math" w:hAnsi="Cambria Math"/>
                  <w:color w:val="000000"/>
                  <w:lang w:val="en-US" w:eastAsia="zh-CN"/>
                </w:rPr>
                <m:t>lengt</m:t>
              </m:r>
              <m:r>
                <w:rPr>
                  <w:rFonts w:ascii="Cambria Math" w:hAnsi="Cambria Math"/>
                  <w:color w:val="000000"/>
                  <w:lang w:val="en-US" w:eastAsia="zh-CN"/>
                </w:rPr>
                <m:t>h</m:t>
              </m:r>
            </m:den>
          </m:f>
        </m:oMath>
        <w:r>
          <w:rPr>
            <w:lang w:eastAsia="zh-CN"/>
          </w:rPr>
          <w:t xml:space="preserve"> as defined in clause </w:t>
        </w:r>
        <w:r>
          <w:t xml:space="preserve">8.13 and starts to </w:t>
        </w:r>
        <w:r>
          <w:rPr>
            <w:lang w:eastAsia="zh-CN"/>
          </w:rPr>
          <w:t>report valid ACK/NACK for PCell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m:t>
                  </m:r>
                  <m:r>
                    <w:rPr>
                      <w:rFonts w:ascii="Cambria Math" w:hAnsi="Cambria Math"/>
                      <w:color w:val="000000"/>
                      <w:lang w:val="en-US" w:eastAsia="zh-CN"/>
                    </w:rPr>
                    <m:t>T</m:t>
                  </m:r>
                </m:e>
                <m:sub>
                  <m:r>
                    <w:rPr>
                      <w:rFonts w:ascii="Cambria Math" w:hAnsi="Cambria Math"/>
                      <w:color w:val="000000"/>
                      <w:lang w:val="en-US" w:eastAsia="zh-CN"/>
                    </w:rPr>
                    <m:t>CBWc</m:t>
                  </m:r>
                  <m:r>
                    <w:rPr>
                      <w:rFonts w:ascii="Cambria Math" w:hAnsi="Cambria Math"/>
                      <w:color w:val="000000"/>
                      <w:lang w:val="en-US" w:eastAsia="zh-CN"/>
                    </w:rPr>
                    <m:t>h</m:t>
                  </m:r>
                  <m:r>
                    <w:rPr>
                      <w:rFonts w:ascii="Cambria Math" w:hAnsi="Cambria Math"/>
                      <w:color w:val="000000"/>
                      <w:lang w:val="en-US" w:eastAsia="zh-CN"/>
                    </w:rPr>
                    <m:t>ange</m:t>
                  </m:r>
                  <m:r>
                    <w:rPr>
                      <w:rFonts w:ascii="Cambria Math" w:hAnsi="Cambria Math"/>
                      <w:color w:val="000000"/>
                      <w:lang w:val="en-US" w:eastAsia="zh-CN"/>
                    </w:rPr>
                    <m:t>D</m:t>
                  </m:r>
                  <m:r>
                    <w:rPr>
                      <w:rFonts w:ascii="Cambria Math" w:hAnsi="Cambria Math"/>
                      <w:color w:val="000000"/>
                      <w:lang w:val="en-US" w:eastAsia="zh-CN"/>
                    </w:rPr>
                    <m:t>elayRRC</m:t>
                  </m:r>
                </m:sub>
              </m:sSub>
            </m:num>
            <m:den>
              <m:r>
                <w:rPr>
                  <w:rFonts w:ascii="Cambria Math" w:hAnsi="Cambria Math"/>
                  <w:color w:val="000000"/>
                  <w:lang w:val="en-US" w:eastAsia="zh-CN"/>
                </w:rPr>
                <m:t>NR</m:t>
              </m:r>
              <m:r>
                <w:rPr>
                  <w:rFonts w:ascii="Cambria Math" w:hAnsi="Cambria Math"/>
                  <w:color w:val="000000"/>
                  <w:lang w:val="en-US" w:eastAsia="zh-CN"/>
                </w:rPr>
                <m:t xml:space="preserve"> </m:t>
              </m:r>
              <m:r>
                <w:rPr>
                  <w:rFonts w:ascii="Cambria Math" w:hAnsi="Cambria Math"/>
                  <w:color w:val="000000"/>
                  <w:lang w:val="en-US" w:eastAsia="zh-CN"/>
                </w:rPr>
                <m:t>Slot</m:t>
              </m:r>
              <m:r>
                <w:rPr>
                  <w:rFonts w:ascii="Cambria Math" w:hAnsi="Cambria Math"/>
                  <w:color w:val="000000"/>
                  <w:lang w:val="en-US" w:eastAsia="zh-CN"/>
                </w:rPr>
                <m:t xml:space="preserve"> </m:t>
              </m:r>
              <m:r>
                <w:rPr>
                  <w:rFonts w:ascii="Cambria Math" w:hAnsi="Cambria Math"/>
                  <w:color w:val="000000"/>
                  <w:lang w:val="en-US" w:eastAsia="zh-CN"/>
                </w:rPr>
                <m:t>lengt</m:t>
              </m:r>
              <m:r>
                <w:rPr>
                  <w:rFonts w:ascii="Cambria Math" w:hAnsi="Cambria Math"/>
                  <w:color w:val="000000"/>
                  <w:lang w:val="en-US" w:eastAsia="zh-CN"/>
                </w:rPr>
                <m: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rFonts w:hint="eastAsia"/>
            <w:lang w:eastAsia="zh-CN"/>
          </w:rPr>
          <w:t xml:space="preserve"> on </w:t>
        </w:r>
        <w:r>
          <w:rPr>
            <w:lang w:eastAsia="zh-CN"/>
          </w:rPr>
          <w:t xml:space="preserve">the </w:t>
        </w:r>
        <w:r>
          <w:t xml:space="preserve">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rPr>
            <w:lang w:eastAsia="zh-CN"/>
          </w:rPr>
          <w:t xml:space="preserve">. </w:t>
        </w:r>
        <w:r>
          <w:t xml:space="preserve">The UE shall be continuously scheduled on the PCell’s BWP-1 on </w:t>
        </w:r>
        <w:r>
          <w:rPr>
            <w:lang w:eastAsia="zh-CN"/>
          </w:rPr>
          <w:t>CBW</w:t>
        </w:r>
        <w:r>
          <w:rPr>
            <w:rFonts w:hint="eastAsia"/>
            <w:lang w:eastAsia="zh-CN"/>
          </w:rPr>
          <w:t>-</w:t>
        </w:r>
        <w:r>
          <w:rPr>
            <w:lang w:eastAsia="zh-CN"/>
          </w:rPr>
          <w:t>2</w:t>
        </w:r>
        <w:r>
          <w:rPr>
            <w:rFonts w:hint="eastAsia"/>
            <w:lang w:eastAsia="zh-CN"/>
          </w:rPr>
          <w:t xml:space="preserve">  </w:t>
        </w:r>
        <w:r>
          <w:rPr>
            <w:lang w:eastAsia="zh-CN"/>
          </w:rPr>
          <w:t xml:space="preserve">for the </w:t>
        </w:r>
        <w:r>
          <w:rPr>
            <w:rFonts w:hint="eastAsia"/>
            <w:lang w:eastAsia="zh-CN"/>
          </w:rPr>
          <w:t>final condition</w:t>
        </w:r>
        <w:r>
          <w:t xml:space="preserve"> starting from </w:t>
        </w:r>
        <w:r>
          <w:rPr>
            <w:lang w:eastAsia="zh-CN"/>
          </w:rPr>
          <w:t>the first DL slot right after</w:t>
        </w:r>
        <w:r>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m:t>
                  </m:r>
                  <m:r>
                    <w:rPr>
                      <w:rFonts w:ascii="Cambria Math" w:hAnsi="Cambria Math"/>
                      <w:color w:val="000000"/>
                      <w:lang w:val="en-US" w:eastAsia="zh-CN"/>
                    </w:rPr>
                    <m:t>T</m:t>
                  </m:r>
                </m:e>
                <m:sub>
                  <m:r>
                    <w:rPr>
                      <w:rFonts w:ascii="Cambria Math" w:hAnsi="Cambria Math"/>
                      <w:color w:val="000000"/>
                      <w:lang w:val="en-US" w:eastAsia="zh-CN"/>
                    </w:rPr>
                    <m:t>CBWc</m:t>
                  </m:r>
                  <m:r>
                    <w:rPr>
                      <w:rFonts w:ascii="Cambria Math" w:hAnsi="Cambria Math"/>
                      <w:color w:val="000000"/>
                      <w:lang w:val="en-US" w:eastAsia="zh-CN"/>
                    </w:rPr>
                    <m:t>h</m:t>
                  </m:r>
                  <m:r>
                    <w:rPr>
                      <w:rFonts w:ascii="Cambria Math" w:hAnsi="Cambria Math"/>
                      <w:color w:val="000000"/>
                      <w:lang w:val="en-US" w:eastAsia="zh-CN"/>
                    </w:rPr>
                    <m:t>angeDelayRRC</m:t>
                  </m:r>
                </m:sub>
              </m:sSub>
            </m:num>
            <m:den>
              <m:r>
                <w:rPr>
                  <w:rFonts w:ascii="Cambria Math" w:hAnsi="Cambria Math"/>
                  <w:color w:val="000000"/>
                  <w:lang w:val="en-US" w:eastAsia="zh-CN"/>
                </w:rPr>
                <m:t>NR</m:t>
              </m:r>
              <m:r>
                <w:rPr>
                  <w:rFonts w:ascii="Cambria Math" w:hAnsi="Cambria Math"/>
                  <w:color w:val="000000"/>
                  <w:lang w:val="en-US" w:eastAsia="zh-CN"/>
                </w:rPr>
                <m:t xml:space="preserve"> </m:t>
              </m:r>
              <m:r>
                <w:rPr>
                  <w:rFonts w:ascii="Cambria Math" w:hAnsi="Cambria Math"/>
                  <w:color w:val="000000"/>
                  <w:lang w:val="en-US" w:eastAsia="zh-CN"/>
                </w:rPr>
                <m:t>Slot</m:t>
              </m:r>
              <m:r>
                <w:rPr>
                  <w:rFonts w:ascii="Cambria Math" w:hAnsi="Cambria Math"/>
                  <w:color w:val="000000"/>
                  <w:lang w:val="en-US" w:eastAsia="zh-CN"/>
                </w:rPr>
                <m:t xml:space="preserve"> </m:t>
              </m:r>
              <m:r>
                <w:rPr>
                  <w:rFonts w:ascii="Cambria Math" w:hAnsi="Cambria Math"/>
                  <w:color w:val="000000"/>
                  <w:lang w:val="en-US" w:eastAsia="zh-CN"/>
                </w:rPr>
                <m:t>lengt</m:t>
              </m:r>
              <m:r>
                <w:rPr>
                  <w:rFonts w:ascii="Cambria Math" w:hAnsi="Cambria Math"/>
                  <w:color w:val="000000"/>
                  <w:lang w:val="en-US" w:eastAsia="zh-CN"/>
                </w:rPr>
                <m:t>h</m:t>
              </m:r>
            </m:den>
          </m:f>
        </m:oMath>
        <w:r>
          <w:rPr>
            <w:lang w:eastAsia="zh-CN"/>
          </w:rPr>
          <w:t>.</w:t>
        </w:r>
      </w:ins>
    </w:p>
    <w:p w:rsidR="00644FEB" w:rsidRDefault="00CF6C33">
      <w:pPr>
        <w:pStyle w:val="B10"/>
        <w:ind w:left="284"/>
        <w:rPr>
          <w:ins w:id="6540" w:author="Huawei" w:date="2024-02-02T15:21:00Z"/>
          <w:lang w:eastAsia="zh-CN"/>
        </w:rPr>
      </w:pPr>
      <w:ins w:id="6541" w:author="Huawei" w:date="2024-02-02T15:21:00Z">
        <w:r>
          <w:rPr>
            <w:lang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eastAsia="zh-CN"/>
          </w:rPr>
          <w:t xml:space="preserve"> </w:t>
        </w:r>
        <w:r>
          <w:rPr>
            <w:lang w:eastAsia="zh-CN"/>
          </w:rPr>
          <w:t xml:space="preserve">and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m:t>
              </m:r>
              <m:r>
                <w:rPr>
                  <w:rFonts w:ascii="Cambria Math" w:hAnsi="Cambria Math"/>
                  <w:lang w:val="en-US" w:eastAsia="zh-CN"/>
                </w:rPr>
                <m:t>h</m:t>
              </m:r>
              <m:r>
                <w:rPr>
                  <w:rFonts w:ascii="Cambria Math" w:hAnsi="Cambria Math"/>
                  <w:lang w:val="en-US" w:eastAsia="zh-CN"/>
                </w:rPr>
                <m:t>angeDelayRRC</m:t>
              </m:r>
            </m:sub>
          </m:sSub>
        </m:oMath>
        <w:r>
          <w:rPr>
            <w:lang w:eastAsia="zh-CN"/>
          </w:rPr>
          <w:t xml:space="preserve"> are defined in clause 8.13.</w:t>
        </w:r>
      </w:ins>
    </w:p>
    <w:p w:rsidR="00644FEB" w:rsidRDefault="00CF6C33">
      <w:pPr>
        <w:rPr>
          <w:ins w:id="6542" w:author="CMCC-shiyuan-0228" w:date="2024-02-29T21:54:00Z"/>
          <w:lang w:eastAsia="zh-CN"/>
        </w:rPr>
      </w:pPr>
      <w:ins w:id="6543" w:author="Huawei" w:date="2024-02-02T15:21:00Z">
        <w:r>
          <w:rPr>
            <w:lang w:eastAsia="zh-CN"/>
          </w:rPr>
          <w:t>The test equipment verifies the UE specific CBW s</w:t>
        </w:r>
        <w:r>
          <w:rPr>
            <w:lang w:eastAsia="zh-CN"/>
          </w:rPr>
          <w:t>witching delay in PCell by estimating the time from the moment the RRC Reconfiguration message including updated UE specific CBW configuration is sent until the moment a vaild ACK/NACK is received.</w:t>
        </w:r>
      </w:ins>
    </w:p>
    <w:p w:rsidR="00644FEB" w:rsidRDefault="00CF6C33">
      <w:pPr>
        <w:rPr>
          <w:ins w:id="6544" w:author="CMCC-shiyuan-0228" w:date="2024-02-29T21:54:00Z"/>
          <w:lang w:val="en-US" w:eastAsia="zh-CN"/>
        </w:rPr>
      </w:pPr>
      <w:ins w:id="6545" w:author="CMCC-shiyuan-0228" w:date="2024-02-29T21:54:00Z">
        <w:r>
          <w:rPr>
            <w:rFonts w:hint="eastAsia"/>
            <w:lang w:val="en-US" w:eastAsia="zh-CN"/>
          </w:rPr>
          <w:t>UE positioning and UE speed are set by AT command. UE spee</w:t>
        </w:r>
        <w:r>
          <w:rPr>
            <w:rFonts w:hint="eastAsia"/>
            <w:lang w:val="en-US" w:eastAsia="zh-CN"/>
          </w:rPr>
          <w:t>d is 0km/h, UE specific positioning is emulated by test system.</w:t>
        </w:r>
      </w:ins>
    </w:p>
    <w:p w:rsidR="00644FEB" w:rsidRDefault="00CF6C33">
      <w:pPr>
        <w:rPr>
          <w:ins w:id="6546" w:author="CMCC-shiyuan-0228" w:date="2024-02-29T21:54:00Z"/>
          <w:lang w:val="en-US" w:eastAsia="zh-CN"/>
        </w:rPr>
      </w:pPr>
      <w:ins w:id="6547" w:author="CMCC-shiyuan-0228" w:date="2024-02-29T21:54:00Z">
        <w:r>
          <w:rPr>
            <w:rFonts w:eastAsia="等线" w:hint="eastAsia"/>
            <w:lang w:val="en-US" w:eastAsia="zh-CN"/>
          </w:rPr>
          <w:t xml:space="preserve">The </w:t>
        </w:r>
        <w:r>
          <w:rPr>
            <w:rFonts w:eastAsia="宋体" w:hint="eastAsia"/>
            <w:lang w:val="en-US" w:eastAsia="zh-CN"/>
          </w:rPr>
          <w:t>specific gNB reference location is emulated by test system.</w:t>
        </w:r>
      </w:ins>
    </w:p>
    <w:p w:rsidR="00644FEB" w:rsidRDefault="00644FEB">
      <w:pPr>
        <w:rPr>
          <w:ins w:id="6548" w:author="Huawei" w:date="2024-02-02T15:21:00Z"/>
          <w:lang w:eastAsia="zh-CN"/>
        </w:rPr>
      </w:pPr>
    </w:p>
    <w:p w:rsidR="00644FEB" w:rsidRDefault="00CF6C33">
      <w:pPr>
        <w:pStyle w:val="TH"/>
        <w:rPr>
          <w:ins w:id="6549" w:author="Huawei" w:date="2024-02-02T15:21:00Z"/>
        </w:rPr>
      </w:pPr>
      <w:ins w:id="6550" w:author="Huawei" w:date="2024-02-02T15:21:00Z">
        <w:r>
          <w:t>Table A.</w:t>
        </w:r>
      </w:ins>
      <w:ins w:id="6551" w:author="Huawei" w:date="2024-02-02T15:23:00Z">
        <w:r>
          <w:t>X1.Y1.Z4</w:t>
        </w:r>
      </w:ins>
      <w:ins w:id="6552" w:author="Huawei" w:date="2024-02-02T15:21:00Z">
        <w:r>
          <w:t>.1.1-1: Supported test configurations for UE specific CBW change in SA scenario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644FEB">
        <w:trPr>
          <w:ins w:id="6553" w:author="Huawei" w:date="2024-02-02T15:21:00Z"/>
        </w:trPr>
        <w:tc>
          <w:tcPr>
            <w:tcW w:w="2273" w:type="dxa"/>
            <w:shd w:val="clear" w:color="auto" w:fill="auto"/>
          </w:tcPr>
          <w:p w:rsidR="00644FEB" w:rsidRDefault="00CF6C33">
            <w:pPr>
              <w:pStyle w:val="TAH"/>
              <w:rPr>
                <w:ins w:id="6554" w:author="Huawei" w:date="2024-02-02T15:21:00Z"/>
              </w:rPr>
            </w:pPr>
            <w:ins w:id="6555" w:author="Huawei" w:date="2024-02-02T15:21:00Z">
              <w:r>
                <w:t>Configuration</w:t>
              </w:r>
            </w:ins>
          </w:p>
        </w:tc>
        <w:tc>
          <w:tcPr>
            <w:tcW w:w="7077" w:type="dxa"/>
            <w:shd w:val="clear" w:color="auto" w:fill="auto"/>
          </w:tcPr>
          <w:p w:rsidR="00644FEB" w:rsidRDefault="00CF6C33">
            <w:pPr>
              <w:pStyle w:val="TAH"/>
              <w:rPr>
                <w:ins w:id="6556" w:author="Huawei" w:date="2024-02-02T15:21:00Z"/>
              </w:rPr>
            </w:pPr>
            <w:ins w:id="6557" w:author="Huawei" w:date="2024-02-02T15:21:00Z">
              <w:r>
                <w:t>Description</w:t>
              </w:r>
            </w:ins>
          </w:p>
        </w:tc>
      </w:tr>
      <w:tr w:rsidR="00644FEB">
        <w:trPr>
          <w:ins w:id="6558" w:author="Huawei" w:date="2024-02-02T15:21:00Z"/>
        </w:trPr>
        <w:tc>
          <w:tcPr>
            <w:tcW w:w="2273" w:type="dxa"/>
            <w:shd w:val="clear" w:color="auto" w:fill="auto"/>
          </w:tcPr>
          <w:p w:rsidR="00644FEB" w:rsidRDefault="00CF6C33">
            <w:pPr>
              <w:pStyle w:val="TAL"/>
              <w:rPr>
                <w:ins w:id="6559" w:author="Huawei" w:date="2024-02-02T15:21:00Z"/>
              </w:rPr>
            </w:pPr>
            <w:ins w:id="6560" w:author="Huawei" w:date="2024-02-02T15:21:00Z">
              <w:r>
                <w:t>1</w:t>
              </w:r>
            </w:ins>
          </w:p>
        </w:tc>
        <w:tc>
          <w:tcPr>
            <w:tcW w:w="7077" w:type="dxa"/>
            <w:shd w:val="clear" w:color="auto" w:fill="auto"/>
          </w:tcPr>
          <w:p w:rsidR="00644FEB" w:rsidRDefault="00CF6C33">
            <w:pPr>
              <w:pStyle w:val="TAL"/>
              <w:rPr>
                <w:ins w:id="6561" w:author="Huawei" w:date="2024-02-02T15:21:00Z"/>
              </w:rPr>
            </w:pPr>
            <w:ins w:id="6562" w:author="Huawei" w:date="2024-02-02T15:21:00Z">
              <w:r>
                <w:t>NR</w:t>
              </w:r>
              <w:r>
                <w:t xml:space="preserve"> 15 kHz SSB SCS, 10 MHz bandwidth, FDD duplex mode</w:t>
              </w:r>
            </w:ins>
          </w:p>
        </w:tc>
      </w:tr>
      <w:tr w:rsidR="00644FEB">
        <w:trPr>
          <w:ins w:id="6563" w:author="Huawei" w:date="2024-02-02T15:21:00Z"/>
        </w:trPr>
        <w:tc>
          <w:tcPr>
            <w:tcW w:w="2273" w:type="dxa"/>
            <w:shd w:val="clear" w:color="auto" w:fill="auto"/>
          </w:tcPr>
          <w:p w:rsidR="00644FEB" w:rsidRDefault="00CF6C33">
            <w:pPr>
              <w:pStyle w:val="TAL"/>
              <w:rPr>
                <w:ins w:id="6564" w:author="Huawei" w:date="2024-02-02T15:21:00Z"/>
              </w:rPr>
            </w:pPr>
            <w:ins w:id="6565" w:author="Huawei" w:date="2024-02-02T15:21:00Z">
              <w:r>
                <w:t>2</w:t>
              </w:r>
            </w:ins>
          </w:p>
        </w:tc>
        <w:tc>
          <w:tcPr>
            <w:tcW w:w="7077" w:type="dxa"/>
            <w:shd w:val="clear" w:color="auto" w:fill="auto"/>
          </w:tcPr>
          <w:p w:rsidR="00644FEB" w:rsidRDefault="00CF6C33">
            <w:pPr>
              <w:pStyle w:val="TAL"/>
              <w:rPr>
                <w:ins w:id="6566" w:author="Huawei" w:date="2024-02-02T15:21:00Z"/>
              </w:rPr>
            </w:pPr>
            <w:ins w:id="6567" w:author="Huawei" w:date="2024-02-02T15:21:00Z">
              <w:r>
                <w:t>NR 15 kHz SSB SCS, 10 MHz bandwidth, TDD duplex mode</w:t>
              </w:r>
            </w:ins>
          </w:p>
        </w:tc>
      </w:tr>
      <w:tr w:rsidR="00644FEB">
        <w:trPr>
          <w:ins w:id="6568" w:author="Huawei" w:date="2024-02-02T15:21:00Z"/>
        </w:trPr>
        <w:tc>
          <w:tcPr>
            <w:tcW w:w="2273" w:type="dxa"/>
            <w:shd w:val="clear" w:color="auto" w:fill="auto"/>
          </w:tcPr>
          <w:p w:rsidR="00644FEB" w:rsidRDefault="00CF6C33">
            <w:pPr>
              <w:pStyle w:val="TAL"/>
              <w:rPr>
                <w:ins w:id="6569" w:author="Huawei" w:date="2024-02-02T15:21:00Z"/>
              </w:rPr>
            </w:pPr>
            <w:ins w:id="6570" w:author="Huawei" w:date="2024-02-02T15:21:00Z">
              <w:r>
                <w:t>3</w:t>
              </w:r>
            </w:ins>
          </w:p>
        </w:tc>
        <w:tc>
          <w:tcPr>
            <w:tcW w:w="7077" w:type="dxa"/>
            <w:shd w:val="clear" w:color="auto" w:fill="auto"/>
          </w:tcPr>
          <w:p w:rsidR="00644FEB" w:rsidRDefault="00CF6C33">
            <w:pPr>
              <w:pStyle w:val="TAL"/>
              <w:rPr>
                <w:ins w:id="6571" w:author="Huawei" w:date="2024-02-02T15:21:00Z"/>
              </w:rPr>
            </w:pPr>
            <w:ins w:id="6572" w:author="Huawei" w:date="2024-02-02T15:21:00Z">
              <w:r>
                <w:t>NR 30kHz SSB SCS, 40 MHz bandwidth, TDD duplex mode</w:t>
              </w:r>
            </w:ins>
          </w:p>
        </w:tc>
      </w:tr>
      <w:tr w:rsidR="00644FEB">
        <w:trPr>
          <w:ins w:id="6573" w:author="Huawei" w:date="2024-02-02T15:21:00Z"/>
        </w:trPr>
        <w:tc>
          <w:tcPr>
            <w:tcW w:w="9350" w:type="dxa"/>
            <w:gridSpan w:val="2"/>
            <w:shd w:val="clear" w:color="auto" w:fill="auto"/>
          </w:tcPr>
          <w:p w:rsidR="00644FEB" w:rsidRDefault="00CF6C33">
            <w:pPr>
              <w:pStyle w:val="TAN"/>
              <w:rPr>
                <w:ins w:id="6574" w:author="Huawei" w:date="2024-02-02T15:21:00Z"/>
              </w:rPr>
            </w:pPr>
            <w:ins w:id="6575" w:author="Huawei" w:date="2024-02-02T15:21:00Z">
              <w:r>
                <w:t>Note 1:</w:t>
              </w:r>
              <w:r>
                <w:tab/>
                <w:t>The UE is only required to be tested in one of the supported test configurations</w:t>
              </w:r>
            </w:ins>
          </w:p>
        </w:tc>
      </w:tr>
    </w:tbl>
    <w:p w:rsidR="00644FEB" w:rsidRDefault="00644FEB">
      <w:pPr>
        <w:rPr>
          <w:ins w:id="6576" w:author="Huawei" w:date="2024-02-02T15:21:00Z"/>
        </w:rPr>
      </w:pPr>
    </w:p>
    <w:p w:rsidR="00644FEB" w:rsidRDefault="00CF6C33">
      <w:pPr>
        <w:pStyle w:val="TH"/>
        <w:rPr>
          <w:ins w:id="6577" w:author="Huawei" w:date="2024-02-02T15:21:00Z"/>
        </w:rPr>
      </w:pPr>
      <w:ins w:id="6578" w:author="Huawei" w:date="2024-02-02T15:21:00Z">
        <w:r>
          <w:t>Table A.</w:t>
        </w:r>
      </w:ins>
      <w:ins w:id="6579" w:author="Huawei" w:date="2024-02-02T15:23:00Z">
        <w:r>
          <w:t>X1.Y1.Z4</w:t>
        </w:r>
      </w:ins>
      <w:ins w:id="6580" w:author="Huawei" w:date="2024-02-02T15:21:00Z">
        <w:r>
          <w:t>.1.1-2: General test parameters for UE specific CBW change in SA scenario</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44FEB">
        <w:trPr>
          <w:cantSplit/>
          <w:jc w:val="center"/>
          <w:ins w:id="6581" w:author="Huawei" w:date="2024-02-02T15:21: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H"/>
              <w:rPr>
                <w:ins w:id="6582" w:author="Huawei" w:date="2024-02-02T15:21:00Z"/>
                <w:lang w:eastAsia="ja-JP"/>
              </w:rPr>
            </w:pPr>
            <w:ins w:id="6583" w:author="Huawei" w:date="2024-02-02T15:21:00Z">
              <w:r>
                <w:t>Parameter</w:t>
              </w:r>
            </w:ins>
          </w:p>
        </w:tc>
        <w:tc>
          <w:tcPr>
            <w:tcW w:w="709" w:type="dxa"/>
            <w:tcBorders>
              <w:top w:val="single" w:sz="4" w:space="0" w:color="auto"/>
              <w:left w:val="single" w:sz="4" w:space="0" w:color="auto"/>
              <w:bottom w:val="single" w:sz="4" w:space="0" w:color="auto"/>
              <w:right w:val="single" w:sz="4" w:space="0" w:color="auto"/>
            </w:tcBorders>
          </w:tcPr>
          <w:p w:rsidR="00644FEB" w:rsidRDefault="00CF6C33">
            <w:pPr>
              <w:pStyle w:val="TAH"/>
              <w:rPr>
                <w:ins w:id="6584" w:author="Huawei" w:date="2024-02-02T15:21:00Z"/>
                <w:lang w:eastAsia="ja-JP"/>
              </w:rPr>
            </w:pPr>
            <w:ins w:id="6585" w:author="Huawei" w:date="2024-02-02T15:21:00Z">
              <w:r>
                <w:t>Unit</w:t>
              </w:r>
            </w:ins>
          </w:p>
        </w:tc>
        <w:tc>
          <w:tcPr>
            <w:tcW w:w="2977" w:type="dxa"/>
            <w:tcBorders>
              <w:top w:val="single" w:sz="4" w:space="0" w:color="auto"/>
              <w:left w:val="single" w:sz="4" w:space="0" w:color="auto"/>
              <w:bottom w:val="single" w:sz="4" w:space="0" w:color="auto"/>
              <w:right w:val="single" w:sz="4" w:space="0" w:color="auto"/>
            </w:tcBorders>
          </w:tcPr>
          <w:p w:rsidR="00644FEB" w:rsidRDefault="00CF6C33">
            <w:pPr>
              <w:pStyle w:val="TAH"/>
              <w:rPr>
                <w:ins w:id="6586" w:author="Huawei" w:date="2024-02-02T15:21:00Z"/>
                <w:lang w:eastAsia="ja-JP"/>
              </w:rPr>
            </w:pPr>
            <w:ins w:id="6587" w:author="Huawei" w:date="2024-02-02T15:21:00Z">
              <w:r>
                <w:t>Value</w:t>
              </w:r>
            </w:ins>
          </w:p>
        </w:tc>
        <w:tc>
          <w:tcPr>
            <w:tcW w:w="3652" w:type="dxa"/>
            <w:tcBorders>
              <w:top w:val="single" w:sz="4" w:space="0" w:color="auto"/>
              <w:left w:val="single" w:sz="4" w:space="0" w:color="auto"/>
              <w:bottom w:val="single" w:sz="4" w:space="0" w:color="auto"/>
              <w:right w:val="single" w:sz="4" w:space="0" w:color="auto"/>
            </w:tcBorders>
          </w:tcPr>
          <w:p w:rsidR="00644FEB" w:rsidRDefault="00CF6C33">
            <w:pPr>
              <w:pStyle w:val="TAH"/>
              <w:rPr>
                <w:ins w:id="6588" w:author="Huawei" w:date="2024-02-02T15:21:00Z"/>
                <w:lang w:eastAsia="ja-JP"/>
              </w:rPr>
            </w:pPr>
            <w:ins w:id="6589" w:author="Huawei" w:date="2024-02-02T15:21:00Z">
              <w:r>
                <w:t>Comment</w:t>
              </w:r>
            </w:ins>
          </w:p>
        </w:tc>
      </w:tr>
      <w:tr w:rsidR="00644FEB">
        <w:trPr>
          <w:cantSplit/>
          <w:jc w:val="center"/>
          <w:ins w:id="6590" w:author="Huawei" w:date="2024-02-02T15:21: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591" w:author="Huawei" w:date="2024-02-02T15:21:00Z"/>
              </w:rPr>
            </w:pPr>
            <w:ins w:id="6592" w:author="Huawei" w:date="2024-02-02T15:21:00Z">
              <w:r>
                <w:t xml:space="preserve">NR </w:t>
              </w:r>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6593" w:author="Huawei" w:date="2024-02-02T15:2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594" w:author="Huawei" w:date="2024-02-02T15:21:00Z"/>
              </w:rPr>
            </w:pPr>
            <w:ins w:id="6595" w:author="Huawei" w:date="2024-02-02T15:21:00Z">
              <w:r>
                <w:t>1</w:t>
              </w:r>
            </w:ins>
          </w:p>
        </w:tc>
        <w:tc>
          <w:tcPr>
            <w:tcW w:w="3652" w:type="dxa"/>
            <w:tcBorders>
              <w:top w:val="single" w:sz="4" w:space="0" w:color="auto"/>
              <w:left w:val="single" w:sz="4" w:space="0" w:color="auto"/>
              <w:bottom w:val="single" w:sz="4" w:space="0" w:color="auto"/>
              <w:right w:val="single" w:sz="4" w:space="0" w:color="auto"/>
            </w:tcBorders>
          </w:tcPr>
          <w:p w:rsidR="00644FEB" w:rsidRDefault="00CF6C33">
            <w:pPr>
              <w:pStyle w:val="TAL"/>
              <w:rPr>
                <w:ins w:id="6596" w:author="Huawei" w:date="2024-02-02T15:21:00Z"/>
              </w:rPr>
            </w:pPr>
            <w:ins w:id="6597" w:author="Huawei" w:date="2024-02-02T15:21:00Z">
              <w:r>
                <w:t>One NR radio channel is used for this test</w:t>
              </w:r>
            </w:ins>
          </w:p>
        </w:tc>
      </w:tr>
      <w:tr w:rsidR="00644FEB">
        <w:trPr>
          <w:cantSplit/>
          <w:jc w:val="center"/>
          <w:ins w:id="6598" w:author="Huawei" w:date="2024-02-02T15:21: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599" w:author="Huawei" w:date="2024-02-02T15:21:00Z"/>
                <w:lang w:eastAsia="ja-JP"/>
              </w:rPr>
            </w:pPr>
            <w:ins w:id="6600" w:author="Huawei" w:date="2024-02-02T15:21:00Z">
              <w:r>
                <w:t>Active Cell</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6601" w:author="Huawei" w:date="2024-02-02T15:2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02" w:author="Huawei" w:date="2024-02-02T15:21:00Z"/>
                <w:lang w:eastAsia="ja-JP"/>
              </w:rPr>
            </w:pPr>
            <w:ins w:id="6603" w:author="Huawei" w:date="2024-02-02T15:21:00Z">
              <w:r>
                <w:t>Cell 1</w:t>
              </w:r>
            </w:ins>
          </w:p>
        </w:tc>
        <w:tc>
          <w:tcPr>
            <w:tcW w:w="3652" w:type="dxa"/>
            <w:tcBorders>
              <w:top w:val="single" w:sz="4" w:space="0" w:color="auto"/>
              <w:left w:val="single" w:sz="4" w:space="0" w:color="auto"/>
              <w:bottom w:val="single" w:sz="4" w:space="0" w:color="auto"/>
              <w:right w:val="single" w:sz="4" w:space="0" w:color="auto"/>
            </w:tcBorders>
          </w:tcPr>
          <w:p w:rsidR="00644FEB" w:rsidRDefault="00CF6C33">
            <w:pPr>
              <w:pStyle w:val="TAL"/>
              <w:rPr>
                <w:ins w:id="6604" w:author="Huawei" w:date="2024-02-02T15:21:00Z"/>
                <w:lang w:eastAsia="ja-JP"/>
              </w:rPr>
            </w:pPr>
            <w:ins w:id="6605" w:author="Huawei" w:date="2024-02-02T15:21:00Z">
              <w:r>
                <w:t>Cell on RF channel number 1.</w:t>
              </w:r>
            </w:ins>
          </w:p>
        </w:tc>
      </w:tr>
      <w:tr w:rsidR="00644FEB">
        <w:trPr>
          <w:cantSplit/>
          <w:jc w:val="center"/>
          <w:ins w:id="6606" w:author="Huawei" w:date="2024-02-02T15:21: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607" w:author="Huawei" w:date="2024-02-02T15:21:00Z"/>
                <w:lang w:eastAsia="ja-JP"/>
              </w:rPr>
            </w:pPr>
            <w:ins w:id="6608" w:author="Huawei" w:date="2024-02-02T15:21: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6609" w:author="Huawei" w:date="2024-02-02T15:2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10" w:author="Huawei" w:date="2024-02-02T15:21:00Z"/>
                <w:lang w:eastAsia="ja-JP"/>
              </w:rPr>
            </w:pPr>
            <w:ins w:id="6611" w:author="Huawei" w:date="2024-02-02T15:21:00Z">
              <w:r>
                <w:t>Normal</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6612" w:author="Huawei" w:date="2024-02-02T15:21:00Z"/>
                <w:lang w:eastAsia="ja-JP"/>
              </w:rPr>
            </w:pPr>
          </w:p>
        </w:tc>
      </w:tr>
      <w:tr w:rsidR="00644FEB">
        <w:trPr>
          <w:cantSplit/>
          <w:jc w:val="center"/>
          <w:ins w:id="6613" w:author="Huawei" w:date="2024-02-02T15:21: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614" w:author="Huawei" w:date="2024-02-02T15:21:00Z"/>
                <w:rFonts w:cs="Arial"/>
                <w:lang w:eastAsia="ja-JP"/>
              </w:rPr>
            </w:pPr>
            <w:ins w:id="6615" w:author="Huawei" w:date="2024-02-02T15:21: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644FEB">
            <w:pPr>
              <w:pStyle w:val="TAC"/>
              <w:rPr>
                <w:ins w:id="6616" w:author="Huawei" w:date="2024-02-02T15:21: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17" w:author="Huawei" w:date="2024-02-02T15:21:00Z"/>
                <w:lang w:eastAsia="ja-JP"/>
              </w:rPr>
            </w:pPr>
            <w:ins w:id="6618" w:author="Huawei" w:date="2024-02-02T15:21:00Z">
              <w:r>
                <w:t>OFF</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6619" w:author="Huawei" w:date="2024-02-02T15:21:00Z"/>
                <w:lang w:eastAsia="ja-JP"/>
              </w:rPr>
            </w:pPr>
          </w:p>
        </w:tc>
      </w:tr>
      <w:tr w:rsidR="00644FEB">
        <w:trPr>
          <w:cantSplit/>
          <w:jc w:val="center"/>
          <w:ins w:id="6620" w:author="Huawei" w:date="2024-02-02T15:21:00Z"/>
        </w:trPr>
        <w:tc>
          <w:tcPr>
            <w:tcW w:w="2517" w:type="dxa"/>
            <w:tcBorders>
              <w:top w:val="single" w:sz="4" w:space="0" w:color="auto"/>
              <w:left w:val="single" w:sz="4" w:space="0" w:color="auto"/>
              <w:bottom w:val="single" w:sz="4" w:space="0" w:color="auto"/>
              <w:right w:val="single" w:sz="4" w:space="0" w:color="auto"/>
            </w:tcBorders>
          </w:tcPr>
          <w:p w:rsidR="00644FEB" w:rsidRDefault="00CF6C33">
            <w:pPr>
              <w:pStyle w:val="TAL"/>
              <w:rPr>
                <w:ins w:id="6621" w:author="Huawei" w:date="2024-02-02T15:21:00Z"/>
                <w:lang w:eastAsia="ja-JP"/>
              </w:rPr>
            </w:pPr>
            <w:ins w:id="6622" w:author="Huawei" w:date="2024-02-02T15:21:00Z">
              <w:r>
                <w:t>T1</w:t>
              </w:r>
            </w:ins>
          </w:p>
        </w:tc>
        <w:tc>
          <w:tcPr>
            <w:tcW w:w="709"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23" w:author="Huawei" w:date="2024-02-02T15:21:00Z"/>
                <w:lang w:eastAsia="ja-JP"/>
              </w:rPr>
            </w:pPr>
            <w:ins w:id="6624" w:author="Huawei" w:date="2024-02-02T15:21:00Z">
              <w:r>
                <w:t>s</w:t>
              </w:r>
            </w:ins>
          </w:p>
        </w:tc>
        <w:tc>
          <w:tcPr>
            <w:tcW w:w="297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25" w:author="Huawei" w:date="2024-02-02T15:21:00Z"/>
                <w:lang w:eastAsia="ja-JP"/>
              </w:rPr>
            </w:pPr>
            <w:ins w:id="6626" w:author="Huawei" w:date="2024-02-02T15:21: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rsidR="00644FEB" w:rsidRDefault="00644FEB">
            <w:pPr>
              <w:pStyle w:val="TAL"/>
              <w:rPr>
                <w:ins w:id="6627" w:author="Huawei" w:date="2024-02-02T15:21:00Z"/>
                <w:lang w:eastAsia="ja-JP"/>
              </w:rPr>
            </w:pPr>
          </w:p>
        </w:tc>
      </w:tr>
    </w:tbl>
    <w:p w:rsidR="00644FEB" w:rsidRDefault="00644FEB">
      <w:pPr>
        <w:pStyle w:val="TH"/>
        <w:jc w:val="left"/>
        <w:rPr>
          <w:ins w:id="6628" w:author="Huawei" w:date="2024-02-02T15:21:00Z"/>
        </w:rPr>
      </w:pPr>
    </w:p>
    <w:p w:rsidR="00644FEB" w:rsidRDefault="00CF6C33">
      <w:pPr>
        <w:spacing w:after="0"/>
        <w:rPr>
          <w:ins w:id="6629" w:author="Huawei" w:date="2024-02-02T15:21:00Z"/>
          <w:rFonts w:ascii="Arial" w:hAnsi="Arial"/>
          <w:b/>
        </w:rPr>
      </w:pPr>
      <w:ins w:id="6630" w:author="Huawei" w:date="2024-02-02T15:21:00Z">
        <w:r>
          <w:br w:type="page"/>
        </w:r>
      </w:ins>
    </w:p>
    <w:p w:rsidR="00644FEB" w:rsidRDefault="00CF6C33">
      <w:pPr>
        <w:pStyle w:val="TH"/>
        <w:rPr>
          <w:ins w:id="6631" w:author="Huawei" w:date="2024-02-02T15:21:00Z"/>
        </w:rPr>
      </w:pPr>
      <w:ins w:id="6632" w:author="Huawei" w:date="2024-02-02T15:21:00Z">
        <w:r>
          <w:t>Table A.</w:t>
        </w:r>
      </w:ins>
      <w:ins w:id="6633" w:author="Huawei" w:date="2024-02-02T15:23:00Z">
        <w:r>
          <w:t>X1.Y1.Z4</w:t>
        </w:r>
      </w:ins>
      <w:ins w:id="6634" w:author="Huawei" w:date="2024-02-02T15:21:00Z">
        <w:r>
          <w:t>.1.1-3: NR Cell specific test parameters for UE specific CBW change in SA scenario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Change w:id="6635">
          <w:tblGrid>
            <w:gridCol w:w="1555"/>
            <w:gridCol w:w="998"/>
            <w:gridCol w:w="6"/>
            <w:gridCol w:w="1553"/>
            <w:gridCol w:w="1134"/>
            <w:gridCol w:w="4247"/>
          </w:tblGrid>
        </w:tblGridChange>
      </w:tblGrid>
      <w:tr w:rsidR="00644FEB">
        <w:trPr>
          <w:cantSplit/>
          <w:jc w:val="center"/>
          <w:ins w:id="6636"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H"/>
              <w:rPr>
                <w:ins w:id="6637" w:author="Huawei" w:date="2024-02-02T15:21:00Z"/>
                <w:sz w:val="16"/>
                <w:szCs w:val="16"/>
              </w:rPr>
            </w:pPr>
            <w:ins w:id="6638" w:author="Huawei" w:date="2024-02-02T15:21:00Z">
              <w:r>
                <w:rPr>
                  <w:sz w:val="16"/>
                  <w:szCs w:val="16"/>
                </w:rPr>
                <w:t>Parameter</w:t>
              </w:r>
            </w:ins>
          </w:p>
        </w:tc>
        <w:tc>
          <w:tcPr>
            <w:tcW w:w="1134" w:type="dxa"/>
            <w:tcBorders>
              <w:top w:val="single" w:sz="4" w:space="0" w:color="auto"/>
              <w:left w:val="single" w:sz="4" w:space="0" w:color="auto"/>
              <w:bottom w:val="single" w:sz="4" w:space="0" w:color="auto"/>
              <w:right w:val="single" w:sz="4" w:space="0" w:color="auto"/>
            </w:tcBorders>
          </w:tcPr>
          <w:p w:rsidR="00644FEB" w:rsidRDefault="00CF6C33">
            <w:pPr>
              <w:pStyle w:val="TAH"/>
              <w:rPr>
                <w:ins w:id="6639" w:author="Huawei" w:date="2024-02-02T15:21:00Z"/>
                <w:sz w:val="16"/>
                <w:szCs w:val="16"/>
              </w:rPr>
            </w:pPr>
            <w:ins w:id="6640" w:author="Huawei" w:date="2024-02-02T15:21:00Z">
              <w:r>
                <w:rPr>
                  <w:sz w:val="16"/>
                  <w:szCs w:val="16"/>
                </w:rPr>
                <w:t>Unit</w:t>
              </w:r>
            </w:ins>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H"/>
              <w:rPr>
                <w:ins w:id="6641" w:author="Huawei" w:date="2024-02-02T15:21:00Z"/>
                <w:sz w:val="16"/>
                <w:szCs w:val="16"/>
                <w:lang w:eastAsia="zh-CN"/>
              </w:rPr>
            </w:pPr>
            <w:ins w:id="6642" w:author="Huawei" w:date="2024-02-02T15:21:00Z">
              <w:r>
                <w:rPr>
                  <w:sz w:val="16"/>
                  <w:szCs w:val="16"/>
                </w:rPr>
                <w:t>Cell 1</w:t>
              </w:r>
            </w:ins>
          </w:p>
        </w:tc>
      </w:tr>
      <w:tr w:rsidR="00644FEB">
        <w:trPr>
          <w:cantSplit/>
          <w:jc w:val="center"/>
          <w:ins w:id="6643"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644" w:author="Huawei" w:date="2024-02-02T15:21:00Z"/>
                <w:sz w:val="16"/>
                <w:szCs w:val="16"/>
                <w:lang w:val="it-IT"/>
              </w:rPr>
            </w:pPr>
            <w:ins w:id="6645" w:author="Huawei" w:date="2024-02-02T15:21:00Z">
              <w:r>
                <w:rPr>
                  <w:sz w:val="16"/>
                  <w:szCs w:val="16"/>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644FEB" w:rsidRDefault="00644FEB">
            <w:pPr>
              <w:pStyle w:val="TAC"/>
              <w:rPr>
                <w:ins w:id="6646"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647" w:author="Huawei" w:date="2024-02-02T15:21:00Z"/>
                <w:rFonts w:cs="v4.2.0"/>
                <w:sz w:val="16"/>
                <w:szCs w:val="16"/>
                <w:lang w:eastAsia="zh-CN"/>
              </w:rPr>
            </w:pPr>
            <w:ins w:id="6648" w:author="Huawei" w:date="2024-02-02T15:21:00Z">
              <w:r>
                <w:rPr>
                  <w:rFonts w:cs="v4.2.0"/>
                  <w:sz w:val="16"/>
                  <w:szCs w:val="16"/>
                  <w:lang w:eastAsia="zh-CN"/>
                </w:rPr>
                <w:t>FR1</w:t>
              </w:r>
            </w:ins>
          </w:p>
        </w:tc>
      </w:tr>
      <w:tr w:rsidR="00644FEB">
        <w:trPr>
          <w:cantSplit/>
          <w:jc w:val="center"/>
          <w:ins w:id="6649" w:author="Huawei" w:date="2024-02-02T15:21:00Z"/>
        </w:trPr>
        <w:tc>
          <w:tcPr>
            <w:tcW w:w="2553" w:type="dxa"/>
            <w:gridSpan w:val="2"/>
            <w:vMerge w:val="restart"/>
            <w:tcBorders>
              <w:top w:val="single" w:sz="4" w:space="0" w:color="auto"/>
              <w:left w:val="single" w:sz="4" w:space="0" w:color="auto"/>
              <w:right w:val="single" w:sz="4" w:space="0" w:color="auto"/>
            </w:tcBorders>
          </w:tcPr>
          <w:p w:rsidR="00644FEB" w:rsidRDefault="00CF6C33">
            <w:pPr>
              <w:pStyle w:val="TAL"/>
              <w:rPr>
                <w:ins w:id="6650" w:author="Huawei" w:date="2024-02-02T15:21:00Z"/>
                <w:sz w:val="16"/>
                <w:szCs w:val="16"/>
                <w:lang w:eastAsia="ja-JP"/>
              </w:rPr>
            </w:pPr>
            <w:ins w:id="6651" w:author="Huawei" w:date="2024-02-02T15:21:00Z">
              <w:r>
                <w:rPr>
                  <w:sz w:val="16"/>
                  <w:szCs w:val="16"/>
                </w:rPr>
                <w:t>Duplex mode</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652" w:author="Huawei" w:date="2024-02-02T15:21:00Z"/>
                <w:sz w:val="16"/>
                <w:szCs w:val="16"/>
              </w:rPr>
            </w:pPr>
            <w:ins w:id="6653" w:author="Huawei" w:date="2024-02-02T15:21:00Z">
              <w:r>
                <w:rPr>
                  <w:sz w:val="16"/>
                  <w:szCs w:val="16"/>
                </w:rPr>
                <w:t>Config 1</w:t>
              </w:r>
            </w:ins>
          </w:p>
        </w:tc>
        <w:tc>
          <w:tcPr>
            <w:tcW w:w="1134" w:type="dxa"/>
            <w:vMerge w:val="restart"/>
            <w:tcBorders>
              <w:top w:val="single" w:sz="4" w:space="0" w:color="auto"/>
              <w:left w:val="single" w:sz="4" w:space="0" w:color="auto"/>
              <w:right w:val="single" w:sz="4" w:space="0" w:color="auto"/>
            </w:tcBorders>
          </w:tcPr>
          <w:p w:rsidR="00644FEB" w:rsidRDefault="00644FEB">
            <w:pPr>
              <w:pStyle w:val="TAC"/>
              <w:rPr>
                <w:ins w:id="6654"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655" w:author="Huawei" w:date="2024-02-02T15:21:00Z"/>
                <w:sz w:val="16"/>
                <w:szCs w:val="16"/>
              </w:rPr>
            </w:pPr>
            <w:ins w:id="6656" w:author="Huawei" w:date="2024-02-02T15:21:00Z">
              <w:r>
                <w:rPr>
                  <w:sz w:val="16"/>
                  <w:szCs w:val="16"/>
                </w:rPr>
                <w:t>FDD</w:t>
              </w:r>
            </w:ins>
          </w:p>
        </w:tc>
      </w:tr>
      <w:tr w:rsidR="00644FEB">
        <w:trPr>
          <w:cantSplit/>
          <w:jc w:val="center"/>
          <w:ins w:id="6657" w:author="Huawei" w:date="2024-02-02T15:21:00Z"/>
        </w:trPr>
        <w:tc>
          <w:tcPr>
            <w:tcW w:w="2553" w:type="dxa"/>
            <w:gridSpan w:val="2"/>
            <w:vMerge/>
            <w:tcBorders>
              <w:left w:val="single" w:sz="4" w:space="0" w:color="auto"/>
              <w:bottom w:val="single" w:sz="4" w:space="0" w:color="auto"/>
              <w:right w:val="single" w:sz="4" w:space="0" w:color="auto"/>
            </w:tcBorders>
          </w:tcPr>
          <w:p w:rsidR="00644FEB" w:rsidRDefault="00644FEB">
            <w:pPr>
              <w:pStyle w:val="TAL"/>
              <w:rPr>
                <w:ins w:id="6658"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659" w:author="Huawei" w:date="2024-02-02T15:21:00Z"/>
                <w:sz w:val="16"/>
                <w:szCs w:val="16"/>
              </w:rPr>
            </w:pPr>
            <w:ins w:id="6660" w:author="Huawei" w:date="2024-02-02T15:21:00Z">
              <w:r>
                <w:rPr>
                  <w:sz w:val="16"/>
                  <w:szCs w:val="16"/>
                </w:rPr>
                <w:t>Config 2,3</w:t>
              </w:r>
            </w:ins>
          </w:p>
        </w:tc>
        <w:tc>
          <w:tcPr>
            <w:tcW w:w="1134" w:type="dxa"/>
            <w:vMerge/>
            <w:tcBorders>
              <w:left w:val="single" w:sz="4" w:space="0" w:color="auto"/>
              <w:bottom w:val="single" w:sz="4" w:space="0" w:color="auto"/>
              <w:right w:val="single" w:sz="4" w:space="0" w:color="auto"/>
            </w:tcBorders>
          </w:tcPr>
          <w:p w:rsidR="00644FEB" w:rsidRDefault="00644FEB">
            <w:pPr>
              <w:pStyle w:val="TAC"/>
              <w:rPr>
                <w:ins w:id="6661"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662" w:author="Huawei" w:date="2024-02-02T15:21:00Z"/>
                <w:sz w:val="16"/>
                <w:szCs w:val="16"/>
              </w:rPr>
            </w:pPr>
            <w:ins w:id="6663" w:author="Huawei" w:date="2024-02-02T15:21:00Z">
              <w:r>
                <w:rPr>
                  <w:sz w:val="16"/>
                  <w:szCs w:val="16"/>
                </w:rPr>
                <w:t>TDD</w:t>
              </w:r>
            </w:ins>
          </w:p>
        </w:tc>
      </w:tr>
      <w:tr w:rsidR="00644FEB">
        <w:trPr>
          <w:cantSplit/>
          <w:jc w:val="center"/>
          <w:ins w:id="6664" w:author="Huawei" w:date="2024-02-02T15:21:00Z"/>
        </w:trPr>
        <w:tc>
          <w:tcPr>
            <w:tcW w:w="2553" w:type="dxa"/>
            <w:gridSpan w:val="2"/>
            <w:vMerge w:val="restart"/>
            <w:tcBorders>
              <w:top w:val="single" w:sz="4" w:space="0" w:color="auto"/>
              <w:left w:val="single" w:sz="4" w:space="0" w:color="auto"/>
              <w:right w:val="single" w:sz="4" w:space="0" w:color="auto"/>
            </w:tcBorders>
          </w:tcPr>
          <w:p w:rsidR="00644FEB" w:rsidRDefault="00CF6C33">
            <w:pPr>
              <w:pStyle w:val="TAL"/>
              <w:rPr>
                <w:ins w:id="6665" w:author="Huawei" w:date="2024-02-02T15:21:00Z"/>
                <w:sz w:val="16"/>
                <w:szCs w:val="16"/>
              </w:rPr>
            </w:pPr>
            <w:ins w:id="6666" w:author="Huawei" w:date="2024-02-02T15:21:00Z">
              <w:r>
                <w:rPr>
                  <w:sz w:val="16"/>
                  <w:szCs w:val="16"/>
                </w:rPr>
                <w:t>TDD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667" w:author="Huawei" w:date="2024-02-02T15:21:00Z"/>
                <w:sz w:val="16"/>
                <w:szCs w:val="16"/>
              </w:rPr>
            </w:pPr>
            <w:ins w:id="6668"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rsidR="00644FEB" w:rsidRDefault="00644FEB">
            <w:pPr>
              <w:pStyle w:val="TAC"/>
              <w:rPr>
                <w:ins w:id="6669"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70" w:author="Huawei" w:date="2024-02-02T15:21:00Z"/>
                <w:sz w:val="16"/>
                <w:szCs w:val="16"/>
              </w:rPr>
            </w:pPr>
            <w:ins w:id="6671" w:author="Huawei" w:date="2024-02-02T15:21:00Z">
              <w:r>
                <w:rPr>
                  <w:sz w:val="16"/>
                  <w:szCs w:val="16"/>
                </w:rPr>
                <w:t xml:space="preserve">Not </w:t>
              </w:r>
              <w:r>
                <w:rPr>
                  <w:sz w:val="16"/>
                  <w:szCs w:val="16"/>
                </w:rPr>
                <w:t>Applicable</w:t>
              </w:r>
            </w:ins>
          </w:p>
        </w:tc>
      </w:tr>
      <w:tr w:rsidR="00644FEB">
        <w:trPr>
          <w:cantSplit/>
          <w:jc w:val="center"/>
          <w:ins w:id="6672" w:author="Huawei" w:date="2024-02-02T15:21:00Z"/>
        </w:trPr>
        <w:tc>
          <w:tcPr>
            <w:tcW w:w="2553" w:type="dxa"/>
            <w:gridSpan w:val="2"/>
            <w:vMerge/>
            <w:tcBorders>
              <w:left w:val="single" w:sz="4" w:space="0" w:color="auto"/>
              <w:right w:val="single" w:sz="4" w:space="0" w:color="auto"/>
            </w:tcBorders>
          </w:tcPr>
          <w:p w:rsidR="00644FEB" w:rsidRDefault="00644FEB">
            <w:pPr>
              <w:pStyle w:val="TAL"/>
              <w:rPr>
                <w:ins w:id="6673"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674" w:author="Huawei" w:date="2024-02-02T15:21:00Z"/>
                <w:sz w:val="16"/>
                <w:szCs w:val="16"/>
              </w:rPr>
            </w:pPr>
            <w:ins w:id="6675"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rsidR="00644FEB" w:rsidRDefault="00644FEB">
            <w:pPr>
              <w:pStyle w:val="TAC"/>
              <w:rPr>
                <w:ins w:id="6676"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77" w:author="Huawei" w:date="2024-02-02T15:21:00Z"/>
                <w:sz w:val="16"/>
                <w:szCs w:val="16"/>
              </w:rPr>
            </w:pPr>
            <w:ins w:id="6678" w:author="Huawei" w:date="2024-02-02T15:21:00Z">
              <w:r>
                <w:rPr>
                  <w:sz w:val="16"/>
                  <w:szCs w:val="16"/>
                </w:rPr>
                <w:t>TDDConf.1.1</w:t>
              </w:r>
            </w:ins>
          </w:p>
        </w:tc>
      </w:tr>
      <w:tr w:rsidR="00644FEB">
        <w:trPr>
          <w:cantSplit/>
          <w:jc w:val="center"/>
          <w:ins w:id="6679" w:author="Huawei" w:date="2024-02-02T15:21:00Z"/>
        </w:trPr>
        <w:tc>
          <w:tcPr>
            <w:tcW w:w="2553" w:type="dxa"/>
            <w:gridSpan w:val="2"/>
            <w:vMerge/>
            <w:tcBorders>
              <w:left w:val="single" w:sz="4" w:space="0" w:color="auto"/>
              <w:bottom w:val="single" w:sz="4" w:space="0" w:color="auto"/>
              <w:right w:val="single" w:sz="4" w:space="0" w:color="auto"/>
            </w:tcBorders>
          </w:tcPr>
          <w:p w:rsidR="00644FEB" w:rsidRDefault="00644FEB">
            <w:pPr>
              <w:pStyle w:val="TAL"/>
              <w:rPr>
                <w:ins w:id="6680"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681" w:author="Huawei" w:date="2024-02-02T15:21:00Z"/>
                <w:sz w:val="16"/>
                <w:szCs w:val="16"/>
              </w:rPr>
            </w:pPr>
            <w:ins w:id="6682"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rsidR="00644FEB" w:rsidRDefault="00644FEB">
            <w:pPr>
              <w:pStyle w:val="TAC"/>
              <w:rPr>
                <w:ins w:id="6683"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84" w:author="Huawei" w:date="2024-02-02T15:21:00Z"/>
                <w:sz w:val="16"/>
                <w:szCs w:val="16"/>
              </w:rPr>
            </w:pPr>
            <w:ins w:id="6685" w:author="Huawei" w:date="2024-02-02T15:21:00Z">
              <w:r>
                <w:rPr>
                  <w:rFonts w:cs="Arial"/>
                  <w:sz w:val="16"/>
                  <w:szCs w:val="16"/>
                </w:rPr>
                <w:t>TDDConf.2.1</w:t>
              </w:r>
            </w:ins>
          </w:p>
        </w:tc>
      </w:tr>
      <w:tr w:rsidR="00644FEB">
        <w:trPr>
          <w:cantSplit/>
          <w:jc w:val="center"/>
          <w:ins w:id="6686" w:author="Huawei" w:date="2024-02-02T15:21:00Z"/>
        </w:trPr>
        <w:tc>
          <w:tcPr>
            <w:tcW w:w="2553" w:type="dxa"/>
            <w:gridSpan w:val="2"/>
            <w:vMerge w:val="restart"/>
            <w:tcBorders>
              <w:top w:val="single" w:sz="4" w:space="0" w:color="auto"/>
              <w:left w:val="single" w:sz="4" w:space="0" w:color="auto"/>
              <w:right w:val="single" w:sz="4" w:space="0" w:color="auto"/>
            </w:tcBorders>
          </w:tcPr>
          <w:p w:rsidR="00644FEB" w:rsidRDefault="00CF6C33">
            <w:pPr>
              <w:pStyle w:val="TAL"/>
              <w:rPr>
                <w:ins w:id="6687" w:author="Huawei" w:date="2024-02-02T15:21:00Z"/>
                <w:sz w:val="16"/>
                <w:szCs w:val="16"/>
              </w:rPr>
            </w:pPr>
            <w:ins w:id="6688" w:author="Huawei" w:date="2024-02-02T15:21:00Z">
              <w:r>
                <w:rPr>
                  <w:sz w:val="16"/>
                  <w:szCs w:val="16"/>
                </w:rPr>
                <w:t>BW</w:t>
              </w:r>
              <w:r>
                <w:rPr>
                  <w:sz w:val="16"/>
                  <w:szCs w:val="16"/>
                  <w:vertAlign w:val="subscript"/>
                </w:rPr>
                <w:t>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689" w:author="Huawei" w:date="2024-02-02T15:21:00Z"/>
                <w:sz w:val="16"/>
                <w:szCs w:val="16"/>
              </w:rPr>
            </w:pPr>
            <w:ins w:id="6690"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rsidR="00644FEB" w:rsidRDefault="00644FEB">
            <w:pPr>
              <w:pStyle w:val="TAC"/>
              <w:rPr>
                <w:ins w:id="6691"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92" w:author="Huawei" w:date="2024-02-02T15:21:00Z"/>
                <w:rFonts w:eastAsia="Malgun Gothic"/>
                <w:sz w:val="16"/>
                <w:szCs w:val="16"/>
                <w:lang w:val="de-DE"/>
              </w:rPr>
            </w:pPr>
            <w:ins w:id="6693" w:author="Huawei" w:date="2024-02-02T15:21: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644FEB">
        <w:trPr>
          <w:cantSplit/>
          <w:jc w:val="center"/>
          <w:ins w:id="6694" w:author="Huawei" w:date="2024-02-02T15:21:00Z"/>
        </w:trPr>
        <w:tc>
          <w:tcPr>
            <w:tcW w:w="2553" w:type="dxa"/>
            <w:gridSpan w:val="2"/>
            <w:vMerge/>
            <w:tcBorders>
              <w:left w:val="single" w:sz="4" w:space="0" w:color="auto"/>
              <w:right w:val="single" w:sz="4" w:space="0" w:color="auto"/>
            </w:tcBorders>
          </w:tcPr>
          <w:p w:rsidR="00644FEB" w:rsidRDefault="00644FEB">
            <w:pPr>
              <w:pStyle w:val="TAL"/>
              <w:rPr>
                <w:ins w:id="6695"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696" w:author="Huawei" w:date="2024-02-02T15:21:00Z"/>
                <w:sz w:val="16"/>
                <w:szCs w:val="16"/>
              </w:rPr>
            </w:pPr>
            <w:ins w:id="6697"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rsidR="00644FEB" w:rsidRDefault="00644FEB">
            <w:pPr>
              <w:pStyle w:val="TAC"/>
              <w:rPr>
                <w:ins w:id="6698"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699" w:author="Huawei" w:date="2024-02-02T15:21:00Z"/>
                <w:rFonts w:eastAsia="Malgun Gothic"/>
                <w:sz w:val="16"/>
                <w:szCs w:val="16"/>
              </w:rPr>
            </w:pPr>
            <w:ins w:id="6700" w:author="Huawei" w:date="2024-02-02T15:21:00Z">
              <w:r>
                <w:rPr>
                  <w:rFonts w:eastAsia="Malgun Gothic"/>
                  <w:sz w:val="16"/>
                  <w:szCs w:val="16"/>
                </w:rPr>
                <w:t xml:space="preserve">10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52</w:t>
              </w:r>
            </w:ins>
          </w:p>
        </w:tc>
      </w:tr>
      <w:tr w:rsidR="00644FEB">
        <w:trPr>
          <w:cantSplit/>
          <w:jc w:val="center"/>
          <w:ins w:id="6701" w:author="Huawei" w:date="2024-02-02T15:21:00Z"/>
        </w:trPr>
        <w:tc>
          <w:tcPr>
            <w:tcW w:w="2553" w:type="dxa"/>
            <w:gridSpan w:val="2"/>
            <w:vMerge/>
            <w:tcBorders>
              <w:left w:val="single" w:sz="4" w:space="0" w:color="auto"/>
              <w:bottom w:val="single" w:sz="4" w:space="0" w:color="auto"/>
              <w:right w:val="single" w:sz="4" w:space="0" w:color="auto"/>
            </w:tcBorders>
          </w:tcPr>
          <w:p w:rsidR="00644FEB" w:rsidRDefault="00644FEB">
            <w:pPr>
              <w:pStyle w:val="TAL"/>
              <w:rPr>
                <w:ins w:id="6702"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703" w:author="Huawei" w:date="2024-02-02T15:21:00Z"/>
                <w:sz w:val="16"/>
                <w:szCs w:val="16"/>
              </w:rPr>
            </w:pPr>
            <w:ins w:id="6704"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rsidR="00644FEB" w:rsidRDefault="00644FEB">
            <w:pPr>
              <w:pStyle w:val="TAC"/>
              <w:rPr>
                <w:ins w:id="6705"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706" w:author="Huawei" w:date="2024-02-02T15:21:00Z"/>
                <w:rFonts w:eastAsia="Malgun Gothic"/>
                <w:sz w:val="16"/>
                <w:szCs w:val="16"/>
              </w:rPr>
            </w:pPr>
            <w:ins w:id="6707" w:author="Huawei" w:date="2024-02-02T15:21:00Z">
              <w:r>
                <w:rPr>
                  <w:rFonts w:eastAsia="Malgun Gothic"/>
                  <w:sz w:val="16"/>
                  <w:szCs w:val="16"/>
                </w:rPr>
                <w:t xml:space="preserve">40 MHz: </w:t>
              </w:r>
              <w:r>
                <w:rPr>
                  <w:rFonts w:eastAsia="Malgun Gothic"/>
                  <w:sz w:val="16"/>
                  <w:szCs w:val="16"/>
                  <w:lang w:val="de-DE"/>
                </w:rPr>
                <w:t>N</w:t>
              </w:r>
              <w:r>
                <w:rPr>
                  <w:rFonts w:eastAsia="Malgun Gothic"/>
                  <w:sz w:val="16"/>
                  <w:szCs w:val="16"/>
                  <w:vertAlign w:val="subscript"/>
                  <w:lang w:val="de-DE"/>
                </w:rPr>
                <w:t>RB,c</w:t>
              </w:r>
              <w:r>
                <w:rPr>
                  <w:rFonts w:eastAsia="Malgun Gothic"/>
                  <w:sz w:val="16"/>
                  <w:szCs w:val="16"/>
                  <w:lang w:val="de-DE"/>
                </w:rPr>
                <w:t xml:space="preserve"> = 106 </w:t>
              </w:r>
            </w:ins>
          </w:p>
        </w:tc>
      </w:tr>
      <w:tr w:rsidR="00644FEB">
        <w:trPr>
          <w:cantSplit/>
          <w:jc w:val="center"/>
          <w:ins w:id="6708" w:author="Huawei" w:date="2024-02-02T15:21:00Z"/>
        </w:trPr>
        <w:tc>
          <w:tcPr>
            <w:tcW w:w="2553" w:type="dxa"/>
            <w:gridSpan w:val="2"/>
            <w:tcBorders>
              <w:left w:val="single" w:sz="4" w:space="0" w:color="auto"/>
              <w:bottom w:val="single" w:sz="4" w:space="0" w:color="auto"/>
              <w:right w:val="single" w:sz="4" w:space="0" w:color="auto"/>
            </w:tcBorders>
          </w:tcPr>
          <w:p w:rsidR="00644FEB" w:rsidRDefault="00CF6C33">
            <w:pPr>
              <w:pStyle w:val="TAL"/>
              <w:rPr>
                <w:ins w:id="6709" w:author="Huawei" w:date="2024-02-02T15:21:00Z"/>
                <w:sz w:val="16"/>
                <w:szCs w:val="16"/>
              </w:rPr>
            </w:pPr>
            <w:ins w:id="6710" w:author="Huawei" w:date="2024-02-02T15:21:00Z">
              <w:r>
                <w:rPr>
                  <w:sz w:val="16"/>
                  <w:szCs w:val="16"/>
                </w:rPr>
                <w:t>Active DL BWP ID</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711" w:author="Huawei" w:date="2024-02-02T15:21:00Z"/>
                <w:sz w:val="16"/>
                <w:szCs w:val="16"/>
              </w:rPr>
            </w:pPr>
            <w:ins w:id="6712" w:author="Huawei" w:date="2024-02-02T15:21: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rsidR="00644FEB" w:rsidRDefault="00644FEB">
            <w:pPr>
              <w:pStyle w:val="TAC"/>
              <w:rPr>
                <w:ins w:id="6713" w:author="Huawei" w:date="2024-02-02T15:21:00Z"/>
                <w:sz w:val="16"/>
                <w:szCs w:val="16"/>
              </w:rPr>
            </w:pPr>
          </w:p>
        </w:tc>
        <w:tc>
          <w:tcPr>
            <w:tcW w:w="4247" w:type="dxa"/>
            <w:tcBorders>
              <w:left w:val="single" w:sz="4" w:space="0" w:color="auto"/>
              <w:bottom w:val="single" w:sz="4" w:space="0" w:color="auto"/>
              <w:right w:val="single" w:sz="4" w:space="0" w:color="auto"/>
            </w:tcBorders>
          </w:tcPr>
          <w:p w:rsidR="00644FEB" w:rsidRDefault="00CF6C33">
            <w:pPr>
              <w:pStyle w:val="TAC"/>
              <w:rPr>
                <w:ins w:id="6714" w:author="Huawei" w:date="2024-02-02T15:21:00Z"/>
                <w:sz w:val="16"/>
                <w:szCs w:val="16"/>
                <w:lang w:eastAsia="zh-CN"/>
              </w:rPr>
            </w:pPr>
            <w:ins w:id="6715" w:author="Huawei" w:date="2024-02-02T15:21:00Z">
              <w:r>
                <w:rPr>
                  <w:sz w:val="16"/>
                  <w:szCs w:val="16"/>
                  <w:lang w:eastAsia="zh-CN"/>
                </w:rPr>
                <w:t>1</w:t>
              </w:r>
            </w:ins>
          </w:p>
        </w:tc>
      </w:tr>
      <w:tr w:rsidR="00644FEB">
        <w:trPr>
          <w:cantSplit/>
          <w:jc w:val="center"/>
          <w:ins w:id="6716" w:author="Huawei" w:date="2024-02-02T15:21:00Z"/>
        </w:trPr>
        <w:tc>
          <w:tcPr>
            <w:tcW w:w="2553" w:type="dxa"/>
            <w:gridSpan w:val="2"/>
            <w:tcBorders>
              <w:left w:val="single" w:sz="4" w:space="0" w:color="auto"/>
              <w:bottom w:val="single" w:sz="4" w:space="0" w:color="auto"/>
              <w:right w:val="single" w:sz="4" w:space="0" w:color="auto"/>
            </w:tcBorders>
          </w:tcPr>
          <w:p w:rsidR="00644FEB" w:rsidRDefault="00CF6C33">
            <w:pPr>
              <w:pStyle w:val="TAL"/>
              <w:rPr>
                <w:ins w:id="6717" w:author="Huawei" w:date="2024-02-02T15:21:00Z"/>
                <w:sz w:val="16"/>
                <w:szCs w:val="16"/>
              </w:rPr>
            </w:pPr>
            <w:ins w:id="6718" w:author="Huawei" w:date="2024-02-02T15:21:00Z">
              <w:r>
                <w:rPr>
                  <w:sz w:val="16"/>
                  <w:szCs w:val="16"/>
                </w:rPr>
                <w:t>Initial DL BWP Configuration (BWP-1)</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719" w:author="Huawei" w:date="2024-02-02T15:21:00Z"/>
                <w:sz w:val="16"/>
                <w:szCs w:val="16"/>
              </w:rPr>
            </w:pPr>
            <w:ins w:id="6720" w:author="Huawei" w:date="2024-02-02T15:21: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rsidR="00644FEB" w:rsidRDefault="00644FEB">
            <w:pPr>
              <w:pStyle w:val="TAC"/>
              <w:rPr>
                <w:ins w:id="6721" w:author="Huawei" w:date="2024-02-02T15:21:00Z"/>
                <w:sz w:val="16"/>
                <w:szCs w:val="16"/>
              </w:rPr>
            </w:pPr>
          </w:p>
        </w:tc>
        <w:tc>
          <w:tcPr>
            <w:tcW w:w="4247" w:type="dxa"/>
            <w:tcBorders>
              <w:left w:val="single" w:sz="4" w:space="0" w:color="auto"/>
              <w:bottom w:val="single" w:sz="4" w:space="0" w:color="auto"/>
              <w:right w:val="single" w:sz="4" w:space="0" w:color="auto"/>
            </w:tcBorders>
          </w:tcPr>
          <w:p w:rsidR="00644FEB" w:rsidRDefault="00CF6C33">
            <w:pPr>
              <w:pStyle w:val="TAC"/>
              <w:rPr>
                <w:ins w:id="6722" w:author="Huawei" w:date="2024-02-02T15:21:00Z"/>
                <w:rFonts w:cs="v4.2.0"/>
                <w:sz w:val="16"/>
                <w:szCs w:val="16"/>
                <w:lang w:eastAsia="zh-CN"/>
              </w:rPr>
            </w:pPr>
            <w:ins w:id="6723" w:author="Huawei" w:date="2024-02-02T15:21:00Z">
              <w:r>
                <w:rPr>
                  <w:sz w:val="16"/>
                  <w:szCs w:val="16"/>
                  <w:lang w:eastAsia="zh-CN"/>
                </w:rPr>
                <w:t>DLBWP.0.2</w:t>
              </w:r>
            </w:ins>
          </w:p>
        </w:tc>
      </w:tr>
      <w:tr w:rsidR="00644FEB">
        <w:trPr>
          <w:cantSplit/>
          <w:jc w:val="center"/>
          <w:ins w:id="6724" w:author="Huawei" w:date="2024-02-02T15:21:00Z"/>
        </w:trPr>
        <w:tc>
          <w:tcPr>
            <w:tcW w:w="2553" w:type="dxa"/>
            <w:gridSpan w:val="2"/>
            <w:tcBorders>
              <w:left w:val="single" w:sz="4" w:space="0" w:color="auto"/>
              <w:bottom w:val="single" w:sz="4" w:space="0" w:color="auto"/>
              <w:right w:val="single" w:sz="4" w:space="0" w:color="auto"/>
            </w:tcBorders>
            <w:vAlign w:val="center"/>
          </w:tcPr>
          <w:p w:rsidR="00644FEB" w:rsidRDefault="00CF6C33">
            <w:pPr>
              <w:pStyle w:val="TAL"/>
              <w:rPr>
                <w:ins w:id="6725" w:author="Huawei" w:date="2024-02-02T15:21:00Z"/>
                <w:sz w:val="16"/>
                <w:szCs w:val="16"/>
              </w:rPr>
            </w:pPr>
            <w:ins w:id="6726" w:author="Huawei" w:date="2024-02-02T15:21:00Z">
              <w:r>
                <w:rPr>
                  <w:sz w:val="16"/>
                  <w:szCs w:val="16"/>
                </w:rPr>
                <w:t>Initial UL BWP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727" w:author="Huawei" w:date="2024-02-02T15:21:00Z"/>
                <w:sz w:val="16"/>
                <w:szCs w:val="16"/>
              </w:rPr>
            </w:pPr>
            <w:ins w:id="6728" w:author="Huawei" w:date="2024-02-02T15:21:00Z">
              <w:r>
                <w:rPr>
                  <w:sz w:val="16"/>
                  <w:szCs w:val="16"/>
                </w:rPr>
                <w:t>Config</w:t>
              </w:r>
              <w:r>
                <w:rPr>
                  <w:rFonts w:eastAsia="Malgun Gothic"/>
                  <w:sz w:val="16"/>
                  <w:szCs w:val="16"/>
                </w:rPr>
                <w:t xml:space="preserve"> 1,</w:t>
              </w:r>
              <w:r>
                <w:rPr>
                  <w:rFonts w:hint="eastAsia"/>
                  <w:sz w:val="16"/>
                  <w:szCs w:val="16"/>
                  <w:lang w:eastAsia="zh-CN"/>
                </w:rPr>
                <w:t>2, 3</w:t>
              </w:r>
            </w:ins>
          </w:p>
        </w:tc>
        <w:tc>
          <w:tcPr>
            <w:tcW w:w="1134" w:type="dxa"/>
            <w:tcBorders>
              <w:left w:val="single" w:sz="4" w:space="0" w:color="auto"/>
              <w:bottom w:val="single" w:sz="4" w:space="0" w:color="auto"/>
              <w:right w:val="single" w:sz="4" w:space="0" w:color="auto"/>
            </w:tcBorders>
          </w:tcPr>
          <w:p w:rsidR="00644FEB" w:rsidRDefault="00644FEB">
            <w:pPr>
              <w:pStyle w:val="TAC"/>
              <w:rPr>
                <w:ins w:id="6729" w:author="Huawei" w:date="2024-02-02T15:21:00Z"/>
                <w:sz w:val="16"/>
                <w:szCs w:val="16"/>
              </w:rPr>
            </w:pPr>
          </w:p>
        </w:tc>
        <w:tc>
          <w:tcPr>
            <w:tcW w:w="4247" w:type="dxa"/>
            <w:tcBorders>
              <w:left w:val="single" w:sz="4" w:space="0" w:color="auto"/>
              <w:bottom w:val="single" w:sz="4" w:space="0" w:color="auto"/>
              <w:right w:val="single" w:sz="4" w:space="0" w:color="auto"/>
            </w:tcBorders>
          </w:tcPr>
          <w:p w:rsidR="00644FEB" w:rsidRDefault="00CF6C33">
            <w:pPr>
              <w:pStyle w:val="TAC"/>
              <w:rPr>
                <w:ins w:id="6730" w:author="Huawei" w:date="2024-02-02T15:21:00Z"/>
                <w:rFonts w:cs="v4.2.0"/>
                <w:sz w:val="16"/>
                <w:szCs w:val="16"/>
                <w:lang w:eastAsia="zh-CN"/>
              </w:rPr>
            </w:pPr>
            <w:ins w:id="6731" w:author="Huawei" w:date="2024-02-02T15:21:00Z">
              <w:r>
                <w:rPr>
                  <w:rFonts w:cs="v4.2.0"/>
                  <w:sz w:val="16"/>
                  <w:szCs w:val="16"/>
                  <w:lang w:eastAsia="zh-CN"/>
                </w:rPr>
                <w:t>ULBWP.0.2</w:t>
              </w:r>
            </w:ins>
          </w:p>
        </w:tc>
      </w:tr>
      <w:tr w:rsidR="00644FEB">
        <w:trPr>
          <w:cantSplit/>
          <w:trHeight w:val="840"/>
          <w:jc w:val="center"/>
          <w:ins w:id="6732" w:author="Huawei" w:date="2024-02-02T15:21:00Z"/>
        </w:trPr>
        <w:tc>
          <w:tcPr>
            <w:tcW w:w="1555" w:type="dxa"/>
            <w:tcBorders>
              <w:top w:val="single" w:sz="4" w:space="0" w:color="auto"/>
              <w:left w:val="single" w:sz="4" w:space="0" w:color="auto"/>
              <w:bottom w:val="nil"/>
              <w:right w:val="single" w:sz="4" w:space="0" w:color="auto"/>
            </w:tcBorders>
          </w:tcPr>
          <w:p w:rsidR="00644FEB" w:rsidRDefault="00CF6C33">
            <w:pPr>
              <w:pStyle w:val="TAL"/>
              <w:rPr>
                <w:ins w:id="6733" w:author="Huawei" w:date="2024-02-02T15:21:00Z"/>
                <w:sz w:val="16"/>
                <w:szCs w:val="16"/>
              </w:rPr>
            </w:pPr>
            <w:ins w:id="6734" w:author="Huawei" w:date="2024-02-02T15:21:00Z">
              <w:r>
                <w:rPr>
                  <w:sz w:val="16"/>
                  <w:szCs w:val="16"/>
                </w:rPr>
                <w:t>Initial Condition</w:t>
              </w:r>
            </w:ins>
          </w:p>
          <w:p w:rsidR="00644FEB" w:rsidRDefault="00644FEB">
            <w:pPr>
              <w:pStyle w:val="TAL"/>
              <w:rPr>
                <w:ins w:id="6735" w:author="Huawei" w:date="2024-02-02T15:21:00Z"/>
                <w:sz w:val="16"/>
                <w:szCs w:val="16"/>
              </w:rPr>
            </w:pPr>
          </w:p>
        </w:tc>
        <w:tc>
          <w:tcPr>
            <w:tcW w:w="998" w:type="dxa"/>
            <w:tcBorders>
              <w:top w:val="single" w:sz="4" w:space="0" w:color="auto"/>
              <w:left w:val="single" w:sz="4" w:space="0" w:color="auto"/>
              <w:right w:val="single" w:sz="4" w:space="0" w:color="auto"/>
            </w:tcBorders>
          </w:tcPr>
          <w:p w:rsidR="00644FEB" w:rsidRDefault="00CF6C33">
            <w:pPr>
              <w:pStyle w:val="TAL"/>
              <w:rPr>
                <w:ins w:id="6736" w:author="Huawei" w:date="2024-02-02T15:21:00Z"/>
                <w:sz w:val="16"/>
                <w:szCs w:val="16"/>
                <w:lang w:eastAsia="zh-TW"/>
              </w:rPr>
            </w:pPr>
            <w:ins w:id="6737" w:author="Huawei" w:date="2024-02-02T15:21:00Z">
              <w:r>
                <w:rPr>
                  <w:sz w:val="16"/>
                  <w:szCs w:val="16"/>
                </w:rPr>
                <w:t>Active DLCBW-1</w:t>
              </w:r>
              <w:r>
                <w:rPr>
                  <w:rFonts w:hint="eastAsia"/>
                  <w:sz w:val="16"/>
                  <w:szCs w:val="16"/>
                  <w:lang w:eastAsia="zh-TW"/>
                </w:rPr>
                <w:t xml:space="preserve"> Configureation</w:t>
              </w:r>
            </w:ins>
          </w:p>
        </w:tc>
        <w:tc>
          <w:tcPr>
            <w:tcW w:w="1559" w:type="dxa"/>
            <w:gridSpan w:val="2"/>
            <w:tcBorders>
              <w:top w:val="single" w:sz="4" w:space="0" w:color="auto"/>
              <w:left w:val="single" w:sz="4" w:space="0" w:color="auto"/>
              <w:right w:val="single" w:sz="4" w:space="0" w:color="auto"/>
            </w:tcBorders>
          </w:tcPr>
          <w:p w:rsidR="00644FEB" w:rsidRDefault="00CF6C33">
            <w:pPr>
              <w:pStyle w:val="TAL"/>
              <w:jc w:val="center"/>
              <w:rPr>
                <w:ins w:id="6738" w:author="Huawei" w:date="2024-02-02T15:21:00Z"/>
                <w:sz w:val="16"/>
                <w:szCs w:val="16"/>
              </w:rPr>
            </w:pPr>
            <w:ins w:id="6739" w:author="Huawei" w:date="2024-02-02T15:2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rsidR="00644FEB" w:rsidRDefault="00644FEB">
            <w:pPr>
              <w:pStyle w:val="TAC"/>
              <w:rPr>
                <w:ins w:id="6740" w:author="Huawei" w:date="2024-02-02T15:21:00Z"/>
                <w:sz w:val="16"/>
                <w:szCs w:val="16"/>
              </w:rPr>
            </w:pPr>
          </w:p>
        </w:tc>
        <w:tc>
          <w:tcPr>
            <w:tcW w:w="4247" w:type="dxa"/>
            <w:tcBorders>
              <w:top w:val="single" w:sz="4" w:space="0" w:color="auto"/>
              <w:left w:val="single" w:sz="4" w:space="0" w:color="auto"/>
              <w:right w:val="single" w:sz="4" w:space="0" w:color="auto"/>
            </w:tcBorders>
          </w:tcPr>
          <w:p w:rsidR="00644FEB" w:rsidRDefault="00CF6C33">
            <w:pPr>
              <w:pStyle w:val="TAC"/>
              <w:rPr>
                <w:ins w:id="6741" w:author="Huawei" w:date="2024-02-02T15:21:00Z"/>
                <w:rFonts w:cs="v4.2.0"/>
                <w:sz w:val="16"/>
                <w:szCs w:val="16"/>
                <w:lang w:eastAsia="zh-CN"/>
              </w:rPr>
            </w:pPr>
            <w:ins w:id="6742" w:author="Huawei" w:date="2024-02-02T15:21:00Z">
              <w:r>
                <w:rPr>
                  <w:rFonts w:cs="v4.2.0"/>
                  <w:sz w:val="16"/>
                  <w:szCs w:val="16"/>
                  <w:lang w:eastAsia="zh-CN"/>
                </w:rPr>
                <w:t>DLCBW.1.1</w:t>
              </w:r>
            </w:ins>
          </w:p>
        </w:tc>
      </w:tr>
      <w:tr w:rsidR="00644FEB">
        <w:trPr>
          <w:cantSplit/>
          <w:trHeight w:val="840"/>
          <w:jc w:val="center"/>
          <w:ins w:id="6743" w:author="Huawei" w:date="2024-02-02T15:21:00Z"/>
        </w:trPr>
        <w:tc>
          <w:tcPr>
            <w:tcW w:w="1555" w:type="dxa"/>
            <w:tcBorders>
              <w:top w:val="nil"/>
              <w:left w:val="single" w:sz="4" w:space="0" w:color="auto"/>
              <w:right w:val="single" w:sz="4" w:space="0" w:color="auto"/>
            </w:tcBorders>
          </w:tcPr>
          <w:p w:rsidR="00644FEB" w:rsidRDefault="00644FEB">
            <w:pPr>
              <w:pStyle w:val="TAL"/>
              <w:rPr>
                <w:ins w:id="6744" w:author="Huawei" w:date="2024-02-02T15:21:00Z"/>
                <w:sz w:val="16"/>
                <w:szCs w:val="16"/>
              </w:rPr>
            </w:pPr>
          </w:p>
        </w:tc>
        <w:tc>
          <w:tcPr>
            <w:tcW w:w="998" w:type="dxa"/>
            <w:tcBorders>
              <w:top w:val="single" w:sz="4" w:space="0" w:color="auto"/>
              <w:left w:val="single" w:sz="4" w:space="0" w:color="auto"/>
              <w:right w:val="single" w:sz="4" w:space="0" w:color="auto"/>
            </w:tcBorders>
          </w:tcPr>
          <w:p w:rsidR="00644FEB" w:rsidRDefault="00CF6C33">
            <w:pPr>
              <w:pStyle w:val="TAL"/>
              <w:rPr>
                <w:ins w:id="6745" w:author="Huawei" w:date="2024-02-02T15:21:00Z"/>
                <w:sz w:val="16"/>
                <w:szCs w:val="16"/>
                <w:lang w:eastAsia="zh-TW"/>
              </w:rPr>
            </w:pPr>
            <w:ins w:id="6746" w:author="Huawei" w:date="2024-02-02T15:21:00Z">
              <w:r>
                <w:rPr>
                  <w:sz w:val="16"/>
                  <w:szCs w:val="16"/>
                  <w:lang w:eastAsia="zh-TW"/>
                </w:rPr>
                <w:t xml:space="preserve">Active UL </w:t>
              </w:r>
            </w:ins>
          </w:p>
          <w:p w:rsidR="00644FEB" w:rsidRDefault="00CF6C33">
            <w:pPr>
              <w:pStyle w:val="TAL"/>
              <w:rPr>
                <w:ins w:id="6747" w:author="Huawei" w:date="2024-02-02T15:21:00Z"/>
                <w:sz w:val="16"/>
                <w:szCs w:val="16"/>
                <w:lang w:eastAsia="zh-TW"/>
              </w:rPr>
            </w:pPr>
            <w:ins w:id="6748" w:author="Huawei" w:date="2024-02-02T15:21:00Z">
              <w:r>
                <w:rPr>
                  <w:sz w:val="16"/>
                  <w:szCs w:val="16"/>
                  <w:lang w:eastAsia="zh-TW"/>
                </w:rPr>
                <w:t>CBW-1</w:t>
              </w:r>
            </w:ins>
          </w:p>
          <w:p w:rsidR="00644FEB" w:rsidRDefault="00CF6C33">
            <w:pPr>
              <w:pStyle w:val="TAL"/>
              <w:rPr>
                <w:ins w:id="6749" w:author="Huawei" w:date="2024-02-02T15:21:00Z"/>
                <w:sz w:val="16"/>
                <w:szCs w:val="16"/>
                <w:lang w:eastAsia="zh-TW"/>
              </w:rPr>
            </w:pPr>
            <w:ins w:id="6750" w:author="Huawei" w:date="2024-02-02T15:21: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rsidR="00644FEB" w:rsidRDefault="00CF6C33">
            <w:pPr>
              <w:pStyle w:val="TAL"/>
              <w:jc w:val="center"/>
              <w:rPr>
                <w:ins w:id="6751" w:author="Huawei" w:date="2024-02-02T15:21:00Z"/>
                <w:sz w:val="16"/>
                <w:szCs w:val="16"/>
              </w:rPr>
            </w:pPr>
            <w:ins w:id="6752" w:author="Huawei" w:date="2024-02-02T15:2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rsidR="00644FEB" w:rsidRDefault="00644FEB">
            <w:pPr>
              <w:pStyle w:val="TAC"/>
              <w:rPr>
                <w:ins w:id="6753" w:author="Huawei" w:date="2024-02-02T15:21:00Z"/>
                <w:sz w:val="16"/>
                <w:szCs w:val="16"/>
              </w:rPr>
            </w:pPr>
          </w:p>
        </w:tc>
        <w:tc>
          <w:tcPr>
            <w:tcW w:w="4247" w:type="dxa"/>
            <w:tcBorders>
              <w:top w:val="single" w:sz="4" w:space="0" w:color="auto"/>
              <w:left w:val="single" w:sz="4" w:space="0" w:color="auto"/>
              <w:right w:val="single" w:sz="4" w:space="0" w:color="auto"/>
            </w:tcBorders>
          </w:tcPr>
          <w:p w:rsidR="00644FEB" w:rsidRDefault="00CF6C33">
            <w:pPr>
              <w:pStyle w:val="TAC"/>
              <w:rPr>
                <w:ins w:id="6754" w:author="Huawei" w:date="2024-02-02T15:21:00Z"/>
                <w:rFonts w:cs="v4.2.0"/>
                <w:sz w:val="16"/>
                <w:szCs w:val="16"/>
                <w:lang w:eastAsia="zh-CN"/>
              </w:rPr>
            </w:pPr>
            <w:ins w:id="6755" w:author="Huawei" w:date="2024-02-02T15:21:00Z">
              <w:r>
                <w:rPr>
                  <w:rFonts w:cs="v4.2.0"/>
                  <w:sz w:val="16"/>
                  <w:szCs w:val="16"/>
                  <w:lang w:eastAsia="zh-CN"/>
                </w:rPr>
                <w:t>ULCBW.1.1</w:t>
              </w:r>
            </w:ins>
          </w:p>
        </w:tc>
      </w:tr>
      <w:tr w:rsidR="00644FEB">
        <w:trPr>
          <w:cantSplit/>
          <w:trHeight w:val="840"/>
          <w:jc w:val="center"/>
          <w:ins w:id="6756" w:author="Huawei" w:date="2024-02-02T15:21:00Z"/>
        </w:trPr>
        <w:tc>
          <w:tcPr>
            <w:tcW w:w="1555" w:type="dxa"/>
            <w:tcBorders>
              <w:left w:val="single" w:sz="4" w:space="0" w:color="auto"/>
              <w:bottom w:val="nil"/>
              <w:right w:val="single" w:sz="4" w:space="0" w:color="auto"/>
            </w:tcBorders>
          </w:tcPr>
          <w:p w:rsidR="00644FEB" w:rsidRDefault="00CF6C33">
            <w:pPr>
              <w:pStyle w:val="TAL"/>
              <w:rPr>
                <w:ins w:id="6757" w:author="Huawei" w:date="2024-02-02T15:21:00Z"/>
                <w:sz w:val="16"/>
                <w:szCs w:val="16"/>
              </w:rPr>
            </w:pPr>
            <w:ins w:id="6758" w:author="Huawei" w:date="2024-02-02T15:21:00Z">
              <w:r>
                <w:rPr>
                  <w:sz w:val="16"/>
                  <w:szCs w:val="16"/>
                </w:rPr>
                <w:t>Final Condition</w:t>
              </w:r>
            </w:ins>
          </w:p>
          <w:p w:rsidR="00644FEB" w:rsidRDefault="00644FEB">
            <w:pPr>
              <w:pStyle w:val="TAL"/>
              <w:rPr>
                <w:ins w:id="6759" w:author="Huawei" w:date="2024-02-02T15:21:00Z"/>
                <w:sz w:val="16"/>
                <w:szCs w:val="16"/>
              </w:rPr>
            </w:pPr>
          </w:p>
        </w:tc>
        <w:tc>
          <w:tcPr>
            <w:tcW w:w="998" w:type="dxa"/>
            <w:tcBorders>
              <w:left w:val="single" w:sz="4" w:space="0" w:color="auto"/>
              <w:right w:val="single" w:sz="4" w:space="0" w:color="auto"/>
            </w:tcBorders>
          </w:tcPr>
          <w:p w:rsidR="00644FEB" w:rsidRDefault="00CF6C33">
            <w:pPr>
              <w:pStyle w:val="TAL"/>
              <w:rPr>
                <w:ins w:id="6760" w:author="Huawei" w:date="2024-02-02T15:21:00Z"/>
                <w:sz w:val="16"/>
                <w:szCs w:val="16"/>
              </w:rPr>
            </w:pPr>
            <w:ins w:id="6761" w:author="Huawei" w:date="2024-02-02T15:21:00Z">
              <w:r>
                <w:rPr>
                  <w:sz w:val="16"/>
                  <w:szCs w:val="16"/>
                </w:rPr>
                <w:t>Active DLCBW-1</w:t>
              </w:r>
              <w:r>
                <w:rPr>
                  <w:rFonts w:hint="eastAsia"/>
                  <w:sz w:val="16"/>
                  <w:szCs w:val="16"/>
                  <w:lang w:eastAsia="zh-TW"/>
                </w:rPr>
                <w:t xml:space="preserve"> Configureation</w:t>
              </w:r>
            </w:ins>
          </w:p>
        </w:tc>
        <w:tc>
          <w:tcPr>
            <w:tcW w:w="1559" w:type="dxa"/>
            <w:gridSpan w:val="2"/>
            <w:tcBorders>
              <w:top w:val="single" w:sz="4" w:space="0" w:color="auto"/>
              <w:left w:val="single" w:sz="4" w:space="0" w:color="auto"/>
              <w:right w:val="single" w:sz="4" w:space="0" w:color="auto"/>
            </w:tcBorders>
          </w:tcPr>
          <w:p w:rsidR="00644FEB" w:rsidRDefault="00CF6C33">
            <w:pPr>
              <w:pStyle w:val="TAL"/>
              <w:jc w:val="center"/>
              <w:rPr>
                <w:ins w:id="6762" w:author="Huawei" w:date="2024-02-02T15:21:00Z"/>
                <w:sz w:val="16"/>
                <w:szCs w:val="16"/>
              </w:rPr>
            </w:pPr>
            <w:ins w:id="6763" w:author="Huawei" w:date="2024-02-02T15:2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rsidR="00644FEB" w:rsidRDefault="00644FEB">
            <w:pPr>
              <w:pStyle w:val="TAC"/>
              <w:rPr>
                <w:ins w:id="6764" w:author="Huawei" w:date="2024-02-02T15:21:00Z"/>
                <w:sz w:val="16"/>
                <w:szCs w:val="16"/>
              </w:rPr>
            </w:pPr>
          </w:p>
        </w:tc>
        <w:tc>
          <w:tcPr>
            <w:tcW w:w="4247" w:type="dxa"/>
            <w:tcBorders>
              <w:top w:val="single" w:sz="4" w:space="0" w:color="auto"/>
              <w:left w:val="single" w:sz="4" w:space="0" w:color="auto"/>
              <w:right w:val="single" w:sz="4" w:space="0" w:color="auto"/>
            </w:tcBorders>
          </w:tcPr>
          <w:p w:rsidR="00644FEB" w:rsidRDefault="00CF6C33">
            <w:pPr>
              <w:pStyle w:val="TAC"/>
              <w:rPr>
                <w:ins w:id="6765" w:author="Huawei" w:date="2024-02-02T15:21:00Z"/>
                <w:rFonts w:cs="v4.2.0"/>
                <w:sz w:val="16"/>
                <w:szCs w:val="16"/>
                <w:lang w:eastAsia="zh-CN"/>
              </w:rPr>
            </w:pPr>
            <w:ins w:id="6766" w:author="Huawei" w:date="2024-02-02T15:21:00Z">
              <w:r>
                <w:rPr>
                  <w:rFonts w:cs="v4.2.0"/>
                  <w:sz w:val="16"/>
                  <w:szCs w:val="16"/>
                  <w:lang w:eastAsia="zh-CN"/>
                </w:rPr>
                <w:t>DLCBW.1.2</w:t>
              </w:r>
            </w:ins>
          </w:p>
        </w:tc>
      </w:tr>
      <w:tr w:rsidR="00644FEB">
        <w:trPr>
          <w:cantSplit/>
          <w:trHeight w:val="840"/>
          <w:jc w:val="center"/>
          <w:ins w:id="6767" w:author="Huawei" w:date="2024-02-02T15:21:00Z"/>
        </w:trPr>
        <w:tc>
          <w:tcPr>
            <w:tcW w:w="1555" w:type="dxa"/>
            <w:tcBorders>
              <w:top w:val="nil"/>
              <w:left w:val="single" w:sz="4" w:space="0" w:color="auto"/>
              <w:right w:val="single" w:sz="4" w:space="0" w:color="auto"/>
            </w:tcBorders>
          </w:tcPr>
          <w:p w:rsidR="00644FEB" w:rsidRDefault="00644FEB">
            <w:pPr>
              <w:pStyle w:val="TAL"/>
              <w:rPr>
                <w:ins w:id="6768" w:author="Huawei" w:date="2024-02-02T15:21:00Z"/>
                <w:sz w:val="16"/>
                <w:szCs w:val="16"/>
              </w:rPr>
            </w:pPr>
          </w:p>
        </w:tc>
        <w:tc>
          <w:tcPr>
            <w:tcW w:w="998" w:type="dxa"/>
            <w:tcBorders>
              <w:left w:val="single" w:sz="4" w:space="0" w:color="auto"/>
              <w:right w:val="single" w:sz="4" w:space="0" w:color="auto"/>
            </w:tcBorders>
          </w:tcPr>
          <w:p w:rsidR="00644FEB" w:rsidRDefault="00CF6C33">
            <w:pPr>
              <w:pStyle w:val="TAL"/>
              <w:rPr>
                <w:ins w:id="6769" w:author="Huawei" w:date="2024-02-02T15:21:00Z"/>
                <w:sz w:val="16"/>
                <w:szCs w:val="16"/>
                <w:lang w:eastAsia="zh-TW"/>
              </w:rPr>
            </w:pPr>
            <w:ins w:id="6770" w:author="Huawei" w:date="2024-02-02T15:21:00Z">
              <w:r>
                <w:rPr>
                  <w:sz w:val="16"/>
                  <w:szCs w:val="16"/>
                  <w:lang w:eastAsia="zh-TW"/>
                </w:rPr>
                <w:t xml:space="preserve">Active UL </w:t>
              </w:r>
            </w:ins>
          </w:p>
          <w:p w:rsidR="00644FEB" w:rsidRDefault="00CF6C33">
            <w:pPr>
              <w:pStyle w:val="TAL"/>
              <w:rPr>
                <w:ins w:id="6771" w:author="Huawei" w:date="2024-02-02T15:21:00Z"/>
                <w:sz w:val="16"/>
                <w:szCs w:val="16"/>
                <w:lang w:eastAsia="zh-TW"/>
              </w:rPr>
            </w:pPr>
            <w:ins w:id="6772" w:author="Huawei" w:date="2024-02-02T15:21:00Z">
              <w:r>
                <w:rPr>
                  <w:sz w:val="16"/>
                  <w:szCs w:val="16"/>
                  <w:lang w:eastAsia="zh-TW"/>
                </w:rPr>
                <w:t>CBW-1</w:t>
              </w:r>
            </w:ins>
          </w:p>
          <w:p w:rsidR="00644FEB" w:rsidRDefault="00CF6C33">
            <w:pPr>
              <w:pStyle w:val="TAL"/>
              <w:rPr>
                <w:ins w:id="6773" w:author="Huawei" w:date="2024-02-02T15:21:00Z"/>
                <w:sz w:val="16"/>
                <w:szCs w:val="16"/>
              </w:rPr>
            </w:pPr>
            <w:ins w:id="6774" w:author="Huawei" w:date="2024-02-02T15:21:00Z">
              <w:r>
                <w:rPr>
                  <w:sz w:val="16"/>
                  <w:szCs w:val="16"/>
                  <w:lang w:eastAsia="zh-TW"/>
                </w:rPr>
                <w:t>Configuration</w:t>
              </w:r>
            </w:ins>
          </w:p>
        </w:tc>
        <w:tc>
          <w:tcPr>
            <w:tcW w:w="1559" w:type="dxa"/>
            <w:gridSpan w:val="2"/>
            <w:tcBorders>
              <w:top w:val="single" w:sz="4" w:space="0" w:color="auto"/>
              <w:left w:val="single" w:sz="4" w:space="0" w:color="auto"/>
              <w:right w:val="single" w:sz="4" w:space="0" w:color="auto"/>
            </w:tcBorders>
          </w:tcPr>
          <w:p w:rsidR="00644FEB" w:rsidRDefault="00CF6C33">
            <w:pPr>
              <w:pStyle w:val="TAL"/>
              <w:jc w:val="center"/>
              <w:rPr>
                <w:ins w:id="6775" w:author="Huawei" w:date="2024-02-02T15:21:00Z"/>
                <w:sz w:val="16"/>
                <w:szCs w:val="16"/>
              </w:rPr>
            </w:pPr>
            <w:ins w:id="6776" w:author="Huawei" w:date="2024-02-02T15:21:00Z">
              <w:r>
                <w:rPr>
                  <w:sz w:val="16"/>
                  <w:szCs w:val="16"/>
                </w:rPr>
                <w:t>Config</w:t>
              </w:r>
              <w:r>
                <w:rPr>
                  <w:rFonts w:eastAsia="Malgun Gothic"/>
                  <w:sz w:val="16"/>
                  <w:szCs w:val="16"/>
                </w:rPr>
                <w:t xml:space="preserve"> 1,</w:t>
              </w:r>
              <w:r>
                <w:rPr>
                  <w:rFonts w:hint="eastAsia"/>
                  <w:sz w:val="16"/>
                  <w:szCs w:val="16"/>
                  <w:lang w:eastAsia="zh-CN"/>
                </w:rPr>
                <w:t xml:space="preserve"> 2, 3</w:t>
              </w:r>
            </w:ins>
          </w:p>
        </w:tc>
        <w:tc>
          <w:tcPr>
            <w:tcW w:w="1134" w:type="dxa"/>
            <w:tcBorders>
              <w:top w:val="single" w:sz="4" w:space="0" w:color="auto"/>
              <w:left w:val="single" w:sz="4" w:space="0" w:color="auto"/>
              <w:right w:val="single" w:sz="4" w:space="0" w:color="auto"/>
            </w:tcBorders>
          </w:tcPr>
          <w:p w:rsidR="00644FEB" w:rsidRDefault="00644FEB">
            <w:pPr>
              <w:pStyle w:val="TAC"/>
              <w:rPr>
                <w:ins w:id="6777" w:author="Huawei" w:date="2024-02-02T15:21:00Z"/>
                <w:sz w:val="16"/>
                <w:szCs w:val="16"/>
              </w:rPr>
            </w:pPr>
          </w:p>
        </w:tc>
        <w:tc>
          <w:tcPr>
            <w:tcW w:w="4247" w:type="dxa"/>
            <w:tcBorders>
              <w:top w:val="single" w:sz="4" w:space="0" w:color="auto"/>
              <w:left w:val="single" w:sz="4" w:space="0" w:color="auto"/>
              <w:right w:val="single" w:sz="4" w:space="0" w:color="auto"/>
            </w:tcBorders>
          </w:tcPr>
          <w:p w:rsidR="00644FEB" w:rsidRDefault="00CF6C33">
            <w:pPr>
              <w:pStyle w:val="TAC"/>
              <w:rPr>
                <w:ins w:id="6778" w:author="Huawei" w:date="2024-02-02T15:21:00Z"/>
                <w:rFonts w:cs="v4.2.0"/>
                <w:sz w:val="16"/>
                <w:szCs w:val="16"/>
                <w:lang w:eastAsia="zh-CN"/>
              </w:rPr>
            </w:pPr>
            <w:ins w:id="6779" w:author="Huawei" w:date="2024-02-02T15:21:00Z">
              <w:r>
                <w:rPr>
                  <w:rFonts w:cs="v4.2.0"/>
                  <w:sz w:val="16"/>
                  <w:szCs w:val="16"/>
                  <w:lang w:eastAsia="zh-CN"/>
                </w:rPr>
                <w:t>ULCBW.1.2</w:t>
              </w:r>
            </w:ins>
          </w:p>
        </w:tc>
      </w:tr>
      <w:tr w:rsidR="00644FEB">
        <w:trPr>
          <w:cantSplit/>
          <w:jc w:val="center"/>
          <w:ins w:id="6780" w:author="Huawei" w:date="2024-02-02T15:21:00Z"/>
        </w:trPr>
        <w:tc>
          <w:tcPr>
            <w:tcW w:w="2553" w:type="dxa"/>
            <w:gridSpan w:val="2"/>
            <w:vMerge w:val="restart"/>
            <w:tcBorders>
              <w:top w:val="single" w:sz="4" w:space="0" w:color="auto"/>
              <w:left w:val="single" w:sz="4" w:space="0" w:color="auto"/>
              <w:right w:val="single" w:sz="4" w:space="0" w:color="auto"/>
            </w:tcBorders>
          </w:tcPr>
          <w:p w:rsidR="00644FEB" w:rsidRDefault="00CF6C33">
            <w:pPr>
              <w:pStyle w:val="TAL"/>
              <w:rPr>
                <w:ins w:id="6781" w:author="Huawei" w:date="2024-02-02T15:21:00Z"/>
                <w:sz w:val="16"/>
                <w:szCs w:val="16"/>
                <w:lang w:val="it-IT" w:eastAsia="zh-CN"/>
              </w:rPr>
            </w:pPr>
            <w:ins w:id="6782" w:author="Huawei" w:date="2024-02-02T15:21:00Z">
              <w:r>
                <w:rPr>
                  <w:sz w:val="16"/>
                  <w:szCs w:val="16"/>
                </w:rPr>
                <w:t>PDSCH Reference measurement channel</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783" w:author="Huawei" w:date="2024-02-02T15:21:00Z"/>
                <w:sz w:val="16"/>
                <w:szCs w:val="16"/>
              </w:rPr>
            </w:pPr>
            <w:ins w:id="6784"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rsidR="00644FEB" w:rsidRDefault="00644FEB">
            <w:pPr>
              <w:pStyle w:val="TAC"/>
              <w:rPr>
                <w:ins w:id="6785"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786" w:author="Huawei" w:date="2024-02-02T15:21:00Z"/>
                <w:sz w:val="16"/>
                <w:szCs w:val="16"/>
                <w:lang w:eastAsia="zh-CN"/>
              </w:rPr>
            </w:pPr>
            <w:ins w:id="6787" w:author="Huawei" w:date="2024-02-02T15:21:00Z">
              <w:r>
                <w:rPr>
                  <w:sz w:val="16"/>
                  <w:szCs w:val="16"/>
                  <w:lang w:eastAsia="zh-CN"/>
                </w:rPr>
                <w:t>SR.1.1 FDD</w:t>
              </w:r>
            </w:ins>
          </w:p>
        </w:tc>
      </w:tr>
      <w:tr w:rsidR="00644FEB">
        <w:trPr>
          <w:cantSplit/>
          <w:jc w:val="center"/>
          <w:ins w:id="6788" w:author="Huawei" w:date="2024-02-02T15:21:00Z"/>
        </w:trPr>
        <w:tc>
          <w:tcPr>
            <w:tcW w:w="2553" w:type="dxa"/>
            <w:gridSpan w:val="2"/>
            <w:vMerge/>
            <w:tcBorders>
              <w:left w:val="single" w:sz="4" w:space="0" w:color="auto"/>
              <w:right w:val="single" w:sz="4" w:space="0" w:color="auto"/>
            </w:tcBorders>
          </w:tcPr>
          <w:p w:rsidR="00644FEB" w:rsidRDefault="00644FEB">
            <w:pPr>
              <w:pStyle w:val="TAL"/>
              <w:rPr>
                <w:ins w:id="6789"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790" w:author="Huawei" w:date="2024-02-02T15:21:00Z"/>
                <w:sz w:val="16"/>
                <w:szCs w:val="16"/>
              </w:rPr>
            </w:pPr>
            <w:ins w:id="6791"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rsidR="00644FEB" w:rsidRDefault="00644FEB">
            <w:pPr>
              <w:pStyle w:val="TAC"/>
              <w:rPr>
                <w:ins w:id="6792"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793" w:author="Huawei" w:date="2024-02-02T15:21:00Z"/>
                <w:sz w:val="16"/>
                <w:szCs w:val="16"/>
                <w:lang w:eastAsia="zh-CN"/>
              </w:rPr>
            </w:pPr>
            <w:ins w:id="6794" w:author="Huawei" w:date="2024-02-02T15:21:00Z">
              <w:r>
                <w:rPr>
                  <w:sz w:val="16"/>
                  <w:szCs w:val="16"/>
                  <w:lang w:eastAsia="zh-CN"/>
                </w:rPr>
                <w:t>SR.1.1 TDD</w:t>
              </w:r>
            </w:ins>
          </w:p>
        </w:tc>
      </w:tr>
      <w:tr w:rsidR="00644FEB">
        <w:trPr>
          <w:cantSplit/>
          <w:jc w:val="center"/>
          <w:ins w:id="6795" w:author="Huawei" w:date="2024-02-02T15:21:00Z"/>
        </w:trPr>
        <w:tc>
          <w:tcPr>
            <w:tcW w:w="2553" w:type="dxa"/>
            <w:gridSpan w:val="2"/>
            <w:vMerge/>
            <w:tcBorders>
              <w:left w:val="single" w:sz="4" w:space="0" w:color="auto"/>
              <w:bottom w:val="single" w:sz="4" w:space="0" w:color="auto"/>
              <w:right w:val="single" w:sz="4" w:space="0" w:color="auto"/>
            </w:tcBorders>
          </w:tcPr>
          <w:p w:rsidR="00644FEB" w:rsidRDefault="00644FEB">
            <w:pPr>
              <w:pStyle w:val="TAL"/>
              <w:rPr>
                <w:ins w:id="6796"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797" w:author="Huawei" w:date="2024-02-02T15:21:00Z"/>
                <w:sz w:val="16"/>
                <w:szCs w:val="16"/>
              </w:rPr>
            </w:pPr>
            <w:ins w:id="6798"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rsidR="00644FEB" w:rsidRDefault="00644FEB">
            <w:pPr>
              <w:pStyle w:val="TAC"/>
              <w:rPr>
                <w:ins w:id="6799"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800" w:author="Huawei" w:date="2024-02-02T15:21:00Z"/>
                <w:sz w:val="16"/>
                <w:szCs w:val="16"/>
                <w:lang w:eastAsia="zh-CN"/>
              </w:rPr>
            </w:pPr>
            <w:ins w:id="6801" w:author="Huawei" w:date="2024-02-02T15:21:00Z">
              <w:r>
                <w:rPr>
                  <w:sz w:val="16"/>
                  <w:szCs w:val="16"/>
                  <w:lang w:eastAsia="zh-CN"/>
                </w:rPr>
                <w:t>SR2.1 TDD</w:t>
              </w:r>
            </w:ins>
          </w:p>
        </w:tc>
      </w:tr>
      <w:tr w:rsidR="00644FEB">
        <w:trPr>
          <w:cantSplit/>
          <w:jc w:val="center"/>
          <w:ins w:id="6802" w:author="Huawei" w:date="2024-02-02T15:21:00Z"/>
        </w:trPr>
        <w:tc>
          <w:tcPr>
            <w:tcW w:w="2553" w:type="dxa"/>
            <w:gridSpan w:val="2"/>
            <w:vMerge w:val="restart"/>
            <w:tcBorders>
              <w:left w:val="single" w:sz="4" w:space="0" w:color="auto"/>
              <w:right w:val="single" w:sz="4" w:space="0" w:color="auto"/>
            </w:tcBorders>
          </w:tcPr>
          <w:p w:rsidR="00644FEB" w:rsidRDefault="00CF6C33">
            <w:pPr>
              <w:pStyle w:val="TAL"/>
              <w:rPr>
                <w:ins w:id="6803" w:author="Huawei" w:date="2024-02-02T15:21:00Z"/>
                <w:sz w:val="16"/>
                <w:szCs w:val="16"/>
              </w:rPr>
            </w:pPr>
            <w:ins w:id="6804" w:author="Huawei" w:date="2024-02-02T15:21:00Z">
              <w:r>
                <w:rPr>
                  <w:sz w:val="16"/>
                  <w:szCs w:val="16"/>
                </w:rPr>
                <w:t>RMSI 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05" w:author="Huawei" w:date="2024-02-02T15:21:00Z"/>
                <w:sz w:val="16"/>
                <w:szCs w:val="16"/>
              </w:rPr>
            </w:pPr>
            <w:ins w:id="6806"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rsidR="00644FEB" w:rsidRDefault="00644FEB">
            <w:pPr>
              <w:pStyle w:val="TAC"/>
              <w:rPr>
                <w:ins w:id="6807"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808" w:author="Huawei" w:date="2024-02-02T15:21:00Z"/>
                <w:sz w:val="16"/>
                <w:szCs w:val="16"/>
                <w:lang w:eastAsia="zh-CN"/>
              </w:rPr>
            </w:pPr>
            <w:ins w:id="6809" w:author="Huawei" w:date="2024-02-02T15:21:00Z">
              <w:r>
                <w:rPr>
                  <w:sz w:val="16"/>
                  <w:szCs w:val="16"/>
                  <w:lang w:eastAsia="zh-CN"/>
                </w:rPr>
                <w:t xml:space="preserve">CR.1.1 FDD  </w:t>
              </w:r>
            </w:ins>
          </w:p>
        </w:tc>
      </w:tr>
      <w:tr w:rsidR="00644FEB">
        <w:trPr>
          <w:cantSplit/>
          <w:jc w:val="center"/>
          <w:ins w:id="6810" w:author="Huawei" w:date="2024-02-02T15:21:00Z"/>
        </w:trPr>
        <w:tc>
          <w:tcPr>
            <w:tcW w:w="2553" w:type="dxa"/>
            <w:gridSpan w:val="2"/>
            <w:vMerge/>
            <w:tcBorders>
              <w:left w:val="single" w:sz="4" w:space="0" w:color="auto"/>
              <w:right w:val="single" w:sz="4" w:space="0" w:color="auto"/>
            </w:tcBorders>
          </w:tcPr>
          <w:p w:rsidR="00644FEB" w:rsidRDefault="00644FEB">
            <w:pPr>
              <w:pStyle w:val="TAL"/>
              <w:rPr>
                <w:ins w:id="6811"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12" w:author="Huawei" w:date="2024-02-02T15:21:00Z"/>
                <w:sz w:val="16"/>
                <w:szCs w:val="16"/>
              </w:rPr>
            </w:pPr>
            <w:ins w:id="6813"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rsidR="00644FEB" w:rsidRDefault="00644FEB">
            <w:pPr>
              <w:pStyle w:val="TAC"/>
              <w:rPr>
                <w:ins w:id="6814"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815" w:author="Huawei" w:date="2024-02-02T15:21:00Z"/>
                <w:sz w:val="16"/>
                <w:szCs w:val="16"/>
                <w:lang w:eastAsia="zh-CN"/>
              </w:rPr>
            </w:pPr>
            <w:ins w:id="6816" w:author="Huawei" w:date="2024-02-02T15:21:00Z">
              <w:r>
                <w:rPr>
                  <w:sz w:val="16"/>
                  <w:szCs w:val="16"/>
                  <w:lang w:eastAsia="zh-CN"/>
                </w:rPr>
                <w:t>CR.1.1 TDD</w:t>
              </w:r>
            </w:ins>
          </w:p>
        </w:tc>
      </w:tr>
      <w:tr w:rsidR="00644FEB">
        <w:trPr>
          <w:cantSplit/>
          <w:jc w:val="center"/>
          <w:ins w:id="6817" w:author="Huawei" w:date="2024-02-02T15:21:00Z"/>
        </w:trPr>
        <w:tc>
          <w:tcPr>
            <w:tcW w:w="2553" w:type="dxa"/>
            <w:gridSpan w:val="2"/>
            <w:vMerge/>
            <w:tcBorders>
              <w:left w:val="single" w:sz="4" w:space="0" w:color="auto"/>
              <w:right w:val="single" w:sz="4" w:space="0" w:color="auto"/>
            </w:tcBorders>
          </w:tcPr>
          <w:p w:rsidR="00644FEB" w:rsidRDefault="00644FEB">
            <w:pPr>
              <w:pStyle w:val="TAL"/>
              <w:rPr>
                <w:ins w:id="6818"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19" w:author="Huawei" w:date="2024-02-02T15:21:00Z"/>
                <w:sz w:val="16"/>
                <w:szCs w:val="16"/>
              </w:rPr>
            </w:pPr>
            <w:ins w:id="6820"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right w:val="single" w:sz="4" w:space="0" w:color="auto"/>
            </w:tcBorders>
          </w:tcPr>
          <w:p w:rsidR="00644FEB" w:rsidRDefault="00644FEB">
            <w:pPr>
              <w:pStyle w:val="TAC"/>
              <w:rPr>
                <w:ins w:id="6821"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822" w:author="Huawei" w:date="2024-02-02T15:21:00Z"/>
                <w:sz w:val="16"/>
                <w:szCs w:val="16"/>
                <w:lang w:eastAsia="zh-CN"/>
              </w:rPr>
            </w:pPr>
            <w:ins w:id="6823" w:author="Huawei" w:date="2024-02-02T15:21:00Z">
              <w:r>
                <w:rPr>
                  <w:sz w:val="16"/>
                  <w:szCs w:val="16"/>
                  <w:lang w:eastAsia="zh-CN"/>
                </w:rPr>
                <w:t>CR2.1 TDD</w:t>
              </w:r>
            </w:ins>
          </w:p>
        </w:tc>
      </w:tr>
      <w:tr w:rsidR="00644FEB">
        <w:trPr>
          <w:cantSplit/>
          <w:jc w:val="center"/>
          <w:ins w:id="6824" w:author="Huawei" w:date="2024-02-02T15:21:00Z"/>
        </w:trPr>
        <w:tc>
          <w:tcPr>
            <w:tcW w:w="2553" w:type="dxa"/>
            <w:gridSpan w:val="2"/>
            <w:vMerge w:val="restart"/>
            <w:tcBorders>
              <w:left w:val="single" w:sz="4" w:space="0" w:color="auto"/>
              <w:right w:val="single" w:sz="4" w:space="0" w:color="auto"/>
            </w:tcBorders>
          </w:tcPr>
          <w:p w:rsidR="00644FEB" w:rsidRDefault="00CF6C33">
            <w:pPr>
              <w:pStyle w:val="TAL"/>
              <w:rPr>
                <w:ins w:id="6825" w:author="Huawei" w:date="2024-02-02T15:21:00Z"/>
                <w:sz w:val="16"/>
                <w:szCs w:val="16"/>
              </w:rPr>
            </w:pPr>
            <w:ins w:id="6826" w:author="Huawei" w:date="2024-02-02T15:21:00Z">
              <w:r>
                <w:rPr>
                  <w:sz w:val="16"/>
                  <w:szCs w:val="16"/>
                  <w:lang w:eastAsia="zh-CN"/>
                </w:rPr>
                <w:t xml:space="preserve">Dedicated </w:t>
              </w:r>
              <w:r>
                <w:rPr>
                  <w:sz w:val="16"/>
                  <w:szCs w:val="16"/>
                </w:rPr>
                <w:t>CORESET parameters</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27" w:author="Huawei" w:date="2024-02-02T15:21:00Z"/>
                <w:sz w:val="16"/>
                <w:szCs w:val="16"/>
              </w:rPr>
            </w:pPr>
            <w:ins w:id="6828" w:author="Huawei" w:date="2024-02-02T15:21:00Z">
              <w:r>
                <w:rPr>
                  <w:sz w:val="16"/>
                  <w:szCs w:val="16"/>
                </w:rPr>
                <w:t>Config</w:t>
              </w:r>
              <w:r>
                <w:rPr>
                  <w:rFonts w:eastAsia="Malgun Gothic"/>
                  <w:sz w:val="16"/>
                  <w:szCs w:val="16"/>
                </w:rPr>
                <w:t xml:space="preserve"> 1</w:t>
              </w:r>
            </w:ins>
          </w:p>
        </w:tc>
        <w:tc>
          <w:tcPr>
            <w:tcW w:w="1134" w:type="dxa"/>
            <w:vMerge w:val="restart"/>
            <w:tcBorders>
              <w:top w:val="single" w:sz="4" w:space="0" w:color="auto"/>
              <w:left w:val="single" w:sz="4" w:space="0" w:color="auto"/>
              <w:right w:val="single" w:sz="4" w:space="0" w:color="auto"/>
            </w:tcBorders>
          </w:tcPr>
          <w:p w:rsidR="00644FEB" w:rsidRDefault="00644FEB">
            <w:pPr>
              <w:pStyle w:val="TAC"/>
              <w:rPr>
                <w:ins w:id="6829"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830" w:author="Huawei" w:date="2024-02-02T15:21:00Z"/>
                <w:sz w:val="16"/>
                <w:szCs w:val="16"/>
                <w:lang w:eastAsia="zh-CN"/>
              </w:rPr>
            </w:pPr>
            <w:ins w:id="6831" w:author="Huawei" w:date="2024-02-02T15:21:00Z">
              <w:r>
                <w:rPr>
                  <w:sz w:val="16"/>
                  <w:szCs w:val="16"/>
                  <w:lang w:eastAsia="zh-CN"/>
                </w:rPr>
                <w:t xml:space="preserve">CCR.1.1 FDD  </w:t>
              </w:r>
            </w:ins>
          </w:p>
        </w:tc>
      </w:tr>
      <w:tr w:rsidR="00644FEB">
        <w:trPr>
          <w:cantSplit/>
          <w:jc w:val="center"/>
          <w:ins w:id="6832" w:author="Huawei" w:date="2024-02-02T15:21:00Z"/>
        </w:trPr>
        <w:tc>
          <w:tcPr>
            <w:tcW w:w="2553" w:type="dxa"/>
            <w:gridSpan w:val="2"/>
            <w:vMerge/>
            <w:tcBorders>
              <w:left w:val="single" w:sz="4" w:space="0" w:color="auto"/>
              <w:right w:val="single" w:sz="4" w:space="0" w:color="auto"/>
            </w:tcBorders>
          </w:tcPr>
          <w:p w:rsidR="00644FEB" w:rsidRDefault="00644FEB">
            <w:pPr>
              <w:pStyle w:val="TAL"/>
              <w:rPr>
                <w:ins w:id="6833"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34" w:author="Huawei" w:date="2024-02-02T15:21:00Z"/>
                <w:sz w:val="16"/>
                <w:szCs w:val="16"/>
              </w:rPr>
            </w:pPr>
            <w:ins w:id="6835" w:author="Huawei" w:date="2024-02-02T15:21:00Z">
              <w:r>
                <w:rPr>
                  <w:sz w:val="16"/>
                  <w:szCs w:val="16"/>
                </w:rPr>
                <w:t>Config</w:t>
              </w:r>
              <w:r>
                <w:rPr>
                  <w:rFonts w:eastAsia="Malgun Gothic"/>
                  <w:sz w:val="16"/>
                  <w:szCs w:val="16"/>
                </w:rPr>
                <w:t xml:space="preserve"> 2</w:t>
              </w:r>
            </w:ins>
          </w:p>
        </w:tc>
        <w:tc>
          <w:tcPr>
            <w:tcW w:w="1134" w:type="dxa"/>
            <w:vMerge/>
            <w:tcBorders>
              <w:left w:val="single" w:sz="4" w:space="0" w:color="auto"/>
              <w:right w:val="single" w:sz="4" w:space="0" w:color="auto"/>
            </w:tcBorders>
          </w:tcPr>
          <w:p w:rsidR="00644FEB" w:rsidRDefault="00644FEB">
            <w:pPr>
              <w:pStyle w:val="TAC"/>
              <w:rPr>
                <w:ins w:id="6836"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837" w:author="Huawei" w:date="2024-02-02T15:21:00Z"/>
                <w:sz w:val="16"/>
                <w:szCs w:val="16"/>
                <w:lang w:eastAsia="zh-CN"/>
              </w:rPr>
            </w:pPr>
            <w:ins w:id="6838" w:author="Huawei" w:date="2024-02-02T15:21:00Z">
              <w:r>
                <w:rPr>
                  <w:sz w:val="16"/>
                  <w:szCs w:val="16"/>
                  <w:lang w:eastAsia="zh-CN"/>
                </w:rPr>
                <w:t>CCR.1.1 TDD</w:t>
              </w:r>
            </w:ins>
          </w:p>
        </w:tc>
      </w:tr>
      <w:tr w:rsidR="00644FEB">
        <w:trPr>
          <w:cantSplit/>
          <w:jc w:val="center"/>
          <w:ins w:id="6839" w:author="Huawei" w:date="2024-02-02T15:21:00Z"/>
        </w:trPr>
        <w:tc>
          <w:tcPr>
            <w:tcW w:w="2553" w:type="dxa"/>
            <w:gridSpan w:val="2"/>
            <w:vMerge/>
            <w:tcBorders>
              <w:left w:val="single" w:sz="4" w:space="0" w:color="auto"/>
              <w:bottom w:val="single" w:sz="4" w:space="0" w:color="auto"/>
              <w:right w:val="single" w:sz="4" w:space="0" w:color="auto"/>
            </w:tcBorders>
          </w:tcPr>
          <w:p w:rsidR="00644FEB" w:rsidRDefault="00644FEB">
            <w:pPr>
              <w:pStyle w:val="TAL"/>
              <w:rPr>
                <w:ins w:id="6840"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41" w:author="Huawei" w:date="2024-02-02T15:21:00Z"/>
                <w:sz w:val="16"/>
                <w:szCs w:val="16"/>
              </w:rPr>
            </w:pPr>
            <w:ins w:id="6842" w:author="Huawei" w:date="2024-02-02T15:21:00Z">
              <w:r>
                <w:rPr>
                  <w:sz w:val="16"/>
                  <w:szCs w:val="16"/>
                </w:rPr>
                <w:t>Config</w:t>
              </w:r>
              <w:r>
                <w:rPr>
                  <w:rFonts w:eastAsia="Malgun Gothic"/>
                  <w:sz w:val="16"/>
                  <w:szCs w:val="16"/>
                </w:rPr>
                <w:t xml:space="preserve"> 3</w:t>
              </w:r>
            </w:ins>
          </w:p>
        </w:tc>
        <w:tc>
          <w:tcPr>
            <w:tcW w:w="1134" w:type="dxa"/>
            <w:vMerge/>
            <w:tcBorders>
              <w:left w:val="single" w:sz="4" w:space="0" w:color="auto"/>
              <w:bottom w:val="single" w:sz="4" w:space="0" w:color="auto"/>
              <w:right w:val="single" w:sz="4" w:space="0" w:color="auto"/>
            </w:tcBorders>
          </w:tcPr>
          <w:p w:rsidR="00644FEB" w:rsidRDefault="00644FEB">
            <w:pPr>
              <w:pStyle w:val="TAC"/>
              <w:rPr>
                <w:ins w:id="6843"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6844" w:author="Huawei" w:date="2024-02-02T15:21:00Z"/>
                <w:sz w:val="16"/>
                <w:szCs w:val="16"/>
                <w:lang w:eastAsia="zh-CN"/>
              </w:rPr>
            </w:pPr>
            <w:ins w:id="6845" w:author="Huawei" w:date="2024-02-02T15:21:00Z">
              <w:r>
                <w:rPr>
                  <w:sz w:val="16"/>
                  <w:szCs w:val="16"/>
                  <w:lang w:eastAsia="zh-CN"/>
                </w:rPr>
                <w:t>CCR.2.1 TDD</w:t>
              </w:r>
            </w:ins>
          </w:p>
        </w:tc>
      </w:tr>
      <w:tr w:rsidR="00644FEB">
        <w:trPr>
          <w:cantSplit/>
          <w:jc w:val="center"/>
          <w:ins w:id="6846" w:author="Huawei" w:date="2024-02-02T15:21:00Z"/>
        </w:trPr>
        <w:tc>
          <w:tcPr>
            <w:tcW w:w="4112" w:type="dxa"/>
            <w:gridSpan w:val="4"/>
            <w:tcBorders>
              <w:left w:val="single" w:sz="4" w:space="0" w:color="auto"/>
              <w:bottom w:val="single" w:sz="4" w:space="0" w:color="auto"/>
              <w:right w:val="single" w:sz="4" w:space="0" w:color="auto"/>
            </w:tcBorders>
          </w:tcPr>
          <w:p w:rsidR="00644FEB" w:rsidRDefault="00CF6C33">
            <w:pPr>
              <w:pStyle w:val="TAL"/>
              <w:rPr>
                <w:ins w:id="6847" w:author="Huawei" w:date="2024-02-02T15:21:00Z"/>
                <w:sz w:val="16"/>
                <w:szCs w:val="16"/>
              </w:rPr>
            </w:pPr>
            <w:ins w:id="6848" w:author="Huawei" w:date="2024-02-02T15:21:00Z">
              <w:r>
                <w:rPr>
                  <w:bCs/>
                  <w:sz w:val="16"/>
                  <w:szCs w:val="16"/>
                </w:rPr>
                <w:t>OCNG Patterns</w:t>
              </w:r>
            </w:ins>
          </w:p>
        </w:tc>
        <w:tc>
          <w:tcPr>
            <w:tcW w:w="1134" w:type="dxa"/>
            <w:tcBorders>
              <w:left w:val="single" w:sz="4" w:space="0" w:color="auto"/>
              <w:bottom w:val="single" w:sz="4" w:space="0" w:color="auto"/>
              <w:right w:val="single" w:sz="4" w:space="0" w:color="auto"/>
            </w:tcBorders>
          </w:tcPr>
          <w:p w:rsidR="00644FEB" w:rsidRDefault="00644FEB">
            <w:pPr>
              <w:pStyle w:val="TAC"/>
              <w:rPr>
                <w:ins w:id="6849"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850" w:author="Huawei" w:date="2024-02-02T15:21:00Z"/>
                <w:sz w:val="16"/>
                <w:szCs w:val="16"/>
              </w:rPr>
            </w:pPr>
            <w:ins w:id="6851" w:author="Huawei" w:date="2024-02-02T15:21:00Z">
              <w:r>
                <w:rPr>
                  <w:sz w:val="16"/>
                  <w:szCs w:val="16"/>
                  <w:lang w:eastAsia="zh-CN"/>
                </w:rPr>
                <w:t>OP.1</w:t>
              </w:r>
            </w:ins>
          </w:p>
        </w:tc>
      </w:tr>
      <w:tr w:rsidR="00644FEB">
        <w:trPr>
          <w:cantSplit/>
          <w:jc w:val="center"/>
          <w:ins w:id="6852" w:author="Huawei" w:date="2024-02-02T15:21:00Z"/>
        </w:trPr>
        <w:tc>
          <w:tcPr>
            <w:tcW w:w="2553" w:type="dxa"/>
            <w:gridSpan w:val="2"/>
            <w:vMerge w:val="restart"/>
            <w:tcBorders>
              <w:left w:val="single" w:sz="4" w:space="0" w:color="auto"/>
              <w:right w:val="single" w:sz="4" w:space="0" w:color="auto"/>
            </w:tcBorders>
          </w:tcPr>
          <w:p w:rsidR="00644FEB" w:rsidRDefault="00CF6C33">
            <w:pPr>
              <w:pStyle w:val="TAL"/>
              <w:rPr>
                <w:ins w:id="6853" w:author="Huawei" w:date="2024-02-02T15:21:00Z"/>
                <w:bCs/>
                <w:sz w:val="16"/>
                <w:szCs w:val="16"/>
                <w:lang w:eastAsia="zh-CN"/>
              </w:rPr>
            </w:pPr>
            <w:ins w:id="6854" w:author="Huawei" w:date="2024-02-02T15:21:00Z">
              <w:r>
                <w:rPr>
                  <w:bCs/>
                  <w:sz w:val="16"/>
                  <w:szCs w:val="16"/>
                  <w:lang w:eastAsia="zh-CN"/>
                </w:rPr>
                <w:t>SSB Configuration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55" w:author="Huawei" w:date="2024-02-02T15:21:00Z"/>
                <w:sz w:val="16"/>
                <w:szCs w:val="16"/>
                <w:lang w:val="da-DK"/>
              </w:rPr>
            </w:pPr>
            <w:ins w:id="6856" w:author="Huawei" w:date="2024-02-02T15:21:00Z">
              <w:r>
                <w:rPr>
                  <w:sz w:val="16"/>
                  <w:szCs w:val="16"/>
                </w:rPr>
                <w:t>Config</w:t>
              </w:r>
              <w:r>
                <w:rPr>
                  <w:rFonts w:eastAsia="Malgun Gothic"/>
                  <w:sz w:val="16"/>
                  <w:szCs w:val="16"/>
                </w:rPr>
                <w:t xml:space="preserve"> </w:t>
              </w:r>
              <w:r>
                <w:rPr>
                  <w:sz w:val="16"/>
                  <w:szCs w:val="16"/>
                </w:rPr>
                <w:t>1,2</w:t>
              </w:r>
            </w:ins>
          </w:p>
        </w:tc>
        <w:tc>
          <w:tcPr>
            <w:tcW w:w="1134" w:type="dxa"/>
            <w:vMerge w:val="restart"/>
            <w:tcBorders>
              <w:left w:val="single" w:sz="4" w:space="0" w:color="auto"/>
              <w:right w:val="single" w:sz="4" w:space="0" w:color="auto"/>
            </w:tcBorders>
          </w:tcPr>
          <w:p w:rsidR="00644FEB" w:rsidRDefault="00644FEB">
            <w:pPr>
              <w:pStyle w:val="TAC"/>
              <w:rPr>
                <w:ins w:id="6857" w:author="Huawei" w:date="2024-02-02T15:21:00Z"/>
                <w:sz w:val="16"/>
                <w:szCs w:val="16"/>
                <w:lang w:eastAsia="zh-CN"/>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858" w:author="Huawei" w:date="2024-02-02T15:21:00Z"/>
                <w:sz w:val="16"/>
                <w:szCs w:val="16"/>
                <w:lang w:eastAsia="zh-CN"/>
              </w:rPr>
            </w:pPr>
            <w:ins w:id="6859" w:author="Huawei" w:date="2024-02-02T15:21:00Z">
              <w:r>
                <w:rPr>
                  <w:sz w:val="16"/>
                  <w:szCs w:val="16"/>
                  <w:lang w:eastAsia="zh-CN"/>
                </w:rPr>
                <w:t>SSB.1 FR1</w:t>
              </w:r>
            </w:ins>
          </w:p>
        </w:tc>
      </w:tr>
      <w:tr w:rsidR="00644FEB">
        <w:trPr>
          <w:cantSplit/>
          <w:jc w:val="center"/>
          <w:ins w:id="6860" w:author="Huawei" w:date="2024-02-02T15:21:00Z"/>
        </w:trPr>
        <w:tc>
          <w:tcPr>
            <w:tcW w:w="2553" w:type="dxa"/>
            <w:gridSpan w:val="2"/>
            <w:vMerge/>
            <w:tcBorders>
              <w:left w:val="single" w:sz="4" w:space="0" w:color="auto"/>
              <w:bottom w:val="single" w:sz="4" w:space="0" w:color="auto"/>
              <w:right w:val="single" w:sz="4" w:space="0" w:color="auto"/>
            </w:tcBorders>
          </w:tcPr>
          <w:p w:rsidR="00644FEB" w:rsidRDefault="00644FEB">
            <w:pPr>
              <w:pStyle w:val="TAL"/>
              <w:rPr>
                <w:ins w:id="6861"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62" w:author="Huawei" w:date="2024-02-02T15:21:00Z"/>
                <w:sz w:val="16"/>
                <w:szCs w:val="16"/>
                <w:lang w:val="da-DK"/>
              </w:rPr>
            </w:pPr>
            <w:ins w:id="6863" w:author="Huawei" w:date="2024-02-02T15:21:00Z">
              <w:r>
                <w:rPr>
                  <w:sz w:val="16"/>
                  <w:szCs w:val="16"/>
                </w:rPr>
                <w:t>Config</w:t>
              </w:r>
              <w:r>
                <w:rPr>
                  <w:rFonts w:eastAsia="Malgun Gothic"/>
                  <w:sz w:val="16"/>
                  <w:szCs w:val="16"/>
                </w:rPr>
                <w:t xml:space="preserve"> </w:t>
              </w:r>
              <w:r>
                <w:rPr>
                  <w:sz w:val="16"/>
                  <w:szCs w:val="16"/>
                </w:rPr>
                <w:t>3</w:t>
              </w:r>
            </w:ins>
          </w:p>
        </w:tc>
        <w:tc>
          <w:tcPr>
            <w:tcW w:w="1134" w:type="dxa"/>
            <w:vMerge/>
            <w:tcBorders>
              <w:left w:val="single" w:sz="4" w:space="0" w:color="auto"/>
              <w:bottom w:val="single" w:sz="4" w:space="0" w:color="auto"/>
              <w:right w:val="single" w:sz="4" w:space="0" w:color="auto"/>
            </w:tcBorders>
          </w:tcPr>
          <w:p w:rsidR="00644FEB" w:rsidRDefault="00644FEB">
            <w:pPr>
              <w:pStyle w:val="TAC"/>
              <w:rPr>
                <w:ins w:id="6864" w:author="Huawei" w:date="2024-02-02T15:21:00Z"/>
                <w:sz w:val="16"/>
                <w:szCs w:val="16"/>
                <w:lang w:val="it-IT"/>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865" w:author="Huawei" w:date="2024-02-02T15:21:00Z"/>
                <w:sz w:val="16"/>
                <w:szCs w:val="16"/>
                <w:lang w:eastAsia="zh-CN"/>
              </w:rPr>
            </w:pPr>
            <w:ins w:id="6866" w:author="Huawei" w:date="2024-02-02T15:21:00Z">
              <w:r>
                <w:rPr>
                  <w:sz w:val="16"/>
                  <w:szCs w:val="16"/>
                  <w:lang w:eastAsia="zh-CN"/>
                </w:rPr>
                <w:t>SSB.2 FR1</w:t>
              </w:r>
            </w:ins>
          </w:p>
        </w:tc>
      </w:tr>
      <w:tr w:rsidR="00644FEB">
        <w:trPr>
          <w:cantSplit/>
          <w:jc w:val="center"/>
          <w:ins w:id="6867"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868" w:author="Huawei" w:date="2024-02-02T15:21:00Z"/>
                <w:bCs/>
                <w:sz w:val="16"/>
                <w:szCs w:val="16"/>
              </w:rPr>
            </w:pPr>
            <w:ins w:id="6869" w:author="Huawei" w:date="2024-02-02T15:21:00Z">
              <w:r>
                <w:rPr>
                  <w:bCs/>
                  <w:sz w:val="16"/>
                  <w:szCs w:val="16"/>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644FEB" w:rsidRDefault="00644FEB">
            <w:pPr>
              <w:pStyle w:val="TAC"/>
              <w:rPr>
                <w:ins w:id="6870"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871" w:author="Huawei" w:date="2024-02-02T15:21:00Z"/>
                <w:sz w:val="16"/>
                <w:szCs w:val="16"/>
              </w:rPr>
            </w:pPr>
            <w:ins w:id="6872" w:author="Huawei" w:date="2024-02-02T15:21:00Z">
              <w:r>
                <w:rPr>
                  <w:sz w:val="16"/>
                  <w:szCs w:val="16"/>
                </w:rPr>
                <w:t>SMTC.1</w:t>
              </w:r>
            </w:ins>
          </w:p>
        </w:tc>
      </w:tr>
      <w:tr w:rsidR="00644FEB">
        <w:trPr>
          <w:cantSplit/>
          <w:jc w:val="center"/>
          <w:ins w:id="6873" w:author="Huawei" w:date="2024-02-02T15:21:00Z"/>
        </w:trPr>
        <w:tc>
          <w:tcPr>
            <w:tcW w:w="2559" w:type="dxa"/>
            <w:gridSpan w:val="3"/>
            <w:vMerge w:val="restart"/>
            <w:tcBorders>
              <w:top w:val="single" w:sz="4" w:space="0" w:color="auto"/>
              <w:left w:val="single" w:sz="4" w:space="0" w:color="auto"/>
              <w:right w:val="single" w:sz="4" w:space="0" w:color="auto"/>
            </w:tcBorders>
          </w:tcPr>
          <w:p w:rsidR="00644FEB" w:rsidRDefault="00CF6C33">
            <w:pPr>
              <w:pStyle w:val="TAL"/>
              <w:rPr>
                <w:ins w:id="6874" w:author="Huawei" w:date="2024-02-02T15:21:00Z"/>
                <w:bCs/>
                <w:sz w:val="16"/>
                <w:szCs w:val="16"/>
              </w:rPr>
            </w:pPr>
            <w:ins w:id="6875" w:author="Huawei" w:date="2024-02-02T15:21:00Z">
              <w:r>
                <w:rPr>
                  <w:bCs/>
                  <w:sz w:val="16"/>
                  <w:szCs w:val="16"/>
                </w:rPr>
                <w:t>TRS Configuration</w:t>
              </w:r>
            </w:ins>
          </w:p>
          <w:p w:rsidR="00644FEB" w:rsidRDefault="00644FEB">
            <w:pPr>
              <w:pStyle w:val="TAL"/>
              <w:rPr>
                <w:ins w:id="6876" w:author="Huawei" w:date="2024-02-02T15:2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77" w:author="Huawei" w:date="2024-02-02T15:21:00Z"/>
                <w:bCs/>
                <w:sz w:val="16"/>
                <w:szCs w:val="16"/>
              </w:rPr>
            </w:pPr>
            <w:ins w:id="6878" w:author="Huawei" w:date="2024-02-02T15:21:00Z">
              <w:r>
                <w:rPr>
                  <w:sz w:val="16"/>
                  <w:szCs w:val="16"/>
                </w:rPr>
                <w:t>Config</w:t>
              </w:r>
              <w:r>
                <w:rPr>
                  <w:rFonts w:eastAsia="Malgun Gothic"/>
                  <w:sz w:val="16"/>
                  <w:szCs w:val="16"/>
                </w:rPr>
                <w:t xml:space="preserve"> 1</w:t>
              </w:r>
            </w:ins>
          </w:p>
        </w:tc>
        <w:tc>
          <w:tcPr>
            <w:tcW w:w="1134" w:type="dxa"/>
            <w:tcBorders>
              <w:top w:val="single" w:sz="4" w:space="0" w:color="auto"/>
              <w:left w:val="single" w:sz="4" w:space="0" w:color="auto"/>
              <w:bottom w:val="single" w:sz="4" w:space="0" w:color="auto"/>
              <w:right w:val="single" w:sz="4" w:space="0" w:color="auto"/>
            </w:tcBorders>
          </w:tcPr>
          <w:p w:rsidR="00644FEB" w:rsidRDefault="00644FEB">
            <w:pPr>
              <w:pStyle w:val="TAC"/>
              <w:rPr>
                <w:ins w:id="6879"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880" w:author="Huawei" w:date="2024-02-02T15:21:00Z"/>
                <w:sz w:val="16"/>
                <w:szCs w:val="16"/>
              </w:rPr>
            </w:pPr>
            <w:ins w:id="6881" w:author="Huawei" w:date="2024-02-02T15:21:00Z">
              <w:r>
                <w:rPr>
                  <w:sz w:val="16"/>
                  <w:szCs w:val="16"/>
                </w:rPr>
                <w:t>TRS.1.1 FDD</w:t>
              </w:r>
            </w:ins>
          </w:p>
        </w:tc>
      </w:tr>
      <w:tr w:rsidR="00644FEB">
        <w:trPr>
          <w:cantSplit/>
          <w:jc w:val="center"/>
          <w:ins w:id="6882" w:author="Huawei" w:date="2024-02-02T15:21:00Z"/>
        </w:trPr>
        <w:tc>
          <w:tcPr>
            <w:tcW w:w="2559" w:type="dxa"/>
            <w:gridSpan w:val="3"/>
            <w:vMerge/>
            <w:tcBorders>
              <w:left w:val="single" w:sz="4" w:space="0" w:color="auto"/>
              <w:right w:val="single" w:sz="4" w:space="0" w:color="auto"/>
            </w:tcBorders>
          </w:tcPr>
          <w:p w:rsidR="00644FEB" w:rsidRDefault="00644FEB">
            <w:pPr>
              <w:pStyle w:val="TAL"/>
              <w:rPr>
                <w:ins w:id="6883" w:author="Huawei" w:date="2024-02-02T15:2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84" w:author="Huawei" w:date="2024-02-02T15:21:00Z"/>
                <w:bCs/>
                <w:sz w:val="16"/>
                <w:szCs w:val="16"/>
              </w:rPr>
            </w:pPr>
            <w:ins w:id="6885" w:author="Huawei" w:date="2024-02-02T15:21:00Z">
              <w:r>
                <w:rPr>
                  <w:sz w:val="16"/>
                  <w:szCs w:val="16"/>
                </w:rPr>
                <w:t>Config</w:t>
              </w:r>
              <w:r>
                <w:rPr>
                  <w:rFonts w:eastAsia="Malgun Gothic"/>
                  <w:sz w:val="16"/>
                  <w:szCs w:val="16"/>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644FEB" w:rsidRDefault="00644FEB">
            <w:pPr>
              <w:pStyle w:val="TAC"/>
              <w:rPr>
                <w:ins w:id="6886"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887" w:author="Huawei" w:date="2024-02-02T15:21:00Z"/>
                <w:sz w:val="16"/>
                <w:szCs w:val="16"/>
              </w:rPr>
            </w:pPr>
            <w:ins w:id="6888" w:author="Huawei" w:date="2024-02-02T15:21:00Z">
              <w:r>
                <w:rPr>
                  <w:sz w:val="16"/>
                  <w:szCs w:val="16"/>
                </w:rPr>
                <w:t>TRS.1.1 TDD</w:t>
              </w:r>
            </w:ins>
          </w:p>
        </w:tc>
      </w:tr>
      <w:tr w:rsidR="00644FEB">
        <w:trPr>
          <w:cantSplit/>
          <w:jc w:val="center"/>
          <w:ins w:id="6889" w:author="Huawei" w:date="2024-02-02T15:21:00Z"/>
        </w:trPr>
        <w:tc>
          <w:tcPr>
            <w:tcW w:w="2559" w:type="dxa"/>
            <w:gridSpan w:val="3"/>
            <w:vMerge/>
            <w:tcBorders>
              <w:left w:val="single" w:sz="4" w:space="0" w:color="auto"/>
              <w:bottom w:val="single" w:sz="4" w:space="0" w:color="auto"/>
              <w:right w:val="single" w:sz="4" w:space="0" w:color="auto"/>
            </w:tcBorders>
          </w:tcPr>
          <w:p w:rsidR="00644FEB" w:rsidRDefault="00644FEB">
            <w:pPr>
              <w:pStyle w:val="TAL"/>
              <w:rPr>
                <w:ins w:id="6890" w:author="Huawei" w:date="2024-02-02T15:21:00Z"/>
                <w:bCs/>
                <w:sz w:val="16"/>
                <w:szCs w:val="16"/>
              </w:rPr>
            </w:pPr>
          </w:p>
        </w:tc>
        <w:tc>
          <w:tcPr>
            <w:tcW w:w="1553"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6891" w:author="Huawei" w:date="2024-02-02T15:21:00Z"/>
                <w:bCs/>
                <w:sz w:val="16"/>
                <w:szCs w:val="16"/>
              </w:rPr>
            </w:pPr>
            <w:ins w:id="6892" w:author="Huawei" w:date="2024-02-02T15:21:00Z">
              <w:r>
                <w:rPr>
                  <w:sz w:val="16"/>
                  <w:szCs w:val="16"/>
                </w:rPr>
                <w:t>Config</w:t>
              </w:r>
              <w:r>
                <w:rPr>
                  <w:rFonts w:eastAsia="Malgun Gothic"/>
                  <w:sz w:val="16"/>
                  <w:szCs w:val="16"/>
                </w:rPr>
                <w:t xml:space="preserve"> 3</w:t>
              </w:r>
            </w:ins>
          </w:p>
        </w:tc>
        <w:tc>
          <w:tcPr>
            <w:tcW w:w="1134" w:type="dxa"/>
            <w:tcBorders>
              <w:top w:val="single" w:sz="4" w:space="0" w:color="auto"/>
              <w:left w:val="single" w:sz="4" w:space="0" w:color="auto"/>
              <w:bottom w:val="single" w:sz="4" w:space="0" w:color="auto"/>
              <w:right w:val="single" w:sz="4" w:space="0" w:color="auto"/>
            </w:tcBorders>
          </w:tcPr>
          <w:p w:rsidR="00644FEB" w:rsidRDefault="00644FEB">
            <w:pPr>
              <w:pStyle w:val="TAC"/>
              <w:rPr>
                <w:ins w:id="6893"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894" w:author="Huawei" w:date="2024-02-02T15:21:00Z"/>
                <w:sz w:val="16"/>
                <w:szCs w:val="16"/>
              </w:rPr>
            </w:pPr>
            <w:ins w:id="6895" w:author="Huawei" w:date="2024-02-02T15:21:00Z">
              <w:r>
                <w:rPr>
                  <w:sz w:val="16"/>
                  <w:szCs w:val="16"/>
                </w:rPr>
                <w:t>TRS.1.2 TDD</w:t>
              </w:r>
            </w:ins>
          </w:p>
        </w:tc>
      </w:tr>
      <w:tr w:rsidR="00644FEB" w:rsidTr="00644FEB">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96" w:author="Huawei" w:date="2024-02-29T10:27: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897" w:author="Huawei" w:date="2024-02-29T10:27:00Z"/>
          <w:trPrChange w:id="6898" w:author="Huawei" w:date="2024-02-29T10:27:00Z">
            <w:trPr>
              <w:cantSplit/>
              <w:jc w:val="center"/>
            </w:trPr>
          </w:trPrChange>
        </w:trPr>
        <w:tc>
          <w:tcPr>
            <w:tcW w:w="2559" w:type="dxa"/>
            <w:gridSpan w:val="3"/>
            <w:vMerge w:val="restart"/>
            <w:tcBorders>
              <w:left w:val="single" w:sz="4" w:space="0" w:color="auto"/>
              <w:right w:val="single" w:sz="4" w:space="0" w:color="auto"/>
            </w:tcBorders>
            <w:tcPrChange w:id="6899" w:author="Huawei" w:date="2024-02-29T10:27:00Z">
              <w:tcPr>
                <w:tcW w:w="2559" w:type="dxa"/>
                <w:gridSpan w:val="3"/>
                <w:vMerge w:val="restart"/>
                <w:tcBorders>
                  <w:left w:val="single" w:sz="4" w:space="0" w:color="auto"/>
                  <w:right w:val="single" w:sz="4" w:space="0" w:color="auto"/>
                </w:tcBorders>
              </w:tcPr>
            </w:tcPrChange>
          </w:tcPr>
          <w:p w:rsidR="00644FEB" w:rsidRDefault="00CF6C33">
            <w:pPr>
              <w:pStyle w:val="TAL"/>
              <w:rPr>
                <w:ins w:id="6900" w:author="Huawei" w:date="2024-02-29T10:27:00Z"/>
                <w:bCs/>
                <w:sz w:val="16"/>
                <w:szCs w:val="16"/>
              </w:rPr>
            </w:pPr>
            <w:ins w:id="6901" w:author="Huawei" w:date="2024-02-29T10:27:00Z">
              <w:r>
                <w:rPr>
                  <w:rFonts w:eastAsia="?? ??"/>
                </w:rPr>
                <w:t>Propagation condition</w:t>
              </w:r>
            </w:ins>
          </w:p>
        </w:tc>
        <w:tc>
          <w:tcPr>
            <w:tcW w:w="1553" w:type="dxa"/>
            <w:tcBorders>
              <w:top w:val="single" w:sz="4" w:space="0" w:color="auto"/>
              <w:left w:val="single" w:sz="4" w:space="0" w:color="auto"/>
              <w:bottom w:val="single" w:sz="4" w:space="0" w:color="auto"/>
              <w:right w:val="single" w:sz="4" w:space="0" w:color="auto"/>
            </w:tcBorders>
            <w:tcPrChange w:id="6902" w:author="Huawei" w:date="2024-02-29T10:27:00Z">
              <w:tcPr>
                <w:tcW w:w="1553" w:type="dxa"/>
                <w:tcBorders>
                  <w:top w:val="single" w:sz="4" w:space="0" w:color="auto"/>
                  <w:left w:val="single" w:sz="4" w:space="0" w:color="auto"/>
                  <w:bottom w:val="single" w:sz="4" w:space="0" w:color="auto"/>
                  <w:right w:val="single" w:sz="4" w:space="0" w:color="auto"/>
                </w:tcBorders>
                <w:vAlign w:val="center"/>
              </w:tcPr>
            </w:tcPrChange>
          </w:tcPr>
          <w:p w:rsidR="00644FEB" w:rsidRDefault="00CF6C33">
            <w:pPr>
              <w:pStyle w:val="TAL"/>
              <w:rPr>
                <w:ins w:id="6903" w:author="Huawei" w:date="2024-02-29T10:27:00Z"/>
                <w:sz w:val="16"/>
                <w:szCs w:val="16"/>
              </w:rPr>
            </w:pPr>
            <w:ins w:id="6904" w:author="Huawei" w:date="2024-02-29T10:27:00Z">
              <w:r>
                <w:t>Config 1, 2</w:t>
              </w:r>
            </w:ins>
          </w:p>
        </w:tc>
        <w:tc>
          <w:tcPr>
            <w:tcW w:w="1134" w:type="dxa"/>
            <w:tcBorders>
              <w:top w:val="single" w:sz="4" w:space="0" w:color="auto"/>
              <w:left w:val="single" w:sz="4" w:space="0" w:color="auto"/>
              <w:bottom w:val="single" w:sz="4" w:space="0" w:color="auto"/>
              <w:right w:val="single" w:sz="4" w:space="0" w:color="auto"/>
            </w:tcBorders>
            <w:tcPrChange w:id="6905" w:author="Huawei" w:date="2024-02-29T10:27:00Z">
              <w:tcPr>
                <w:tcW w:w="1134" w:type="dxa"/>
                <w:tcBorders>
                  <w:top w:val="single" w:sz="4" w:space="0" w:color="auto"/>
                  <w:left w:val="single" w:sz="4" w:space="0" w:color="auto"/>
                  <w:bottom w:val="single" w:sz="4" w:space="0" w:color="auto"/>
                  <w:right w:val="single" w:sz="4" w:space="0" w:color="auto"/>
                </w:tcBorders>
              </w:tcPr>
            </w:tcPrChange>
          </w:tcPr>
          <w:p w:rsidR="00644FEB" w:rsidRDefault="00644FEB">
            <w:pPr>
              <w:pStyle w:val="TAC"/>
              <w:rPr>
                <w:ins w:id="6906" w:author="Huawei" w:date="2024-02-29T10:27:00Z"/>
                <w:sz w:val="16"/>
                <w:szCs w:val="16"/>
              </w:rPr>
            </w:pPr>
          </w:p>
        </w:tc>
        <w:tc>
          <w:tcPr>
            <w:tcW w:w="4247" w:type="dxa"/>
            <w:tcBorders>
              <w:top w:val="single" w:sz="4" w:space="0" w:color="auto"/>
              <w:left w:val="single" w:sz="4" w:space="0" w:color="auto"/>
              <w:bottom w:val="single" w:sz="4" w:space="0" w:color="auto"/>
              <w:right w:val="single" w:sz="4" w:space="0" w:color="auto"/>
            </w:tcBorders>
            <w:tcPrChange w:id="6907" w:author="Huawei" w:date="2024-02-29T10:27:00Z">
              <w:tcPr>
                <w:tcW w:w="4247" w:type="dxa"/>
                <w:tcBorders>
                  <w:top w:val="single" w:sz="4" w:space="0" w:color="auto"/>
                  <w:left w:val="single" w:sz="4" w:space="0" w:color="auto"/>
                  <w:bottom w:val="single" w:sz="4" w:space="0" w:color="auto"/>
                  <w:right w:val="single" w:sz="4" w:space="0" w:color="auto"/>
                </w:tcBorders>
              </w:tcPr>
            </w:tcPrChange>
          </w:tcPr>
          <w:p w:rsidR="00644FEB" w:rsidRDefault="00CF6C33">
            <w:pPr>
              <w:pStyle w:val="TAC"/>
              <w:rPr>
                <w:ins w:id="6908" w:author="Huawei" w:date="2024-02-29T10:27:00Z"/>
                <w:sz w:val="16"/>
                <w:szCs w:val="16"/>
              </w:rPr>
            </w:pPr>
            <w:ins w:id="6909" w:author="Huawei" w:date="2024-02-29T10:27:00Z">
              <w:r>
                <w:rPr>
                  <w:rFonts w:eastAsia="MS Mincho"/>
                </w:rPr>
                <w:t>AWGN +220 Hz</w:t>
              </w:r>
            </w:ins>
          </w:p>
        </w:tc>
      </w:tr>
      <w:tr w:rsidR="00644FEB" w:rsidTr="00644FEB">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10" w:author="Huawei" w:date="2024-02-29T10:27:00Z">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11" w:author="Huawei" w:date="2024-02-29T10:27:00Z"/>
          <w:trPrChange w:id="6912" w:author="Huawei" w:date="2024-02-29T10:27:00Z">
            <w:trPr>
              <w:cantSplit/>
              <w:jc w:val="center"/>
            </w:trPr>
          </w:trPrChange>
        </w:trPr>
        <w:tc>
          <w:tcPr>
            <w:tcW w:w="2559" w:type="dxa"/>
            <w:gridSpan w:val="3"/>
            <w:vMerge/>
            <w:tcBorders>
              <w:left w:val="single" w:sz="4" w:space="0" w:color="auto"/>
              <w:bottom w:val="single" w:sz="4" w:space="0" w:color="auto"/>
              <w:right w:val="single" w:sz="4" w:space="0" w:color="auto"/>
            </w:tcBorders>
            <w:tcPrChange w:id="6913" w:author="Huawei" w:date="2024-02-29T10:27:00Z">
              <w:tcPr>
                <w:tcW w:w="2559" w:type="dxa"/>
                <w:gridSpan w:val="3"/>
                <w:vMerge/>
                <w:tcBorders>
                  <w:left w:val="single" w:sz="4" w:space="0" w:color="auto"/>
                  <w:bottom w:val="single" w:sz="4" w:space="0" w:color="auto"/>
                  <w:right w:val="single" w:sz="4" w:space="0" w:color="auto"/>
                </w:tcBorders>
              </w:tcPr>
            </w:tcPrChange>
          </w:tcPr>
          <w:p w:rsidR="00644FEB" w:rsidRDefault="00644FEB">
            <w:pPr>
              <w:pStyle w:val="TAL"/>
              <w:rPr>
                <w:ins w:id="6914" w:author="Huawei" w:date="2024-02-29T10:27:00Z"/>
                <w:bCs/>
                <w:sz w:val="16"/>
                <w:szCs w:val="16"/>
              </w:rPr>
            </w:pPr>
          </w:p>
        </w:tc>
        <w:tc>
          <w:tcPr>
            <w:tcW w:w="1553" w:type="dxa"/>
            <w:tcBorders>
              <w:top w:val="single" w:sz="4" w:space="0" w:color="auto"/>
              <w:left w:val="single" w:sz="4" w:space="0" w:color="auto"/>
              <w:bottom w:val="single" w:sz="4" w:space="0" w:color="auto"/>
              <w:right w:val="single" w:sz="4" w:space="0" w:color="auto"/>
            </w:tcBorders>
            <w:tcPrChange w:id="6915" w:author="Huawei" w:date="2024-02-29T10:27:00Z">
              <w:tcPr>
                <w:tcW w:w="1553" w:type="dxa"/>
                <w:tcBorders>
                  <w:top w:val="single" w:sz="4" w:space="0" w:color="auto"/>
                  <w:left w:val="single" w:sz="4" w:space="0" w:color="auto"/>
                  <w:bottom w:val="single" w:sz="4" w:space="0" w:color="auto"/>
                  <w:right w:val="single" w:sz="4" w:space="0" w:color="auto"/>
                </w:tcBorders>
                <w:vAlign w:val="center"/>
              </w:tcPr>
            </w:tcPrChange>
          </w:tcPr>
          <w:p w:rsidR="00644FEB" w:rsidRDefault="00CF6C33">
            <w:pPr>
              <w:pStyle w:val="TAL"/>
              <w:rPr>
                <w:ins w:id="6916" w:author="Huawei" w:date="2024-02-29T10:27:00Z"/>
                <w:sz w:val="16"/>
                <w:szCs w:val="16"/>
              </w:rPr>
            </w:pPr>
            <w:ins w:id="6917" w:author="Huawei" w:date="2024-02-29T10:27:00Z">
              <w:r>
                <w:t>Config 3</w:t>
              </w:r>
            </w:ins>
          </w:p>
        </w:tc>
        <w:tc>
          <w:tcPr>
            <w:tcW w:w="1134" w:type="dxa"/>
            <w:tcBorders>
              <w:top w:val="single" w:sz="4" w:space="0" w:color="auto"/>
              <w:left w:val="single" w:sz="4" w:space="0" w:color="auto"/>
              <w:bottom w:val="single" w:sz="4" w:space="0" w:color="auto"/>
              <w:right w:val="single" w:sz="4" w:space="0" w:color="auto"/>
            </w:tcBorders>
            <w:tcPrChange w:id="6918" w:author="Huawei" w:date="2024-02-29T10:27:00Z">
              <w:tcPr>
                <w:tcW w:w="1134" w:type="dxa"/>
                <w:tcBorders>
                  <w:top w:val="single" w:sz="4" w:space="0" w:color="auto"/>
                  <w:left w:val="single" w:sz="4" w:space="0" w:color="auto"/>
                  <w:bottom w:val="single" w:sz="4" w:space="0" w:color="auto"/>
                  <w:right w:val="single" w:sz="4" w:space="0" w:color="auto"/>
                </w:tcBorders>
              </w:tcPr>
            </w:tcPrChange>
          </w:tcPr>
          <w:p w:rsidR="00644FEB" w:rsidRDefault="00644FEB">
            <w:pPr>
              <w:pStyle w:val="TAC"/>
              <w:rPr>
                <w:ins w:id="6919" w:author="Huawei" w:date="2024-02-29T10:27:00Z"/>
                <w:sz w:val="16"/>
                <w:szCs w:val="16"/>
              </w:rPr>
            </w:pPr>
          </w:p>
        </w:tc>
        <w:tc>
          <w:tcPr>
            <w:tcW w:w="4247" w:type="dxa"/>
            <w:tcBorders>
              <w:top w:val="single" w:sz="4" w:space="0" w:color="auto"/>
              <w:left w:val="single" w:sz="4" w:space="0" w:color="auto"/>
              <w:bottom w:val="single" w:sz="4" w:space="0" w:color="auto"/>
              <w:right w:val="single" w:sz="4" w:space="0" w:color="auto"/>
            </w:tcBorders>
            <w:tcPrChange w:id="6920" w:author="Huawei" w:date="2024-02-29T10:27:00Z">
              <w:tcPr>
                <w:tcW w:w="4247" w:type="dxa"/>
                <w:tcBorders>
                  <w:top w:val="single" w:sz="4" w:space="0" w:color="auto"/>
                  <w:left w:val="single" w:sz="4" w:space="0" w:color="auto"/>
                  <w:bottom w:val="single" w:sz="4" w:space="0" w:color="auto"/>
                  <w:right w:val="single" w:sz="4" w:space="0" w:color="auto"/>
                </w:tcBorders>
              </w:tcPr>
            </w:tcPrChange>
          </w:tcPr>
          <w:p w:rsidR="00644FEB" w:rsidRDefault="00CF6C33">
            <w:pPr>
              <w:pStyle w:val="TAC"/>
              <w:rPr>
                <w:ins w:id="6921" w:author="Huawei" w:date="2024-02-29T10:27:00Z"/>
                <w:sz w:val="16"/>
                <w:szCs w:val="16"/>
              </w:rPr>
            </w:pPr>
            <w:ins w:id="6922" w:author="Huawei" w:date="2024-02-29T10:27:00Z">
              <w:r>
                <w:rPr>
                  <w:rFonts w:eastAsia="MS Mincho"/>
                </w:rPr>
                <w:t>AWGN +500 Hz</w:t>
              </w:r>
            </w:ins>
          </w:p>
        </w:tc>
      </w:tr>
      <w:tr w:rsidR="00644FEB">
        <w:trPr>
          <w:cantSplit/>
          <w:jc w:val="center"/>
          <w:ins w:id="6923"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24" w:author="Huawei" w:date="2024-02-02T15:21:00Z"/>
                <w:sz w:val="16"/>
                <w:szCs w:val="16"/>
              </w:rPr>
            </w:pPr>
            <w:ins w:id="6925" w:author="Huawei" w:date="2024-02-02T15:21:00Z">
              <w:r>
                <w:rPr>
                  <w:bCs/>
                  <w:sz w:val="16"/>
                  <w:szCs w:val="16"/>
                </w:rPr>
                <w:t>Antenna Configuration</w:t>
              </w:r>
            </w:ins>
          </w:p>
        </w:tc>
        <w:tc>
          <w:tcPr>
            <w:tcW w:w="1134" w:type="dxa"/>
            <w:tcBorders>
              <w:top w:val="single" w:sz="4" w:space="0" w:color="auto"/>
              <w:left w:val="single" w:sz="4" w:space="0" w:color="auto"/>
              <w:bottom w:val="single" w:sz="4" w:space="0" w:color="auto"/>
              <w:right w:val="single" w:sz="4" w:space="0" w:color="auto"/>
            </w:tcBorders>
          </w:tcPr>
          <w:p w:rsidR="00644FEB" w:rsidRDefault="00644FEB">
            <w:pPr>
              <w:pStyle w:val="TAC"/>
              <w:rPr>
                <w:ins w:id="6926" w:author="Huawei" w:date="2024-02-02T15:21:00Z"/>
                <w:sz w:val="16"/>
                <w:szCs w:val="16"/>
              </w:rPr>
            </w:pPr>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6927" w:author="Huawei" w:date="2024-02-02T15:21:00Z"/>
                <w:sz w:val="16"/>
                <w:szCs w:val="16"/>
              </w:rPr>
            </w:pPr>
            <w:ins w:id="6928" w:author="Huawei" w:date="2024-02-02T15:21:00Z">
              <w:r>
                <w:rPr>
                  <w:sz w:val="16"/>
                  <w:szCs w:val="16"/>
                </w:rPr>
                <w:t>1x2</w:t>
              </w:r>
              <w:r>
                <w:rPr>
                  <w:rFonts w:hint="eastAsia"/>
                  <w:sz w:val="16"/>
                  <w:szCs w:val="16"/>
                  <w:lang w:eastAsia="zh-CN"/>
                </w:rPr>
                <w:t xml:space="preserve"> Low</w:t>
              </w:r>
            </w:ins>
          </w:p>
        </w:tc>
      </w:tr>
      <w:tr w:rsidR="00644FEB">
        <w:trPr>
          <w:cantSplit/>
          <w:jc w:val="center"/>
          <w:ins w:id="6929"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30" w:author="Huawei" w:date="2024-02-02T15:21:00Z"/>
                <w:sz w:val="16"/>
                <w:szCs w:val="16"/>
              </w:rPr>
            </w:pPr>
            <w:ins w:id="6931" w:author="Huawei" w:date="2024-02-02T15:21:00Z">
              <w:r>
                <w:rPr>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644FEB" w:rsidRDefault="00CF6C33">
            <w:pPr>
              <w:pStyle w:val="TAC"/>
              <w:rPr>
                <w:ins w:id="6932" w:author="Huawei" w:date="2024-02-02T15:21:00Z"/>
                <w:sz w:val="16"/>
                <w:szCs w:val="16"/>
              </w:rPr>
            </w:pPr>
            <w:ins w:id="6933" w:author="Huawei" w:date="2024-02-02T15:21:00Z">
              <w:r>
                <w:rPr>
                  <w:sz w:val="16"/>
                  <w:szCs w:val="16"/>
                </w:rPr>
                <w:t>dB</w:t>
              </w:r>
            </w:ins>
          </w:p>
        </w:tc>
        <w:tc>
          <w:tcPr>
            <w:tcW w:w="4247" w:type="dxa"/>
            <w:vMerge w:val="restart"/>
            <w:tcBorders>
              <w:top w:val="single" w:sz="4" w:space="0" w:color="auto"/>
              <w:left w:val="single" w:sz="4" w:space="0" w:color="auto"/>
              <w:right w:val="single" w:sz="4" w:space="0" w:color="auto"/>
            </w:tcBorders>
          </w:tcPr>
          <w:p w:rsidR="00644FEB" w:rsidRDefault="00CF6C33">
            <w:pPr>
              <w:pStyle w:val="TAC"/>
              <w:rPr>
                <w:ins w:id="6934" w:author="Huawei" w:date="2024-02-02T15:21:00Z"/>
                <w:rFonts w:cs="v4.2.0"/>
                <w:sz w:val="16"/>
                <w:szCs w:val="16"/>
                <w:lang w:eastAsia="zh-CN"/>
              </w:rPr>
            </w:pPr>
            <w:ins w:id="6935" w:author="Huawei" w:date="2024-02-02T15:21:00Z">
              <w:r>
                <w:rPr>
                  <w:rFonts w:cs="v4.2.0"/>
                  <w:sz w:val="16"/>
                  <w:szCs w:val="16"/>
                  <w:lang w:eastAsia="zh-CN"/>
                </w:rPr>
                <w:t>0</w:t>
              </w:r>
            </w:ins>
          </w:p>
        </w:tc>
      </w:tr>
      <w:tr w:rsidR="00644FEB">
        <w:trPr>
          <w:cantSplit/>
          <w:jc w:val="center"/>
          <w:ins w:id="6936"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37" w:author="Huawei" w:date="2024-02-02T15:21:00Z"/>
                <w:sz w:val="16"/>
                <w:szCs w:val="16"/>
              </w:rPr>
            </w:pPr>
            <w:ins w:id="6938" w:author="Huawei" w:date="2024-02-02T15:21:00Z">
              <w:r>
                <w:rPr>
                  <w:sz w:val="16"/>
                  <w:szCs w:val="16"/>
                  <w:lang w:eastAsia="ja-JP"/>
                </w:rPr>
                <w:t>EPRE ratio of PBCH DMRS to SSS</w:t>
              </w:r>
            </w:ins>
          </w:p>
        </w:tc>
        <w:tc>
          <w:tcPr>
            <w:tcW w:w="1134" w:type="dxa"/>
            <w:vMerge/>
            <w:tcBorders>
              <w:left w:val="single" w:sz="4" w:space="0" w:color="auto"/>
              <w:right w:val="single" w:sz="4" w:space="0" w:color="auto"/>
            </w:tcBorders>
          </w:tcPr>
          <w:p w:rsidR="00644FEB" w:rsidRDefault="00644FEB">
            <w:pPr>
              <w:pStyle w:val="TAC"/>
              <w:rPr>
                <w:ins w:id="6939" w:author="Huawei" w:date="2024-02-02T15:21:00Z"/>
                <w:sz w:val="16"/>
                <w:szCs w:val="16"/>
              </w:rPr>
            </w:pPr>
          </w:p>
        </w:tc>
        <w:tc>
          <w:tcPr>
            <w:tcW w:w="4247" w:type="dxa"/>
            <w:vMerge/>
            <w:tcBorders>
              <w:left w:val="single" w:sz="4" w:space="0" w:color="auto"/>
              <w:right w:val="single" w:sz="4" w:space="0" w:color="auto"/>
            </w:tcBorders>
          </w:tcPr>
          <w:p w:rsidR="00644FEB" w:rsidRDefault="00644FEB">
            <w:pPr>
              <w:pStyle w:val="TAC"/>
              <w:rPr>
                <w:ins w:id="6940" w:author="Huawei" w:date="2024-02-02T15:21:00Z"/>
                <w:rFonts w:cs="v4.2.0"/>
                <w:sz w:val="16"/>
                <w:szCs w:val="16"/>
                <w:lang w:eastAsia="zh-CN"/>
              </w:rPr>
            </w:pPr>
          </w:p>
        </w:tc>
      </w:tr>
      <w:tr w:rsidR="00644FEB">
        <w:trPr>
          <w:cantSplit/>
          <w:jc w:val="center"/>
          <w:ins w:id="6941"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42" w:author="Huawei" w:date="2024-02-02T15:21:00Z"/>
                <w:sz w:val="16"/>
                <w:szCs w:val="16"/>
              </w:rPr>
            </w:pPr>
            <w:ins w:id="6943" w:author="Huawei" w:date="2024-02-02T15:21:00Z">
              <w:r>
                <w:rPr>
                  <w:sz w:val="16"/>
                  <w:szCs w:val="16"/>
                  <w:lang w:eastAsia="ja-JP"/>
                </w:rPr>
                <w:t xml:space="preserve">EPRE ratio of </w:t>
              </w:r>
              <w:r>
                <w:rPr>
                  <w:sz w:val="16"/>
                  <w:szCs w:val="16"/>
                  <w:lang w:eastAsia="ja-JP"/>
                </w:rPr>
                <w:t>PBCH to PBCH DMRS</w:t>
              </w:r>
            </w:ins>
          </w:p>
        </w:tc>
        <w:tc>
          <w:tcPr>
            <w:tcW w:w="1134" w:type="dxa"/>
            <w:vMerge/>
            <w:tcBorders>
              <w:left w:val="single" w:sz="4" w:space="0" w:color="auto"/>
              <w:right w:val="single" w:sz="4" w:space="0" w:color="auto"/>
            </w:tcBorders>
          </w:tcPr>
          <w:p w:rsidR="00644FEB" w:rsidRDefault="00644FEB">
            <w:pPr>
              <w:pStyle w:val="TAC"/>
              <w:rPr>
                <w:ins w:id="6944" w:author="Huawei" w:date="2024-02-02T15:21:00Z"/>
                <w:sz w:val="16"/>
                <w:szCs w:val="16"/>
              </w:rPr>
            </w:pPr>
          </w:p>
        </w:tc>
        <w:tc>
          <w:tcPr>
            <w:tcW w:w="4247" w:type="dxa"/>
            <w:vMerge/>
            <w:tcBorders>
              <w:left w:val="single" w:sz="4" w:space="0" w:color="auto"/>
              <w:right w:val="single" w:sz="4" w:space="0" w:color="auto"/>
            </w:tcBorders>
          </w:tcPr>
          <w:p w:rsidR="00644FEB" w:rsidRDefault="00644FEB">
            <w:pPr>
              <w:pStyle w:val="TAC"/>
              <w:rPr>
                <w:ins w:id="6945" w:author="Huawei" w:date="2024-02-02T15:21:00Z"/>
                <w:rFonts w:cs="v4.2.0"/>
                <w:sz w:val="16"/>
                <w:szCs w:val="16"/>
                <w:lang w:eastAsia="zh-CN"/>
              </w:rPr>
            </w:pPr>
          </w:p>
        </w:tc>
      </w:tr>
      <w:tr w:rsidR="00644FEB">
        <w:trPr>
          <w:cantSplit/>
          <w:jc w:val="center"/>
          <w:ins w:id="6946"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47" w:author="Huawei" w:date="2024-02-02T15:21:00Z"/>
                <w:sz w:val="16"/>
                <w:szCs w:val="16"/>
              </w:rPr>
            </w:pPr>
            <w:ins w:id="6948" w:author="Huawei" w:date="2024-02-02T15:21:00Z">
              <w:r>
                <w:rPr>
                  <w:sz w:val="16"/>
                  <w:szCs w:val="16"/>
                  <w:lang w:eastAsia="ja-JP"/>
                </w:rPr>
                <w:t>EPRE ratio of PDCCH DMRS to SSS</w:t>
              </w:r>
            </w:ins>
          </w:p>
        </w:tc>
        <w:tc>
          <w:tcPr>
            <w:tcW w:w="1134" w:type="dxa"/>
            <w:vMerge/>
            <w:tcBorders>
              <w:left w:val="single" w:sz="4" w:space="0" w:color="auto"/>
              <w:right w:val="single" w:sz="4" w:space="0" w:color="auto"/>
            </w:tcBorders>
          </w:tcPr>
          <w:p w:rsidR="00644FEB" w:rsidRDefault="00644FEB">
            <w:pPr>
              <w:pStyle w:val="TAC"/>
              <w:rPr>
                <w:ins w:id="6949" w:author="Huawei" w:date="2024-02-02T15:21:00Z"/>
                <w:sz w:val="16"/>
                <w:szCs w:val="16"/>
              </w:rPr>
            </w:pPr>
          </w:p>
        </w:tc>
        <w:tc>
          <w:tcPr>
            <w:tcW w:w="4247" w:type="dxa"/>
            <w:vMerge/>
            <w:tcBorders>
              <w:left w:val="single" w:sz="4" w:space="0" w:color="auto"/>
              <w:right w:val="single" w:sz="4" w:space="0" w:color="auto"/>
            </w:tcBorders>
          </w:tcPr>
          <w:p w:rsidR="00644FEB" w:rsidRDefault="00644FEB">
            <w:pPr>
              <w:pStyle w:val="TAC"/>
              <w:rPr>
                <w:ins w:id="6950" w:author="Huawei" w:date="2024-02-02T15:21:00Z"/>
                <w:rFonts w:cs="v4.2.0"/>
                <w:sz w:val="16"/>
                <w:szCs w:val="16"/>
                <w:lang w:eastAsia="zh-CN"/>
              </w:rPr>
            </w:pPr>
          </w:p>
        </w:tc>
      </w:tr>
      <w:tr w:rsidR="00644FEB">
        <w:trPr>
          <w:cantSplit/>
          <w:jc w:val="center"/>
          <w:ins w:id="6951"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52" w:author="Huawei" w:date="2024-02-02T15:21:00Z"/>
                <w:sz w:val="16"/>
                <w:szCs w:val="16"/>
              </w:rPr>
            </w:pPr>
            <w:ins w:id="6953" w:author="Huawei" w:date="2024-02-02T15:21:00Z">
              <w:r>
                <w:rPr>
                  <w:sz w:val="16"/>
                  <w:szCs w:val="16"/>
                  <w:lang w:eastAsia="ja-JP"/>
                </w:rPr>
                <w:t>EPRE ratio of PDCCH to PDCCH DMRS</w:t>
              </w:r>
            </w:ins>
          </w:p>
        </w:tc>
        <w:tc>
          <w:tcPr>
            <w:tcW w:w="1134" w:type="dxa"/>
            <w:vMerge/>
            <w:tcBorders>
              <w:left w:val="single" w:sz="4" w:space="0" w:color="auto"/>
              <w:right w:val="single" w:sz="4" w:space="0" w:color="auto"/>
            </w:tcBorders>
          </w:tcPr>
          <w:p w:rsidR="00644FEB" w:rsidRDefault="00644FEB">
            <w:pPr>
              <w:pStyle w:val="TAC"/>
              <w:rPr>
                <w:ins w:id="6954" w:author="Huawei" w:date="2024-02-02T15:21:00Z"/>
                <w:sz w:val="16"/>
                <w:szCs w:val="16"/>
              </w:rPr>
            </w:pPr>
          </w:p>
        </w:tc>
        <w:tc>
          <w:tcPr>
            <w:tcW w:w="4247" w:type="dxa"/>
            <w:vMerge/>
            <w:tcBorders>
              <w:left w:val="single" w:sz="4" w:space="0" w:color="auto"/>
              <w:right w:val="single" w:sz="4" w:space="0" w:color="auto"/>
            </w:tcBorders>
          </w:tcPr>
          <w:p w:rsidR="00644FEB" w:rsidRDefault="00644FEB">
            <w:pPr>
              <w:pStyle w:val="TAC"/>
              <w:rPr>
                <w:ins w:id="6955" w:author="Huawei" w:date="2024-02-02T15:21:00Z"/>
                <w:rFonts w:cs="v4.2.0"/>
                <w:sz w:val="16"/>
                <w:szCs w:val="16"/>
                <w:lang w:eastAsia="zh-CN"/>
              </w:rPr>
            </w:pPr>
          </w:p>
        </w:tc>
      </w:tr>
      <w:tr w:rsidR="00644FEB">
        <w:trPr>
          <w:cantSplit/>
          <w:jc w:val="center"/>
          <w:ins w:id="6956"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57" w:author="Huawei" w:date="2024-02-02T15:21:00Z"/>
                <w:sz w:val="16"/>
                <w:szCs w:val="16"/>
              </w:rPr>
            </w:pPr>
            <w:ins w:id="6958" w:author="Huawei" w:date="2024-02-02T15:21:00Z">
              <w:r>
                <w:rPr>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644FEB" w:rsidRDefault="00644FEB">
            <w:pPr>
              <w:pStyle w:val="TAC"/>
              <w:rPr>
                <w:ins w:id="6959" w:author="Huawei" w:date="2024-02-02T15:21:00Z"/>
                <w:sz w:val="16"/>
                <w:szCs w:val="16"/>
              </w:rPr>
            </w:pPr>
          </w:p>
        </w:tc>
        <w:tc>
          <w:tcPr>
            <w:tcW w:w="4247" w:type="dxa"/>
            <w:vMerge/>
            <w:tcBorders>
              <w:left w:val="single" w:sz="4" w:space="0" w:color="auto"/>
              <w:right w:val="single" w:sz="4" w:space="0" w:color="auto"/>
            </w:tcBorders>
          </w:tcPr>
          <w:p w:rsidR="00644FEB" w:rsidRDefault="00644FEB">
            <w:pPr>
              <w:pStyle w:val="TAC"/>
              <w:rPr>
                <w:ins w:id="6960" w:author="Huawei" w:date="2024-02-02T15:21:00Z"/>
                <w:rFonts w:cs="v4.2.0"/>
                <w:sz w:val="16"/>
                <w:szCs w:val="16"/>
                <w:lang w:eastAsia="zh-CN"/>
              </w:rPr>
            </w:pPr>
          </w:p>
        </w:tc>
      </w:tr>
      <w:tr w:rsidR="00644FEB">
        <w:trPr>
          <w:cantSplit/>
          <w:jc w:val="center"/>
          <w:ins w:id="6961"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62" w:author="Huawei" w:date="2024-02-02T15:21:00Z"/>
                <w:sz w:val="16"/>
                <w:szCs w:val="16"/>
              </w:rPr>
            </w:pPr>
            <w:ins w:id="6963" w:author="Huawei" w:date="2024-02-02T15:21:00Z">
              <w:r>
                <w:rPr>
                  <w:sz w:val="16"/>
                  <w:szCs w:val="16"/>
                  <w:lang w:eastAsia="ja-JP"/>
                </w:rPr>
                <w:t xml:space="preserve">EPRE ratio of PDSCH to PDSCH </w:t>
              </w:r>
            </w:ins>
          </w:p>
        </w:tc>
        <w:tc>
          <w:tcPr>
            <w:tcW w:w="1134" w:type="dxa"/>
            <w:vMerge/>
            <w:tcBorders>
              <w:left w:val="single" w:sz="4" w:space="0" w:color="auto"/>
              <w:right w:val="single" w:sz="4" w:space="0" w:color="auto"/>
            </w:tcBorders>
          </w:tcPr>
          <w:p w:rsidR="00644FEB" w:rsidRDefault="00644FEB">
            <w:pPr>
              <w:pStyle w:val="TAC"/>
              <w:rPr>
                <w:ins w:id="6964" w:author="Huawei" w:date="2024-02-02T15:21:00Z"/>
                <w:sz w:val="16"/>
                <w:szCs w:val="16"/>
              </w:rPr>
            </w:pPr>
          </w:p>
        </w:tc>
        <w:tc>
          <w:tcPr>
            <w:tcW w:w="4247" w:type="dxa"/>
            <w:vMerge/>
            <w:tcBorders>
              <w:left w:val="single" w:sz="4" w:space="0" w:color="auto"/>
              <w:right w:val="single" w:sz="4" w:space="0" w:color="auto"/>
            </w:tcBorders>
          </w:tcPr>
          <w:p w:rsidR="00644FEB" w:rsidRDefault="00644FEB">
            <w:pPr>
              <w:pStyle w:val="TAC"/>
              <w:rPr>
                <w:ins w:id="6965" w:author="Huawei" w:date="2024-02-02T15:21:00Z"/>
                <w:rFonts w:cs="v4.2.0"/>
                <w:sz w:val="16"/>
                <w:szCs w:val="16"/>
                <w:lang w:eastAsia="zh-CN"/>
              </w:rPr>
            </w:pPr>
          </w:p>
        </w:tc>
      </w:tr>
      <w:tr w:rsidR="00644FEB">
        <w:trPr>
          <w:cantSplit/>
          <w:jc w:val="center"/>
          <w:ins w:id="6966"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67" w:author="Huawei" w:date="2024-02-02T15:21:00Z"/>
                <w:sz w:val="16"/>
                <w:szCs w:val="16"/>
              </w:rPr>
            </w:pPr>
            <w:ins w:id="6968" w:author="Huawei" w:date="2024-02-02T15:21:00Z">
              <w:r>
                <w:rPr>
                  <w:sz w:val="16"/>
                  <w:szCs w:val="16"/>
                  <w:lang w:eastAsia="ja-JP"/>
                </w:rPr>
                <w:t>EPRE ratio of OCNG DMRS to SSS</w:t>
              </w:r>
              <w:r>
                <w:rPr>
                  <w:sz w:val="16"/>
                  <w:szCs w:val="16"/>
                  <w:vertAlign w:val="superscript"/>
                  <w:lang w:eastAsia="ja-JP"/>
                </w:rPr>
                <w:t>(Note 1)</w:t>
              </w:r>
            </w:ins>
          </w:p>
        </w:tc>
        <w:tc>
          <w:tcPr>
            <w:tcW w:w="1134" w:type="dxa"/>
            <w:vMerge/>
            <w:tcBorders>
              <w:left w:val="single" w:sz="4" w:space="0" w:color="auto"/>
              <w:right w:val="single" w:sz="4" w:space="0" w:color="auto"/>
            </w:tcBorders>
          </w:tcPr>
          <w:p w:rsidR="00644FEB" w:rsidRDefault="00644FEB">
            <w:pPr>
              <w:pStyle w:val="TAC"/>
              <w:rPr>
                <w:ins w:id="6969" w:author="Huawei" w:date="2024-02-02T15:21:00Z"/>
                <w:sz w:val="16"/>
                <w:szCs w:val="16"/>
              </w:rPr>
            </w:pPr>
          </w:p>
        </w:tc>
        <w:tc>
          <w:tcPr>
            <w:tcW w:w="4247" w:type="dxa"/>
            <w:vMerge/>
            <w:tcBorders>
              <w:left w:val="single" w:sz="4" w:space="0" w:color="auto"/>
              <w:right w:val="single" w:sz="4" w:space="0" w:color="auto"/>
            </w:tcBorders>
          </w:tcPr>
          <w:p w:rsidR="00644FEB" w:rsidRDefault="00644FEB">
            <w:pPr>
              <w:pStyle w:val="TAC"/>
              <w:rPr>
                <w:ins w:id="6970" w:author="Huawei" w:date="2024-02-02T15:21:00Z"/>
                <w:rFonts w:cs="v4.2.0"/>
                <w:sz w:val="16"/>
                <w:szCs w:val="16"/>
                <w:lang w:eastAsia="zh-CN"/>
              </w:rPr>
            </w:pPr>
          </w:p>
        </w:tc>
      </w:tr>
      <w:tr w:rsidR="00644FEB">
        <w:trPr>
          <w:cantSplit/>
          <w:jc w:val="center"/>
          <w:ins w:id="6971"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6972" w:author="Huawei" w:date="2024-02-02T15:21:00Z"/>
                <w:sz w:val="16"/>
                <w:szCs w:val="16"/>
              </w:rPr>
            </w:pPr>
            <w:ins w:id="6973" w:author="Huawei" w:date="2024-02-02T15:21:00Z">
              <w:r>
                <w:rPr>
                  <w:sz w:val="16"/>
                  <w:szCs w:val="16"/>
                  <w:lang w:eastAsia="ja-JP"/>
                </w:rPr>
                <w:t>EPRE ratio of OCNG to OCNG DMRS</w:t>
              </w:r>
              <w:r>
                <w:rPr>
                  <w:sz w:val="16"/>
                  <w:szCs w:val="16"/>
                  <w:vertAlign w:val="superscript"/>
                  <w:lang w:eastAsia="ja-JP"/>
                </w:rPr>
                <w:t>(Note 1)</w:t>
              </w:r>
            </w:ins>
          </w:p>
        </w:tc>
        <w:tc>
          <w:tcPr>
            <w:tcW w:w="1134" w:type="dxa"/>
            <w:vMerge/>
            <w:tcBorders>
              <w:left w:val="single" w:sz="4" w:space="0" w:color="auto"/>
              <w:bottom w:val="single" w:sz="4" w:space="0" w:color="auto"/>
              <w:right w:val="single" w:sz="4" w:space="0" w:color="auto"/>
            </w:tcBorders>
          </w:tcPr>
          <w:p w:rsidR="00644FEB" w:rsidRDefault="00644FEB">
            <w:pPr>
              <w:pStyle w:val="TAC"/>
              <w:rPr>
                <w:ins w:id="6974" w:author="Huawei" w:date="2024-02-02T15:21:00Z"/>
                <w:sz w:val="16"/>
                <w:szCs w:val="16"/>
              </w:rPr>
            </w:pPr>
          </w:p>
        </w:tc>
        <w:tc>
          <w:tcPr>
            <w:tcW w:w="4247" w:type="dxa"/>
            <w:vMerge/>
            <w:tcBorders>
              <w:left w:val="single" w:sz="4" w:space="0" w:color="auto"/>
              <w:bottom w:val="single" w:sz="4" w:space="0" w:color="auto"/>
              <w:right w:val="single" w:sz="4" w:space="0" w:color="auto"/>
            </w:tcBorders>
          </w:tcPr>
          <w:p w:rsidR="00644FEB" w:rsidRDefault="00644FEB">
            <w:pPr>
              <w:pStyle w:val="TAC"/>
              <w:rPr>
                <w:ins w:id="6975" w:author="Huawei" w:date="2024-02-02T15:21:00Z"/>
                <w:sz w:val="16"/>
                <w:szCs w:val="16"/>
              </w:rPr>
            </w:pPr>
          </w:p>
        </w:tc>
      </w:tr>
      <w:tr w:rsidR="00644FEB">
        <w:trPr>
          <w:cantSplit/>
          <w:trHeight w:val="210"/>
          <w:jc w:val="center"/>
          <w:ins w:id="6976" w:author="Huawei" w:date="2024-02-02T15:21:00Z"/>
        </w:trPr>
        <w:tc>
          <w:tcPr>
            <w:tcW w:w="2553" w:type="dxa"/>
            <w:gridSpan w:val="2"/>
            <w:vMerge w:val="restart"/>
            <w:tcBorders>
              <w:top w:val="single" w:sz="4" w:space="0" w:color="auto"/>
              <w:left w:val="single" w:sz="4" w:space="0" w:color="auto"/>
              <w:right w:val="single" w:sz="4" w:space="0" w:color="auto"/>
            </w:tcBorders>
          </w:tcPr>
          <w:p w:rsidR="00644FEB" w:rsidRDefault="00CF6C33">
            <w:pPr>
              <w:pStyle w:val="TAL"/>
              <w:rPr>
                <w:ins w:id="6977" w:author="Huawei" w:date="2024-02-02T15:21:00Z"/>
                <w:sz w:val="16"/>
                <w:szCs w:val="16"/>
              </w:rPr>
            </w:pPr>
            <w:ins w:id="6978" w:author="Huawei" w:date="2024-02-02T15:21:00Z">
              <w:r>
                <w:rPr>
                  <w:sz w:val="16"/>
                  <w:szCs w:val="16"/>
                </w:rPr>
                <w:t>N</w:t>
              </w:r>
              <w:r>
                <w:rPr>
                  <w:sz w:val="16"/>
                  <w:szCs w:val="16"/>
                  <w:vertAlign w:val="subscript"/>
                </w:rPr>
                <w:t>oc</w:t>
              </w:r>
              <w:r>
                <w:rPr>
                  <w:sz w:val="16"/>
                  <w:szCs w:val="16"/>
                  <w:vertAlign w:val="superscript"/>
                </w:rPr>
                <w:t>Note 2</w:t>
              </w:r>
            </w:ins>
          </w:p>
        </w:tc>
        <w:tc>
          <w:tcPr>
            <w:tcW w:w="1559"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6979" w:author="Huawei" w:date="2024-02-02T15:21:00Z"/>
                <w:sz w:val="16"/>
                <w:szCs w:val="16"/>
              </w:rPr>
            </w:pPr>
            <w:ins w:id="6980" w:author="Huawei" w:date="2024-02-02T15:21: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rsidR="00644FEB" w:rsidRDefault="00CF6C33">
            <w:pPr>
              <w:pStyle w:val="TAC"/>
              <w:rPr>
                <w:ins w:id="6981" w:author="Huawei" w:date="2024-02-02T15:21:00Z"/>
                <w:sz w:val="16"/>
                <w:szCs w:val="16"/>
              </w:rPr>
            </w:pPr>
            <w:ins w:id="6982" w:author="Huawei" w:date="2024-02-02T15:21:00Z">
              <w:r>
                <w:rPr>
                  <w:sz w:val="16"/>
                  <w:szCs w:val="16"/>
                </w:rPr>
                <w:t>dBm/</w:t>
              </w:r>
              <w:r>
                <w:rPr>
                  <w:rFonts w:hint="eastAsia"/>
                  <w:sz w:val="16"/>
                  <w:szCs w:val="16"/>
                  <w:lang w:eastAsia="zh-CN"/>
                </w:rPr>
                <w:t>SCS</w:t>
              </w:r>
            </w:ins>
          </w:p>
        </w:tc>
        <w:tc>
          <w:tcPr>
            <w:tcW w:w="4247" w:type="dxa"/>
            <w:tcBorders>
              <w:top w:val="single" w:sz="4" w:space="0" w:color="auto"/>
              <w:left w:val="single" w:sz="4" w:space="0" w:color="auto"/>
              <w:right w:val="single" w:sz="4" w:space="0" w:color="auto"/>
            </w:tcBorders>
          </w:tcPr>
          <w:p w:rsidR="00644FEB" w:rsidRDefault="00CF6C33">
            <w:pPr>
              <w:pStyle w:val="TAC"/>
              <w:rPr>
                <w:ins w:id="6983" w:author="Huawei" w:date="2024-02-02T15:21:00Z"/>
                <w:rFonts w:cs="v4.2.0"/>
                <w:sz w:val="16"/>
                <w:szCs w:val="16"/>
                <w:lang w:eastAsia="zh-CN"/>
              </w:rPr>
            </w:pPr>
            <w:ins w:id="6984" w:author="Huawei" w:date="2024-02-02T15:21:00Z">
              <w:r>
                <w:rPr>
                  <w:sz w:val="16"/>
                  <w:szCs w:val="16"/>
                </w:rPr>
                <w:t>-104</w:t>
              </w:r>
            </w:ins>
          </w:p>
        </w:tc>
      </w:tr>
      <w:tr w:rsidR="00644FEB">
        <w:trPr>
          <w:cantSplit/>
          <w:trHeight w:val="210"/>
          <w:jc w:val="center"/>
          <w:ins w:id="6985" w:author="Huawei" w:date="2024-02-02T15:21:00Z"/>
        </w:trPr>
        <w:tc>
          <w:tcPr>
            <w:tcW w:w="2553" w:type="dxa"/>
            <w:gridSpan w:val="2"/>
            <w:vMerge/>
            <w:tcBorders>
              <w:left w:val="single" w:sz="4" w:space="0" w:color="auto"/>
              <w:bottom w:val="single" w:sz="4" w:space="0" w:color="auto"/>
              <w:right w:val="single" w:sz="4" w:space="0" w:color="auto"/>
            </w:tcBorders>
          </w:tcPr>
          <w:p w:rsidR="00644FEB" w:rsidRDefault="00644FEB">
            <w:pPr>
              <w:pStyle w:val="TAL"/>
              <w:rPr>
                <w:ins w:id="6986"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6987" w:author="Huawei" w:date="2024-02-02T15:21:00Z"/>
                <w:sz w:val="16"/>
                <w:szCs w:val="16"/>
              </w:rPr>
            </w:pPr>
            <w:ins w:id="6988" w:author="Huawei" w:date="2024-02-02T15:21: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rsidR="00644FEB" w:rsidRDefault="00644FEB">
            <w:pPr>
              <w:pStyle w:val="TAC"/>
              <w:rPr>
                <w:ins w:id="6989" w:author="Huawei" w:date="2024-02-02T15:21:00Z"/>
                <w:sz w:val="16"/>
                <w:szCs w:val="16"/>
              </w:rPr>
            </w:pPr>
          </w:p>
        </w:tc>
        <w:tc>
          <w:tcPr>
            <w:tcW w:w="4247" w:type="dxa"/>
            <w:tcBorders>
              <w:left w:val="single" w:sz="4" w:space="0" w:color="auto"/>
              <w:bottom w:val="single" w:sz="4" w:space="0" w:color="auto"/>
              <w:right w:val="single" w:sz="4" w:space="0" w:color="auto"/>
            </w:tcBorders>
          </w:tcPr>
          <w:p w:rsidR="00644FEB" w:rsidRDefault="00CF6C33">
            <w:pPr>
              <w:pStyle w:val="TAC"/>
              <w:rPr>
                <w:ins w:id="6990" w:author="Huawei" w:date="2024-02-02T15:21:00Z"/>
                <w:sz w:val="16"/>
                <w:szCs w:val="16"/>
              </w:rPr>
            </w:pPr>
            <w:ins w:id="6991" w:author="Huawei" w:date="2024-02-02T15:21:00Z">
              <w:r>
                <w:rPr>
                  <w:rFonts w:hint="eastAsia"/>
                  <w:sz w:val="16"/>
                  <w:szCs w:val="16"/>
                  <w:lang w:eastAsia="zh-CN"/>
                </w:rPr>
                <w:t>-101</w:t>
              </w:r>
            </w:ins>
          </w:p>
        </w:tc>
      </w:tr>
      <w:tr w:rsidR="00644FEB">
        <w:trPr>
          <w:cantSplit/>
          <w:trHeight w:val="210"/>
          <w:jc w:val="center"/>
          <w:ins w:id="6992" w:author="Huawei" w:date="2024-02-02T15:21:00Z"/>
        </w:trPr>
        <w:tc>
          <w:tcPr>
            <w:tcW w:w="2553" w:type="dxa"/>
            <w:gridSpan w:val="2"/>
            <w:vMerge w:val="restart"/>
            <w:tcBorders>
              <w:top w:val="single" w:sz="4" w:space="0" w:color="auto"/>
              <w:left w:val="single" w:sz="4" w:space="0" w:color="auto"/>
              <w:right w:val="single" w:sz="4" w:space="0" w:color="auto"/>
            </w:tcBorders>
          </w:tcPr>
          <w:p w:rsidR="00644FEB" w:rsidRDefault="00CF6C33">
            <w:pPr>
              <w:pStyle w:val="TAL"/>
              <w:rPr>
                <w:ins w:id="6993" w:author="Huawei" w:date="2024-02-02T15:21:00Z"/>
                <w:rFonts w:cs="v4.2.0"/>
                <w:sz w:val="16"/>
                <w:szCs w:val="16"/>
              </w:rPr>
            </w:pPr>
            <w:ins w:id="6994" w:author="Huawei" w:date="2024-02-02T15:21:00Z">
              <w:r>
                <w:rPr>
                  <w:rFonts w:cs="v4.2.0"/>
                  <w:sz w:val="16"/>
                  <w:szCs w:val="16"/>
                </w:rPr>
                <w:t>SS-RSRP</w:t>
              </w:r>
              <w:r>
                <w:rPr>
                  <w:sz w:val="16"/>
                  <w:szCs w:val="16"/>
                  <w:vertAlign w:val="superscript"/>
                </w:rPr>
                <w:t xml:space="preserve"> Note 3</w:t>
              </w:r>
            </w:ins>
          </w:p>
        </w:tc>
        <w:tc>
          <w:tcPr>
            <w:tcW w:w="1559"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6995" w:author="Huawei" w:date="2024-02-02T15:21:00Z"/>
                <w:rFonts w:cs="v4.2.0"/>
                <w:sz w:val="16"/>
                <w:szCs w:val="16"/>
              </w:rPr>
            </w:pPr>
            <w:ins w:id="6996" w:author="Huawei" w:date="2024-02-02T15:21:00Z">
              <w:r>
                <w:rPr>
                  <w:rFonts w:hint="eastAsia"/>
                  <w:sz w:val="16"/>
                  <w:szCs w:val="16"/>
                  <w:lang w:eastAsia="zh-CN"/>
                </w:rPr>
                <w:t>Config 1,2</w:t>
              </w:r>
            </w:ins>
          </w:p>
        </w:tc>
        <w:tc>
          <w:tcPr>
            <w:tcW w:w="1134" w:type="dxa"/>
            <w:vMerge w:val="restart"/>
            <w:tcBorders>
              <w:top w:val="single" w:sz="4" w:space="0" w:color="auto"/>
              <w:left w:val="single" w:sz="4" w:space="0" w:color="auto"/>
              <w:right w:val="single" w:sz="4" w:space="0" w:color="auto"/>
            </w:tcBorders>
          </w:tcPr>
          <w:p w:rsidR="00644FEB" w:rsidRDefault="00CF6C33">
            <w:pPr>
              <w:pStyle w:val="TAC"/>
              <w:rPr>
                <w:ins w:id="6997" w:author="Huawei" w:date="2024-02-02T15:21:00Z"/>
                <w:rFonts w:cs="v4.2.0"/>
                <w:sz w:val="16"/>
                <w:szCs w:val="16"/>
              </w:rPr>
            </w:pPr>
            <w:ins w:id="6998" w:author="Huawei" w:date="2024-02-02T15:21:00Z">
              <w:r>
                <w:rPr>
                  <w:rFonts w:cs="v4.2.0"/>
                  <w:sz w:val="16"/>
                  <w:szCs w:val="16"/>
                </w:rPr>
                <w:t>dBm/</w:t>
              </w:r>
              <w:r>
                <w:rPr>
                  <w:rFonts w:cs="v4.2.0" w:hint="eastAsia"/>
                  <w:sz w:val="16"/>
                  <w:szCs w:val="16"/>
                  <w:lang w:eastAsia="zh-CN"/>
                </w:rPr>
                <w:t>SCS</w:t>
              </w:r>
            </w:ins>
          </w:p>
        </w:tc>
        <w:tc>
          <w:tcPr>
            <w:tcW w:w="4247" w:type="dxa"/>
            <w:tcBorders>
              <w:top w:val="single" w:sz="4" w:space="0" w:color="auto"/>
              <w:left w:val="single" w:sz="4" w:space="0" w:color="auto"/>
              <w:right w:val="single" w:sz="4" w:space="0" w:color="auto"/>
            </w:tcBorders>
          </w:tcPr>
          <w:p w:rsidR="00644FEB" w:rsidRDefault="00CF6C33">
            <w:pPr>
              <w:pStyle w:val="TAC"/>
              <w:rPr>
                <w:ins w:id="6999" w:author="Huawei" w:date="2024-02-02T15:21:00Z"/>
                <w:rFonts w:cs="v4.2.0"/>
                <w:sz w:val="16"/>
                <w:szCs w:val="16"/>
                <w:lang w:eastAsia="zh-CN"/>
              </w:rPr>
            </w:pPr>
            <w:ins w:id="7000" w:author="Huawei" w:date="2024-02-02T15:21:00Z">
              <w:r>
                <w:rPr>
                  <w:rFonts w:cs="v4.2.0"/>
                  <w:sz w:val="16"/>
                  <w:szCs w:val="16"/>
                </w:rPr>
                <w:t>-87</w:t>
              </w:r>
            </w:ins>
          </w:p>
        </w:tc>
      </w:tr>
      <w:tr w:rsidR="00644FEB">
        <w:trPr>
          <w:cantSplit/>
          <w:trHeight w:val="210"/>
          <w:jc w:val="center"/>
          <w:ins w:id="7001" w:author="Huawei" w:date="2024-02-02T15:21:00Z"/>
        </w:trPr>
        <w:tc>
          <w:tcPr>
            <w:tcW w:w="2553" w:type="dxa"/>
            <w:gridSpan w:val="2"/>
            <w:vMerge/>
            <w:tcBorders>
              <w:left w:val="single" w:sz="4" w:space="0" w:color="auto"/>
              <w:bottom w:val="single" w:sz="4" w:space="0" w:color="auto"/>
              <w:right w:val="single" w:sz="4" w:space="0" w:color="auto"/>
            </w:tcBorders>
          </w:tcPr>
          <w:p w:rsidR="00644FEB" w:rsidRDefault="00644FEB">
            <w:pPr>
              <w:pStyle w:val="TAL"/>
              <w:rPr>
                <w:ins w:id="7002" w:author="Huawei" w:date="2024-02-02T15:21:00Z"/>
                <w:rFonts w:cs="v4.2.0"/>
                <w:sz w:val="16"/>
                <w:szCs w:val="16"/>
              </w:rPr>
            </w:pPr>
          </w:p>
        </w:tc>
        <w:tc>
          <w:tcPr>
            <w:tcW w:w="1559" w:type="dxa"/>
            <w:gridSpan w:val="2"/>
            <w:tcBorders>
              <w:top w:val="single" w:sz="4" w:space="0" w:color="auto"/>
              <w:left w:val="single" w:sz="4" w:space="0" w:color="auto"/>
              <w:bottom w:val="single" w:sz="4" w:space="0" w:color="auto"/>
              <w:right w:val="single" w:sz="4" w:space="0" w:color="auto"/>
            </w:tcBorders>
          </w:tcPr>
          <w:p w:rsidR="00644FEB" w:rsidRDefault="00CF6C33">
            <w:pPr>
              <w:pStyle w:val="TAL"/>
              <w:rPr>
                <w:ins w:id="7003" w:author="Huawei" w:date="2024-02-02T15:21:00Z"/>
                <w:rFonts w:cs="v4.2.0"/>
                <w:sz w:val="16"/>
                <w:szCs w:val="16"/>
              </w:rPr>
            </w:pPr>
            <w:ins w:id="7004" w:author="Huawei" w:date="2024-02-02T15:21:00Z">
              <w:r>
                <w:rPr>
                  <w:rFonts w:hint="eastAsia"/>
                  <w:sz w:val="16"/>
                  <w:szCs w:val="16"/>
                  <w:lang w:eastAsia="zh-CN"/>
                </w:rPr>
                <w:t>Config 3</w:t>
              </w:r>
            </w:ins>
          </w:p>
        </w:tc>
        <w:tc>
          <w:tcPr>
            <w:tcW w:w="1134" w:type="dxa"/>
            <w:vMerge/>
            <w:tcBorders>
              <w:left w:val="single" w:sz="4" w:space="0" w:color="auto"/>
              <w:bottom w:val="single" w:sz="4" w:space="0" w:color="auto"/>
              <w:right w:val="single" w:sz="4" w:space="0" w:color="auto"/>
            </w:tcBorders>
          </w:tcPr>
          <w:p w:rsidR="00644FEB" w:rsidRDefault="00644FEB">
            <w:pPr>
              <w:pStyle w:val="TAC"/>
              <w:rPr>
                <w:ins w:id="7005" w:author="Huawei" w:date="2024-02-02T15:21:00Z"/>
                <w:rFonts w:cs="v4.2.0"/>
                <w:sz w:val="16"/>
                <w:szCs w:val="16"/>
              </w:rPr>
            </w:pPr>
          </w:p>
        </w:tc>
        <w:tc>
          <w:tcPr>
            <w:tcW w:w="4247" w:type="dxa"/>
            <w:tcBorders>
              <w:left w:val="single" w:sz="4" w:space="0" w:color="auto"/>
              <w:bottom w:val="single" w:sz="4" w:space="0" w:color="auto"/>
              <w:right w:val="single" w:sz="4" w:space="0" w:color="auto"/>
            </w:tcBorders>
          </w:tcPr>
          <w:p w:rsidR="00644FEB" w:rsidRDefault="00CF6C33">
            <w:pPr>
              <w:pStyle w:val="TAC"/>
              <w:rPr>
                <w:ins w:id="7006" w:author="Huawei" w:date="2024-02-02T15:21:00Z"/>
                <w:rFonts w:cs="v4.2.0"/>
                <w:sz w:val="16"/>
                <w:szCs w:val="16"/>
              </w:rPr>
            </w:pPr>
            <w:ins w:id="7007" w:author="Huawei" w:date="2024-02-02T15:21:00Z">
              <w:r>
                <w:rPr>
                  <w:rFonts w:cs="v4.2.0" w:hint="eastAsia"/>
                  <w:sz w:val="16"/>
                  <w:szCs w:val="16"/>
                  <w:lang w:eastAsia="zh-CN"/>
                </w:rPr>
                <w:t>-84</w:t>
              </w:r>
            </w:ins>
          </w:p>
        </w:tc>
      </w:tr>
      <w:tr w:rsidR="00644FEB">
        <w:trPr>
          <w:cantSplit/>
          <w:trHeight w:val="219"/>
          <w:jc w:val="center"/>
          <w:ins w:id="7008"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7009" w:author="Huawei" w:date="2024-02-02T15:21:00Z"/>
                <w:sz w:val="16"/>
                <w:szCs w:val="16"/>
              </w:rPr>
            </w:pPr>
            <w:ins w:id="7010" w:author="Huawei" w:date="2024-02-02T15:21:00Z">
              <w:r>
                <w:rPr>
                  <w:sz w:val="16"/>
                  <w:szCs w:val="16"/>
                </w:rPr>
                <w:t>Ê</w:t>
              </w:r>
              <w:r>
                <w:rPr>
                  <w:sz w:val="16"/>
                  <w:szCs w:val="16"/>
                  <w:vertAlign w:val="subscript"/>
                </w:rPr>
                <w:t>s</w:t>
              </w:r>
              <w:r>
                <w:rPr>
                  <w:sz w:val="16"/>
                  <w:szCs w:val="16"/>
                </w:rPr>
                <w:t>/I</w:t>
              </w:r>
              <w:r>
                <w:rPr>
                  <w:sz w:val="16"/>
                  <w:szCs w:val="16"/>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rsidR="00644FEB" w:rsidRDefault="00CF6C33">
            <w:pPr>
              <w:pStyle w:val="TAC"/>
              <w:rPr>
                <w:ins w:id="7011" w:author="Huawei" w:date="2024-02-02T15:21:00Z"/>
                <w:sz w:val="16"/>
                <w:szCs w:val="16"/>
              </w:rPr>
            </w:pPr>
            <w:ins w:id="7012" w:author="Huawei" w:date="2024-02-02T15:21: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7013" w:author="Huawei" w:date="2024-02-02T15:21:00Z"/>
                <w:rFonts w:cs="v4.2.0"/>
                <w:sz w:val="16"/>
                <w:szCs w:val="16"/>
                <w:lang w:eastAsia="zh-CN"/>
              </w:rPr>
            </w:pPr>
            <w:ins w:id="7014" w:author="Huawei" w:date="2024-02-02T15:21:00Z">
              <w:r>
                <w:rPr>
                  <w:sz w:val="16"/>
                  <w:szCs w:val="16"/>
                </w:rPr>
                <w:t>17</w:t>
              </w:r>
            </w:ins>
          </w:p>
        </w:tc>
      </w:tr>
      <w:tr w:rsidR="00644FEB">
        <w:trPr>
          <w:cantSplit/>
          <w:trHeight w:val="197"/>
          <w:jc w:val="center"/>
          <w:ins w:id="7015" w:author="Huawei" w:date="2024-02-02T15:21:00Z"/>
        </w:trPr>
        <w:tc>
          <w:tcPr>
            <w:tcW w:w="4112" w:type="dxa"/>
            <w:gridSpan w:val="4"/>
            <w:tcBorders>
              <w:top w:val="single" w:sz="4" w:space="0" w:color="auto"/>
              <w:left w:val="single" w:sz="4" w:space="0" w:color="auto"/>
              <w:bottom w:val="single" w:sz="4" w:space="0" w:color="auto"/>
              <w:right w:val="single" w:sz="4" w:space="0" w:color="auto"/>
            </w:tcBorders>
          </w:tcPr>
          <w:p w:rsidR="00644FEB" w:rsidRDefault="00CF6C33">
            <w:pPr>
              <w:pStyle w:val="TAL"/>
              <w:rPr>
                <w:ins w:id="7016" w:author="Huawei" w:date="2024-02-02T15:21:00Z"/>
                <w:sz w:val="16"/>
                <w:szCs w:val="16"/>
              </w:rPr>
            </w:pPr>
            <w:ins w:id="7017" w:author="Huawei" w:date="2024-02-02T15:21:00Z">
              <w:r>
                <w:rPr>
                  <w:sz w:val="16"/>
                  <w:szCs w:val="16"/>
                </w:rPr>
                <w:t>Ê</w:t>
              </w:r>
              <w:r>
                <w:rPr>
                  <w:sz w:val="16"/>
                  <w:szCs w:val="16"/>
                  <w:vertAlign w:val="subscript"/>
                </w:rPr>
                <w:t>s</w:t>
              </w:r>
              <w:r>
                <w:rPr>
                  <w:sz w:val="16"/>
                  <w:szCs w:val="16"/>
                </w:rPr>
                <w:t>/N</w:t>
              </w:r>
              <w:r>
                <w:rPr>
                  <w:sz w:val="16"/>
                  <w:szCs w:val="16"/>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rsidR="00644FEB" w:rsidRDefault="00CF6C33">
            <w:pPr>
              <w:pStyle w:val="TAC"/>
              <w:rPr>
                <w:ins w:id="7018" w:author="Huawei" w:date="2024-02-02T15:21:00Z"/>
                <w:sz w:val="16"/>
                <w:szCs w:val="16"/>
              </w:rPr>
            </w:pPr>
            <w:ins w:id="7019" w:author="Huawei" w:date="2024-02-02T15:21:00Z">
              <w:r>
                <w:rPr>
                  <w:sz w:val="16"/>
                  <w:szCs w:val="16"/>
                </w:rPr>
                <w:t>dB</w:t>
              </w:r>
            </w:ins>
          </w:p>
        </w:tc>
        <w:tc>
          <w:tcPr>
            <w:tcW w:w="4247" w:type="dxa"/>
            <w:tcBorders>
              <w:top w:val="single" w:sz="4" w:space="0" w:color="auto"/>
              <w:left w:val="single" w:sz="4" w:space="0" w:color="auto"/>
              <w:bottom w:val="single" w:sz="4" w:space="0" w:color="auto"/>
              <w:right w:val="single" w:sz="4" w:space="0" w:color="auto"/>
            </w:tcBorders>
          </w:tcPr>
          <w:p w:rsidR="00644FEB" w:rsidRDefault="00CF6C33">
            <w:pPr>
              <w:pStyle w:val="TAC"/>
              <w:rPr>
                <w:ins w:id="7020" w:author="Huawei" w:date="2024-02-02T15:21:00Z"/>
                <w:rFonts w:cs="v4.2.0"/>
                <w:sz w:val="16"/>
                <w:szCs w:val="16"/>
                <w:lang w:eastAsia="zh-CN"/>
              </w:rPr>
            </w:pPr>
            <w:ins w:id="7021" w:author="Huawei" w:date="2024-02-02T15:21:00Z">
              <w:r>
                <w:rPr>
                  <w:sz w:val="16"/>
                  <w:szCs w:val="16"/>
                </w:rPr>
                <w:t>17</w:t>
              </w:r>
            </w:ins>
          </w:p>
        </w:tc>
      </w:tr>
      <w:tr w:rsidR="00644FEB">
        <w:trPr>
          <w:cantSplit/>
          <w:jc w:val="center"/>
          <w:ins w:id="7022" w:author="Huawei" w:date="2024-02-02T15:21:00Z"/>
        </w:trPr>
        <w:tc>
          <w:tcPr>
            <w:tcW w:w="2553" w:type="dxa"/>
            <w:gridSpan w:val="2"/>
            <w:vMerge w:val="restart"/>
            <w:tcBorders>
              <w:top w:val="single" w:sz="4" w:space="0" w:color="auto"/>
              <w:left w:val="single" w:sz="4" w:space="0" w:color="auto"/>
              <w:right w:val="single" w:sz="4" w:space="0" w:color="auto"/>
            </w:tcBorders>
          </w:tcPr>
          <w:p w:rsidR="00644FEB" w:rsidRDefault="00CF6C33">
            <w:pPr>
              <w:pStyle w:val="TAL"/>
              <w:rPr>
                <w:ins w:id="7023" w:author="Huawei" w:date="2024-02-02T15:21:00Z"/>
                <w:sz w:val="16"/>
                <w:szCs w:val="16"/>
              </w:rPr>
            </w:pPr>
            <w:ins w:id="7024" w:author="Huawei" w:date="2024-02-02T15:21:00Z">
              <w:r>
                <w:rPr>
                  <w:sz w:val="16"/>
                  <w:szCs w:val="16"/>
                </w:rPr>
                <w:t>Io</w:t>
              </w:r>
              <w:r>
                <w:rPr>
                  <w:sz w:val="16"/>
                  <w:szCs w:val="16"/>
                  <w:vertAlign w:val="superscript"/>
                </w:rPr>
                <w:t>Note3</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7025" w:author="Huawei" w:date="2024-02-02T15:21:00Z"/>
                <w:sz w:val="16"/>
                <w:szCs w:val="16"/>
                <w:lang w:val="da-DK"/>
              </w:rPr>
            </w:pPr>
            <w:ins w:id="7026" w:author="Huawei" w:date="2024-02-02T15:21:00Z">
              <w:r>
                <w:rPr>
                  <w:sz w:val="16"/>
                  <w:szCs w:val="16"/>
                </w:rPr>
                <w:t>Config</w:t>
              </w:r>
              <w:r>
                <w:rPr>
                  <w:rFonts w:eastAsia="Malgun Gothic"/>
                  <w:sz w:val="16"/>
                  <w:szCs w:val="16"/>
                </w:rPr>
                <w:t xml:space="preserve"> </w:t>
              </w:r>
              <w:r>
                <w:rPr>
                  <w:sz w:val="16"/>
                  <w:szCs w:val="16"/>
                </w:rPr>
                <w:t>1,2</w:t>
              </w:r>
            </w:ins>
          </w:p>
        </w:tc>
        <w:tc>
          <w:tcPr>
            <w:tcW w:w="1134" w:type="dxa"/>
            <w:tcBorders>
              <w:top w:val="single" w:sz="4" w:space="0" w:color="auto"/>
              <w:left w:val="single" w:sz="4" w:space="0" w:color="auto"/>
              <w:bottom w:val="single" w:sz="4" w:space="0" w:color="auto"/>
              <w:right w:val="single" w:sz="4" w:space="0" w:color="auto"/>
            </w:tcBorders>
          </w:tcPr>
          <w:p w:rsidR="00644FEB" w:rsidRDefault="00CF6C33">
            <w:pPr>
              <w:pStyle w:val="TAC"/>
              <w:rPr>
                <w:ins w:id="7027" w:author="Huawei" w:date="2024-02-02T15:21:00Z"/>
                <w:sz w:val="16"/>
                <w:szCs w:val="16"/>
              </w:rPr>
            </w:pPr>
            <w:ins w:id="7028" w:author="Huawei" w:date="2024-02-02T15:21:00Z">
              <w:r>
                <w:rPr>
                  <w:sz w:val="16"/>
                  <w:szCs w:val="16"/>
                </w:rPr>
                <w:t>dBm/</w:t>
              </w:r>
            </w:ins>
          </w:p>
          <w:p w:rsidR="00644FEB" w:rsidRDefault="00CF6C33">
            <w:pPr>
              <w:pStyle w:val="TAC"/>
              <w:rPr>
                <w:ins w:id="7029" w:author="Huawei" w:date="2024-02-02T15:21:00Z"/>
                <w:sz w:val="16"/>
                <w:szCs w:val="16"/>
              </w:rPr>
            </w:pPr>
            <w:ins w:id="7030" w:author="Huawei" w:date="2024-02-02T15:21:00Z">
              <w:r>
                <w:rPr>
                  <w:sz w:val="16"/>
                  <w:szCs w:val="16"/>
                </w:rPr>
                <w:t>9.36MHz</w:t>
              </w:r>
            </w:ins>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7031" w:author="Huawei" w:date="2024-02-02T15:21:00Z"/>
                <w:rFonts w:cs="v4.2.0"/>
                <w:sz w:val="16"/>
                <w:szCs w:val="16"/>
              </w:rPr>
            </w:pPr>
            <w:ins w:id="7032" w:author="Huawei" w:date="2024-02-02T15:21:00Z">
              <w:r>
                <w:rPr>
                  <w:rFonts w:cs="v4.2.0" w:hint="eastAsia"/>
                  <w:sz w:val="16"/>
                  <w:szCs w:val="16"/>
                  <w:lang w:eastAsia="zh-CN"/>
                </w:rPr>
                <w:t>-58.96</w:t>
              </w:r>
            </w:ins>
          </w:p>
        </w:tc>
      </w:tr>
      <w:tr w:rsidR="00644FEB">
        <w:trPr>
          <w:cantSplit/>
          <w:jc w:val="center"/>
          <w:ins w:id="7033" w:author="Huawei" w:date="2024-02-02T15:21:00Z"/>
        </w:trPr>
        <w:tc>
          <w:tcPr>
            <w:tcW w:w="2553" w:type="dxa"/>
            <w:gridSpan w:val="2"/>
            <w:vMerge/>
            <w:tcBorders>
              <w:left w:val="single" w:sz="4" w:space="0" w:color="auto"/>
              <w:bottom w:val="single" w:sz="4" w:space="0" w:color="auto"/>
              <w:right w:val="single" w:sz="4" w:space="0" w:color="auto"/>
            </w:tcBorders>
          </w:tcPr>
          <w:p w:rsidR="00644FEB" w:rsidRDefault="00644FEB">
            <w:pPr>
              <w:pStyle w:val="TAL"/>
              <w:rPr>
                <w:ins w:id="7034" w:author="Huawei" w:date="2024-02-02T15:21:00Z"/>
                <w:sz w:val="16"/>
                <w:szCs w:val="16"/>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644FEB" w:rsidRDefault="00CF6C33">
            <w:pPr>
              <w:pStyle w:val="TAL"/>
              <w:rPr>
                <w:ins w:id="7035" w:author="Huawei" w:date="2024-02-02T15:21:00Z"/>
                <w:sz w:val="16"/>
                <w:szCs w:val="16"/>
                <w:lang w:val="da-DK"/>
              </w:rPr>
            </w:pPr>
            <w:ins w:id="7036" w:author="Huawei" w:date="2024-02-02T15:21:00Z">
              <w:r>
                <w:rPr>
                  <w:sz w:val="16"/>
                  <w:szCs w:val="16"/>
                </w:rPr>
                <w:t>Config</w:t>
              </w:r>
              <w:r>
                <w:rPr>
                  <w:rFonts w:eastAsia="Malgun Gothic"/>
                  <w:sz w:val="16"/>
                  <w:szCs w:val="16"/>
                </w:rPr>
                <w:t xml:space="preserve"> </w:t>
              </w:r>
              <w:r>
                <w:rPr>
                  <w:sz w:val="16"/>
                  <w:szCs w:val="16"/>
                </w:rPr>
                <w:t>3</w:t>
              </w:r>
            </w:ins>
          </w:p>
        </w:tc>
        <w:tc>
          <w:tcPr>
            <w:tcW w:w="1134" w:type="dxa"/>
            <w:tcBorders>
              <w:top w:val="single" w:sz="4" w:space="0" w:color="auto"/>
              <w:left w:val="single" w:sz="4" w:space="0" w:color="auto"/>
              <w:bottom w:val="single" w:sz="4" w:space="0" w:color="auto"/>
              <w:right w:val="single" w:sz="4" w:space="0" w:color="auto"/>
            </w:tcBorders>
          </w:tcPr>
          <w:p w:rsidR="00644FEB" w:rsidRDefault="00CF6C33">
            <w:pPr>
              <w:pStyle w:val="TAC"/>
              <w:rPr>
                <w:ins w:id="7037" w:author="Huawei" w:date="2024-02-02T15:21:00Z"/>
                <w:sz w:val="16"/>
                <w:szCs w:val="16"/>
              </w:rPr>
            </w:pPr>
            <w:ins w:id="7038" w:author="Huawei" w:date="2024-02-02T15:21:00Z">
              <w:r>
                <w:rPr>
                  <w:sz w:val="16"/>
                  <w:szCs w:val="16"/>
                </w:rPr>
                <w:t>dBm/</w:t>
              </w:r>
            </w:ins>
          </w:p>
          <w:p w:rsidR="00644FEB" w:rsidRDefault="00CF6C33">
            <w:pPr>
              <w:pStyle w:val="TAC"/>
              <w:rPr>
                <w:ins w:id="7039" w:author="Huawei" w:date="2024-02-02T15:21:00Z"/>
                <w:sz w:val="16"/>
                <w:szCs w:val="16"/>
              </w:rPr>
            </w:pPr>
            <w:ins w:id="7040" w:author="Huawei" w:date="2024-02-02T15:21:00Z">
              <w:r>
                <w:rPr>
                  <w:sz w:val="16"/>
                  <w:szCs w:val="16"/>
                </w:rPr>
                <w:t>38.16MHz</w:t>
              </w:r>
            </w:ins>
          </w:p>
        </w:tc>
        <w:tc>
          <w:tcPr>
            <w:tcW w:w="4247" w:type="dxa"/>
            <w:tcBorders>
              <w:top w:val="single" w:sz="4" w:space="0" w:color="auto"/>
              <w:left w:val="single" w:sz="4" w:space="0" w:color="auto"/>
              <w:bottom w:val="single" w:sz="4" w:space="0" w:color="auto"/>
              <w:right w:val="single" w:sz="4" w:space="0" w:color="auto"/>
            </w:tcBorders>
            <w:vAlign w:val="center"/>
          </w:tcPr>
          <w:p w:rsidR="00644FEB" w:rsidRDefault="00CF6C33">
            <w:pPr>
              <w:pStyle w:val="TAC"/>
              <w:rPr>
                <w:ins w:id="7041" w:author="Huawei" w:date="2024-02-02T15:21:00Z"/>
                <w:rFonts w:cs="v4.2.0"/>
                <w:sz w:val="16"/>
                <w:szCs w:val="16"/>
              </w:rPr>
            </w:pPr>
            <w:ins w:id="7042" w:author="Huawei" w:date="2024-02-02T15:21:00Z">
              <w:r>
                <w:rPr>
                  <w:rFonts w:cs="v4.2.0" w:hint="eastAsia"/>
                  <w:sz w:val="16"/>
                  <w:szCs w:val="16"/>
                  <w:lang w:eastAsia="zh-CN"/>
                </w:rPr>
                <w:t>-52.86</w:t>
              </w:r>
            </w:ins>
          </w:p>
        </w:tc>
      </w:tr>
      <w:tr w:rsidR="00644FEB">
        <w:trPr>
          <w:cantSplit/>
          <w:jc w:val="center"/>
          <w:ins w:id="7043" w:author="Huawei" w:date="2024-02-02T15:21:00Z"/>
        </w:trPr>
        <w:tc>
          <w:tcPr>
            <w:tcW w:w="9493" w:type="dxa"/>
            <w:gridSpan w:val="6"/>
            <w:tcBorders>
              <w:top w:val="single" w:sz="4" w:space="0" w:color="auto"/>
              <w:left w:val="single" w:sz="4" w:space="0" w:color="auto"/>
              <w:bottom w:val="single" w:sz="4" w:space="0" w:color="auto"/>
              <w:right w:val="single" w:sz="4" w:space="0" w:color="auto"/>
            </w:tcBorders>
          </w:tcPr>
          <w:p w:rsidR="00644FEB" w:rsidRDefault="00CF6C33">
            <w:pPr>
              <w:pStyle w:val="TAN"/>
              <w:rPr>
                <w:ins w:id="7044" w:author="Huawei" w:date="2024-02-02T15:21:00Z"/>
                <w:sz w:val="16"/>
                <w:szCs w:val="16"/>
              </w:rPr>
            </w:pPr>
            <w:ins w:id="7045" w:author="Huawei" w:date="2024-02-02T15:21:00Z">
              <w:r>
                <w:rPr>
                  <w:sz w:val="16"/>
                  <w:szCs w:val="16"/>
                </w:rPr>
                <w:t>Note 1:</w:t>
              </w:r>
              <w:r>
                <w:rPr>
                  <w:sz w:val="16"/>
                  <w:szCs w:val="16"/>
                </w:rPr>
                <w:tab/>
                <w:t xml:space="preserve">OCNG shall be used such that both cells are fully </w:t>
              </w:r>
              <w:r>
                <w:rPr>
                  <w:sz w:val="16"/>
                  <w:szCs w:val="16"/>
                </w:rPr>
                <w:t>allocated and a constant total transmitted power spectral density is achieved for all OFDM symbols.</w:t>
              </w:r>
            </w:ins>
          </w:p>
          <w:p w:rsidR="00644FEB" w:rsidRDefault="00CF6C33">
            <w:pPr>
              <w:pStyle w:val="TAN"/>
              <w:rPr>
                <w:ins w:id="7046" w:author="Huawei" w:date="2024-02-02T15:21:00Z"/>
                <w:sz w:val="16"/>
                <w:szCs w:val="16"/>
              </w:rPr>
            </w:pPr>
            <w:ins w:id="7047" w:author="Huawei" w:date="2024-02-02T15:21:00Z">
              <w:r>
                <w:rPr>
                  <w:sz w:val="16"/>
                  <w:szCs w:val="16"/>
                </w:rPr>
                <w:t>Note 2:</w:t>
              </w:r>
              <w:r>
                <w:rPr>
                  <w:sz w:val="16"/>
                  <w:szCs w:val="16"/>
                </w:rPr>
                <w:tab/>
                <w:t xml:space="preserve">Interference from other cells and noise sources not specified in the test is assumed to be constant over subcarriers and time and shall be modelled </w:t>
              </w:r>
              <w:r>
                <w:rPr>
                  <w:sz w:val="16"/>
                  <w:szCs w:val="16"/>
                </w:rPr>
                <w:t>as AWGN of appropriate power for N</w:t>
              </w:r>
              <w:r>
                <w:rPr>
                  <w:sz w:val="16"/>
                  <w:szCs w:val="16"/>
                  <w:vertAlign w:val="subscript"/>
                </w:rPr>
                <w:t>oc</w:t>
              </w:r>
              <w:r>
                <w:rPr>
                  <w:sz w:val="16"/>
                  <w:szCs w:val="16"/>
                </w:rPr>
                <w:t xml:space="preserve"> to be fulfilled.</w:t>
              </w:r>
            </w:ins>
          </w:p>
          <w:p w:rsidR="00644FEB" w:rsidRDefault="00CF6C33">
            <w:pPr>
              <w:pStyle w:val="TAN"/>
              <w:rPr>
                <w:ins w:id="7048" w:author="Huawei" w:date="2024-02-02T15:21:00Z"/>
                <w:sz w:val="16"/>
                <w:szCs w:val="16"/>
              </w:rPr>
            </w:pPr>
            <w:ins w:id="7049" w:author="Huawei" w:date="2024-02-02T15:21:00Z">
              <w:r>
                <w:rPr>
                  <w:sz w:val="16"/>
                  <w:szCs w:val="16"/>
                </w:rPr>
                <w:t>Note 3:</w:t>
              </w:r>
              <w:r>
                <w:rPr>
                  <w:sz w:val="16"/>
                  <w:szCs w:val="16"/>
                </w:rPr>
                <w:tab/>
                <w:t>SS-RSRP and Io levels have been derived from other parameters for information purposes. They are not settable parameters themselves.</w:t>
              </w:r>
            </w:ins>
          </w:p>
          <w:p w:rsidR="00644FEB" w:rsidRDefault="00CF6C33">
            <w:pPr>
              <w:pStyle w:val="TAN"/>
              <w:rPr>
                <w:ins w:id="7050" w:author="Huawei" w:date="2024-02-02T15:21:00Z"/>
                <w:rFonts w:cs="v4.2.0"/>
                <w:sz w:val="16"/>
                <w:szCs w:val="16"/>
              </w:rPr>
            </w:pPr>
            <w:ins w:id="7051" w:author="Huawei" w:date="2024-02-02T15:21:00Z">
              <w:r>
                <w:rPr>
                  <w:sz w:val="16"/>
                  <w:szCs w:val="16"/>
                </w:rPr>
                <w:t>Note 4:</w:t>
              </w:r>
              <w:r>
                <w:rPr>
                  <w:sz w:val="16"/>
                  <w:szCs w:val="16"/>
                </w:rPr>
                <w:tab/>
                <w:t xml:space="preserve">For unpaired spectrum, a DL BWP is linked with an UL </w:t>
              </w:r>
              <w:r>
                <w:rPr>
                  <w:sz w:val="16"/>
                  <w:szCs w:val="16"/>
                </w:rPr>
                <w:t>BWP. DLBWP.0.1 is linked with ULBWP.0.1; DLBWP.1.1 is linked with ULBWP.1.1; as defined in clause 12 of TS 38.213 [3].</w:t>
              </w:r>
            </w:ins>
          </w:p>
        </w:tc>
      </w:tr>
    </w:tbl>
    <w:p w:rsidR="00644FEB" w:rsidRDefault="00644FEB">
      <w:pPr>
        <w:rPr>
          <w:ins w:id="7052" w:author="Huawei" w:date="2024-02-02T15:21:00Z"/>
          <w:snapToGrid w:val="0"/>
          <w:lang w:eastAsia="zh-CN"/>
        </w:rPr>
      </w:pPr>
    </w:p>
    <w:p w:rsidR="00644FEB" w:rsidRDefault="00CF6C33">
      <w:pPr>
        <w:pStyle w:val="5"/>
        <w:rPr>
          <w:ins w:id="7053" w:author="Huawei" w:date="2024-02-02T15:21:00Z"/>
        </w:rPr>
      </w:pPr>
      <w:ins w:id="7054" w:author="Huawei" w:date="2024-02-02T15:21:00Z">
        <w:r>
          <w:t>A.</w:t>
        </w:r>
      </w:ins>
      <w:ins w:id="7055" w:author="Huawei" w:date="2024-02-02T15:23:00Z">
        <w:r>
          <w:t>X1.Y1.Z4</w:t>
        </w:r>
      </w:ins>
      <w:ins w:id="7056" w:author="Huawei" w:date="2024-02-02T15:21:00Z">
        <w:r>
          <w:t>.1.2</w:t>
        </w:r>
        <w:r>
          <w:tab/>
          <w:t>Test Requirements</w:t>
        </w:r>
      </w:ins>
    </w:p>
    <w:p w:rsidR="00644FEB" w:rsidRDefault="00CF6C33">
      <w:pPr>
        <w:rPr>
          <w:ins w:id="7057" w:author="Huawei" w:date="2024-02-02T15:21:00Z"/>
          <w:lang w:eastAsia="zh-CN"/>
        </w:rPr>
      </w:pPr>
      <w:ins w:id="7058" w:author="Huawei" w:date="2024-02-02T15:21:00Z">
        <w:r>
          <w:rPr>
            <w:lang w:eastAsia="zh-CN"/>
          </w:rPr>
          <w:t xml:space="preserve">During T1, the UE shall be ready for the reception of uplink grant for </w:t>
        </w:r>
        <w:r>
          <w:rPr>
            <w:rFonts w:hint="eastAsia"/>
            <w:lang w:eastAsia="zh-CN"/>
          </w:rPr>
          <w:t xml:space="preserve">the </w:t>
        </w:r>
        <w:r>
          <w:rPr>
            <w:lang w:eastAsia="zh-CN"/>
          </w:rPr>
          <w:t xml:space="preserve">PCell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val="en-US" w:eastAsia="zh-CN"/>
                </w:rPr>
              </m:ctrlPr>
            </m:fPr>
            <m:num>
              <m:sSub>
                <m:sSubPr>
                  <m:ctrlPr>
                    <w:rPr>
                      <w:rFonts w:ascii="Cambria Math" w:hAnsi="Cambria Math"/>
                      <w:i/>
                      <w:color w:val="000000"/>
                      <w:lang w:val="en-US" w:eastAsia="zh-CN"/>
                    </w:rPr>
                  </m:ctrlPr>
                </m:sSubPr>
                <m:e>
                  <m:sSub>
                    <m:sSubPr>
                      <m:ctrlPr>
                        <w:rPr>
                          <w:rFonts w:ascii="Cambria Math" w:hAnsi="Cambria Math"/>
                          <w:i/>
                          <w:color w:val="000000"/>
                          <w:lang w:val="en-US" w:eastAsia="zh-CN"/>
                        </w:rPr>
                      </m:ctrlPr>
                    </m:sSubPr>
                    <m:e>
                      <m:r>
                        <w:rPr>
                          <w:rFonts w:ascii="Cambria Math" w:hAnsi="Cambria Math"/>
                          <w:color w:val="000000"/>
                          <w:lang w:val="en-US" w:eastAsia="zh-CN"/>
                        </w:rPr>
                        <m:t>T</m:t>
                      </m:r>
                    </m:e>
                    <m:sub>
                      <m:r>
                        <w:rPr>
                          <w:rFonts w:ascii="Cambria Math" w:hAnsi="Cambria Math"/>
                          <w:color w:val="000000"/>
                          <w:lang w:val="en-US" w:eastAsia="zh-CN"/>
                        </w:rPr>
                        <m:t>RRCprocessingDelay</m:t>
                      </m:r>
                    </m:sub>
                  </m:sSub>
                  <m:r>
                    <w:rPr>
                      <w:rFonts w:ascii="Cambria Math" w:hAnsi="Cambria Math"/>
                      <w:color w:val="000000"/>
                      <w:lang w:val="en-US" w:eastAsia="zh-CN"/>
                    </w:rPr>
                    <m:t>+</m:t>
                  </m:r>
                  <m:r>
                    <w:rPr>
                      <w:rFonts w:ascii="Cambria Math" w:hAnsi="Cambria Math"/>
                      <w:color w:val="000000"/>
                      <w:lang w:val="en-US" w:eastAsia="zh-CN"/>
                    </w:rPr>
                    <m:t>T</m:t>
                  </m:r>
                </m:e>
                <m:sub>
                  <m:r>
                    <w:rPr>
                      <w:rFonts w:ascii="Cambria Math" w:hAnsi="Cambria Math"/>
                      <w:color w:val="000000"/>
                      <w:lang w:val="en-US" w:eastAsia="zh-CN"/>
                    </w:rPr>
                    <m:t>CBWc</m:t>
                  </m:r>
                  <m:r>
                    <w:rPr>
                      <w:rFonts w:ascii="Cambria Math" w:hAnsi="Cambria Math"/>
                      <w:color w:val="000000"/>
                      <w:lang w:val="en-US" w:eastAsia="zh-CN"/>
                    </w:rPr>
                    <m:t>h</m:t>
                  </m:r>
                  <m:r>
                    <w:rPr>
                      <w:rFonts w:ascii="Cambria Math" w:hAnsi="Cambria Math"/>
                      <w:color w:val="000000"/>
                      <w:lang w:val="en-US" w:eastAsia="zh-CN"/>
                    </w:rPr>
                    <m:t>angeDelayRRC</m:t>
                  </m:r>
                </m:sub>
              </m:sSub>
            </m:num>
            <m:den>
              <m:r>
                <w:rPr>
                  <w:rFonts w:ascii="Cambria Math" w:hAnsi="Cambria Math"/>
                  <w:color w:val="000000"/>
                  <w:lang w:val="en-US" w:eastAsia="zh-CN"/>
                </w:rPr>
                <m:t>NR</m:t>
              </m:r>
              <m:r>
                <w:rPr>
                  <w:rFonts w:ascii="Cambria Math" w:hAnsi="Cambria Math"/>
                  <w:color w:val="000000"/>
                  <w:lang w:val="en-US" w:eastAsia="zh-CN"/>
                </w:rPr>
                <m:t xml:space="preserve"> </m:t>
              </m:r>
              <m:r>
                <w:rPr>
                  <w:rFonts w:ascii="Cambria Math" w:hAnsi="Cambria Math"/>
                  <w:color w:val="000000"/>
                  <w:lang w:val="en-US" w:eastAsia="zh-CN"/>
                </w:rPr>
                <m:t>Slot</m:t>
              </m:r>
              <m:r>
                <w:rPr>
                  <w:rFonts w:ascii="Cambria Math" w:hAnsi="Cambria Math"/>
                  <w:color w:val="000000"/>
                  <w:lang w:val="en-US" w:eastAsia="zh-CN"/>
                </w:rPr>
                <m:t xml:space="preserve"> </m:t>
              </m:r>
              <m:r>
                <w:rPr>
                  <w:rFonts w:ascii="Cambria Math" w:hAnsi="Cambria Math"/>
                  <w:color w:val="000000"/>
                  <w:lang w:val="en-US" w:eastAsia="zh-CN"/>
                </w:rPr>
                <m:t>lengt</m:t>
              </m:r>
              <m:r>
                <w:rPr>
                  <w:rFonts w:ascii="Cambria Math" w:hAnsi="Cambria Math"/>
                  <w:color w:val="000000"/>
                  <w:lang w:val="en-US" w:eastAsia="zh-CN"/>
                </w:rPr>
                <m:t>h</m:t>
              </m:r>
            </m:den>
          </m:f>
        </m:oMath>
        <w:r>
          <w:rPr>
            <w:lang w:eastAsia="zh-CN"/>
          </w:rPr>
          <w:t xml:space="preserve"> and </w:t>
        </w:r>
        <w:r>
          <w:t xml:space="preserve">starts to </w:t>
        </w:r>
        <w:r>
          <w:rPr>
            <w:lang w:eastAsia="zh-CN"/>
          </w:rPr>
          <w:t>report valid ACK/NACK for PCell from the first UL slot that occur</w:t>
        </w:r>
        <w:r>
          <w:rPr>
            <w:lang w:eastAsia="zh-CN"/>
          </w:rPr>
          <w:t>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m:t>
                  </m:r>
                  <m:r>
                    <w:rPr>
                      <w:rFonts w:ascii="Cambria Math" w:hAnsi="Cambria Math"/>
                      <w:color w:val="000000" w:themeColor="text1"/>
                      <w:lang w:val="en-US" w:eastAsia="zh-CN"/>
                    </w:rPr>
                    <m:t>T</m:t>
                  </m:r>
                </m:e>
                <m:sub>
                  <m:r>
                    <w:rPr>
                      <w:rFonts w:ascii="Cambria Math" w:hAnsi="Cambria Math"/>
                      <w:color w:val="000000" w:themeColor="text1"/>
                      <w:lang w:val="en-US" w:eastAsia="zh-CN"/>
                    </w:rPr>
                    <m:t>CBWc</m:t>
                  </m:r>
                  <m:r>
                    <w:rPr>
                      <w:rFonts w:ascii="Cambria Math" w:hAnsi="Cambria Math"/>
                      <w:color w:val="000000" w:themeColor="text1"/>
                      <w:lang w:val="en-US" w:eastAsia="zh-CN"/>
                    </w:rPr>
                    <m:t>h</m:t>
                  </m:r>
                  <m:r>
                    <w:rPr>
                      <w:rFonts w:ascii="Cambria Math" w:hAnsi="Cambria Math"/>
                      <w:color w:val="000000" w:themeColor="text1"/>
                      <w:lang w:val="en-US" w:eastAsia="zh-CN"/>
                    </w:rPr>
                    <m:t>angeDelayRRC</m:t>
                  </m:r>
                </m:sub>
              </m:sSub>
            </m:num>
            <m:den>
              <m:r>
                <w:rPr>
                  <w:rFonts w:ascii="Cambria Math" w:hAnsi="Cambria Math"/>
                  <w:color w:val="000000" w:themeColor="text1"/>
                  <w:lang w:val="en-US" w:eastAsia="zh-CN"/>
                </w:rPr>
                <m:t>NR</m:t>
              </m:r>
              <m:r>
                <w:rPr>
                  <w:rFonts w:ascii="Cambria Math" w:hAnsi="Cambria Math"/>
                  <w:color w:val="000000" w:themeColor="text1"/>
                  <w:lang w:val="en-US" w:eastAsia="zh-CN"/>
                </w:rPr>
                <m:t xml:space="preserve"> </m:t>
              </m:r>
              <m:r>
                <w:rPr>
                  <w:rFonts w:ascii="Cambria Math" w:hAnsi="Cambria Math"/>
                  <w:color w:val="000000" w:themeColor="text1"/>
                  <w:lang w:val="en-US" w:eastAsia="zh-CN"/>
                </w:rPr>
                <m:t>Slot</m:t>
              </m:r>
              <m:r>
                <w:rPr>
                  <w:rFonts w:ascii="Cambria Math" w:hAnsi="Cambria Math"/>
                  <w:color w:val="000000" w:themeColor="text1"/>
                  <w:lang w:val="en-US" w:eastAsia="zh-CN"/>
                </w:rPr>
                <m:t xml:space="preserve"> </m:t>
              </m:r>
              <m:r>
                <w:rPr>
                  <w:rFonts w:ascii="Cambria Math" w:hAnsi="Cambria Math"/>
                  <w:color w:val="000000" w:themeColor="text1"/>
                  <w:lang w:val="en-US" w:eastAsia="zh-CN"/>
                </w:rPr>
                <m:t>lengt</m:t>
              </m:r>
              <m:r>
                <w:rPr>
                  <w:rFonts w:ascii="Cambria Math" w:hAnsi="Cambria Math"/>
                  <w:color w:val="000000" w:themeColor="text1"/>
                  <w:lang w:val="en-US" w:eastAsia="zh-CN"/>
                </w:rPr>
                <m:t>h</m:t>
              </m:r>
            </m:den>
          </m:f>
          <m:r>
            <m:rPr>
              <m:sty m:val="p"/>
            </m:rPr>
            <w:rPr>
              <w:rFonts w:ascii="Cambria Math" w:hAnsi="Cambria Math" w:cs="MS Gothic"/>
              <w:lang w:val="en-US" w:eastAsia="zh-CN"/>
            </w:rPr>
            <m:t>+</m:t>
          </m:r>
          <m:r>
            <w:rPr>
              <w:rFonts w:ascii="Cambria Math" w:hAnsi="Cambria Math" w:cs="MS Gothic"/>
              <w:lang w:val="en-US" w:eastAsia="zh-CN"/>
            </w:rPr>
            <m:t>k</m:t>
          </m:r>
          <m:r>
            <m:rPr>
              <m:sty m:val="p"/>
            </m:rPr>
            <w:rPr>
              <w:rFonts w:ascii="Cambria Math" w:hAnsi="Cambria Math" w:cs="MS Gothic"/>
              <w:lang w:val="en-US" w:eastAsia="zh-CN"/>
            </w:rPr>
            <m:t>1</m:t>
          </m:r>
        </m:oMath>
        <w:r>
          <w:rPr>
            <w:lang w:eastAsia="zh-CN"/>
          </w:rPr>
          <w:t>.</w:t>
        </w:r>
      </w:ins>
    </w:p>
    <w:p w:rsidR="00644FEB" w:rsidRDefault="00CF6C33">
      <w:pPr>
        <w:jc w:val="both"/>
        <w:rPr>
          <w:ins w:id="7059" w:author="Huawei" w:date="2024-02-02T15:21:00Z"/>
          <w:lang w:eastAsia="zh-CN"/>
        </w:rPr>
      </w:pPr>
      <w:ins w:id="7060" w:author="Huawei" w:date="2024-02-02T15:21:00Z">
        <w:r>
          <w:rPr>
            <w:lang w:eastAsia="zh-CN"/>
          </w:rPr>
          <w:t xml:space="preserve">Where, </w:t>
        </w:r>
        <w:r>
          <w:rPr>
            <w:i/>
            <w:lang w:eastAsia="zh-CN"/>
          </w:rPr>
          <w:t>k1</w:t>
        </w:r>
        <w:r>
          <w:rPr>
            <w:lang w:eastAsia="zh-CN"/>
          </w:rPr>
          <w:t xml:space="preserve"> is the timing between DL data receiving and acknowledgement as specified in [7]. </w:t>
        </w:r>
      </w:ins>
    </w:p>
    <w:p w:rsidR="00644FEB" w:rsidRDefault="00CF6C33">
      <w:pPr>
        <w:rPr>
          <w:ins w:id="7061" w:author="Huawei" w:date="2024-02-02T15:21:00Z"/>
          <w:lang w:eastAsia="zh-CN"/>
        </w:rPr>
      </w:pPr>
      <w:ins w:id="7062" w:author="Huawei" w:date="2024-02-02T15:21:00Z">
        <w:r>
          <w:rPr>
            <w:lang w:eastAsia="zh-CN"/>
          </w:rPr>
          <w:t xml:space="preserve">All of the above test </w:t>
        </w:r>
        <w:r>
          <w:rPr>
            <w:lang w:eastAsia="zh-CN"/>
          </w:rPr>
          <w:t>requirements shall be fulfilled in order for the observed UE specific CBW change delay on the PCell to be counted as correct.</w:t>
        </w:r>
      </w:ins>
    </w:p>
    <w:p w:rsidR="00644FEB" w:rsidRDefault="00CF6C33">
      <w:pPr>
        <w:jc w:val="both"/>
        <w:rPr>
          <w:ins w:id="7063" w:author="Huawei" w:date="2024-02-02T15:21:00Z"/>
        </w:rPr>
      </w:pPr>
      <w:ins w:id="7064" w:author="Huawei" w:date="2024-02-02T15:21:00Z">
        <w:r>
          <w:t>The rate of correct events observed during repeated tests shall be at least 90%.</w:t>
        </w:r>
      </w:ins>
    </w:p>
    <w:p w:rsidR="00644FEB" w:rsidRDefault="00644FEB">
      <w:pPr>
        <w:jc w:val="both"/>
        <w:rPr>
          <w:ins w:id="7065" w:author="Huawei" w:date="2024-02-02T15:21:00Z"/>
        </w:rPr>
      </w:pPr>
    </w:p>
    <w:p w:rsidR="00644FEB" w:rsidRDefault="00644FEB">
      <w:pPr>
        <w:rPr>
          <w:ins w:id="7066" w:author="Huawei" w:date="2024-02-02T15:21:00Z"/>
          <w:highlight w:val="yellow"/>
          <w:lang w:eastAsia="zh-CN"/>
        </w:rPr>
      </w:pPr>
    </w:p>
    <w:p w:rsidR="00644FEB" w:rsidRDefault="00644FEB">
      <w:pPr>
        <w:pStyle w:val="30"/>
        <w:ind w:left="0" w:firstLine="0"/>
        <w:jc w:val="cente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4&gt;</w:t>
      </w:r>
    </w:p>
    <w:p w:rsidR="00644FEB" w:rsidRDefault="00644FEB">
      <w:pPr>
        <w:rPr>
          <w:lang w:eastAsia="zh-CN"/>
        </w:rPr>
      </w:pPr>
    </w:p>
    <w:p w:rsidR="00644FEB" w:rsidRDefault="00644FEB">
      <w:pPr>
        <w:rPr>
          <w:lang w:eastAsia="zh-CN"/>
        </w:rPr>
      </w:pPr>
    </w:p>
    <w:p w:rsidR="00644FEB" w:rsidRDefault="00644FEB">
      <w:pPr>
        <w:rPr>
          <w:lang w:eastAsia="zh-CN"/>
        </w:rP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&lt;Start of Change 5&gt;</w:t>
      </w:r>
    </w:p>
    <w:p w:rsidR="00644FEB" w:rsidRDefault="00CF6C33">
      <w:pPr>
        <w:pStyle w:val="30"/>
        <w:rPr>
          <w:ins w:id="7067" w:author="Huawei" w:date="2024-02-02T15:21:00Z"/>
          <w:lang w:eastAsia="zh-CN"/>
        </w:rPr>
      </w:pPr>
      <w:ins w:id="7068" w:author="Huawei" w:date="2024-02-02T15:21:00Z">
        <w:r>
          <w:t>A.</w:t>
        </w:r>
      </w:ins>
      <w:ins w:id="7069" w:author="Huawei" w:date="2024-02-02T15:23:00Z">
        <w:r>
          <w:t>X1.</w:t>
        </w:r>
        <w:r>
          <w:t>Y1.Z5</w:t>
        </w:r>
      </w:ins>
      <w:ins w:id="7070" w:author="Huawei" w:date="2024-02-02T15:21:00Z">
        <w:r>
          <w:tab/>
        </w:r>
        <w:r>
          <w:rPr>
            <w:rFonts w:hint="eastAsia"/>
          </w:rPr>
          <w:t>Pathloss reference signal switching delay</w:t>
        </w:r>
      </w:ins>
    </w:p>
    <w:p w:rsidR="00644FEB" w:rsidRDefault="00CF6C33">
      <w:pPr>
        <w:pStyle w:val="40"/>
        <w:rPr>
          <w:ins w:id="7071" w:author="Huawei" w:date="2024-02-02T15:21:00Z"/>
        </w:rPr>
      </w:pPr>
      <w:ins w:id="7072" w:author="Huawei" w:date="2024-02-02T15:21:00Z">
        <w:r>
          <w:t>A.</w:t>
        </w:r>
      </w:ins>
      <w:ins w:id="7073" w:author="Huawei" w:date="2024-02-02T15:23:00Z">
        <w:r>
          <w:t>X1.Y1.Z5</w:t>
        </w:r>
      </w:ins>
      <w:ins w:id="7074" w:author="Huawei" w:date="2024-02-02T15:21:00Z">
        <w:r>
          <w:t>.1</w:t>
        </w:r>
        <w:r>
          <w:rPr>
            <w:szCs w:val="24"/>
          </w:rPr>
          <w:tab/>
        </w:r>
        <w:r>
          <w:rPr>
            <w:rFonts w:hint="eastAsia"/>
            <w:szCs w:val="24"/>
          </w:rPr>
          <w:t>MAC-CE based pathloss reference signal switch delay</w:t>
        </w:r>
      </w:ins>
    </w:p>
    <w:p w:rsidR="00644FEB" w:rsidRDefault="00CF6C33">
      <w:pPr>
        <w:pStyle w:val="5"/>
        <w:rPr>
          <w:ins w:id="7075" w:author="Huawei" w:date="2024-02-02T15:21:00Z"/>
        </w:rPr>
      </w:pPr>
      <w:ins w:id="7076" w:author="Huawei" w:date="2024-02-02T15:21:00Z">
        <w:r>
          <w:t>A.</w:t>
        </w:r>
      </w:ins>
      <w:ins w:id="7077" w:author="Huawei" w:date="2024-02-02T15:23:00Z">
        <w:r>
          <w:t>X1.Y1.Z5</w:t>
        </w:r>
      </w:ins>
      <w:ins w:id="7078" w:author="Huawei" w:date="2024-02-02T15:21:00Z">
        <w:r>
          <w:t>.1.1</w:t>
        </w:r>
        <w:r>
          <w:tab/>
        </w:r>
        <w:r>
          <w:rPr>
            <w:rFonts w:hint="eastAsia"/>
          </w:rPr>
          <w:t>Test Purpose and Environment</w:t>
        </w:r>
      </w:ins>
    </w:p>
    <w:p w:rsidR="00644FEB" w:rsidRDefault="00CF6C33">
      <w:pPr>
        <w:jc w:val="both"/>
        <w:rPr>
          <w:ins w:id="7079" w:author="Huawei" w:date="2024-02-02T15:21:00Z"/>
          <w:szCs w:val="24"/>
        </w:rPr>
      </w:pPr>
      <w:ins w:id="7080" w:author="Huawei" w:date="2024-02-02T15:21:00Z">
        <w:r>
          <w:t xml:space="preserve">The purpose of this test is to verify the </w:t>
        </w:r>
        <w:r>
          <w:rPr>
            <w:rFonts w:hint="eastAsia"/>
            <w:szCs w:val="24"/>
          </w:rPr>
          <w:t>MAC-CE based pathloss reference signal</w:t>
        </w:r>
        <w:r>
          <w:t xml:space="preserve"> switch delay requirement defined in clause </w:t>
        </w:r>
        <w:r>
          <w:rPr>
            <w:highlight w:val="yellow"/>
          </w:rPr>
          <w:t>8.</w:t>
        </w:r>
        <w:r>
          <w:rPr>
            <w:rFonts w:hint="eastAsia"/>
            <w:highlight w:val="yellow"/>
            <w:lang w:val="en-US" w:eastAsia="zh-CN"/>
          </w:rPr>
          <w:t>14</w:t>
        </w:r>
        <w:r>
          <w:rPr>
            <w:highlight w:val="yellow"/>
            <w:lang w:val="en-US" w:eastAsia="zh-CN"/>
          </w:rPr>
          <w:t>D</w:t>
        </w:r>
        <w:r>
          <w:rPr>
            <w:highlight w:val="yellow"/>
          </w:rPr>
          <w:t>.</w:t>
        </w:r>
      </w:ins>
    </w:p>
    <w:p w:rsidR="00644FEB" w:rsidRDefault="00CF6C33">
      <w:pPr>
        <w:jc w:val="both"/>
        <w:rPr>
          <w:ins w:id="7081" w:author="Huawei" w:date="2024-02-02T15:21:00Z"/>
        </w:rPr>
      </w:pPr>
      <w:ins w:id="7082" w:author="Huawei" w:date="2024-02-02T15:21:00Z">
        <w:r>
          <w:rPr>
            <w:rFonts w:hint="eastAsia"/>
            <w:lang w:eastAsia="zh-CN"/>
          </w:rPr>
          <w:t>The</w:t>
        </w:r>
        <w:r>
          <w:t xml:space="preserve"> </w:t>
        </w:r>
        <w:r>
          <w:rPr>
            <w:rFonts w:hint="eastAsia"/>
            <w:lang w:eastAsia="zh-CN"/>
          </w:rPr>
          <w:t>s</w:t>
        </w:r>
        <w:r>
          <w:t>upported test configurations are shown in Table A.</w:t>
        </w:r>
      </w:ins>
      <w:ins w:id="7083" w:author="Huawei" w:date="2024-02-02T15:23:00Z">
        <w:r>
          <w:rPr>
            <w:rFonts w:eastAsia="MS Mincho"/>
            <w:bCs/>
          </w:rPr>
          <w:t>X1.Y1.Z5</w:t>
        </w:r>
      </w:ins>
      <w:ins w:id="7084" w:author="Huawei" w:date="2024-02-02T15:21:00Z">
        <w:r>
          <w:rPr>
            <w:rFonts w:eastAsia="MS Mincho"/>
            <w:bCs/>
          </w:rPr>
          <w:t>.1.</w:t>
        </w:r>
        <w:r>
          <w:t>1-1.</w:t>
        </w:r>
        <w:r>
          <w:rPr>
            <w:rFonts w:hint="eastAsia"/>
            <w:lang w:eastAsia="zh-CN"/>
          </w:rPr>
          <w:t xml:space="preserve"> </w:t>
        </w:r>
        <w:r>
          <w:t xml:space="preserve">The test scenario comprises of </w:t>
        </w:r>
        <w:r>
          <w:rPr>
            <w:lang w:eastAsia="zh-CN"/>
          </w:rPr>
          <w:t>one</w:t>
        </w:r>
        <w:r>
          <w:t xml:space="preserve"> cell (Cell 1) as given in Table A.</w:t>
        </w:r>
      </w:ins>
      <w:ins w:id="7085" w:author="Huawei" w:date="2024-02-02T15:23:00Z">
        <w:r>
          <w:rPr>
            <w:rFonts w:eastAsia="MS Mincho"/>
            <w:bCs/>
          </w:rPr>
          <w:t>X1.Y1.Z5</w:t>
        </w:r>
      </w:ins>
      <w:ins w:id="7086" w:author="Huawei" w:date="2024-02-02T15:21:00Z">
        <w:r>
          <w:rPr>
            <w:rFonts w:eastAsia="MS Mincho"/>
            <w:bCs/>
          </w:rPr>
          <w:t>.1.</w:t>
        </w:r>
        <w:r>
          <w:rPr>
            <w:rFonts w:hint="eastAsia"/>
            <w:bCs/>
            <w:lang w:val="en-US" w:eastAsia="zh-CN"/>
          </w:rPr>
          <w:t>1</w:t>
        </w:r>
        <w:r>
          <w:t>-2. Cell-specific parameters of the cell are specifie</w:t>
        </w:r>
        <w:r>
          <w:t>d in Table A.</w:t>
        </w:r>
      </w:ins>
      <w:ins w:id="7087" w:author="Huawei" w:date="2024-02-02T15:23:00Z">
        <w:r>
          <w:rPr>
            <w:rFonts w:eastAsia="MS Mincho"/>
            <w:bCs/>
          </w:rPr>
          <w:t>X1.Y1.Z5</w:t>
        </w:r>
      </w:ins>
      <w:ins w:id="7088" w:author="Huawei" w:date="2024-02-02T15:21:00Z">
        <w:r>
          <w:rPr>
            <w:rFonts w:eastAsia="MS Mincho"/>
            <w:bCs/>
          </w:rPr>
          <w:t>.1</w:t>
        </w:r>
        <w:r>
          <w:t>.1-3 below.</w:t>
        </w:r>
      </w:ins>
    </w:p>
    <w:p w:rsidR="00644FEB" w:rsidRDefault="00CF6C33">
      <w:pPr>
        <w:jc w:val="both"/>
        <w:rPr>
          <w:ins w:id="7089" w:author="Huawei" w:date="2024-02-02T15:21:00Z"/>
          <w:lang w:val="en-US" w:eastAsia="zh-CN"/>
        </w:rPr>
      </w:pPr>
      <w:ins w:id="7090" w:author="Huawei" w:date="2024-02-02T15:21:00Z">
        <w:r>
          <w:t xml:space="preserve">The test consists of </w:t>
        </w:r>
        <w:r>
          <w:rPr>
            <w:rFonts w:hint="eastAsia"/>
            <w:lang w:val="en-US" w:eastAsia="zh-CN"/>
          </w:rPr>
          <w:t>3</w:t>
        </w:r>
        <w:r>
          <w:t xml:space="preserve"> successive time periods, with duration of T1</w:t>
        </w:r>
        <w:r>
          <w:rPr>
            <w:rFonts w:hint="eastAsia"/>
            <w:lang w:val="en-US" w:eastAsia="zh-CN"/>
          </w:rPr>
          <w:t>,</w:t>
        </w:r>
        <w:r>
          <w:t xml:space="preserve"> T2</w:t>
        </w:r>
        <w:r>
          <w:rPr>
            <w:rFonts w:hint="eastAsia"/>
            <w:lang w:val="en-US" w:eastAsia="zh-CN"/>
          </w:rPr>
          <w:t xml:space="preserve"> and T3</w:t>
        </w:r>
        <w:r>
          <w:t>,</w:t>
        </w:r>
        <w:r>
          <w:rPr>
            <w:rFonts w:hint="eastAsia"/>
            <w:lang w:val="en-US" w:eastAsia="zh-CN"/>
          </w:rPr>
          <w:t xml:space="preserve"> </w:t>
        </w:r>
        <w:r>
          <w:t>respectively.</w:t>
        </w:r>
      </w:ins>
    </w:p>
    <w:p w:rsidR="00644FEB" w:rsidRDefault="00CF6C33">
      <w:pPr>
        <w:jc w:val="both"/>
        <w:rPr>
          <w:ins w:id="7091" w:author="Huawei" w:date="2024-02-02T15:21:00Z"/>
        </w:rPr>
      </w:pPr>
      <w:ins w:id="7092" w:author="Huawei" w:date="2024-02-02T15:21:00Z">
        <w:r>
          <w:t xml:space="preserve">Prior to the start of the time duration T1, </w:t>
        </w:r>
      </w:ins>
    </w:p>
    <w:p w:rsidR="00644FEB" w:rsidRDefault="00CF6C33">
      <w:pPr>
        <w:ind w:left="568" w:hanging="284"/>
        <w:rPr>
          <w:ins w:id="7093" w:author="Huawei" w:date="2024-02-02T15:21:00Z"/>
        </w:rPr>
      </w:pPr>
      <w:ins w:id="7094" w:author="Huawei" w:date="2024-02-02T15:21:00Z">
        <w:r>
          <w:t>-</w:t>
        </w:r>
        <w:r>
          <w:tab/>
          <w:t>UE is connected to Cell 1 on radio channel 1.</w:t>
        </w:r>
      </w:ins>
    </w:p>
    <w:p w:rsidR="00644FEB" w:rsidRDefault="00CF6C33">
      <w:pPr>
        <w:ind w:left="568" w:hanging="284"/>
        <w:rPr>
          <w:ins w:id="7095" w:author="Huawei" w:date="2024-02-02T15:21:00Z"/>
          <w:lang w:val="en-US" w:eastAsia="zh-CN"/>
        </w:rPr>
      </w:pPr>
      <w:ins w:id="7096" w:author="Huawei" w:date="2024-02-02T15:21:00Z">
        <w:r>
          <w:t>-</w:t>
        </w:r>
        <w:r>
          <w:tab/>
          <w:t xml:space="preserve">UE shall be fully synchronized </w:t>
        </w:r>
        <w:r>
          <w:t>to</w:t>
        </w:r>
        <w:r>
          <w:rPr>
            <w:rFonts w:hint="eastAsia"/>
            <w:lang w:val="en-US" w:eastAsia="zh-CN"/>
          </w:rPr>
          <w:t xml:space="preserve"> SSB #0.</w:t>
        </w:r>
      </w:ins>
    </w:p>
    <w:p w:rsidR="00644FEB" w:rsidRDefault="00CF6C33">
      <w:pPr>
        <w:jc w:val="both"/>
        <w:rPr>
          <w:ins w:id="7097" w:author="Huawei" w:date="2024-02-02T15:21:00Z"/>
          <w:lang w:val="en-US" w:eastAsia="zh-CN"/>
        </w:rPr>
      </w:pPr>
      <w:ins w:id="7098" w:author="Huawei" w:date="2024-02-02T15:21:00Z">
        <w:r>
          <w:rPr>
            <w:rFonts w:hint="eastAsia"/>
            <w:lang w:val="en-US" w:eastAsia="zh-CN"/>
          </w:rPr>
          <w:t>During T1,</w:t>
        </w:r>
      </w:ins>
    </w:p>
    <w:p w:rsidR="00644FEB" w:rsidRDefault="00CF6C33">
      <w:pPr>
        <w:ind w:left="568" w:hanging="284"/>
        <w:rPr>
          <w:ins w:id="7099" w:author="Huawei" w:date="2024-02-02T15:21:00Z"/>
          <w:lang w:val="en-US" w:eastAsia="zh-CN"/>
        </w:rPr>
      </w:pPr>
      <w:ins w:id="7100" w:author="Huawei" w:date="2024-02-02T15:21:00Z">
        <w:r>
          <w:t>-</w:t>
        </w:r>
        <w:r>
          <w:tab/>
        </w:r>
        <w:r>
          <w:rPr>
            <w:rFonts w:hint="eastAsia"/>
            <w:lang w:val="en-US" w:eastAsia="zh-CN"/>
          </w:rPr>
          <w:t>The UE shall track SSB #1 so that SSB #1 as a pathloss reference signal is known to the UE.</w:t>
        </w:r>
      </w:ins>
    </w:p>
    <w:p w:rsidR="00644FEB" w:rsidRDefault="00CF6C33">
      <w:pPr>
        <w:pStyle w:val="B10"/>
        <w:ind w:left="0" w:firstLine="0"/>
        <w:rPr>
          <w:ins w:id="7101" w:author="Huawei" w:date="2024-02-02T15:21:00Z"/>
          <w:lang w:val="en-US" w:eastAsia="zh-CN"/>
        </w:rPr>
      </w:pPr>
      <w:ins w:id="7102" w:author="Huawei" w:date="2024-02-02T15:21:00Z">
        <w:r>
          <w:rPr>
            <w:lang w:eastAsia="zh-CN"/>
          </w:rPr>
          <w:t>Time period T</w:t>
        </w:r>
        <w:r>
          <w:rPr>
            <w:lang w:val="en-US" w:eastAsia="zh-CN"/>
          </w:rPr>
          <w:t>2</w:t>
        </w:r>
        <w:r>
          <w:rPr>
            <w:lang w:eastAsia="zh-CN"/>
          </w:rPr>
          <w:t xml:space="preserve"> starts when the UE</w:t>
        </w:r>
        <w:r>
          <w:rPr>
            <w:lang w:val="en-US" w:eastAsia="zh-CN"/>
          </w:rPr>
          <w:t xml:space="preserve"> is</w:t>
        </w:r>
        <w:r>
          <w:t xml:space="preserve"> configur</w:t>
        </w:r>
        <w:r>
          <w:rPr>
            <w:lang w:val="en-US" w:eastAsia="zh-CN"/>
          </w:rPr>
          <w:t>ed</w:t>
        </w:r>
        <w:r>
          <w:t xml:space="preserve"> of the power headroom reporting functionality by upper layers</w:t>
        </w:r>
        <w:r>
          <w:rPr>
            <w:rFonts w:hint="eastAsia"/>
            <w:lang w:val="en-US" w:eastAsia="zh-CN"/>
          </w:rPr>
          <w:t xml:space="preserve"> by </w:t>
        </w:r>
        <w:r>
          <w:rPr>
            <w:lang w:eastAsia="zh-CN"/>
          </w:rPr>
          <w:t>the test equipment</w:t>
        </w:r>
        <w:r>
          <w:rPr>
            <w:rFonts w:hint="eastAsia"/>
            <w:lang w:val="en-US" w:eastAsia="zh-CN"/>
          </w:rPr>
          <w:t xml:space="preserve"> and the UE shall transmit a PHR during T2.</w:t>
        </w:r>
      </w:ins>
    </w:p>
    <w:p w:rsidR="00644FEB" w:rsidRDefault="00CF6C33">
      <w:pPr>
        <w:jc w:val="both"/>
        <w:rPr>
          <w:ins w:id="7103" w:author="Huawei" w:date="2024-02-02T15:21:00Z"/>
          <w:lang w:val="en-US" w:eastAsia="zh-CN"/>
        </w:rPr>
      </w:pPr>
      <w:ins w:id="7104" w:author="Huawei" w:date="2024-02-02T15:21:00Z">
        <w:r>
          <w:t>During T</w:t>
        </w:r>
        <w:r>
          <w:rPr>
            <w:rFonts w:hint="eastAsia"/>
            <w:lang w:val="en-US" w:eastAsia="zh-CN"/>
          </w:rPr>
          <w:t>2</w:t>
        </w:r>
        <w:r>
          <w:t>,</w:t>
        </w:r>
      </w:ins>
    </w:p>
    <w:p w:rsidR="00644FEB" w:rsidRDefault="00CF6C33">
      <w:pPr>
        <w:ind w:left="568" w:hanging="284"/>
        <w:rPr>
          <w:ins w:id="7105" w:author="Huawei" w:date="2024-02-02T15:21:00Z"/>
        </w:rPr>
      </w:pPr>
      <w:ins w:id="7106" w:author="Huawei" w:date="2024-02-02T15:21:00Z">
        <w:r>
          <w:t>-</w:t>
        </w:r>
        <w:r>
          <w:tab/>
          <w:t xml:space="preserve">UE is configured with a </w:t>
        </w:r>
        <w:r>
          <w:rPr>
            <w:i/>
            <w:lang w:eastAsia="ko-KR"/>
          </w:rPr>
          <w:t>phr-ProhibitTimer</w:t>
        </w:r>
        <w:r>
          <w:rPr>
            <w:lang w:eastAsia="zh-CN"/>
          </w:rPr>
          <w:t xml:space="preserve"> timer value for Cell</w:t>
        </w:r>
        <w:r>
          <w:rPr>
            <w:rFonts w:hint="eastAsia"/>
            <w:lang w:val="en-US" w:eastAsia="zh-CN"/>
          </w:rPr>
          <w:t xml:space="preserve"> </w:t>
        </w:r>
        <w:r>
          <w:rPr>
            <w:lang w:eastAsia="zh-CN"/>
          </w:rPr>
          <w:t>1</w:t>
        </w:r>
        <w:r>
          <w:t xml:space="preserve">. </w:t>
        </w:r>
      </w:ins>
    </w:p>
    <w:p w:rsidR="00644FEB" w:rsidRDefault="00CF6C33">
      <w:pPr>
        <w:ind w:left="568" w:hanging="284"/>
        <w:rPr>
          <w:ins w:id="7107" w:author="Huawei" w:date="2024-02-02T15:21:00Z"/>
          <w:lang w:val="en-US" w:eastAsia="zh-CN"/>
        </w:rPr>
      </w:pPr>
      <w:ins w:id="7108" w:author="Huawei" w:date="2024-02-02T15:21:00Z">
        <w:r>
          <w:t>-</w:t>
        </w:r>
        <w:r>
          <w:tab/>
          <w:t xml:space="preserve">UE is configured with a </w:t>
        </w:r>
        <w:r>
          <w:rPr>
            <w:i/>
            <w:iCs/>
          </w:rPr>
          <w:t>phr-Tx-PowerFactorChange</w:t>
        </w:r>
        <w:r>
          <w:rPr>
            <w:lang w:eastAsia="zh-CN"/>
          </w:rPr>
          <w:t xml:space="preserve"> value for Cell</w:t>
        </w:r>
        <w:r>
          <w:rPr>
            <w:rFonts w:hint="eastAsia"/>
            <w:lang w:val="en-US" w:eastAsia="zh-CN"/>
          </w:rPr>
          <w:t xml:space="preserve"> </w:t>
        </w:r>
        <w:r>
          <w:rPr>
            <w:lang w:eastAsia="zh-CN"/>
          </w:rPr>
          <w:t>1</w:t>
        </w:r>
        <w:r>
          <w:t xml:space="preserve">. </w:t>
        </w:r>
      </w:ins>
    </w:p>
    <w:p w:rsidR="00644FEB" w:rsidRDefault="00CF6C33">
      <w:pPr>
        <w:jc w:val="both"/>
        <w:rPr>
          <w:ins w:id="7109" w:author="Huawei" w:date="2024-02-02T15:21:00Z"/>
        </w:rPr>
      </w:pPr>
      <w:ins w:id="7110" w:author="Huawei" w:date="2024-02-02T15:21:00Z">
        <w:r>
          <w:t>During T</w:t>
        </w:r>
        <w:r>
          <w:rPr>
            <w:rFonts w:hint="eastAsia"/>
            <w:lang w:val="en-US" w:eastAsia="zh-CN"/>
          </w:rPr>
          <w:t>3</w:t>
        </w:r>
        <w:r>
          <w:t>,</w:t>
        </w:r>
      </w:ins>
    </w:p>
    <w:p w:rsidR="00644FEB" w:rsidRDefault="00CF6C33">
      <w:pPr>
        <w:pStyle w:val="B10"/>
        <w:rPr>
          <w:ins w:id="7111" w:author="Huawei" w:date="2024-02-02T15:21:00Z"/>
          <w:lang w:eastAsia="zh-CN"/>
        </w:rPr>
      </w:pPr>
      <w:ins w:id="7112" w:author="Huawei" w:date="2024-02-02T15:21:00Z">
        <w:r>
          <w:rPr>
            <w:lang w:eastAsia="zh-CN"/>
          </w:rPr>
          <w:tab/>
          <w:t>Time period T</w:t>
        </w:r>
        <w:r>
          <w:rPr>
            <w:rFonts w:hint="eastAsia"/>
            <w:lang w:val="en-US" w:eastAsia="zh-CN"/>
          </w:rPr>
          <w:t>3</w:t>
        </w:r>
        <w:r>
          <w:rPr>
            <w:lang w:eastAsia="zh-CN"/>
          </w:rPr>
          <w:t xml:space="preserve"> starts when a PDSCH carrying MAC-CE</w:t>
        </w:r>
        <w:r>
          <w:rPr>
            <w:lang w:eastAsia="zh-CN"/>
          </w:rPr>
          <w:t xml:space="preserve"> activation for </w:t>
        </w:r>
        <w:r>
          <w:rPr>
            <w:rFonts w:hint="eastAsia"/>
            <w:lang w:val="en-US" w:eastAsia="zh-CN"/>
          </w:rPr>
          <w:t>pathloss reference signal</w:t>
        </w:r>
        <w:r>
          <w:rPr>
            <w:lang w:eastAsia="zh-CN"/>
          </w:rPr>
          <w:t xml:space="preserve"> switch, sent from the test equipment to the UE</w:t>
        </w:r>
        <w:r>
          <w:rPr>
            <w:rFonts w:hint="eastAsia"/>
            <w:lang w:val="en-US" w:eastAsia="zh-CN"/>
          </w:rPr>
          <w:t xml:space="preserve"> to swicth the pathloss reference signal from SSB 0 to SSB 1</w:t>
        </w:r>
        <w:r>
          <w:rPr>
            <w:lang w:eastAsia="zh-CN"/>
          </w:rPr>
          <w:t xml:space="preserve">, is received at the UE side in Cell1’s slot # denoted </w:t>
        </w:r>
        <w:r>
          <w:rPr>
            <w:i/>
            <w:lang w:eastAsia="zh-CN"/>
          </w:rPr>
          <w:t>i</w:t>
        </w:r>
        <w:r>
          <w:rPr>
            <w:lang w:eastAsia="zh-CN"/>
          </w:rPr>
          <w:t xml:space="preserve">. The UE shall switch its </w:t>
        </w:r>
        <w:r>
          <w:rPr>
            <w:rFonts w:hint="eastAsia"/>
            <w:lang w:val="en-US" w:eastAsia="zh-CN"/>
          </w:rPr>
          <w:t xml:space="preserve">pathloss reference signal </w:t>
        </w:r>
        <w:r>
          <w:rPr>
            <w:rFonts w:hint="eastAsia"/>
            <w:lang w:val="en-US" w:eastAsia="zh-CN"/>
          </w:rPr>
          <w:t>to the target one and send PHR</w:t>
        </w:r>
        <w:r>
          <w:rPr>
            <w:lang w:eastAsia="zh-CN"/>
          </w:rPr>
          <w:t>.</w:t>
        </w:r>
      </w:ins>
    </w:p>
    <w:p w:rsidR="00644FEB" w:rsidRDefault="00CF6C33">
      <w:pPr>
        <w:pStyle w:val="B10"/>
        <w:rPr>
          <w:ins w:id="7113" w:author="Huawei" w:date="2024-02-02T15:21:00Z"/>
          <w:lang w:eastAsia="zh-CN"/>
        </w:rPr>
      </w:pPr>
      <w:ins w:id="7114" w:author="Huawei" w:date="2024-02-02T15:21:00Z">
        <w:r>
          <w:rPr>
            <w:lang w:eastAsia="zh-CN"/>
          </w:rPr>
          <w:tab/>
          <w:t xml:space="preserve">The UE shall be able to apply the target pathloss reference signal of the serving cell on which pathloss reference signal switch occurs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m:t>
                  </m:r>
                  <m:r>
                    <w:rPr>
                      <w:rFonts w:ascii="Cambria Math" w:hAnsi="Cambria Math"/>
                    </w:rPr>
                    <m:t>o</m:t>
                  </m:r>
                  <m:r>
                    <w:rPr>
                      <w:rFonts w:ascii="Cambria Math" w:hAnsi="Cambria Math"/>
                    </w:rPr>
                    <m:t>t</m:t>
                  </m:r>
                  <m:r>
                    <m:rPr>
                      <m:sty m:val="p"/>
                    </m:rPr>
                    <w:rPr>
                      <w:rFonts w:ascii="Cambria Math" w:hAnsi="Cambria Math"/>
                    </w:rPr>
                    <m:t xml:space="preserve"> </m:t>
                  </m:r>
                  <m:r>
                    <w:rPr>
                      <w:rFonts w:ascii="Cambria Math" w:hAnsi="Cambria Math"/>
                    </w:rPr>
                    <m:t>lengt</m:t>
                  </m:r>
                  <m:r>
                    <w:rPr>
                      <w:rFonts w:ascii="Cambria Math" w:hAnsi="Cambria Math"/>
                    </w:rPr>
                    <m:t>h</m:t>
                  </m:r>
                </m:den>
              </m:f>
            </m:e>
          </m:d>
        </m:oMath>
        <w:r>
          <w:rPr>
            <w:lang w:eastAsia="zh-CN"/>
          </w:rPr>
          <w:t xml:space="preserve"> as defined in clause 8.14.  The UE shall be able to apply old pathloss reference signals until the slot </w:t>
        </w:r>
        <w:r>
          <w:rPr>
            <w:i/>
            <w:iCs/>
            <w:lang w:val="en-US" w:eastAsia="zh-CN"/>
          </w:rPr>
          <w:t>i</w:t>
        </w:r>
        <w:r>
          <w:rPr>
            <w:i/>
            <w:iCs/>
            <w:lang w:eastAsia="zh-CN"/>
          </w:rPr>
          <w:t xml:space="preserve"> </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as defined in clause 8.14.</w:t>
        </w:r>
      </w:ins>
    </w:p>
    <w:p w:rsidR="00644FEB" w:rsidRDefault="00CF6C33">
      <w:pPr>
        <w:pStyle w:val="B10"/>
        <w:ind w:left="0" w:firstLine="0"/>
        <w:rPr>
          <w:ins w:id="7115" w:author="CMCC-shiyuan-0228" w:date="2024-02-29T21:54:00Z"/>
          <w:lang w:eastAsia="zh-CN"/>
        </w:rPr>
      </w:pPr>
      <w:ins w:id="7116" w:author="Huawei" w:date="2024-02-02T15:21:00Z">
        <w:r>
          <w:rPr>
            <w:lang w:eastAsia="zh-CN"/>
          </w:rPr>
          <w:t xml:space="preserve">The test equipment verifies the </w:t>
        </w:r>
        <w:r>
          <w:rPr>
            <w:rFonts w:hint="eastAsia"/>
            <w:lang w:val="en-US" w:eastAsia="zh-CN"/>
          </w:rPr>
          <w:t>pathloss RS</w:t>
        </w:r>
        <w:r>
          <w:rPr>
            <w:lang w:eastAsia="zh-CN"/>
          </w:rPr>
          <w:t xml:space="preserve"> switch time by counting the slots from the time when the </w:t>
        </w:r>
        <w:r>
          <w:rPr>
            <w:rFonts w:hint="eastAsia"/>
            <w:lang w:val="en-US" w:eastAsia="zh-CN"/>
          </w:rPr>
          <w:t>pathloss RS</w:t>
        </w:r>
        <w:r>
          <w:rPr>
            <w:lang w:eastAsia="zh-CN"/>
          </w:rPr>
          <w:t xml:space="preserve"> switch command is </w:t>
        </w:r>
        <w:r>
          <w:rPr>
            <w:rFonts w:hint="eastAsia"/>
            <w:lang w:val="en-US" w:eastAsia="zh-CN"/>
          </w:rPr>
          <w:t>transmitt</w:t>
        </w:r>
        <w:r>
          <w:rPr>
            <w:lang w:eastAsia="zh-CN"/>
          </w:rPr>
          <w:t>ed till a</w:t>
        </w:r>
        <w:r>
          <w:rPr>
            <w:rFonts w:hint="eastAsia"/>
            <w:lang w:val="en-US" w:eastAsia="zh-CN"/>
          </w:rPr>
          <w:t xml:space="preserve"> PHR</w:t>
        </w:r>
        <w:r>
          <w:rPr>
            <w:lang w:eastAsia="zh-CN"/>
          </w:rPr>
          <w:t xml:space="preserve"> is received</w:t>
        </w:r>
        <w:r>
          <w:rPr>
            <w:rFonts w:hint="eastAsia"/>
            <w:lang w:val="en-US" w:eastAsia="zh-CN"/>
          </w:rPr>
          <w:t xml:space="preserve"> during T3</w:t>
        </w:r>
        <w:r>
          <w:rPr>
            <w:lang w:eastAsia="zh-CN"/>
          </w:rPr>
          <w:t>.</w:t>
        </w:r>
      </w:ins>
    </w:p>
    <w:p w:rsidR="00644FEB" w:rsidRDefault="00CF6C33">
      <w:pPr>
        <w:rPr>
          <w:ins w:id="7117" w:author="CMCC-shiyuan-0228" w:date="2024-02-29T21:54:00Z"/>
          <w:lang w:val="en-US" w:eastAsia="zh-CN"/>
        </w:rPr>
      </w:pPr>
      <w:ins w:id="7118" w:author="CMCC-shiyuan-0228" w:date="2024-02-29T21:54:00Z">
        <w:r>
          <w:rPr>
            <w:rFonts w:hint="eastAsia"/>
            <w:lang w:val="en-US" w:eastAsia="zh-CN"/>
          </w:rPr>
          <w:t>UE positioning and UE speed are set by AT command. UE speed is 0km/h, UE specific positioning is emulated by test system.</w:t>
        </w:r>
      </w:ins>
    </w:p>
    <w:p w:rsidR="00644FEB" w:rsidRDefault="00CF6C33">
      <w:pPr>
        <w:rPr>
          <w:ins w:id="7119" w:author="CMCC-shiyuan-0228" w:date="2024-02-29T21:54:00Z"/>
          <w:lang w:val="en-US" w:eastAsia="zh-CN"/>
        </w:rPr>
      </w:pPr>
      <w:ins w:id="7120" w:author="CMCC-shiyuan-0228" w:date="2024-02-29T21:54:00Z">
        <w:r>
          <w:rPr>
            <w:rFonts w:eastAsia="等线" w:hint="eastAsia"/>
            <w:lang w:val="en-US" w:eastAsia="zh-CN"/>
          </w:rPr>
          <w:t xml:space="preserve">The </w:t>
        </w:r>
        <w:r>
          <w:rPr>
            <w:rFonts w:eastAsia="宋体" w:hint="eastAsia"/>
            <w:lang w:val="en-US" w:eastAsia="zh-CN"/>
          </w:rPr>
          <w:t>specific gNB reference location is emulated by test system.</w:t>
        </w:r>
      </w:ins>
    </w:p>
    <w:p w:rsidR="00644FEB" w:rsidRDefault="00644FEB">
      <w:pPr>
        <w:pStyle w:val="B10"/>
        <w:ind w:left="0" w:firstLine="0"/>
        <w:rPr>
          <w:ins w:id="7121" w:author="Huawei" w:date="2024-02-02T15:21:00Z"/>
          <w:lang w:eastAsia="zh-CN"/>
        </w:rPr>
      </w:pPr>
    </w:p>
    <w:p w:rsidR="00644FEB" w:rsidRDefault="00CF6C33">
      <w:pPr>
        <w:pStyle w:val="TH"/>
        <w:rPr>
          <w:ins w:id="7122" w:author="Huawei" w:date="2024-02-02T15:21:00Z"/>
        </w:rPr>
      </w:pPr>
      <w:ins w:id="7123" w:author="Huawei" w:date="2024-02-02T15:21:00Z">
        <w:r>
          <w:t>Table A.</w:t>
        </w:r>
      </w:ins>
      <w:ins w:id="7124" w:author="Huawei" w:date="2024-02-02T15:23:00Z">
        <w:r>
          <w:t>X1.Y1.Z5</w:t>
        </w:r>
      </w:ins>
      <w:ins w:id="7125" w:author="Huawei" w:date="2024-02-02T15:21:00Z">
        <w:r>
          <w:t xml:space="preserve">.1.1-1: </w:t>
        </w:r>
        <w:r>
          <w:rPr>
            <w:rFonts w:hint="eastAsia"/>
            <w:szCs w:val="24"/>
          </w:rPr>
          <w:t>MAC-CE based pathloss reference signal</w:t>
        </w:r>
        <w:r>
          <w:t xml:space="preserve">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44FEB">
        <w:trPr>
          <w:ins w:id="7126" w:author="Huawei" w:date="2024-02-02T15:21:00Z"/>
        </w:trPr>
        <w:tc>
          <w:tcPr>
            <w:tcW w:w="2330" w:type="dxa"/>
            <w:shd w:val="clear" w:color="auto" w:fill="auto"/>
          </w:tcPr>
          <w:p w:rsidR="00644FEB" w:rsidRDefault="00CF6C33">
            <w:pPr>
              <w:pStyle w:val="TAH"/>
              <w:rPr>
                <w:ins w:id="7127" w:author="Huawei" w:date="2024-02-02T15:21:00Z"/>
              </w:rPr>
            </w:pPr>
            <w:ins w:id="7128" w:author="Huawei" w:date="2024-02-02T15:21:00Z">
              <w:r>
                <w:t>Config</w:t>
              </w:r>
            </w:ins>
          </w:p>
        </w:tc>
        <w:tc>
          <w:tcPr>
            <w:tcW w:w="7299" w:type="dxa"/>
            <w:shd w:val="clear" w:color="auto" w:fill="auto"/>
          </w:tcPr>
          <w:p w:rsidR="00644FEB" w:rsidRDefault="00CF6C33">
            <w:pPr>
              <w:pStyle w:val="TAH"/>
              <w:rPr>
                <w:ins w:id="7129" w:author="Huawei" w:date="2024-02-02T15:21:00Z"/>
              </w:rPr>
            </w:pPr>
            <w:ins w:id="7130" w:author="Huawei" w:date="2024-02-02T15:21:00Z">
              <w:r>
                <w:t>Description</w:t>
              </w:r>
            </w:ins>
          </w:p>
        </w:tc>
      </w:tr>
      <w:tr w:rsidR="00644FEB">
        <w:trPr>
          <w:ins w:id="7131" w:author="Huawei" w:date="2024-02-02T15:21:00Z"/>
        </w:trPr>
        <w:tc>
          <w:tcPr>
            <w:tcW w:w="2330" w:type="dxa"/>
            <w:shd w:val="clear" w:color="auto" w:fill="auto"/>
          </w:tcPr>
          <w:p w:rsidR="00644FEB" w:rsidRDefault="00CF6C33">
            <w:pPr>
              <w:pStyle w:val="TAL"/>
              <w:rPr>
                <w:ins w:id="7132" w:author="Huawei" w:date="2024-02-02T15:21:00Z"/>
              </w:rPr>
            </w:pPr>
            <w:ins w:id="7133" w:author="Huawei" w:date="2024-02-02T15:21:00Z">
              <w:r>
                <w:t>1</w:t>
              </w:r>
            </w:ins>
          </w:p>
        </w:tc>
        <w:tc>
          <w:tcPr>
            <w:tcW w:w="7299" w:type="dxa"/>
            <w:shd w:val="clear" w:color="auto" w:fill="auto"/>
          </w:tcPr>
          <w:p w:rsidR="00644FEB" w:rsidRDefault="00CF6C33">
            <w:pPr>
              <w:pStyle w:val="TAL"/>
              <w:rPr>
                <w:ins w:id="7134" w:author="Huawei" w:date="2024-02-02T15:21:00Z"/>
              </w:rPr>
            </w:pPr>
            <w:ins w:id="7135" w:author="Huawei" w:date="2024-02-02T15:21:00Z">
              <w:r>
                <w:t>NR 15 kHz SSB SCS, 10 MHz bandwidth, FDD duplex mode</w:t>
              </w:r>
            </w:ins>
          </w:p>
        </w:tc>
      </w:tr>
      <w:tr w:rsidR="00644FEB">
        <w:trPr>
          <w:ins w:id="7136" w:author="Huawei" w:date="2024-02-02T15:21:00Z"/>
        </w:trPr>
        <w:tc>
          <w:tcPr>
            <w:tcW w:w="2330" w:type="dxa"/>
            <w:shd w:val="clear" w:color="auto" w:fill="auto"/>
          </w:tcPr>
          <w:p w:rsidR="00644FEB" w:rsidRDefault="00CF6C33">
            <w:pPr>
              <w:pStyle w:val="TAL"/>
              <w:rPr>
                <w:ins w:id="7137" w:author="Huawei" w:date="2024-02-02T15:21:00Z"/>
              </w:rPr>
            </w:pPr>
            <w:ins w:id="7138" w:author="Huawei" w:date="2024-02-02T15:21:00Z">
              <w:r>
                <w:t>2</w:t>
              </w:r>
            </w:ins>
          </w:p>
        </w:tc>
        <w:tc>
          <w:tcPr>
            <w:tcW w:w="7299" w:type="dxa"/>
            <w:shd w:val="clear" w:color="auto" w:fill="auto"/>
          </w:tcPr>
          <w:p w:rsidR="00644FEB" w:rsidRDefault="00CF6C33">
            <w:pPr>
              <w:pStyle w:val="TAL"/>
              <w:rPr>
                <w:ins w:id="7139" w:author="Huawei" w:date="2024-02-02T15:21:00Z"/>
              </w:rPr>
            </w:pPr>
            <w:ins w:id="7140" w:author="Huawei" w:date="2024-02-02T15:21:00Z">
              <w:r>
                <w:t>NR 15 kHz SSB</w:t>
              </w:r>
              <w:r>
                <w:t xml:space="preserve"> SCS, 10 MHz bandwidth, TDD duplex mode</w:t>
              </w:r>
            </w:ins>
          </w:p>
        </w:tc>
      </w:tr>
      <w:tr w:rsidR="00644FEB">
        <w:trPr>
          <w:ins w:id="7141" w:author="Huawei" w:date="2024-02-02T15:21:00Z"/>
        </w:trPr>
        <w:tc>
          <w:tcPr>
            <w:tcW w:w="2330" w:type="dxa"/>
            <w:shd w:val="clear" w:color="auto" w:fill="auto"/>
          </w:tcPr>
          <w:p w:rsidR="00644FEB" w:rsidRDefault="00CF6C33">
            <w:pPr>
              <w:pStyle w:val="TAL"/>
              <w:rPr>
                <w:ins w:id="7142" w:author="Huawei" w:date="2024-02-02T15:21:00Z"/>
              </w:rPr>
            </w:pPr>
            <w:ins w:id="7143" w:author="Huawei" w:date="2024-02-02T15:21:00Z">
              <w:r>
                <w:t>3</w:t>
              </w:r>
            </w:ins>
          </w:p>
        </w:tc>
        <w:tc>
          <w:tcPr>
            <w:tcW w:w="7299" w:type="dxa"/>
            <w:shd w:val="clear" w:color="auto" w:fill="auto"/>
          </w:tcPr>
          <w:p w:rsidR="00644FEB" w:rsidRDefault="00CF6C33">
            <w:pPr>
              <w:pStyle w:val="TAL"/>
              <w:rPr>
                <w:ins w:id="7144" w:author="Huawei" w:date="2024-02-02T15:21:00Z"/>
              </w:rPr>
            </w:pPr>
            <w:ins w:id="7145" w:author="Huawei" w:date="2024-02-02T15:21:00Z">
              <w:r>
                <w:t>NR 30 kHz SSB SCS, 40 MHz bandwidth, TDD duplex mode</w:t>
              </w:r>
            </w:ins>
          </w:p>
        </w:tc>
      </w:tr>
      <w:tr w:rsidR="00644FEB">
        <w:trPr>
          <w:ins w:id="7146" w:author="Huawei" w:date="2024-02-02T15:21:00Z"/>
        </w:trPr>
        <w:tc>
          <w:tcPr>
            <w:tcW w:w="9629" w:type="dxa"/>
            <w:gridSpan w:val="2"/>
            <w:shd w:val="clear" w:color="auto" w:fill="auto"/>
          </w:tcPr>
          <w:p w:rsidR="00644FEB" w:rsidRDefault="00CF6C33">
            <w:pPr>
              <w:pStyle w:val="TAN"/>
              <w:ind w:left="0" w:firstLine="0"/>
              <w:rPr>
                <w:ins w:id="7147" w:author="Huawei" w:date="2024-02-02T15:21:00Z"/>
              </w:rPr>
            </w:pPr>
            <w:ins w:id="7148" w:author="Huawei" w:date="2024-02-02T15:21:00Z">
              <w:r>
                <w:t>Note 1:</w:t>
              </w:r>
              <w:r>
                <w:tab/>
                <w:t>The UE is only required to be tested in one of the supported test configurations.</w:t>
              </w:r>
            </w:ins>
          </w:p>
        </w:tc>
      </w:tr>
    </w:tbl>
    <w:p w:rsidR="00644FEB" w:rsidRDefault="00644FEB">
      <w:pPr>
        <w:rPr>
          <w:ins w:id="7149" w:author="Huawei" w:date="2024-02-02T15:21:00Z"/>
          <w:lang w:eastAsia="zh-CN"/>
        </w:rPr>
      </w:pPr>
    </w:p>
    <w:p w:rsidR="00644FEB" w:rsidRDefault="00CF6C33">
      <w:pPr>
        <w:pStyle w:val="TH"/>
        <w:rPr>
          <w:ins w:id="7150" w:author="Huawei" w:date="2024-02-02T15:21:00Z"/>
        </w:rPr>
      </w:pPr>
      <w:ins w:id="7151" w:author="Huawei" w:date="2024-02-02T15:21:00Z">
        <w:r>
          <w:t>Table A.</w:t>
        </w:r>
      </w:ins>
      <w:ins w:id="7152" w:author="Huawei" w:date="2024-02-02T15:23:00Z">
        <w:r>
          <w:t>X1.Y1.Z5</w:t>
        </w:r>
      </w:ins>
      <w:ins w:id="7153" w:author="Huawei" w:date="2024-02-02T15:21:00Z">
        <w:r>
          <w:t xml:space="preserve">.1.1-2: General test parameters for </w:t>
        </w:r>
        <w:r>
          <w:rPr>
            <w:rFonts w:hint="eastAsia"/>
            <w:szCs w:val="24"/>
          </w:rPr>
          <w:t xml:space="preserve">MAC-CE based </w:t>
        </w:r>
        <w:r>
          <w:rPr>
            <w:rFonts w:hint="eastAsia"/>
            <w:szCs w:val="24"/>
          </w:rPr>
          <w:t>pathloss reference signal switch</w:t>
        </w:r>
        <w:r>
          <w:t xml:space="preserve"> in SA</w:t>
        </w:r>
      </w:ins>
    </w:p>
    <w:tbl>
      <w:tblPr>
        <w:tblW w:w="44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1"/>
        <w:gridCol w:w="1552"/>
        <w:gridCol w:w="784"/>
        <w:gridCol w:w="2249"/>
        <w:gridCol w:w="2249"/>
      </w:tblGrid>
      <w:tr w:rsidR="00644FEB">
        <w:trPr>
          <w:jc w:val="center"/>
          <w:ins w:id="7154" w:author="Huawei" w:date="2024-02-02T15:21:00Z"/>
        </w:trPr>
        <w:tc>
          <w:tcPr>
            <w:tcW w:w="2010" w:type="pct"/>
            <w:gridSpan w:val="2"/>
            <w:shd w:val="clear" w:color="auto" w:fill="auto"/>
          </w:tcPr>
          <w:p w:rsidR="00644FEB" w:rsidRDefault="00CF6C33">
            <w:pPr>
              <w:pStyle w:val="TAH"/>
              <w:rPr>
                <w:ins w:id="7155" w:author="Huawei" w:date="2024-02-02T15:21:00Z"/>
              </w:rPr>
            </w:pPr>
            <w:ins w:id="7156" w:author="Huawei" w:date="2024-02-02T15:21:00Z">
              <w:r>
                <w:t>Parameter</w:t>
              </w:r>
            </w:ins>
          </w:p>
        </w:tc>
        <w:tc>
          <w:tcPr>
            <w:tcW w:w="444" w:type="pct"/>
            <w:shd w:val="clear" w:color="auto" w:fill="auto"/>
          </w:tcPr>
          <w:p w:rsidR="00644FEB" w:rsidRDefault="00CF6C33">
            <w:pPr>
              <w:pStyle w:val="TAH"/>
              <w:rPr>
                <w:ins w:id="7157" w:author="Huawei" w:date="2024-02-02T15:21:00Z"/>
              </w:rPr>
            </w:pPr>
            <w:ins w:id="7158" w:author="Huawei" w:date="2024-02-02T15:21:00Z">
              <w:r>
                <w:t>Unit</w:t>
              </w:r>
            </w:ins>
          </w:p>
        </w:tc>
        <w:tc>
          <w:tcPr>
            <w:tcW w:w="1272" w:type="pct"/>
            <w:shd w:val="clear" w:color="auto" w:fill="auto"/>
          </w:tcPr>
          <w:p w:rsidR="00644FEB" w:rsidRDefault="00CF6C33">
            <w:pPr>
              <w:pStyle w:val="TAH"/>
              <w:rPr>
                <w:ins w:id="7159" w:author="Huawei" w:date="2024-02-02T15:21:00Z"/>
              </w:rPr>
            </w:pPr>
            <w:ins w:id="7160" w:author="Huawei" w:date="2024-02-02T15:21:00Z">
              <w:r>
                <w:t>Value</w:t>
              </w:r>
            </w:ins>
          </w:p>
        </w:tc>
        <w:tc>
          <w:tcPr>
            <w:tcW w:w="1272" w:type="pct"/>
            <w:shd w:val="clear" w:color="auto" w:fill="auto"/>
          </w:tcPr>
          <w:p w:rsidR="00644FEB" w:rsidRDefault="00CF6C33">
            <w:pPr>
              <w:pStyle w:val="TAH"/>
              <w:rPr>
                <w:ins w:id="7161" w:author="Huawei" w:date="2024-02-02T15:21:00Z"/>
              </w:rPr>
            </w:pPr>
            <w:ins w:id="7162" w:author="Huawei" w:date="2024-02-02T15:21:00Z">
              <w:r>
                <w:rPr>
                  <w:rFonts w:cs="Arial"/>
                  <w:lang w:eastAsia="ko-KR"/>
                </w:rPr>
                <w:t>Comment</w:t>
              </w:r>
            </w:ins>
          </w:p>
        </w:tc>
      </w:tr>
      <w:tr w:rsidR="00644FEB">
        <w:trPr>
          <w:trHeight w:val="164"/>
          <w:jc w:val="center"/>
          <w:ins w:id="7163" w:author="Huawei" w:date="2024-02-02T15:21:00Z"/>
        </w:trPr>
        <w:tc>
          <w:tcPr>
            <w:tcW w:w="2010" w:type="pct"/>
            <w:gridSpan w:val="2"/>
            <w:shd w:val="clear" w:color="auto" w:fill="auto"/>
          </w:tcPr>
          <w:p w:rsidR="00644FEB" w:rsidRDefault="00CF6C33">
            <w:pPr>
              <w:pStyle w:val="TAL"/>
              <w:rPr>
                <w:ins w:id="7164" w:author="Huawei" w:date="2024-02-02T15:21:00Z"/>
              </w:rPr>
            </w:pPr>
            <w:ins w:id="7165" w:author="Huawei" w:date="2024-02-02T15:21:00Z">
              <w:r>
                <w:t>Active PCell</w:t>
              </w:r>
            </w:ins>
          </w:p>
        </w:tc>
        <w:tc>
          <w:tcPr>
            <w:tcW w:w="444" w:type="pct"/>
            <w:shd w:val="clear" w:color="auto" w:fill="auto"/>
          </w:tcPr>
          <w:p w:rsidR="00644FEB" w:rsidRDefault="00644FEB">
            <w:pPr>
              <w:pStyle w:val="TAC"/>
              <w:rPr>
                <w:ins w:id="7166" w:author="Huawei" w:date="2024-02-02T15:21:00Z"/>
              </w:rPr>
            </w:pPr>
          </w:p>
        </w:tc>
        <w:tc>
          <w:tcPr>
            <w:tcW w:w="1272" w:type="pct"/>
          </w:tcPr>
          <w:p w:rsidR="00644FEB" w:rsidRDefault="00CF6C33">
            <w:pPr>
              <w:pStyle w:val="TAC"/>
              <w:rPr>
                <w:ins w:id="7167" w:author="Huawei" w:date="2024-02-02T15:21:00Z"/>
              </w:rPr>
            </w:pPr>
            <w:ins w:id="7168" w:author="Huawei" w:date="2024-02-02T15:21:00Z">
              <w:r>
                <w:t>Cell 1</w:t>
              </w:r>
            </w:ins>
          </w:p>
        </w:tc>
        <w:tc>
          <w:tcPr>
            <w:tcW w:w="1272" w:type="pct"/>
          </w:tcPr>
          <w:p w:rsidR="00644FEB" w:rsidRDefault="00644FEB">
            <w:pPr>
              <w:pStyle w:val="TAC"/>
              <w:rPr>
                <w:ins w:id="7169" w:author="Huawei" w:date="2024-02-02T15:21:00Z"/>
              </w:rPr>
            </w:pPr>
          </w:p>
        </w:tc>
      </w:tr>
      <w:tr w:rsidR="00644FEB">
        <w:trPr>
          <w:trHeight w:val="62"/>
          <w:jc w:val="center"/>
          <w:ins w:id="7170" w:author="Huawei" w:date="2024-02-02T15:21:00Z"/>
        </w:trPr>
        <w:tc>
          <w:tcPr>
            <w:tcW w:w="2010" w:type="pct"/>
            <w:gridSpan w:val="2"/>
            <w:shd w:val="clear" w:color="auto" w:fill="auto"/>
          </w:tcPr>
          <w:p w:rsidR="00644FEB" w:rsidRDefault="00CF6C33">
            <w:pPr>
              <w:pStyle w:val="TAL"/>
              <w:rPr>
                <w:ins w:id="7171" w:author="Huawei" w:date="2024-02-02T15:21:00Z"/>
                <w:lang w:val="it-IT"/>
              </w:rPr>
            </w:pPr>
            <w:ins w:id="7172" w:author="Huawei" w:date="2024-02-02T15:21:00Z">
              <w:r>
                <w:rPr>
                  <w:lang w:val="it-IT"/>
                </w:rPr>
                <w:t>RF Channel Number</w:t>
              </w:r>
            </w:ins>
          </w:p>
        </w:tc>
        <w:tc>
          <w:tcPr>
            <w:tcW w:w="444" w:type="pct"/>
            <w:shd w:val="clear" w:color="auto" w:fill="auto"/>
          </w:tcPr>
          <w:p w:rsidR="00644FEB" w:rsidRDefault="00644FEB">
            <w:pPr>
              <w:pStyle w:val="TAC"/>
              <w:rPr>
                <w:ins w:id="7173" w:author="Huawei" w:date="2024-02-02T15:21:00Z"/>
                <w:lang w:val="it-IT"/>
              </w:rPr>
            </w:pPr>
          </w:p>
        </w:tc>
        <w:tc>
          <w:tcPr>
            <w:tcW w:w="1272" w:type="pct"/>
          </w:tcPr>
          <w:p w:rsidR="00644FEB" w:rsidRDefault="00CF6C33">
            <w:pPr>
              <w:pStyle w:val="TAC"/>
              <w:rPr>
                <w:ins w:id="7174" w:author="Huawei" w:date="2024-02-02T15:21:00Z"/>
              </w:rPr>
            </w:pPr>
            <w:ins w:id="7175" w:author="Huawei" w:date="2024-02-02T15:21:00Z">
              <w:r>
                <w:t>1</w:t>
              </w:r>
            </w:ins>
          </w:p>
        </w:tc>
        <w:tc>
          <w:tcPr>
            <w:tcW w:w="1272" w:type="pct"/>
          </w:tcPr>
          <w:p w:rsidR="00644FEB" w:rsidRDefault="00644FEB">
            <w:pPr>
              <w:pStyle w:val="TAC"/>
              <w:rPr>
                <w:ins w:id="7176" w:author="Huawei" w:date="2024-02-02T15:21:00Z"/>
              </w:rPr>
            </w:pPr>
          </w:p>
        </w:tc>
      </w:tr>
      <w:tr w:rsidR="00644FEB">
        <w:trPr>
          <w:trHeight w:val="93"/>
          <w:jc w:val="center"/>
          <w:ins w:id="7177" w:author="Huawei" w:date="2024-02-02T15:21:00Z"/>
        </w:trPr>
        <w:tc>
          <w:tcPr>
            <w:tcW w:w="1132" w:type="pct"/>
            <w:vMerge w:val="restart"/>
            <w:shd w:val="clear" w:color="auto" w:fill="auto"/>
          </w:tcPr>
          <w:p w:rsidR="00644FEB" w:rsidRDefault="00CF6C33">
            <w:pPr>
              <w:pStyle w:val="TAL"/>
              <w:rPr>
                <w:ins w:id="7178" w:author="Huawei" w:date="2024-02-02T15:21:00Z"/>
                <w:lang w:val="it-IT"/>
              </w:rPr>
            </w:pPr>
            <w:ins w:id="7179" w:author="Huawei" w:date="2024-02-02T15:21:00Z">
              <w:r>
                <w:rPr>
                  <w:lang w:val="it-IT"/>
                </w:rPr>
                <w:t>Duplex mode</w:t>
              </w:r>
            </w:ins>
          </w:p>
        </w:tc>
        <w:tc>
          <w:tcPr>
            <w:tcW w:w="877" w:type="pct"/>
            <w:shd w:val="clear" w:color="auto" w:fill="auto"/>
          </w:tcPr>
          <w:p w:rsidR="00644FEB" w:rsidRDefault="00CF6C33">
            <w:pPr>
              <w:pStyle w:val="TAL"/>
              <w:rPr>
                <w:ins w:id="7180" w:author="Huawei" w:date="2024-02-02T15:21:00Z"/>
                <w:lang w:val="it-IT"/>
              </w:rPr>
            </w:pPr>
            <w:ins w:id="7181" w:author="Huawei" w:date="2024-02-02T15:21:00Z">
              <w:r>
                <w:rPr>
                  <w:lang w:val="it-IT"/>
                </w:rPr>
                <w:t>Config 1</w:t>
              </w:r>
            </w:ins>
          </w:p>
        </w:tc>
        <w:tc>
          <w:tcPr>
            <w:tcW w:w="444" w:type="pct"/>
            <w:shd w:val="clear" w:color="auto" w:fill="auto"/>
          </w:tcPr>
          <w:p w:rsidR="00644FEB" w:rsidRDefault="00644FEB">
            <w:pPr>
              <w:pStyle w:val="TAC"/>
              <w:rPr>
                <w:ins w:id="7182" w:author="Huawei" w:date="2024-02-02T15:21:00Z"/>
                <w:lang w:val="it-IT"/>
              </w:rPr>
            </w:pPr>
          </w:p>
        </w:tc>
        <w:tc>
          <w:tcPr>
            <w:tcW w:w="1272" w:type="pct"/>
          </w:tcPr>
          <w:p w:rsidR="00644FEB" w:rsidRDefault="00CF6C33">
            <w:pPr>
              <w:pStyle w:val="TAC"/>
              <w:rPr>
                <w:ins w:id="7183" w:author="Huawei" w:date="2024-02-02T15:21:00Z"/>
              </w:rPr>
            </w:pPr>
            <w:ins w:id="7184" w:author="Huawei" w:date="2024-02-02T15:21:00Z">
              <w:r>
                <w:t>FDD</w:t>
              </w:r>
            </w:ins>
          </w:p>
        </w:tc>
        <w:tc>
          <w:tcPr>
            <w:tcW w:w="1272" w:type="pct"/>
          </w:tcPr>
          <w:p w:rsidR="00644FEB" w:rsidRDefault="00644FEB">
            <w:pPr>
              <w:pStyle w:val="TAC"/>
              <w:rPr>
                <w:ins w:id="7185" w:author="Huawei" w:date="2024-02-02T15:21:00Z"/>
              </w:rPr>
            </w:pPr>
          </w:p>
        </w:tc>
      </w:tr>
      <w:tr w:rsidR="00644FEB">
        <w:trPr>
          <w:trHeight w:val="92"/>
          <w:jc w:val="center"/>
          <w:ins w:id="7186" w:author="Huawei" w:date="2024-02-02T15:21:00Z"/>
        </w:trPr>
        <w:tc>
          <w:tcPr>
            <w:tcW w:w="1132" w:type="pct"/>
            <w:vMerge/>
            <w:shd w:val="clear" w:color="auto" w:fill="auto"/>
          </w:tcPr>
          <w:p w:rsidR="00644FEB" w:rsidRDefault="00644FEB">
            <w:pPr>
              <w:pStyle w:val="TAL"/>
              <w:rPr>
                <w:ins w:id="7187" w:author="Huawei" w:date="2024-02-02T15:21:00Z"/>
                <w:lang w:val="it-IT"/>
              </w:rPr>
            </w:pPr>
          </w:p>
        </w:tc>
        <w:tc>
          <w:tcPr>
            <w:tcW w:w="877" w:type="pct"/>
            <w:shd w:val="clear" w:color="auto" w:fill="auto"/>
          </w:tcPr>
          <w:p w:rsidR="00644FEB" w:rsidRDefault="00CF6C33">
            <w:pPr>
              <w:pStyle w:val="TAL"/>
              <w:rPr>
                <w:ins w:id="7188" w:author="Huawei" w:date="2024-02-02T15:21:00Z"/>
                <w:lang w:val="it-IT"/>
              </w:rPr>
            </w:pPr>
            <w:ins w:id="7189" w:author="Huawei" w:date="2024-02-02T15:21:00Z">
              <w:r>
                <w:rPr>
                  <w:lang w:val="it-IT"/>
                </w:rPr>
                <w:t>Config 2, 3</w:t>
              </w:r>
            </w:ins>
          </w:p>
        </w:tc>
        <w:tc>
          <w:tcPr>
            <w:tcW w:w="444" w:type="pct"/>
            <w:shd w:val="clear" w:color="auto" w:fill="auto"/>
          </w:tcPr>
          <w:p w:rsidR="00644FEB" w:rsidRDefault="00644FEB">
            <w:pPr>
              <w:pStyle w:val="TAC"/>
              <w:rPr>
                <w:ins w:id="7190" w:author="Huawei" w:date="2024-02-02T15:21:00Z"/>
                <w:lang w:val="it-IT"/>
              </w:rPr>
            </w:pPr>
          </w:p>
        </w:tc>
        <w:tc>
          <w:tcPr>
            <w:tcW w:w="1272" w:type="pct"/>
          </w:tcPr>
          <w:p w:rsidR="00644FEB" w:rsidRDefault="00CF6C33">
            <w:pPr>
              <w:pStyle w:val="TAC"/>
              <w:rPr>
                <w:ins w:id="7191" w:author="Huawei" w:date="2024-02-02T15:21:00Z"/>
              </w:rPr>
            </w:pPr>
            <w:ins w:id="7192" w:author="Huawei" w:date="2024-02-02T15:21:00Z">
              <w:r>
                <w:t>TDD</w:t>
              </w:r>
            </w:ins>
          </w:p>
        </w:tc>
        <w:tc>
          <w:tcPr>
            <w:tcW w:w="1272" w:type="pct"/>
          </w:tcPr>
          <w:p w:rsidR="00644FEB" w:rsidRDefault="00644FEB">
            <w:pPr>
              <w:pStyle w:val="TAC"/>
              <w:rPr>
                <w:ins w:id="7193" w:author="Huawei" w:date="2024-02-02T15:21:00Z"/>
              </w:rPr>
            </w:pPr>
          </w:p>
        </w:tc>
      </w:tr>
      <w:tr w:rsidR="00644FEB">
        <w:trPr>
          <w:trHeight w:val="92"/>
          <w:jc w:val="center"/>
          <w:ins w:id="7194" w:author="Huawei" w:date="2024-02-02T15:21:00Z"/>
        </w:trPr>
        <w:tc>
          <w:tcPr>
            <w:tcW w:w="1132" w:type="pct"/>
            <w:shd w:val="clear" w:color="auto" w:fill="auto"/>
            <w:vAlign w:val="center"/>
          </w:tcPr>
          <w:p w:rsidR="00644FEB" w:rsidRDefault="00CF6C33">
            <w:pPr>
              <w:pStyle w:val="TAL"/>
              <w:rPr>
                <w:ins w:id="7195" w:author="Huawei" w:date="2024-02-02T15:21:00Z"/>
                <w:lang w:val="it-IT"/>
              </w:rPr>
            </w:pPr>
            <w:ins w:id="7196" w:author="Huawei" w:date="2024-02-02T15:21:00Z">
              <w:r>
                <w:rPr>
                  <w:rFonts w:cs="Arial"/>
                  <w:bCs/>
                </w:rPr>
                <w:t>DL initial BWP configuration</w:t>
              </w:r>
            </w:ins>
          </w:p>
        </w:tc>
        <w:tc>
          <w:tcPr>
            <w:tcW w:w="877" w:type="pct"/>
            <w:shd w:val="clear" w:color="auto" w:fill="auto"/>
          </w:tcPr>
          <w:p w:rsidR="00644FEB" w:rsidRDefault="00CF6C33">
            <w:pPr>
              <w:pStyle w:val="TAL"/>
              <w:rPr>
                <w:ins w:id="7197" w:author="Huawei" w:date="2024-02-02T15:21:00Z"/>
                <w:lang w:val="it-IT"/>
              </w:rPr>
            </w:pPr>
            <w:ins w:id="7198" w:author="Huawei" w:date="2024-02-02T15:21:00Z">
              <w:r>
                <w:rPr>
                  <w:lang w:val="it-IT"/>
                </w:rPr>
                <w:t>Config</w:t>
              </w:r>
              <w:r>
                <w:rPr>
                  <w:rFonts w:asciiTheme="minorEastAsia" w:hAnsiTheme="minorEastAsia"/>
                  <w:lang w:val="it-IT" w:eastAsia="zh-TW"/>
                </w:rPr>
                <w:t xml:space="preserve"> </w:t>
              </w:r>
              <w:r>
                <w:rPr>
                  <w:lang w:val="it-IT"/>
                </w:rPr>
                <w:t>1, 2, 3</w:t>
              </w:r>
            </w:ins>
          </w:p>
        </w:tc>
        <w:tc>
          <w:tcPr>
            <w:tcW w:w="444" w:type="pct"/>
            <w:shd w:val="clear" w:color="auto" w:fill="auto"/>
          </w:tcPr>
          <w:p w:rsidR="00644FEB" w:rsidRDefault="00644FEB">
            <w:pPr>
              <w:pStyle w:val="TAC"/>
              <w:rPr>
                <w:ins w:id="7199" w:author="Huawei" w:date="2024-02-02T15:21:00Z"/>
                <w:lang w:val="it-IT"/>
              </w:rPr>
            </w:pPr>
          </w:p>
        </w:tc>
        <w:tc>
          <w:tcPr>
            <w:tcW w:w="1272" w:type="pct"/>
            <w:vAlign w:val="center"/>
          </w:tcPr>
          <w:p w:rsidR="00644FEB" w:rsidRDefault="00CF6C33">
            <w:pPr>
              <w:pStyle w:val="TAC"/>
              <w:rPr>
                <w:ins w:id="7200" w:author="Huawei" w:date="2024-02-02T15:21:00Z"/>
                <w:rFonts w:cs="Arial"/>
                <w:szCs w:val="16"/>
              </w:rPr>
            </w:pPr>
            <w:ins w:id="7201" w:author="Huawei" w:date="2024-02-02T15:21:00Z">
              <w:r>
                <w:rPr>
                  <w:rFonts w:cs="Arial"/>
                  <w:szCs w:val="16"/>
                </w:rPr>
                <w:t>DLBWP.0.1</w:t>
              </w:r>
            </w:ins>
          </w:p>
        </w:tc>
        <w:tc>
          <w:tcPr>
            <w:tcW w:w="1272" w:type="pct"/>
            <w:vAlign w:val="center"/>
          </w:tcPr>
          <w:p w:rsidR="00644FEB" w:rsidRDefault="00644FEB">
            <w:pPr>
              <w:pStyle w:val="TAC"/>
              <w:rPr>
                <w:ins w:id="7202" w:author="Huawei" w:date="2024-02-02T15:21:00Z"/>
                <w:rFonts w:cs="Arial"/>
                <w:szCs w:val="16"/>
              </w:rPr>
            </w:pPr>
          </w:p>
        </w:tc>
      </w:tr>
      <w:tr w:rsidR="00644FEB">
        <w:trPr>
          <w:trHeight w:val="92"/>
          <w:jc w:val="center"/>
          <w:ins w:id="7203" w:author="Huawei" w:date="2024-02-02T15:21:00Z"/>
        </w:trPr>
        <w:tc>
          <w:tcPr>
            <w:tcW w:w="1132" w:type="pct"/>
            <w:shd w:val="clear" w:color="auto" w:fill="auto"/>
            <w:vAlign w:val="center"/>
          </w:tcPr>
          <w:p w:rsidR="00644FEB" w:rsidRDefault="00CF6C33">
            <w:pPr>
              <w:pStyle w:val="TAL"/>
              <w:rPr>
                <w:ins w:id="7204" w:author="Huawei" w:date="2024-02-02T15:21:00Z"/>
                <w:lang w:val="it-IT"/>
              </w:rPr>
            </w:pPr>
            <w:ins w:id="7205" w:author="Huawei" w:date="2024-02-02T15:21:00Z">
              <w:r>
                <w:rPr>
                  <w:rFonts w:cs="Arial"/>
                  <w:bCs/>
                </w:rPr>
                <w:t>DL dedicated BWP configuration</w:t>
              </w:r>
            </w:ins>
          </w:p>
        </w:tc>
        <w:tc>
          <w:tcPr>
            <w:tcW w:w="877" w:type="pct"/>
            <w:shd w:val="clear" w:color="auto" w:fill="auto"/>
          </w:tcPr>
          <w:p w:rsidR="00644FEB" w:rsidRDefault="00CF6C33">
            <w:pPr>
              <w:pStyle w:val="TAL"/>
              <w:rPr>
                <w:ins w:id="7206" w:author="Huawei" w:date="2024-02-02T15:21:00Z"/>
                <w:lang w:val="it-IT"/>
              </w:rPr>
            </w:pPr>
            <w:ins w:id="7207" w:author="Huawei" w:date="2024-02-02T15:21:00Z">
              <w:r>
                <w:rPr>
                  <w:lang w:val="it-IT"/>
                </w:rPr>
                <w:t>Config</w:t>
              </w:r>
              <w:r>
                <w:rPr>
                  <w:rFonts w:asciiTheme="minorEastAsia" w:hAnsiTheme="minorEastAsia"/>
                  <w:lang w:val="it-IT" w:eastAsia="zh-TW"/>
                </w:rPr>
                <w:t xml:space="preserve"> </w:t>
              </w:r>
              <w:r>
                <w:rPr>
                  <w:lang w:val="it-IT"/>
                </w:rPr>
                <w:t>1, 2, 3</w:t>
              </w:r>
            </w:ins>
          </w:p>
        </w:tc>
        <w:tc>
          <w:tcPr>
            <w:tcW w:w="444" w:type="pct"/>
            <w:shd w:val="clear" w:color="auto" w:fill="auto"/>
          </w:tcPr>
          <w:p w:rsidR="00644FEB" w:rsidRDefault="00644FEB">
            <w:pPr>
              <w:pStyle w:val="TAC"/>
              <w:rPr>
                <w:ins w:id="7208" w:author="Huawei" w:date="2024-02-02T15:21:00Z"/>
                <w:lang w:val="it-IT"/>
              </w:rPr>
            </w:pPr>
          </w:p>
        </w:tc>
        <w:tc>
          <w:tcPr>
            <w:tcW w:w="1272" w:type="pct"/>
            <w:vAlign w:val="center"/>
          </w:tcPr>
          <w:p w:rsidR="00644FEB" w:rsidRDefault="00CF6C33">
            <w:pPr>
              <w:pStyle w:val="TAC"/>
              <w:rPr>
                <w:ins w:id="7209" w:author="Huawei" w:date="2024-02-02T15:21:00Z"/>
                <w:rFonts w:cs="Arial"/>
                <w:szCs w:val="16"/>
              </w:rPr>
            </w:pPr>
            <w:ins w:id="7210" w:author="Huawei" w:date="2024-02-02T15:21:00Z">
              <w:r>
                <w:rPr>
                  <w:rFonts w:cs="Arial"/>
                  <w:szCs w:val="16"/>
                </w:rPr>
                <w:t>DLBWP.1.1</w:t>
              </w:r>
            </w:ins>
          </w:p>
        </w:tc>
        <w:tc>
          <w:tcPr>
            <w:tcW w:w="1272" w:type="pct"/>
            <w:vAlign w:val="center"/>
          </w:tcPr>
          <w:p w:rsidR="00644FEB" w:rsidRDefault="00644FEB">
            <w:pPr>
              <w:pStyle w:val="TAC"/>
              <w:rPr>
                <w:ins w:id="7211" w:author="Huawei" w:date="2024-02-02T15:21:00Z"/>
                <w:rFonts w:cs="Arial"/>
                <w:szCs w:val="16"/>
              </w:rPr>
            </w:pPr>
          </w:p>
        </w:tc>
      </w:tr>
      <w:tr w:rsidR="00644FEB">
        <w:trPr>
          <w:trHeight w:val="92"/>
          <w:jc w:val="center"/>
          <w:ins w:id="7212" w:author="Huawei" w:date="2024-02-02T15:21:00Z"/>
        </w:trPr>
        <w:tc>
          <w:tcPr>
            <w:tcW w:w="1132" w:type="pct"/>
            <w:shd w:val="clear" w:color="auto" w:fill="auto"/>
            <w:vAlign w:val="center"/>
          </w:tcPr>
          <w:p w:rsidR="00644FEB" w:rsidRDefault="00CF6C33">
            <w:pPr>
              <w:pStyle w:val="TAL"/>
              <w:rPr>
                <w:ins w:id="7213" w:author="Huawei" w:date="2024-02-02T15:21:00Z"/>
                <w:rFonts w:cs="Arial"/>
                <w:bCs/>
              </w:rPr>
            </w:pPr>
            <w:ins w:id="7214" w:author="Huawei" w:date="2024-02-02T15:21:00Z">
              <w:r>
                <w:rPr>
                  <w:rFonts w:cs="Arial"/>
                  <w:bCs/>
                </w:rPr>
                <w:t>UL initial BWP configuration</w:t>
              </w:r>
            </w:ins>
          </w:p>
        </w:tc>
        <w:tc>
          <w:tcPr>
            <w:tcW w:w="877" w:type="pct"/>
            <w:shd w:val="clear" w:color="auto" w:fill="auto"/>
          </w:tcPr>
          <w:p w:rsidR="00644FEB" w:rsidRDefault="00CF6C33">
            <w:pPr>
              <w:pStyle w:val="TAL"/>
              <w:rPr>
                <w:ins w:id="7215" w:author="Huawei" w:date="2024-02-02T15:21:00Z"/>
                <w:lang w:val="it-IT"/>
              </w:rPr>
            </w:pPr>
            <w:ins w:id="7216" w:author="Huawei" w:date="2024-02-02T15:21:00Z">
              <w:r>
                <w:rPr>
                  <w:lang w:val="it-IT"/>
                </w:rPr>
                <w:t>Config</w:t>
              </w:r>
              <w:r>
                <w:rPr>
                  <w:rFonts w:asciiTheme="minorEastAsia" w:hAnsiTheme="minorEastAsia"/>
                  <w:lang w:val="it-IT" w:eastAsia="zh-TW"/>
                </w:rPr>
                <w:t xml:space="preserve"> </w:t>
              </w:r>
              <w:r>
                <w:rPr>
                  <w:lang w:val="it-IT"/>
                </w:rPr>
                <w:t>1, 2, 3</w:t>
              </w:r>
            </w:ins>
          </w:p>
        </w:tc>
        <w:tc>
          <w:tcPr>
            <w:tcW w:w="444" w:type="pct"/>
            <w:shd w:val="clear" w:color="auto" w:fill="auto"/>
          </w:tcPr>
          <w:p w:rsidR="00644FEB" w:rsidRDefault="00644FEB">
            <w:pPr>
              <w:pStyle w:val="TAC"/>
              <w:rPr>
                <w:ins w:id="7217" w:author="Huawei" w:date="2024-02-02T15:21:00Z"/>
                <w:lang w:val="it-IT"/>
              </w:rPr>
            </w:pPr>
          </w:p>
        </w:tc>
        <w:tc>
          <w:tcPr>
            <w:tcW w:w="1272" w:type="pct"/>
            <w:vAlign w:val="center"/>
          </w:tcPr>
          <w:p w:rsidR="00644FEB" w:rsidRDefault="00CF6C33">
            <w:pPr>
              <w:pStyle w:val="TAC"/>
              <w:rPr>
                <w:ins w:id="7218" w:author="Huawei" w:date="2024-02-02T15:21:00Z"/>
                <w:rFonts w:cs="Arial"/>
                <w:szCs w:val="16"/>
              </w:rPr>
            </w:pPr>
            <w:ins w:id="7219" w:author="Huawei" w:date="2024-02-02T15:21:00Z">
              <w:r>
                <w:rPr>
                  <w:rFonts w:cs="v3.7.0"/>
                </w:rPr>
                <w:t>ULBWP.0.1</w:t>
              </w:r>
            </w:ins>
          </w:p>
        </w:tc>
        <w:tc>
          <w:tcPr>
            <w:tcW w:w="1272" w:type="pct"/>
            <w:vAlign w:val="center"/>
          </w:tcPr>
          <w:p w:rsidR="00644FEB" w:rsidRDefault="00644FEB">
            <w:pPr>
              <w:pStyle w:val="TAC"/>
              <w:rPr>
                <w:ins w:id="7220" w:author="Huawei" w:date="2024-02-02T15:21:00Z"/>
                <w:rFonts w:cs="v3.7.0"/>
              </w:rPr>
            </w:pPr>
          </w:p>
        </w:tc>
      </w:tr>
      <w:tr w:rsidR="00644FEB">
        <w:trPr>
          <w:trHeight w:val="92"/>
          <w:jc w:val="center"/>
          <w:ins w:id="7221" w:author="Huawei" w:date="2024-02-02T15:21:00Z"/>
        </w:trPr>
        <w:tc>
          <w:tcPr>
            <w:tcW w:w="1132" w:type="pct"/>
            <w:shd w:val="clear" w:color="auto" w:fill="auto"/>
            <w:vAlign w:val="center"/>
          </w:tcPr>
          <w:p w:rsidR="00644FEB" w:rsidRDefault="00CF6C33">
            <w:pPr>
              <w:pStyle w:val="TAL"/>
              <w:rPr>
                <w:ins w:id="7222" w:author="Huawei" w:date="2024-02-02T15:21:00Z"/>
                <w:lang w:val="it-IT"/>
              </w:rPr>
            </w:pPr>
            <w:ins w:id="7223" w:author="Huawei" w:date="2024-02-02T15:21:00Z">
              <w:r>
                <w:rPr>
                  <w:rFonts w:cs="Arial"/>
                  <w:bCs/>
                </w:rPr>
                <w:t>UL dedicated BWP configuration</w:t>
              </w:r>
            </w:ins>
          </w:p>
        </w:tc>
        <w:tc>
          <w:tcPr>
            <w:tcW w:w="877" w:type="pct"/>
            <w:shd w:val="clear" w:color="auto" w:fill="auto"/>
          </w:tcPr>
          <w:p w:rsidR="00644FEB" w:rsidRDefault="00CF6C33">
            <w:pPr>
              <w:pStyle w:val="TAL"/>
              <w:rPr>
                <w:ins w:id="7224" w:author="Huawei" w:date="2024-02-02T15:21:00Z"/>
                <w:lang w:val="it-IT"/>
              </w:rPr>
            </w:pPr>
            <w:ins w:id="7225" w:author="Huawei" w:date="2024-02-02T15:21:00Z">
              <w:r>
                <w:rPr>
                  <w:lang w:val="it-IT"/>
                </w:rPr>
                <w:t>Config</w:t>
              </w:r>
              <w:r>
                <w:rPr>
                  <w:rFonts w:asciiTheme="minorEastAsia" w:hAnsiTheme="minorEastAsia"/>
                  <w:lang w:val="it-IT" w:eastAsia="zh-TW"/>
                </w:rPr>
                <w:t xml:space="preserve"> </w:t>
              </w:r>
              <w:r>
                <w:rPr>
                  <w:lang w:val="it-IT"/>
                </w:rPr>
                <w:t>1, 2, 3</w:t>
              </w:r>
            </w:ins>
          </w:p>
        </w:tc>
        <w:tc>
          <w:tcPr>
            <w:tcW w:w="444" w:type="pct"/>
            <w:shd w:val="clear" w:color="auto" w:fill="auto"/>
          </w:tcPr>
          <w:p w:rsidR="00644FEB" w:rsidRDefault="00644FEB">
            <w:pPr>
              <w:pStyle w:val="TAC"/>
              <w:rPr>
                <w:ins w:id="7226" w:author="Huawei" w:date="2024-02-02T15:21:00Z"/>
                <w:lang w:val="it-IT"/>
              </w:rPr>
            </w:pPr>
          </w:p>
        </w:tc>
        <w:tc>
          <w:tcPr>
            <w:tcW w:w="1272" w:type="pct"/>
            <w:vAlign w:val="center"/>
          </w:tcPr>
          <w:p w:rsidR="00644FEB" w:rsidRDefault="00CF6C33">
            <w:pPr>
              <w:pStyle w:val="TAC"/>
              <w:rPr>
                <w:ins w:id="7227" w:author="Huawei" w:date="2024-02-02T15:21:00Z"/>
                <w:rFonts w:cs="Arial"/>
                <w:szCs w:val="16"/>
              </w:rPr>
            </w:pPr>
            <w:ins w:id="7228" w:author="Huawei" w:date="2024-02-02T15:21:00Z">
              <w:r>
                <w:rPr>
                  <w:rFonts w:cs="Arial"/>
                  <w:szCs w:val="16"/>
                </w:rPr>
                <w:t>ULBWP.1.1</w:t>
              </w:r>
            </w:ins>
          </w:p>
        </w:tc>
        <w:tc>
          <w:tcPr>
            <w:tcW w:w="1272" w:type="pct"/>
            <w:vAlign w:val="center"/>
          </w:tcPr>
          <w:p w:rsidR="00644FEB" w:rsidRDefault="00644FEB">
            <w:pPr>
              <w:pStyle w:val="TAC"/>
              <w:rPr>
                <w:ins w:id="7229" w:author="Huawei" w:date="2024-02-02T15:21:00Z"/>
                <w:rFonts w:cs="Arial"/>
                <w:szCs w:val="16"/>
              </w:rPr>
            </w:pPr>
          </w:p>
        </w:tc>
      </w:tr>
      <w:tr w:rsidR="00644FEB">
        <w:trPr>
          <w:trHeight w:val="189"/>
          <w:jc w:val="center"/>
          <w:ins w:id="7230" w:author="Huawei" w:date="2024-02-02T15:21:00Z"/>
        </w:trPr>
        <w:tc>
          <w:tcPr>
            <w:tcW w:w="1132" w:type="pct"/>
            <w:vMerge w:val="restart"/>
            <w:shd w:val="clear" w:color="auto" w:fill="auto"/>
          </w:tcPr>
          <w:p w:rsidR="00644FEB" w:rsidRDefault="00CF6C33">
            <w:pPr>
              <w:pStyle w:val="TAL"/>
              <w:rPr>
                <w:ins w:id="7231" w:author="Huawei" w:date="2024-02-02T15:21:00Z"/>
                <w:lang w:val="it-IT"/>
              </w:rPr>
            </w:pPr>
            <w:ins w:id="7232" w:author="Huawei" w:date="2024-02-02T15:21:00Z">
              <w:r>
                <w:rPr>
                  <w:lang w:val="it-IT"/>
                </w:rPr>
                <w:t>TDD Configuration</w:t>
              </w:r>
            </w:ins>
          </w:p>
        </w:tc>
        <w:tc>
          <w:tcPr>
            <w:tcW w:w="877" w:type="pct"/>
            <w:shd w:val="clear" w:color="auto" w:fill="auto"/>
          </w:tcPr>
          <w:p w:rsidR="00644FEB" w:rsidRDefault="00CF6C33">
            <w:pPr>
              <w:pStyle w:val="TAL"/>
              <w:rPr>
                <w:ins w:id="7233" w:author="Huawei" w:date="2024-02-02T15:21:00Z"/>
                <w:lang w:val="it-IT"/>
              </w:rPr>
            </w:pPr>
            <w:ins w:id="7234" w:author="Huawei" w:date="2024-02-02T15:21:00Z">
              <w:r>
                <w:rPr>
                  <w:lang w:val="it-IT"/>
                </w:rPr>
                <w:t>Config 1</w:t>
              </w:r>
            </w:ins>
          </w:p>
        </w:tc>
        <w:tc>
          <w:tcPr>
            <w:tcW w:w="444" w:type="pct"/>
            <w:shd w:val="clear" w:color="auto" w:fill="auto"/>
          </w:tcPr>
          <w:p w:rsidR="00644FEB" w:rsidRDefault="00644FEB">
            <w:pPr>
              <w:pStyle w:val="TAC"/>
              <w:rPr>
                <w:ins w:id="7235" w:author="Huawei" w:date="2024-02-02T15:21:00Z"/>
                <w:lang w:val="it-IT"/>
              </w:rPr>
            </w:pPr>
          </w:p>
        </w:tc>
        <w:tc>
          <w:tcPr>
            <w:tcW w:w="1272" w:type="pct"/>
            <w:shd w:val="clear" w:color="auto" w:fill="auto"/>
          </w:tcPr>
          <w:p w:rsidR="00644FEB" w:rsidRDefault="00CF6C33">
            <w:pPr>
              <w:pStyle w:val="TAC"/>
              <w:rPr>
                <w:ins w:id="7236" w:author="Huawei" w:date="2024-02-02T15:21:00Z"/>
              </w:rPr>
            </w:pPr>
            <w:ins w:id="7237" w:author="Huawei" w:date="2024-02-02T15:21:00Z">
              <w:r>
                <w:t>Not Applicable</w:t>
              </w:r>
            </w:ins>
          </w:p>
        </w:tc>
        <w:tc>
          <w:tcPr>
            <w:tcW w:w="1272" w:type="pct"/>
            <w:shd w:val="clear" w:color="auto" w:fill="auto"/>
          </w:tcPr>
          <w:p w:rsidR="00644FEB" w:rsidRDefault="00644FEB">
            <w:pPr>
              <w:pStyle w:val="TAC"/>
              <w:rPr>
                <w:ins w:id="7238" w:author="Huawei" w:date="2024-02-02T15:21:00Z"/>
              </w:rPr>
            </w:pPr>
          </w:p>
        </w:tc>
      </w:tr>
      <w:tr w:rsidR="00644FEB">
        <w:trPr>
          <w:trHeight w:val="189"/>
          <w:jc w:val="center"/>
          <w:ins w:id="7239" w:author="Huawei" w:date="2024-02-02T15:21:00Z"/>
        </w:trPr>
        <w:tc>
          <w:tcPr>
            <w:tcW w:w="1132" w:type="pct"/>
            <w:vMerge/>
            <w:shd w:val="clear" w:color="auto" w:fill="auto"/>
          </w:tcPr>
          <w:p w:rsidR="00644FEB" w:rsidRDefault="00644FEB">
            <w:pPr>
              <w:pStyle w:val="TAL"/>
              <w:rPr>
                <w:ins w:id="7240" w:author="Huawei" w:date="2024-02-02T15:21:00Z"/>
                <w:lang w:val="it-IT"/>
              </w:rPr>
            </w:pPr>
          </w:p>
        </w:tc>
        <w:tc>
          <w:tcPr>
            <w:tcW w:w="877" w:type="pct"/>
            <w:shd w:val="clear" w:color="auto" w:fill="auto"/>
          </w:tcPr>
          <w:p w:rsidR="00644FEB" w:rsidRDefault="00CF6C33">
            <w:pPr>
              <w:pStyle w:val="TAL"/>
              <w:rPr>
                <w:ins w:id="7241" w:author="Huawei" w:date="2024-02-02T15:21:00Z"/>
                <w:lang w:val="it-IT"/>
              </w:rPr>
            </w:pPr>
            <w:ins w:id="7242" w:author="Huawei" w:date="2024-02-02T15:21:00Z">
              <w:r>
                <w:rPr>
                  <w:lang w:val="it-IT"/>
                </w:rPr>
                <w:t>Config 2</w:t>
              </w:r>
            </w:ins>
          </w:p>
        </w:tc>
        <w:tc>
          <w:tcPr>
            <w:tcW w:w="444" w:type="pct"/>
            <w:shd w:val="clear" w:color="auto" w:fill="auto"/>
          </w:tcPr>
          <w:p w:rsidR="00644FEB" w:rsidRDefault="00644FEB">
            <w:pPr>
              <w:pStyle w:val="TAC"/>
              <w:rPr>
                <w:ins w:id="7243" w:author="Huawei" w:date="2024-02-02T15:21:00Z"/>
                <w:lang w:val="it-IT"/>
              </w:rPr>
            </w:pPr>
          </w:p>
        </w:tc>
        <w:tc>
          <w:tcPr>
            <w:tcW w:w="1272" w:type="pct"/>
            <w:shd w:val="clear" w:color="auto" w:fill="auto"/>
          </w:tcPr>
          <w:p w:rsidR="00644FEB" w:rsidRDefault="00CF6C33">
            <w:pPr>
              <w:pStyle w:val="TAC"/>
              <w:rPr>
                <w:ins w:id="7244" w:author="Huawei" w:date="2024-02-02T15:21:00Z"/>
              </w:rPr>
            </w:pPr>
            <w:ins w:id="7245" w:author="Huawei" w:date="2024-02-02T15:21:00Z">
              <w:r>
                <w:t>TDDConf.1.1</w:t>
              </w:r>
            </w:ins>
          </w:p>
        </w:tc>
        <w:tc>
          <w:tcPr>
            <w:tcW w:w="1272" w:type="pct"/>
            <w:shd w:val="clear" w:color="auto" w:fill="auto"/>
          </w:tcPr>
          <w:p w:rsidR="00644FEB" w:rsidRDefault="00644FEB">
            <w:pPr>
              <w:pStyle w:val="TAC"/>
              <w:rPr>
                <w:ins w:id="7246" w:author="Huawei" w:date="2024-02-02T15:21:00Z"/>
              </w:rPr>
            </w:pPr>
          </w:p>
        </w:tc>
      </w:tr>
      <w:tr w:rsidR="00644FEB">
        <w:trPr>
          <w:trHeight w:val="189"/>
          <w:jc w:val="center"/>
          <w:ins w:id="7247" w:author="Huawei" w:date="2024-02-02T15:21:00Z"/>
        </w:trPr>
        <w:tc>
          <w:tcPr>
            <w:tcW w:w="1132" w:type="pct"/>
            <w:vMerge/>
            <w:shd w:val="clear" w:color="auto" w:fill="auto"/>
          </w:tcPr>
          <w:p w:rsidR="00644FEB" w:rsidRDefault="00644FEB">
            <w:pPr>
              <w:pStyle w:val="TAL"/>
              <w:rPr>
                <w:ins w:id="7248" w:author="Huawei" w:date="2024-02-02T15:21:00Z"/>
                <w:lang w:val="it-IT"/>
              </w:rPr>
            </w:pPr>
          </w:p>
        </w:tc>
        <w:tc>
          <w:tcPr>
            <w:tcW w:w="877" w:type="pct"/>
            <w:shd w:val="clear" w:color="auto" w:fill="auto"/>
          </w:tcPr>
          <w:p w:rsidR="00644FEB" w:rsidRDefault="00CF6C33">
            <w:pPr>
              <w:pStyle w:val="TAL"/>
              <w:rPr>
                <w:ins w:id="7249" w:author="Huawei" w:date="2024-02-02T15:21:00Z"/>
                <w:lang w:val="it-IT"/>
              </w:rPr>
            </w:pPr>
            <w:ins w:id="7250" w:author="Huawei" w:date="2024-02-02T15:21:00Z">
              <w:r>
                <w:rPr>
                  <w:lang w:val="it-IT"/>
                </w:rPr>
                <w:t>Config 3</w:t>
              </w:r>
            </w:ins>
          </w:p>
        </w:tc>
        <w:tc>
          <w:tcPr>
            <w:tcW w:w="444" w:type="pct"/>
            <w:shd w:val="clear" w:color="auto" w:fill="auto"/>
          </w:tcPr>
          <w:p w:rsidR="00644FEB" w:rsidRDefault="00644FEB">
            <w:pPr>
              <w:pStyle w:val="TAC"/>
              <w:rPr>
                <w:ins w:id="7251" w:author="Huawei" w:date="2024-02-02T15:21:00Z"/>
                <w:lang w:val="it-IT"/>
              </w:rPr>
            </w:pPr>
          </w:p>
        </w:tc>
        <w:tc>
          <w:tcPr>
            <w:tcW w:w="1272" w:type="pct"/>
            <w:shd w:val="clear" w:color="auto" w:fill="auto"/>
          </w:tcPr>
          <w:p w:rsidR="00644FEB" w:rsidRDefault="00CF6C33">
            <w:pPr>
              <w:pStyle w:val="TAC"/>
              <w:rPr>
                <w:ins w:id="7252" w:author="Huawei" w:date="2024-02-02T15:21:00Z"/>
              </w:rPr>
            </w:pPr>
            <w:ins w:id="7253" w:author="Huawei" w:date="2024-02-02T15:21:00Z">
              <w:r>
                <w:rPr>
                  <w:rFonts w:cs="Arial"/>
                </w:rPr>
                <w:t>TDDConf.2.1</w:t>
              </w:r>
            </w:ins>
          </w:p>
        </w:tc>
        <w:tc>
          <w:tcPr>
            <w:tcW w:w="1272" w:type="pct"/>
            <w:shd w:val="clear" w:color="auto" w:fill="auto"/>
          </w:tcPr>
          <w:p w:rsidR="00644FEB" w:rsidRDefault="00644FEB">
            <w:pPr>
              <w:pStyle w:val="TAC"/>
              <w:rPr>
                <w:ins w:id="7254" w:author="Huawei" w:date="2024-02-02T15:21:00Z"/>
                <w:rFonts w:cs="Arial"/>
              </w:rPr>
            </w:pPr>
          </w:p>
        </w:tc>
      </w:tr>
      <w:tr w:rsidR="00644FEB">
        <w:trPr>
          <w:trHeight w:val="189"/>
          <w:jc w:val="center"/>
          <w:ins w:id="7255" w:author="Huawei" w:date="2024-02-02T15:21:00Z"/>
        </w:trPr>
        <w:tc>
          <w:tcPr>
            <w:tcW w:w="1132" w:type="pct"/>
            <w:vMerge w:val="restart"/>
            <w:shd w:val="clear" w:color="auto" w:fill="auto"/>
          </w:tcPr>
          <w:p w:rsidR="00644FEB" w:rsidRDefault="00CF6C33">
            <w:pPr>
              <w:pStyle w:val="TAL"/>
              <w:rPr>
                <w:ins w:id="7256" w:author="Huawei" w:date="2024-02-02T15:21:00Z"/>
              </w:rPr>
            </w:pPr>
            <w:ins w:id="7257" w:author="Huawei" w:date="2024-02-02T15:21:00Z">
              <w:r>
                <w:t>CORESET Reference</w:t>
              </w:r>
              <w:r>
                <w:t xml:space="preserve"> Channel</w:t>
              </w:r>
            </w:ins>
          </w:p>
        </w:tc>
        <w:tc>
          <w:tcPr>
            <w:tcW w:w="877" w:type="pct"/>
            <w:shd w:val="clear" w:color="auto" w:fill="auto"/>
          </w:tcPr>
          <w:p w:rsidR="00644FEB" w:rsidRDefault="00CF6C33">
            <w:pPr>
              <w:pStyle w:val="TAL"/>
              <w:rPr>
                <w:ins w:id="7258" w:author="Huawei" w:date="2024-02-02T15:21:00Z"/>
                <w:lang w:val="it-IT"/>
              </w:rPr>
            </w:pPr>
            <w:ins w:id="7259" w:author="Huawei" w:date="2024-02-02T15:21:00Z">
              <w:r>
                <w:rPr>
                  <w:lang w:val="it-IT"/>
                </w:rPr>
                <w:t>Config 1</w:t>
              </w:r>
            </w:ins>
          </w:p>
        </w:tc>
        <w:tc>
          <w:tcPr>
            <w:tcW w:w="444" w:type="pct"/>
            <w:shd w:val="clear" w:color="auto" w:fill="auto"/>
          </w:tcPr>
          <w:p w:rsidR="00644FEB" w:rsidRDefault="00644FEB">
            <w:pPr>
              <w:pStyle w:val="TAC"/>
              <w:rPr>
                <w:ins w:id="7260" w:author="Huawei" w:date="2024-02-02T15:21:00Z"/>
              </w:rPr>
            </w:pPr>
          </w:p>
        </w:tc>
        <w:tc>
          <w:tcPr>
            <w:tcW w:w="1272" w:type="pct"/>
            <w:shd w:val="clear" w:color="auto" w:fill="auto"/>
          </w:tcPr>
          <w:p w:rsidR="00644FEB" w:rsidRDefault="00CF6C33">
            <w:pPr>
              <w:pStyle w:val="TAC"/>
              <w:rPr>
                <w:ins w:id="7261" w:author="Huawei" w:date="2024-02-02T15:21:00Z"/>
              </w:rPr>
            </w:pPr>
            <w:ins w:id="7262" w:author="Huawei" w:date="2024-02-02T15:21:00Z">
              <w:r>
                <w:t>CR.1.1 FDD</w:t>
              </w:r>
            </w:ins>
          </w:p>
        </w:tc>
        <w:tc>
          <w:tcPr>
            <w:tcW w:w="1272" w:type="pct"/>
            <w:shd w:val="clear" w:color="auto" w:fill="auto"/>
          </w:tcPr>
          <w:p w:rsidR="00644FEB" w:rsidRDefault="00644FEB">
            <w:pPr>
              <w:pStyle w:val="TAC"/>
              <w:rPr>
                <w:ins w:id="7263" w:author="Huawei" w:date="2024-02-02T15:21:00Z"/>
              </w:rPr>
            </w:pPr>
          </w:p>
        </w:tc>
      </w:tr>
      <w:tr w:rsidR="00644FEB">
        <w:trPr>
          <w:trHeight w:val="189"/>
          <w:jc w:val="center"/>
          <w:ins w:id="7264" w:author="Huawei" w:date="2024-02-02T15:21:00Z"/>
        </w:trPr>
        <w:tc>
          <w:tcPr>
            <w:tcW w:w="1132" w:type="pct"/>
            <w:vMerge/>
            <w:shd w:val="clear" w:color="auto" w:fill="auto"/>
          </w:tcPr>
          <w:p w:rsidR="00644FEB" w:rsidRDefault="00644FEB">
            <w:pPr>
              <w:pStyle w:val="TAL"/>
              <w:rPr>
                <w:ins w:id="7265" w:author="Huawei" w:date="2024-02-02T15:21:00Z"/>
              </w:rPr>
            </w:pPr>
          </w:p>
        </w:tc>
        <w:tc>
          <w:tcPr>
            <w:tcW w:w="877" w:type="pct"/>
            <w:shd w:val="clear" w:color="auto" w:fill="auto"/>
          </w:tcPr>
          <w:p w:rsidR="00644FEB" w:rsidRDefault="00CF6C33">
            <w:pPr>
              <w:pStyle w:val="TAL"/>
              <w:rPr>
                <w:ins w:id="7266" w:author="Huawei" w:date="2024-02-02T15:21:00Z"/>
                <w:lang w:val="it-IT"/>
              </w:rPr>
            </w:pPr>
            <w:ins w:id="7267" w:author="Huawei" w:date="2024-02-02T15:21:00Z">
              <w:r>
                <w:rPr>
                  <w:lang w:val="it-IT"/>
                </w:rPr>
                <w:t>Config 2</w:t>
              </w:r>
            </w:ins>
          </w:p>
        </w:tc>
        <w:tc>
          <w:tcPr>
            <w:tcW w:w="444" w:type="pct"/>
            <w:shd w:val="clear" w:color="auto" w:fill="auto"/>
          </w:tcPr>
          <w:p w:rsidR="00644FEB" w:rsidRDefault="00644FEB">
            <w:pPr>
              <w:pStyle w:val="TAC"/>
              <w:rPr>
                <w:ins w:id="7268" w:author="Huawei" w:date="2024-02-02T15:21:00Z"/>
              </w:rPr>
            </w:pPr>
          </w:p>
        </w:tc>
        <w:tc>
          <w:tcPr>
            <w:tcW w:w="1272" w:type="pct"/>
            <w:shd w:val="clear" w:color="auto" w:fill="auto"/>
          </w:tcPr>
          <w:p w:rsidR="00644FEB" w:rsidRDefault="00CF6C33">
            <w:pPr>
              <w:pStyle w:val="TAC"/>
              <w:rPr>
                <w:ins w:id="7269" w:author="Huawei" w:date="2024-02-02T15:21:00Z"/>
              </w:rPr>
            </w:pPr>
            <w:ins w:id="7270" w:author="Huawei" w:date="2024-02-02T15:21:00Z">
              <w:r>
                <w:t>CR.1.1 TDD</w:t>
              </w:r>
            </w:ins>
          </w:p>
        </w:tc>
        <w:tc>
          <w:tcPr>
            <w:tcW w:w="1272" w:type="pct"/>
            <w:shd w:val="clear" w:color="auto" w:fill="auto"/>
          </w:tcPr>
          <w:p w:rsidR="00644FEB" w:rsidRDefault="00644FEB">
            <w:pPr>
              <w:pStyle w:val="TAC"/>
              <w:rPr>
                <w:ins w:id="7271" w:author="Huawei" w:date="2024-02-02T15:21:00Z"/>
              </w:rPr>
            </w:pPr>
          </w:p>
        </w:tc>
      </w:tr>
      <w:tr w:rsidR="00644FEB">
        <w:trPr>
          <w:trHeight w:val="189"/>
          <w:jc w:val="center"/>
          <w:ins w:id="7272" w:author="Huawei" w:date="2024-02-02T15:21:00Z"/>
        </w:trPr>
        <w:tc>
          <w:tcPr>
            <w:tcW w:w="1132" w:type="pct"/>
            <w:vMerge/>
            <w:shd w:val="clear" w:color="auto" w:fill="auto"/>
          </w:tcPr>
          <w:p w:rsidR="00644FEB" w:rsidRDefault="00644FEB">
            <w:pPr>
              <w:pStyle w:val="TAL"/>
              <w:rPr>
                <w:ins w:id="7273" w:author="Huawei" w:date="2024-02-02T15:21:00Z"/>
              </w:rPr>
            </w:pPr>
          </w:p>
        </w:tc>
        <w:tc>
          <w:tcPr>
            <w:tcW w:w="877" w:type="pct"/>
            <w:shd w:val="clear" w:color="auto" w:fill="auto"/>
          </w:tcPr>
          <w:p w:rsidR="00644FEB" w:rsidRDefault="00CF6C33">
            <w:pPr>
              <w:pStyle w:val="TAL"/>
              <w:rPr>
                <w:ins w:id="7274" w:author="Huawei" w:date="2024-02-02T15:21:00Z"/>
                <w:lang w:val="it-IT"/>
              </w:rPr>
            </w:pPr>
            <w:ins w:id="7275" w:author="Huawei" w:date="2024-02-02T15:21:00Z">
              <w:r>
                <w:rPr>
                  <w:lang w:val="it-IT"/>
                </w:rPr>
                <w:t>Config 3</w:t>
              </w:r>
            </w:ins>
          </w:p>
        </w:tc>
        <w:tc>
          <w:tcPr>
            <w:tcW w:w="444" w:type="pct"/>
            <w:shd w:val="clear" w:color="auto" w:fill="auto"/>
          </w:tcPr>
          <w:p w:rsidR="00644FEB" w:rsidRDefault="00644FEB">
            <w:pPr>
              <w:pStyle w:val="TAC"/>
              <w:rPr>
                <w:ins w:id="7276" w:author="Huawei" w:date="2024-02-02T15:21:00Z"/>
              </w:rPr>
            </w:pPr>
          </w:p>
        </w:tc>
        <w:tc>
          <w:tcPr>
            <w:tcW w:w="1272" w:type="pct"/>
            <w:shd w:val="clear" w:color="auto" w:fill="auto"/>
          </w:tcPr>
          <w:p w:rsidR="00644FEB" w:rsidRDefault="00CF6C33">
            <w:pPr>
              <w:pStyle w:val="TAC"/>
              <w:rPr>
                <w:ins w:id="7277" w:author="Huawei" w:date="2024-02-02T15:21:00Z"/>
              </w:rPr>
            </w:pPr>
            <w:ins w:id="7278" w:author="Huawei" w:date="2024-02-02T15:21:00Z">
              <w:r>
                <w:t>CR.2.1 TDD</w:t>
              </w:r>
            </w:ins>
          </w:p>
        </w:tc>
        <w:tc>
          <w:tcPr>
            <w:tcW w:w="1272" w:type="pct"/>
            <w:shd w:val="clear" w:color="auto" w:fill="auto"/>
          </w:tcPr>
          <w:p w:rsidR="00644FEB" w:rsidRDefault="00644FEB">
            <w:pPr>
              <w:pStyle w:val="TAC"/>
              <w:rPr>
                <w:ins w:id="7279" w:author="Huawei" w:date="2024-02-02T15:21:00Z"/>
              </w:rPr>
            </w:pPr>
          </w:p>
        </w:tc>
      </w:tr>
      <w:tr w:rsidR="00644FEB">
        <w:trPr>
          <w:trHeight w:val="125"/>
          <w:jc w:val="center"/>
          <w:ins w:id="7280" w:author="Huawei" w:date="2024-02-02T15:21:00Z"/>
        </w:trPr>
        <w:tc>
          <w:tcPr>
            <w:tcW w:w="1132" w:type="pct"/>
            <w:vMerge w:val="restart"/>
            <w:shd w:val="clear" w:color="auto" w:fill="auto"/>
          </w:tcPr>
          <w:p w:rsidR="00644FEB" w:rsidRDefault="00CF6C33">
            <w:pPr>
              <w:pStyle w:val="TAL"/>
              <w:rPr>
                <w:ins w:id="7281" w:author="Huawei" w:date="2024-02-02T15:21:00Z"/>
              </w:rPr>
            </w:pPr>
            <w:ins w:id="7282" w:author="Huawei" w:date="2024-02-02T15:21:00Z">
              <w:r>
                <w:t>SSB Configuration</w:t>
              </w:r>
            </w:ins>
          </w:p>
        </w:tc>
        <w:tc>
          <w:tcPr>
            <w:tcW w:w="877" w:type="pct"/>
            <w:shd w:val="clear" w:color="auto" w:fill="auto"/>
          </w:tcPr>
          <w:p w:rsidR="00644FEB" w:rsidRDefault="00CF6C33">
            <w:pPr>
              <w:pStyle w:val="TAL"/>
              <w:rPr>
                <w:ins w:id="7283" w:author="Huawei" w:date="2024-02-02T15:21:00Z"/>
                <w:lang w:val="it-IT"/>
              </w:rPr>
            </w:pPr>
            <w:ins w:id="7284" w:author="Huawei" w:date="2024-02-02T15:21:00Z">
              <w:r>
                <w:rPr>
                  <w:lang w:val="it-IT"/>
                </w:rPr>
                <w:t>Config 1</w:t>
              </w:r>
            </w:ins>
          </w:p>
        </w:tc>
        <w:tc>
          <w:tcPr>
            <w:tcW w:w="444" w:type="pct"/>
            <w:shd w:val="clear" w:color="auto" w:fill="auto"/>
          </w:tcPr>
          <w:p w:rsidR="00644FEB" w:rsidRDefault="00644FEB">
            <w:pPr>
              <w:pStyle w:val="TAC"/>
              <w:rPr>
                <w:ins w:id="7285" w:author="Huawei" w:date="2024-02-02T15:21:00Z"/>
              </w:rPr>
            </w:pPr>
          </w:p>
        </w:tc>
        <w:tc>
          <w:tcPr>
            <w:tcW w:w="1272" w:type="pct"/>
          </w:tcPr>
          <w:p w:rsidR="00644FEB" w:rsidRDefault="00CF6C33">
            <w:pPr>
              <w:pStyle w:val="TAC"/>
              <w:rPr>
                <w:ins w:id="7286" w:author="Huawei" w:date="2024-02-02T15:21:00Z"/>
              </w:rPr>
            </w:pPr>
            <w:ins w:id="7287" w:author="Huawei" w:date="2024-02-02T15:21:00Z">
              <w:r>
                <w:t>SSB.1 FR1</w:t>
              </w:r>
            </w:ins>
          </w:p>
        </w:tc>
        <w:tc>
          <w:tcPr>
            <w:tcW w:w="1272" w:type="pct"/>
          </w:tcPr>
          <w:p w:rsidR="00644FEB" w:rsidRDefault="00644FEB">
            <w:pPr>
              <w:pStyle w:val="TAC"/>
              <w:rPr>
                <w:ins w:id="7288" w:author="Huawei" w:date="2024-02-02T15:21:00Z"/>
              </w:rPr>
            </w:pPr>
          </w:p>
        </w:tc>
      </w:tr>
      <w:tr w:rsidR="00644FEB">
        <w:trPr>
          <w:trHeight w:val="123"/>
          <w:jc w:val="center"/>
          <w:ins w:id="7289" w:author="Huawei" w:date="2024-02-02T15:21:00Z"/>
        </w:trPr>
        <w:tc>
          <w:tcPr>
            <w:tcW w:w="1132" w:type="pct"/>
            <w:vMerge/>
            <w:shd w:val="clear" w:color="auto" w:fill="auto"/>
          </w:tcPr>
          <w:p w:rsidR="00644FEB" w:rsidRDefault="00644FEB">
            <w:pPr>
              <w:pStyle w:val="TAL"/>
              <w:rPr>
                <w:ins w:id="7290" w:author="Huawei" w:date="2024-02-02T15:21:00Z"/>
              </w:rPr>
            </w:pPr>
          </w:p>
        </w:tc>
        <w:tc>
          <w:tcPr>
            <w:tcW w:w="877" w:type="pct"/>
            <w:shd w:val="clear" w:color="auto" w:fill="auto"/>
          </w:tcPr>
          <w:p w:rsidR="00644FEB" w:rsidRDefault="00CF6C33">
            <w:pPr>
              <w:pStyle w:val="TAL"/>
              <w:rPr>
                <w:ins w:id="7291" w:author="Huawei" w:date="2024-02-02T15:21:00Z"/>
                <w:lang w:val="it-IT"/>
              </w:rPr>
            </w:pPr>
            <w:ins w:id="7292" w:author="Huawei" w:date="2024-02-02T15:21:00Z">
              <w:r>
                <w:rPr>
                  <w:lang w:val="it-IT"/>
                </w:rPr>
                <w:t>Config 2</w:t>
              </w:r>
            </w:ins>
          </w:p>
        </w:tc>
        <w:tc>
          <w:tcPr>
            <w:tcW w:w="444" w:type="pct"/>
            <w:shd w:val="clear" w:color="auto" w:fill="auto"/>
          </w:tcPr>
          <w:p w:rsidR="00644FEB" w:rsidRDefault="00644FEB">
            <w:pPr>
              <w:pStyle w:val="TAC"/>
              <w:rPr>
                <w:ins w:id="7293" w:author="Huawei" w:date="2024-02-02T15:21:00Z"/>
              </w:rPr>
            </w:pPr>
          </w:p>
        </w:tc>
        <w:tc>
          <w:tcPr>
            <w:tcW w:w="1272" w:type="pct"/>
          </w:tcPr>
          <w:p w:rsidR="00644FEB" w:rsidRDefault="00CF6C33">
            <w:pPr>
              <w:pStyle w:val="TAC"/>
              <w:rPr>
                <w:ins w:id="7294" w:author="Huawei" w:date="2024-02-02T15:21:00Z"/>
              </w:rPr>
            </w:pPr>
            <w:ins w:id="7295" w:author="Huawei" w:date="2024-02-02T15:21:00Z">
              <w:r>
                <w:t>SSB.1 FR1</w:t>
              </w:r>
            </w:ins>
          </w:p>
        </w:tc>
        <w:tc>
          <w:tcPr>
            <w:tcW w:w="1272" w:type="pct"/>
          </w:tcPr>
          <w:p w:rsidR="00644FEB" w:rsidRDefault="00644FEB">
            <w:pPr>
              <w:pStyle w:val="TAC"/>
              <w:rPr>
                <w:ins w:id="7296" w:author="Huawei" w:date="2024-02-02T15:21:00Z"/>
              </w:rPr>
            </w:pPr>
          </w:p>
        </w:tc>
      </w:tr>
      <w:tr w:rsidR="00644FEB">
        <w:trPr>
          <w:trHeight w:val="123"/>
          <w:jc w:val="center"/>
          <w:ins w:id="7297" w:author="Huawei" w:date="2024-02-02T15:21:00Z"/>
        </w:trPr>
        <w:tc>
          <w:tcPr>
            <w:tcW w:w="1132" w:type="pct"/>
            <w:vMerge/>
            <w:shd w:val="clear" w:color="auto" w:fill="auto"/>
          </w:tcPr>
          <w:p w:rsidR="00644FEB" w:rsidRDefault="00644FEB">
            <w:pPr>
              <w:pStyle w:val="TAL"/>
              <w:rPr>
                <w:ins w:id="7298" w:author="Huawei" w:date="2024-02-02T15:21:00Z"/>
              </w:rPr>
            </w:pPr>
          </w:p>
        </w:tc>
        <w:tc>
          <w:tcPr>
            <w:tcW w:w="877" w:type="pct"/>
            <w:shd w:val="clear" w:color="auto" w:fill="auto"/>
          </w:tcPr>
          <w:p w:rsidR="00644FEB" w:rsidRDefault="00CF6C33">
            <w:pPr>
              <w:pStyle w:val="TAL"/>
              <w:rPr>
                <w:ins w:id="7299" w:author="Huawei" w:date="2024-02-02T15:21:00Z"/>
                <w:lang w:val="it-IT"/>
              </w:rPr>
            </w:pPr>
            <w:ins w:id="7300" w:author="Huawei" w:date="2024-02-02T15:21:00Z">
              <w:r>
                <w:rPr>
                  <w:lang w:val="it-IT"/>
                </w:rPr>
                <w:t>Config 3</w:t>
              </w:r>
            </w:ins>
          </w:p>
        </w:tc>
        <w:tc>
          <w:tcPr>
            <w:tcW w:w="444" w:type="pct"/>
            <w:shd w:val="clear" w:color="auto" w:fill="auto"/>
          </w:tcPr>
          <w:p w:rsidR="00644FEB" w:rsidRDefault="00644FEB">
            <w:pPr>
              <w:pStyle w:val="TAC"/>
              <w:rPr>
                <w:ins w:id="7301" w:author="Huawei" w:date="2024-02-02T15:21:00Z"/>
              </w:rPr>
            </w:pPr>
          </w:p>
        </w:tc>
        <w:tc>
          <w:tcPr>
            <w:tcW w:w="1272" w:type="pct"/>
          </w:tcPr>
          <w:p w:rsidR="00644FEB" w:rsidRDefault="00CF6C33">
            <w:pPr>
              <w:pStyle w:val="TAC"/>
              <w:rPr>
                <w:ins w:id="7302" w:author="Huawei" w:date="2024-02-02T15:21:00Z"/>
              </w:rPr>
            </w:pPr>
            <w:ins w:id="7303" w:author="Huawei" w:date="2024-02-02T15:21:00Z">
              <w:r>
                <w:t>SSB.2 FR1</w:t>
              </w:r>
            </w:ins>
          </w:p>
        </w:tc>
        <w:tc>
          <w:tcPr>
            <w:tcW w:w="1272" w:type="pct"/>
          </w:tcPr>
          <w:p w:rsidR="00644FEB" w:rsidRDefault="00644FEB">
            <w:pPr>
              <w:pStyle w:val="TAC"/>
              <w:rPr>
                <w:ins w:id="7304" w:author="Huawei" w:date="2024-02-02T15:21:00Z"/>
              </w:rPr>
            </w:pPr>
          </w:p>
        </w:tc>
      </w:tr>
      <w:tr w:rsidR="00644FEB">
        <w:trPr>
          <w:trHeight w:val="223"/>
          <w:jc w:val="center"/>
          <w:ins w:id="7305" w:author="Huawei" w:date="2024-02-02T15:21:00Z"/>
        </w:trPr>
        <w:tc>
          <w:tcPr>
            <w:tcW w:w="1132" w:type="pct"/>
            <w:vMerge w:val="restart"/>
            <w:shd w:val="clear" w:color="auto" w:fill="auto"/>
          </w:tcPr>
          <w:p w:rsidR="00644FEB" w:rsidRDefault="00CF6C33">
            <w:pPr>
              <w:pStyle w:val="TAL"/>
              <w:rPr>
                <w:ins w:id="7306" w:author="Huawei" w:date="2024-02-02T15:21:00Z"/>
              </w:rPr>
            </w:pPr>
            <w:ins w:id="7307" w:author="Huawei" w:date="2024-02-02T15:21:00Z">
              <w:r>
                <w:t>SMTC Configuration</w:t>
              </w:r>
            </w:ins>
          </w:p>
        </w:tc>
        <w:tc>
          <w:tcPr>
            <w:tcW w:w="877" w:type="pct"/>
            <w:shd w:val="clear" w:color="auto" w:fill="auto"/>
          </w:tcPr>
          <w:p w:rsidR="00644FEB" w:rsidRDefault="00CF6C33">
            <w:pPr>
              <w:pStyle w:val="TAL"/>
              <w:rPr>
                <w:ins w:id="7308" w:author="Huawei" w:date="2024-02-02T15:21:00Z"/>
                <w:lang w:val="it-IT"/>
              </w:rPr>
            </w:pPr>
            <w:ins w:id="7309" w:author="Huawei" w:date="2024-02-02T15:21:00Z">
              <w:r>
                <w:rPr>
                  <w:lang w:val="it-IT"/>
                </w:rPr>
                <w:t>Config 1, 2</w:t>
              </w:r>
            </w:ins>
          </w:p>
        </w:tc>
        <w:tc>
          <w:tcPr>
            <w:tcW w:w="444" w:type="pct"/>
            <w:shd w:val="clear" w:color="auto" w:fill="auto"/>
          </w:tcPr>
          <w:p w:rsidR="00644FEB" w:rsidRDefault="00644FEB">
            <w:pPr>
              <w:pStyle w:val="TAC"/>
              <w:rPr>
                <w:ins w:id="7310" w:author="Huawei" w:date="2024-02-02T15:21:00Z"/>
              </w:rPr>
            </w:pPr>
          </w:p>
        </w:tc>
        <w:tc>
          <w:tcPr>
            <w:tcW w:w="1272" w:type="pct"/>
          </w:tcPr>
          <w:p w:rsidR="00644FEB" w:rsidRDefault="00CF6C33">
            <w:pPr>
              <w:pStyle w:val="TAC"/>
              <w:rPr>
                <w:ins w:id="7311" w:author="Huawei" w:date="2024-02-02T15:21:00Z"/>
              </w:rPr>
            </w:pPr>
            <w:ins w:id="7312" w:author="Huawei" w:date="2024-02-02T15:21:00Z">
              <w:r>
                <w:t>SMTC.1</w:t>
              </w:r>
            </w:ins>
          </w:p>
        </w:tc>
        <w:tc>
          <w:tcPr>
            <w:tcW w:w="1272" w:type="pct"/>
          </w:tcPr>
          <w:p w:rsidR="00644FEB" w:rsidRDefault="00644FEB">
            <w:pPr>
              <w:pStyle w:val="TAC"/>
              <w:rPr>
                <w:ins w:id="7313" w:author="Huawei" w:date="2024-02-02T15:21:00Z"/>
              </w:rPr>
            </w:pPr>
          </w:p>
        </w:tc>
      </w:tr>
      <w:tr w:rsidR="00644FEB">
        <w:trPr>
          <w:trHeight w:val="189"/>
          <w:jc w:val="center"/>
          <w:ins w:id="7314" w:author="Huawei" w:date="2024-02-02T15:21:00Z"/>
        </w:trPr>
        <w:tc>
          <w:tcPr>
            <w:tcW w:w="1132" w:type="pct"/>
            <w:vMerge/>
            <w:shd w:val="clear" w:color="auto" w:fill="auto"/>
          </w:tcPr>
          <w:p w:rsidR="00644FEB" w:rsidRDefault="00644FEB">
            <w:pPr>
              <w:pStyle w:val="TAL"/>
              <w:rPr>
                <w:ins w:id="7315" w:author="Huawei" w:date="2024-02-02T15:21:00Z"/>
              </w:rPr>
            </w:pPr>
          </w:p>
        </w:tc>
        <w:tc>
          <w:tcPr>
            <w:tcW w:w="877" w:type="pct"/>
            <w:shd w:val="clear" w:color="auto" w:fill="auto"/>
          </w:tcPr>
          <w:p w:rsidR="00644FEB" w:rsidRDefault="00CF6C33">
            <w:pPr>
              <w:pStyle w:val="TAL"/>
              <w:rPr>
                <w:ins w:id="7316" w:author="Huawei" w:date="2024-02-02T15:21:00Z"/>
                <w:lang w:val="it-IT"/>
              </w:rPr>
            </w:pPr>
            <w:ins w:id="7317" w:author="Huawei" w:date="2024-02-02T15:21:00Z">
              <w:r>
                <w:rPr>
                  <w:lang w:val="it-IT"/>
                </w:rPr>
                <w:t>Config 3</w:t>
              </w:r>
            </w:ins>
          </w:p>
        </w:tc>
        <w:tc>
          <w:tcPr>
            <w:tcW w:w="444" w:type="pct"/>
            <w:shd w:val="clear" w:color="auto" w:fill="auto"/>
          </w:tcPr>
          <w:p w:rsidR="00644FEB" w:rsidRDefault="00644FEB">
            <w:pPr>
              <w:pStyle w:val="TAC"/>
              <w:rPr>
                <w:ins w:id="7318" w:author="Huawei" w:date="2024-02-02T15:21:00Z"/>
              </w:rPr>
            </w:pPr>
          </w:p>
        </w:tc>
        <w:tc>
          <w:tcPr>
            <w:tcW w:w="1272" w:type="pct"/>
          </w:tcPr>
          <w:p w:rsidR="00644FEB" w:rsidRDefault="00CF6C33">
            <w:pPr>
              <w:pStyle w:val="TAC"/>
              <w:rPr>
                <w:ins w:id="7319" w:author="Huawei" w:date="2024-02-02T15:21:00Z"/>
              </w:rPr>
            </w:pPr>
            <w:ins w:id="7320" w:author="Huawei" w:date="2024-02-02T15:21:00Z">
              <w:r>
                <w:t>SMTC.1</w:t>
              </w:r>
            </w:ins>
          </w:p>
        </w:tc>
        <w:tc>
          <w:tcPr>
            <w:tcW w:w="1272" w:type="pct"/>
          </w:tcPr>
          <w:p w:rsidR="00644FEB" w:rsidRDefault="00644FEB">
            <w:pPr>
              <w:pStyle w:val="TAC"/>
              <w:rPr>
                <w:ins w:id="7321" w:author="Huawei" w:date="2024-02-02T15:21:00Z"/>
              </w:rPr>
            </w:pPr>
          </w:p>
        </w:tc>
      </w:tr>
      <w:tr w:rsidR="00644FEB">
        <w:trPr>
          <w:trHeight w:val="285"/>
          <w:jc w:val="center"/>
          <w:ins w:id="7322" w:author="Huawei" w:date="2024-02-02T15:21:00Z"/>
        </w:trPr>
        <w:tc>
          <w:tcPr>
            <w:tcW w:w="1132" w:type="pct"/>
            <w:vMerge w:val="restart"/>
            <w:shd w:val="clear" w:color="auto" w:fill="auto"/>
          </w:tcPr>
          <w:p w:rsidR="00644FEB" w:rsidRDefault="00CF6C33">
            <w:pPr>
              <w:pStyle w:val="TAL"/>
              <w:rPr>
                <w:ins w:id="7323" w:author="Huawei" w:date="2024-02-02T15:21:00Z"/>
              </w:rPr>
            </w:pPr>
            <w:ins w:id="7324" w:author="Huawei" w:date="2024-02-02T15:21:00Z">
              <w:r>
                <w:t xml:space="preserve">PDSCH/PDCCH subcarrier </w:t>
              </w:r>
              <w:r>
                <w:t>spacing</w:t>
              </w:r>
            </w:ins>
          </w:p>
        </w:tc>
        <w:tc>
          <w:tcPr>
            <w:tcW w:w="877" w:type="pct"/>
            <w:shd w:val="clear" w:color="auto" w:fill="auto"/>
          </w:tcPr>
          <w:p w:rsidR="00644FEB" w:rsidRDefault="00CF6C33">
            <w:pPr>
              <w:pStyle w:val="TAL"/>
              <w:rPr>
                <w:ins w:id="7325" w:author="Huawei" w:date="2024-02-02T15:21:00Z"/>
                <w:lang w:val="it-IT"/>
              </w:rPr>
            </w:pPr>
            <w:ins w:id="7326" w:author="Huawei" w:date="2024-02-02T15:21:00Z">
              <w:r>
                <w:rPr>
                  <w:lang w:val="it-IT"/>
                </w:rPr>
                <w:t>Config 1, 2</w:t>
              </w:r>
            </w:ins>
          </w:p>
        </w:tc>
        <w:tc>
          <w:tcPr>
            <w:tcW w:w="444" w:type="pct"/>
            <w:shd w:val="clear" w:color="auto" w:fill="auto"/>
          </w:tcPr>
          <w:p w:rsidR="00644FEB" w:rsidRDefault="00644FEB">
            <w:pPr>
              <w:pStyle w:val="TAC"/>
              <w:rPr>
                <w:ins w:id="7327" w:author="Huawei" w:date="2024-02-02T15:21:00Z"/>
              </w:rPr>
            </w:pPr>
          </w:p>
        </w:tc>
        <w:tc>
          <w:tcPr>
            <w:tcW w:w="1272" w:type="pct"/>
          </w:tcPr>
          <w:p w:rsidR="00644FEB" w:rsidRDefault="00CF6C33">
            <w:pPr>
              <w:pStyle w:val="TAC"/>
              <w:rPr>
                <w:ins w:id="7328" w:author="Huawei" w:date="2024-02-02T15:21:00Z"/>
              </w:rPr>
            </w:pPr>
            <w:ins w:id="7329" w:author="Huawei" w:date="2024-02-02T15:21:00Z">
              <w:r>
                <w:t>15 kHz</w:t>
              </w:r>
            </w:ins>
          </w:p>
        </w:tc>
        <w:tc>
          <w:tcPr>
            <w:tcW w:w="1272" w:type="pct"/>
          </w:tcPr>
          <w:p w:rsidR="00644FEB" w:rsidRDefault="00644FEB">
            <w:pPr>
              <w:pStyle w:val="TAC"/>
              <w:rPr>
                <w:ins w:id="7330" w:author="Huawei" w:date="2024-02-02T15:21:00Z"/>
              </w:rPr>
            </w:pPr>
          </w:p>
        </w:tc>
      </w:tr>
      <w:tr w:rsidR="00644FEB">
        <w:trPr>
          <w:trHeight w:val="284"/>
          <w:jc w:val="center"/>
          <w:ins w:id="7331" w:author="Huawei" w:date="2024-02-02T15:21:00Z"/>
        </w:trPr>
        <w:tc>
          <w:tcPr>
            <w:tcW w:w="1132" w:type="pct"/>
            <w:vMerge/>
            <w:shd w:val="clear" w:color="auto" w:fill="auto"/>
          </w:tcPr>
          <w:p w:rsidR="00644FEB" w:rsidRDefault="00644FEB">
            <w:pPr>
              <w:pStyle w:val="TAL"/>
              <w:rPr>
                <w:ins w:id="7332" w:author="Huawei" w:date="2024-02-02T15:21:00Z"/>
              </w:rPr>
            </w:pPr>
          </w:p>
        </w:tc>
        <w:tc>
          <w:tcPr>
            <w:tcW w:w="877" w:type="pct"/>
            <w:shd w:val="clear" w:color="auto" w:fill="auto"/>
          </w:tcPr>
          <w:p w:rsidR="00644FEB" w:rsidRDefault="00CF6C33">
            <w:pPr>
              <w:pStyle w:val="TAL"/>
              <w:rPr>
                <w:ins w:id="7333" w:author="Huawei" w:date="2024-02-02T15:21:00Z"/>
                <w:lang w:val="it-IT"/>
              </w:rPr>
            </w:pPr>
            <w:ins w:id="7334" w:author="Huawei" w:date="2024-02-02T15:21:00Z">
              <w:r>
                <w:rPr>
                  <w:lang w:val="it-IT"/>
                </w:rPr>
                <w:t>Config 3</w:t>
              </w:r>
            </w:ins>
          </w:p>
        </w:tc>
        <w:tc>
          <w:tcPr>
            <w:tcW w:w="444" w:type="pct"/>
            <w:shd w:val="clear" w:color="auto" w:fill="auto"/>
          </w:tcPr>
          <w:p w:rsidR="00644FEB" w:rsidRDefault="00644FEB">
            <w:pPr>
              <w:pStyle w:val="TAC"/>
              <w:rPr>
                <w:ins w:id="7335" w:author="Huawei" w:date="2024-02-02T15:21:00Z"/>
              </w:rPr>
            </w:pPr>
          </w:p>
        </w:tc>
        <w:tc>
          <w:tcPr>
            <w:tcW w:w="1272" w:type="pct"/>
          </w:tcPr>
          <w:p w:rsidR="00644FEB" w:rsidRDefault="00CF6C33">
            <w:pPr>
              <w:pStyle w:val="TAC"/>
              <w:rPr>
                <w:ins w:id="7336" w:author="Huawei" w:date="2024-02-02T15:21:00Z"/>
              </w:rPr>
            </w:pPr>
            <w:ins w:id="7337" w:author="Huawei" w:date="2024-02-02T15:21:00Z">
              <w:r>
                <w:t>30 kHz</w:t>
              </w:r>
            </w:ins>
          </w:p>
        </w:tc>
        <w:tc>
          <w:tcPr>
            <w:tcW w:w="1272" w:type="pct"/>
          </w:tcPr>
          <w:p w:rsidR="00644FEB" w:rsidRDefault="00644FEB">
            <w:pPr>
              <w:pStyle w:val="TAC"/>
              <w:rPr>
                <w:ins w:id="7338" w:author="Huawei" w:date="2024-02-02T15:21:00Z"/>
              </w:rPr>
            </w:pPr>
          </w:p>
        </w:tc>
      </w:tr>
      <w:tr w:rsidR="00644FEB">
        <w:trPr>
          <w:trHeight w:val="164"/>
          <w:jc w:val="center"/>
          <w:ins w:id="7339" w:author="Huawei" w:date="2024-02-02T15:21:00Z"/>
        </w:trPr>
        <w:tc>
          <w:tcPr>
            <w:tcW w:w="2010" w:type="pct"/>
            <w:gridSpan w:val="2"/>
            <w:shd w:val="clear" w:color="auto" w:fill="auto"/>
          </w:tcPr>
          <w:p w:rsidR="00644FEB" w:rsidRDefault="00CF6C33">
            <w:pPr>
              <w:pStyle w:val="TAL"/>
              <w:rPr>
                <w:ins w:id="7340" w:author="Huawei" w:date="2024-02-02T15:21:00Z"/>
              </w:rPr>
            </w:pPr>
            <w:ins w:id="7341" w:author="Huawei" w:date="2024-02-02T15:21:00Z">
              <w:r>
                <w:t xml:space="preserve">SSB index assigned as </w:t>
              </w:r>
              <w:r>
                <w:rPr>
                  <w:rFonts w:hint="eastAsia"/>
                  <w:lang w:val="en-US" w:eastAsia="zh-CN"/>
                </w:rPr>
                <w:t>pathloss</w:t>
              </w:r>
              <w:r>
                <w:t xml:space="preserve"> RS</w:t>
              </w:r>
            </w:ins>
          </w:p>
        </w:tc>
        <w:tc>
          <w:tcPr>
            <w:tcW w:w="444" w:type="pct"/>
            <w:shd w:val="clear" w:color="auto" w:fill="auto"/>
          </w:tcPr>
          <w:p w:rsidR="00644FEB" w:rsidRDefault="00644FEB">
            <w:pPr>
              <w:pStyle w:val="TAC"/>
              <w:rPr>
                <w:ins w:id="7342" w:author="Huawei" w:date="2024-02-02T15:21:00Z"/>
              </w:rPr>
            </w:pPr>
          </w:p>
        </w:tc>
        <w:tc>
          <w:tcPr>
            <w:tcW w:w="1272" w:type="pct"/>
          </w:tcPr>
          <w:p w:rsidR="00644FEB" w:rsidRDefault="00CF6C33">
            <w:pPr>
              <w:pStyle w:val="TAC"/>
              <w:rPr>
                <w:ins w:id="7343" w:author="Huawei" w:date="2024-02-02T15:21:00Z"/>
                <w:lang w:val="en-US" w:eastAsia="zh-CN"/>
              </w:rPr>
            </w:pPr>
            <w:ins w:id="7344" w:author="Huawei" w:date="2024-02-02T15:21:00Z">
              <w:r>
                <w:t>0</w:t>
              </w:r>
              <w:r>
                <w:rPr>
                  <w:rFonts w:hint="eastAsia"/>
                  <w:lang w:val="en-US" w:eastAsia="zh-CN"/>
                </w:rPr>
                <w:t xml:space="preserve"> in T1, 0 in T2, 1 in T3</w:t>
              </w:r>
            </w:ins>
          </w:p>
        </w:tc>
        <w:tc>
          <w:tcPr>
            <w:tcW w:w="1272" w:type="pct"/>
          </w:tcPr>
          <w:p w:rsidR="00644FEB" w:rsidRDefault="00644FEB">
            <w:pPr>
              <w:pStyle w:val="TAC"/>
              <w:rPr>
                <w:ins w:id="7345" w:author="Huawei" w:date="2024-02-02T15:21:00Z"/>
              </w:rPr>
            </w:pPr>
          </w:p>
        </w:tc>
      </w:tr>
      <w:tr w:rsidR="00644FEB">
        <w:trPr>
          <w:trHeight w:val="176"/>
          <w:jc w:val="center"/>
          <w:ins w:id="7346" w:author="Huawei" w:date="2024-02-02T15:21:00Z"/>
        </w:trPr>
        <w:tc>
          <w:tcPr>
            <w:tcW w:w="2010" w:type="pct"/>
            <w:gridSpan w:val="2"/>
            <w:shd w:val="clear" w:color="auto" w:fill="auto"/>
          </w:tcPr>
          <w:p w:rsidR="00644FEB" w:rsidRDefault="00CF6C33">
            <w:pPr>
              <w:pStyle w:val="TAL"/>
              <w:rPr>
                <w:ins w:id="7347" w:author="Huawei" w:date="2024-02-02T15:21:00Z"/>
              </w:rPr>
            </w:pPr>
            <w:ins w:id="7348" w:author="Huawei" w:date="2024-02-02T15:21:00Z">
              <w:r>
                <w:t>OCNG parameters</w:t>
              </w:r>
            </w:ins>
          </w:p>
        </w:tc>
        <w:tc>
          <w:tcPr>
            <w:tcW w:w="444" w:type="pct"/>
            <w:shd w:val="clear" w:color="auto" w:fill="auto"/>
          </w:tcPr>
          <w:p w:rsidR="00644FEB" w:rsidRDefault="00644FEB">
            <w:pPr>
              <w:pStyle w:val="TAC"/>
              <w:rPr>
                <w:ins w:id="7349" w:author="Huawei" w:date="2024-02-02T15:21:00Z"/>
              </w:rPr>
            </w:pPr>
          </w:p>
        </w:tc>
        <w:tc>
          <w:tcPr>
            <w:tcW w:w="1272" w:type="pct"/>
          </w:tcPr>
          <w:p w:rsidR="00644FEB" w:rsidRDefault="00CF6C33">
            <w:pPr>
              <w:pStyle w:val="TAC"/>
              <w:rPr>
                <w:ins w:id="7350" w:author="Huawei" w:date="2024-02-02T15:21:00Z"/>
              </w:rPr>
            </w:pPr>
            <w:ins w:id="7351" w:author="Huawei" w:date="2024-02-02T15:21:00Z">
              <w:r>
                <w:t>OP.1</w:t>
              </w:r>
            </w:ins>
          </w:p>
        </w:tc>
        <w:tc>
          <w:tcPr>
            <w:tcW w:w="1272" w:type="pct"/>
          </w:tcPr>
          <w:p w:rsidR="00644FEB" w:rsidRDefault="00644FEB">
            <w:pPr>
              <w:pStyle w:val="TAC"/>
              <w:rPr>
                <w:ins w:id="7352" w:author="Huawei" w:date="2024-02-02T15:21:00Z"/>
              </w:rPr>
            </w:pPr>
          </w:p>
        </w:tc>
      </w:tr>
      <w:tr w:rsidR="00644FEB">
        <w:trPr>
          <w:trHeight w:val="164"/>
          <w:jc w:val="center"/>
          <w:ins w:id="7353" w:author="Huawei" w:date="2024-02-02T15:21:00Z"/>
        </w:trPr>
        <w:tc>
          <w:tcPr>
            <w:tcW w:w="2010" w:type="pct"/>
            <w:gridSpan w:val="2"/>
            <w:shd w:val="clear" w:color="auto" w:fill="auto"/>
          </w:tcPr>
          <w:p w:rsidR="00644FEB" w:rsidRDefault="00CF6C33">
            <w:pPr>
              <w:pStyle w:val="TAL"/>
              <w:rPr>
                <w:ins w:id="7354" w:author="Huawei" w:date="2024-02-02T15:21:00Z"/>
              </w:rPr>
            </w:pPr>
            <w:ins w:id="7355" w:author="Huawei" w:date="2024-02-02T15:21:00Z">
              <w:r>
                <w:t>CP length</w:t>
              </w:r>
              <w:r>
                <w:tab/>
              </w:r>
            </w:ins>
          </w:p>
        </w:tc>
        <w:tc>
          <w:tcPr>
            <w:tcW w:w="444" w:type="pct"/>
            <w:shd w:val="clear" w:color="auto" w:fill="auto"/>
          </w:tcPr>
          <w:p w:rsidR="00644FEB" w:rsidRDefault="00644FEB">
            <w:pPr>
              <w:pStyle w:val="TAC"/>
              <w:rPr>
                <w:ins w:id="7356" w:author="Huawei" w:date="2024-02-02T15:21:00Z"/>
              </w:rPr>
            </w:pPr>
          </w:p>
        </w:tc>
        <w:tc>
          <w:tcPr>
            <w:tcW w:w="1272" w:type="pct"/>
          </w:tcPr>
          <w:p w:rsidR="00644FEB" w:rsidRDefault="00CF6C33">
            <w:pPr>
              <w:pStyle w:val="TAC"/>
              <w:rPr>
                <w:ins w:id="7357" w:author="Huawei" w:date="2024-02-02T15:21:00Z"/>
              </w:rPr>
            </w:pPr>
            <w:ins w:id="7358" w:author="Huawei" w:date="2024-02-02T15:21:00Z">
              <w:r>
                <w:t>Normal</w:t>
              </w:r>
            </w:ins>
          </w:p>
        </w:tc>
        <w:tc>
          <w:tcPr>
            <w:tcW w:w="1272" w:type="pct"/>
          </w:tcPr>
          <w:p w:rsidR="00644FEB" w:rsidRDefault="00644FEB">
            <w:pPr>
              <w:pStyle w:val="TAC"/>
              <w:rPr>
                <w:ins w:id="7359" w:author="Huawei" w:date="2024-02-02T15:21:00Z"/>
              </w:rPr>
            </w:pPr>
          </w:p>
        </w:tc>
      </w:tr>
      <w:tr w:rsidR="00644FEB">
        <w:trPr>
          <w:trHeight w:val="341"/>
          <w:jc w:val="center"/>
          <w:ins w:id="7360" w:author="Huawei" w:date="2024-02-02T15:21:00Z"/>
        </w:trPr>
        <w:tc>
          <w:tcPr>
            <w:tcW w:w="2010" w:type="pct"/>
            <w:gridSpan w:val="2"/>
            <w:shd w:val="clear" w:color="auto" w:fill="auto"/>
          </w:tcPr>
          <w:p w:rsidR="00644FEB" w:rsidRDefault="00CF6C33">
            <w:pPr>
              <w:pStyle w:val="TAL"/>
              <w:rPr>
                <w:ins w:id="7361" w:author="Huawei" w:date="2024-02-02T15:21:00Z"/>
              </w:rPr>
            </w:pPr>
            <w:ins w:id="7362" w:author="Huawei" w:date="2024-02-02T15:21:00Z">
              <w:r>
                <w:t>Correlation Matrix and Antenna Configuration</w:t>
              </w:r>
            </w:ins>
          </w:p>
        </w:tc>
        <w:tc>
          <w:tcPr>
            <w:tcW w:w="444" w:type="pct"/>
            <w:shd w:val="clear" w:color="auto" w:fill="auto"/>
          </w:tcPr>
          <w:p w:rsidR="00644FEB" w:rsidRDefault="00644FEB">
            <w:pPr>
              <w:pStyle w:val="TAC"/>
              <w:rPr>
                <w:ins w:id="7363" w:author="Huawei" w:date="2024-02-02T15:21:00Z"/>
              </w:rPr>
            </w:pPr>
          </w:p>
        </w:tc>
        <w:tc>
          <w:tcPr>
            <w:tcW w:w="1272" w:type="pct"/>
            <w:shd w:val="clear" w:color="auto" w:fill="auto"/>
          </w:tcPr>
          <w:p w:rsidR="00644FEB" w:rsidRDefault="00CF6C33">
            <w:pPr>
              <w:pStyle w:val="TAC"/>
              <w:rPr>
                <w:ins w:id="7364" w:author="Huawei" w:date="2024-02-02T15:21:00Z"/>
              </w:rPr>
            </w:pPr>
            <w:ins w:id="7365" w:author="Huawei" w:date="2024-02-02T15:21:00Z">
              <w:r>
                <w:t>1x2 Low</w:t>
              </w:r>
            </w:ins>
          </w:p>
        </w:tc>
        <w:tc>
          <w:tcPr>
            <w:tcW w:w="1272" w:type="pct"/>
            <w:shd w:val="clear" w:color="auto" w:fill="auto"/>
          </w:tcPr>
          <w:p w:rsidR="00644FEB" w:rsidRDefault="00644FEB">
            <w:pPr>
              <w:pStyle w:val="TAC"/>
              <w:rPr>
                <w:ins w:id="7366" w:author="Huawei" w:date="2024-02-02T15:21:00Z"/>
              </w:rPr>
            </w:pPr>
          </w:p>
        </w:tc>
      </w:tr>
      <w:tr w:rsidR="00644FEB">
        <w:trPr>
          <w:trHeight w:val="176"/>
          <w:jc w:val="center"/>
          <w:ins w:id="7367" w:author="Huawei" w:date="2024-02-02T15:21:00Z"/>
        </w:trPr>
        <w:tc>
          <w:tcPr>
            <w:tcW w:w="2010" w:type="pct"/>
            <w:gridSpan w:val="2"/>
            <w:shd w:val="clear" w:color="auto" w:fill="auto"/>
          </w:tcPr>
          <w:p w:rsidR="00644FEB" w:rsidRDefault="00CF6C33">
            <w:pPr>
              <w:pStyle w:val="TAL"/>
              <w:rPr>
                <w:ins w:id="7368" w:author="Huawei" w:date="2024-02-02T15:21:00Z"/>
              </w:rPr>
            </w:pPr>
            <w:ins w:id="7369" w:author="Huawei" w:date="2024-02-02T15:21:00Z">
              <w:r>
                <w:t>DRX</w:t>
              </w:r>
            </w:ins>
          </w:p>
        </w:tc>
        <w:tc>
          <w:tcPr>
            <w:tcW w:w="444" w:type="pct"/>
            <w:shd w:val="clear" w:color="auto" w:fill="auto"/>
          </w:tcPr>
          <w:p w:rsidR="00644FEB" w:rsidRDefault="00644FEB">
            <w:pPr>
              <w:pStyle w:val="TAC"/>
              <w:rPr>
                <w:ins w:id="7370" w:author="Huawei" w:date="2024-02-02T15:21:00Z"/>
              </w:rPr>
            </w:pPr>
          </w:p>
        </w:tc>
        <w:tc>
          <w:tcPr>
            <w:tcW w:w="1272" w:type="pct"/>
          </w:tcPr>
          <w:p w:rsidR="00644FEB" w:rsidRDefault="00CF6C33">
            <w:pPr>
              <w:pStyle w:val="TAC"/>
              <w:rPr>
                <w:ins w:id="7371" w:author="Huawei" w:date="2024-02-02T15:21:00Z"/>
              </w:rPr>
            </w:pPr>
            <w:ins w:id="7372" w:author="Huawei" w:date="2024-02-02T15:21:00Z">
              <w:r>
                <w:t>OFF</w:t>
              </w:r>
            </w:ins>
          </w:p>
        </w:tc>
        <w:tc>
          <w:tcPr>
            <w:tcW w:w="1272" w:type="pct"/>
          </w:tcPr>
          <w:p w:rsidR="00644FEB" w:rsidRDefault="00644FEB">
            <w:pPr>
              <w:pStyle w:val="TAC"/>
              <w:rPr>
                <w:ins w:id="7373" w:author="Huawei" w:date="2024-02-02T15:21:00Z"/>
              </w:rPr>
            </w:pPr>
          </w:p>
        </w:tc>
      </w:tr>
      <w:tr w:rsidR="00644FEB">
        <w:trPr>
          <w:trHeight w:val="164"/>
          <w:jc w:val="center"/>
          <w:ins w:id="7374" w:author="Huawei" w:date="2024-02-02T15:21:00Z"/>
        </w:trPr>
        <w:tc>
          <w:tcPr>
            <w:tcW w:w="2010" w:type="pct"/>
            <w:gridSpan w:val="2"/>
            <w:shd w:val="clear" w:color="auto" w:fill="auto"/>
          </w:tcPr>
          <w:p w:rsidR="00644FEB" w:rsidRDefault="00CF6C33">
            <w:pPr>
              <w:pStyle w:val="TAL"/>
              <w:rPr>
                <w:ins w:id="7375" w:author="Huawei" w:date="2024-02-02T15:21:00Z"/>
              </w:rPr>
            </w:pPr>
            <w:ins w:id="7376" w:author="Huawei" w:date="2024-02-02T15:21:00Z">
              <w:r>
                <w:t xml:space="preserve">Gap pattern ID </w:t>
              </w:r>
            </w:ins>
          </w:p>
        </w:tc>
        <w:tc>
          <w:tcPr>
            <w:tcW w:w="444" w:type="pct"/>
            <w:shd w:val="clear" w:color="auto" w:fill="auto"/>
          </w:tcPr>
          <w:p w:rsidR="00644FEB" w:rsidRDefault="00644FEB">
            <w:pPr>
              <w:pStyle w:val="TAC"/>
              <w:rPr>
                <w:ins w:id="7377" w:author="Huawei" w:date="2024-02-02T15:21:00Z"/>
              </w:rPr>
            </w:pPr>
          </w:p>
        </w:tc>
        <w:tc>
          <w:tcPr>
            <w:tcW w:w="1272" w:type="pct"/>
          </w:tcPr>
          <w:p w:rsidR="00644FEB" w:rsidRDefault="00CF6C33">
            <w:pPr>
              <w:pStyle w:val="TAC"/>
              <w:rPr>
                <w:ins w:id="7378" w:author="Huawei" w:date="2024-02-02T15:21:00Z"/>
              </w:rPr>
            </w:pPr>
            <w:ins w:id="7379" w:author="Huawei" w:date="2024-02-02T15:21:00Z">
              <w:r>
                <w:t>gp0</w:t>
              </w:r>
            </w:ins>
          </w:p>
        </w:tc>
        <w:tc>
          <w:tcPr>
            <w:tcW w:w="1272" w:type="pct"/>
          </w:tcPr>
          <w:p w:rsidR="00644FEB" w:rsidRDefault="00644FEB">
            <w:pPr>
              <w:pStyle w:val="TAC"/>
              <w:rPr>
                <w:ins w:id="7380" w:author="Huawei" w:date="2024-02-02T15:21:00Z"/>
              </w:rPr>
            </w:pPr>
          </w:p>
        </w:tc>
      </w:tr>
      <w:tr w:rsidR="00644FEB">
        <w:trPr>
          <w:trHeight w:val="164"/>
          <w:jc w:val="center"/>
          <w:ins w:id="7381" w:author="Huawei" w:date="2024-02-02T15:21:00Z"/>
        </w:trPr>
        <w:tc>
          <w:tcPr>
            <w:tcW w:w="2010" w:type="pct"/>
            <w:gridSpan w:val="2"/>
            <w:shd w:val="clear" w:color="auto" w:fill="auto"/>
          </w:tcPr>
          <w:p w:rsidR="00644FEB" w:rsidRDefault="00CF6C33">
            <w:pPr>
              <w:pStyle w:val="TAL"/>
              <w:rPr>
                <w:ins w:id="7382" w:author="Huawei" w:date="2024-02-02T15:21:00Z"/>
              </w:rPr>
            </w:pPr>
            <w:ins w:id="7383" w:author="Huawei" w:date="2024-02-02T15:21:00Z">
              <w:r>
                <w:rPr>
                  <w:i/>
                  <w:lang w:eastAsia="ko-KR"/>
                </w:rPr>
                <w:t>phr-ProhibitTimer</w:t>
              </w:r>
            </w:ins>
          </w:p>
        </w:tc>
        <w:tc>
          <w:tcPr>
            <w:tcW w:w="444" w:type="pct"/>
            <w:shd w:val="clear" w:color="auto" w:fill="auto"/>
          </w:tcPr>
          <w:p w:rsidR="00644FEB" w:rsidRDefault="00CF6C33">
            <w:pPr>
              <w:pStyle w:val="TAC"/>
              <w:rPr>
                <w:ins w:id="7384" w:author="Huawei" w:date="2024-02-02T15:21:00Z"/>
              </w:rPr>
            </w:pPr>
            <w:ins w:id="7385" w:author="Huawei" w:date="2024-02-02T15:21:00Z">
              <w:r>
                <w:rPr>
                  <w:rFonts w:hint="eastAsia"/>
                  <w:lang w:val="en-US" w:eastAsia="zh-CN"/>
                </w:rPr>
                <w:t>sub frame</w:t>
              </w:r>
            </w:ins>
          </w:p>
        </w:tc>
        <w:tc>
          <w:tcPr>
            <w:tcW w:w="1272" w:type="pct"/>
          </w:tcPr>
          <w:p w:rsidR="00644FEB" w:rsidRDefault="00CF6C33">
            <w:pPr>
              <w:pStyle w:val="TAC"/>
              <w:rPr>
                <w:ins w:id="7386" w:author="Huawei" w:date="2024-02-02T15:21:00Z"/>
                <w:lang w:val="en-US" w:eastAsia="zh-CN"/>
              </w:rPr>
            </w:pPr>
            <w:ins w:id="7387" w:author="Huawei" w:date="2024-02-02T15:21:00Z">
              <w:r>
                <w:rPr>
                  <w:lang w:val="en-US" w:eastAsia="zh-CN"/>
                </w:rPr>
                <w:t>0</w:t>
              </w:r>
            </w:ins>
          </w:p>
        </w:tc>
        <w:tc>
          <w:tcPr>
            <w:tcW w:w="1272" w:type="pct"/>
          </w:tcPr>
          <w:p w:rsidR="00644FEB" w:rsidRDefault="00644FEB">
            <w:pPr>
              <w:pStyle w:val="TAC"/>
              <w:rPr>
                <w:ins w:id="7388" w:author="Huawei" w:date="2024-02-02T15:21:00Z"/>
                <w:lang w:val="en-US" w:eastAsia="zh-CN"/>
              </w:rPr>
            </w:pPr>
          </w:p>
        </w:tc>
      </w:tr>
      <w:tr w:rsidR="00644FEB">
        <w:trPr>
          <w:trHeight w:val="164"/>
          <w:jc w:val="center"/>
          <w:ins w:id="7389" w:author="Huawei" w:date="2024-02-02T15:21:00Z"/>
        </w:trPr>
        <w:tc>
          <w:tcPr>
            <w:tcW w:w="2010" w:type="pct"/>
            <w:gridSpan w:val="2"/>
            <w:shd w:val="clear" w:color="auto" w:fill="auto"/>
          </w:tcPr>
          <w:p w:rsidR="00644FEB" w:rsidRDefault="00CF6C33">
            <w:pPr>
              <w:pStyle w:val="TAL"/>
              <w:rPr>
                <w:ins w:id="7390" w:author="Huawei" w:date="2024-02-02T15:21:00Z"/>
              </w:rPr>
            </w:pPr>
            <w:ins w:id="7391" w:author="Huawei" w:date="2024-02-02T15:21:00Z">
              <w:r>
                <w:rPr>
                  <w:rFonts w:hint="eastAsia"/>
                  <w:i/>
                  <w:iCs/>
                </w:rPr>
                <w:t>phr-Tx-PowerFactorChange</w:t>
              </w:r>
            </w:ins>
          </w:p>
        </w:tc>
        <w:tc>
          <w:tcPr>
            <w:tcW w:w="444" w:type="pct"/>
            <w:shd w:val="clear" w:color="auto" w:fill="auto"/>
          </w:tcPr>
          <w:p w:rsidR="00644FEB" w:rsidRDefault="00CF6C33">
            <w:pPr>
              <w:pStyle w:val="TAC"/>
              <w:rPr>
                <w:ins w:id="7392" w:author="Huawei" w:date="2024-02-02T15:21:00Z"/>
                <w:lang w:val="en-US" w:eastAsia="zh-CN"/>
              </w:rPr>
            </w:pPr>
            <w:ins w:id="7393" w:author="Huawei" w:date="2024-02-02T15:21:00Z">
              <w:r>
                <w:rPr>
                  <w:rFonts w:hint="eastAsia"/>
                  <w:lang w:val="en-US" w:eastAsia="zh-CN"/>
                </w:rPr>
                <w:t>dB</w:t>
              </w:r>
            </w:ins>
          </w:p>
        </w:tc>
        <w:tc>
          <w:tcPr>
            <w:tcW w:w="1272" w:type="pct"/>
          </w:tcPr>
          <w:p w:rsidR="00644FEB" w:rsidRDefault="00CF6C33">
            <w:pPr>
              <w:pStyle w:val="TAC"/>
              <w:rPr>
                <w:ins w:id="7394" w:author="Huawei" w:date="2024-02-02T15:21:00Z"/>
                <w:lang w:val="en-US" w:eastAsia="zh-CN"/>
              </w:rPr>
            </w:pPr>
            <w:ins w:id="7395" w:author="Huawei" w:date="2024-02-02T15:21:00Z">
              <w:r>
                <w:rPr>
                  <w:lang w:val="en-US" w:eastAsia="zh-CN"/>
                </w:rPr>
                <w:t>5</w:t>
              </w:r>
            </w:ins>
          </w:p>
        </w:tc>
        <w:tc>
          <w:tcPr>
            <w:tcW w:w="1272" w:type="pct"/>
          </w:tcPr>
          <w:p w:rsidR="00644FEB" w:rsidRDefault="00644FEB">
            <w:pPr>
              <w:pStyle w:val="TAC"/>
              <w:rPr>
                <w:ins w:id="7396" w:author="Huawei" w:date="2024-02-02T15:21:00Z"/>
                <w:lang w:val="en-US" w:eastAsia="zh-CN"/>
              </w:rPr>
            </w:pPr>
          </w:p>
        </w:tc>
      </w:tr>
      <w:tr w:rsidR="00644FEB">
        <w:trPr>
          <w:trHeight w:val="164"/>
          <w:jc w:val="center"/>
          <w:ins w:id="7397" w:author="Huawei" w:date="2024-02-02T15:21:00Z"/>
        </w:trPr>
        <w:tc>
          <w:tcPr>
            <w:tcW w:w="2010" w:type="pct"/>
            <w:gridSpan w:val="2"/>
            <w:shd w:val="clear" w:color="auto" w:fill="auto"/>
          </w:tcPr>
          <w:p w:rsidR="00644FEB" w:rsidRDefault="00CF6C33">
            <w:pPr>
              <w:pStyle w:val="TAL"/>
              <w:rPr>
                <w:ins w:id="7398" w:author="Huawei" w:date="2024-02-02T15:21:00Z"/>
              </w:rPr>
            </w:pPr>
            <w:ins w:id="7399" w:author="Huawei" w:date="2024-02-02T15:21:00Z">
              <w:r>
                <w:rPr>
                  <w:i/>
                  <w:iCs/>
                </w:rPr>
                <w:t>phr-PeriodicTimer</w:t>
              </w:r>
            </w:ins>
          </w:p>
        </w:tc>
        <w:tc>
          <w:tcPr>
            <w:tcW w:w="444" w:type="pct"/>
            <w:shd w:val="clear" w:color="auto" w:fill="auto"/>
          </w:tcPr>
          <w:p w:rsidR="00644FEB" w:rsidRDefault="00CF6C33">
            <w:pPr>
              <w:pStyle w:val="TAC"/>
              <w:rPr>
                <w:ins w:id="7400" w:author="Huawei" w:date="2024-02-02T15:21:00Z"/>
              </w:rPr>
            </w:pPr>
            <w:ins w:id="7401" w:author="Huawei" w:date="2024-02-02T15:21:00Z">
              <w:r>
                <w:rPr>
                  <w:rFonts w:hint="eastAsia"/>
                  <w:lang w:val="en-US" w:eastAsia="zh-CN"/>
                </w:rPr>
                <w:t>sub frame</w:t>
              </w:r>
            </w:ins>
          </w:p>
        </w:tc>
        <w:tc>
          <w:tcPr>
            <w:tcW w:w="1272" w:type="pct"/>
          </w:tcPr>
          <w:p w:rsidR="00644FEB" w:rsidRDefault="00CF6C33">
            <w:pPr>
              <w:pStyle w:val="TAC"/>
              <w:rPr>
                <w:ins w:id="7402" w:author="Huawei" w:date="2024-02-02T15:21:00Z"/>
                <w:lang w:val="en-US" w:eastAsia="zh-CN"/>
              </w:rPr>
            </w:pPr>
            <w:ins w:id="7403" w:author="Huawei" w:date="2024-02-02T15:21:00Z">
              <w:r>
                <w:rPr>
                  <w:lang w:val="en-US" w:eastAsia="zh-CN"/>
                </w:rPr>
                <w:t>infinity</w:t>
              </w:r>
            </w:ins>
          </w:p>
        </w:tc>
        <w:tc>
          <w:tcPr>
            <w:tcW w:w="1272" w:type="pct"/>
          </w:tcPr>
          <w:p w:rsidR="00644FEB" w:rsidRDefault="00644FEB">
            <w:pPr>
              <w:pStyle w:val="TAC"/>
              <w:rPr>
                <w:ins w:id="7404" w:author="Huawei" w:date="2024-02-02T15:21:00Z"/>
                <w:lang w:val="en-US" w:eastAsia="zh-CN"/>
              </w:rPr>
            </w:pPr>
          </w:p>
        </w:tc>
      </w:tr>
      <w:tr w:rsidR="00644FEB">
        <w:trPr>
          <w:trHeight w:val="164"/>
          <w:jc w:val="center"/>
          <w:ins w:id="7405" w:author="Huawei" w:date="2024-02-02T15:21:00Z"/>
        </w:trPr>
        <w:tc>
          <w:tcPr>
            <w:tcW w:w="2010" w:type="pct"/>
            <w:gridSpan w:val="2"/>
            <w:shd w:val="clear" w:color="auto" w:fill="auto"/>
          </w:tcPr>
          <w:p w:rsidR="00644FEB" w:rsidRDefault="00CF6C33">
            <w:pPr>
              <w:pStyle w:val="TAL"/>
              <w:rPr>
                <w:ins w:id="7406" w:author="Huawei" w:date="2024-02-02T15:21:00Z"/>
                <w:lang w:val="en-US" w:eastAsia="zh-CN"/>
              </w:rPr>
            </w:pPr>
            <w:ins w:id="7407" w:author="Huawei" w:date="2024-02-02T15:21:00Z">
              <w:r>
                <w:rPr>
                  <w:rFonts w:hint="eastAsia"/>
                  <w:lang w:val="en-US" w:eastAsia="zh-CN"/>
                </w:rPr>
                <w:t>Filter coefficient</w:t>
              </w:r>
            </w:ins>
          </w:p>
        </w:tc>
        <w:tc>
          <w:tcPr>
            <w:tcW w:w="444" w:type="pct"/>
            <w:shd w:val="clear" w:color="auto" w:fill="auto"/>
          </w:tcPr>
          <w:p w:rsidR="00644FEB" w:rsidRDefault="00644FEB">
            <w:pPr>
              <w:pStyle w:val="TAC"/>
              <w:rPr>
                <w:ins w:id="7408" w:author="Huawei" w:date="2024-02-02T15:21:00Z"/>
                <w:lang w:val="en-US" w:eastAsia="zh-CN"/>
              </w:rPr>
            </w:pPr>
          </w:p>
        </w:tc>
        <w:tc>
          <w:tcPr>
            <w:tcW w:w="1272" w:type="pct"/>
          </w:tcPr>
          <w:p w:rsidR="00644FEB" w:rsidRDefault="00CF6C33">
            <w:pPr>
              <w:pStyle w:val="TAC"/>
              <w:rPr>
                <w:ins w:id="7409" w:author="Huawei" w:date="2024-02-02T15:21:00Z"/>
                <w:lang w:val="en-US" w:eastAsia="zh-CN"/>
              </w:rPr>
            </w:pPr>
            <w:ins w:id="7410" w:author="Huawei" w:date="2024-02-02T15:21:00Z">
              <w:r>
                <w:rPr>
                  <w:rFonts w:hint="eastAsia"/>
                  <w:lang w:val="en-US" w:eastAsia="zh-CN"/>
                </w:rPr>
                <w:t>0</w:t>
              </w:r>
            </w:ins>
          </w:p>
        </w:tc>
        <w:tc>
          <w:tcPr>
            <w:tcW w:w="1272" w:type="pct"/>
          </w:tcPr>
          <w:p w:rsidR="00644FEB" w:rsidRDefault="00CF6C33">
            <w:pPr>
              <w:pStyle w:val="TAC"/>
              <w:rPr>
                <w:ins w:id="7411" w:author="Huawei" w:date="2024-02-02T15:21:00Z"/>
                <w:lang w:val="en-US" w:eastAsia="zh-CN"/>
              </w:rPr>
            </w:pPr>
            <w:ins w:id="7412" w:author="Huawei" w:date="2024-02-02T15:21:00Z">
              <w:r>
                <w:rPr>
                  <w:rFonts w:hint="eastAsia"/>
                  <w:lang w:val="en-US" w:eastAsia="zh-CN"/>
                </w:rPr>
                <w:t>L3 filtering is not used</w:t>
              </w:r>
            </w:ins>
          </w:p>
        </w:tc>
      </w:tr>
      <w:tr w:rsidR="00644FEB">
        <w:trPr>
          <w:trHeight w:val="164"/>
          <w:jc w:val="center"/>
          <w:ins w:id="7413" w:author="Huawei" w:date="2024-02-02T15:21:00Z"/>
        </w:trPr>
        <w:tc>
          <w:tcPr>
            <w:tcW w:w="2010" w:type="pct"/>
            <w:gridSpan w:val="2"/>
            <w:shd w:val="clear" w:color="auto" w:fill="auto"/>
          </w:tcPr>
          <w:p w:rsidR="00644FEB" w:rsidRDefault="00CF6C33">
            <w:pPr>
              <w:pStyle w:val="TAL"/>
              <w:rPr>
                <w:ins w:id="7414" w:author="Huawei" w:date="2024-02-02T15:21:00Z"/>
                <w:lang w:val="en-US" w:eastAsia="zh-CN"/>
              </w:rPr>
            </w:pPr>
            <w:ins w:id="7415" w:author="Huawei" w:date="2024-02-02T15:21:00Z">
              <w:r>
                <w:rPr>
                  <w:lang w:val="en-US" w:eastAsia="zh-CN"/>
                </w:rPr>
                <w:t>T1</w:t>
              </w:r>
            </w:ins>
          </w:p>
        </w:tc>
        <w:tc>
          <w:tcPr>
            <w:tcW w:w="444" w:type="pct"/>
            <w:shd w:val="clear" w:color="auto" w:fill="auto"/>
          </w:tcPr>
          <w:p w:rsidR="00644FEB" w:rsidRDefault="00CF6C33">
            <w:pPr>
              <w:pStyle w:val="TAC"/>
              <w:rPr>
                <w:ins w:id="7416" w:author="Huawei" w:date="2024-02-02T15:21:00Z"/>
                <w:lang w:val="en-US" w:eastAsia="zh-CN"/>
              </w:rPr>
            </w:pPr>
            <w:ins w:id="7417" w:author="Huawei" w:date="2024-02-02T15:21:00Z">
              <w:r>
                <w:rPr>
                  <w:rFonts w:hint="eastAsia"/>
                  <w:lang w:val="en-US" w:eastAsia="zh-CN"/>
                </w:rPr>
                <w:t>s</w:t>
              </w:r>
            </w:ins>
          </w:p>
        </w:tc>
        <w:tc>
          <w:tcPr>
            <w:tcW w:w="1272" w:type="pct"/>
          </w:tcPr>
          <w:p w:rsidR="00644FEB" w:rsidRDefault="00CF6C33">
            <w:pPr>
              <w:pStyle w:val="TAC"/>
              <w:rPr>
                <w:ins w:id="7418" w:author="Huawei" w:date="2024-02-02T15:21:00Z"/>
                <w:lang w:val="en-US" w:eastAsia="zh-CN"/>
              </w:rPr>
            </w:pPr>
            <w:ins w:id="7419" w:author="Huawei" w:date="2024-02-02T15:21:00Z">
              <w:r>
                <w:rPr>
                  <w:rFonts w:hint="eastAsia"/>
                  <w:lang w:val="en-US" w:eastAsia="zh-CN"/>
                </w:rPr>
                <w:t>[2]</w:t>
              </w:r>
            </w:ins>
          </w:p>
        </w:tc>
        <w:tc>
          <w:tcPr>
            <w:tcW w:w="1272" w:type="pct"/>
          </w:tcPr>
          <w:p w:rsidR="00644FEB" w:rsidRDefault="00644FEB">
            <w:pPr>
              <w:pStyle w:val="TAC"/>
              <w:rPr>
                <w:ins w:id="7420" w:author="Huawei" w:date="2024-02-02T15:21:00Z"/>
                <w:lang w:val="en-US" w:eastAsia="zh-CN"/>
              </w:rPr>
            </w:pPr>
          </w:p>
        </w:tc>
      </w:tr>
      <w:tr w:rsidR="00644FEB">
        <w:trPr>
          <w:trHeight w:val="164"/>
          <w:jc w:val="center"/>
          <w:ins w:id="7421" w:author="Huawei" w:date="2024-02-02T15:21:00Z"/>
        </w:trPr>
        <w:tc>
          <w:tcPr>
            <w:tcW w:w="2010" w:type="pct"/>
            <w:gridSpan w:val="2"/>
            <w:shd w:val="clear" w:color="auto" w:fill="auto"/>
          </w:tcPr>
          <w:p w:rsidR="00644FEB" w:rsidRDefault="00CF6C33">
            <w:pPr>
              <w:pStyle w:val="TAL"/>
              <w:rPr>
                <w:ins w:id="7422" w:author="Huawei" w:date="2024-02-02T15:21:00Z"/>
                <w:lang w:val="en-US" w:eastAsia="zh-CN"/>
              </w:rPr>
            </w:pPr>
            <w:ins w:id="7423" w:author="Huawei" w:date="2024-02-02T15:21:00Z">
              <w:r>
                <w:rPr>
                  <w:lang w:val="en-US" w:eastAsia="zh-CN"/>
                </w:rPr>
                <w:t>T2</w:t>
              </w:r>
            </w:ins>
          </w:p>
        </w:tc>
        <w:tc>
          <w:tcPr>
            <w:tcW w:w="444" w:type="pct"/>
            <w:shd w:val="clear" w:color="auto" w:fill="auto"/>
          </w:tcPr>
          <w:p w:rsidR="00644FEB" w:rsidRDefault="00CF6C33">
            <w:pPr>
              <w:pStyle w:val="TAC"/>
              <w:rPr>
                <w:ins w:id="7424" w:author="Huawei" w:date="2024-02-02T15:21:00Z"/>
                <w:lang w:val="en-US" w:eastAsia="zh-CN"/>
              </w:rPr>
            </w:pPr>
            <w:ins w:id="7425" w:author="Huawei" w:date="2024-02-02T15:21:00Z">
              <w:r>
                <w:rPr>
                  <w:rFonts w:hint="eastAsia"/>
                  <w:lang w:val="en-US" w:eastAsia="zh-CN"/>
                </w:rPr>
                <w:t>s</w:t>
              </w:r>
            </w:ins>
          </w:p>
        </w:tc>
        <w:tc>
          <w:tcPr>
            <w:tcW w:w="1272" w:type="pct"/>
          </w:tcPr>
          <w:p w:rsidR="00644FEB" w:rsidRDefault="00CF6C33">
            <w:pPr>
              <w:pStyle w:val="TAC"/>
              <w:rPr>
                <w:ins w:id="7426" w:author="Huawei" w:date="2024-02-02T15:21:00Z"/>
                <w:lang w:val="en-US" w:eastAsia="zh-CN"/>
              </w:rPr>
            </w:pPr>
            <w:ins w:id="7427" w:author="Huawei" w:date="2024-02-02T15:21:00Z">
              <w:r>
                <w:rPr>
                  <w:rFonts w:hint="eastAsia"/>
                  <w:lang w:val="en-US" w:eastAsia="zh-CN"/>
                </w:rPr>
                <w:t>[2]</w:t>
              </w:r>
            </w:ins>
          </w:p>
        </w:tc>
        <w:tc>
          <w:tcPr>
            <w:tcW w:w="1272" w:type="pct"/>
          </w:tcPr>
          <w:p w:rsidR="00644FEB" w:rsidRDefault="00644FEB">
            <w:pPr>
              <w:pStyle w:val="TAC"/>
              <w:rPr>
                <w:ins w:id="7428" w:author="Huawei" w:date="2024-02-02T15:21:00Z"/>
                <w:lang w:val="en-US" w:eastAsia="zh-CN"/>
              </w:rPr>
            </w:pPr>
          </w:p>
        </w:tc>
      </w:tr>
      <w:tr w:rsidR="00644FEB">
        <w:trPr>
          <w:trHeight w:val="164"/>
          <w:jc w:val="center"/>
          <w:ins w:id="7429" w:author="Huawei" w:date="2024-02-02T15:21:00Z"/>
        </w:trPr>
        <w:tc>
          <w:tcPr>
            <w:tcW w:w="2010" w:type="pct"/>
            <w:gridSpan w:val="2"/>
            <w:shd w:val="clear" w:color="auto" w:fill="auto"/>
          </w:tcPr>
          <w:p w:rsidR="00644FEB" w:rsidRDefault="00CF6C33">
            <w:pPr>
              <w:pStyle w:val="TAL"/>
              <w:rPr>
                <w:ins w:id="7430" w:author="Huawei" w:date="2024-02-02T15:21:00Z"/>
                <w:lang w:val="en-US" w:eastAsia="zh-CN"/>
              </w:rPr>
            </w:pPr>
            <w:ins w:id="7431" w:author="Huawei" w:date="2024-02-02T15:21:00Z">
              <w:r>
                <w:rPr>
                  <w:rFonts w:hint="eastAsia"/>
                  <w:lang w:val="en-US" w:eastAsia="zh-CN"/>
                </w:rPr>
                <w:t>T3</w:t>
              </w:r>
            </w:ins>
          </w:p>
        </w:tc>
        <w:tc>
          <w:tcPr>
            <w:tcW w:w="444" w:type="pct"/>
            <w:shd w:val="clear" w:color="auto" w:fill="auto"/>
          </w:tcPr>
          <w:p w:rsidR="00644FEB" w:rsidRDefault="00CF6C33">
            <w:pPr>
              <w:pStyle w:val="TAC"/>
              <w:rPr>
                <w:ins w:id="7432" w:author="Huawei" w:date="2024-02-02T15:21:00Z"/>
                <w:lang w:val="en-US" w:eastAsia="zh-CN"/>
              </w:rPr>
            </w:pPr>
            <w:ins w:id="7433" w:author="Huawei" w:date="2024-02-02T15:21:00Z">
              <w:r>
                <w:rPr>
                  <w:rFonts w:hint="eastAsia"/>
                  <w:lang w:val="en-US" w:eastAsia="zh-CN"/>
                </w:rPr>
                <w:t>s</w:t>
              </w:r>
            </w:ins>
          </w:p>
        </w:tc>
        <w:tc>
          <w:tcPr>
            <w:tcW w:w="1272" w:type="pct"/>
          </w:tcPr>
          <w:p w:rsidR="00644FEB" w:rsidRDefault="00CF6C33">
            <w:pPr>
              <w:pStyle w:val="TAC"/>
              <w:rPr>
                <w:ins w:id="7434" w:author="Huawei" w:date="2024-02-02T15:21:00Z"/>
                <w:lang w:val="en-US" w:eastAsia="zh-CN"/>
              </w:rPr>
            </w:pPr>
            <w:ins w:id="7435" w:author="Huawei" w:date="2024-02-02T15:21:00Z">
              <w:r>
                <w:rPr>
                  <w:rFonts w:hint="eastAsia"/>
                  <w:lang w:val="en-US" w:eastAsia="zh-CN"/>
                </w:rPr>
                <w:t>0.2</w:t>
              </w:r>
            </w:ins>
          </w:p>
        </w:tc>
        <w:tc>
          <w:tcPr>
            <w:tcW w:w="1272" w:type="pct"/>
          </w:tcPr>
          <w:p w:rsidR="00644FEB" w:rsidRDefault="00644FEB">
            <w:pPr>
              <w:pStyle w:val="TAC"/>
              <w:rPr>
                <w:ins w:id="7436" w:author="Huawei" w:date="2024-02-02T15:21:00Z"/>
                <w:lang w:val="en-US" w:eastAsia="zh-CN"/>
              </w:rPr>
            </w:pPr>
          </w:p>
        </w:tc>
      </w:tr>
    </w:tbl>
    <w:p w:rsidR="00644FEB" w:rsidRDefault="00644FEB">
      <w:pPr>
        <w:rPr>
          <w:ins w:id="7437" w:author="Huawei" w:date="2024-02-02T15:21:00Z"/>
        </w:rPr>
      </w:pPr>
    </w:p>
    <w:p w:rsidR="00644FEB" w:rsidRDefault="00CF6C33">
      <w:pPr>
        <w:pStyle w:val="TH"/>
        <w:rPr>
          <w:ins w:id="7438" w:author="Huawei" w:date="2024-02-02T15:21:00Z"/>
        </w:rPr>
      </w:pPr>
      <w:ins w:id="7439" w:author="Huawei" w:date="2024-02-02T15:21:00Z">
        <w:r>
          <w:t>Table A.</w:t>
        </w:r>
      </w:ins>
      <w:ins w:id="7440" w:author="Huawei" w:date="2024-02-02T15:23:00Z">
        <w:r>
          <w:t>X1.Y1.Z5</w:t>
        </w:r>
      </w:ins>
      <w:ins w:id="7441" w:author="Huawei" w:date="2024-02-02T15:21:00Z">
        <w:r>
          <w:t xml:space="preserve">.1.1-3: NR Cell specific test parameters for </w:t>
        </w:r>
        <w:r>
          <w:rPr>
            <w:rFonts w:hint="eastAsia"/>
            <w:szCs w:val="24"/>
          </w:rPr>
          <w:t xml:space="preserve">MAC-CE </w:t>
        </w:r>
        <w:r>
          <w:rPr>
            <w:rFonts w:hint="eastAsia"/>
            <w:szCs w:val="24"/>
          </w:rPr>
          <w:t>based pathloss reference signal switch</w:t>
        </w:r>
        <w:r>
          <w:t xml:space="preserve"> in SA</w:t>
        </w:r>
      </w:ins>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9"/>
        <w:gridCol w:w="111"/>
        <w:gridCol w:w="1134"/>
        <w:gridCol w:w="709"/>
        <w:gridCol w:w="890"/>
        <w:gridCol w:w="890"/>
        <w:gridCol w:w="892"/>
        <w:tblGridChange w:id="7442">
          <w:tblGrid>
            <w:gridCol w:w="1615"/>
            <w:gridCol w:w="679"/>
            <w:gridCol w:w="111"/>
            <w:gridCol w:w="1134"/>
            <w:gridCol w:w="709"/>
            <w:gridCol w:w="890"/>
            <w:gridCol w:w="890"/>
            <w:gridCol w:w="892"/>
          </w:tblGrid>
        </w:tblGridChange>
      </w:tblGrid>
      <w:tr w:rsidR="00644FEB">
        <w:trPr>
          <w:cantSplit/>
          <w:trHeight w:val="135"/>
          <w:jc w:val="center"/>
          <w:ins w:id="7443" w:author="Huawei" w:date="2024-02-02T15:21:00Z"/>
        </w:trPr>
        <w:tc>
          <w:tcPr>
            <w:tcW w:w="3539" w:type="dxa"/>
            <w:gridSpan w:val="4"/>
            <w:vMerge w:val="restart"/>
            <w:tcBorders>
              <w:top w:val="single" w:sz="4" w:space="0" w:color="auto"/>
              <w:left w:val="single" w:sz="4" w:space="0" w:color="auto"/>
            </w:tcBorders>
          </w:tcPr>
          <w:p w:rsidR="00644FEB" w:rsidRDefault="00CF6C33">
            <w:pPr>
              <w:pStyle w:val="TAH"/>
              <w:rPr>
                <w:ins w:id="7444" w:author="Huawei" w:date="2024-02-02T15:21:00Z"/>
              </w:rPr>
            </w:pPr>
            <w:ins w:id="7445" w:author="Huawei" w:date="2024-02-02T15:21:00Z">
              <w:r>
                <w:t>Parameter</w:t>
              </w:r>
            </w:ins>
          </w:p>
        </w:tc>
        <w:tc>
          <w:tcPr>
            <w:tcW w:w="709" w:type="dxa"/>
            <w:vMerge w:val="restart"/>
            <w:tcBorders>
              <w:top w:val="single" w:sz="4" w:space="0" w:color="auto"/>
            </w:tcBorders>
          </w:tcPr>
          <w:p w:rsidR="00644FEB" w:rsidRDefault="00CF6C33">
            <w:pPr>
              <w:pStyle w:val="TAH"/>
              <w:rPr>
                <w:ins w:id="7446" w:author="Huawei" w:date="2024-02-02T15:21:00Z"/>
              </w:rPr>
            </w:pPr>
            <w:ins w:id="7447" w:author="Huawei" w:date="2024-02-02T15:21:00Z">
              <w:r>
                <w:t>Unit</w:t>
              </w:r>
            </w:ins>
          </w:p>
        </w:tc>
        <w:tc>
          <w:tcPr>
            <w:tcW w:w="2672" w:type="dxa"/>
            <w:gridSpan w:val="3"/>
            <w:tcBorders>
              <w:top w:val="single" w:sz="4" w:space="0" w:color="auto"/>
            </w:tcBorders>
          </w:tcPr>
          <w:p w:rsidR="00644FEB" w:rsidRDefault="00CF6C33">
            <w:pPr>
              <w:pStyle w:val="TAH"/>
              <w:rPr>
                <w:ins w:id="7448" w:author="Huawei" w:date="2024-02-02T15:21:00Z"/>
              </w:rPr>
            </w:pPr>
            <w:ins w:id="7449" w:author="Huawei" w:date="2024-02-02T15:21:00Z">
              <w:r>
                <w:t>Test 1</w:t>
              </w:r>
            </w:ins>
          </w:p>
        </w:tc>
      </w:tr>
      <w:tr w:rsidR="00644FEB">
        <w:trPr>
          <w:cantSplit/>
          <w:trHeight w:val="153"/>
          <w:jc w:val="center"/>
          <w:ins w:id="7450" w:author="Huawei" w:date="2024-02-02T15:21:00Z"/>
        </w:trPr>
        <w:tc>
          <w:tcPr>
            <w:tcW w:w="3539" w:type="dxa"/>
            <w:gridSpan w:val="4"/>
            <w:vMerge/>
            <w:tcBorders>
              <w:left w:val="single" w:sz="4" w:space="0" w:color="auto"/>
              <w:bottom w:val="single" w:sz="4" w:space="0" w:color="auto"/>
            </w:tcBorders>
          </w:tcPr>
          <w:p w:rsidR="00644FEB" w:rsidRDefault="00644FEB">
            <w:pPr>
              <w:pStyle w:val="TAH"/>
              <w:rPr>
                <w:ins w:id="7451" w:author="Huawei" w:date="2024-02-02T15:21:00Z"/>
              </w:rPr>
            </w:pPr>
          </w:p>
        </w:tc>
        <w:tc>
          <w:tcPr>
            <w:tcW w:w="709" w:type="dxa"/>
            <w:vMerge/>
            <w:tcBorders>
              <w:bottom w:val="single" w:sz="4" w:space="0" w:color="auto"/>
            </w:tcBorders>
          </w:tcPr>
          <w:p w:rsidR="00644FEB" w:rsidRDefault="00644FEB">
            <w:pPr>
              <w:pStyle w:val="TAH"/>
              <w:rPr>
                <w:ins w:id="7452" w:author="Huawei" w:date="2024-02-02T15:21:00Z"/>
              </w:rPr>
            </w:pPr>
          </w:p>
        </w:tc>
        <w:tc>
          <w:tcPr>
            <w:tcW w:w="890" w:type="dxa"/>
            <w:tcBorders>
              <w:bottom w:val="single" w:sz="4" w:space="0" w:color="auto"/>
            </w:tcBorders>
          </w:tcPr>
          <w:p w:rsidR="00644FEB" w:rsidRDefault="00CF6C33">
            <w:pPr>
              <w:pStyle w:val="TAH"/>
              <w:rPr>
                <w:ins w:id="7453" w:author="Huawei" w:date="2024-02-02T15:21:00Z"/>
              </w:rPr>
            </w:pPr>
            <w:ins w:id="7454" w:author="Huawei" w:date="2024-02-02T15:21:00Z">
              <w:r>
                <w:t>T1</w:t>
              </w:r>
            </w:ins>
          </w:p>
        </w:tc>
        <w:tc>
          <w:tcPr>
            <w:tcW w:w="890" w:type="dxa"/>
            <w:tcBorders>
              <w:bottom w:val="single" w:sz="4" w:space="0" w:color="auto"/>
            </w:tcBorders>
          </w:tcPr>
          <w:p w:rsidR="00644FEB" w:rsidRDefault="00CF6C33">
            <w:pPr>
              <w:pStyle w:val="TAH"/>
              <w:rPr>
                <w:ins w:id="7455" w:author="Huawei" w:date="2024-02-02T15:21:00Z"/>
              </w:rPr>
            </w:pPr>
            <w:ins w:id="7456" w:author="Huawei" w:date="2024-02-02T15:21:00Z">
              <w:r>
                <w:t>T2</w:t>
              </w:r>
            </w:ins>
          </w:p>
        </w:tc>
        <w:tc>
          <w:tcPr>
            <w:tcW w:w="892" w:type="dxa"/>
            <w:tcBorders>
              <w:bottom w:val="single" w:sz="4" w:space="0" w:color="auto"/>
            </w:tcBorders>
          </w:tcPr>
          <w:p w:rsidR="00644FEB" w:rsidRDefault="00CF6C33">
            <w:pPr>
              <w:pStyle w:val="TAH"/>
              <w:rPr>
                <w:ins w:id="7457" w:author="Huawei" w:date="2024-02-02T15:21:00Z"/>
                <w:lang w:val="en-US" w:eastAsia="zh-CN"/>
              </w:rPr>
            </w:pPr>
            <w:ins w:id="7458" w:author="Huawei" w:date="2024-02-02T15:21:00Z">
              <w:r>
                <w:rPr>
                  <w:rFonts w:hint="eastAsia"/>
                  <w:lang w:val="en-US" w:eastAsia="zh-CN"/>
                </w:rPr>
                <w:t>T3</w:t>
              </w:r>
            </w:ins>
          </w:p>
        </w:tc>
      </w:tr>
      <w:tr w:rsidR="00644FEB">
        <w:trPr>
          <w:cantSplit/>
          <w:trHeight w:val="135"/>
          <w:jc w:val="center"/>
          <w:ins w:id="7459" w:author="Huawei" w:date="2024-02-02T15:21:00Z"/>
        </w:trPr>
        <w:tc>
          <w:tcPr>
            <w:tcW w:w="3539" w:type="dxa"/>
            <w:gridSpan w:val="4"/>
            <w:tcBorders>
              <w:left w:val="single" w:sz="4" w:space="0" w:color="auto"/>
              <w:bottom w:val="single" w:sz="4" w:space="0" w:color="auto"/>
            </w:tcBorders>
          </w:tcPr>
          <w:p w:rsidR="00644FEB" w:rsidRDefault="00CF6C33">
            <w:pPr>
              <w:pStyle w:val="TAL"/>
              <w:rPr>
                <w:ins w:id="7460" w:author="Huawei" w:date="2024-02-02T15:21:00Z"/>
                <w:lang w:val="en-US"/>
              </w:rPr>
            </w:pPr>
            <w:ins w:id="7461" w:author="Huawei" w:date="2024-02-02T15:21:00Z">
              <w:r>
                <w:rPr>
                  <w:lang w:eastAsia="ja-JP"/>
                </w:rPr>
                <w:t>EPRE ratio of PDCCH DMRS to SSS</w:t>
              </w:r>
            </w:ins>
          </w:p>
        </w:tc>
        <w:tc>
          <w:tcPr>
            <w:tcW w:w="709" w:type="dxa"/>
            <w:tcBorders>
              <w:bottom w:val="single" w:sz="4" w:space="0" w:color="auto"/>
            </w:tcBorders>
          </w:tcPr>
          <w:p w:rsidR="00644FEB" w:rsidRDefault="00CF6C33">
            <w:pPr>
              <w:pStyle w:val="TAC"/>
              <w:rPr>
                <w:ins w:id="7462" w:author="Huawei" w:date="2024-02-02T15:21:00Z"/>
              </w:rPr>
            </w:pPr>
            <w:ins w:id="7463" w:author="Huawei" w:date="2024-02-02T15:21:00Z">
              <w:r>
                <w:t>dB</w:t>
              </w:r>
            </w:ins>
          </w:p>
        </w:tc>
        <w:tc>
          <w:tcPr>
            <w:tcW w:w="2672" w:type="dxa"/>
            <w:gridSpan w:val="3"/>
            <w:vAlign w:val="center"/>
          </w:tcPr>
          <w:p w:rsidR="00644FEB" w:rsidRDefault="00CF6C33">
            <w:pPr>
              <w:pStyle w:val="TAC"/>
              <w:rPr>
                <w:ins w:id="7464" w:author="Huawei" w:date="2024-02-02T15:21:00Z"/>
              </w:rPr>
            </w:pPr>
            <w:ins w:id="7465" w:author="Huawei" w:date="2024-02-02T15:21:00Z">
              <w:r>
                <w:t>4</w:t>
              </w:r>
            </w:ins>
          </w:p>
        </w:tc>
      </w:tr>
      <w:tr w:rsidR="00644FEB">
        <w:trPr>
          <w:cantSplit/>
          <w:trHeight w:val="144"/>
          <w:jc w:val="center"/>
          <w:ins w:id="7466" w:author="Huawei" w:date="2024-02-02T15:21:00Z"/>
        </w:trPr>
        <w:tc>
          <w:tcPr>
            <w:tcW w:w="3539" w:type="dxa"/>
            <w:gridSpan w:val="4"/>
            <w:tcBorders>
              <w:left w:val="single" w:sz="4" w:space="0" w:color="auto"/>
              <w:bottom w:val="single" w:sz="4" w:space="0" w:color="auto"/>
            </w:tcBorders>
          </w:tcPr>
          <w:p w:rsidR="00644FEB" w:rsidRDefault="00CF6C33">
            <w:pPr>
              <w:pStyle w:val="TAL"/>
              <w:rPr>
                <w:ins w:id="7467" w:author="Huawei" w:date="2024-02-02T15:21:00Z"/>
                <w:lang w:val="en-US"/>
              </w:rPr>
            </w:pPr>
            <w:ins w:id="7468" w:author="Huawei" w:date="2024-02-02T15:21:00Z">
              <w:r>
                <w:rPr>
                  <w:lang w:eastAsia="ja-JP"/>
                </w:rPr>
                <w:t>EPRE ratio of PDCCH to PDCCH DMRS</w:t>
              </w:r>
            </w:ins>
          </w:p>
        </w:tc>
        <w:tc>
          <w:tcPr>
            <w:tcW w:w="709" w:type="dxa"/>
            <w:tcBorders>
              <w:bottom w:val="single" w:sz="4" w:space="0" w:color="auto"/>
            </w:tcBorders>
          </w:tcPr>
          <w:p w:rsidR="00644FEB" w:rsidRDefault="00CF6C33">
            <w:pPr>
              <w:pStyle w:val="TAC"/>
              <w:rPr>
                <w:ins w:id="7469" w:author="Huawei" w:date="2024-02-02T15:21:00Z"/>
              </w:rPr>
            </w:pPr>
            <w:ins w:id="7470" w:author="Huawei" w:date="2024-02-02T15:21:00Z">
              <w:r>
                <w:t>dB</w:t>
              </w:r>
            </w:ins>
          </w:p>
        </w:tc>
        <w:tc>
          <w:tcPr>
            <w:tcW w:w="2672" w:type="dxa"/>
            <w:gridSpan w:val="3"/>
            <w:vAlign w:val="center"/>
          </w:tcPr>
          <w:p w:rsidR="00644FEB" w:rsidRDefault="00CF6C33">
            <w:pPr>
              <w:pStyle w:val="TAC"/>
              <w:rPr>
                <w:ins w:id="7471" w:author="Huawei" w:date="2024-02-02T15:21:00Z"/>
              </w:rPr>
            </w:pPr>
            <w:ins w:id="7472" w:author="Huawei" w:date="2024-02-02T15:21:00Z">
              <w:r>
                <w:t>0</w:t>
              </w:r>
            </w:ins>
          </w:p>
        </w:tc>
      </w:tr>
      <w:tr w:rsidR="00644FEB">
        <w:trPr>
          <w:cantSplit/>
          <w:trHeight w:val="135"/>
          <w:jc w:val="center"/>
          <w:ins w:id="7473" w:author="Huawei" w:date="2024-02-02T15:21:00Z"/>
        </w:trPr>
        <w:tc>
          <w:tcPr>
            <w:tcW w:w="3539" w:type="dxa"/>
            <w:gridSpan w:val="4"/>
            <w:tcBorders>
              <w:left w:val="single" w:sz="4" w:space="0" w:color="auto"/>
              <w:bottom w:val="single" w:sz="4" w:space="0" w:color="auto"/>
            </w:tcBorders>
          </w:tcPr>
          <w:p w:rsidR="00644FEB" w:rsidRDefault="00CF6C33">
            <w:pPr>
              <w:pStyle w:val="TAL"/>
              <w:rPr>
                <w:ins w:id="7474" w:author="Huawei" w:date="2024-02-02T15:21:00Z"/>
                <w:lang w:val="en-US"/>
              </w:rPr>
            </w:pPr>
            <w:ins w:id="7475" w:author="Huawei" w:date="2024-02-02T15:21:00Z">
              <w:r>
                <w:rPr>
                  <w:lang w:eastAsia="ja-JP"/>
                </w:rPr>
                <w:t>EPRE ratio of PBCH DMRS to SSS</w:t>
              </w:r>
            </w:ins>
          </w:p>
        </w:tc>
        <w:tc>
          <w:tcPr>
            <w:tcW w:w="709" w:type="dxa"/>
            <w:tcBorders>
              <w:bottom w:val="single" w:sz="4" w:space="0" w:color="auto"/>
            </w:tcBorders>
          </w:tcPr>
          <w:p w:rsidR="00644FEB" w:rsidRDefault="00CF6C33">
            <w:pPr>
              <w:pStyle w:val="TAC"/>
              <w:rPr>
                <w:ins w:id="7476" w:author="Huawei" w:date="2024-02-02T15:21:00Z"/>
              </w:rPr>
            </w:pPr>
            <w:ins w:id="7477" w:author="Huawei" w:date="2024-02-02T15:21:00Z">
              <w:r>
                <w:t>dB</w:t>
              </w:r>
            </w:ins>
          </w:p>
        </w:tc>
        <w:tc>
          <w:tcPr>
            <w:tcW w:w="2672" w:type="dxa"/>
            <w:gridSpan w:val="3"/>
            <w:vMerge w:val="restart"/>
            <w:vAlign w:val="center"/>
          </w:tcPr>
          <w:p w:rsidR="00644FEB" w:rsidRDefault="00CF6C33">
            <w:pPr>
              <w:pStyle w:val="TAC"/>
              <w:rPr>
                <w:ins w:id="7478" w:author="Huawei" w:date="2024-02-02T15:21:00Z"/>
              </w:rPr>
            </w:pPr>
            <w:ins w:id="7479" w:author="Huawei" w:date="2024-02-02T15:21:00Z">
              <w:r>
                <w:t>0</w:t>
              </w:r>
            </w:ins>
          </w:p>
        </w:tc>
      </w:tr>
      <w:tr w:rsidR="00644FEB">
        <w:trPr>
          <w:cantSplit/>
          <w:trHeight w:val="135"/>
          <w:jc w:val="center"/>
          <w:ins w:id="7480" w:author="Huawei" w:date="2024-02-02T15:21:00Z"/>
        </w:trPr>
        <w:tc>
          <w:tcPr>
            <w:tcW w:w="3539" w:type="dxa"/>
            <w:gridSpan w:val="4"/>
            <w:tcBorders>
              <w:left w:val="single" w:sz="4" w:space="0" w:color="auto"/>
              <w:bottom w:val="single" w:sz="4" w:space="0" w:color="auto"/>
            </w:tcBorders>
          </w:tcPr>
          <w:p w:rsidR="00644FEB" w:rsidRDefault="00CF6C33">
            <w:pPr>
              <w:pStyle w:val="TAL"/>
              <w:rPr>
                <w:ins w:id="7481" w:author="Huawei" w:date="2024-02-02T15:21:00Z"/>
                <w:lang w:val="en-US"/>
              </w:rPr>
            </w:pPr>
            <w:ins w:id="7482" w:author="Huawei" w:date="2024-02-02T15:21:00Z">
              <w:r>
                <w:rPr>
                  <w:lang w:eastAsia="ja-JP"/>
                </w:rPr>
                <w:t>EPRE ratio of PBCH to PBCH DMRS</w:t>
              </w:r>
            </w:ins>
          </w:p>
        </w:tc>
        <w:tc>
          <w:tcPr>
            <w:tcW w:w="709" w:type="dxa"/>
            <w:tcBorders>
              <w:bottom w:val="single" w:sz="4" w:space="0" w:color="auto"/>
            </w:tcBorders>
          </w:tcPr>
          <w:p w:rsidR="00644FEB" w:rsidRDefault="00CF6C33">
            <w:pPr>
              <w:pStyle w:val="TAC"/>
              <w:rPr>
                <w:ins w:id="7483" w:author="Huawei" w:date="2024-02-02T15:21:00Z"/>
              </w:rPr>
            </w:pPr>
            <w:ins w:id="7484" w:author="Huawei" w:date="2024-02-02T15:21:00Z">
              <w:r>
                <w:t>dB</w:t>
              </w:r>
            </w:ins>
          </w:p>
        </w:tc>
        <w:tc>
          <w:tcPr>
            <w:tcW w:w="2672" w:type="dxa"/>
            <w:gridSpan w:val="3"/>
            <w:vMerge/>
            <w:vAlign w:val="center"/>
          </w:tcPr>
          <w:p w:rsidR="00644FEB" w:rsidRDefault="00644FEB">
            <w:pPr>
              <w:pStyle w:val="TAC"/>
              <w:rPr>
                <w:ins w:id="7485" w:author="Huawei" w:date="2024-02-02T15:21:00Z"/>
              </w:rPr>
            </w:pPr>
          </w:p>
        </w:tc>
      </w:tr>
      <w:tr w:rsidR="00644FEB">
        <w:trPr>
          <w:cantSplit/>
          <w:trHeight w:val="144"/>
          <w:jc w:val="center"/>
          <w:ins w:id="7486" w:author="Huawei" w:date="2024-02-02T15:21:00Z"/>
        </w:trPr>
        <w:tc>
          <w:tcPr>
            <w:tcW w:w="3539" w:type="dxa"/>
            <w:gridSpan w:val="4"/>
            <w:tcBorders>
              <w:left w:val="single" w:sz="4" w:space="0" w:color="auto"/>
              <w:bottom w:val="single" w:sz="4" w:space="0" w:color="auto"/>
            </w:tcBorders>
          </w:tcPr>
          <w:p w:rsidR="00644FEB" w:rsidRDefault="00CF6C33">
            <w:pPr>
              <w:pStyle w:val="TAL"/>
              <w:rPr>
                <w:ins w:id="7487" w:author="Huawei" w:date="2024-02-02T15:21:00Z"/>
                <w:lang w:val="en-US"/>
              </w:rPr>
            </w:pPr>
            <w:ins w:id="7488" w:author="Huawei" w:date="2024-02-02T15:21:00Z">
              <w:r>
                <w:rPr>
                  <w:lang w:eastAsia="ja-JP"/>
                </w:rPr>
                <w:t>EPRE ratio of PSS to SSS</w:t>
              </w:r>
            </w:ins>
          </w:p>
        </w:tc>
        <w:tc>
          <w:tcPr>
            <w:tcW w:w="709" w:type="dxa"/>
            <w:tcBorders>
              <w:bottom w:val="single" w:sz="4" w:space="0" w:color="auto"/>
            </w:tcBorders>
          </w:tcPr>
          <w:p w:rsidR="00644FEB" w:rsidRDefault="00CF6C33">
            <w:pPr>
              <w:pStyle w:val="TAC"/>
              <w:rPr>
                <w:ins w:id="7489" w:author="Huawei" w:date="2024-02-02T15:21:00Z"/>
              </w:rPr>
            </w:pPr>
            <w:ins w:id="7490" w:author="Huawei" w:date="2024-02-02T15:21:00Z">
              <w:r>
                <w:t>dB</w:t>
              </w:r>
            </w:ins>
          </w:p>
        </w:tc>
        <w:tc>
          <w:tcPr>
            <w:tcW w:w="2672" w:type="dxa"/>
            <w:gridSpan w:val="3"/>
            <w:vMerge/>
            <w:vAlign w:val="center"/>
          </w:tcPr>
          <w:p w:rsidR="00644FEB" w:rsidRDefault="00644FEB">
            <w:pPr>
              <w:pStyle w:val="TAC"/>
              <w:rPr>
                <w:ins w:id="7491" w:author="Huawei" w:date="2024-02-02T15:21:00Z"/>
              </w:rPr>
            </w:pPr>
          </w:p>
        </w:tc>
      </w:tr>
      <w:tr w:rsidR="00644FEB">
        <w:trPr>
          <w:cantSplit/>
          <w:trHeight w:val="135"/>
          <w:jc w:val="center"/>
          <w:ins w:id="7492" w:author="Huawei" w:date="2024-02-02T15:21:00Z"/>
        </w:trPr>
        <w:tc>
          <w:tcPr>
            <w:tcW w:w="3539" w:type="dxa"/>
            <w:gridSpan w:val="4"/>
            <w:tcBorders>
              <w:left w:val="single" w:sz="4" w:space="0" w:color="auto"/>
              <w:bottom w:val="single" w:sz="4" w:space="0" w:color="auto"/>
            </w:tcBorders>
          </w:tcPr>
          <w:p w:rsidR="00644FEB" w:rsidRDefault="00CF6C33">
            <w:pPr>
              <w:pStyle w:val="TAL"/>
              <w:rPr>
                <w:ins w:id="7493" w:author="Huawei" w:date="2024-02-02T15:21:00Z"/>
                <w:lang w:val="en-US"/>
              </w:rPr>
            </w:pPr>
            <w:ins w:id="7494" w:author="Huawei" w:date="2024-02-02T15:21:00Z">
              <w:r>
                <w:rPr>
                  <w:lang w:eastAsia="ja-JP"/>
                </w:rPr>
                <w:t xml:space="preserve">EPRE ratio of PDSCH DMRS to SSS </w:t>
              </w:r>
            </w:ins>
          </w:p>
        </w:tc>
        <w:tc>
          <w:tcPr>
            <w:tcW w:w="709" w:type="dxa"/>
            <w:tcBorders>
              <w:bottom w:val="single" w:sz="4" w:space="0" w:color="auto"/>
            </w:tcBorders>
          </w:tcPr>
          <w:p w:rsidR="00644FEB" w:rsidRDefault="00CF6C33">
            <w:pPr>
              <w:pStyle w:val="TAC"/>
              <w:rPr>
                <w:ins w:id="7495" w:author="Huawei" w:date="2024-02-02T15:21:00Z"/>
              </w:rPr>
            </w:pPr>
            <w:ins w:id="7496" w:author="Huawei" w:date="2024-02-02T15:21:00Z">
              <w:r>
                <w:t>dB</w:t>
              </w:r>
            </w:ins>
          </w:p>
        </w:tc>
        <w:tc>
          <w:tcPr>
            <w:tcW w:w="2672" w:type="dxa"/>
            <w:gridSpan w:val="3"/>
            <w:vMerge/>
            <w:vAlign w:val="center"/>
          </w:tcPr>
          <w:p w:rsidR="00644FEB" w:rsidRDefault="00644FEB">
            <w:pPr>
              <w:pStyle w:val="TAC"/>
              <w:rPr>
                <w:ins w:id="7497" w:author="Huawei" w:date="2024-02-02T15:21:00Z"/>
              </w:rPr>
            </w:pPr>
          </w:p>
        </w:tc>
      </w:tr>
      <w:tr w:rsidR="00644FEB">
        <w:trPr>
          <w:cantSplit/>
          <w:trHeight w:val="135"/>
          <w:jc w:val="center"/>
          <w:ins w:id="7498" w:author="Huawei" w:date="2024-02-02T15:21:00Z"/>
        </w:trPr>
        <w:tc>
          <w:tcPr>
            <w:tcW w:w="3539" w:type="dxa"/>
            <w:gridSpan w:val="4"/>
            <w:tcBorders>
              <w:left w:val="single" w:sz="4" w:space="0" w:color="auto"/>
              <w:bottom w:val="single" w:sz="4" w:space="0" w:color="auto"/>
            </w:tcBorders>
          </w:tcPr>
          <w:p w:rsidR="00644FEB" w:rsidRDefault="00CF6C33">
            <w:pPr>
              <w:pStyle w:val="TAL"/>
              <w:rPr>
                <w:ins w:id="7499" w:author="Huawei" w:date="2024-02-02T15:21:00Z"/>
                <w:lang w:val="en-US"/>
              </w:rPr>
            </w:pPr>
            <w:ins w:id="7500" w:author="Huawei" w:date="2024-02-02T15:21:00Z">
              <w:r>
                <w:rPr>
                  <w:lang w:eastAsia="ja-JP"/>
                </w:rPr>
                <w:t>EPRE ratio of PDSCH to PDSCH DMRS</w:t>
              </w:r>
            </w:ins>
          </w:p>
        </w:tc>
        <w:tc>
          <w:tcPr>
            <w:tcW w:w="709" w:type="dxa"/>
            <w:tcBorders>
              <w:bottom w:val="single" w:sz="4" w:space="0" w:color="auto"/>
            </w:tcBorders>
          </w:tcPr>
          <w:p w:rsidR="00644FEB" w:rsidRDefault="00CF6C33">
            <w:pPr>
              <w:pStyle w:val="TAC"/>
              <w:rPr>
                <w:ins w:id="7501" w:author="Huawei" w:date="2024-02-02T15:21:00Z"/>
              </w:rPr>
            </w:pPr>
            <w:ins w:id="7502" w:author="Huawei" w:date="2024-02-02T15:21:00Z">
              <w:r>
                <w:t>dB</w:t>
              </w:r>
            </w:ins>
          </w:p>
        </w:tc>
        <w:tc>
          <w:tcPr>
            <w:tcW w:w="2672" w:type="dxa"/>
            <w:gridSpan w:val="3"/>
            <w:vMerge/>
            <w:vAlign w:val="center"/>
          </w:tcPr>
          <w:p w:rsidR="00644FEB" w:rsidRDefault="00644FEB">
            <w:pPr>
              <w:pStyle w:val="TAC"/>
              <w:rPr>
                <w:ins w:id="7503" w:author="Huawei" w:date="2024-02-02T15:21:00Z"/>
              </w:rPr>
            </w:pPr>
          </w:p>
        </w:tc>
      </w:tr>
      <w:tr w:rsidR="00644FEB">
        <w:trPr>
          <w:cantSplit/>
          <w:trHeight w:val="135"/>
          <w:jc w:val="center"/>
          <w:ins w:id="7504" w:author="Huawei" w:date="2024-02-02T15:21:00Z"/>
        </w:trPr>
        <w:tc>
          <w:tcPr>
            <w:tcW w:w="3539" w:type="dxa"/>
            <w:gridSpan w:val="4"/>
            <w:tcBorders>
              <w:left w:val="single" w:sz="4" w:space="0" w:color="auto"/>
              <w:bottom w:val="single" w:sz="4" w:space="0" w:color="auto"/>
            </w:tcBorders>
          </w:tcPr>
          <w:p w:rsidR="00644FEB" w:rsidRDefault="00CF6C33">
            <w:pPr>
              <w:pStyle w:val="TAL"/>
              <w:rPr>
                <w:ins w:id="7505" w:author="Huawei" w:date="2024-02-02T15:21:00Z"/>
                <w:lang w:val="en-US"/>
              </w:rPr>
            </w:pPr>
            <w:ins w:id="7506" w:author="Huawei" w:date="2024-02-02T15:21:00Z">
              <w:r>
                <w:rPr>
                  <w:lang w:eastAsia="ja-JP"/>
                </w:rPr>
                <w:t>EPRE ratio of OCNG DMRS to SSS</w:t>
              </w:r>
            </w:ins>
          </w:p>
        </w:tc>
        <w:tc>
          <w:tcPr>
            <w:tcW w:w="709" w:type="dxa"/>
            <w:tcBorders>
              <w:bottom w:val="single" w:sz="4" w:space="0" w:color="auto"/>
            </w:tcBorders>
          </w:tcPr>
          <w:p w:rsidR="00644FEB" w:rsidRDefault="00CF6C33">
            <w:pPr>
              <w:pStyle w:val="TAC"/>
              <w:rPr>
                <w:ins w:id="7507" w:author="Huawei" w:date="2024-02-02T15:21:00Z"/>
              </w:rPr>
            </w:pPr>
            <w:ins w:id="7508" w:author="Huawei" w:date="2024-02-02T15:21:00Z">
              <w:r>
                <w:t>dB</w:t>
              </w:r>
            </w:ins>
          </w:p>
        </w:tc>
        <w:tc>
          <w:tcPr>
            <w:tcW w:w="2672" w:type="dxa"/>
            <w:gridSpan w:val="3"/>
            <w:vMerge/>
            <w:vAlign w:val="center"/>
          </w:tcPr>
          <w:p w:rsidR="00644FEB" w:rsidRDefault="00644FEB">
            <w:pPr>
              <w:pStyle w:val="TAC"/>
              <w:rPr>
                <w:ins w:id="7509" w:author="Huawei" w:date="2024-02-02T15:21:00Z"/>
              </w:rPr>
            </w:pPr>
          </w:p>
        </w:tc>
      </w:tr>
      <w:tr w:rsidR="00644FEB">
        <w:trPr>
          <w:cantSplit/>
          <w:trHeight w:val="135"/>
          <w:jc w:val="center"/>
          <w:ins w:id="7510" w:author="Huawei" w:date="2024-02-02T15:21:00Z"/>
        </w:trPr>
        <w:tc>
          <w:tcPr>
            <w:tcW w:w="3539" w:type="dxa"/>
            <w:gridSpan w:val="4"/>
            <w:tcBorders>
              <w:left w:val="single" w:sz="4" w:space="0" w:color="auto"/>
              <w:bottom w:val="single" w:sz="4" w:space="0" w:color="auto"/>
            </w:tcBorders>
          </w:tcPr>
          <w:p w:rsidR="00644FEB" w:rsidRDefault="00CF6C33">
            <w:pPr>
              <w:pStyle w:val="TAL"/>
              <w:rPr>
                <w:ins w:id="7511" w:author="Huawei" w:date="2024-02-02T15:21:00Z"/>
                <w:lang w:val="en-US"/>
              </w:rPr>
            </w:pPr>
            <w:ins w:id="7512" w:author="Huawei" w:date="2024-02-02T15:21:00Z">
              <w:r>
                <w:rPr>
                  <w:lang w:eastAsia="ja-JP"/>
                </w:rPr>
                <w:t>EPRE ratio of OCNG to OCNG DMRS</w:t>
              </w:r>
            </w:ins>
          </w:p>
        </w:tc>
        <w:tc>
          <w:tcPr>
            <w:tcW w:w="709" w:type="dxa"/>
            <w:tcBorders>
              <w:bottom w:val="single" w:sz="4" w:space="0" w:color="auto"/>
            </w:tcBorders>
          </w:tcPr>
          <w:p w:rsidR="00644FEB" w:rsidRDefault="00CF6C33">
            <w:pPr>
              <w:pStyle w:val="TAC"/>
              <w:rPr>
                <w:ins w:id="7513" w:author="Huawei" w:date="2024-02-02T15:21:00Z"/>
              </w:rPr>
            </w:pPr>
            <w:ins w:id="7514" w:author="Huawei" w:date="2024-02-02T15:21:00Z">
              <w:r>
                <w:t>dB</w:t>
              </w:r>
            </w:ins>
          </w:p>
        </w:tc>
        <w:tc>
          <w:tcPr>
            <w:tcW w:w="2672" w:type="dxa"/>
            <w:gridSpan w:val="3"/>
            <w:vMerge/>
            <w:vAlign w:val="center"/>
          </w:tcPr>
          <w:p w:rsidR="00644FEB" w:rsidRDefault="00644FEB">
            <w:pPr>
              <w:pStyle w:val="TAC"/>
              <w:rPr>
                <w:ins w:id="7515" w:author="Huawei" w:date="2024-02-02T15:21:00Z"/>
              </w:rPr>
            </w:pPr>
          </w:p>
        </w:tc>
      </w:tr>
      <w:tr w:rsidR="00644FEB">
        <w:trPr>
          <w:cantSplit/>
          <w:trHeight w:val="152"/>
          <w:jc w:val="center"/>
          <w:ins w:id="7516" w:author="Huawei" w:date="2024-02-02T15:21:00Z"/>
        </w:trPr>
        <w:tc>
          <w:tcPr>
            <w:tcW w:w="1615" w:type="dxa"/>
            <w:vMerge w:val="restart"/>
          </w:tcPr>
          <w:p w:rsidR="00644FEB" w:rsidRDefault="00644FEB">
            <w:pPr>
              <w:pStyle w:val="TAL"/>
              <w:rPr>
                <w:ins w:id="7517" w:author="Huawei" w:date="2024-02-02T15:21:00Z"/>
              </w:rPr>
            </w:pPr>
          </w:p>
          <w:p w:rsidR="00644FEB" w:rsidRDefault="00CF6C33">
            <w:pPr>
              <w:pStyle w:val="TAL"/>
              <w:rPr>
                <w:ins w:id="7518" w:author="Huawei" w:date="2024-02-02T15:21:00Z"/>
              </w:rPr>
            </w:pPr>
            <w:ins w:id="7519" w:author="Huawei" w:date="2024-02-02T15:21:00Z">
              <w:r>
                <w:rPr>
                  <w:lang w:eastAsia="zh-CN"/>
                </w:rPr>
                <w:t>SSB with index 0</w:t>
              </w:r>
            </w:ins>
          </w:p>
        </w:tc>
        <w:tc>
          <w:tcPr>
            <w:tcW w:w="1924" w:type="dxa"/>
            <w:gridSpan w:val="3"/>
          </w:tcPr>
          <w:p w:rsidR="00644FEB" w:rsidRDefault="00CF6C33">
            <w:pPr>
              <w:pStyle w:val="TAL"/>
              <w:rPr>
                <w:ins w:id="7520" w:author="Huawei" w:date="2024-02-02T15:21:00Z"/>
                <w:lang w:val="it-IT"/>
              </w:rPr>
            </w:pPr>
            <w:ins w:id="7521" w:author="Huawei" w:date="2024-02-02T15:21:00Z">
              <w:r>
                <w:rPr>
                  <w:position w:val="-12"/>
                </w:rPr>
                <w:object w:dxaOrig="730" w:dyaOrig="310">
                  <v:shape id="_x0000_i1034" type="#_x0000_t75" style="width:36.45pt;height:15.5pt" o:ole="">
                    <v:imagedata r:id="rId34" o:title=""/>
                  </v:shape>
                  <o:OLEObject Type="Embed" ProgID="Equation.3" ShapeID="_x0000_i1034" DrawAspect="Content" ObjectID="_1770790123" r:id="rId35"/>
                </w:object>
              </w:r>
            </w:ins>
          </w:p>
        </w:tc>
        <w:tc>
          <w:tcPr>
            <w:tcW w:w="709" w:type="dxa"/>
          </w:tcPr>
          <w:p w:rsidR="00644FEB" w:rsidRDefault="00CF6C33">
            <w:pPr>
              <w:pStyle w:val="TAC"/>
              <w:rPr>
                <w:ins w:id="7522" w:author="Huawei" w:date="2024-02-02T15:21:00Z"/>
              </w:rPr>
            </w:pPr>
            <w:ins w:id="7523" w:author="Huawei" w:date="2024-02-02T15:21:00Z">
              <w:r>
                <w:t>dB</w:t>
              </w:r>
            </w:ins>
          </w:p>
        </w:tc>
        <w:tc>
          <w:tcPr>
            <w:tcW w:w="2672" w:type="dxa"/>
            <w:gridSpan w:val="3"/>
          </w:tcPr>
          <w:p w:rsidR="00644FEB" w:rsidRDefault="00CF6C33">
            <w:pPr>
              <w:pStyle w:val="TAC"/>
              <w:rPr>
                <w:ins w:id="7524" w:author="Huawei" w:date="2024-02-02T15:21:00Z"/>
                <w:lang w:val="en-US" w:eastAsia="zh-CN"/>
              </w:rPr>
            </w:pPr>
            <w:ins w:id="7525" w:author="Huawei" w:date="2024-02-02T15:21:00Z">
              <w:r>
                <w:rPr>
                  <w:rFonts w:hint="eastAsia"/>
                  <w:lang w:val="en-US" w:eastAsia="zh-CN"/>
                </w:rPr>
                <w:t>[7]</w:t>
              </w:r>
            </w:ins>
          </w:p>
        </w:tc>
      </w:tr>
      <w:tr w:rsidR="00644FEB">
        <w:trPr>
          <w:cantSplit/>
          <w:trHeight w:val="670"/>
          <w:jc w:val="center"/>
          <w:ins w:id="7526" w:author="Huawei" w:date="2024-02-02T15:21:00Z"/>
        </w:trPr>
        <w:tc>
          <w:tcPr>
            <w:tcW w:w="1615" w:type="dxa"/>
            <w:vMerge/>
          </w:tcPr>
          <w:p w:rsidR="00644FEB" w:rsidRDefault="00644FEB">
            <w:pPr>
              <w:pStyle w:val="TAL"/>
              <w:rPr>
                <w:ins w:id="7527" w:author="Huawei" w:date="2024-02-02T15:21:00Z"/>
              </w:rPr>
            </w:pPr>
          </w:p>
        </w:tc>
        <w:tc>
          <w:tcPr>
            <w:tcW w:w="679" w:type="dxa"/>
          </w:tcPr>
          <w:p w:rsidR="00644FEB" w:rsidRDefault="00CF6C33">
            <w:pPr>
              <w:pStyle w:val="TAL"/>
              <w:rPr>
                <w:ins w:id="7528" w:author="Huawei" w:date="2024-02-02T15:21:00Z"/>
                <w:lang w:val="it-IT"/>
              </w:rPr>
            </w:pPr>
            <w:ins w:id="7529" w:author="Huawei" w:date="2024-02-02T15:21:00Z">
              <w:r>
                <w:rPr>
                  <w:position w:val="-12"/>
                </w:rPr>
                <w:object w:dxaOrig="440" w:dyaOrig="440">
                  <v:shape id="_x0000_i1035" type="#_x0000_t75" style="width:21.85pt;height:21.85pt" o:ole="">
                    <v:imagedata r:id="rId36" o:title=""/>
                  </v:shape>
                  <o:OLEObject Type="Embed" ProgID="Equation.3" ShapeID="_x0000_i1035" DrawAspect="Content" ObjectID="_1770790124" r:id="rId37"/>
                </w:object>
              </w:r>
            </w:ins>
          </w:p>
        </w:tc>
        <w:tc>
          <w:tcPr>
            <w:tcW w:w="1245" w:type="dxa"/>
            <w:gridSpan w:val="2"/>
          </w:tcPr>
          <w:p w:rsidR="00644FEB" w:rsidRDefault="00CF6C33">
            <w:pPr>
              <w:pStyle w:val="TAL"/>
              <w:rPr>
                <w:ins w:id="7530" w:author="Huawei" w:date="2024-02-02T15:21:00Z"/>
              </w:rPr>
            </w:pPr>
            <w:ins w:id="7531" w:author="Huawei" w:date="2024-02-02T15:21:00Z">
              <w:r>
                <w:rPr>
                  <w:lang w:eastAsia="zh-CN"/>
                </w:rPr>
                <w:t>Config 1, 2, 3</w:t>
              </w:r>
            </w:ins>
          </w:p>
          <w:p w:rsidR="00644FEB" w:rsidRDefault="00644FEB">
            <w:pPr>
              <w:pStyle w:val="TAL"/>
              <w:rPr>
                <w:ins w:id="7532" w:author="Huawei" w:date="2024-02-02T15:21:00Z"/>
              </w:rPr>
            </w:pPr>
          </w:p>
        </w:tc>
        <w:tc>
          <w:tcPr>
            <w:tcW w:w="709" w:type="dxa"/>
          </w:tcPr>
          <w:p w:rsidR="00644FEB" w:rsidRDefault="00CF6C33">
            <w:pPr>
              <w:pStyle w:val="TAC"/>
              <w:rPr>
                <w:ins w:id="7533" w:author="Huawei" w:date="2024-02-02T15:21:00Z"/>
              </w:rPr>
            </w:pPr>
            <w:ins w:id="7534" w:author="Huawei" w:date="2024-02-02T15:21:00Z">
              <w:r>
                <w:t>dBm</w:t>
              </w:r>
              <w:r>
                <w:rPr>
                  <w:lang w:eastAsia="zh-CN"/>
                </w:rPr>
                <w:t>/15kHz</w:t>
              </w:r>
            </w:ins>
          </w:p>
        </w:tc>
        <w:tc>
          <w:tcPr>
            <w:tcW w:w="2672" w:type="dxa"/>
            <w:gridSpan w:val="3"/>
          </w:tcPr>
          <w:p w:rsidR="00644FEB" w:rsidRDefault="00CF6C33">
            <w:pPr>
              <w:pStyle w:val="TAC"/>
              <w:rPr>
                <w:ins w:id="7535" w:author="Huawei" w:date="2024-02-02T15:21:00Z"/>
                <w:lang w:val="en-US" w:eastAsia="zh-CN"/>
              </w:rPr>
            </w:pPr>
            <w:ins w:id="7536" w:author="Huawei" w:date="2024-02-02T15:21:00Z">
              <w:r>
                <w:rPr>
                  <w:rFonts w:hint="eastAsia"/>
                  <w:lang w:val="en-US" w:eastAsia="zh-CN"/>
                </w:rPr>
                <w:t>[</w:t>
              </w:r>
              <w:r>
                <w:t>-101</w:t>
              </w:r>
              <w:r>
                <w:rPr>
                  <w:rFonts w:hint="eastAsia"/>
                  <w:lang w:val="en-US" w:eastAsia="zh-CN"/>
                </w:rPr>
                <w:t>]</w:t>
              </w:r>
            </w:ins>
          </w:p>
          <w:p w:rsidR="00644FEB" w:rsidRDefault="00644FEB">
            <w:pPr>
              <w:pStyle w:val="TAC"/>
              <w:rPr>
                <w:ins w:id="7537" w:author="Huawei" w:date="2024-02-02T15:21:00Z"/>
              </w:rPr>
            </w:pPr>
          </w:p>
        </w:tc>
      </w:tr>
      <w:tr w:rsidR="00644FEB">
        <w:trPr>
          <w:cantSplit/>
          <w:trHeight w:val="152"/>
          <w:jc w:val="center"/>
          <w:ins w:id="7538" w:author="Huawei" w:date="2024-02-02T15:21:00Z"/>
        </w:trPr>
        <w:tc>
          <w:tcPr>
            <w:tcW w:w="1615" w:type="dxa"/>
            <w:vMerge/>
          </w:tcPr>
          <w:p w:rsidR="00644FEB" w:rsidRDefault="00644FEB">
            <w:pPr>
              <w:pStyle w:val="TAL"/>
              <w:rPr>
                <w:ins w:id="7539" w:author="Huawei" w:date="2024-02-02T15:21:00Z"/>
              </w:rPr>
            </w:pPr>
          </w:p>
        </w:tc>
        <w:tc>
          <w:tcPr>
            <w:tcW w:w="1924" w:type="dxa"/>
            <w:gridSpan w:val="3"/>
          </w:tcPr>
          <w:p w:rsidR="00644FEB" w:rsidRDefault="00CF6C33">
            <w:pPr>
              <w:pStyle w:val="TAL"/>
              <w:rPr>
                <w:ins w:id="7540" w:author="Huawei" w:date="2024-02-02T15:21:00Z"/>
                <w:lang w:val="it-IT"/>
              </w:rPr>
            </w:pPr>
            <w:ins w:id="7541" w:author="Huawei" w:date="2024-02-02T15:21:00Z">
              <w:r>
                <w:rPr>
                  <w:position w:val="-12"/>
                </w:rPr>
                <w:object w:dxaOrig="730" w:dyaOrig="310">
                  <v:shape id="_x0000_i1036" type="#_x0000_t75" style="width:36.45pt;height:15.5pt" o:ole="">
                    <v:imagedata r:id="rId38" o:title=""/>
                  </v:shape>
                  <o:OLEObject Type="Embed" ProgID="Equation.3" ShapeID="_x0000_i1036" DrawAspect="Content" ObjectID="_1770790125" r:id="rId39"/>
                </w:object>
              </w:r>
            </w:ins>
          </w:p>
        </w:tc>
        <w:tc>
          <w:tcPr>
            <w:tcW w:w="709" w:type="dxa"/>
          </w:tcPr>
          <w:p w:rsidR="00644FEB" w:rsidRDefault="00CF6C33">
            <w:pPr>
              <w:pStyle w:val="TAC"/>
              <w:rPr>
                <w:ins w:id="7542" w:author="Huawei" w:date="2024-02-02T15:21:00Z"/>
              </w:rPr>
            </w:pPr>
            <w:ins w:id="7543" w:author="Huawei" w:date="2024-02-02T15:21:00Z">
              <w:r>
                <w:t>dB</w:t>
              </w:r>
            </w:ins>
          </w:p>
        </w:tc>
        <w:tc>
          <w:tcPr>
            <w:tcW w:w="2672" w:type="dxa"/>
            <w:gridSpan w:val="3"/>
          </w:tcPr>
          <w:p w:rsidR="00644FEB" w:rsidRDefault="00CF6C33">
            <w:pPr>
              <w:pStyle w:val="TAC"/>
              <w:rPr>
                <w:ins w:id="7544" w:author="Huawei" w:date="2024-02-02T15:21:00Z"/>
                <w:lang w:val="en-US" w:eastAsia="zh-CN"/>
              </w:rPr>
            </w:pPr>
            <w:ins w:id="7545" w:author="Huawei" w:date="2024-02-02T15:21:00Z">
              <w:r>
                <w:rPr>
                  <w:rFonts w:hint="eastAsia"/>
                  <w:lang w:val="en-US" w:eastAsia="zh-CN"/>
                </w:rPr>
                <w:t>[</w:t>
              </w:r>
              <w:r>
                <w:rPr>
                  <w:lang w:val="en-US" w:eastAsia="zh-CN"/>
                </w:rPr>
                <w:t>7</w:t>
              </w:r>
              <w:r>
                <w:rPr>
                  <w:rFonts w:hint="eastAsia"/>
                  <w:lang w:val="en-US" w:eastAsia="zh-CN"/>
                </w:rPr>
                <w:t>]</w:t>
              </w:r>
            </w:ins>
          </w:p>
        </w:tc>
      </w:tr>
      <w:tr w:rsidR="00644FEB">
        <w:trPr>
          <w:cantSplit/>
          <w:trHeight w:val="319"/>
          <w:jc w:val="center"/>
          <w:ins w:id="7546" w:author="Huawei" w:date="2024-02-02T15:21:00Z"/>
        </w:trPr>
        <w:tc>
          <w:tcPr>
            <w:tcW w:w="1615" w:type="dxa"/>
            <w:vMerge/>
          </w:tcPr>
          <w:p w:rsidR="00644FEB" w:rsidRDefault="00644FEB">
            <w:pPr>
              <w:pStyle w:val="TAL"/>
              <w:rPr>
                <w:ins w:id="7547" w:author="Huawei" w:date="2024-02-02T15:21:00Z"/>
              </w:rPr>
            </w:pPr>
          </w:p>
        </w:tc>
        <w:tc>
          <w:tcPr>
            <w:tcW w:w="790" w:type="dxa"/>
            <w:gridSpan w:val="2"/>
            <w:vMerge w:val="restart"/>
          </w:tcPr>
          <w:p w:rsidR="00644FEB" w:rsidRDefault="00CF6C33">
            <w:pPr>
              <w:pStyle w:val="TAL"/>
              <w:rPr>
                <w:ins w:id="7548" w:author="Huawei" w:date="2024-02-02T15:21:00Z"/>
                <w:lang w:val="it-IT"/>
              </w:rPr>
            </w:pPr>
            <w:ins w:id="7549" w:author="Huawei" w:date="2024-02-02T15:21:00Z">
              <w:r>
                <w:rPr>
                  <w:lang w:eastAsia="zh-CN"/>
                </w:rPr>
                <w:t>SS-</w:t>
              </w:r>
              <w:r>
                <w:t>RSRP</w:t>
              </w:r>
              <w:r>
                <w:rPr>
                  <w:vertAlign w:val="superscript"/>
                </w:rPr>
                <w:t xml:space="preserve"> Note </w:t>
              </w:r>
              <w:r>
                <w:rPr>
                  <w:rFonts w:hint="eastAsia"/>
                  <w:vertAlign w:val="superscript"/>
                  <w:lang w:val="en-US" w:eastAsia="zh-CN"/>
                </w:rPr>
                <w:t>4</w:t>
              </w:r>
            </w:ins>
          </w:p>
        </w:tc>
        <w:tc>
          <w:tcPr>
            <w:tcW w:w="1134" w:type="dxa"/>
          </w:tcPr>
          <w:p w:rsidR="00644FEB" w:rsidRDefault="00CF6C33">
            <w:pPr>
              <w:pStyle w:val="TAL"/>
              <w:rPr>
                <w:ins w:id="7550" w:author="Huawei" w:date="2024-02-02T15:21:00Z"/>
                <w:lang w:val="it-IT"/>
              </w:rPr>
            </w:pPr>
            <w:ins w:id="7551" w:author="Huawei" w:date="2024-02-02T15:21:00Z">
              <w:r>
                <w:rPr>
                  <w:lang w:val="it-IT"/>
                </w:rPr>
                <w:t>Config 1, 2</w:t>
              </w:r>
            </w:ins>
          </w:p>
        </w:tc>
        <w:tc>
          <w:tcPr>
            <w:tcW w:w="709" w:type="dxa"/>
            <w:vMerge w:val="restart"/>
          </w:tcPr>
          <w:p w:rsidR="00644FEB" w:rsidRDefault="00CF6C33">
            <w:pPr>
              <w:pStyle w:val="TAC"/>
              <w:rPr>
                <w:ins w:id="7552" w:author="Huawei" w:date="2024-02-02T15:21:00Z"/>
              </w:rPr>
            </w:pPr>
            <w:ins w:id="7553" w:author="Huawei" w:date="2024-02-02T15:21:00Z">
              <w:r>
                <w:t>dBm</w:t>
              </w:r>
              <w:r>
                <w:rPr>
                  <w:lang w:eastAsia="zh-CN"/>
                </w:rPr>
                <w:t>/ SCS</w:t>
              </w:r>
            </w:ins>
          </w:p>
        </w:tc>
        <w:tc>
          <w:tcPr>
            <w:tcW w:w="2672" w:type="dxa"/>
            <w:gridSpan w:val="3"/>
          </w:tcPr>
          <w:p w:rsidR="00644FEB" w:rsidRDefault="00CF6C33">
            <w:pPr>
              <w:pStyle w:val="TAC"/>
              <w:rPr>
                <w:ins w:id="7554" w:author="Huawei" w:date="2024-02-02T15:21:00Z"/>
                <w:lang w:val="en-US"/>
              </w:rPr>
            </w:pPr>
            <w:ins w:id="7555" w:author="Huawei" w:date="2024-02-02T15:21:00Z">
              <w:r>
                <w:rPr>
                  <w:rFonts w:hint="eastAsia"/>
                  <w:lang w:val="en-US" w:eastAsia="zh-CN"/>
                </w:rPr>
                <w:t>[</w:t>
              </w:r>
              <w:r>
                <w:rPr>
                  <w:lang w:eastAsia="zh-CN"/>
                </w:rPr>
                <w:t>-94</w:t>
              </w:r>
              <w:r>
                <w:rPr>
                  <w:rFonts w:hint="eastAsia"/>
                  <w:lang w:val="en-US" w:eastAsia="zh-CN"/>
                </w:rPr>
                <w:t>]</w:t>
              </w:r>
            </w:ins>
          </w:p>
        </w:tc>
      </w:tr>
      <w:tr w:rsidR="00644FEB">
        <w:trPr>
          <w:cantSplit/>
          <w:trHeight w:val="204"/>
          <w:jc w:val="center"/>
          <w:ins w:id="7556" w:author="Huawei" w:date="2024-02-02T15:21:00Z"/>
        </w:trPr>
        <w:tc>
          <w:tcPr>
            <w:tcW w:w="1615" w:type="dxa"/>
            <w:vMerge/>
          </w:tcPr>
          <w:p w:rsidR="00644FEB" w:rsidRDefault="00644FEB">
            <w:pPr>
              <w:pStyle w:val="TAL"/>
              <w:rPr>
                <w:ins w:id="7557" w:author="Huawei" w:date="2024-02-02T15:21:00Z"/>
              </w:rPr>
            </w:pPr>
          </w:p>
        </w:tc>
        <w:tc>
          <w:tcPr>
            <w:tcW w:w="790" w:type="dxa"/>
            <w:gridSpan w:val="2"/>
            <w:vMerge/>
          </w:tcPr>
          <w:p w:rsidR="00644FEB" w:rsidRDefault="00644FEB">
            <w:pPr>
              <w:pStyle w:val="TAL"/>
              <w:rPr>
                <w:ins w:id="7558" w:author="Huawei" w:date="2024-02-02T15:21:00Z"/>
                <w:lang w:eastAsia="zh-CN"/>
              </w:rPr>
            </w:pPr>
          </w:p>
        </w:tc>
        <w:tc>
          <w:tcPr>
            <w:tcW w:w="1134" w:type="dxa"/>
          </w:tcPr>
          <w:p w:rsidR="00644FEB" w:rsidRDefault="00CF6C33">
            <w:pPr>
              <w:pStyle w:val="TAL"/>
              <w:rPr>
                <w:ins w:id="7559" w:author="Huawei" w:date="2024-02-02T15:21:00Z"/>
                <w:lang w:eastAsia="zh-CN"/>
              </w:rPr>
            </w:pPr>
            <w:ins w:id="7560" w:author="Huawei" w:date="2024-02-02T15:21:00Z">
              <w:r>
                <w:rPr>
                  <w:lang w:eastAsia="zh-CN"/>
                </w:rPr>
                <w:t>Config 3</w:t>
              </w:r>
            </w:ins>
          </w:p>
        </w:tc>
        <w:tc>
          <w:tcPr>
            <w:tcW w:w="709" w:type="dxa"/>
            <w:vMerge/>
          </w:tcPr>
          <w:p w:rsidR="00644FEB" w:rsidRDefault="00644FEB">
            <w:pPr>
              <w:pStyle w:val="TAC"/>
              <w:rPr>
                <w:ins w:id="7561" w:author="Huawei" w:date="2024-02-02T15:21:00Z"/>
              </w:rPr>
            </w:pPr>
          </w:p>
        </w:tc>
        <w:tc>
          <w:tcPr>
            <w:tcW w:w="2672" w:type="dxa"/>
            <w:gridSpan w:val="3"/>
          </w:tcPr>
          <w:p w:rsidR="00644FEB" w:rsidRDefault="00CF6C33">
            <w:pPr>
              <w:pStyle w:val="TAC"/>
              <w:rPr>
                <w:ins w:id="7562" w:author="Huawei" w:date="2024-02-02T15:21:00Z"/>
                <w:lang w:val="en-US" w:eastAsia="zh-CN"/>
              </w:rPr>
            </w:pPr>
            <w:ins w:id="7563" w:author="Huawei" w:date="2024-02-02T15:21:00Z">
              <w:r>
                <w:rPr>
                  <w:rFonts w:hint="eastAsia"/>
                  <w:lang w:val="en-US" w:eastAsia="zh-CN"/>
                </w:rPr>
                <w:t>[</w:t>
              </w:r>
              <w:r>
                <w:rPr>
                  <w:lang w:eastAsia="zh-CN"/>
                </w:rPr>
                <w:t>-9</w:t>
              </w:r>
              <w:r>
                <w:rPr>
                  <w:rFonts w:hint="eastAsia"/>
                  <w:lang w:val="en-US" w:eastAsia="zh-CN"/>
                </w:rPr>
                <w:t>1]</w:t>
              </w:r>
            </w:ins>
          </w:p>
        </w:tc>
      </w:tr>
      <w:tr w:rsidR="00644FEB">
        <w:trPr>
          <w:cantSplit/>
          <w:trHeight w:val="152"/>
          <w:jc w:val="center"/>
          <w:ins w:id="7564" w:author="Huawei" w:date="2024-02-02T15:21:00Z"/>
        </w:trPr>
        <w:tc>
          <w:tcPr>
            <w:tcW w:w="1615" w:type="dxa"/>
            <w:vMerge w:val="restart"/>
          </w:tcPr>
          <w:p w:rsidR="00644FEB" w:rsidRDefault="00644FEB">
            <w:pPr>
              <w:pStyle w:val="TAL"/>
              <w:rPr>
                <w:ins w:id="7565" w:author="Huawei" w:date="2024-02-02T15:21:00Z"/>
              </w:rPr>
            </w:pPr>
          </w:p>
          <w:p w:rsidR="00644FEB" w:rsidRDefault="00CF6C33">
            <w:pPr>
              <w:pStyle w:val="TAL"/>
              <w:rPr>
                <w:ins w:id="7566" w:author="Huawei" w:date="2024-02-02T15:21:00Z"/>
              </w:rPr>
            </w:pPr>
            <w:ins w:id="7567" w:author="Huawei" w:date="2024-02-02T15:21:00Z">
              <w:r>
                <w:rPr>
                  <w:lang w:eastAsia="zh-CN"/>
                </w:rPr>
                <w:t>SSB with index 1</w:t>
              </w:r>
            </w:ins>
          </w:p>
        </w:tc>
        <w:tc>
          <w:tcPr>
            <w:tcW w:w="1924" w:type="dxa"/>
            <w:gridSpan w:val="3"/>
          </w:tcPr>
          <w:p w:rsidR="00644FEB" w:rsidRDefault="00CF6C33">
            <w:pPr>
              <w:pStyle w:val="TAL"/>
              <w:rPr>
                <w:ins w:id="7568" w:author="Huawei" w:date="2024-02-02T15:21:00Z"/>
                <w:lang w:val="it-IT"/>
              </w:rPr>
            </w:pPr>
            <w:ins w:id="7569" w:author="Huawei" w:date="2024-02-02T15:21:00Z">
              <w:r>
                <w:rPr>
                  <w:position w:val="-12"/>
                </w:rPr>
                <w:object w:dxaOrig="730" w:dyaOrig="310">
                  <v:shape id="_x0000_i1037" type="#_x0000_t75" style="width:36.45pt;height:15.5pt" o:ole="">
                    <v:imagedata r:id="rId34" o:title=""/>
                  </v:shape>
                  <o:OLEObject Type="Embed" ProgID="Equation.3" ShapeID="_x0000_i1037" DrawAspect="Content" ObjectID="_1770790126" r:id="rId40"/>
                </w:object>
              </w:r>
            </w:ins>
          </w:p>
        </w:tc>
        <w:tc>
          <w:tcPr>
            <w:tcW w:w="709" w:type="dxa"/>
          </w:tcPr>
          <w:p w:rsidR="00644FEB" w:rsidRDefault="00CF6C33">
            <w:pPr>
              <w:pStyle w:val="TAC"/>
              <w:rPr>
                <w:ins w:id="7570" w:author="Huawei" w:date="2024-02-02T15:21:00Z"/>
              </w:rPr>
            </w:pPr>
            <w:ins w:id="7571" w:author="Huawei" w:date="2024-02-02T15:21:00Z">
              <w:r>
                <w:t>dB</w:t>
              </w:r>
            </w:ins>
          </w:p>
        </w:tc>
        <w:tc>
          <w:tcPr>
            <w:tcW w:w="2672" w:type="dxa"/>
            <w:gridSpan w:val="3"/>
          </w:tcPr>
          <w:p w:rsidR="00644FEB" w:rsidRDefault="00CF6C33">
            <w:pPr>
              <w:pStyle w:val="TAC"/>
              <w:rPr>
                <w:ins w:id="7572" w:author="Huawei" w:date="2024-02-02T15:21:00Z"/>
                <w:lang w:val="en-US"/>
              </w:rPr>
            </w:pPr>
            <w:ins w:id="7573" w:author="Huawei" w:date="2024-02-02T15:21:00Z">
              <w:r>
                <w:rPr>
                  <w:rFonts w:hint="eastAsia"/>
                  <w:bCs/>
                  <w:lang w:val="en-US" w:eastAsia="zh-CN"/>
                </w:rPr>
                <w:t>[</w:t>
              </w:r>
              <w:r>
                <w:rPr>
                  <w:bCs/>
                  <w:lang w:val="en-US" w:eastAsia="zh-CN"/>
                </w:rPr>
                <w:t>-3</w:t>
              </w:r>
              <w:r>
                <w:rPr>
                  <w:rFonts w:hint="eastAsia"/>
                  <w:bCs/>
                  <w:lang w:val="en-US" w:eastAsia="zh-CN"/>
                </w:rPr>
                <w:t>]</w:t>
              </w:r>
            </w:ins>
          </w:p>
        </w:tc>
      </w:tr>
      <w:tr w:rsidR="00644FEB">
        <w:trPr>
          <w:cantSplit/>
          <w:trHeight w:val="670"/>
          <w:jc w:val="center"/>
          <w:ins w:id="7574" w:author="Huawei" w:date="2024-02-02T15:21:00Z"/>
        </w:trPr>
        <w:tc>
          <w:tcPr>
            <w:tcW w:w="1615" w:type="dxa"/>
            <w:vMerge/>
          </w:tcPr>
          <w:p w:rsidR="00644FEB" w:rsidRDefault="00644FEB">
            <w:pPr>
              <w:pStyle w:val="TAL"/>
              <w:rPr>
                <w:ins w:id="7575" w:author="Huawei" w:date="2024-02-02T15:21:00Z"/>
              </w:rPr>
            </w:pPr>
          </w:p>
        </w:tc>
        <w:tc>
          <w:tcPr>
            <w:tcW w:w="679" w:type="dxa"/>
          </w:tcPr>
          <w:p w:rsidR="00644FEB" w:rsidRDefault="00CF6C33">
            <w:pPr>
              <w:pStyle w:val="TAL"/>
              <w:rPr>
                <w:ins w:id="7576" w:author="Huawei" w:date="2024-02-02T15:21:00Z"/>
                <w:lang w:val="it-IT"/>
              </w:rPr>
            </w:pPr>
            <w:ins w:id="7577" w:author="Huawei" w:date="2024-02-02T15:21:00Z">
              <w:r>
                <w:rPr>
                  <w:position w:val="-12"/>
                </w:rPr>
                <w:object w:dxaOrig="440" w:dyaOrig="440">
                  <v:shape id="_x0000_i1038" type="#_x0000_t75" style="width:21.85pt;height:21.85pt" o:ole="">
                    <v:imagedata r:id="rId36" o:title=""/>
                  </v:shape>
                  <o:OLEObject Type="Embed" ProgID="Equation.3" ShapeID="_x0000_i1038" DrawAspect="Content" ObjectID="_1770790127" r:id="rId41"/>
                </w:object>
              </w:r>
            </w:ins>
          </w:p>
        </w:tc>
        <w:tc>
          <w:tcPr>
            <w:tcW w:w="1245" w:type="dxa"/>
            <w:gridSpan w:val="2"/>
          </w:tcPr>
          <w:p w:rsidR="00644FEB" w:rsidRDefault="00CF6C33">
            <w:pPr>
              <w:pStyle w:val="TAL"/>
              <w:rPr>
                <w:ins w:id="7578" w:author="Huawei" w:date="2024-02-02T15:21:00Z"/>
              </w:rPr>
            </w:pPr>
            <w:ins w:id="7579" w:author="Huawei" w:date="2024-02-02T15:21:00Z">
              <w:r>
                <w:rPr>
                  <w:lang w:eastAsia="zh-CN"/>
                </w:rPr>
                <w:t>Config 1, 2, 3</w:t>
              </w:r>
            </w:ins>
          </w:p>
          <w:p w:rsidR="00644FEB" w:rsidRDefault="00644FEB">
            <w:pPr>
              <w:pStyle w:val="TAL"/>
              <w:rPr>
                <w:ins w:id="7580" w:author="Huawei" w:date="2024-02-02T15:21:00Z"/>
              </w:rPr>
            </w:pPr>
          </w:p>
        </w:tc>
        <w:tc>
          <w:tcPr>
            <w:tcW w:w="709" w:type="dxa"/>
          </w:tcPr>
          <w:p w:rsidR="00644FEB" w:rsidRDefault="00CF6C33">
            <w:pPr>
              <w:pStyle w:val="TAC"/>
              <w:rPr>
                <w:ins w:id="7581" w:author="Huawei" w:date="2024-02-02T15:21:00Z"/>
              </w:rPr>
            </w:pPr>
            <w:ins w:id="7582" w:author="Huawei" w:date="2024-02-02T15:21:00Z">
              <w:r>
                <w:t>dBm</w:t>
              </w:r>
              <w:r>
                <w:rPr>
                  <w:lang w:eastAsia="zh-CN"/>
                </w:rPr>
                <w:t>/15kHz</w:t>
              </w:r>
            </w:ins>
          </w:p>
        </w:tc>
        <w:tc>
          <w:tcPr>
            <w:tcW w:w="2672" w:type="dxa"/>
            <w:gridSpan w:val="3"/>
          </w:tcPr>
          <w:p w:rsidR="00644FEB" w:rsidRDefault="00CF6C33">
            <w:pPr>
              <w:pStyle w:val="TAC"/>
              <w:rPr>
                <w:ins w:id="7583" w:author="Huawei" w:date="2024-02-02T15:21:00Z"/>
                <w:lang w:val="en-US"/>
              </w:rPr>
            </w:pPr>
            <w:ins w:id="7584" w:author="Huawei" w:date="2024-02-02T15:21:00Z">
              <w:r>
                <w:rPr>
                  <w:rFonts w:hint="eastAsia"/>
                  <w:lang w:val="en-US" w:eastAsia="zh-CN"/>
                </w:rPr>
                <w:t>[</w:t>
              </w:r>
              <w:r>
                <w:t>-101</w:t>
              </w:r>
              <w:r>
                <w:rPr>
                  <w:rFonts w:hint="eastAsia"/>
                  <w:lang w:val="en-US" w:eastAsia="zh-CN"/>
                </w:rPr>
                <w:t>]</w:t>
              </w:r>
            </w:ins>
          </w:p>
          <w:p w:rsidR="00644FEB" w:rsidRDefault="00644FEB">
            <w:pPr>
              <w:pStyle w:val="TAC"/>
              <w:rPr>
                <w:ins w:id="7585" w:author="Huawei" w:date="2024-02-02T15:21:00Z"/>
              </w:rPr>
            </w:pPr>
          </w:p>
        </w:tc>
      </w:tr>
      <w:tr w:rsidR="00644FEB">
        <w:trPr>
          <w:cantSplit/>
          <w:trHeight w:val="152"/>
          <w:jc w:val="center"/>
          <w:ins w:id="7586" w:author="Huawei" w:date="2024-02-02T15:21:00Z"/>
        </w:trPr>
        <w:tc>
          <w:tcPr>
            <w:tcW w:w="1615" w:type="dxa"/>
            <w:vMerge/>
          </w:tcPr>
          <w:p w:rsidR="00644FEB" w:rsidRDefault="00644FEB">
            <w:pPr>
              <w:pStyle w:val="TAL"/>
              <w:rPr>
                <w:ins w:id="7587" w:author="Huawei" w:date="2024-02-02T15:21:00Z"/>
              </w:rPr>
            </w:pPr>
          </w:p>
        </w:tc>
        <w:tc>
          <w:tcPr>
            <w:tcW w:w="1924" w:type="dxa"/>
            <w:gridSpan w:val="3"/>
          </w:tcPr>
          <w:p w:rsidR="00644FEB" w:rsidRDefault="00CF6C33">
            <w:pPr>
              <w:pStyle w:val="TAL"/>
              <w:rPr>
                <w:ins w:id="7588" w:author="Huawei" w:date="2024-02-02T15:21:00Z"/>
                <w:lang w:val="it-IT"/>
              </w:rPr>
            </w:pPr>
            <w:ins w:id="7589" w:author="Huawei" w:date="2024-02-02T15:21:00Z">
              <w:r>
                <w:rPr>
                  <w:position w:val="-12"/>
                </w:rPr>
                <w:object w:dxaOrig="730" w:dyaOrig="310">
                  <v:shape id="_x0000_i1039" type="#_x0000_t75" style="width:36.45pt;height:15.5pt" o:ole="">
                    <v:imagedata r:id="rId38" o:title=""/>
                  </v:shape>
                  <o:OLEObject Type="Embed" ProgID="Equation.3" ShapeID="_x0000_i1039" DrawAspect="Content" ObjectID="_1770790128" r:id="rId42"/>
                </w:object>
              </w:r>
            </w:ins>
          </w:p>
        </w:tc>
        <w:tc>
          <w:tcPr>
            <w:tcW w:w="709" w:type="dxa"/>
          </w:tcPr>
          <w:p w:rsidR="00644FEB" w:rsidRDefault="00CF6C33">
            <w:pPr>
              <w:pStyle w:val="TAC"/>
              <w:rPr>
                <w:ins w:id="7590" w:author="Huawei" w:date="2024-02-02T15:21:00Z"/>
              </w:rPr>
            </w:pPr>
            <w:ins w:id="7591" w:author="Huawei" w:date="2024-02-02T15:21:00Z">
              <w:r>
                <w:t>dB</w:t>
              </w:r>
            </w:ins>
          </w:p>
        </w:tc>
        <w:tc>
          <w:tcPr>
            <w:tcW w:w="2672" w:type="dxa"/>
            <w:gridSpan w:val="3"/>
          </w:tcPr>
          <w:p w:rsidR="00644FEB" w:rsidRDefault="00CF6C33">
            <w:pPr>
              <w:pStyle w:val="TAC"/>
              <w:rPr>
                <w:ins w:id="7592" w:author="Huawei" w:date="2024-02-02T15:21:00Z"/>
                <w:lang w:val="en-US"/>
              </w:rPr>
            </w:pPr>
            <w:ins w:id="7593" w:author="Huawei" w:date="2024-02-02T15:21:00Z">
              <w:r>
                <w:rPr>
                  <w:rFonts w:hint="eastAsia"/>
                  <w:lang w:val="en-US" w:eastAsia="zh-CN"/>
                </w:rPr>
                <w:t>[</w:t>
              </w:r>
              <w:r>
                <w:rPr>
                  <w:lang w:eastAsia="zh-CN"/>
                </w:rPr>
                <w:t>-</w:t>
              </w:r>
              <w:r>
                <w:rPr>
                  <w:rFonts w:hint="eastAsia"/>
                  <w:lang w:val="en-US" w:eastAsia="zh-CN"/>
                </w:rPr>
                <w:t>3]</w:t>
              </w:r>
            </w:ins>
          </w:p>
        </w:tc>
      </w:tr>
      <w:tr w:rsidR="00644FEB">
        <w:trPr>
          <w:cantSplit/>
          <w:trHeight w:val="204"/>
          <w:jc w:val="center"/>
          <w:ins w:id="7594" w:author="Huawei" w:date="2024-02-02T15:21:00Z"/>
        </w:trPr>
        <w:tc>
          <w:tcPr>
            <w:tcW w:w="1615" w:type="dxa"/>
            <w:vMerge/>
          </w:tcPr>
          <w:p w:rsidR="00644FEB" w:rsidRDefault="00644FEB">
            <w:pPr>
              <w:pStyle w:val="TAL"/>
              <w:rPr>
                <w:ins w:id="7595" w:author="Huawei" w:date="2024-02-02T15:21:00Z"/>
              </w:rPr>
            </w:pPr>
          </w:p>
        </w:tc>
        <w:tc>
          <w:tcPr>
            <w:tcW w:w="790" w:type="dxa"/>
            <w:gridSpan w:val="2"/>
            <w:vMerge w:val="restart"/>
          </w:tcPr>
          <w:p w:rsidR="00644FEB" w:rsidRDefault="00CF6C33">
            <w:pPr>
              <w:pStyle w:val="TAL"/>
              <w:rPr>
                <w:ins w:id="7596" w:author="Huawei" w:date="2024-02-02T15:21:00Z"/>
                <w:lang w:val="it-IT"/>
              </w:rPr>
            </w:pPr>
            <w:ins w:id="7597" w:author="Huawei" w:date="2024-02-02T15:21:00Z">
              <w:r>
                <w:rPr>
                  <w:lang w:eastAsia="zh-CN"/>
                </w:rPr>
                <w:t>SS-</w:t>
              </w:r>
              <w:r>
                <w:t>RSRP</w:t>
              </w:r>
              <w:r>
                <w:rPr>
                  <w:vertAlign w:val="superscript"/>
                </w:rPr>
                <w:t xml:space="preserve"> Note </w:t>
              </w:r>
              <w:r>
                <w:rPr>
                  <w:rFonts w:hint="eastAsia"/>
                  <w:vertAlign w:val="superscript"/>
                  <w:lang w:val="en-US" w:eastAsia="zh-CN"/>
                </w:rPr>
                <w:t>4</w:t>
              </w:r>
            </w:ins>
          </w:p>
        </w:tc>
        <w:tc>
          <w:tcPr>
            <w:tcW w:w="1134" w:type="dxa"/>
          </w:tcPr>
          <w:p w:rsidR="00644FEB" w:rsidRDefault="00CF6C33">
            <w:pPr>
              <w:pStyle w:val="TAL"/>
              <w:rPr>
                <w:ins w:id="7598" w:author="Huawei" w:date="2024-02-02T15:21:00Z"/>
                <w:lang w:val="it-IT"/>
              </w:rPr>
            </w:pPr>
            <w:ins w:id="7599" w:author="Huawei" w:date="2024-02-02T15:21:00Z">
              <w:r>
                <w:rPr>
                  <w:lang w:val="it-IT"/>
                </w:rPr>
                <w:t>Config 1, 2</w:t>
              </w:r>
            </w:ins>
          </w:p>
        </w:tc>
        <w:tc>
          <w:tcPr>
            <w:tcW w:w="709" w:type="dxa"/>
            <w:vMerge w:val="restart"/>
          </w:tcPr>
          <w:p w:rsidR="00644FEB" w:rsidRDefault="00CF6C33">
            <w:pPr>
              <w:pStyle w:val="TAC"/>
              <w:rPr>
                <w:ins w:id="7600" w:author="Huawei" w:date="2024-02-02T15:21:00Z"/>
              </w:rPr>
            </w:pPr>
            <w:ins w:id="7601" w:author="Huawei" w:date="2024-02-02T15:21:00Z">
              <w:r>
                <w:t>dBm</w:t>
              </w:r>
              <w:r>
                <w:rPr>
                  <w:lang w:eastAsia="zh-CN"/>
                </w:rPr>
                <w:t>/ SCS</w:t>
              </w:r>
            </w:ins>
          </w:p>
        </w:tc>
        <w:tc>
          <w:tcPr>
            <w:tcW w:w="2672" w:type="dxa"/>
            <w:gridSpan w:val="3"/>
          </w:tcPr>
          <w:p w:rsidR="00644FEB" w:rsidRDefault="00CF6C33">
            <w:pPr>
              <w:pStyle w:val="TAC"/>
              <w:rPr>
                <w:ins w:id="7602" w:author="Huawei" w:date="2024-02-02T15:21:00Z"/>
                <w:lang w:val="en-US"/>
              </w:rPr>
            </w:pPr>
            <w:ins w:id="7603" w:author="Huawei" w:date="2024-02-02T15:21:00Z">
              <w:r>
                <w:rPr>
                  <w:rFonts w:hint="eastAsia"/>
                  <w:lang w:val="en-US" w:eastAsia="zh-CN"/>
                </w:rPr>
                <w:t>[</w:t>
              </w:r>
              <w:r>
                <w:rPr>
                  <w:lang w:eastAsia="zh-CN"/>
                </w:rPr>
                <w:t>-1</w:t>
              </w:r>
              <w:r>
                <w:rPr>
                  <w:rFonts w:hint="eastAsia"/>
                  <w:lang w:val="en-US" w:eastAsia="zh-CN"/>
                </w:rPr>
                <w:t>04]</w:t>
              </w:r>
            </w:ins>
          </w:p>
        </w:tc>
      </w:tr>
      <w:tr w:rsidR="00644FEB">
        <w:trPr>
          <w:cantSplit/>
          <w:trHeight w:val="204"/>
          <w:jc w:val="center"/>
          <w:ins w:id="7604" w:author="Huawei" w:date="2024-02-02T15:21:00Z"/>
        </w:trPr>
        <w:tc>
          <w:tcPr>
            <w:tcW w:w="1615" w:type="dxa"/>
            <w:vMerge/>
          </w:tcPr>
          <w:p w:rsidR="00644FEB" w:rsidRDefault="00644FEB">
            <w:pPr>
              <w:pStyle w:val="TAL"/>
              <w:rPr>
                <w:ins w:id="7605" w:author="Huawei" w:date="2024-02-02T15:21:00Z"/>
              </w:rPr>
            </w:pPr>
          </w:p>
        </w:tc>
        <w:tc>
          <w:tcPr>
            <w:tcW w:w="790" w:type="dxa"/>
            <w:gridSpan w:val="2"/>
            <w:vMerge/>
          </w:tcPr>
          <w:p w:rsidR="00644FEB" w:rsidRDefault="00644FEB">
            <w:pPr>
              <w:pStyle w:val="TAL"/>
              <w:rPr>
                <w:ins w:id="7606" w:author="Huawei" w:date="2024-02-02T15:21:00Z"/>
                <w:lang w:eastAsia="zh-CN"/>
              </w:rPr>
            </w:pPr>
          </w:p>
        </w:tc>
        <w:tc>
          <w:tcPr>
            <w:tcW w:w="1134" w:type="dxa"/>
          </w:tcPr>
          <w:p w:rsidR="00644FEB" w:rsidRDefault="00CF6C33">
            <w:pPr>
              <w:pStyle w:val="TAL"/>
              <w:rPr>
                <w:ins w:id="7607" w:author="Huawei" w:date="2024-02-02T15:21:00Z"/>
                <w:lang w:eastAsia="zh-CN"/>
              </w:rPr>
            </w:pPr>
            <w:ins w:id="7608" w:author="Huawei" w:date="2024-02-02T15:21:00Z">
              <w:r>
                <w:rPr>
                  <w:lang w:eastAsia="zh-CN"/>
                </w:rPr>
                <w:t>Config 3</w:t>
              </w:r>
            </w:ins>
          </w:p>
        </w:tc>
        <w:tc>
          <w:tcPr>
            <w:tcW w:w="709" w:type="dxa"/>
            <w:vMerge/>
          </w:tcPr>
          <w:p w:rsidR="00644FEB" w:rsidRDefault="00644FEB">
            <w:pPr>
              <w:pStyle w:val="TAC"/>
              <w:rPr>
                <w:ins w:id="7609" w:author="Huawei" w:date="2024-02-02T15:21:00Z"/>
              </w:rPr>
            </w:pPr>
          </w:p>
        </w:tc>
        <w:tc>
          <w:tcPr>
            <w:tcW w:w="2672" w:type="dxa"/>
            <w:gridSpan w:val="3"/>
          </w:tcPr>
          <w:p w:rsidR="00644FEB" w:rsidRDefault="00CF6C33">
            <w:pPr>
              <w:pStyle w:val="TAC"/>
              <w:rPr>
                <w:ins w:id="7610" w:author="Huawei" w:date="2024-02-02T15:21:00Z"/>
                <w:lang w:val="en-US" w:eastAsia="zh-CN"/>
              </w:rPr>
            </w:pPr>
            <w:ins w:id="7611" w:author="Huawei" w:date="2024-02-02T15:21:00Z">
              <w:r>
                <w:rPr>
                  <w:rFonts w:hint="eastAsia"/>
                  <w:lang w:val="en-US" w:eastAsia="zh-CN"/>
                </w:rPr>
                <w:t>[</w:t>
              </w:r>
              <w:r>
                <w:rPr>
                  <w:lang w:eastAsia="zh-CN"/>
                </w:rPr>
                <w:t>-10</w:t>
              </w:r>
              <w:r>
                <w:rPr>
                  <w:rFonts w:hint="eastAsia"/>
                  <w:lang w:val="en-US" w:eastAsia="zh-CN"/>
                </w:rPr>
                <w:t>1]</w:t>
              </w:r>
            </w:ins>
          </w:p>
        </w:tc>
      </w:tr>
      <w:tr w:rsidR="00644FEB">
        <w:trPr>
          <w:cantSplit/>
          <w:trHeight w:val="152"/>
          <w:jc w:val="center"/>
          <w:ins w:id="7612" w:author="Huawei" w:date="2024-02-02T15:21:00Z"/>
        </w:trPr>
        <w:tc>
          <w:tcPr>
            <w:tcW w:w="1615" w:type="dxa"/>
            <w:vMerge w:val="restart"/>
            <w:vAlign w:val="center"/>
          </w:tcPr>
          <w:p w:rsidR="00644FEB" w:rsidRDefault="00CF6C33">
            <w:pPr>
              <w:pStyle w:val="TAL"/>
              <w:rPr>
                <w:ins w:id="7613" w:author="Huawei" w:date="2024-02-02T15:21:00Z"/>
              </w:rPr>
            </w:pPr>
            <w:ins w:id="7614" w:author="Huawei" w:date="2024-02-02T15:21:00Z">
              <w:r>
                <w:t xml:space="preserve">Io </w:t>
              </w:r>
              <w:r>
                <w:rPr>
                  <w:vertAlign w:val="superscript"/>
                </w:rPr>
                <w:t xml:space="preserve">Note </w:t>
              </w:r>
              <w:r>
                <w:rPr>
                  <w:rFonts w:hint="eastAsia"/>
                  <w:vertAlign w:val="superscript"/>
                  <w:lang w:val="en-US" w:eastAsia="zh-CN"/>
                </w:rPr>
                <w:t>5</w:t>
              </w:r>
            </w:ins>
          </w:p>
        </w:tc>
        <w:tc>
          <w:tcPr>
            <w:tcW w:w="1924" w:type="dxa"/>
            <w:gridSpan w:val="3"/>
            <w:vAlign w:val="center"/>
          </w:tcPr>
          <w:p w:rsidR="00644FEB" w:rsidRDefault="00CF6C33">
            <w:pPr>
              <w:pStyle w:val="TAL"/>
              <w:rPr>
                <w:ins w:id="7615" w:author="Huawei" w:date="2024-02-02T15:21:00Z"/>
                <w:lang w:eastAsia="zh-CN"/>
              </w:rPr>
            </w:pPr>
            <w:ins w:id="7616" w:author="Huawei" w:date="2024-02-02T15:21:00Z">
              <w:r>
                <w:rPr>
                  <w:lang w:eastAsia="zh-CN"/>
                </w:rPr>
                <w:t>Config 1, 2</w:t>
              </w:r>
            </w:ins>
          </w:p>
        </w:tc>
        <w:tc>
          <w:tcPr>
            <w:tcW w:w="709" w:type="dxa"/>
            <w:vMerge w:val="restart"/>
          </w:tcPr>
          <w:p w:rsidR="00644FEB" w:rsidRDefault="00CF6C33">
            <w:pPr>
              <w:pStyle w:val="TAC"/>
              <w:rPr>
                <w:ins w:id="7617" w:author="Huawei" w:date="2024-02-02T15:21:00Z"/>
              </w:rPr>
            </w:pPr>
            <w:ins w:id="7618" w:author="Huawei" w:date="2024-02-02T15:21:00Z">
              <w:r>
                <w:t>dBm</w:t>
              </w:r>
            </w:ins>
          </w:p>
        </w:tc>
        <w:tc>
          <w:tcPr>
            <w:tcW w:w="2672" w:type="dxa"/>
            <w:gridSpan w:val="3"/>
          </w:tcPr>
          <w:p w:rsidR="00644FEB" w:rsidRDefault="00CF6C33">
            <w:pPr>
              <w:pStyle w:val="TAC"/>
              <w:rPr>
                <w:ins w:id="7619" w:author="Huawei" w:date="2024-02-02T15:21:00Z"/>
                <w:lang w:eastAsia="zh-CN"/>
              </w:rPr>
            </w:pPr>
            <w:ins w:id="7620" w:author="Huawei" w:date="2024-02-02T15:21:00Z">
              <w:r>
                <w:rPr>
                  <w:bCs/>
                </w:rPr>
                <w:t>-65.</w:t>
              </w:r>
              <w:r>
                <w:rPr>
                  <w:rFonts w:hint="eastAsia"/>
                  <w:bCs/>
                  <w:lang w:val="en-US" w:eastAsia="zh-CN"/>
                </w:rPr>
                <w:t>3</w:t>
              </w:r>
              <w:r>
                <w:rPr>
                  <w:bCs/>
                  <w:lang w:eastAsia="zh-CN"/>
                </w:rPr>
                <w:t>/9.36MHz</w:t>
              </w:r>
            </w:ins>
          </w:p>
        </w:tc>
      </w:tr>
      <w:tr w:rsidR="00644FEB">
        <w:trPr>
          <w:cantSplit/>
          <w:trHeight w:val="152"/>
          <w:jc w:val="center"/>
          <w:ins w:id="7621" w:author="Huawei" w:date="2024-02-02T15:21:00Z"/>
        </w:trPr>
        <w:tc>
          <w:tcPr>
            <w:tcW w:w="1615" w:type="dxa"/>
            <w:vMerge/>
          </w:tcPr>
          <w:p w:rsidR="00644FEB" w:rsidRDefault="00644FEB">
            <w:pPr>
              <w:pStyle w:val="TAL"/>
              <w:rPr>
                <w:ins w:id="7622" w:author="Huawei" w:date="2024-02-02T15:21:00Z"/>
              </w:rPr>
            </w:pPr>
          </w:p>
        </w:tc>
        <w:tc>
          <w:tcPr>
            <w:tcW w:w="1924" w:type="dxa"/>
            <w:gridSpan w:val="3"/>
            <w:vAlign w:val="center"/>
          </w:tcPr>
          <w:p w:rsidR="00644FEB" w:rsidRDefault="00CF6C33">
            <w:pPr>
              <w:pStyle w:val="TAL"/>
              <w:rPr>
                <w:ins w:id="7623" w:author="Huawei" w:date="2024-02-02T15:21:00Z"/>
                <w:lang w:eastAsia="zh-CN"/>
              </w:rPr>
            </w:pPr>
            <w:ins w:id="7624" w:author="Huawei" w:date="2024-02-02T15:21:00Z">
              <w:r>
                <w:rPr>
                  <w:lang w:eastAsia="zh-CN"/>
                </w:rPr>
                <w:t>Config 3</w:t>
              </w:r>
            </w:ins>
          </w:p>
        </w:tc>
        <w:tc>
          <w:tcPr>
            <w:tcW w:w="709" w:type="dxa"/>
            <w:vMerge/>
          </w:tcPr>
          <w:p w:rsidR="00644FEB" w:rsidRDefault="00644FEB">
            <w:pPr>
              <w:pStyle w:val="TAC"/>
              <w:rPr>
                <w:ins w:id="7625" w:author="Huawei" w:date="2024-02-02T15:21:00Z"/>
              </w:rPr>
            </w:pPr>
          </w:p>
        </w:tc>
        <w:tc>
          <w:tcPr>
            <w:tcW w:w="2672" w:type="dxa"/>
            <w:gridSpan w:val="3"/>
          </w:tcPr>
          <w:p w:rsidR="00644FEB" w:rsidRDefault="00CF6C33">
            <w:pPr>
              <w:pStyle w:val="TAC"/>
              <w:rPr>
                <w:ins w:id="7626" w:author="Huawei" w:date="2024-02-02T15:21:00Z"/>
                <w:bCs/>
                <w:lang w:eastAsia="zh-CN"/>
              </w:rPr>
            </w:pPr>
            <w:ins w:id="7627" w:author="Huawei" w:date="2024-02-02T15:21:00Z">
              <w:r>
                <w:rPr>
                  <w:lang w:eastAsia="zh-CN"/>
                </w:rPr>
                <w:t>-59.</w:t>
              </w:r>
              <w:r>
                <w:rPr>
                  <w:rFonts w:hint="eastAsia"/>
                  <w:lang w:val="en-US" w:eastAsia="zh-CN"/>
                </w:rPr>
                <w:t>2</w:t>
              </w:r>
              <w:r>
                <w:rPr>
                  <w:lang w:eastAsia="zh-CN"/>
                </w:rPr>
                <w:t>/38.16MHz</w:t>
              </w:r>
            </w:ins>
          </w:p>
        </w:tc>
      </w:tr>
      <w:tr w:rsidR="00644FEB" w:rsidTr="00644FEB">
        <w:tblPrEx>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8" w:author="Huawei" w:date="2024-02-29T10:28:00Z">
            <w:tblPrEx>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2"/>
          <w:jc w:val="center"/>
          <w:ins w:id="7629" w:author="Huawei" w:date="2024-02-29T10:28:00Z"/>
          <w:trPrChange w:id="7630" w:author="Huawei" w:date="2024-02-29T10:28:00Z">
            <w:trPr>
              <w:cantSplit/>
              <w:trHeight w:val="152"/>
              <w:jc w:val="center"/>
            </w:trPr>
          </w:trPrChange>
        </w:trPr>
        <w:tc>
          <w:tcPr>
            <w:tcW w:w="1615" w:type="dxa"/>
            <w:vMerge w:val="restart"/>
            <w:tcPrChange w:id="7631" w:author="Huawei" w:date="2024-02-29T10:28:00Z">
              <w:tcPr>
                <w:tcW w:w="1615" w:type="dxa"/>
                <w:vMerge w:val="restart"/>
              </w:tcPr>
            </w:tcPrChange>
          </w:tcPr>
          <w:p w:rsidR="00644FEB" w:rsidRDefault="00CF6C33">
            <w:pPr>
              <w:pStyle w:val="TAL"/>
              <w:rPr>
                <w:ins w:id="7632" w:author="Huawei" w:date="2024-02-29T10:28:00Z"/>
              </w:rPr>
            </w:pPr>
            <w:ins w:id="7633" w:author="Huawei" w:date="2024-02-29T10:28:00Z">
              <w:r>
                <w:rPr>
                  <w:rFonts w:eastAsia="?? ??"/>
                </w:rPr>
                <w:t>Propagation condition</w:t>
              </w:r>
            </w:ins>
          </w:p>
        </w:tc>
        <w:tc>
          <w:tcPr>
            <w:tcW w:w="1924" w:type="dxa"/>
            <w:gridSpan w:val="3"/>
            <w:tcPrChange w:id="7634" w:author="Huawei" w:date="2024-02-29T10:28:00Z">
              <w:tcPr>
                <w:tcW w:w="1924" w:type="dxa"/>
                <w:gridSpan w:val="3"/>
                <w:vAlign w:val="center"/>
              </w:tcPr>
            </w:tcPrChange>
          </w:tcPr>
          <w:p w:rsidR="00644FEB" w:rsidRDefault="00CF6C33">
            <w:pPr>
              <w:pStyle w:val="TAL"/>
              <w:rPr>
                <w:ins w:id="7635" w:author="Huawei" w:date="2024-02-29T10:28:00Z"/>
                <w:lang w:eastAsia="zh-CN"/>
              </w:rPr>
            </w:pPr>
            <w:ins w:id="7636" w:author="Huawei" w:date="2024-02-29T10:28:00Z">
              <w:r>
                <w:t>Config 1, 2</w:t>
              </w:r>
            </w:ins>
          </w:p>
        </w:tc>
        <w:tc>
          <w:tcPr>
            <w:tcW w:w="709" w:type="dxa"/>
            <w:tcPrChange w:id="7637" w:author="Huawei" w:date="2024-02-29T10:28:00Z">
              <w:tcPr>
                <w:tcW w:w="709" w:type="dxa"/>
              </w:tcPr>
            </w:tcPrChange>
          </w:tcPr>
          <w:p w:rsidR="00644FEB" w:rsidRDefault="00644FEB">
            <w:pPr>
              <w:pStyle w:val="TAC"/>
              <w:rPr>
                <w:ins w:id="7638" w:author="Huawei" w:date="2024-02-29T10:28:00Z"/>
              </w:rPr>
            </w:pPr>
          </w:p>
        </w:tc>
        <w:tc>
          <w:tcPr>
            <w:tcW w:w="2672" w:type="dxa"/>
            <w:gridSpan w:val="3"/>
            <w:tcPrChange w:id="7639" w:author="Huawei" w:date="2024-02-29T10:28:00Z">
              <w:tcPr>
                <w:tcW w:w="2672" w:type="dxa"/>
                <w:gridSpan w:val="3"/>
              </w:tcPr>
            </w:tcPrChange>
          </w:tcPr>
          <w:p w:rsidR="00644FEB" w:rsidRDefault="00CF6C33">
            <w:pPr>
              <w:pStyle w:val="TAC"/>
              <w:rPr>
                <w:ins w:id="7640" w:author="Huawei" w:date="2024-02-29T10:28:00Z"/>
                <w:lang w:eastAsia="zh-CN"/>
              </w:rPr>
            </w:pPr>
            <w:ins w:id="7641" w:author="Huawei" w:date="2024-02-29T10:28:00Z">
              <w:r>
                <w:rPr>
                  <w:rFonts w:eastAsia="MS Mincho"/>
                </w:rPr>
                <w:t>AWGN +220 Hz</w:t>
              </w:r>
            </w:ins>
          </w:p>
        </w:tc>
      </w:tr>
      <w:tr w:rsidR="00644FEB" w:rsidTr="00644FEB">
        <w:tblPrEx>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42" w:author="Huawei" w:date="2024-02-29T10:28:00Z">
            <w:tblPrEx>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2"/>
          <w:jc w:val="center"/>
          <w:ins w:id="7643" w:author="Huawei" w:date="2024-02-29T10:28:00Z"/>
          <w:trPrChange w:id="7644" w:author="Huawei" w:date="2024-02-29T10:28:00Z">
            <w:trPr>
              <w:cantSplit/>
              <w:trHeight w:val="152"/>
              <w:jc w:val="center"/>
            </w:trPr>
          </w:trPrChange>
        </w:trPr>
        <w:tc>
          <w:tcPr>
            <w:tcW w:w="1615" w:type="dxa"/>
            <w:vMerge/>
            <w:tcPrChange w:id="7645" w:author="Huawei" w:date="2024-02-29T10:28:00Z">
              <w:tcPr>
                <w:tcW w:w="1615" w:type="dxa"/>
                <w:vMerge/>
              </w:tcPr>
            </w:tcPrChange>
          </w:tcPr>
          <w:p w:rsidR="00644FEB" w:rsidRDefault="00644FEB">
            <w:pPr>
              <w:pStyle w:val="TAL"/>
              <w:rPr>
                <w:ins w:id="7646" w:author="Huawei" w:date="2024-02-29T10:28:00Z"/>
              </w:rPr>
            </w:pPr>
          </w:p>
        </w:tc>
        <w:tc>
          <w:tcPr>
            <w:tcW w:w="1924" w:type="dxa"/>
            <w:gridSpan w:val="3"/>
            <w:tcPrChange w:id="7647" w:author="Huawei" w:date="2024-02-29T10:28:00Z">
              <w:tcPr>
                <w:tcW w:w="1924" w:type="dxa"/>
                <w:gridSpan w:val="3"/>
                <w:vAlign w:val="center"/>
              </w:tcPr>
            </w:tcPrChange>
          </w:tcPr>
          <w:p w:rsidR="00644FEB" w:rsidRDefault="00CF6C33">
            <w:pPr>
              <w:pStyle w:val="TAL"/>
              <w:rPr>
                <w:ins w:id="7648" w:author="Huawei" w:date="2024-02-29T10:28:00Z"/>
                <w:lang w:eastAsia="zh-CN"/>
              </w:rPr>
            </w:pPr>
            <w:ins w:id="7649" w:author="Huawei" w:date="2024-02-29T10:28:00Z">
              <w:r>
                <w:t>Config 3</w:t>
              </w:r>
            </w:ins>
          </w:p>
        </w:tc>
        <w:tc>
          <w:tcPr>
            <w:tcW w:w="709" w:type="dxa"/>
            <w:tcPrChange w:id="7650" w:author="Huawei" w:date="2024-02-29T10:28:00Z">
              <w:tcPr>
                <w:tcW w:w="709" w:type="dxa"/>
              </w:tcPr>
            </w:tcPrChange>
          </w:tcPr>
          <w:p w:rsidR="00644FEB" w:rsidRDefault="00644FEB">
            <w:pPr>
              <w:pStyle w:val="TAC"/>
              <w:rPr>
                <w:ins w:id="7651" w:author="Huawei" w:date="2024-02-29T10:28:00Z"/>
              </w:rPr>
            </w:pPr>
          </w:p>
        </w:tc>
        <w:tc>
          <w:tcPr>
            <w:tcW w:w="2672" w:type="dxa"/>
            <w:gridSpan w:val="3"/>
            <w:tcPrChange w:id="7652" w:author="Huawei" w:date="2024-02-29T10:28:00Z">
              <w:tcPr>
                <w:tcW w:w="2672" w:type="dxa"/>
                <w:gridSpan w:val="3"/>
              </w:tcPr>
            </w:tcPrChange>
          </w:tcPr>
          <w:p w:rsidR="00644FEB" w:rsidRDefault="00CF6C33">
            <w:pPr>
              <w:pStyle w:val="TAC"/>
              <w:rPr>
                <w:ins w:id="7653" w:author="Huawei" w:date="2024-02-29T10:28:00Z"/>
                <w:lang w:eastAsia="zh-CN"/>
              </w:rPr>
            </w:pPr>
            <w:ins w:id="7654" w:author="Huawei" w:date="2024-02-29T10:28:00Z">
              <w:r>
                <w:rPr>
                  <w:rFonts w:eastAsia="MS Mincho"/>
                </w:rPr>
                <w:t>AWGN +500 Hz</w:t>
              </w:r>
            </w:ins>
          </w:p>
        </w:tc>
      </w:tr>
      <w:tr w:rsidR="00644FEB">
        <w:trPr>
          <w:cantSplit/>
          <w:trHeight w:val="253"/>
          <w:jc w:val="center"/>
          <w:ins w:id="7655" w:author="Huawei" w:date="2024-02-02T15:21:00Z"/>
        </w:trPr>
        <w:tc>
          <w:tcPr>
            <w:tcW w:w="6920" w:type="dxa"/>
            <w:gridSpan w:val="8"/>
          </w:tcPr>
          <w:p w:rsidR="00644FEB" w:rsidRDefault="00CF6C33">
            <w:pPr>
              <w:pStyle w:val="TAN"/>
              <w:rPr>
                <w:ins w:id="7656" w:author="Huawei" w:date="2024-02-02T15:21:00Z"/>
              </w:rPr>
            </w:pPr>
            <w:ins w:id="7657" w:author="Huawei" w:date="2024-02-02T15:21:00Z">
              <w:r>
                <w:t>Note 1:</w:t>
              </w:r>
              <w:r>
                <w:tab/>
                <w:t xml:space="preserve">OCNG shall be used such that the resources in </w:t>
              </w:r>
              <w:r>
                <w:t>Cell 1 are fully allocated and a constant total transmitted power spectral density is achieved for all OFDM symbols.</w:t>
              </w:r>
            </w:ins>
          </w:p>
          <w:p w:rsidR="00644FEB" w:rsidRDefault="00CF6C33">
            <w:pPr>
              <w:pStyle w:val="TAN"/>
              <w:rPr>
                <w:ins w:id="7658" w:author="Huawei" w:date="2024-02-02T15:21:00Z"/>
              </w:rPr>
            </w:pPr>
            <w:ins w:id="7659" w:author="Huawei" w:date="2024-02-02T15:21:00Z">
              <w:r>
                <w:t>Note 2:</w:t>
              </w:r>
              <w:r>
                <w:tab/>
                <w:t>The signal contains PDCCH for UEs other than the device under test as part of OCNG.</w:t>
              </w:r>
            </w:ins>
          </w:p>
          <w:p w:rsidR="00644FEB" w:rsidRDefault="00CF6C33">
            <w:pPr>
              <w:pStyle w:val="TAN"/>
              <w:rPr>
                <w:ins w:id="7660" w:author="Huawei" w:date="2024-02-02T15:21:00Z"/>
              </w:rPr>
            </w:pPr>
            <w:ins w:id="7661" w:author="Huawei" w:date="2024-02-02T15:21:00Z">
              <w:r>
                <w:t>Note 3:</w:t>
              </w:r>
              <w:r>
                <w:tab/>
                <w:t xml:space="preserve">SNR levels correspond to the signal to </w:t>
              </w:r>
              <w:r>
                <w:t>noise ratio over the SSS REs.</w:t>
              </w:r>
            </w:ins>
          </w:p>
          <w:p w:rsidR="00644FEB" w:rsidRDefault="00CF6C33">
            <w:pPr>
              <w:pStyle w:val="TAN"/>
              <w:rPr>
                <w:ins w:id="7662" w:author="Huawei" w:date="2024-02-02T15:21:00Z"/>
              </w:rPr>
            </w:pPr>
            <w:ins w:id="7663" w:author="Huawei" w:date="2024-02-02T15:21:00Z">
              <w:r>
                <w:t>Note 4:</w:t>
              </w:r>
              <w:r>
                <w:tab/>
                <w:t>The DL PDSCH reference measurement channel is used in the test only when a downlink transmission dedicated to the UE under test is required.</w:t>
              </w:r>
            </w:ins>
          </w:p>
          <w:p w:rsidR="00644FEB" w:rsidRDefault="00CF6C33">
            <w:pPr>
              <w:pStyle w:val="TAN"/>
              <w:rPr>
                <w:ins w:id="7664" w:author="Huawei" w:date="2024-02-02T15:21:00Z"/>
                <w:lang w:val="en-US" w:eastAsia="zh-CN"/>
              </w:rPr>
            </w:pPr>
            <w:ins w:id="7665" w:author="Huawei" w:date="2024-02-02T15:21:00Z">
              <w:r>
                <w:t xml:space="preserve">Note </w:t>
              </w:r>
              <w:r>
                <w:rPr>
                  <w:rFonts w:hint="eastAsia"/>
                  <w:lang w:val="en-US" w:eastAsia="zh-CN"/>
                </w:rPr>
                <w:t>5</w:t>
              </w:r>
              <w:r>
                <w:t>:</w:t>
              </w:r>
              <w:r>
                <w:tab/>
                <w:t>SS-RSRP, Es/Iot and Io levels have been derived from other parameters</w:t>
              </w:r>
              <w:r>
                <w:t xml:space="preserve"> for information purpose. They are not settable parameters.</w:t>
              </w:r>
            </w:ins>
          </w:p>
        </w:tc>
      </w:tr>
    </w:tbl>
    <w:p w:rsidR="00644FEB" w:rsidRDefault="00644FEB">
      <w:pPr>
        <w:rPr>
          <w:ins w:id="7666" w:author="Huawei" w:date="2024-02-02T15:21:00Z"/>
        </w:rPr>
      </w:pPr>
    </w:p>
    <w:p w:rsidR="00644FEB" w:rsidRDefault="00CF6C33">
      <w:pPr>
        <w:pStyle w:val="5"/>
        <w:rPr>
          <w:ins w:id="7667" w:author="Huawei" w:date="2024-02-02T15:21:00Z"/>
        </w:rPr>
      </w:pPr>
      <w:ins w:id="7668" w:author="Huawei" w:date="2024-02-02T15:21:00Z">
        <w:r>
          <w:t>A.</w:t>
        </w:r>
      </w:ins>
      <w:ins w:id="7669" w:author="Huawei" w:date="2024-02-02T15:23:00Z">
        <w:r>
          <w:t>X1.Y1.Z5</w:t>
        </w:r>
      </w:ins>
      <w:ins w:id="7670" w:author="Huawei" w:date="2024-02-02T15:21:00Z">
        <w:r>
          <w:t>.1.</w:t>
        </w:r>
        <w:r>
          <w:rPr>
            <w:lang w:val="en-US" w:eastAsia="zh-CN"/>
          </w:rPr>
          <w:t>2</w:t>
        </w:r>
        <w:r>
          <w:tab/>
          <w:t>Test Requirements</w:t>
        </w:r>
      </w:ins>
    </w:p>
    <w:p w:rsidR="00644FEB" w:rsidRDefault="00CF6C33">
      <w:pPr>
        <w:rPr>
          <w:ins w:id="7671" w:author="Huawei" w:date="2024-02-02T15:21:00Z"/>
          <w:lang w:eastAsia="zh-CN"/>
        </w:rPr>
      </w:pPr>
      <w:ins w:id="7672" w:author="Huawei" w:date="2024-02-02T15:21:00Z">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later than the slot </w:t>
        </w:r>
        <w:r>
          <w:rPr>
            <w:rFonts w:hint="eastAsia"/>
            <w:i/>
            <w:lang w:val="en-US" w:eastAsia="zh-CN"/>
          </w:rPr>
          <w:t>i</w:t>
        </w:r>
        <w:r>
          <w:t xml:space="preserve">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3ms + 5*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m:t>
                  </m:r>
                  <m:r>
                    <w:rPr>
                      <w:rFonts w:ascii="Cambria Math" w:hAnsi="Cambria Math"/>
                    </w:rPr>
                    <m:t>h</m:t>
                  </m:r>
                </m:den>
              </m:f>
            </m:e>
          </m:d>
        </m:oMath>
        <w:r>
          <w:rPr>
            <w:lang w:eastAsia="zh-CN"/>
          </w:rPr>
          <w:t>.</w:t>
        </w:r>
      </w:ins>
    </w:p>
    <w:p w:rsidR="00644FEB" w:rsidRDefault="00CF6C33">
      <w:pPr>
        <w:rPr>
          <w:ins w:id="7673" w:author="Huawei" w:date="2024-02-02T15:21:00Z"/>
          <w:lang w:val="en-US" w:eastAsia="zh-CN"/>
        </w:rPr>
      </w:pPr>
      <w:ins w:id="7674" w:author="Huawei" w:date="2024-02-02T15:21:00Z">
        <w:r>
          <w:rPr>
            <w:lang w:eastAsia="zh-CN"/>
          </w:rPr>
          <w:t>During T</w:t>
        </w:r>
        <w:r>
          <w:rPr>
            <w:rFonts w:hint="eastAsia"/>
            <w:lang w:val="en-US" w:eastAsia="zh-CN"/>
          </w:rPr>
          <w:t>3</w:t>
        </w:r>
        <w:r>
          <w:rPr>
            <w:lang w:eastAsia="zh-CN"/>
          </w:rPr>
          <w:t xml:space="preserve">, the UE shall start to send the </w:t>
        </w:r>
        <w:r>
          <w:rPr>
            <w:rFonts w:hint="eastAsia"/>
            <w:lang w:val="en-US" w:eastAsia="zh-CN"/>
          </w:rPr>
          <w:t>PHR</w:t>
        </w:r>
        <w:r>
          <w:rPr>
            <w:lang w:eastAsia="zh-CN"/>
          </w:rPr>
          <w:t xml:space="preserve"> for PCell no </w:t>
        </w:r>
        <w:r>
          <w:rPr>
            <w:rFonts w:hint="eastAsia"/>
            <w:lang w:val="en-US" w:eastAsia="zh-CN"/>
          </w:rPr>
          <w:t>earlier</w:t>
        </w:r>
        <w:r>
          <w:rPr>
            <w:lang w:eastAsia="zh-CN"/>
          </w:rPr>
          <w:t xml:space="preserve"> than the slot </w:t>
        </w:r>
        <w:r>
          <w:rPr>
            <w:i/>
            <w:iCs/>
            <w:lang w:val="en-US" w:eastAsia="zh-CN"/>
          </w:rPr>
          <w:t>i</w:t>
        </w:r>
        <w:r>
          <w:rPr>
            <w:lang w:eastAsia="zh-CN"/>
          </w:rPr>
          <w:t xml:space="preserve">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宋体"/>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w:t>
        </w:r>
      </w:ins>
    </w:p>
    <w:p w:rsidR="00644FEB" w:rsidRDefault="00CF6C33">
      <w:pPr>
        <w:jc w:val="both"/>
        <w:rPr>
          <w:ins w:id="7675" w:author="Huawei" w:date="2024-02-02T15:21:00Z"/>
          <w:lang w:eastAsia="zh-CN"/>
        </w:rPr>
      </w:pPr>
      <w:ins w:id="7676" w:author="Huawei" w:date="2024-02-02T15:21:00Z">
        <w:r>
          <w:rPr>
            <w:lang w:eastAsia="zh-CN"/>
          </w:rPr>
          <w:t xml:space="preserve">Where,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[7]</w:t>
        </w:r>
        <w:r>
          <w:rPr>
            <w:rFonts w:hint="eastAsia"/>
            <w:lang w:val="en-US"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m:t>
              </m:r>
              <m:r>
                <w:rPr>
                  <w:rFonts w:ascii="Cambria Math" w:hAnsi="Cambria Math"/>
                  <w:lang w:eastAsia="zh-CN"/>
                </w:rPr>
                <m:t>_</m:t>
              </m:r>
              <m:r>
                <w:rPr>
                  <w:rFonts w:ascii="Cambria Math" w:hAnsi="Cambria Math"/>
                  <w:lang w:eastAsia="zh-CN"/>
                </w:rPr>
                <m:t>PL</m:t>
              </m:r>
              <m:r>
                <w:rPr>
                  <w:rFonts w:ascii="Cambria Math" w:hAnsi="Cambria Math"/>
                  <w:lang w:eastAsia="zh-CN"/>
                </w:rPr>
                <m:t>-</m:t>
              </m:r>
              <m:r>
                <w:rPr>
                  <w:rFonts w:ascii="Cambria Math" w:hAnsi="Cambria Math"/>
                  <w:lang w:eastAsia="zh-CN"/>
                </w:rPr>
                <m:t>RS</m:t>
              </m:r>
            </m:sub>
          </m:sSub>
        </m:oMath>
        <w:r>
          <w:rPr>
            <w:lang w:eastAsia="zh-CN"/>
          </w:rPr>
          <w:t xml:space="preserve"> is the periodicity of the target pathloss reference signal which</w:t>
        </w:r>
        <w:r>
          <w:rPr>
            <w:rFonts w:hint="eastAsia"/>
            <w:lang w:val="en-US" w:eastAsia="zh-CN"/>
          </w:rPr>
          <w:t xml:space="preserve"> is</w:t>
        </w:r>
        <w:r>
          <w:rPr>
            <w:lang w:eastAsia="zh-CN"/>
          </w:rPr>
          <w:t xml:space="preserve"> SSB </w:t>
        </w:r>
        <w:r>
          <w:rPr>
            <w:rFonts w:hint="eastAsia"/>
            <w:lang w:val="en-US" w:eastAsia="zh-CN"/>
          </w:rPr>
          <w:t>in this test</w:t>
        </w:r>
        <w:r>
          <w:rPr>
            <w:lang w:eastAsia="zh-CN"/>
          </w:rPr>
          <w:t>.</w:t>
        </w:r>
      </w:ins>
    </w:p>
    <w:p w:rsidR="00644FEB" w:rsidRDefault="00CF6C33">
      <w:pPr>
        <w:jc w:val="both"/>
        <w:rPr>
          <w:ins w:id="7677" w:author="Huawei" w:date="2024-02-02T15:21:00Z"/>
          <w:lang w:eastAsia="zh-CN"/>
        </w:rPr>
      </w:pPr>
      <w:ins w:id="7678" w:author="Huawei" w:date="2024-02-02T15:21:00Z">
        <w:r>
          <w:rPr>
            <w:rFonts w:ascii="TimesNewRomanPSMT" w:hAnsi="TimesNewRomanPSMT"/>
          </w:rPr>
          <w:t>During T</w:t>
        </w:r>
        <w:r>
          <w:rPr>
            <w:rFonts w:ascii="TimesNewRomanPSMT" w:hAnsi="TimesNewRomanPSMT" w:hint="eastAsia"/>
            <w:lang w:val="en-US" w:eastAsia="zh-CN"/>
          </w:rPr>
          <w:t>3</w:t>
        </w:r>
        <w:r>
          <w:rPr>
            <w:rFonts w:ascii="TimesNewRomanPSMT" w:hAnsi="TimesNewRomanPSMT"/>
          </w:rPr>
          <w:t xml:space="preserve">, UE shall send L1-RSRP report with </w:t>
        </w:r>
        <w:r>
          <w:rPr>
            <w:rFonts w:ascii="TimesNewRomanPSMT" w:hAnsi="TimesNewRomanPSMT" w:hint="eastAsia"/>
            <w:lang w:val="en-US" w:eastAsia="zh-CN"/>
          </w:rPr>
          <w:t xml:space="preserve">measurement </w:t>
        </w:r>
        <w:r>
          <w:rPr>
            <w:rFonts w:ascii="TimesNewRomanPSMT" w:hAnsi="TimesNewRomanPSMT"/>
          </w:rPr>
          <w:t xml:space="preserve">results for both SSB0 and SSB1. </w:t>
        </w:r>
      </w:ins>
    </w:p>
    <w:p w:rsidR="00644FEB" w:rsidRDefault="00CF6C33">
      <w:pPr>
        <w:jc w:val="both"/>
        <w:rPr>
          <w:ins w:id="7679" w:author="Huawei" w:date="2024-02-02T15:21:00Z"/>
          <w:lang w:eastAsia="zh-CN"/>
        </w:rPr>
      </w:pPr>
      <w:ins w:id="7680" w:author="Huawei" w:date="2024-02-02T15:21:00Z">
        <w:r>
          <w:rPr>
            <w:lang w:eastAsia="zh-CN"/>
          </w:rPr>
          <w:t xml:space="preserve">All of the above test requirements shall be fulfilled in order for the observed </w:t>
        </w:r>
        <w:r>
          <w:rPr>
            <w:rFonts w:hint="eastAsia"/>
            <w:lang w:val="en-US" w:eastAsia="zh-CN"/>
          </w:rPr>
          <w:t>pathloss RS</w:t>
        </w:r>
        <w:r>
          <w:rPr>
            <w:lang w:eastAsia="zh-CN"/>
          </w:rPr>
          <w:t xml:space="preserve"> switch delay to be counted as correct. </w:t>
        </w:r>
      </w:ins>
    </w:p>
    <w:p w:rsidR="00644FEB" w:rsidRDefault="00CF6C33">
      <w:pPr>
        <w:jc w:val="both"/>
        <w:rPr>
          <w:ins w:id="7681" w:author="Huawei" w:date="2024-02-02T15:21:00Z"/>
        </w:rPr>
      </w:pPr>
      <w:ins w:id="7682" w:author="Huawei" w:date="2024-02-02T15:21:00Z">
        <w:r>
          <w:t>The rate of correct events observed during repeated tests shall be at least 90%.</w:t>
        </w:r>
      </w:ins>
    </w:p>
    <w:p w:rsidR="00644FEB" w:rsidRDefault="00CF6C33">
      <w:pPr>
        <w:jc w:val="both"/>
        <w:rPr>
          <w:ins w:id="7683" w:author="Huawei" w:date="2024-02-02T15:21:00Z"/>
          <w:lang w:val="en-US" w:eastAsia="zh-CN"/>
        </w:rPr>
      </w:pPr>
      <w:ins w:id="7684" w:author="Huawei" w:date="2024-02-02T15:21:00Z">
        <w:r>
          <w:rPr>
            <w:rFonts w:hint="eastAsia"/>
            <w:lang w:val="en-US" w:eastAsia="zh-CN"/>
          </w:rPr>
          <w:t>Note: The UE shall be given proper uplink t</w:t>
        </w:r>
        <w:r>
          <w:rPr>
            <w:rFonts w:hint="eastAsia"/>
            <w:lang w:val="en-US" w:eastAsia="zh-CN"/>
          </w:rPr>
          <w:t>ransmission grant during T2 and T3.</w:t>
        </w:r>
      </w:ins>
    </w:p>
    <w:p w:rsidR="00644FEB" w:rsidRDefault="00644FEB">
      <w:pPr>
        <w:jc w:val="both"/>
        <w:rPr>
          <w:ins w:id="7685" w:author="Huawei" w:date="2024-02-02T15:21:00Z"/>
          <w:u w:val="double"/>
        </w:rPr>
      </w:pPr>
    </w:p>
    <w:p w:rsidR="00644FEB" w:rsidRDefault="00644FEB">
      <w:pPr>
        <w:rPr>
          <w:ins w:id="7686" w:author="Huawei" w:date="2024-02-02T15:21:00Z"/>
          <w:highlight w:val="yellow"/>
          <w:lang w:eastAsia="zh-CN"/>
        </w:rPr>
      </w:pPr>
    </w:p>
    <w:p w:rsidR="00644FEB" w:rsidRDefault="00644FEB">
      <w:pPr>
        <w:pStyle w:val="30"/>
        <w:ind w:left="0" w:firstLine="0"/>
        <w:jc w:val="center"/>
        <w:rPr>
          <w:ins w:id="7687" w:author="Huawei" w:date="2024-02-02T15:21:00Z"/>
          <w:rFonts w:ascii="Times New Roman" w:hAnsi="Times New Roman"/>
          <w:sz w:val="36"/>
          <w:highlight w:val="yellow"/>
          <w:lang w:eastAsia="zh-CN"/>
        </w:rPr>
      </w:pPr>
    </w:p>
    <w:p w:rsidR="00644FEB" w:rsidRDefault="00CF6C33">
      <w:pPr>
        <w:pStyle w:val="30"/>
        <w:ind w:left="0" w:firstLine="0"/>
        <w:jc w:val="center"/>
        <w:rPr>
          <w:rFonts w:ascii="Times New Roman" w:hAnsi="Times New Roman"/>
          <w:sz w:val="36"/>
          <w:highlight w:val="yellow"/>
          <w:lang w:eastAsia="zh-CN"/>
        </w:rPr>
      </w:pPr>
      <w:r>
        <w:rPr>
          <w:rFonts w:ascii="Times New Roman" w:hAnsi="Times New Roman"/>
          <w:sz w:val="36"/>
          <w:highlight w:val="yellow"/>
          <w:lang w:eastAsia="zh-CN"/>
        </w:rPr>
        <w:t>&lt;End of Change 5&gt;</w:t>
      </w:r>
    </w:p>
    <w:p w:rsidR="00644FEB" w:rsidRDefault="00644FEB">
      <w:pPr>
        <w:rPr>
          <w:lang w:eastAsia="zh-CN"/>
        </w:rPr>
      </w:pPr>
    </w:p>
    <w:sectPr w:rsidR="00644FEB">
      <w:headerReference w:type="default" r:id="rId4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6C33" w:rsidRDefault="00CF6C33">
      <w:pPr>
        <w:spacing w:after="0"/>
      </w:pPr>
      <w:r>
        <w:separator/>
      </w:r>
    </w:p>
  </w:endnote>
  <w:endnote w:type="continuationSeparator" w:id="0">
    <w:p w:rsidR="00CF6C33" w:rsidRDefault="00CF6C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6C33" w:rsidRDefault="00CF6C33">
      <w:pPr>
        <w:spacing w:after="0"/>
      </w:pPr>
      <w:r>
        <w:separator/>
      </w:r>
    </w:p>
  </w:footnote>
  <w:footnote w:type="continuationSeparator" w:id="0">
    <w:p w:rsidR="00CF6C33" w:rsidRDefault="00CF6C3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FEB" w:rsidRDefault="00CF6C3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4FEB" w:rsidRDefault="00CF6C33">
    <w:pPr>
      <w:pStyle w:val="af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3F66B1"/>
    <w:multiLevelType w:val="multilevel"/>
    <w:tmpl w:val="2E3F66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10"/>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5"/>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MCC-shiyuan-0228">
    <w15:presenceInfo w15:providerId="None" w15:userId="CMCC-shiyuan-02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74D9F"/>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251C9"/>
    <w:rsid w:val="001379DD"/>
    <w:rsid w:val="00137F5A"/>
    <w:rsid w:val="001417CF"/>
    <w:rsid w:val="00141AC2"/>
    <w:rsid w:val="00142C8F"/>
    <w:rsid w:val="00145B57"/>
    <w:rsid w:val="00145D43"/>
    <w:rsid w:val="0014632E"/>
    <w:rsid w:val="00146E09"/>
    <w:rsid w:val="00146E4D"/>
    <w:rsid w:val="00147269"/>
    <w:rsid w:val="0014794C"/>
    <w:rsid w:val="00150C61"/>
    <w:rsid w:val="00160BB8"/>
    <w:rsid w:val="00161FDA"/>
    <w:rsid w:val="001676AB"/>
    <w:rsid w:val="00171B61"/>
    <w:rsid w:val="00177D30"/>
    <w:rsid w:val="00181083"/>
    <w:rsid w:val="00181D19"/>
    <w:rsid w:val="00181EBC"/>
    <w:rsid w:val="0018238D"/>
    <w:rsid w:val="00182539"/>
    <w:rsid w:val="00185D7A"/>
    <w:rsid w:val="00186F62"/>
    <w:rsid w:val="0018759C"/>
    <w:rsid w:val="00192C46"/>
    <w:rsid w:val="00194433"/>
    <w:rsid w:val="00197A08"/>
    <w:rsid w:val="001A08B3"/>
    <w:rsid w:val="001A1B84"/>
    <w:rsid w:val="001A288B"/>
    <w:rsid w:val="001A79C2"/>
    <w:rsid w:val="001A7B60"/>
    <w:rsid w:val="001B444E"/>
    <w:rsid w:val="001B52F0"/>
    <w:rsid w:val="001B7A65"/>
    <w:rsid w:val="001C537D"/>
    <w:rsid w:val="001C6290"/>
    <w:rsid w:val="001D0548"/>
    <w:rsid w:val="001D62E5"/>
    <w:rsid w:val="001D6D80"/>
    <w:rsid w:val="001D77A7"/>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012"/>
    <w:rsid w:val="002D548F"/>
    <w:rsid w:val="002D6EDB"/>
    <w:rsid w:val="002E2A8E"/>
    <w:rsid w:val="002E723D"/>
    <w:rsid w:val="002F3C0D"/>
    <w:rsid w:val="002F5999"/>
    <w:rsid w:val="002F637F"/>
    <w:rsid w:val="00300D25"/>
    <w:rsid w:val="003024F6"/>
    <w:rsid w:val="00303996"/>
    <w:rsid w:val="00305409"/>
    <w:rsid w:val="003064CD"/>
    <w:rsid w:val="003070D6"/>
    <w:rsid w:val="00307B14"/>
    <w:rsid w:val="00307BA6"/>
    <w:rsid w:val="003106AC"/>
    <w:rsid w:val="00314A33"/>
    <w:rsid w:val="003155E6"/>
    <w:rsid w:val="00316A3A"/>
    <w:rsid w:val="003211CE"/>
    <w:rsid w:val="003213F7"/>
    <w:rsid w:val="00321B6C"/>
    <w:rsid w:val="00322A6F"/>
    <w:rsid w:val="00323C74"/>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83D70"/>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E1B17"/>
    <w:rsid w:val="003F6D8B"/>
    <w:rsid w:val="003F714D"/>
    <w:rsid w:val="00410371"/>
    <w:rsid w:val="00410495"/>
    <w:rsid w:val="00413A53"/>
    <w:rsid w:val="00414964"/>
    <w:rsid w:val="0041510D"/>
    <w:rsid w:val="00417531"/>
    <w:rsid w:val="0042289B"/>
    <w:rsid w:val="004239F0"/>
    <w:rsid w:val="004242F1"/>
    <w:rsid w:val="0042734A"/>
    <w:rsid w:val="004303C7"/>
    <w:rsid w:val="0043480A"/>
    <w:rsid w:val="00440D4B"/>
    <w:rsid w:val="0045053F"/>
    <w:rsid w:val="00454523"/>
    <w:rsid w:val="00456F2F"/>
    <w:rsid w:val="00457CB3"/>
    <w:rsid w:val="004641F2"/>
    <w:rsid w:val="0046681A"/>
    <w:rsid w:val="00474050"/>
    <w:rsid w:val="00474FE8"/>
    <w:rsid w:val="00480476"/>
    <w:rsid w:val="004808BB"/>
    <w:rsid w:val="00481CC6"/>
    <w:rsid w:val="0048280F"/>
    <w:rsid w:val="00482E69"/>
    <w:rsid w:val="004834E9"/>
    <w:rsid w:val="004868C2"/>
    <w:rsid w:val="00495C81"/>
    <w:rsid w:val="004A5BCC"/>
    <w:rsid w:val="004B0A41"/>
    <w:rsid w:val="004B37EA"/>
    <w:rsid w:val="004B75B7"/>
    <w:rsid w:val="004C230C"/>
    <w:rsid w:val="004C3A82"/>
    <w:rsid w:val="004C599C"/>
    <w:rsid w:val="004C6B9A"/>
    <w:rsid w:val="004D6866"/>
    <w:rsid w:val="004D707F"/>
    <w:rsid w:val="004D7C25"/>
    <w:rsid w:val="004E066D"/>
    <w:rsid w:val="004E47FE"/>
    <w:rsid w:val="004E5D8F"/>
    <w:rsid w:val="004F09D2"/>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1BA4"/>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2593"/>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4FB9"/>
    <w:rsid w:val="006257ED"/>
    <w:rsid w:val="006259D8"/>
    <w:rsid w:val="00626EC7"/>
    <w:rsid w:val="00627E9D"/>
    <w:rsid w:val="00633046"/>
    <w:rsid w:val="00633C22"/>
    <w:rsid w:val="0063405A"/>
    <w:rsid w:val="00634560"/>
    <w:rsid w:val="00634B0B"/>
    <w:rsid w:val="00640A07"/>
    <w:rsid w:val="00642195"/>
    <w:rsid w:val="00644FEB"/>
    <w:rsid w:val="00645899"/>
    <w:rsid w:val="006465DA"/>
    <w:rsid w:val="00652843"/>
    <w:rsid w:val="00653E2E"/>
    <w:rsid w:val="00661F13"/>
    <w:rsid w:val="00664916"/>
    <w:rsid w:val="0066514B"/>
    <w:rsid w:val="006751D9"/>
    <w:rsid w:val="00682B2F"/>
    <w:rsid w:val="00685E94"/>
    <w:rsid w:val="006914BF"/>
    <w:rsid w:val="00693177"/>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6F604F"/>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652D"/>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4CE1"/>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4A74"/>
    <w:rsid w:val="008557CB"/>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205D"/>
    <w:rsid w:val="008E33F2"/>
    <w:rsid w:val="008E448B"/>
    <w:rsid w:val="008E4B9E"/>
    <w:rsid w:val="008F686C"/>
    <w:rsid w:val="008F77A7"/>
    <w:rsid w:val="0090271B"/>
    <w:rsid w:val="00902E23"/>
    <w:rsid w:val="00906ACB"/>
    <w:rsid w:val="0091066A"/>
    <w:rsid w:val="009118CC"/>
    <w:rsid w:val="009138B5"/>
    <w:rsid w:val="009148DE"/>
    <w:rsid w:val="00917ADC"/>
    <w:rsid w:val="00920442"/>
    <w:rsid w:val="0092311C"/>
    <w:rsid w:val="00930427"/>
    <w:rsid w:val="00933272"/>
    <w:rsid w:val="00941E30"/>
    <w:rsid w:val="00957363"/>
    <w:rsid w:val="0095773A"/>
    <w:rsid w:val="00957BEE"/>
    <w:rsid w:val="0096179E"/>
    <w:rsid w:val="009627AF"/>
    <w:rsid w:val="009629DC"/>
    <w:rsid w:val="00964FD1"/>
    <w:rsid w:val="00970A97"/>
    <w:rsid w:val="009720B8"/>
    <w:rsid w:val="0097584F"/>
    <w:rsid w:val="00975A2D"/>
    <w:rsid w:val="009777D9"/>
    <w:rsid w:val="00977E80"/>
    <w:rsid w:val="00984895"/>
    <w:rsid w:val="00985C6A"/>
    <w:rsid w:val="0098725A"/>
    <w:rsid w:val="0099089B"/>
    <w:rsid w:val="00990A89"/>
    <w:rsid w:val="00990F0C"/>
    <w:rsid w:val="00991B88"/>
    <w:rsid w:val="00992A40"/>
    <w:rsid w:val="00992B71"/>
    <w:rsid w:val="009A28F8"/>
    <w:rsid w:val="009A2DAA"/>
    <w:rsid w:val="009A5753"/>
    <w:rsid w:val="009A579D"/>
    <w:rsid w:val="009A6679"/>
    <w:rsid w:val="009A6BBC"/>
    <w:rsid w:val="009B41E6"/>
    <w:rsid w:val="009B4777"/>
    <w:rsid w:val="009C6C35"/>
    <w:rsid w:val="009C7526"/>
    <w:rsid w:val="009C7ED4"/>
    <w:rsid w:val="009D2B87"/>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5DAA"/>
    <w:rsid w:val="00A16D2F"/>
    <w:rsid w:val="00A246B6"/>
    <w:rsid w:val="00A25FC9"/>
    <w:rsid w:val="00A275BC"/>
    <w:rsid w:val="00A33216"/>
    <w:rsid w:val="00A414CA"/>
    <w:rsid w:val="00A456EF"/>
    <w:rsid w:val="00A47E70"/>
    <w:rsid w:val="00A50CF0"/>
    <w:rsid w:val="00A54050"/>
    <w:rsid w:val="00A56B26"/>
    <w:rsid w:val="00A60C35"/>
    <w:rsid w:val="00A70E42"/>
    <w:rsid w:val="00A70F5E"/>
    <w:rsid w:val="00A7392D"/>
    <w:rsid w:val="00A75B5B"/>
    <w:rsid w:val="00A7643F"/>
    <w:rsid w:val="00A7671C"/>
    <w:rsid w:val="00A76883"/>
    <w:rsid w:val="00A806E9"/>
    <w:rsid w:val="00A8173C"/>
    <w:rsid w:val="00A82101"/>
    <w:rsid w:val="00A84CC6"/>
    <w:rsid w:val="00A9359D"/>
    <w:rsid w:val="00A935B1"/>
    <w:rsid w:val="00A93F3F"/>
    <w:rsid w:val="00A955E4"/>
    <w:rsid w:val="00A95828"/>
    <w:rsid w:val="00A95A6C"/>
    <w:rsid w:val="00A96B65"/>
    <w:rsid w:val="00A976DF"/>
    <w:rsid w:val="00AA1932"/>
    <w:rsid w:val="00AA2CBC"/>
    <w:rsid w:val="00AA3D06"/>
    <w:rsid w:val="00AB1FCF"/>
    <w:rsid w:val="00AB56EA"/>
    <w:rsid w:val="00AB5A33"/>
    <w:rsid w:val="00AC24A9"/>
    <w:rsid w:val="00AC5820"/>
    <w:rsid w:val="00AD1CD8"/>
    <w:rsid w:val="00AD3F1A"/>
    <w:rsid w:val="00AD55DF"/>
    <w:rsid w:val="00AE1C76"/>
    <w:rsid w:val="00AE1F16"/>
    <w:rsid w:val="00AE3467"/>
    <w:rsid w:val="00AE3A9B"/>
    <w:rsid w:val="00AE6812"/>
    <w:rsid w:val="00AF27C4"/>
    <w:rsid w:val="00B01C12"/>
    <w:rsid w:val="00B0252B"/>
    <w:rsid w:val="00B044D8"/>
    <w:rsid w:val="00B1552C"/>
    <w:rsid w:val="00B24452"/>
    <w:rsid w:val="00B258BB"/>
    <w:rsid w:val="00B322EF"/>
    <w:rsid w:val="00B332B0"/>
    <w:rsid w:val="00B3476D"/>
    <w:rsid w:val="00B35119"/>
    <w:rsid w:val="00B418DF"/>
    <w:rsid w:val="00B422A4"/>
    <w:rsid w:val="00B47EE9"/>
    <w:rsid w:val="00B53604"/>
    <w:rsid w:val="00B65693"/>
    <w:rsid w:val="00B66239"/>
    <w:rsid w:val="00B662B6"/>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6AD"/>
    <w:rsid w:val="00BB7C8D"/>
    <w:rsid w:val="00BC4A52"/>
    <w:rsid w:val="00BD2548"/>
    <w:rsid w:val="00BD279D"/>
    <w:rsid w:val="00BD6BB8"/>
    <w:rsid w:val="00BE0177"/>
    <w:rsid w:val="00BE6CFC"/>
    <w:rsid w:val="00BF69C4"/>
    <w:rsid w:val="00BF6B2B"/>
    <w:rsid w:val="00BF6BF6"/>
    <w:rsid w:val="00C0280E"/>
    <w:rsid w:val="00C02A05"/>
    <w:rsid w:val="00C05D8B"/>
    <w:rsid w:val="00C1351C"/>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1D1E"/>
    <w:rsid w:val="00C8296D"/>
    <w:rsid w:val="00C82C6B"/>
    <w:rsid w:val="00C85EF0"/>
    <w:rsid w:val="00C86ECC"/>
    <w:rsid w:val="00C911E1"/>
    <w:rsid w:val="00C92102"/>
    <w:rsid w:val="00C93E79"/>
    <w:rsid w:val="00C95985"/>
    <w:rsid w:val="00C96ED6"/>
    <w:rsid w:val="00C9775F"/>
    <w:rsid w:val="00C97D7B"/>
    <w:rsid w:val="00CA04CD"/>
    <w:rsid w:val="00CA05D1"/>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CF6C33"/>
    <w:rsid w:val="00D01820"/>
    <w:rsid w:val="00D028DE"/>
    <w:rsid w:val="00D03F9A"/>
    <w:rsid w:val="00D06A2C"/>
    <w:rsid w:val="00D06D51"/>
    <w:rsid w:val="00D14284"/>
    <w:rsid w:val="00D148FE"/>
    <w:rsid w:val="00D167BA"/>
    <w:rsid w:val="00D16D7B"/>
    <w:rsid w:val="00D17802"/>
    <w:rsid w:val="00D222A7"/>
    <w:rsid w:val="00D22B48"/>
    <w:rsid w:val="00D24991"/>
    <w:rsid w:val="00D3098B"/>
    <w:rsid w:val="00D31B85"/>
    <w:rsid w:val="00D336FD"/>
    <w:rsid w:val="00D33963"/>
    <w:rsid w:val="00D345D7"/>
    <w:rsid w:val="00D36E7E"/>
    <w:rsid w:val="00D41505"/>
    <w:rsid w:val="00D43407"/>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48B"/>
    <w:rsid w:val="00D95EEC"/>
    <w:rsid w:val="00D966CC"/>
    <w:rsid w:val="00D9698C"/>
    <w:rsid w:val="00D97074"/>
    <w:rsid w:val="00DA0C10"/>
    <w:rsid w:val="00DA0ED6"/>
    <w:rsid w:val="00DA2802"/>
    <w:rsid w:val="00DA394A"/>
    <w:rsid w:val="00DA5706"/>
    <w:rsid w:val="00DA7809"/>
    <w:rsid w:val="00DB1A67"/>
    <w:rsid w:val="00DB2493"/>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7E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13FA"/>
    <w:rsid w:val="00ED2301"/>
    <w:rsid w:val="00ED3116"/>
    <w:rsid w:val="00ED72B6"/>
    <w:rsid w:val="00EE298C"/>
    <w:rsid w:val="00EE3178"/>
    <w:rsid w:val="00EE4C55"/>
    <w:rsid w:val="00EE6631"/>
    <w:rsid w:val="00EE6880"/>
    <w:rsid w:val="00EE7D7C"/>
    <w:rsid w:val="00EF41EA"/>
    <w:rsid w:val="00EF4F52"/>
    <w:rsid w:val="00EF5166"/>
    <w:rsid w:val="00F019B8"/>
    <w:rsid w:val="00F02BE2"/>
    <w:rsid w:val="00F05A2C"/>
    <w:rsid w:val="00F1192E"/>
    <w:rsid w:val="00F12903"/>
    <w:rsid w:val="00F13600"/>
    <w:rsid w:val="00F14AB3"/>
    <w:rsid w:val="00F15DFF"/>
    <w:rsid w:val="00F22710"/>
    <w:rsid w:val="00F25D98"/>
    <w:rsid w:val="00F2667D"/>
    <w:rsid w:val="00F266D3"/>
    <w:rsid w:val="00F300FB"/>
    <w:rsid w:val="00F30800"/>
    <w:rsid w:val="00F32921"/>
    <w:rsid w:val="00F46FC4"/>
    <w:rsid w:val="00F54999"/>
    <w:rsid w:val="00F6021C"/>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 w:val="00FF6C54"/>
    <w:rsid w:val="29355FBA"/>
    <w:rsid w:val="2A906EFD"/>
    <w:rsid w:val="3F694023"/>
    <w:rsid w:val="507F285F"/>
    <w:rsid w:val="57C958E8"/>
    <w:rsid w:val="6EF9739B"/>
    <w:rsid w:val="7AB252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54586C4-3A59-4C03-A2F4-C9B20B101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6" w:qFormat="1"/>
    <w:lsdException w:name="toc 7" w:qFormat="1"/>
    <w:lsdException w:name="toc 9" w:qFormat="1"/>
    <w:lsdException w:name="Normal Indent" w:uiPriority="99"/>
    <w:lsdException w:name="footnote text" w:qFormat="1"/>
    <w:lsdException w:name="annotation text" w:uiPriority="99" w:qFormat="1"/>
    <w:lsdException w:name="index heading"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3" w:qFormat="1"/>
    <w:lsdException w:name="List Bullet 2"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uiPriority="99"/>
    <w:lsdException w:name="Body Text 3" w:uiPriority="99"/>
    <w:lsdException w:name="Body Text Indent 2" w:uiPriority="99"/>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3"/>
    <w:link w:val="2Char0"/>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3"/>
    <w:pPr>
      <w:ind w:left="1418"/>
    </w:pPr>
  </w:style>
  <w:style w:type="paragraph" w:styleId="33">
    <w:name w:val="List Bullet 3"/>
    <w:basedOn w:val="23"/>
    <w:link w:val="3Char0"/>
    <w:pPr>
      <w:ind w:left="1135"/>
    </w:pPr>
  </w:style>
  <w:style w:type="paragraph" w:styleId="23">
    <w:name w:val="List Bullet 2"/>
    <w:basedOn w:val="a5"/>
    <w:link w:val="2Char1"/>
    <w:qFormat/>
    <w:pPr>
      <w:ind w:left="851"/>
    </w:pPr>
  </w:style>
  <w:style w:type="paragraph" w:styleId="a5">
    <w:name w:val="List Bullet"/>
    <w:basedOn w:val="a3"/>
    <w:link w:val="Char0"/>
  </w:style>
  <w:style w:type="paragraph" w:styleId="a6">
    <w:name w:val="Normal Indent"/>
    <w:basedOn w:val="a"/>
    <w:uiPriority w:val="99"/>
    <w:pPr>
      <w:overflowPunct w:val="0"/>
      <w:autoSpaceDE w:val="0"/>
      <w:autoSpaceDN w:val="0"/>
      <w:adjustRightInd w:val="0"/>
      <w:spacing w:after="0"/>
      <w:ind w:left="851"/>
      <w:textAlignment w:val="baseline"/>
    </w:pPr>
    <w:rPr>
      <w:rFonts w:eastAsia="MS Mincho"/>
      <w:lang w:val="it-IT" w:eastAsia="en-GB"/>
    </w:rPr>
  </w:style>
  <w:style w:type="paragraph" w:styleId="a7">
    <w:name w:val="caption"/>
    <w:basedOn w:val="a"/>
    <w:next w:val="a"/>
    <w:link w:val="Char1"/>
    <w:uiPriority w:val="99"/>
    <w:qFormat/>
    <w:pPr>
      <w:overflowPunct w:val="0"/>
      <w:autoSpaceDE w:val="0"/>
      <w:autoSpaceDN w:val="0"/>
      <w:adjustRightInd w:val="0"/>
      <w:spacing w:before="120" w:after="120"/>
      <w:textAlignment w:val="baseline"/>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pPr>
      <w:overflowPunct w:val="0"/>
      <w:autoSpaceDE w:val="0"/>
      <w:autoSpaceDN w:val="0"/>
      <w:adjustRightInd w:val="0"/>
      <w:textAlignment w:val="baseline"/>
    </w:pPr>
    <w:rPr>
      <w:rFonts w:eastAsia="MS Mincho"/>
      <w:b/>
      <w:i/>
    </w:rPr>
  </w:style>
  <w:style w:type="paragraph" w:styleId="aa">
    <w:name w:val="Body Text"/>
    <w:basedOn w:val="a"/>
    <w:link w:val="Char4"/>
    <w:qFormat/>
    <w:pPr>
      <w:widowControl w:val="0"/>
      <w:overflowPunct w:val="0"/>
      <w:autoSpaceDE w:val="0"/>
      <w:autoSpaceDN w:val="0"/>
      <w:adjustRightInd w:val="0"/>
      <w:spacing w:after="120"/>
      <w:textAlignment w:val="baseline"/>
    </w:pPr>
    <w:rPr>
      <w:rFonts w:eastAsia="MS Mincho"/>
      <w:sz w:val="24"/>
    </w:rPr>
  </w:style>
  <w:style w:type="paragraph" w:styleId="ab">
    <w:name w:val="Body Text Indent"/>
    <w:basedOn w:val="a"/>
    <w:link w:val="Char5"/>
    <w:uiPriority w:val="99"/>
    <w:pPr>
      <w:overflowPunct w:val="0"/>
      <w:autoSpaceDE w:val="0"/>
      <w:autoSpaceDN w:val="0"/>
      <w:adjustRightInd w:val="0"/>
      <w:spacing w:before="240" w:after="0"/>
      <w:ind w:left="360"/>
      <w:jc w:val="both"/>
      <w:textAlignment w:val="baseline"/>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overflowPunct w:val="0"/>
      <w:autoSpaceDE w:val="0"/>
      <w:autoSpaceDN w:val="0"/>
      <w:adjustRightInd w:val="0"/>
      <w:spacing w:after="0"/>
      <w:textAlignment w:val="baseline"/>
    </w:pPr>
    <w:rPr>
      <w:rFonts w:ascii="Courier New" w:eastAsia="MS Mincho" w:hAnsi="Courier New"/>
    </w:rPr>
  </w:style>
  <w:style w:type="paragraph" w:styleId="51">
    <w:name w:val="List Bullet 5"/>
    <w:basedOn w:val="42"/>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pPr>
      <w:overflowPunct w:val="0"/>
      <w:autoSpaceDE w:val="0"/>
      <w:autoSpaceDN w:val="0"/>
      <w:adjustRightInd w:val="0"/>
      <w:ind w:left="568" w:hanging="568"/>
      <w:textAlignment w:val="baseline"/>
    </w:pPr>
    <w:rPr>
      <w:rFonts w:eastAsia="MS Mincho"/>
    </w:rPr>
  </w:style>
  <w:style w:type="paragraph" w:styleId="ae">
    <w:name w:val="endnote text"/>
    <w:basedOn w:val="a"/>
    <w:link w:val="Char8"/>
    <w:uiPriority w:val="99"/>
    <w:qFormat/>
    <w:pPr>
      <w:overflowPunct w:val="0"/>
      <w:autoSpaceDE w:val="0"/>
      <w:autoSpaceDN w:val="0"/>
      <w:adjustRightInd w:val="0"/>
      <w:snapToGrid w:val="0"/>
      <w:textAlignment w:val="baseline"/>
    </w:pPr>
    <w:rPr>
      <w:rFonts w:eastAsia="Times New Roman"/>
    </w:rPr>
  </w:style>
  <w:style w:type="paragraph" w:styleId="af">
    <w:name w:val="Balloon Text"/>
    <w:basedOn w:val="a"/>
    <w:link w:val="Char9"/>
    <w:uiPriority w:val="99"/>
    <w:qFormat/>
    <w:rPr>
      <w:rFonts w:ascii="Tahoma" w:hAnsi="Tahoma" w:cs="Tahoma"/>
      <w:sz w:val="16"/>
      <w:szCs w:val="16"/>
    </w:rPr>
  </w:style>
  <w:style w:type="paragraph" w:styleId="af0">
    <w:name w:val="footer"/>
    <w:basedOn w:val="af1"/>
    <w:link w:val="Chara"/>
    <w:pPr>
      <w:jc w:val="center"/>
    </w:pPr>
    <w:rPr>
      <w:i/>
    </w:rPr>
  </w:style>
  <w:style w:type="paragraph" w:styleId="af1">
    <w:name w:val="header"/>
    <w:link w:val="Charb"/>
    <w:pPr>
      <w:widowControl w:val="0"/>
    </w:pPr>
    <w:rPr>
      <w:rFonts w:ascii="Arial" w:hAnsi="Arial"/>
      <w:b/>
      <w:sz w:val="18"/>
      <w:lang w:val="en-GB" w:eastAsia="en-US"/>
    </w:rPr>
  </w:style>
  <w:style w:type="paragraph" w:styleId="af2">
    <w:name w:val="index heading"/>
    <w:basedOn w:val="a"/>
    <w:next w:val="a"/>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0">
    <w:name w:val="toc 9"/>
    <w:basedOn w:val="80"/>
    <w:next w:val="a"/>
    <w:qFormat/>
    <w:pPr>
      <w:ind w:left="1418" w:hanging="1418"/>
    </w:pPr>
  </w:style>
  <w:style w:type="paragraph" w:styleId="25">
    <w:name w:val="Body Text 2"/>
    <w:basedOn w:val="a"/>
    <w:link w:val="2Char3"/>
    <w:uiPriority w:val="99"/>
    <w:pPr>
      <w:overflowPunct w:val="0"/>
      <w:autoSpaceDE w:val="0"/>
      <w:autoSpaceDN w:val="0"/>
      <w:adjustRightInd w:val="0"/>
      <w:spacing w:after="0"/>
      <w:jc w:val="both"/>
      <w:textAlignment w:val="baseline"/>
    </w:pPr>
    <w:rPr>
      <w:rFonts w:eastAsia="MS Mincho"/>
      <w:sz w:val="24"/>
    </w:rPr>
  </w:style>
  <w:style w:type="paragraph" w:styleId="af5">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styleId="11">
    <w:name w:val="index 1"/>
    <w:basedOn w:val="a"/>
    <w:next w:val="a"/>
    <w:qFormat/>
    <w:pPr>
      <w:keepLines/>
      <w:spacing w:after="0"/>
    </w:pPr>
  </w:style>
  <w:style w:type="paragraph" w:styleId="26">
    <w:name w:val="index 2"/>
    <w:basedOn w:val="11"/>
    <w:next w:val="a"/>
    <w:qFormat/>
    <w:pPr>
      <w:ind w:left="284"/>
    </w:pPr>
  </w:style>
  <w:style w:type="paragraph" w:styleId="af6">
    <w:name w:val="Title"/>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Pr>
      <w:b/>
      <w:bCs/>
    </w:rPr>
  </w:style>
  <w:style w:type="character" w:styleId="afa">
    <w:name w:val="endnote reference"/>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style>
  <w:style w:type="character" w:styleId="afe">
    <w:name w:val="Hyperlink"/>
    <w:qFormat/>
    <w:rPr>
      <w:color w:val="0000FF"/>
      <w:u w:val="single"/>
    </w:rPr>
  </w:style>
  <w:style w:type="character" w:styleId="aff">
    <w:name w:val="annotation reference"/>
    <w:uiPriority w:val="99"/>
    <w:qFormat/>
    <w:rPr>
      <w:sz w:val="16"/>
    </w:rPr>
  </w:style>
  <w:style w:type="character" w:styleId="aff0">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3Char">
    <w:name w:val="标题 3 Char"/>
    <w:link w:val="30"/>
    <w:qFormat/>
    <w:locked/>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styleId="aff1">
    <w:name w:val="List Paragraph"/>
    <w:basedOn w:val="a"/>
    <w:link w:val="Charf0"/>
    <w:uiPriority w:val="34"/>
    <w:qFormat/>
    <w:pPr>
      <w:spacing w:after="0"/>
      <w:ind w:left="720"/>
      <w:contextualSpacing/>
    </w:pPr>
    <w:rPr>
      <w:rFonts w:eastAsia="宋体"/>
      <w:sz w:val="24"/>
      <w:szCs w:val="24"/>
    </w:rPr>
  </w:style>
  <w:style w:type="character" w:customStyle="1" w:styleId="Charf0">
    <w:name w:val="列出段落 Char"/>
    <w:link w:val="aff1"/>
    <w:uiPriority w:val="34"/>
    <w:qFormat/>
    <w:rPr>
      <w:rFonts w:ascii="Times New Roman" w:eastAsia="宋体" w:hAnsi="Times New Roman"/>
      <w:sz w:val="24"/>
      <w:szCs w:val="24"/>
      <w:lang w:val="en-GB" w:eastAsia="en-US"/>
    </w:rPr>
  </w:style>
  <w:style w:type="character" w:customStyle="1" w:styleId="B4Char">
    <w:name w:val="B4 Char"/>
    <w:link w:val="B4"/>
    <w:qFormat/>
    <w:rPr>
      <w:rFonts w:ascii="Times New Roman" w:hAnsi="Times New Roman"/>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4Char">
    <w:name w:val="标题 4 Char"/>
    <w:basedOn w:val="a0"/>
    <w:link w:val="40"/>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Charb">
    <w:name w:val="页眉 Char"/>
    <w:basedOn w:val="a0"/>
    <w:link w:val="af1"/>
    <w:qFormat/>
    <w:rPr>
      <w:rFonts w:ascii="Arial" w:hAnsi="Arial"/>
      <w:b/>
      <w:sz w:val="18"/>
      <w:lang w:val="en-GB" w:eastAsia="en-US"/>
    </w:rPr>
  </w:style>
  <w:style w:type="character" w:customStyle="1" w:styleId="Chara">
    <w:name w:val="页脚 Char"/>
    <w:basedOn w:val="a0"/>
    <w:link w:val="af0"/>
    <w:qFormat/>
    <w:rPr>
      <w:rFonts w:ascii="Arial" w:hAnsi="Arial"/>
      <w:b/>
      <w:i/>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pPr>
      <w:overflowPunct w:val="0"/>
      <w:autoSpaceDE w:val="0"/>
      <w:autoSpaceDN w:val="0"/>
      <w:adjustRightInd w:val="0"/>
      <w:textAlignment w:val="baseline"/>
    </w:pPr>
    <w:rPr>
      <w:rFonts w:eastAsia="Times New Roman"/>
      <w:i/>
      <w:color w:val="0000FF"/>
    </w:rPr>
  </w:style>
  <w:style w:type="character" w:customStyle="1" w:styleId="Char2">
    <w:name w:val="文档结构图 Char"/>
    <w:basedOn w:val="a0"/>
    <w:link w:val="a8"/>
    <w:uiPriority w:val="99"/>
    <w:qFormat/>
    <w:rPr>
      <w:rFonts w:ascii="Tahoma" w:hAnsi="Tahoma" w:cs="Tahoma"/>
      <w:shd w:val="clear" w:color="auto" w:fill="000080"/>
      <w:lang w:val="en-GB" w:eastAsia="en-US"/>
    </w:rPr>
  </w:style>
  <w:style w:type="character" w:customStyle="1" w:styleId="Chard">
    <w:name w:val="脚注文本 Char"/>
    <w:basedOn w:val="a0"/>
    <w:link w:val="af4"/>
    <w:qFormat/>
    <w:rPr>
      <w:rFonts w:ascii="Times New Roman" w:hAnsi="Times New Roman"/>
      <w:sz w:val="16"/>
      <w:lang w:val="en-GB" w:eastAsia="en-US"/>
    </w:rPr>
  </w:style>
  <w:style w:type="character" w:customStyle="1" w:styleId="Char">
    <w:name w:val="列表 Char"/>
    <w:link w:val="a3"/>
    <w:rPr>
      <w:rFonts w:ascii="Times New Roman" w:hAnsi="Times New Roman"/>
      <w:lang w:val="en-GB" w:eastAsia="en-US"/>
    </w:rPr>
  </w:style>
  <w:style w:type="character" w:customStyle="1" w:styleId="Char0">
    <w:name w:val="列表项目符号 Char"/>
    <w:link w:val="a5"/>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textAlignment w:val="baseline"/>
    </w:pPr>
    <w:rPr>
      <w:rFonts w:eastAsia="MS Mincho"/>
    </w:rPr>
  </w:style>
  <w:style w:type="character" w:customStyle="1" w:styleId="Char1">
    <w:name w:val="题注 Char"/>
    <w:link w:val="a7"/>
    <w:uiPriority w:val="99"/>
    <w:locked/>
    <w:rPr>
      <w:rFonts w:ascii="Times New Roman" w:eastAsia="MS Mincho" w:hAnsi="Times New Roman"/>
      <w:b/>
      <w:lang w:val="en-GB" w:eastAsia="en-US"/>
    </w:rPr>
  </w:style>
  <w:style w:type="paragraph" w:customStyle="1" w:styleId="tabletext">
    <w:name w:val="table text"/>
    <w:basedOn w:val="a"/>
    <w:next w:val="table"/>
    <w:uiPriority w:val="99"/>
    <w:qFormat/>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pPr>
      <w:overflowPunct w:val="0"/>
      <w:autoSpaceDE w:val="0"/>
      <w:autoSpaceDN w:val="0"/>
      <w:adjustRightInd w:val="0"/>
      <w:spacing w:after="0"/>
      <w:jc w:val="center"/>
      <w:textAlignment w:val="baseline"/>
    </w:pPr>
    <w:rPr>
      <w:rFonts w:eastAsia="MS Mincho"/>
      <w:lang w:val="en-US"/>
    </w:rPr>
  </w:style>
  <w:style w:type="character" w:customStyle="1" w:styleId="Char4">
    <w:name w:val="正文文本 Char"/>
    <w:basedOn w:val="a0"/>
    <w:link w:val="aa"/>
    <w:qFormat/>
    <w:rPr>
      <w:rFonts w:ascii="Times New Roman" w:eastAsia="MS Mincho" w:hAnsi="Times New Roman"/>
      <w:sz w:val="24"/>
      <w:lang w:val="en-GB" w:eastAsia="en-US"/>
    </w:rPr>
  </w:style>
  <w:style w:type="paragraph" w:customStyle="1" w:styleId="HE">
    <w:name w:val="HE"/>
    <w:basedOn w:val="a"/>
    <w:uiPriority w:val="99"/>
    <w:qFormat/>
    <w:pPr>
      <w:overflowPunct w:val="0"/>
      <w:autoSpaceDE w:val="0"/>
      <w:autoSpaceDN w:val="0"/>
      <w:adjustRightInd w:val="0"/>
      <w:spacing w:after="0"/>
      <w:textAlignment w:val="baseline"/>
    </w:pPr>
    <w:rPr>
      <w:rFonts w:eastAsia="MS Mincho"/>
      <w:b/>
    </w:rPr>
  </w:style>
  <w:style w:type="character" w:customStyle="1" w:styleId="Char6">
    <w:name w:val="纯文本 Char"/>
    <w:basedOn w:val="a0"/>
    <w:link w:val="ac"/>
    <w:uiPriority w:val="99"/>
    <w:qFormat/>
    <w:rPr>
      <w:rFonts w:ascii="Courier New" w:eastAsia="MS Mincho" w:hAnsi="Courier New"/>
      <w:lang w:val="en-GB" w:eastAsia="en-US"/>
    </w:rPr>
  </w:style>
  <w:style w:type="paragraph" w:customStyle="1" w:styleId="text">
    <w:name w:val="text"/>
    <w:basedOn w:val="a"/>
    <w:uiPriority w:val="9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Pr>
      <w:rFonts w:ascii="Arial" w:eastAsia="MS Mincho" w:hAnsi="Arial"/>
      <w:lang w:val="en-GB" w:eastAsia="en-US"/>
    </w:rPr>
  </w:style>
  <w:style w:type="paragraph" w:customStyle="1" w:styleId="textintend1">
    <w:name w:val="text intend 1"/>
    <w:basedOn w:val="text"/>
    <w:uiPriority w:val="99"/>
    <w:pPr>
      <w:widowControl/>
      <w:tabs>
        <w:tab w:val="left" w:pos="992"/>
      </w:tabs>
      <w:spacing w:after="120"/>
      <w:ind w:left="992" w:hanging="425"/>
    </w:pPr>
    <w:rPr>
      <w:lang w:val="en-US"/>
    </w:rPr>
  </w:style>
  <w:style w:type="paragraph" w:customStyle="1" w:styleId="textintend2">
    <w:name w:val="text intend 2"/>
    <w:basedOn w:val="text"/>
    <w:uiPriority w:val="99"/>
    <w:pPr>
      <w:widowControl/>
      <w:tabs>
        <w:tab w:val="left" w:pos="1418"/>
      </w:tabs>
      <w:spacing w:after="120"/>
      <w:ind w:left="1418" w:hanging="426"/>
    </w:pPr>
    <w:rPr>
      <w:lang w:val="en-US"/>
    </w:rPr>
  </w:style>
  <w:style w:type="paragraph" w:customStyle="1" w:styleId="textintend3">
    <w:name w:val="text intend 3"/>
    <w:basedOn w:val="text"/>
    <w:uiPriority w:val="99"/>
    <w:pPr>
      <w:widowControl/>
      <w:tabs>
        <w:tab w:val="left" w:pos="1843"/>
      </w:tabs>
      <w:spacing w:after="120"/>
      <w:ind w:left="1843" w:hanging="425"/>
    </w:pPr>
    <w:rPr>
      <w:lang w:val="en-US"/>
    </w:rPr>
  </w:style>
  <w:style w:type="paragraph" w:customStyle="1" w:styleId="normalpuce">
    <w:name w:val="normal puce"/>
    <w:basedOn w:val="a"/>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Char5">
    <w:name w:val="正文文本缩进 Char"/>
    <w:basedOn w:val="a0"/>
    <w:link w:val="ab"/>
    <w:uiPriority w:val="99"/>
    <w:rPr>
      <w:rFonts w:ascii="Times New Roman" w:eastAsia="MS Mincho" w:hAnsi="Times New Roman"/>
      <w:i/>
      <w:sz w:val="22"/>
      <w:lang w:val="en-GB" w:eastAsia="en-US"/>
    </w:rPr>
  </w:style>
  <w:style w:type="character" w:customStyle="1" w:styleId="2Char3">
    <w:name w:val="正文文本 2 Char"/>
    <w:basedOn w:val="a0"/>
    <w:link w:val="25"/>
    <w:uiPriority w:val="99"/>
    <w:rPr>
      <w:rFonts w:ascii="Times New Roman" w:eastAsia="MS Mincho" w:hAnsi="Times New Roman"/>
      <w:sz w:val="24"/>
      <w:lang w:val="en-GB" w:eastAsia="en-US"/>
    </w:rPr>
  </w:style>
  <w:style w:type="paragraph" w:customStyle="1" w:styleId="para">
    <w:name w:val="para"/>
    <w:basedOn w:val="a"/>
    <w:uiPriority w:val="9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textAlignment w:val="baseline"/>
    </w:pPr>
    <w:rPr>
      <w:rFonts w:eastAsia="MS Mincho"/>
    </w:rPr>
  </w:style>
  <w:style w:type="character" w:customStyle="1" w:styleId="2Char2">
    <w:name w:val="正文文本缩进 2 Char"/>
    <w:basedOn w:val="a0"/>
    <w:link w:val="24"/>
    <w:uiPriority w:val="99"/>
    <w:rPr>
      <w:rFonts w:ascii="Times New Roman" w:eastAsia="MS Mincho" w:hAnsi="Times New Roman"/>
      <w:lang w:val="en-GB" w:eastAsia="en-US"/>
    </w:rPr>
  </w:style>
  <w:style w:type="paragraph" w:customStyle="1" w:styleId="List1">
    <w:name w:val="List1"/>
    <w:basedOn w:val="a"/>
    <w:uiPriority w:val="9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character" w:customStyle="1" w:styleId="3Char1">
    <w:name w:val="正文文本 3 Char"/>
    <w:basedOn w:val="a0"/>
    <w:link w:val="34"/>
    <w:uiPriority w:val="99"/>
    <w:rPr>
      <w:rFonts w:ascii="Times New Roman" w:eastAsia="MS Mincho" w:hAnsi="Times New Roman"/>
      <w:b/>
      <w:i/>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Text">
    <w:name w:val="Tdoc_Text"/>
    <w:basedOn w:val="a"/>
    <w:uiPriority w:val="99"/>
    <w:pPr>
      <w:overflowPunct w:val="0"/>
      <w:autoSpaceDE w:val="0"/>
      <w:autoSpaceDN w:val="0"/>
      <w:adjustRightInd w:val="0"/>
      <w:spacing w:before="120" w:after="0"/>
      <w:jc w:val="both"/>
      <w:textAlignment w:val="baseline"/>
    </w:pPr>
    <w:rPr>
      <w:rFonts w:eastAsia="MS Mincho"/>
      <w:lang w:val="en-US"/>
    </w:rPr>
  </w:style>
  <w:style w:type="character" w:customStyle="1" w:styleId="Char9">
    <w:name w:val="批注框文本 Char"/>
    <w:basedOn w:val="a0"/>
    <w:link w:val="af"/>
    <w:uiPriority w:val="99"/>
    <w:qFormat/>
    <w:rPr>
      <w:rFonts w:ascii="Tahoma" w:hAnsi="Tahoma" w:cs="Tahoma"/>
      <w:sz w:val="16"/>
      <w:szCs w:val="16"/>
      <w:lang w:val="en-GB" w:eastAsia="en-US"/>
    </w:rPr>
  </w:style>
  <w:style w:type="paragraph" w:customStyle="1" w:styleId="centered">
    <w:name w:val="centered"/>
    <w:basedOn w:val="a"/>
    <w:uiPriority w:val="9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uiPriority w:val="99"/>
    <w:qFormat/>
    <w:pPr>
      <w:numPr>
        <w:numId w:val="3"/>
      </w:numPr>
      <w:overflowPunct w:val="0"/>
      <w:autoSpaceDE w:val="0"/>
      <w:autoSpaceDN w:val="0"/>
      <w:adjustRightInd w:val="0"/>
      <w:spacing w:after="80"/>
      <w:textAlignment w:val="baseline"/>
    </w:pPr>
    <w:rPr>
      <w:rFonts w:eastAsia="MS Mincho"/>
      <w:sz w:val="18"/>
      <w:lang w:val="en-US"/>
    </w:rPr>
  </w:style>
  <w:style w:type="character" w:customStyle="1" w:styleId="Charf">
    <w:name w:val="批注主题 Char"/>
    <w:basedOn w:val="Char3"/>
    <w:link w:val="a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spacing w:before="0" w:after="180"/>
      <w:ind w:left="0"/>
      <w:jc w:val="center"/>
    </w:pPr>
    <w:rPr>
      <w:i w:val="0"/>
      <w:snapToGrid w:val="0"/>
      <w:kern w:val="2"/>
      <w:sz w:val="20"/>
    </w:rPr>
  </w:style>
  <w:style w:type="character" w:customStyle="1" w:styleId="msoins0">
    <w:name w:val="msoins"/>
    <w:basedOn w:val="a0"/>
    <w:qFormat/>
  </w:style>
  <w:style w:type="paragraph" w:customStyle="1" w:styleId="B1">
    <w:name w:val="B1+"/>
    <w:basedOn w:val="B10"/>
    <w:uiPriority w:val="99"/>
    <w:pPr>
      <w:numPr>
        <w:numId w:val="5"/>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pPr>
      <w:numPr>
        <w:numId w:val="6"/>
      </w:numPr>
      <w:overflowPunct w:val="0"/>
      <w:autoSpaceDE w:val="0"/>
      <w:autoSpaceDN w:val="0"/>
      <w:adjustRightInd w:val="0"/>
      <w:spacing w:before="120" w:after="120"/>
      <w:textAlignment w:val="baseline"/>
    </w:pPr>
    <w:rPr>
      <w:rFonts w:eastAsia="Times New Roman"/>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rPr>
      <w:rFonts w:ascii="Arial" w:hAnsi="Arial"/>
      <w:sz w:val="28"/>
      <w:lang w:val="en-GB" w:eastAsia="ko-KR" w:bidi="ar-SA"/>
    </w:rPr>
  </w:style>
  <w:style w:type="character" w:customStyle="1" w:styleId="btChar">
    <w:name w:val="bt Char"/>
    <w:rPr>
      <w:lang w:val="en-GB" w:eastAsia="en-US"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a"/>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a"/>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rPr>
      <w:rFonts w:ascii="Times New Roman" w:eastAsia="宋体" w:hAnsi="Times New Roman"/>
      <w:lang w:eastAsia="en-US"/>
    </w:rPr>
  </w:style>
  <w:style w:type="character" w:customStyle="1" w:styleId="HeaderChar1">
    <w:name w:val="Header Char1"/>
    <w:rPr>
      <w:rFonts w:ascii="Times New Roman" w:eastAsia="宋体" w:hAnsi="Times New Roman"/>
      <w:lang w:eastAsia="en-US"/>
    </w:rPr>
  </w:style>
  <w:style w:type="character" w:customStyle="1" w:styleId="CharChar31">
    <w:name w:val="Char Char31"/>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Pr>
      <w:lang w:val="en-GB" w:eastAsia="ja-JP" w:bidi="ar-SA"/>
    </w:rPr>
  </w:style>
  <w:style w:type="paragraph" w:customStyle="1" w:styleId="1Char0">
    <w:name w:val="(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rPr>
      <w:rFonts w:ascii="Arial" w:hAnsi="Arial"/>
      <w:sz w:val="32"/>
      <w:lang w:val="en-GB" w:eastAsia="en-US" w:bidi="ar-SA"/>
    </w:rPr>
  </w:style>
  <w:style w:type="paragraph" w:customStyle="1" w:styleId="ZchnZchn1">
    <w:name w:val="Zchn Zchn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rPr>
      <w:rFonts w:ascii="Arial" w:hAnsi="Arial"/>
      <w:sz w:val="32"/>
      <w:lang w:val="en-GB" w:eastAsia="en-US" w:bidi="ar-SA"/>
    </w:rPr>
  </w:style>
  <w:style w:type="paragraph" w:customStyle="1" w:styleId="27">
    <w:name w:val="(文字) (文字)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rPr>
      <w:rFonts w:ascii="Arial" w:hAnsi="Arial"/>
      <w:sz w:val="32"/>
      <w:lang w:val="en-GB" w:eastAsia="en-US" w:bidi="ar-SA"/>
    </w:rPr>
  </w:style>
  <w:style w:type="paragraph" w:customStyle="1" w:styleId="35">
    <w:name w:val="(文字) (文字)3"/>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rPr>
      <w:rFonts w:ascii="Arial" w:hAnsi="Arial" w:cs="Times New Roman"/>
      <w:sz w:val="20"/>
      <w:szCs w:val="20"/>
      <w:lang w:val="en-GB" w:eastAsia="en-US"/>
    </w:rPr>
  </w:style>
  <w:style w:type="paragraph" w:customStyle="1" w:styleId="13">
    <w:name w:val="(文字) (文字)1"/>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lang w:val="en-GB" w:eastAsia="en-US"/>
    </w:rPr>
  </w:style>
  <w:style w:type="character" w:customStyle="1" w:styleId="Char8">
    <w:name w:val="尾注文本 Char"/>
    <w:basedOn w:val="a0"/>
    <w:link w:val="ae"/>
    <w:uiPriority w:val="99"/>
    <w:qFormat/>
    <w:rPr>
      <w:rFonts w:ascii="Times New Roman" w:eastAsia="Times New Roman" w:hAnsi="Times New Roman"/>
      <w:lang w:val="en-GB" w:eastAsia="en-US"/>
    </w:rPr>
  </w:style>
  <w:style w:type="character" w:customStyle="1" w:styleId="btChar3">
    <w:name w:val="bt Char3"/>
    <w:rPr>
      <w:lang w:val="en-GB" w:eastAsia="ja-JP" w:bidi="ar-SA"/>
    </w:rPr>
  </w:style>
  <w:style w:type="character" w:customStyle="1" w:styleId="Chare">
    <w:name w:val="标题 Char"/>
    <w:basedOn w:val="a0"/>
    <w:link w:val="af6"/>
    <w:uiPriority w:val="99"/>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lang w:val="en-GB" w:eastAsia="en-US"/>
    </w:rPr>
  </w:style>
  <w:style w:type="paragraph" w:customStyle="1" w:styleId="AutoCorrect">
    <w:name w:val="AutoCorrect"/>
    <w:uiPriority w:val="99"/>
    <w:rPr>
      <w:rFonts w:ascii="Times New Roman" w:eastAsia="Malgun Gothic" w:hAnsi="Times New Roman"/>
      <w:sz w:val="24"/>
      <w:szCs w:val="24"/>
      <w:lang w:val="en-GB" w:eastAsia="ko-KR"/>
    </w:rPr>
  </w:style>
  <w:style w:type="paragraph" w:customStyle="1" w:styleId="-PAGE-">
    <w:name w:val="- PAGE -"/>
    <w:uiPriority w:val="99"/>
    <w:rPr>
      <w:rFonts w:ascii="Times New Roman" w:eastAsia="Malgun Gothic" w:hAnsi="Times New Roman"/>
      <w:sz w:val="24"/>
      <w:szCs w:val="24"/>
      <w:lang w:val="en-GB" w:eastAsia="ko-KR"/>
    </w:rPr>
  </w:style>
  <w:style w:type="paragraph" w:customStyle="1" w:styleId="PageXofY">
    <w:name w:val="Page X of Y"/>
    <w:uiPriority w:val="99"/>
    <w:rPr>
      <w:rFonts w:ascii="Times New Roman" w:eastAsia="Malgun Gothic" w:hAnsi="Times New Roman"/>
      <w:sz w:val="24"/>
      <w:szCs w:val="24"/>
      <w:lang w:val="en-GB" w:eastAsia="ko-KR"/>
    </w:rPr>
  </w:style>
  <w:style w:type="paragraph" w:customStyle="1" w:styleId="Createdby">
    <w:name w:val="Created by"/>
    <w:uiPriority w:val="99"/>
    <w:rPr>
      <w:rFonts w:ascii="Times New Roman" w:eastAsia="Malgun Gothic" w:hAnsi="Times New Roman"/>
      <w:sz w:val="24"/>
      <w:szCs w:val="24"/>
      <w:lang w:val="en-GB" w:eastAsia="ko-KR"/>
    </w:rPr>
  </w:style>
  <w:style w:type="paragraph" w:customStyle="1" w:styleId="Createdon">
    <w:name w:val="Created on"/>
    <w:uiPriority w:val="99"/>
    <w:rPr>
      <w:rFonts w:ascii="Times New Roman" w:eastAsia="Malgun Gothic" w:hAnsi="Times New Roman"/>
      <w:sz w:val="24"/>
      <w:szCs w:val="24"/>
      <w:lang w:val="en-GB" w:eastAsia="ko-KR"/>
    </w:rPr>
  </w:style>
  <w:style w:type="paragraph" w:customStyle="1" w:styleId="Lastprinted">
    <w:name w:val="Last printed"/>
    <w:uiPriority w:val="99"/>
    <w:rPr>
      <w:rFonts w:ascii="Times New Roman" w:eastAsia="Malgun Gothic" w:hAnsi="Times New Roman"/>
      <w:sz w:val="24"/>
      <w:szCs w:val="24"/>
      <w:lang w:val="en-GB" w:eastAsia="ko-KR"/>
    </w:rPr>
  </w:style>
  <w:style w:type="paragraph" w:customStyle="1" w:styleId="Lastsavedby">
    <w:name w:val="Last saved by"/>
    <w:uiPriority w:val="99"/>
    <w:rPr>
      <w:rFonts w:ascii="Times New Roman" w:eastAsia="Malgun Gothic" w:hAnsi="Times New Roman"/>
      <w:sz w:val="24"/>
      <w:szCs w:val="24"/>
      <w:lang w:val="en-GB" w:eastAsia="ko-KR"/>
    </w:rPr>
  </w:style>
  <w:style w:type="paragraph" w:customStyle="1" w:styleId="Filename">
    <w:name w:val="Filename"/>
    <w:uiPriority w:val="99"/>
    <w:rPr>
      <w:rFonts w:ascii="Times New Roman" w:eastAsia="Malgun Gothic" w:hAnsi="Times New Roman"/>
      <w:sz w:val="24"/>
      <w:szCs w:val="24"/>
      <w:lang w:val="en-GB" w:eastAsia="ko-KR"/>
    </w:rPr>
  </w:style>
  <w:style w:type="paragraph" w:customStyle="1" w:styleId="Filenameandpath">
    <w:name w:val="Filename and path"/>
    <w:uiPriority w:val="99"/>
    <w:rPr>
      <w:rFonts w:ascii="Times New Roman" w:eastAsia="Malgun Gothic" w:hAnsi="Times New Roman"/>
      <w:sz w:val="24"/>
      <w:szCs w:val="24"/>
      <w:lang w:val="en-GB" w:eastAsia="ko-KR"/>
    </w:rPr>
  </w:style>
  <w:style w:type="paragraph" w:customStyle="1" w:styleId="AuthorPageDate">
    <w:name w:val="Author  Page #  Date"/>
    <w:uiPriority w:val="99"/>
    <w:rPr>
      <w:rFonts w:ascii="Times New Roman" w:eastAsia="Malgun Gothic" w:hAnsi="Times New Roman"/>
      <w:sz w:val="24"/>
      <w:szCs w:val="24"/>
      <w:lang w:val="en-GB" w:eastAsia="ko-KR"/>
    </w:rPr>
  </w:style>
  <w:style w:type="paragraph" w:customStyle="1" w:styleId="ConfidentialPageDate">
    <w:name w:val="Confidential  Page #  Date"/>
    <w:uiPriority w:val="99"/>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a"/>
    <w:uiPriority w:val="99"/>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sz w:val="24"/>
      <w:szCs w:val="24"/>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b/>
      <w:sz w:val="20"/>
      <w:lang w:eastAsia="en-GB"/>
    </w:rPr>
  </w:style>
  <w:style w:type="paragraph" w:customStyle="1" w:styleId="17">
    <w:name w:val="図表目次1"/>
    <w:basedOn w:val="a"/>
    <w:next w:val="a"/>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pPr>
      <w:spacing w:before="120"/>
      <w:outlineLvl w:val="2"/>
    </w:pPr>
    <w:rPr>
      <w:sz w:val="28"/>
    </w:rPr>
  </w:style>
  <w:style w:type="paragraph" w:customStyle="1" w:styleId="Heading2Head2A2">
    <w:name w:val="Heading 2.Head2A.2"/>
    <w:basedOn w:val="1"/>
    <w:next w:val="a"/>
    <w:uiPriority w:val="9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a"/>
    <w:uiPriority w:val="99"/>
    <w:qFormat/>
    <w:pPr>
      <w:ind w:left="283" w:hanging="283"/>
    </w:pPr>
    <w:rPr>
      <w:sz w:val="20"/>
      <w:lang w:eastAsia="de-DE"/>
    </w:rPr>
  </w:style>
  <w:style w:type="paragraph" w:customStyle="1" w:styleId="11BodyText">
    <w:name w:val="11 BodyText"/>
    <w:basedOn w:val="a"/>
    <w:uiPriority w:val="9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uiPriority w:val="9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8">
    <w:name w:val="表格格線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Pr>
      <w:rFonts w:ascii="Arial" w:eastAsia="Times New Roman" w:hAnsi="Arial"/>
      <w:snapToGrid w:val="0"/>
      <w:sz w:val="22"/>
      <w:szCs w:val="22"/>
      <w:lang w:val="en-GB" w:eastAsia="en-US"/>
    </w:rPr>
  </w:style>
  <w:style w:type="character" w:customStyle="1" w:styleId="Charc">
    <w:name w:val="副标题 Char"/>
    <w:basedOn w:val="a0"/>
    <w:link w:val="af3"/>
    <w:uiPriority w:val="1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rPr>
      <w:rFonts w:ascii="Times New Roman" w:eastAsia="Batang" w:hAnsi="Times New Roman"/>
      <w:lang w:val="en-GB" w:eastAsia="en-US"/>
    </w:rPr>
  </w:style>
  <w:style w:type="character" w:customStyle="1" w:styleId="Heading9Char1">
    <w:name w:val="Heading 9 Char1"/>
    <w:basedOn w:val="a0"/>
    <w:uiPriority w:val="99"/>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semiHidden/>
    <w:rPr>
      <w:rFonts w:ascii="Arial" w:hAnsi="Arial"/>
      <w:sz w:val="28"/>
      <w:lang w:val="en-GB" w:eastAsia="ko-KR" w:bidi="ar-SA"/>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Pr>
      <w:rFonts w:ascii="Times New Roman" w:hAnsi="Times New Roman"/>
      <w:i/>
      <w:iCs/>
      <w:color w:val="4F81BD" w:themeColor="accent1"/>
      <w:lang w:val="en-GB" w:eastAsia="en-US"/>
    </w:rPr>
  </w:style>
  <w:style w:type="table" w:customStyle="1" w:styleId="2a">
    <w:name w:val="网格型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rPr>
      <w:rFonts w:ascii="Times New Roman" w:hAnsi="Times New Roman"/>
      <w:i/>
      <w:iCs/>
      <w:color w:val="4F81BD" w:themeColor="accent1"/>
      <w:lang w:val="en-GB" w:eastAsia="en-US"/>
    </w:r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rPr>
      <w:rFonts w:ascii="Times New Roman" w:eastAsia="Batang" w:hAnsi="Times New Roman"/>
      <w:lang w:val="en-GB" w:eastAsia="en-US"/>
    </w:rPr>
  </w:style>
  <w:style w:type="character" w:customStyle="1" w:styleId="NumberedListChar">
    <w:name w:val="Numbered List Char"/>
    <w:basedOn w:val="Charf0"/>
    <w:link w:val="NumberedList"/>
    <w:rPr>
      <w:rFonts w:ascii="Times New Roman" w:eastAsia="MS Mincho" w:hAnsi="Times New Roman"/>
      <w:sz w:val="24"/>
      <w:szCs w:val="24"/>
      <w:lang w:val="en-US"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rPr>
      <w:rFonts w:ascii="Arial" w:eastAsia="MS Mincho" w:hAnsi="Arial" w:cs="Times New Roman"/>
      <w:b/>
      <w:bCs/>
      <w:sz w:val="24"/>
      <w:szCs w:val="26"/>
      <w:lang w:eastAsia="en-US"/>
    </w:rPr>
  </w:style>
  <w:style w:type="character" w:customStyle="1" w:styleId="Heading33GPPChar1">
    <w:name w:val="Heading 3 3GPP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rPr>
      <w:rFonts w:ascii="Arial" w:eastAsia="MS Mincho" w:hAnsi="Arial" w:cs="Arial"/>
      <w:b/>
      <w:sz w:val="24"/>
      <w:szCs w:val="24"/>
      <w:lang w:val="en-US" w:eastAsia="en-GB"/>
    </w:rPr>
  </w:style>
  <w:style w:type="character" w:customStyle="1" w:styleId="Char20">
    <w:name w:val="明显引用 Char2"/>
    <w:basedOn w:val="a0"/>
    <w:uiPriority w:val="30"/>
    <w:rPr>
      <w:rFonts w:ascii="Times New Roman" w:hAnsi="Times New Roman"/>
      <w:i/>
      <w:iCs/>
      <w:color w:val="4F81BD" w:themeColor="accent1"/>
      <w:lang w:val="en-GB" w:eastAsia="en-US"/>
    </w:rPr>
  </w:style>
  <w:style w:type="table" w:customStyle="1" w:styleId="54">
    <w:name w:val="网格型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rPr>
      <w:rFonts w:ascii="Times New Roman" w:hAnsi="Times New Roman"/>
      <w:i/>
      <w:iCs/>
      <w:color w:val="4F81BD" w:themeColor="accent1"/>
      <w:lang w:val="en-GB" w:eastAsia="en-US"/>
    </w:rPr>
  </w:style>
  <w:style w:type="table" w:customStyle="1" w:styleId="TableGrid16">
    <w:name w:val="Table Grid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Pr>
      <w:rFonts w:ascii="Times New Roman" w:hAnsi="Times New Roman"/>
      <w:lang w:val="en-GB" w:eastAsia="en-US"/>
    </w:rPr>
  </w:style>
  <w:style w:type="character" w:customStyle="1" w:styleId="B3Char2">
    <w:name w:val="B3 Char2"/>
    <w:qFormat/>
    <w:locked/>
    <w:rPr>
      <w:rFonts w:ascii="Times New Roman" w:hAnsi="Times New Roman"/>
      <w:lang w:val="en-GB"/>
    </w:rPr>
  </w:style>
  <w:style w:type="paragraph" w:customStyle="1" w:styleId="48">
    <w:name w:val="修订4"/>
    <w:hidden/>
    <w:uiPriority w:val="99"/>
    <w:semiHidden/>
    <w:rPr>
      <w:rFonts w:ascii="Times New Roman" w:eastAsia="Batang" w:hAnsi="Times New Roman"/>
      <w:lang w:val="en-GB" w:eastAsia="en-US"/>
    </w:rPr>
  </w:style>
  <w:style w:type="table" w:customStyle="1" w:styleId="TableGrid10">
    <w:name w:val="Table Grid1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Pr>
      <w:rFonts w:ascii="Times New Roman" w:eastAsia="Batang" w:hAnsi="Times New Roman"/>
      <w:lang w:val="en-GB" w:eastAsia="en-US"/>
    </w:rPr>
  </w:style>
  <w:style w:type="paragraph" w:customStyle="1" w:styleId="416">
    <w:name w:val="修订41"/>
    <w:hidden/>
    <w:uiPriority w:val="99"/>
    <w:semiHidden/>
    <w:rPr>
      <w:rFonts w:ascii="Times New Roman" w:eastAsia="Batang" w:hAnsi="Times New Roman"/>
      <w:lang w:val="en-GB" w:eastAsia="en-US"/>
    </w:rPr>
  </w:style>
  <w:style w:type="table" w:customStyle="1" w:styleId="333">
    <w:name w:val="网格型3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Pr>
      <w:rFonts w:ascii="Times New Roman" w:hAnsi="Times New Roman" w:cs="Times New Roman" w:hint="default"/>
      <w:i/>
      <w:iCs/>
      <w:color w:val="4F81BD"/>
      <w:lang w:val="en-GB" w:eastAsia="en-US"/>
    </w:rPr>
  </w:style>
  <w:style w:type="table" w:customStyle="1" w:styleId="3312">
    <w:name w:val="网格型33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Pr>
      <w:rFonts w:ascii="Arial" w:hAnsi="Arial"/>
      <w:sz w:val="28"/>
      <w:lang w:val="en-GB" w:eastAsia="ko-KR" w:bidi="ar-SA"/>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2c">
    <w:name w:val="副標題 字元2"/>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rPr>
      <w:rFonts w:ascii="Times New Roman" w:hAnsi="Times New Roman"/>
      <w:i/>
      <w:iCs/>
      <w:color w:val="4F81BD" w:themeColor="accent1"/>
      <w:lang w:val="en-GB" w:eastAsia="en-US"/>
    </w:rPr>
  </w:style>
  <w:style w:type="character" w:customStyle="1" w:styleId="2d">
    <w:name w:val="鮮明引文 字元2"/>
    <w:basedOn w:val="a0"/>
    <w:uiPriority w:val="30"/>
    <w:rPr>
      <w:rFonts w:ascii="Times New Roman" w:hAnsi="Times New Roman"/>
      <w:i/>
      <w:iCs/>
      <w:color w:val="4F81BD" w:themeColor="accent1"/>
      <w:lang w:val="en-GB" w:eastAsia="en-US"/>
    </w:rPr>
  </w:style>
  <w:style w:type="character" w:customStyle="1" w:styleId="118">
    <w:name w:val="標題 1 字元1"/>
    <w:basedOn w:val="a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a0"/>
    <w:semiHidden/>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a0"/>
    <w:semiHidden/>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a0"/>
    <w:semiHidden/>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basedOn w:val="a0"/>
    <w:semiHidden/>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a0"/>
    <w:semiHidden/>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basedOn w:val="a0"/>
    <w:semiHidden/>
    <w:rPr>
      <w:rFonts w:ascii="Times New Roman" w:eastAsia="宋体" w:hAnsi="Times New Roman"/>
      <w:lang w:val="en-GB" w:eastAsia="en-US"/>
    </w:rPr>
  </w:style>
  <w:style w:type="character" w:customStyle="1" w:styleId="1f4">
    <w:name w:val="頁首 字元1"/>
    <w:basedOn w:val="a0"/>
    <w:uiPriority w:val="99"/>
    <w:semiHidden/>
    <w:rPr>
      <w:rFonts w:ascii="Times New Roman" w:eastAsia="宋体" w:hAnsi="Times New Roman"/>
      <w:lang w:val="en-GB" w:eastAsia="en-US"/>
    </w:rPr>
  </w:style>
  <w:style w:type="character" w:customStyle="1" w:styleId="1f5">
    <w:name w:val="本文 字元1"/>
    <w:basedOn w:val="a0"/>
    <w:semiHidden/>
    <w:rPr>
      <w:rFonts w:ascii="Times New Roman" w:eastAsia="宋体" w:hAnsi="Times New Roman"/>
      <w:lang w:val="en-GB" w:eastAsia="en-US"/>
    </w:rPr>
  </w:style>
  <w:style w:type="paragraph" w:customStyle="1" w:styleId="aff6">
    <w:name w:val="吹き出し"/>
    <w:basedOn w:val="a"/>
    <w:uiPriority w:val="9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pPr>
      <w:numPr>
        <w:numId w:val="9"/>
      </w:numPr>
      <w:tabs>
        <w:tab w:val="clear" w:pos="1191"/>
        <w:tab w:val="left"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pPr>
      <w:numPr>
        <w:numId w:val="10"/>
      </w:numPr>
      <w:tabs>
        <w:tab w:val="clear" w:pos="1644"/>
        <w:tab w:val="left"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a"/>
    <w:uiPriority w:val="99"/>
    <w:qFormat/>
    <w:pPr>
      <w:keepNext/>
      <w:keepLines/>
      <w:numPr>
        <w:numId w:val="12"/>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pPr>
      <w:keepNext/>
      <w:keepLines/>
      <w:numPr>
        <w:numId w:val="13"/>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rPr>
      <w:rFonts w:ascii="Times-Roman" w:hAnsi="Times-Roman" w:hint="default"/>
      <w:color w:val="000000"/>
      <w:sz w:val="20"/>
      <w:szCs w:val="20"/>
    </w:rPr>
  </w:style>
  <w:style w:type="character" w:customStyle="1" w:styleId="IntenseQuoteChar2">
    <w:name w:val="Intense Quote Char2"/>
    <w:basedOn w:val="a0"/>
    <w:uiPriority w:val="30"/>
    <w:rPr>
      <w:rFonts w:ascii="Times New Roman" w:hAnsi="Times New Roman"/>
      <w:i/>
      <w:iCs/>
      <w:color w:val="4F81BD" w:themeColor="accent1"/>
      <w:lang w:val="en-GB" w:eastAsia="en-US"/>
    </w:rPr>
  </w:style>
  <w:style w:type="table" w:customStyle="1" w:styleId="TableGrid30">
    <w:name w:val="Table Grid30"/>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pPr>
      <w:tabs>
        <w:tab w:val="left" w:pos="2268"/>
        <w:tab w:val="right" w:pos="7920"/>
        <w:tab w:val="right" w:pos="9639"/>
      </w:tabs>
      <w:spacing w:after="0"/>
    </w:pPr>
    <w:rPr>
      <w:rFonts w:ascii="Arial" w:hAnsi="Arial" w:cs="Arial"/>
      <w:b/>
      <w:sz w:val="24"/>
    </w:rPr>
  </w:style>
  <w:style w:type="table" w:customStyle="1" w:styleId="TableGrid97">
    <w:name w:val="Table Grid9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Pr>
      <w:color w:val="605E5C"/>
      <w:shd w:val="clear" w:color="auto" w:fill="E1DFDD"/>
    </w:rPr>
  </w:style>
  <w:style w:type="character" w:customStyle="1" w:styleId="UnresolvedMention2">
    <w:name w:val="Unresolved Mention2"/>
    <w:basedOn w:val="a0"/>
    <w:uiPriority w:val="99"/>
    <w:unhideWhenUsed/>
    <w:rPr>
      <w:color w:val="605E5C"/>
      <w:shd w:val="clear" w:color="auto" w:fill="E1DFDD"/>
    </w:rPr>
  </w:style>
  <w:style w:type="character" w:customStyle="1" w:styleId="eop">
    <w:name w:val="eop"/>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oleObject" Target="embeddings/oleObject12.bin"/><Relationship Id="rId21" Type="http://schemas.openxmlformats.org/officeDocument/2006/relationships/oleObject" Target="embeddings/oleObject4.bin"/><Relationship Id="rId34" Type="http://schemas.openxmlformats.org/officeDocument/2006/relationships/image" Target="media/image10.wmf"/><Relationship Id="rId42" Type="http://schemas.openxmlformats.org/officeDocument/2006/relationships/oleObject" Target="embeddings/oleObject15.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image" Target="media/image8.png"/><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1.wmf"/><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oleObject" Target="embeddings/oleObject9.bin"/><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png"/><Relationship Id="rId27" Type="http://schemas.openxmlformats.org/officeDocument/2006/relationships/image" Target="media/image5.png"/><Relationship Id="rId30" Type="http://schemas.openxmlformats.org/officeDocument/2006/relationships/image" Target="media/image7.png"/><Relationship Id="rId35" Type="http://schemas.openxmlformats.org/officeDocument/2006/relationships/oleObject" Target="embeddings/oleObject10.bin"/><Relationship Id="rId43" Type="http://schemas.openxmlformats.org/officeDocument/2006/relationships/header" Target="header2.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image" Target="media/image9.png"/><Relationship Id="rId38" Type="http://schemas.openxmlformats.org/officeDocument/2006/relationships/image" Target="media/image12.wmf"/><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5369724-5A1E-47F2-BAD6-D39E4433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11207</Words>
  <Characters>63881</Characters>
  <Application>Microsoft Office Word</Application>
  <DocSecurity>0</DocSecurity>
  <Lines>532</Lines>
  <Paragraphs>149</Paragraphs>
  <ScaleCrop>false</ScaleCrop>
  <Company>HUAWEI</Company>
  <LinksUpToDate>false</LinksUpToDate>
  <CharactersWithSpaces>74939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83</cp:revision>
  <cp:lastPrinted>1899-12-31T22:00:00Z</cp:lastPrinted>
  <dcterms:created xsi:type="dcterms:W3CDTF">2022-11-07T06:10:00Z</dcterms:created>
  <dcterms:modified xsi:type="dcterms:W3CDTF">2024-03-01T06:56:00Z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(3)QAkhzGp2hgjhauuojsy0MhQEk/wyh+RBdGqHMFBQ0sB9srXDfYgznxOXhD8bZ9oLWTMez+/t
13pJ2cwZi7/p3br7G/9Mt0qqRxUJkbsUUA/NGXxgS6dk6jo04DGExO6GYwnu7lrlfc7kuo9k
DhH8jaJ8/H4Iqz0W/HfzpV/SDDDRhrg0P9NC0C6VEdrYNmYW2gkKsA8SfY5xzHDmAh8nCMHP
M6zk32yC1GUOtHwyFK</vt:lpwstr>
  </property>
  <property fmtid="{D5CDD505-2E9C-101B-9397-08002B2CF9AE}" pid="22" name="_2015_ms_pID_7253431">
    <vt:lpwstr>wyRIWrdodPfdVcBUos/GM7QfyZWHaKDqbo1h56aBPHVyAf4ZULtG3o
6AoOE0XAOTjpNPrUBop8nZVvnJnr3jb0c7R7MkytGlAX15Qdh0I/l3DdoFQNmZFZOGNdEeYn
BqOcnHGsMF7vtsOk4f19WhmSj97cynp6g47um0x7Ty5Cf6mVFM8k1mYgI+rN5NCP0A8JdKkp
gIh4R9DkCabdLBISSAF3pVj1iWLGRiPxw+uy</vt:lpwstr>
  </property>
  <property fmtid="{D5CDD505-2E9C-101B-9397-08002B2CF9AE}" pid="23" name="_2015_ms_pID_7253432">
    <vt:lpwstr>pnLLbfEfusdleHhNLOMrEa4=</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1707386572</vt:lpwstr>
  </property>
  <property fmtid="{D5CDD505-2E9C-101B-9397-08002B2CF9AE}" pid="29" name="KSOProductBuildVer">
    <vt:lpwstr>2052-11.8.2.12085</vt:lpwstr>
  </property>
  <property fmtid="{D5CDD505-2E9C-101B-9397-08002B2CF9AE}" pid="30" name="ICV">
    <vt:lpwstr>8D5A60A43E84426987A46BC509CB1FD0</vt:lpwstr>
  </property>
</Properties>
</file>