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A9D15" w14:textId="4A912086" w:rsidR="005454E1" w:rsidRDefault="005454E1" w:rsidP="005454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0724A">
        <w:rPr>
          <w:b/>
          <w:i/>
          <w:noProof/>
          <w:sz w:val="28"/>
        </w:rPr>
        <w:t>40146</w:t>
      </w:r>
      <w:r>
        <w:rPr>
          <w:b/>
          <w:i/>
          <w:noProof/>
          <w:sz w:val="28"/>
        </w:rPr>
        <w:t>4</w:t>
      </w:r>
      <w:r>
        <w:rPr>
          <w:b/>
          <w:i/>
          <w:noProof/>
          <w:sz w:val="28"/>
        </w:rPr>
        <w:fldChar w:fldCharType="end"/>
      </w:r>
    </w:p>
    <w:p w14:paraId="6018FC41" w14:textId="77777777" w:rsidR="005454E1" w:rsidRDefault="005454E1" w:rsidP="005454E1">
      <w:pPr>
        <w:pStyle w:val="CRCoverPage"/>
        <w:outlineLvl w:val="0"/>
        <w:rPr>
          <w:b/>
          <w:noProof/>
          <w:sz w:val="24"/>
        </w:rPr>
      </w:pPr>
      <w:r>
        <w:rPr>
          <w:rFonts w:cs="Arial"/>
          <w:b/>
          <w:sz w:val="24"/>
          <w:szCs w:val="24"/>
          <w:lang w:eastAsia="zh-CN"/>
        </w:rPr>
        <w:t>Athens</w:t>
      </w:r>
      <w:r w:rsidRPr="00E13633">
        <w:rPr>
          <w:rFonts w:cs="Arial"/>
          <w:b/>
          <w:sz w:val="24"/>
          <w:szCs w:val="24"/>
          <w:lang w:eastAsia="zh-CN"/>
        </w:rPr>
        <w:t>,</w:t>
      </w:r>
      <w:r>
        <w:rPr>
          <w:rFonts w:cs="Arial"/>
          <w:b/>
          <w:sz w:val="24"/>
          <w:szCs w:val="24"/>
          <w:lang w:eastAsia="zh-CN"/>
        </w:rPr>
        <w:t xml:space="preserve"> Greece,</w:t>
      </w:r>
      <w:r w:rsidRPr="00E13633">
        <w:rPr>
          <w:rFonts w:cs="Arial"/>
          <w:b/>
          <w:sz w:val="24"/>
          <w:szCs w:val="24"/>
          <w:lang w:eastAsia="zh-CN"/>
        </w:rPr>
        <w:t xml:space="preserve"> </w:t>
      </w:r>
      <w:r>
        <w:rPr>
          <w:rFonts w:cs="Arial"/>
          <w:b/>
          <w:sz w:val="24"/>
          <w:szCs w:val="24"/>
          <w:lang w:eastAsia="zh-CN"/>
        </w:rPr>
        <w:t>February 26</w:t>
      </w:r>
      <w:r w:rsidRPr="00E13633">
        <w:rPr>
          <w:rFonts w:cs="Arial"/>
          <w:b/>
          <w:sz w:val="24"/>
          <w:szCs w:val="24"/>
          <w:lang w:eastAsia="zh-CN"/>
        </w:rPr>
        <w:t xml:space="preserve"> – </w:t>
      </w:r>
      <w:r>
        <w:rPr>
          <w:rFonts w:cs="Arial"/>
          <w:b/>
          <w:sz w:val="24"/>
          <w:szCs w:val="24"/>
          <w:lang w:eastAsia="zh-CN"/>
        </w:rPr>
        <w:t>March 1</w:t>
      </w:r>
      <w:r w:rsidRPr="00E13633">
        <w:rPr>
          <w:rFonts w:cs="Arial"/>
          <w:b/>
          <w:sz w:val="24"/>
          <w:szCs w:val="24"/>
          <w:lang w:eastAsia="zh-CN"/>
        </w:rPr>
        <w:t>,</w:t>
      </w:r>
      <w:r>
        <w:rPr>
          <w:rFonts w:cs="Arial"/>
          <w:b/>
          <w:sz w:val="24"/>
          <w:szCs w:val="24"/>
          <w:lang w:eastAsia="zh-CN"/>
        </w:rPr>
        <w:t xml:space="preserve"> 2024</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42897999"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5454E1">
        <w:rPr>
          <w:rFonts w:ascii="Arial" w:eastAsiaTheme="minorEastAsia" w:hAnsi="Arial" w:cs="Arial"/>
          <w:color w:val="000000"/>
          <w:sz w:val="22"/>
          <w:lang w:val="en-US" w:eastAsia="zh-CN"/>
        </w:rPr>
        <w:t>8.22.1.1.2</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7CE72C5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005454E1">
        <w:rPr>
          <w:rFonts w:ascii="Arial" w:eastAsia="MS Mincho" w:hAnsi="Arial" w:cs="Arial"/>
          <w:color w:val="000000"/>
          <w:sz w:val="22"/>
          <w:lang w:val="en-US"/>
        </w:rPr>
        <w:t xml:space="preserve">Remaining A-MPR </w:t>
      </w:r>
      <w:r w:rsidR="009C163B">
        <w:rPr>
          <w:rFonts w:ascii="Arial" w:eastAsia="MS Mincho" w:hAnsi="Arial" w:cs="Arial"/>
          <w:color w:val="000000"/>
          <w:sz w:val="22"/>
          <w:lang w:val="en-US"/>
        </w:rPr>
        <w:t xml:space="preserve">NS values </w:t>
      </w:r>
      <w:r w:rsidR="005454E1">
        <w:rPr>
          <w:rFonts w:ascii="Arial" w:eastAsia="MS Mincho" w:hAnsi="Arial" w:cs="Arial"/>
          <w:color w:val="000000"/>
          <w:sz w:val="22"/>
          <w:lang w:val="en-US"/>
        </w:rPr>
        <w:t>for SL-U</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7F5E3B9" w14:textId="5297F5D5" w:rsidR="0041627D" w:rsidRPr="000C68ED" w:rsidRDefault="005454E1" w:rsidP="009C163B">
      <w:pPr>
        <w:rPr>
          <w:lang w:val="en-US" w:eastAsia="zh-CN"/>
        </w:rPr>
      </w:pPr>
      <w:r>
        <w:rPr>
          <w:lang w:val="en-US" w:eastAsia="zh-CN"/>
        </w:rPr>
        <w:t>For</w:t>
      </w:r>
      <w:r>
        <w:rPr>
          <w:lang w:eastAsia="ko-KR"/>
        </w:rPr>
        <w:t xml:space="preserve"> </w:t>
      </w:r>
      <w:r w:rsidR="009C163B">
        <w:rPr>
          <w:lang w:eastAsia="ko-KR"/>
        </w:rPr>
        <w:t xml:space="preserve">Rel-18 NR SL-U </w:t>
      </w:r>
      <w:r>
        <w:rPr>
          <w:lang w:eastAsia="ko-KR"/>
        </w:rPr>
        <w:t xml:space="preserve"> only 5 NS values</w:t>
      </w:r>
      <w:r w:rsidR="009C163B">
        <w:rPr>
          <w:lang w:eastAsia="ko-KR"/>
        </w:rPr>
        <w:t xml:space="preserve">, namely </w:t>
      </w:r>
      <w:r>
        <w:rPr>
          <w:lang w:eastAsia="ko-KR"/>
        </w:rPr>
        <w:t xml:space="preserve"> </w:t>
      </w:r>
      <w:r w:rsidR="009C163B">
        <w:rPr>
          <w:lang w:eastAsia="ko-KR"/>
        </w:rPr>
        <w:t>NS_31, NS_53, NS_58, NS_60 and NS_61,</w:t>
      </w:r>
      <w:r>
        <w:rPr>
          <w:lang w:eastAsia="ko-KR"/>
        </w:rPr>
        <w:t>were defined</w:t>
      </w:r>
      <w:r w:rsidR="009C163B">
        <w:rPr>
          <w:lang w:eastAsia="ko-KR"/>
        </w:rPr>
        <w:t xml:space="preserve"> to complete the work in timely manner. For NR-U total of 17 NS values are used to ensure compatibility with the regulative requirements around the world in bands n46, n96 and n102.</w:t>
      </w:r>
      <w:r>
        <w:rPr>
          <w:lang w:eastAsia="ko-KR"/>
        </w:rPr>
        <w:t xml:space="preserve"> </w:t>
      </w:r>
      <w:r w:rsidR="009C163B">
        <w:rPr>
          <w:lang w:eastAsia="ko-KR"/>
        </w:rPr>
        <w:t xml:space="preserve">This document initiates the discussion and proposes a way forward on how </w:t>
      </w:r>
      <w:r>
        <w:rPr>
          <w:lang w:eastAsia="ko-KR"/>
        </w:rPr>
        <w:t>to trea</w:t>
      </w:r>
      <w:r w:rsidR="009C163B">
        <w:rPr>
          <w:lang w:eastAsia="ko-KR"/>
        </w:rPr>
        <w:t>t and define</w:t>
      </w:r>
      <w:r>
        <w:rPr>
          <w:lang w:eastAsia="ko-KR"/>
        </w:rPr>
        <w:t xml:space="preserve"> the remaining 12 NS values </w:t>
      </w:r>
      <w:r w:rsidR="009C163B">
        <w:rPr>
          <w:lang w:eastAsia="ko-KR"/>
        </w:rPr>
        <w:t>for NR SL-U to ensure worldwide use of this feature.</w:t>
      </w:r>
    </w:p>
    <w:p w14:paraId="78706DCC" w14:textId="3A3448B2" w:rsidR="005545E3" w:rsidRDefault="005454E1" w:rsidP="00A2682E">
      <w:pPr>
        <w:pStyle w:val="Heading1"/>
        <w:rPr>
          <w:lang w:val="en-US" w:eastAsia="zh-CN"/>
        </w:rPr>
      </w:pPr>
      <w:r>
        <w:rPr>
          <w:lang w:val="en-US" w:eastAsia="zh-CN"/>
        </w:rPr>
        <w:t>Remaining NS values for SL-U</w:t>
      </w:r>
    </w:p>
    <w:p w14:paraId="317C6A6E" w14:textId="343476B2" w:rsidR="005454E1" w:rsidRDefault="00267D9A" w:rsidP="005454E1">
      <w:pPr>
        <w:rPr>
          <w:lang w:eastAsia="ko-KR"/>
        </w:rPr>
      </w:pPr>
      <w:r>
        <w:rPr>
          <w:lang w:eastAsia="ko-KR"/>
        </w:rPr>
        <w:t xml:space="preserve">Future work for RAN4, including the proposal for </w:t>
      </w:r>
      <w:r w:rsidR="005454E1">
        <w:rPr>
          <w:lang w:eastAsia="ko-KR"/>
        </w:rPr>
        <w:t xml:space="preserve">Rel-19 RAN4-led </w:t>
      </w:r>
      <w:r>
        <w:rPr>
          <w:lang w:eastAsia="ko-KR"/>
        </w:rPr>
        <w:t xml:space="preserve">side link </w:t>
      </w:r>
      <w:r w:rsidR="005454E1">
        <w:rPr>
          <w:lang w:eastAsia="ko-KR"/>
        </w:rPr>
        <w:t>WID</w:t>
      </w:r>
      <w:r w:rsidR="006B795D">
        <w:rPr>
          <w:lang w:eastAsia="ko-KR"/>
        </w:rPr>
        <w:t xml:space="preserve"> is going to be</w:t>
      </w:r>
      <w:r>
        <w:rPr>
          <w:lang w:eastAsia="ko-KR"/>
        </w:rPr>
        <w:t xml:space="preserve"> discussed and</w:t>
      </w:r>
      <w:r w:rsidR="006B795D">
        <w:rPr>
          <w:lang w:eastAsia="ko-KR"/>
        </w:rPr>
        <w:t xml:space="preserve"> decided in </w:t>
      </w:r>
      <w:r>
        <w:rPr>
          <w:lang w:eastAsia="ko-KR"/>
        </w:rPr>
        <w:t xml:space="preserve">the </w:t>
      </w:r>
      <w:r w:rsidR="006B795D">
        <w:rPr>
          <w:lang w:eastAsia="ko-KR"/>
        </w:rPr>
        <w:t>coming RAN#103</w:t>
      </w:r>
      <w:r>
        <w:rPr>
          <w:lang w:eastAsia="ko-KR"/>
        </w:rPr>
        <w:t xml:space="preserve"> meeting</w:t>
      </w:r>
      <w:r w:rsidR="006B795D">
        <w:rPr>
          <w:lang w:eastAsia="ko-KR"/>
        </w:rPr>
        <w:t xml:space="preserve">. </w:t>
      </w:r>
      <w:r>
        <w:rPr>
          <w:lang w:eastAsia="ko-KR"/>
        </w:rPr>
        <w:t xml:space="preserve">In case that the proposal is agreed </w:t>
      </w:r>
      <w:r w:rsidR="006B795D">
        <w:rPr>
          <w:lang w:eastAsia="ko-KR"/>
        </w:rPr>
        <w:t xml:space="preserve"> the remaining NS values can be specified </w:t>
      </w:r>
      <w:r>
        <w:rPr>
          <w:lang w:eastAsia="ko-KR"/>
        </w:rPr>
        <w:t xml:space="preserve">as part of this </w:t>
      </w:r>
      <w:r w:rsidR="006B795D">
        <w:rPr>
          <w:lang w:eastAsia="ko-KR"/>
        </w:rPr>
        <w:t>Rel-19</w:t>
      </w:r>
      <w:r>
        <w:rPr>
          <w:lang w:eastAsia="ko-KR"/>
        </w:rPr>
        <w:t xml:space="preserve"> WI</w:t>
      </w:r>
      <w:r w:rsidR="006B795D">
        <w:rPr>
          <w:lang w:eastAsia="ko-KR"/>
        </w:rPr>
        <w:t>.</w:t>
      </w:r>
      <w:r>
        <w:rPr>
          <w:lang w:eastAsia="ko-KR"/>
        </w:rPr>
        <w:t xml:space="preserve"> Other alternative is that the work is carried out as </w:t>
      </w:r>
      <w:r w:rsidR="006B795D">
        <w:rPr>
          <w:lang w:eastAsia="ko-KR"/>
        </w:rPr>
        <w:t>Rel-18 maintenance</w:t>
      </w:r>
      <w:r>
        <w:rPr>
          <w:lang w:eastAsia="ko-KR"/>
        </w:rPr>
        <w:t xml:space="preserve"> activity</w:t>
      </w:r>
      <w:r w:rsidR="006B795D">
        <w:rPr>
          <w:lang w:eastAsia="ko-KR"/>
        </w:rPr>
        <w:t>.</w:t>
      </w:r>
    </w:p>
    <w:p w14:paraId="4A85A611" w14:textId="73A5AD72" w:rsidR="005454E1" w:rsidRDefault="00267D9A" w:rsidP="005454E1">
      <w:pPr>
        <w:rPr>
          <w:lang w:eastAsia="ko-KR"/>
        </w:rPr>
      </w:pPr>
      <w:r>
        <w:rPr>
          <w:lang w:eastAsia="ko-KR"/>
        </w:rPr>
        <w:t xml:space="preserve">During the Rel-18 work RAN4 already discussed </w:t>
      </w:r>
      <w:r w:rsidR="00250B51">
        <w:rPr>
          <w:lang w:eastAsia="ko-KR"/>
        </w:rPr>
        <w:t xml:space="preserve">A-MPR for </w:t>
      </w:r>
      <w:r>
        <w:rPr>
          <w:lang w:eastAsia="ko-KR"/>
        </w:rPr>
        <w:t>other NS values, like NS-28</w:t>
      </w:r>
      <w:r w:rsidR="00250B51">
        <w:rPr>
          <w:lang w:eastAsia="ko-KR"/>
        </w:rPr>
        <w:t xml:space="preserve"> and NS-30 on band n46 </w:t>
      </w:r>
      <w:r>
        <w:rPr>
          <w:lang w:eastAsia="ko-KR"/>
        </w:rPr>
        <w:t>[</w:t>
      </w:r>
      <w:r w:rsidR="00250B51">
        <w:rPr>
          <w:lang w:eastAsia="ko-KR"/>
        </w:rPr>
        <w:t>3</w:t>
      </w:r>
      <w:r>
        <w:rPr>
          <w:lang w:eastAsia="ko-KR"/>
        </w:rPr>
        <w:t>].</w:t>
      </w:r>
      <w:r w:rsidR="00250B51">
        <w:rPr>
          <w:lang w:eastAsia="ko-KR"/>
        </w:rPr>
        <w:t xml:space="preserve"> To continue the work that’s already been started we provide in following sections of this document our simulation results and proposal for the A-MPR requirement for PSSCH/PSCCH, PSFCH and S-SSB channels with these two above mentioned NS.</w:t>
      </w:r>
    </w:p>
    <w:p w14:paraId="4E0F57F3" w14:textId="77777777" w:rsidR="007770F6" w:rsidRDefault="007770F6" w:rsidP="007770F6">
      <w:pPr>
        <w:pStyle w:val="Heading4"/>
        <w:rPr>
          <w:rFonts w:eastAsia="Malgun Gothic"/>
          <w:lang w:val="en-US" w:eastAsia="ko-KR"/>
        </w:rPr>
      </w:pPr>
      <w:r w:rsidRPr="00FB4F0C">
        <w:rPr>
          <w:rFonts w:eastAsia="Malgun Gothic"/>
          <w:lang w:val="en-US" w:eastAsia="ko-KR"/>
        </w:rPr>
        <w:t xml:space="preserve">Proposal 1: </w:t>
      </w:r>
      <w:r>
        <w:rPr>
          <w:rFonts w:eastAsia="Malgun Gothic"/>
          <w:lang w:val="en-US" w:eastAsia="ko-KR"/>
        </w:rPr>
        <w:t>Specify the A-MPR for NS_28 and NS_30 in this meeting (RAN4#110).</w:t>
      </w:r>
    </w:p>
    <w:p w14:paraId="3DADE09E" w14:textId="77777777" w:rsidR="007770F6" w:rsidRDefault="007770F6" w:rsidP="007770F6">
      <w:pPr>
        <w:pStyle w:val="Heading4"/>
        <w:rPr>
          <w:rFonts w:eastAsia="Malgun Gothic"/>
          <w:lang w:val="en-US" w:eastAsia="ko-KR"/>
        </w:rPr>
      </w:pPr>
      <w:r w:rsidRPr="00FB4F0C">
        <w:rPr>
          <w:rFonts w:eastAsia="Malgun Gothic"/>
          <w:lang w:val="en-US" w:eastAsia="ko-KR"/>
        </w:rPr>
        <w:t xml:space="preserve">Proposal </w:t>
      </w:r>
      <w:r>
        <w:rPr>
          <w:rFonts w:eastAsia="Malgun Gothic"/>
          <w:lang w:val="en-US" w:eastAsia="ko-KR"/>
        </w:rPr>
        <w:t>2</w:t>
      </w:r>
      <w:r w:rsidRPr="00FB4F0C">
        <w:rPr>
          <w:rFonts w:eastAsia="Malgun Gothic"/>
          <w:lang w:val="en-US" w:eastAsia="ko-KR"/>
        </w:rPr>
        <w:t xml:space="preserve">: </w:t>
      </w:r>
      <w:r w:rsidRPr="0018578F">
        <w:rPr>
          <w:rFonts w:eastAsia="Malgun Gothic"/>
          <w:lang w:val="en-US" w:eastAsia="ko-KR"/>
        </w:rPr>
        <w:t xml:space="preserve">If SL is agreed as Rel-19 RAN4-led package and the remaining NS values are included, specify them in Rel-19. If not, specify them in Rel-18 maintenance. </w:t>
      </w:r>
    </w:p>
    <w:p w14:paraId="3D8E8B96" w14:textId="77777777" w:rsidR="00250B51" w:rsidRPr="00FB1E20" w:rsidRDefault="00250B51" w:rsidP="005454E1">
      <w:pPr>
        <w:rPr>
          <w:b/>
          <w:lang w:val="en-US" w:eastAsia="ko-KR"/>
        </w:rPr>
      </w:pPr>
    </w:p>
    <w:p w14:paraId="39C9A133" w14:textId="2665CF60" w:rsidR="004C24A2" w:rsidRPr="000C68ED" w:rsidRDefault="0041627D" w:rsidP="00D8375E">
      <w:pPr>
        <w:pStyle w:val="Heading2"/>
        <w:rPr>
          <w:lang w:val="en-US"/>
        </w:rPr>
      </w:pPr>
      <w:r w:rsidRPr="000C68ED">
        <w:rPr>
          <w:lang w:val="en-US"/>
        </w:rPr>
        <w:t>SL-U PSSCH/PSCCH</w:t>
      </w:r>
      <w:r w:rsidR="00FB4F0C">
        <w:rPr>
          <w:lang w:val="en-US"/>
        </w:rPr>
        <w:t xml:space="preserve"> </w:t>
      </w:r>
    </w:p>
    <w:p w14:paraId="3BD1A93D" w14:textId="287BD6BF" w:rsidR="0041627D" w:rsidRDefault="006E25DC" w:rsidP="006E25DC">
      <w:pPr>
        <w:pStyle w:val="BodyText"/>
        <w:rPr>
          <w:rFonts w:eastAsia="Malgun Gothic"/>
          <w:lang w:val="en-US" w:eastAsia="ko-KR"/>
        </w:rPr>
      </w:pPr>
      <w:r>
        <w:rPr>
          <w:lang w:val="en-US" w:eastAsia="ko-KR"/>
        </w:rPr>
        <w:t xml:space="preserve">Based on the simulation assumption and test scenario </w:t>
      </w:r>
      <w:r w:rsidR="00FB4F0C">
        <w:rPr>
          <w:lang w:val="en-US" w:eastAsia="ko-KR"/>
        </w:rPr>
        <w:t xml:space="preserve">in </w:t>
      </w:r>
      <w:r w:rsidR="0041627D" w:rsidRPr="000C68ED">
        <w:rPr>
          <w:lang w:val="en-US" w:eastAsia="ko-KR"/>
        </w:rPr>
        <w:t>[</w:t>
      </w:r>
      <w:r w:rsidR="008B542B">
        <w:rPr>
          <w:lang w:val="en-US" w:eastAsia="ko-KR"/>
        </w:rPr>
        <w:t>2</w:t>
      </w:r>
      <w:r w:rsidR="0041627D" w:rsidRPr="000C68ED">
        <w:rPr>
          <w:lang w:val="en-US" w:eastAsia="ko-KR"/>
        </w:rPr>
        <w:t>]</w:t>
      </w:r>
      <w:r>
        <w:rPr>
          <w:lang w:val="en-US" w:eastAsia="ko-KR"/>
        </w:rPr>
        <w:t xml:space="preserve">, </w:t>
      </w:r>
      <w:r w:rsidR="00250B51">
        <w:rPr>
          <w:lang w:val="en-US" w:eastAsia="ko-KR"/>
        </w:rPr>
        <w:t xml:space="preserve">simulation results for </w:t>
      </w:r>
      <w:r>
        <w:rPr>
          <w:lang w:val="en-US" w:eastAsia="ko-KR"/>
        </w:rPr>
        <w:t xml:space="preserve">A-MPR </w:t>
      </w:r>
      <w:r w:rsidR="00250B51">
        <w:rPr>
          <w:lang w:val="en-US" w:eastAsia="ko-KR"/>
        </w:rPr>
        <w:t xml:space="preserve">with </w:t>
      </w:r>
      <w:r>
        <w:rPr>
          <w:lang w:val="en-US" w:eastAsia="ko-KR"/>
        </w:rPr>
        <w:t>NS_28</w:t>
      </w:r>
      <w:r w:rsidR="00693DAC">
        <w:rPr>
          <w:lang w:val="en-US" w:eastAsia="ko-KR"/>
        </w:rPr>
        <w:t xml:space="preserve"> and NS_3</w:t>
      </w:r>
      <w:r w:rsidR="003D4387">
        <w:rPr>
          <w:lang w:val="en-US" w:eastAsia="ko-KR"/>
        </w:rPr>
        <w:t>0</w:t>
      </w:r>
      <w:r>
        <w:rPr>
          <w:lang w:val="en-US" w:eastAsia="ko-KR"/>
        </w:rPr>
        <w:t xml:space="preserve"> </w:t>
      </w:r>
      <w:r w:rsidR="00250B51">
        <w:rPr>
          <w:lang w:val="en-US" w:eastAsia="ko-KR"/>
        </w:rPr>
        <w:t>are shown below</w:t>
      </w:r>
      <w:r>
        <w:rPr>
          <w:lang w:val="en-US" w:eastAsia="ko-KR"/>
        </w:rPr>
        <w:t>.</w:t>
      </w:r>
    </w:p>
    <w:p w14:paraId="3EB3EA69" w14:textId="77777777" w:rsidR="00E5734C" w:rsidRPr="00E5734C" w:rsidRDefault="00E5734C" w:rsidP="0041627D">
      <w:pPr>
        <w:pStyle w:val="BodyText"/>
        <w:rPr>
          <w:lang w:val="en-US" w:eastAsia="ko-KR"/>
        </w:rPr>
      </w:pPr>
    </w:p>
    <w:p w14:paraId="466C3825" w14:textId="77777777" w:rsidR="0041627D" w:rsidRPr="000C68ED" w:rsidRDefault="0041627D" w:rsidP="0041627D">
      <w:pPr>
        <w:spacing w:line="276" w:lineRule="auto"/>
        <w:rPr>
          <w:lang w:val="en-US"/>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572D73DE" w14:textId="02B6B8DC" w:rsidR="00693DAC" w:rsidRPr="000C68ED" w:rsidRDefault="00693DAC" w:rsidP="00693DAC">
      <w:pPr>
        <w:pStyle w:val="Heading3"/>
        <w:numPr>
          <w:ilvl w:val="0"/>
          <w:numId w:val="0"/>
        </w:numPr>
        <w:rPr>
          <w:lang w:val="en-US"/>
        </w:rPr>
      </w:pPr>
      <w:r w:rsidRPr="000C68ED">
        <w:rPr>
          <w:lang w:val="en-US"/>
        </w:rPr>
        <w:lastRenderedPageBreak/>
        <w:t>2.</w:t>
      </w:r>
      <w:r>
        <w:rPr>
          <w:lang w:val="en-US"/>
        </w:rPr>
        <w:t>1</w:t>
      </w:r>
      <w:r w:rsidRPr="000C68ED">
        <w:rPr>
          <w:lang w:val="en-US"/>
        </w:rPr>
        <w:t>.1 NS_</w:t>
      </w:r>
      <w:r>
        <w:rPr>
          <w:lang w:val="en-US"/>
        </w:rPr>
        <w:t>28</w:t>
      </w:r>
      <w:r w:rsidRPr="000C68ED">
        <w:rPr>
          <w:lang w:val="en-US"/>
        </w:rPr>
        <w:t xml:space="preserve"> (A-MPR)</w:t>
      </w:r>
    </w:p>
    <w:p w14:paraId="3FC97A81" w14:textId="2AA58F61"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w:t>
      </w:r>
      <w:r w:rsidR="00394DD9">
        <w:rPr>
          <w:rFonts w:eastAsiaTheme="minorEastAsia"/>
          <w:lang w:val="en-US" w:eastAsia="ko-KR"/>
        </w:rPr>
        <w:t>28</w:t>
      </w:r>
      <w:r w:rsidRPr="000C68ED">
        <w:rPr>
          <w:rFonts w:eastAsiaTheme="minorEastAsia"/>
          <w:lang w:val="en-US" w:eastAsia="ko-KR"/>
        </w:rPr>
        <w:t>, Table 2-</w:t>
      </w:r>
      <w:r w:rsidR="006E25DC">
        <w:rPr>
          <w:rFonts w:eastAsiaTheme="minorEastAsia"/>
          <w:lang w:val="en-US" w:eastAsia="ko-KR"/>
        </w:rPr>
        <w:t>1</w:t>
      </w:r>
      <w:r w:rsidRPr="000C68ED">
        <w:rPr>
          <w:rFonts w:eastAsiaTheme="minorEastAsia"/>
          <w:lang w:val="en-US" w:eastAsia="ko-KR"/>
        </w:rPr>
        <w:t xml:space="preserve"> show</w:t>
      </w:r>
      <w:r w:rsidR="006E25DC">
        <w:rPr>
          <w:rFonts w:eastAsiaTheme="minorEastAsia"/>
          <w:lang w:val="en-US" w:eastAsia="ko-KR"/>
        </w:rPr>
        <w:t>s</w:t>
      </w:r>
      <w:r w:rsidRPr="000C68ED">
        <w:rPr>
          <w:rFonts w:eastAsiaTheme="minorEastAsia"/>
          <w:lang w:val="en-US" w:eastAsia="ko-KR"/>
        </w:rPr>
        <w:t xml:space="preserve"> the A-MPR simulation results for the </w:t>
      </w:r>
      <w:r w:rsidR="00250B51">
        <w:rPr>
          <w:rFonts w:eastAsiaTheme="minorEastAsia"/>
          <w:lang w:val="en-US" w:eastAsia="ko-KR"/>
        </w:rPr>
        <w:t xml:space="preserve">agreed </w:t>
      </w:r>
      <w:r w:rsidRPr="000C68ED">
        <w:rPr>
          <w:rFonts w:eastAsiaTheme="minorEastAsia"/>
          <w:lang w:val="en-US" w:eastAsia="ko-KR"/>
        </w:rPr>
        <w:t>scenarios</w:t>
      </w:r>
      <w:r w:rsidR="00250B51">
        <w:rPr>
          <w:rFonts w:eastAsiaTheme="minorEastAsia"/>
          <w:lang w:val="en-US" w:eastAsia="ko-KR"/>
        </w:rPr>
        <w:t xml:space="preserve"> with</w:t>
      </w:r>
      <w:r w:rsidR="006E25DC">
        <w:rPr>
          <w:rFonts w:eastAsiaTheme="minorEastAsia"/>
          <w:lang w:val="en-US" w:eastAsia="ko-KR"/>
        </w:rPr>
        <w:t xml:space="preserve"> different center frequencies.</w:t>
      </w:r>
    </w:p>
    <w:p w14:paraId="7882244C" w14:textId="52F0471D" w:rsidR="006E25DC" w:rsidRPr="006E25DC" w:rsidRDefault="006E25DC" w:rsidP="006E25DC">
      <w:pPr>
        <w:pStyle w:val="TH"/>
        <w:rPr>
          <w:rFonts w:ascii="Times New Roman" w:hAnsi="Times New Roman"/>
          <w:lang w:val="en-US"/>
        </w:rPr>
      </w:pPr>
      <w:r w:rsidRPr="006E25DC">
        <w:rPr>
          <w:rFonts w:ascii="Times New Roman" w:hAnsi="Times New Roman"/>
          <w:lang w:val="en-US"/>
        </w:rPr>
        <w:t xml:space="preserve">Table </w:t>
      </w:r>
      <w:r>
        <w:rPr>
          <w:rFonts w:ascii="Times New Roman" w:hAnsi="Times New Roman"/>
          <w:lang w:val="en-US"/>
        </w:rPr>
        <w:t>2</w:t>
      </w:r>
      <w:r w:rsidRPr="006E25DC">
        <w:rPr>
          <w:rFonts w:ascii="Times New Roman" w:hAnsi="Times New Roman"/>
          <w:lang w:val="en-US"/>
        </w:rPr>
        <w:t>-</w:t>
      </w:r>
      <w:r>
        <w:rPr>
          <w:rFonts w:ascii="Times New Roman" w:hAnsi="Times New Roman"/>
          <w:lang w:val="en-US"/>
        </w:rPr>
        <w:t>1</w:t>
      </w:r>
      <w:r w:rsidRPr="006E25DC">
        <w:rPr>
          <w:rFonts w:ascii="Times New Roman" w:hAnsi="Times New Roman"/>
          <w:lang w:val="en-US"/>
        </w:rPr>
        <w:t>: NS_28-PSSCH/PSCCH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6E25DC" w:rsidRPr="00DC139F" w14:paraId="2959F1F9" w14:textId="77777777" w:rsidTr="006E25DC">
        <w:trPr>
          <w:trHeight w:val="266"/>
          <w:jc w:val="center"/>
        </w:trPr>
        <w:tc>
          <w:tcPr>
            <w:tcW w:w="988" w:type="dxa"/>
            <w:vMerge w:val="restart"/>
            <w:shd w:val="clear" w:color="auto" w:fill="auto"/>
            <w:noWrap/>
            <w:vAlign w:val="center"/>
            <w:hideMark/>
          </w:tcPr>
          <w:p w14:paraId="33B77677" w14:textId="77777777" w:rsidR="006E25DC" w:rsidRPr="00DC139F" w:rsidRDefault="006E25DC" w:rsidP="006E25DC">
            <w:pPr>
              <w:jc w:val="center"/>
              <w:rPr>
                <w:color w:val="000000"/>
              </w:rPr>
            </w:pPr>
            <w:r w:rsidRPr="00DC139F">
              <w:rPr>
                <w:color w:val="000000"/>
              </w:rPr>
              <w:t>'20MHz'</w:t>
            </w:r>
          </w:p>
          <w:p w14:paraId="20487AA4" w14:textId="77777777" w:rsidR="006E25DC" w:rsidRPr="00DC139F" w:rsidRDefault="006E25DC" w:rsidP="006E25DC">
            <w:pPr>
              <w:jc w:val="center"/>
              <w:rPr>
                <w:rFonts w:eastAsia="Gulim"/>
              </w:rPr>
            </w:pPr>
            <w:r w:rsidRPr="00DC139F">
              <w:rPr>
                <w:color w:val="000000"/>
              </w:rPr>
              <w:t>(5480)</w:t>
            </w:r>
          </w:p>
        </w:tc>
        <w:tc>
          <w:tcPr>
            <w:tcW w:w="1134" w:type="dxa"/>
            <w:shd w:val="clear" w:color="auto" w:fill="auto"/>
            <w:noWrap/>
            <w:vAlign w:val="center"/>
            <w:hideMark/>
          </w:tcPr>
          <w:p w14:paraId="17959D07" w14:textId="77777777" w:rsidR="006E25DC" w:rsidRPr="00DC139F" w:rsidRDefault="006E25DC" w:rsidP="006E25DC">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61B5D8E7" w14:textId="77777777" w:rsidR="006E25DC" w:rsidRPr="00DC139F" w:rsidRDefault="006E25DC" w:rsidP="006E25DC">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184EFB13" w14:textId="77777777" w:rsidR="006E25DC" w:rsidRPr="00DC139F" w:rsidRDefault="006E25DC" w:rsidP="006E25DC">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2902C39F" w14:textId="77777777" w:rsidR="006E25DC" w:rsidRPr="00DC139F" w:rsidRDefault="006E25DC" w:rsidP="006E25DC">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6A177BAF" w14:textId="77777777" w:rsidR="006E25DC" w:rsidRPr="00DC139F" w:rsidRDefault="006E25DC" w:rsidP="006E25DC">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21F0C90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5C22C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2AFDA7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F5D698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DA5B5B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938C8F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28312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95B911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8DA316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5A5A3D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E8B592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2E721A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802D54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FBC641F" w14:textId="77777777" w:rsidR="006E25DC" w:rsidRPr="00DC139F" w:rsidRDefault="006E25DC" w:rsidP="006E25DC">
            <w:pPr>
              <w:jc w:val="center"/>
              <w:rPr>
                <w:color w:val="000000"/>
              </w:rPr>
            </w:pPr>
          </w:p>
        </w:tc>
      </w:tr>
      <w:tr w:rsidR="006E25DC" w:rsidRPr="00DC139F" w14:paraId="67979ED1" w14:textId="77777777" w:rsidTr="006E25DC">
        <w:trPr>
          <w:trHeight w:val="266"/>
          <w:jc w:val="center"/>
        </w:trPr>
        <w:tc>
          <w:tcPr>
            <w:tcW w:w="988" w:type="dxa"/>
            <w:vMerge/>
            <w:shd w:val="clear" w:color="auto" w:fill="auto"/>
            <w:noWrap/>
            <w:hideMark/>
          </w:tcPr>
          <w:p w14:paraId="7AA4A8E8" w14:textId="77777777" w:rsidR="006E25DC" w:rsidRPr="00DC139F" w:rsidRDefault="006E25DC" w:rsidP="006E25DC">
            <w:pPr>
              <w:jc w:val="center"/>
              <w:rPr>
                <w:color w:val="000000"/>
              </w:rPr>
            </w:pPr>
          </w:p>
        </w:tc>
        <w:tc>
          <w:tcPr>
            <w:tcW w:w="1134" w:type="dxa"/>
            <w:shd w:val="clear" w:color="auto" w:fill="auto"/>
            <w:noWrap/>
            <w:vAlign w:val="center"/>
            <w:hideMark/>
          </w:tcPr>
          <w:p w14:paraId="19F0C91D"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6028B0"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5C8E6" w14:textId="77777777" w:rsidR="006E25DC" w:rsidRPr="00DC139F" w:rsidRDefault="006E25DC" w:rsidP="006E25DC">
            <w:pPr>
              <w:jc w:val="center"/>
              <w:rPr>
                <w:color w:val="000000"/>
              </w:rPr>
            </w:pPr>
            <w:r w:rsidRPr="00DC139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8D4AE"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03E8BB" w14:textId="77777777" w:rsidR="006E25DC" w:rsidRPr="00DC139F" w:rsidRDefault="006E25DC" w:rsidP="006E25DC">
            <w:pPr>
              <w:jc w:val="center"/>
              <w:rPr>
                <w:color w:val="000000"/>
              </w:rPr>
            </w:pPr>
            <w:r w:rsidRPr="00DC139F">
              <w:rPr>
                <w:rFonts w:hint="eastAsia"/>
                <w:color w:val="000000"/>
              </w:rPr>
              <w:t>5.90</w:t>
            </w:r>
          </w:p>
        </w:tc>
        <w:tc>
          <w:tcPr>
            <w:tcW w:w="722" w:type="dxa"/>
            <w:tcBorders>
              <w:top w:val="nil"/>
              <w:left w:val="single" w:sz="4" w:space="0" w:color="auto"/>
              <w:bottom w:val="nil"/>
              <w:right w:val="nil"/>
            </w:tcBorders>
            <w:shd w:val="clear" w:color="auto" w:fill="FFFFFF" w:themeFill="background1"/>
            <w:noWrap/>
            <w:vAlign w:val="center"/>
          </w:tcPr>
          <w:p w14:paraId="03043FC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50E7F4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836323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231743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E456FE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8E3A52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0446D5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C22783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16AD43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A5CDE1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7C1A99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B94FD4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DC4347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B1DF6F4" w14:textId="77777777" w:rsidR="006E25DC" w:rsidRPr="00DC139F" w:rsidRDefault="006E25DC" w:rsidP="006E25DC">
            <w:pPr>
              <w:jc w:val="center"/>
              <w:rPr>
                <w:color w:val="000000"/>
              </w:rPr>
            </w:pPr>
          </w:p>
        </w:tc>
      </w:tr>
      <w:tr w:rsidR="006E25DC" w:rsidRPr="00DC139F" w14:paraId="774E4650" w14:textId="77777777" w:rsidTr="006E25DC">
        <w:trPr>
          <w:trHeight w:val="266"/>
          <w:jc w:val="center"/>
        </w:trPr>
        <w:tc>
          <w:tcPr>
            <w:tcW w:w="988" w:type="dxa"/>
            <w:vMerge/>
            <w:vAlign w:val="center"/>
            <w:hideMark/>
          </w:tcPr>
          <w:p w14:paraId="3EB4B043" w14:textId="77777777" w:rsidR="006E25DC" w:rsidRPr="00DC139F" w:rsidRDefault="006E25DC" w:rsidP="006E25DC">
            <w:pPr>
              <w:rPr>
                <w:color w:val="000000"/>
              </w:rPr>
            </w:pPr>
          </w:p>
        </w:tc>
        <w:tc>
          <w:tcPr>
            <w:tcW w:w="1134" w:type="dxa"/>
            <w:shd w:val="clear" w:color="auto" w:fill="auto"/>
            <w:noWrap/>
            <w:vAlign w:val="center"/>
            <w:hideMark/>
          </w:tcPr>
          <w:p w14:paraId="34DAC93E"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670D44"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4B6F5" w14:textId="77777777" w:rsidR="006E25DC" w:rsidRPr="00DC139F" w:rsidRDefault="006E25DC" w:rsidP="006E25DC">
            <w:pPr>
              <w:jc w:val="center"/>
              <w:rPr>
                <w:color w:val="000000"/>
              </w:rPr>
            </w:pPr>
            <w:r w:rsidRPr="00DC139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B92E4"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75F3660" w14:textId="77777777" w:rsidR="006E25DC" w:rsidRPr="00DC139F" w:rsidRDefault="006E25DC" w:rsidP="006E25DC">
            <w:pPr>
              <w:jc w:val="center"/>
              <w:rPr>
                <w:color w:val="000000"/>
              </w:rPr>
            </w:pPr>
            <w:r w:rsidRPr="00DC139F">
              <w:rPr>
                <w:rFonts w:hint="eastAsia"/>
                <w:color w:val="000000"/>
              </w:rPr>
              <w:t>5.90</w:t>
            </w:r>
          </w:p>
        </w:tc>
        <w:tc>
          <w:tcPr>
            <w:tcW w:w="722" w:type="dxa"/>
            <w:tcBorders>
              <w:top w:val="nil"/>
              <w:left w:val="single" w:sz="4" w:space="0" w:color="auto"/>
              <w:bottom w:val="nil"/>
              <w:right w:val="nil"/>
            </w:tcBorders>
            <w:shd w:val="clear" w:color="auto" w:fill="FFFFFF" w:themeFill="background1"/>
            <w:noWrap/>
            <w:vAlign w:val="center"/>
          </w:tcPr>
          <w:p w14:paraId="1AB6035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3AA6A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BB6722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146B0F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FFFC94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2DA531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CB22AD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A2153C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B9756C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7E7E7B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6B0CA1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744DAA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785D2E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3F98ACA" w14:textId="77777777" w:rsidR="006E25DC" w:rsidRPr="00DC139F" w:rsidRDefault="006E25DC" w:rsidP="006E25DC">
            <w:pPr>
              <w:jc w:val="center"/>
              <w:rPr>
                <w:color w:val="000000"/>
              </w:rPr>
            </w:pPr>
          </w:p>
        </w:tc>
      </w:tr>
      <w:tr w:rsidR="006E25DC" w:rsidRPr="00DC139F" w14:paraId="249F6BC0" w14:textId="77777777" w:rsidTr="006E25DC">
        <w:trPr>
          <w:trHeight w:val="266"/>
          <w:jc w:val="center"/>
        </w:trPr>
        <w:tc>
          <w:tcPr>
            <w:tcW w:w="988" w:type="dxa"/>
            <w:vMerge/>
            <w:vAlign w:val="center"/>
            <w:hideMark/>
          </w:tcPr>
          <w:p w14:paraId="10EC7097" w14:textId="77777777" w:rsidR="006E25DC" w:rsidRPr="00DC139F" w:rsidRDefault="006E25DC" w:rsidP="006E25DC">
            <w:pPr>
              <w:rPr>
                <w:color w:val="000000"/>
              </w:rPr>
            </w:pPr>
          </w:p>
        </w:tc>
        <w:tc>
          <w:tcPr>
            <w:tcW w:w="1134" w:type="dxa"/>
            <w:shd w:val="clear" w:color="auto" w:fill="auto"/>
            <w:noWrap/>
            <w:vAlign w:val="center"/>
            <w:hideMark/>
          </w:tcPr>
          <w:p w14:paraId="59A7F857"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EF173F"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B861B" w14:textId="77777777" w:rsidR="006E25DC" w:rsidRPr="00DC139F" w:rsidRDefault="006E25DC" w:rsidP="006E25DC">
            <w:pPr>
              <w:jc w:val="center"/>
              <w:rPr>
                <w:color w:val="000000"/>
              </w:rPr>
            </w:pPr>
            <w:r w:rsidRPr="00DC139F">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498D1"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D7700D" w14:textId="77777777" w:rsidR="006E25DC" w:rsidRPr="00DC139F" w:rsidRDefault="006E25DC" w:rsidP="006E25DC">
            <w:pPr>
              <w:jc w:val="center"/>
              <w:rPr>
                <w:color w:val="000000"/>
              </w:rPr>
            </w:pPr>
            <w:r w:rsidRPr="00DC139F">
              <w:rPr>
                <w:rFonts w:hint="eastAsia"/>
                <w:color w:val="000000"/>
              </w:rPr>
              <w:t>5.90</w:t>
            </w:r>
          </w:p>
        </w:tc>
        <w:tc>
          <w:tcPr>
            <w:tcW w:w="722" w:type="dxa"/>
            <w:tcBorders>
              <w:top w:val="nil"/>
              <w:left w:val="single" w:sz="4" w:space="0" w:color="auto"/>
              <w:bottom w:val="nil"/>
              <w:right w:val="nil"/>
            </w:tcBorders>
            <w:shd w:val="clear" w:color="auto" w:fill="FFFFFF" w:themeFill="background1"/>
            <w:noWrap/>
            <w:vAlign w:val="center"/>
          </w:tcPr>
          <w:p w14:paraId="07F292A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FF16BF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BC86F6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3676A2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1607E5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DDB821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91B2FF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30C98C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54E206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213CD60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5EC55A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69F234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219A12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C474143" w14:textId="77777777" w:rsidR="006E25DC" w:rsidRPr="00DC139F" w:rsidRDefault="006E25DC" w:rsidP="006E25DC">
            <w:pPr>
              <w:jc w:val="center"/>
              <w:rPr>
                <w:color w:val="000000"/>
              </w:rPr>
            </w:pPr>
          </w:p>
        </w:tc>
      </w:tr>
      <w:tr w:rsidR="006E25DC" w:rsidRPr="00DC139F" w14:paraId="55333E81" w14:textId="77777777" w:rsidTr="006E25DC">
        <w:trPr>
          <w:trHeight w:val="266"/>
          <w:jc w:val="center"/>
        </w:trPr>
        <w:tc>
          <w:tcPr>
            <w:tcW w:w="988" w:type="dxa"/>
            <w:vMerge/>
            <w:vAlign w:val="center"/>
            <w:hideMark/>
          </w:tcPr>
          <w:p w14:paraId="12F57860" w14:textId="77777777" w:rsidR="006E25DC" w:rsidRPr="00DC139F" w:rsidRDefault="006E25DC" w:rsidP="006E25DC">
            <w:pPr>
              <w:rPr>
                <w:color w:val="000000"/>
              </w:rPr>
            </w:pPr>
          </w:p>
        </w:tc>
        <w:tc>
          <w:tcPr>
            <w:tcW w:w="1134" w:type="dxa"/>
            <w:shd w:val="clear" w:color="auto" w:fill="auto"/>
            <w:noWrap/>
            <w:vAlign w:val="center"/>
            <w:hideMark/>
          </w:tcPr>
          <w:p w14:paraId="6E17A342"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DF1783"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5ABDE" w14:textId="77777777" w:rsidR="006E25DC" w:rsidRPr="00DC139F" w:rsidRDefault="006E25DC" w:rsidP="006E25DC">
            <w:pPr>
              <w:jc w:val="center"/>
              <w:rPr>
                <w:color w:val="000000"/>
              </w:rPr>
            </w:pPr>
            <w:r w:rsidRPr="00DC139F">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F5518"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A02D57" w14:textId="77777777" w:rsidR="006E25DC" w:rsidRPr="00DC139F" w:rsidRDefault="006E25DC" w:rsidP="006E25DC">
            <w:pPr>
              <w:jc w:val="center"/>
              <w:rPr>
                <w:color w:val="000000"/>
              </w:rPr>
            </w:pPr>
            <w:r w:rsidRPr="00DC139F">
              <w:rPr>
                <w:rFonts w:hint="eastAsia"/>
                <w:color w:val="000000"/>
              </w:rPr>
              <w:t>5.90</w:t>
            </w:r>
          </w:p>
        </w:tc>
        <w:tc>
          <w:tcPr>
            <w:tcW w:w="722" w:type="dxa"/>
            <w:tcBorders>
              <w:top w:val="nil"/>
              <w:left w:val="single" w:sz="4" w:space="0" w:color="auto"/>
              <w:bottom w:val="nil"/>
              <w:right w:val="nil"/>
            </w:tcBorders>
            <w:shd w:val="clear" w:color="auto" w:fill="FFFFFF" w:themeFill="background1"/>
            <w:noWrap/>
            <w:vAlign w:val="center"/>
          </w:tcPr>
          <w:p w14:paraId="33F8689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BD0D27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5267A1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025B46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187496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E1801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9F053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3CD147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D968C92"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39B7C3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EF8B57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655DF7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76A6DE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90663E7" w14:textId="77777777" w:rsidR="006E25DC" w:rsidRPr="00DC139F" w:rsidRDefault="006E25DC" w:rsidP="006E25DC">
            <w:pPr>
              <w:jc w:val="center"/>
              <w:rPr>
                <w:color w:val="000000"/>
              </w:rPr>
            </w:pPr>
          </w:p>
        </w:tc>
      </w:tr>
      <w:tr w:rsidR="006E25DC" w:rsidRPr="00DC139F" w14:paraId="5043769E" w14:textId="77777777" w:rsidTr="006E25DC">
        <w:trPr>
          <w:trHeight w:val="266"/>
          <w:jc w:val="center"/>
        </w:trPr>
        <w:tc>
          <w:tcPr>
            <w:tcW w:w="988" w:type="dxa"/>
            <w:vMerge w:val="restart"/>
            <w:shd w:val="clear" w:color="auto" w:fill="auto"/>
            <w:noWrap/>
            <w:vAlign w:val="center"/>
            <w:hideMark/>
          </w:tcPr>
          <w:p w14:paraId="29F1AD70" w14:textId="77777777" w:rsidR="006E25DC" w:rsidRPr="00DC139F" w:rsidRDefault="006E25DC" w:rsidP="006E25DC">
            <w:pPr>
              <w:jc w:val="center"/>
              <w:rPr>
                <w:color w:val="000000"/>
              </w:rPr>
            </w:pPr>
            <w:r w:rsidRPr="00DC139F">
              <w:rPr>
                <w:color w:val="000000"/>
              </w:rPr>
              <w:t>'20MHz'</w:t>
            </w:r>
          </w:p>
          <w:p w14:paraId="37975B9C" w14:textId="77777777" w:rsidR="006E25DC" w:rsidRPr="00DC139F" w:rsidRDefault="006E25DC" w:rsidP="006E25DC">
            <w:pPr>
              <w:jc w:val="center"/>
              <w:rPr>
                <w:color w:val="000000"/>
              </w:rPr>
            </w:pPr>
            <w:r w:rsidRPr="00DC139F">
              <w:rPr>
                <w:color w:val="000000"/>
              </w:rPr>
              <w:t>(5500)</w:t>
            </w:r>
          </w:p>
        </w:tc>
        <w:tc>
          <w:tcPr>
            <w:tcW w:w="1134" w:type="dxa"/>
            <w:shd w:val="clear" w:color="auto" w:fill="auto"/>
            <w:noWrap/>
            <w:vAlign w:val="center"/>
            <w:hideMark/>
          </w:tcPr>
          <w:p w14:paraId="44A232CF"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D83FF73" w14:textId="77777777" w:rsidR="006E25DC" w:rsidRPr="00DC139F" w:rsidRDefault="006E25DC" w:rsidP="006E25DC">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6BEBA6DB" w14:textId="77777777" w:rsidR="006E25DC" w:rsidRPr="00DC139F" w:rsidRDefault="006E25DC" w:rsidP="006E25DC">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4A6D15B8" w14:textId="77777777" w:rsidR="006E25DC" w:rsidRPr="00DC139F" w:rsidRDefault="006E25DC" w:rsidP="006E25DC">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5E71EEA" w14:textId="77777777" w:rsidR="006E25DC" w:rsidRPr="00DC139F" w:rsidRDefault="006E25DC" w:rsidP="006E25DC">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1E99E68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12CA1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82E46A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259627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A224092"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F1411B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FF913F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17FCD4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EF257C8"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21E88B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86EE3D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1286EE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73350A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6AB2F53" w14:textId="77777777" w:rsidR="006E25DC" w:rsidRPr="00DC139F" w:rsidRDefault="006E25DC" w:rsidP="006E25DC">
            <w:pPr>
              <w:jc w:val="center"/>
              <w:rPr>
                <w:color w:val="000000"/>
              </w:rPr>
            </w:pPr>
          </w:p>
        </w:tc>
      </w:tr>
      <w:tr w:rsidR="006E25DC" w:rsidRPr="00DC139F" w14:paraId="569D66EE" w14:textId="77777777" w:rsidTr="006E25DC">
        <w:trPr>
          <w:trHeight w:val="266"/>
          <w:jc w:val="center"/>
        </w:trPr>
        <w:tc>
          <w:tcPr>
            <w:tcW w:w="988" w:type="dxa"/>
            <w:vMerge/>
            <w:shd w:val="clear" w:color="auto" w:fill="auto"/>
            <w:noWrap/>
            <w:hideMark/>
          </w:tcPr>
          <w:p w14:paraId="472A61B7" w14:textId="77777777" w:rsidR="006E25DC" w:rsidRPr="00DC139F" w:rsidRDefault="006E25DC" w:rsidP="006E25DC">
            <w:pPr>
              <w:jc w:val="center"/>
              <w:rPr>
                <w:color w:val="000000"/>
              </w:rPr>
            </w:pPr>
          </w:p>
        </w:tc>
        <w:tc>
          <w:tcPr>
            <w:tcW w:w="1134" w:type="dxa"/>
            <w:shd w:val="clear" w:color="auto" w:fill="auto"/>
            <w:noWrap/>
            <w:vAlign w:val="center"/>
            <w:hideMark/>
          </w:tcPr>
          <w:p w14:paraId="3FF38CE9"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71A1E7"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D2444" w14:textId="77777777" w:rsidR="006E25DC" w:rsidRPr="00DC139F" w:rsidRDefault="006E25DC" w:rsidP="006E25DC">
            <w:pPr>
              <w:jc w:val="center"/>
              <w:rPr>
                <w:color w:val="000000"/>
              </w:rPr>
            </w:pPr>
            <w:r w:rsidRPr="00DC139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4F63C" w14:textId="77777777" w:rsidR="006E25DC" w:rsidRPr="00DC139F" w:rsidRDefault="006E25DC" w:rsidP="006E25DC">
            <w:pPr>
              <w:jc w:val="center"/>
              <w:rPr>
                <w:color w:val="000000"/>
              </w:rPr>
            </w:pPr>
            <w:r w:rsidRPr="00DC139F">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A711BE" w14:textId="77777777" w:rsidR="006E25DC" w:rsidRPr="00DC139F" w:rsidRDefault="006E25DC" w:rsidP="006E25DC">
            <w:pPr>
              <w:jc w:val="center"/>
              <w:rPr>
                <w:color w:val="000000"/>
              </w:rPr>
            </w:pPr>
            <w:r w:rsidRPr="00DC139F">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1B609D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493DF3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7E78EA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958B40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AFF20B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8972B2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A60529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C4E0EC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999B58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8D679D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70C75C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4105E3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2FC346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073695A" w14:textId="77777777" w:rsidR="006E25DC" w:rsidRPr="00DC139F" w:rsidRDefault="006E25DC" w:rsidP="006E25DC">
            <w:pPr>
              <w:jc w:val="center"/>
              <w:rPr>
                <w:color w:val="000000"/>
              </w:rPr>
            </w:pPr>
          </w:p>
        </w:tc>
      </w:tr>
      <w:tr w:rsidR="006E25DC" w:rsidRPr="00DC139F" w14:paraId="779CF746" w14:textId="77777777" w:rsidTr="006E25DC">
        <w:trPr>
          <w:trHeight w:val="266"/>
          <w:jc w:val="center"/>
        </w:trPr>
        <w:tc>
          <w:tcPr>
            <w:tcW w:w="988" w:type="dxa"/>
            <w:vMerge/>
            <w:vAlign w:val="center"/>
            <w:hideMark/>
          </w:tcPr>
          <w:p w14:paraId="6F828C01" w14:textId="77777777" w:rsidR="006E25DC" w:rsidRPr="00DC139F" w:rsidRDefault="006E25DC" w:rsidP="006E25DC">
            <w:pPr>
              <w:rPr>
                <w:color w:val="000000"/>
              </w:rPr>
            </w:pPr>
          </w:p>
        </w:tc>
        <w:tc>
          <w:tcPr>
            <w:tcW w:w="1134" w:type="dxa"/>
            <w:shd w:val="clear" w:color="auto" w:fill="auto"/>
            <w:noWrap/>
            <w:vAlign w:val="center"/>
            <w:hideMark/>
          </w:tcPr>
          <w:p w14:paraId="7E41F081"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B485AA"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8ADE4" w14:textId="77777777" w:rsidR="006E25DC" w:rsidRPr="00DC139F" w:rsidRDefault="006E25DC" w:rsidP="006E25DC">
            <w:pPr>
              <w:jc w:val="center"/>
              <w:rPr>
                <w:color w:val="000000"/>
              </w:rPr>
            </w:pPr>
            <w:r w:rsidRPr="00DC139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C339" w14:textId="77777777" w:rsidR="006E25DC" w:rsidRPr="00DC139F" w:rsidRDefault="006E25DC" w:rsidP="006E25DC">
            <w:pPr>
              <w:jc w:val="center"/>
              <w:rPr>
                <w:color w:val="000000"/>
              </w:rPr>
            </w:pPr>
            <w:r w:rsidRPr="00DC139F">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D550872" w14:textId="77777777" w:rsidR="006E25DC" w:rsidRPr="00DC139F" w:rsidRDefault="006E25DC" w:rsidP="006E25DC">
            <w:pPr>
              <w:jc w:val="center"/>
              <w:rPr>
                <w:color w:val="000000"/>
              </w:rPr>
            </w:pPr>
            <w:r w:rsidRPr="00DC139F">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3231D3B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C94905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A731B0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CE17E5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1B8A76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3FBAF9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98B965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B13258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8928B8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90050D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C2A909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7FAB39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7C7CE6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745B0D0" w14:textId="77777777" w:rsidR="006E25DC" w:rsidRPr="00DC139F" w:rsidRDefault="006E25DC" w:rsidP="006E25DC">
            <w:pPr>
              <w:jc w:val="center"/>
              <w:rPr>
                <w:color w:val="000000"/>
              </w:rPr>
            </w:pPr>
          </w:p>
        </w:tc>
      </w:tr>
      <w:tr w:rsidR="006E25DC" w:rsidRPr="00DC139F" w14:paraId="4815E389" w14:textId="77777777" w:rsidTr="006E25DC">
        <w:trPr>
          <w:trHeight w:val="266"/>
          <w:jc w:val="center"/>
        </w:trPr>
        <w:tc>
          <w:tcPr>
            <w:tcW w:w="988" w:type="dxa"/>
            <w:vMerge/>
            <w:vAlign w:val="center"/>
            <w:hideMark/>
          </w:tcPr>
          <w:p w14:paraId="5BC71EDB" w14:textId="77777777" w:rsidR="006E25DC" w:rsidRPr="00DC139F" w:rsidRDefault="006E25DC" w:rsidP="006E25DC">
            <w:pPr>
              <w:rPr>
                <w:color w:val="000000"/>
              </w:rPr>
            </w:pPr>
          </w:p>
        </w:tc>
        <w:tc>
          <w:tcPr>
            <w:tcW w:w="1134" w:type="dxa"/>
            <w:shd w:val="clear" w:color="auto" w:fill="auto"/>
            <w:noWrap/>
            <w:vAlign w:val="center"/>
            <w:hideMark/>
          </w:tcPr>
          <w:p w14:paraId="00F79D17"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52338D"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8AE8" w14:textId="77777777" w:rsidR="006E25DC" w:rsidRPr="00DC139F" w:rsidRDefault="006E25DC" w:rsidP="006E25DC">
            <w:pPr>
              <w:jc w:val="center"/>
              <w:rPr>
                <w:color w:val="000000"/>
              </w:rPr>
            </w:pPr>
            <w:r w:rsidRPr="00DC139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DADB0"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6D16C0" w14:textId="77777777" w:rsidR="006E25DC" w:rsidRPr="00DC139F" w:rsidRDefault="006E25DC" w:rsidP="006E25DC">
            <w:pPr>
              <w:jc w:val="center"/>
              <w:rPr>
                <w:color w:val="000000"/>
              </w:rPr>
            </w:pPr>
            <w:r w:rsidRPr="00DC139F">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510E871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562225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0CBB7B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25316E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8A39E8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80644E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38DA52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C06EB6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0823E90"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FA6FA3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3DA235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28B8BA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E78D8C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D21786E" w14:textId="77777777" w:rsidR="006E25DC" w:rsidRPr="00DC139F" w:rsidRDefault="006E25DC" w:rsidP="006E25DC">
            <w:pPr>
              <w:jc w:val="center"/>
              <w:rPr>
                <w:color w:val="000000"/>
              </w:rPr>
            </w:pPr>
          </w:p>
        </w:tc>
      </w:tr>
      <w:tr w:rsidR="006E25DC" w:rsidRPr="00DC139F" w14:paraId="253522DE" w14:textId="77777777" w:rsidTr="006E25DC">
        <w:trPr>
          <w:trHeight w:val="266"/>
          <w:jc w:val="center"/>
        </w:trPr>
        <w:tc>
          <w:tcPr>
            <w:tcW w:w="988" w:type="dxa"/>
            <w:vMerge/>
            <w:vAlign w:val="center"/>
            <w:hideMark/>
          </w:tcPr>
          <w:p w14:paraId="0AC6D4DE" w14:textId="77777777" w:rsidR="006E25DC" w:rsidRPr="00DC139F" w:rsidRDefault="006E25DC" w:rsidP="006E25DC">
            <w:pPr>
              <w:rPr>
                <w:color w:val="000000"/>
              </w:rPr>
            </w:pPr>
          </w:p>
        </w:tc>
        <w:tc>
          <w:tcPr>
            <w:tcW w:w="1134" w:type="dxa"/>
            <w:shd w:val="clear" w:color="auto" w:fill="auto"/>
            <w:noWrap/>
            <w:vAlign w:val="center"/>
            <w:hideMark/>
          </w:tcPr>
          <w:p w14:paraId="08E0F0D0"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831CD3"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5AC83"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7D99C"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93FC1C" w14:textId="77777777" w:rsidR="006E25DC" w:rsidRPr="00DC139F" w:rsidRDefault="006E25DC" w:rsidP="006E25DC">
            <w:pPr>
              <w:jc w:val="center"/>
              <w:rPr>
                <w:color w:val="000000"/>
              </w:rPr>
            </w:pPr>
            <w:r w:rsidRPr="00DC139F">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183B67C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A08500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BF3BCA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098C91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066D48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03F3940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282F89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586B83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C55537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06F0AD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F00A10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62E037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E481DE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FAF5AA5" w14:textId="77777777" w:rsidR="006E25DC" w:rsidRPr="00DC139F" w:rsidRDefault="006E25DC" w:rsidP="006E25DC">
            <w:pPr>
              <w:jc w:val="center"/>
              <w:rPr>
                <w:color w:val="000000"/>
              </w:rPr>
            </w:pPr>
          </w:p>
        </w:tc>
      </w:tr>
      <w:tr w:rsidR="006E25DC" w:rsidRPr="00DC139F" w14:paraId="15A2880E" w14:textId="77777777" w:rsidTr="006E25DC">
        <w:trPr>
          <w:trHeight w:val="266"/>
          <w:jc w:val="center"/>
        </w:trPr>
        <w:tc>
          <w:tcPr>
            <w:tcW w:w="988" w:type="dxa"/>
            <w:vMerge w:val="restart"/>
            <w:shd w:val="clear" w:color="auto" w:fill="auto"/>
            <w:noWrap/>
            <w:vAlign w:val="center"/>
            <w:hideMark/>
          </w:tcPr>
          <w:p w14:paraId="02875799" w14:textId="77777777" w:rsidR="006E25DC" w:rsidRPr="00DC139F" w:rsidRDefault="006E25DC" w:rsidP="006E25DC">
            <w:pPr>
              <w:jc w:val="center"/>
              <w:rPr>
                <w:color w:val="000000"/>
              </w:rPr>
            </w:pPr>
            <w:r w:rsidRPr="00DC139F">
              <w:rPr>
                <w:color w:val="000000"/>
              </w:rPr>
              <w:t>'40MHz'</w:t>
            </w:r>
          </w:p>
          <w:p w14:paraId="1D383DDC" w14:textId="77777777" w:rsidR="006E25DC" w:rsidRPr="00DC139F" w:rsidRDefault="006E25DC" w:rsidP="006E25DC">
            <w:pPr>
              <w:jc w:val="center"/>
              <w:rPr>
                <w:color w:val="000000"/>
              </w:rPr>
            </w:pPr>
            <w:r w:rsidRPr="00DC139F">
              <w:rPr>
                <w:color w:val="000000"/>
              </w:rPr>
              <w:t>(5490)</w:t>
            </w:r>
          </w:p>
        </w:tc>
        <w:tc>
          <w:tcPr>
            <w:tcW w:w="1134" w:type="dxa"/>
            <w:shd w:val="clear" w:color="auto" w:fill="auto"/>
            <w:noWrap/>
            <w:vAlign w:val="center"/>
            <w:hideMark/>
          </w:tcPr>
          <w:p w14:paraId="11A9DA06"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C1DCC08" w14:textId="77777777" w:rsidR="006E25DC" w:rsidRPr="00DC139F" w:rsidRDefault="006E25DC" w:rsidP="006E25DC">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5E291D0E" w14:textId="77777777" w:rsidR="006E25DC" w:rsidRPr="00DC139F" w:rsidRDefault="006E25DC" w:rsidP="006E25DC">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6A4C8D3B" w14:textId="77777777" w:rsidR="006E25DC" w:rsidRPr="00DC139F" w:rsidRDefault="006E25DC" w:rsidP="006E25DC">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5D306E6" w14:textId="77777777" w:rsidR="006E25DC" w:rsidRPr="00DC139F" w:rsidRDefault="006E25DC" w:rsidP="006E25DC">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5BBC5FB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4B02E1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5E42C6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D891AC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FD6161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319841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4ED07D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452F11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CF7D05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2A00F41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1A1300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FBC91A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02C78F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529F4D5" w14:textId="77777777" w:rsidR="006E25DC" w:rsidRPr="00DC139F" w:rsidRDefault="006E25DC" w:rsidP="006E25DC">
            <w:pPr>
              <w:jc w:val="center"/>
              <w:rPr>
                <w:color w:val="000000"/>
              </w:rPr>
            </w:pPr>
          </w:p>
        </w:tc>
      </w:tr>
      <w:tr w:rsidR="006E25DC" w:rsidRPr="00DC139F" w14:paraId="18BC5DCE" w14:textId="77777777" w:rsidTr="006E25DC">
        <w:trPr>
          <w:trHeight w:val="266"/>
          <w:jc w:val="center"/>
        </w:trPr>
        <w:tc>
          <w:tcPr>
            <w:tcW w:w="988" w:type="dxa"/>
            <w:vMerge/>
            <w:shd w:val="clear" w:color="auto" w:fill="auto"/>
            <w:noWrap/>
            <w:hideMark/>
          </w:tcPr>
          <w:p w14:paraId="174A35D7" w14:textId="77777777" w:rsidR="006E25DC" w:rsidRPr="00DC139F" w:rsidRDefault="006E25DC" w:rsidP="006E25DC">
            <w:pPr>
              <w:jc w:val="center"/>
              <w:rPr>
                <w:color w:val="000000"/>
              </w:rPr>
            </w:pPr>
          </w:p>
        </w:tc>
        <w:tc>
          <w:tcPr>
            <w:tcW w:w="1134" w:type="dxa"/>
            <w:shd w:val="clear" w:color="auto" w:fill="auto"/>
            <w:noWrap/>
            <w:vAlign w:val="center"/>
            <w:hideMark/>
          </w:tcPr>
          <w:p w14:paraId="150027CA"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032A14"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215DD"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758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2CFBB" w14:textId="77777777" w:rsidR="006E25DC" w:rsidRPr="00DC139F" w:rsidRDefault="006E25DC" w:rsidP="006E25DC">
            <w:pPr>
              <w:jc w:val="center"/>
              <w:rPr>
                <w:color w:val="000000"/>
              </w:rPr>
            </w:pPr>
            <w:r w:rsidRPr="00DC139F">
              <w:rPr>
                <w:rFonts w:hint="eastAsia"/>
                <w:color w:val="000000"/>
              </w:rPr>
              <w:t>5.89</w:t>
            </w:r>
          </w:p>
        </w:tc>
        <w:tc>
          <w:tcPr>
            <w:tcW w:w="722" w:type="dxa"/>
            <w:tcBorders>
              <w:top w:val="nil"/>
              <w:left w:val="single" w:sz="4" w:space="0" w:color="auto"/>
              <w:bottom w:val="nil"/>
              <w:right w:val="nil"/>
            </w:tcBorders>
            <w:shd w:val="clear" w:color="auto" w:fill="auto"/>
            <w:noWrap/>
            <w:vAlign w:val="center"/>
          </w:tcPr>
          <w:p w14:paraId="77F7ECE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D4968E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44A95A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C5AF30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829BCC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43B7CA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929D72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52FCDC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5F5561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FF5205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9E6EEA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B5EE50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284D4E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CE92EFB" w14:textId="77777777" w:rsidR="006E25DC" w:rsidRPr="00DC139F" w:rsidRDefault="006E25DC" w:rsidP="006E25DC">
            <w:pPr>
              <w:jc w:val="center"/>
              <w:rPr>
                <w:color w:val="000000"/>
              </w:rPr>
            </w:pPr>
          </w:p>
        </w:tc>
      </w:tr>
      <w:tr w:rsidR="006E25DC" w:rsidRPr="00DC139F" w14:paraId="3F62B975" w14:textId="77777777" w:rsidTr="006E25DC">
        <w:trPr>
          <w:trHeight w:val="266"/>
          <w:jc w:val="center"/>
        </w:trPr>
        <w:tc>
          <w:tcPr>
            <w:tcW w:w="988" w:type="dxa"/>
            <w:vMerge/>
            <w:vAlign w:val="center"/>
            <w:hideMark/>
          </w:tcPr>
          <w:p w14:paraId="0D675CD0" w14:textId="77777777" w:rsidR="006E25DC" w:rsidRPr="00DC139F" w:rsidRDefault="006E25DC" w:rsidP="006E25DC">
            <w:pPr>
              <w:rPr>
                <w:color w:val="000000"/>
              </w:rPr>
            </w:pPr>
          </w:p>
        </w:tc>
        <w:tc>
          <w:tcPr>
            <w:tcW w:w="1134" w:type="dxa"/>
            <w:shd w:val="clear" w:color="auto" w:fill="auto"/>
            <w:noWrap/>
            <w:vAlign w:val="center"/>
            <w:hideMark/>
          </w:tcPr>
          <w:p w14:paraId="51605B26"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95947F"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EC83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3DE64"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77832" w14:textId="77777777" w:rsidR="006E25DC" w:rsidRPr="00DC139F" w:rsidRDefault="006E25DC" w:rsidP="006E25DC">
            <w:pPr>
              <w:jc w:val="center"/>
              <w:rPr>
                <w:color w:val="000000"/>
              </w:rPr>
            </w:pPr>
            <w:r w:rsidRPr="00DC139F">
              <w:rPr>
                <w:rFonts w:hint="eastAsia"/>
                <w:color w:val="000000"/>
              </w:rPr>
              <w:t>5.89</w:t>
            </w:r>
          </w:p>
        </w:tc>
        <w:tc>
          <w:tcPr>
            <w:tcW w:w="722" w:type="dxa"/>
            <w:tcBorders>
              <w:top w:val="nil"/>
              <w:left w:val="single" w:sz="4" w:space="0" w:color="auto"/>
              <w:bottom w:val="nil"/>
              <w:right w:val="nil"/>
            </w:tcBorders>
            <w:shd w:val="clear" w:color="auto" w:fill="auto"/>
            <w:noWrap/>
            <w:vAlign w:val="center"/>
          </w:tcPr>
          <w:p w14:paraId="434AF62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D1DD6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728A5B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D69644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F37A2C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46C504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A4FD50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3AB902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7C7287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E689C2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E3B30C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FCA128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635007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A60672B" w14:textId="77777777" w:rsidR="006E25DC" w:rsidRPr="00DC139F" w:rsidRDefault="006E25DC" w:rsidP="006E25DC">
            <w:pPr>
              <w:jc w:val="center"/>
              <w:rPr>
                <w:color w:val="000000"/>
              </w:rPr>
            </w:pPr>
          </w:p>
        </w:tc>
      </w:tr>
      <w:tr w:rsidR="006E25DC" w:rsidRPr="00DC139F" w14:paraId="6DE0F74B" w14:textId="77777777" w:rsidTr="006E25DC">
        <w:trPr>
          <w:trHeight w:val="266"/>
          <w:jc w:val="center"/>
        </w:trPr>
        <w:tc>
          <w:tcPr>
            <w:tcW w:w="988" w:type="dxa"/>
            <w:vMerge/>
            <w:vAlign w:val="center"/>
            <w:hideMark/>
          </w:tcPr>
          <w:p w14:paraId="4971995E" w14:textId="77777777" w:rsidR="006E25DC" w:rsidRPr="00DC139F" w:rsidRDefault="006E25DC" w:rsidP="006E25DC">
            <w:pPr>
              <w:rPr>
                <w:color w:val="000000"/>
              </w:rPr>
            </w:pPr>
          </w:p>
        </w:tc>
        <w:tc>
          <w:tcPr>
            <w:tcW w:w="1134" w:type="dxa"/>
            <w:shd w:val="clear" w:color="auto" w:fill="auto"/>
            <w:noWrap/>
            <w:vAlign w:val="center"/>
            <w:hideMark/>
          </w:tcPr>
          <w:p w14:paraId="26157927"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D58405"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665CB"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FC81"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2BFF3" w14:textId="77777777" w:rsidR="006E25DC" w:rsidRPr="00DC139F" w:rsidRDefault="006E25DC" w:rsidP="006E25DC">
            <w:pPr>
              <w:jc w:val="center"/>
              <w:rPr>
                <w:color w:val="000000"/>
              </w:rPr>
            </w:pPr>
            <w:r w:rsidRPr="00DC139F">
              <w:rPr>
                <w:rFonts w:hint="eastAsia"/>
                <w:color w:val="000000"/>
              </w:rPr>
              <w:t>5.90</w:t>
            </w:r>
          </w:p>
        </w:tc>
        <w:tc>
          <w:tcPr>
            <w:tcW w:w="722" w:type="dxa"/>
            <w:tcBorders>
              <w:top w:val="nil"/>
              <w:left w:val="single" w:sz="4" w:space="0" w:color="auto"/>
              <w:bottom w:val="nil"/>
              <w:right w:val="nil"/>
            </w:tcBorders>
            <w:shd w:val="clear" w:color="auto" w:fill="auto"/>
            <w:noWrap/>
            <w:vAlign w:val="center"/>
          </w:tcPr>
          <w:p w14:paraId="5ECA940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C9CFC8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D916F4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F680B7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58D491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83A0EA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65052C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284E57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F6447D7"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525111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A0DA7A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8E574A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5B9135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827E74B" w14:textId="77777777" w:rsidR="006E25DC" w:rsidRPr="00DC139F" w:rsidRDefault="006E25DC" w:rsidP="006E25DC">
            <w:pPr>
              <w:jc w:val="center"/>
              <w:rPr>
                <w:color w:val="000000"/>
              </w:rPr>
            </w:pPr>
          </w:p>
        </w:tc>
      </w:tr>
      <w:tr w:rsidR="006E25DC" w:rsidRPr="00DC139F" w14:paraId="1D08EDDB" w14:textId="77777777" w:rsidTr="006E25DC">
        <w:trPr>
          <w:trHeight w:val="266"/>
          <w:jc w:val="center"/>
        </w:trPr>
        <w:tc>
          <w:tcPr>
            <w:tcW w:w="988" w:type="dxa"/>
            <w:vMerge/>
            <w:vAlign w:val="center"/>
            <w:hideMark/>
          </w:tcPr>
          <w:p w14:paraId="6A7BEA49" w14:textId="77777777" w:rsidR="006E25DC" w:rsidRPr="00DC139F" w:rsidRDefault="006E25DC" w:rsidP="006E25DC">
            <w:pPr>
              <w:rPr>
                <w:color w:val="000000"/>
              </w:rPr>
            </w:pPr>
          </w:p>
        </w:tc>
        <w:tc>
          <w:tcPr>
            <w:tcW w:w="1134" w:type="dxa"/>
            <w:shd w:val="clear" w:color="auto" w:fill="auto"/>
            <w:noWrap/>
            <w:vAlign w:val="center"/>
            <w:hideMark/>
          </w:tcPr>
          <w:p w14:paraId="2ED7DE0B"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6E1893"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8B4E"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A0941"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1B4E4" w14:textId="77777777" w:rsidR="006E25DC" w:rsidRPr="00DC139F" w:rsidRDefault="006E25DC" w:rsidP="006E25DC">
            <w:pPr>
              <w:jc w:val="center"/>
              <w:rPr>
                <w:color w:val="000000"/>
              </w:rPr>
            </w:pPr>
            <w:r w:rsidRPr="00DC139F">
              <w:rPr>
                <w:rFonts w:hint="eastAsia"/>
                <w:color w:val="000000"/>
              </w:rPr>
              <w:t>5.89</w:t>
            </w:r>
          </w:p>
        </w:tc>
        <w:tc>
          <w:tcPr>
            <w:tcW w:w="722" w:type="dxa"/>
            <w:tcBorders>
              <w:top w:val="nil"/>
              <w:left w:val="single" w:sz="4" w:space="0" w:color="auto"/>
              <w:bottom w:val="nil"/>
              <w:right w:val="nil"/>
            </w:tcBorders>
            <w:shd w:val="clear" w:color="auto" w:fill="auto"/>
            <w:noWrap/>
            <w:vAlign w:val="center"/>
          </w:tcPr>
          <w:p w14:paraId="3605641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7DDE1B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627BEC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DCFC29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6683DC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28177E0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84A678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972542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2121E4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C213F2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281549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69754B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699AFD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0FCCB1D" w14:textId="77777777" w:rsidR="006E25DC" w:rsidRPr="00DC139F" w:rsidRDefault="006E25DC" w:rsidP="006E25DC">
            <w:pPr>
              <w:jc w:val="center"/>
              <w:rPr>
                <w:color w:val="000000"/>
              </w:rPr>
            </w:pPr>
          </w:p>
        </w:tc>
      </w:tr>
      <w:tr w:rsidR="006E25DC" w:rsidRPr="00DC139F" w14:paraId="51337F50" w14:textId="77777777" w:rsidTr="006E25DC">
        <w:trPr>
          <w:trHeight w:val="266"/>
          <w:jc w:val="center"/>
        </w:trPr>
        <w:tc>
          <w:tcPr>
            <w:tcW w:w="988" w:type="dxa"/>
            <w:vMerge w:val="restart"/>
            <w:shd w:val="clear" w:color="auto" w:fill="auto"/>
            <w:noWrap/>
            <w:vAlign w:val="center"/>
            <w:hideMark/>
          </w:tcPr>
          <w:p w14:paraId="7A99A79F" w14:textId="77777777" w:rsidR="006E25DC" w:rsidRPr="00DC139F" w:rsidRDefault="006E25DC" w:rsidP="006E25DC">
            <w:pPr>
              <w:jc w:val="center"/>
              <w:rPr>
                <w:color w:val="000000"/>
              </w:rPr>
            </w:pPr>
            <w:r w:rsidRPr="00DC139F">
              <w:rPr>
                <w:color w:val="000000"/>
              </w:rPr>
              <w:t>'40MHz'</w:t>
            </w:r>
          </w:p>
          <w:p w14:paraId="73C08063" w14:textId="77777777" w:rsidR="006E25DC" w:rsidRPr="00DC139F" w:rsidRDefault="006E25DC" w:rsidP="006E25DC">
            <w:pPr>
              <w:jc w:val="center"/>
              <w:rPr>
                <w:color w:val="000000"/>
              </w:rPr>
            </w:pPr>
            <w:r w:rsidRPr="00DC139F">
              <w:rPr>
                <w:color w:val="000000"/>
              </w:rPr>
              <w:t>(5510)</w:t>
            </w:r>
          </w:p>
        </w:tc>
        <w:tc>
          <w:tcPr>
            <w:tcW w:w="1134" w:type="dxa"/>
            <w:shd w:val="clear" w:color="auto" w:fill="auto"/>
            <w:noWrap/>
            <w:vAlign w:val="center"/>
            <w:hideMark/>
          </w:tcPr>
          <w:p w14:paraId="3B0A3918"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23D338D" w14:textId="77777777" w:rsidR="006E25DC" w:rsidRPr="00DC139F" w:rsidRDefault="006E25DC" w:rsidP="006E25DC">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50EF55EE" w14:textId="77777777" w:rsidR="006E25DC" w:rsidRPr="00DC139F" w:rsidRDefault="006E25DC" w:rsidP="006E25DC">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08C05DA9" w14:textId="77777777" w:rsidR="006E25DC" w:rsidRPr="00DC139F" w:rsidRDefault="006E25DC" w:rsidP="006E25DC">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6D5D9D6" w14:textId="77777777" w:rsidR="006E25DC" w:rsidRPr="00DC139F" w:rsidRDefault="006E25DC" w:rsidP="006E25DC">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auto"/>
            <w:noWrap/>
            <w:vAlign w:val="center"/>
          </w:tcPr>
          <w:p w14:paraId="6512BE7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B22696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2332DE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075A0D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BA7ED03"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43C599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A44E27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FB10AC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5F777C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21BB781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FFBFAC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0D0830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A3E879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BE5928A" w14:textId="77777777" w:rsidR="006E25DC" w:rsidRPr="00DC139F" w:rsidRDefault="006E25DC" w:rsidP="006E25DC">
            <w:pPr>
              <w:jc w:val="center"/>
              <w:rPr>
                <w:color w:val="000000"/>
              </w:rPr>
            </w:pPr>
          </w:p>
        </w:tc>
      </w:tr>
      <w:tr w:rsidR="006E25DC" w:rsidRPr="00DC139F" w14:paraId="372DC3F3" w14:textId="77777777" w:rsidTr="006E25DC">
        <w:trPr>
          <w:trHeight w:val="266"/>
          <w:jc w:val="center"/>
        </w:trPr>
        <w:tc>
          <w:tcPr>
            <w:tcW w:w="988" w:type="dxa"/>
            <w:vMerge/>
            <w:shd w:val="clear" w:color="auto" w:fill="auto"/>
            <w:noWrap/>
            <w:hideMark/>
          </w:tcPr>
          <w:p w14:paraId="3FA80F55" w14:textId="77777777" w:rsidR="006E25DC" w:rsidRPr="00DC139F" w:rsidRDefault="006E25DC" w:rsidP="006E25DC">
            <w:pPr>
              <w:jc w:val="center"/>
              <w:rPr>
                <w:color w:val="000000"/>
              </w:rPr>
            </w:pPr>
          </w:p>
        </w:tc>
        <w:tc>
          <w:tcPr>
            <w:tcW w:w="1134" w:type="dxa"/>
            <w:shd w:val="clear" w:color="auto" w:fill="auto"/>
            <w:noWrap/>
            <w:vAlign w:val="center"/>
            <w:hideMark/>
          </w:tcPr>
          <w:p w14:paraId="2D60FF9B"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3A9AF9"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82F1A" w14:textId="77777777" w:rsidR="006E25DC" w:rsidRPr="00DC139F" w:rsidRDefault="006E25DC" w:rsidP="006E25DC">
            <w:pPr>
              <w:jc w:val="center"/>
              <w:rPr>
                <w:color w:val="000000"/>
              </w:rPr>
            </w:pPr>
            <w:r w:rsidRPr="00DC139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3E0F8"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A72D9" w14:textId="77777777" w:rsidR="006E25DC" w:rsidRPr="00DC139F" w:rsidRDefault="006E25DC" w:rsidP="006E25DC">
            <w:pPr>
              <w:jc w:val="center"/>
              <w:rPr>
                <w:color w:val="000000"/>
              </w:rPr>
            </w:pPr>
            <w:r w:rsidRPr="00DC139F">
              <w:rPr>
                <w:rFonts w:hint="eastAsia"/>
                <w:color w:val="000000"/>
              </w:rPr>
              <w:t>0.39</w:t>
            </w:r>
          </w:p>
        </w:tc>
        <w:tc>
          <w:tcPr>
            <w:tcW w:w="722" w:type="dxa"/>
            <w:tcBorders>
              <w:top w:val="nil"/>
              <w:left w:val="single" w:sz="4" w:space="0" w:color="auto"/>
              <w:bottom w:val="nil"/>
              <w:right w:val="nil"/>
            </w:tcBorders>
            <w:shd w:val="clear" w:color="auto" w:fill="auto"/>
            <w:noWrap/>
            <w:vAlign w:val="center"/>
          </w:tcPr>
          <w:p w14:paraId="25049FE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D77868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70136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FA518A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BAFAE63"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DC1DF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19A0D0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DF2415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1C1C69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1EBEE0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317BA0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0490B9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4F7B2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D3436F9" w14:textId="77777777" w:rsidR="006E25DC" w:rsidRPr="00DC139F" w:rsidRDefault="006E25DC" w:rsidP="006E25DC">
            <w:pPr>
              <w:jc w:val="center"/>
              <w:rPr>
                <w:color w:val="000000"/>
              </w:rPr>
            </w:pPr>
          </w:p>
        </w:tc>
      </w:tr>
      <w:tr w:rsidR="006E25DC" w:rsidRPr="00DC139F" w14:paraId="64099D8C" w14:textId="77777777" w:rsidTr="006E25DC">
        <w:trPr>
          <w:trHeight w:val="266"/>
          <w:jc w:val="center"/>
        </w:trPr>
        <w:tc>
          <w:tcPr>
            <w:tcW w:w="988" w:type="dxa"/>
            <w:vMerge/>
            <w:vAlign w:val="center"/>
            <w:hideMark/>
          </w:tcPr>
          <w:p w14:paraId="71C324C8" w14:textId="77777777" w:rsidR="006E25DC" w:rsidRPr="00DC139F" w:rsidRDefault="006E25DC" w:rsidP="006E25DC">
            <w:pPr>
              <w:rPr>
                <w:color w:val="000000"/>
              </w:rPr>
            </w:pPr>
          </w:p>
        </w:tc>
        <w:tc>
          <w:tcPr>
            <w:tcW w:w="1134" w:type="dxa"/>
            <w:shd w:val="clear" w:color="auto" w:fill="auto"/>
            <w:noWrap/>
            <w:vAlign w:val="center"/>
            <w:hideMark/>
          </w:tcPr>
          <w:p w14:paraId="6666EEE3"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E75967"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7D36"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974AF"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E1EEA" w14:textId="77777777" w:rsidR="006E25DC" w:rsidRPr="00DC139F" w:rsidRDefault="006E25DC" w:rsidP="006E25DC">
            <w:pPr>
              <w:jc w:val="center"/>
              <w:rPr>
                <w:color w:val="000000"/>
              </w:rPr>
            </w:pPr>
            <w:r w:rsidRPr="00DC139F">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5894B97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C9C0ED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9F2C55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18A90E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BE4A02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6CE14D5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A60D38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F9FC27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EF4936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07C751B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49608F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AE1888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94046E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1EC5F1D" w14:textId="77777777" w:rsidR="006E25DC" w:rsidRPr="00DC139F" w:rsidRDefault="006E25DC" w:rsidP="006E25DC">
            <w:pPr>
              <w:jc w:val="center"/>
              <w:rPr>
                <w:color w:val="000000"/>
              </w:rPr>
            </w:pPr>
          </w:p>
        </w:tc>
      </w:tr>
      <w:tr w:rsidR="006E25DC" w:rsidRPr="00DC139F" w14:paraId="3B7F1E33" w14:textId="77777777" w:rsidTr="006E25DC">
        <w:trPr>
          <w:trHeight w:val="266"/>
          <w:jc w:val="center"/>
        </w:trPr>
        <w:tc>
          <w:tcPr>
            <w:tcW w:w="988" w:type="dxa"/>
            <w:vMerge/>
            <w:vAlign w:val="center"/>
            <w:hideMark/>
          </w:tcPr>
          <w:p w14:paraId="5FEDDEAC" w14:textId="77777777" w:rsidR="006E25DC" w:rsidRPr="00DC139F" w:rsidRDefault="006E25DC" w:rsidP="006E25DC">
            <w:pPr>
              <w:rPr>
                <w:color w:val="000000"/>
              </w:rPr>
            </w:pPr>
          </w:p>
        </w:tc>
        <w:tc>
          <w:tcPr>
            <w:tcW w:w="1134" w:type="dxa"/>
            <w:shd w:val="clear" w:color="auto" w:fill="auto"/>
            <w:noWrap/>
            <w:vAlign w:val="center"/>
            <w:hideMark/>
          </w:tcPr>
          <w:p w14:paraId="43846305"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D79E4B"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0772B" w14:textId="77777777" w:rsidR="006E25DC" w:rsidRPr="00DC139F" w:rsidRDefault="006E25DC" w:rsidP="006E25DC">
            <w:pPr>
              <w:jc w:val="center"/>
              <w:rPr>
                <w:color w:val="000000"/>
              </w:rPr>
            </w:pPr>
            <w:r w:rsidRPr="00DC139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870E1"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F53CA" w14:textId="77777777" w:rsidR="006E25DC" w:rsidRPr="00DC139F" w:rsidRDefault="006E25DC" w:rsidP="006E25DC">
            <w:pPr>
              <w:jc w:val="center"/>
              <w:rPr>
                <w:color w:val="000000"/>
              </w:rPr>
            </w:pPr>
            <w:r w:rsidRPr="00DC139F">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32DE1D0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E0BD18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67144C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267D33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41DDD70"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8C4D50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22E128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C890DA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0DE506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6BBF863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8CBD0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B3D95A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4A22FA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D0A3423" w14:textId="77777777" w:rsidR="006E25DC" w:rsidRPr="00DC139F" w:rsidRDefault="006E25DC" w:rsidP="006E25DC">
            <w:pPr>
              <w:jc w:val="center"/>
              <w:rPr>
                <w:color w:val="000000"/>
              </w:rPr>
            </w:pPr>
          </w:p>
        </w:tc>
      </w:tr>
      <w:tr w:rsidR="006E25DC" w:rsidRPr="00DC139F" w14:paraId="48DF006D" w14:textId="77777777" w:rsidTr="006E25DC">
        <w:trPr>
          <w:trHeight w:val="266"/>
          <w:jc w:val="center"/>
        </w:trPr>
        <w:tc>
          <w:tcPr>
            <w:tcW w:w="988" w:type="dxa"/>
            <w:vMerge/>
            <w:vAlign w:val="center"/>
            <w:hideMark/>
          </w:tcPr>
          <w:p w14:paraId="16B64B31" w14:textId="77777777" w:rsidR="006E25DC" w:rsidRPr="00DC139F" w:rsidRDefault="006E25DC" w:rsidP="006E25DC">
            <w:pPr>
              <w:rPr>
                <w:color w:val="000000"/>
              </w:rPr>
            </w:pPr>
          </w:p>
        </w:tc>
        <w:tc>
          <w:tcPr>
            <w:tcW w:w="1134" w:type="dxa"/>
            <w:shd w:val="clear" w:color="auto" w:fill="auto"/>
            <w:noWrap/>
            <w:vAlign w:val="center"/>
            <w:hideMark/>
          </w:tcPr>
          <w:p w14:paraId="6A6F6746"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D9C56A"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75D4F"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3657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1776" w14:textId="77777777" w:rsidR="006E25DC" w:rsidRPr="00DC139F" w:rsidRDefault="006E25DC" w:rsidP="006E25DC">
            <w:pPr>
              <w:jc w:val="center"/>
              <w:rPr>
                <w:color w:val="000000"/>
              </w:rPr>
            </w:pPr>
            <w:r w:rsidRPr="00DC139F">
              <w:rPr>
                <w:rFonts w:hint="eastAsia"/>
                <w:color w:val="000000"/>
              </w:rPr>
              <w:t>5.07</w:t>
            </w:r>
          </w:p>
        </w:tc>
        <w:tc>
          <w:tcPr>
            <w:tcW w:w="722" w:type="dxa"/>
            <w:tcBorders>
              <w:top w:val="nil"/>
              <w:left w:val="single" w:sz="4" w:space="0" w:color="auto"/>
              <w:bottom w:val="nil"/>
              <w:right w:val="nil"/>
            </w:tcBorders>
            <w:shd w:val="clear" w:color="auto" w:fill="auto"/>
            <w:noWrap/>
            <w:vAlign w:val="center"/>
          </w:tcPr>
          <w:p w14:paraId="16C9018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84C74F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82F977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4D2C6D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522DD5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591B45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1C0126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08E8DA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7DCF4C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32A7F84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0EC57D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5F1C43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701635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B4D205B" w14:textId="77777777" w:rsidR="006E25DC" w:rsidRPr="00DC139F" w:rsidRDefault="006E25DC" w:rsidP="006E25DC">
            <w:pPr>
              <w:jc w:val="center"/>
              <w:rPr>
                <w:color w:val="000000"/>
              </w:rPr>
            </w:pPr>
          </w:p>
        </w:tc>
      </w:tr>
      <w:tr w:rsidR="006E25DC" w:rsidRPr="00DC139F" w14:paraId="2C1F869F" w14:textId="77777777" w:rsidTr="006E25DC">
        <w:trPr>
          <w:trHeight w:val="266"/>
          <w:jc w:val="center"/>
        </w:trPr>
        <w:tc>
          <w:tcPr>
            <w:tcW w:w="988" w:type="dxa"/>
            <w:vMerge w:val="restart"/>
            <w:shd w:val="clear" w:color="auto" w:fill="auto"/>
            <w:noWrap/>
            <w:vAlign w:val="center"/>
            <w:hideMark/>
          </w:tcPr>
          <w:p w14:paraId="2E20265F" w14:textId="77777777" w:rsidR="006E25DC" w:rsidRPr="00DC139F" w:rsidRDefault="006E25DC" w:rsidP="006E25DC">
            <w:pPr>
              <w:jc w:val="center"/>
              <w:rPr>
                <w:color w:val="000000"/>
              </w:rPr>
            </w:pPr>
            <w:r w:rsidRPr="00DC139F">
              <w:rPr>
                <w:color w:val="000000"/>
              </w:rPr>
              <w:t>'40MHz'</w:t>
            </w:r>
          </w:p>
          <w:p w14:paraId="226CDD03" w14:textId="77777777" w:rsidR="006E25DC" w:rsidRPr="00DC139F" w:rsidRDefault="006E25DC" w:rsidP="006E25DC">
            <w:pPr>
              <w:jc w:val="center"/>
              <w:rPr>
                <w:color w:val="000000"/>
              </w:rPr>
            </w:pPr>
            <w:r w:rsidRPr="00DC139F">
              <w:rPr>
                <w:color w:val="000000"/>
              </w:rPr>
              <w:lastRenderedPageBreak/>
              <w:t>(5550)</w:t>
            </w:r>
          </w:p>
        </w:tc>
        <w:tc>
          <w:tcPr>
            <w:tcW w:w="1134" w:type="dxa"/>
            <w:shd w:val="clear" w:color="auto" w:fill="auto"/>
            <w:noWrap/>
            <w:vAlign w:val="center"/>
            <w:hideMark/>
          </w:tcPr>
          <w:p w14:paraId="45676F0B" w14:textId="77777777" w:rsidR="006E25DC" w:rsidRPr="00DC139F" w:rsidRDefault="006E25DC" w:rsidP="006E25DC">
            <w:pPr>
              <w:jc w:val="center"/>
              <w:rPr>
                <w:color w:val="000000"/>
              </w:rPr>
            </w:pPr>
            <w:r w:rsidRPr="00DC139F">
              <w:rPr>
                <w:color w:val="000000"/>
              </w:rPr>
              <w:lastRenderedPageBreak/>
              <w:t>Scenario #</w:t>
            </w:r>
          </w:p>
        </w:tc>
        <w:tc>
          <w:tcPr>
            <w:tcW w:w="722" w:type="dxa"/>
            <w:tcBorders>
              <w:top w:val="single" w:sz="4" w:space="0" w:color="auto"/>
              <w:bottom w:val="single" w:sz="4" w:space="0" w:color="auto"/>
            </w:tcBorders>
            <w:shd w:val="clear" w:color="auto" w:fill="auto"/>
            <w:noWrap/>
            <w:vAlign w:val="center"/>
            <w:hideMark/>
          </w:tcPr>
          <w:p w14:paraId="2C1BC041" w14:textId="77777777" w:rsidR="006E25DC" w:rsidRPr="00DC139F" w:rsidRDefault="006E25DC" w:rsidP="006E25DC">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3FAB4D7D" w14:textId="77777777" w:rsidR="006E25DC" w:rsidRPr="00DC139F" w:rsidRDefault="006E25DC" w:rsidP="006E25DC">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29C88004" w14:textId="77777777" w:rsidR="006E25DC" w:rsidRPr="00DC139F" w:rsidRDefault="006E25DC" w:rsidP="006E25DC">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BE3D77F" w14:textId="77777777" w:rsidR="006E25DC" w:rsidRPr="00DC139F" w:rsidRDefault="006E25DC" w:rsidP="006E25DC">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auto"/>
            <w:noWrap/>
            <w:vAlign w:val="center"/>
          </w:tcPr>
          <w:p w14:paraId="3ECEE5E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2567C5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AEC58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818FE0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1D64F2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5A7414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C7FAD1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920079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CD053E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5F30485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A5345A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7A33B8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C2EB40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6BD6D87" w14:textId="77777777" w:rsidR="006E25DC" w:rsidRPr="00DC139F" w:rsidRDefault="006E25DC" w:rsidP="006E25DC">
            <w:pPr>
              <w:jc w:val="center"/>
              <w:rPr>
                <w:color w:val="000000"/>
              </w:rPr>
            </w:pPr>
          </w:p>
        </w:tc>
      </w:tr>
      <w:tr w:rsidR="006E25DC" w:rsidRPr="00DC139F" w14:paraId="0B5E3D7A" w14:textId="77777777" w:rsidTr="006E25DC">
        <w:trPr>
          <w:trHeight w:val="266"/>
          <w:jc w:val="center"/>
        </w:trPr>
        <w:tc>
          <w:tcPr>
            <w:tcW w:w="988" w:type="dxa"/>
            <w:vMerge/>
            <w:shd w:val="clear" w:color="auto" w:fill="auto"/>
            <w:noWrap/>
            <w:hideMark/>
          </w:tcPr>
          <w:p w14:paraId="507C4C8A" w14:textId="77777777" w:rsidR="006E25DC" w:rsidRPr="00DC139F" w:rsidRDefault="006E25DC" w:rsidP="006E25DC">
            <w:pPr>
              <w:jc w:val="center"/>
              <w:rPr>
                <w:color w:val="000000"/>
              </w:rPr>
            </w:pPr>
          </w:p>
        </w:tc>
        <w:tc>
          <w:tcPr>
            <w:tcW w:w="1134" w:type="dxa"/>
            <w:shd w:val="clear" w:color="auto" w:fill="auto"/>
            <w:noWrap/>
            <w:vAlign w:val="center"/>
            <w:hideMark/>
          </w:tcPr>
          <w:p w14:paraId="4B912E9C"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B606C4"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E5CDA"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CF441"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35262" w14:textId="77777777" w:rsidR="006E25DC" w:rsidRPr="00DC139F" w:rsidRDefault="006E25DC" w:rsidP="006E25DC">
            <w:pPr>
              <w:jc w:val="center"/>
              <w:rPr>
                <w:color w:val="000000"/>
              </w:rPr>
            </w:pPr>
            <w:r w:rsidRPr="00DC139F">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3E1C3B3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C19717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723E2E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6C4F35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CB728C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39A3C5D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AE98C6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CBBB68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855A5C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68C62D4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5C47A3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90DC3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95CA36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1F4E767" w14:textId="77777777" w:rsidR="006E25DC" w:rsidRPr="00DC139F" w:rsidRDefault="006E25DC" w:rsidP="006E25DC">
            <w:pPr>
              <w:jc w:val="center"/>
              <w:rPr>
                <w:color w:val="000000"/>
              </w:rPr>
            </w:pPr>
          </w:p>
        </w:tc>
      </w:tr>
      <w:tr w:rsidR="006E25DC" w:rsidRPr="00DC139F" w14:paraId="49314842" w14:textId="77777777" w:rsidTr="006E25DC">
        <w:trPr>
          <w:trHeight w:val="266"/>
          <w:jc w:val="center"/>
        </w:trPr>
        <w:tc>
          <w:tcPr>
            <w:tcW w:w="988" w:type="dxa"/>
            <w:vMerge/>
            <w:vAlign w:val="center"/>
            <w:hideMark/>
          </w:tcPr>
          <w:p w14:paraId="396929BE" w14:textId="77777777" w:rsidR="006E25DC" w:rsidRPr="00DC139F" w:rsidRDefault="006E25DC" w:rsidP="006E25DC">
            <w:pPr>
              <w:rPr>
                <w:color w:val="000000"/>
              </w:rPr>
            </w:pPr>
          </w:p>
        </w:tc>
        <w:tc>
          <w:tcPr>
            <w:tcW w:w="1134" w:type="dxa"/>
            <w:shd w:val="clear" w:color="auto" w:fill="auto"/>
            <w:noWrap/>
            <w:vAlign w:val="center"/>
            <w:hideMark/>
          </w:tcPr>
          <w:p w14:paraId="12732F40"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7E859D4"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B00F7"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F39A"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E15B1" w14:textId="77777777" w:rsidR="006E25DC" w:rsidRPr="00DC139F" w:rsidRDefault="006E25DC" w:rsidP="006E25DC">
            <w:pPr>
              <w:jc w:val="center"/>
              <w:rPr>
                <w:color w:val="000000"/>
              </w:rPr>
            </w:pPr>
            <w:r w:rsidRPr="00DC139F">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1E52EA5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DF5BB1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716476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CBD23B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F10D8C8"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45969A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537861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E1FBFF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314A653"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1A3D831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4DAC10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72C01D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E4E3AF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A39DF1D" w14:textId="77777777" w:rsidR="006E25DC" w:rsidRPr="00DC139F" w:rsidRDefault="006E25DC" w:rsidP="006E25DC">
            <w:pPr>
              <w:jc w:val="center"/>
              <w:rPr>
                <w:color w:val="000000"/>
              </w:rPr>
            </w:pPr>
          </w:p>
        </w:tc>
      </w:tr>
      <w:tr w:rsidR="006E25DC" w:rsidRPr="00DC139F" w14:paraId="4DC3C83C" w14:textId="77777777" w:rsidTr="006E25DC">
        <w:trPr>
          <w:trHeight w:val="266"/>
          <w:jc w:val="center"/>
        </w:trPr>
        <w:tc>
          <w:tcPr>
            <w:tcW w:w="988" w:type="dxa"/>
            <w:vMerge/>
            <w:vAlign w:val="center"/>
            <w:hideMark/>
          </w:tcPr>
          <w:p w14:paraId="02ADD4F6" w14:textId="77777777" w:rsidR="006E25DC" w:rsidRPr="00DC139F" w:rsidRDefault="006E25DC" w:rsidP="006E25DC">
            <w:pPr>
              <w:rPr>
                <w:color w:val="000000"/>
              </w:rPr>
            </w:pPr>
          </w:p>
        </w:tc>
        <w:tc>
          <w:tcPr>
            <w:tcW w:w="1134" w:type="dxa"/>
            <w:shd w:val="clear" w:color="auto" w:fill="auto"/>
            <w:noWrap/>
            <w:vAlign w:val="center"/>
            <w:hideMark/>
          </w:tcPr>
          <w:p w14:paraId="61CF91B2"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153992"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E9A11"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933C0"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21B7" w14:textId="77777777" w:rsidR="006E25DC" w:rsidRPr="00DC139F" w:rsidRDefault="006E25DC" w:rsidP="006E25DC">
            <w:pPr>
              <w:jc w:val="center"/>
              <w:rPr>
                <w:color w:val="000000"/>
              </w:rPr>
            </w:pPr>
            <w:r w:rsidRPr="00DC139F">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4EF168E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E53719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23A773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7FD4BE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B54E61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330BA15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038C3F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CC3D51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FD3C4A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7A2D068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C602F4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1018BB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35A6A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EC16EC8" w14:textId="77777777" w:rsidR="006E25DC" w:rsidRPr="00DC139F" w:rsidRDefault="006E25DC" w:rsidP="006E25DC">
            <w:pPr>
              <w:jc w:val="center"/>
              <w:rPr>
                <w:color w:val="000000"/>
              </w:rPr>
            </w:pPr>
          </w:p>
        </w:tc>
      </w:tr>
      <w:tr w:rsidR="006E25DC" w:rsidRPr="00DC139F" w14:paraId="40B43F0A" w14:textId="77777777" w:rsidTr="006E25DC">
        <w:trPr>
          <w:trHeight w:val="266"/>
          <w:jc w:val="center"/>
        </w:trPr>
        <w:tc>
          <w:tcPr>
            <w:tcW w:w="988" w:type="dxa"/>
            <w:vMerge/>
            <w:vAlign w:val="center"/>
            <w:hideMark/>
          </w:tcPr>
          <w:p w14:paraId="6AE57242" w14:textId="77777777" w:rsidR="006E25DC" w:rsidRPr="00DC139F" w:rsidRDefault="006E25DC" w:rsidP="006E25DC">
            <w:pPr>
              <w:rPr>
                <w:color w:val="000000"/>
              </w:rPr>
            </w:pPr>
          </w:p>
        </w:tc>
        <w:tc>
          <w:tcPr>
            <w:tcW w:w="1134" w:type="dxa"/>
            <w:shd w:val="clear" w:color="auto" w:fill="auto"/>
            <w:noWrap/>
            <w:vAlign w:val="center"/>
            <w:hideMark/>
          </w:tcPr>
          <w:p w14:paraId="7F5D4901"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C6B57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C1A5A"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BC829"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A216" w14:textId="77777777" w:rsidR="006E25DC" w:rsidRPr="00DC139F" w:rsidRDefault="006E25DC" w:rsidP="006E25DC">
            <w:pPr>
              <w:jc w:val="center"/>
              <w:rPr>
                <w:color w:val="000000"/>
              </w:rPr>
            </w:pPr>
            <w:r w:rsidRPr="00DC139F">
              <w:rPr>
                <w:rFonts w:hint="eastAsia"/>
                <w:color w:val="000000"/>
              </w:rPr>
              <w:t>5.07</w:t>
            </w:r>
          </w:p>
        </w:tc>
        <w:tc>
          <w:tcPr>
            <w:tcW w:w="722" w:type="dxa"/>
            <w:tcBorders>
              <w:top w:val="nil"/>
              <w:left w:val="single" w:sz="4" w:space="0" w:color="auto"/>
              <w:bottom w:val="nil"/>
              <w:right w:val="nil"/>
            </w:tcBorders>
            <w:shd w:val="clear" w:color="auto" w:fill="auto"/>
            <w:noWrap/>
            <w:vAlign w:val="center"/>
          </w:tcPr>
          <w:p w14:paraId="2A6913F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C309D44" w14:textId="77777777" w:rsidR="006E25DC" w:rsidRPr="00DC139F" w:rsidRDefault="006E25DC" w:rsidP="006E25DC">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00DF0B4" w14:textId="77777777" w:rsidR="006E25DC" w:rsidRPr="00DC139F" w:rsidRDefault="006E25DC" w:rsidP="006E25DC">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1D7E94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31E2CD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7AB870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A68149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5EB117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60AD56E"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28AAC1D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9DA35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3353AC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C1C036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9BBB24E" w14:textId="77777777" w:rsidR="006E25DC" w:rsidRPr="00DC139F" w:rsidRDefault="006E25DC" w:rsidP="006E25DC">
            <w:pPr>
              <w:jc w:val="center"/>
              <w:rPr>
                <w:color w:val="000000"/>
              </w:rPr>
            </w:pPr>
          </w:p>
        </w:tc>
      </w:tr>
      <w:tr w:rsidR="006E25DC" w:rsidRPr="00DC139F" w14:paraId="44EBD0F9" w14:textId="77777777" w:rsidTr="006E25DC">
        <w:trPr>
          <w:gridAfter w:val="10"/>
          <w:wAfter w:w="7228" w:type="dxa"/>
          <w:trHeight w:val="266"/>
          <w:jc w:val="center"/>
        </w:trPr>
        <w:tc>
          <w:tcPr>
            <w:tcW w:w="988" w:type="dxa"/>
            <w:vMerge w:val="restart"/>
            <w:shd w:val="clear" w:color="auto" w:fill="auto"/>
            <w:noWrap/>
            <w:vAlign w:val="center"/>
            <w:hideMark/>
          </w:tcPr>
          <w:p w14:paraId="5DE34144" w14:textId="77777777" w:rsidR="006E25DC" w:rsidRPr="00DC139F" w:rsidRDefault="006E25DC" w:rsidP="006E25DC">
            <w:pPr>
              <w:jc w:val="center"/>
              <w:rPr>
                <w:color w:val="000000"/>
              </w:rPr>
            </w:pPr>
            <w:r w:rsidRPr="00DC139F">
              <w:rPr>
                <w:color w:val="000000"/>
              </w:rPr>
              <w:t>'60MHz'</w:t>
            </w:r>
          </w:p>
          <w:p w14:paraId="724BB759" w14:textId="77777777" w:rsidR="006E25DC" w:rsidRPr="00DC139F" w:rsidRDefault="006E25DC" w:rsidP="006E25DC">
            <w:pPr>
              <w:jc w:val="center"/>
              <w:rPr>
                <w:color w:val="000000"/>
              </w:rPr>
            </w:pPr>
            <w:r w:rsidRPr="00DC139F">
              <w:rPr>
                <w:color w:val="000000"/>
              </w:rPr>
              <w:t>(5500)</w:t>
            </w:r>
          </w:p>
        </w:tc>
        <w:tc>
          <w:tcPr>
            <w:tcW w:w="1134" w:type="dxa"/>
            <w:shd w:val="clear" w:color="auto" w:fill="auto"/>
            <w:noWrap/>
            <w:vAlign w:val="center"/>
            <w:hideMark/>
          </w:tcPr>
          <w:p w14:paraId="5DC5D5E1"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9AAFF05" w14:textId="77777777" w:rsidR="006E25DC" w:rsidRPr="00DC139F" w:rsidRDefault="006E25DC" w:rsidP="006E25DC">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000613F9" w14:textId="77777777" w:rsidR="006E25DC" w:rsidRPr="00DC139F" w:rsidRDefault="006E25DC" w:rsidP="006E25DC">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0438F0EE" w14:textId="77777777" w:rsidR="006E25DC" w:rsidRPr="00DC139F" w:rsidRDefault="006E25DC" w:rsidP="006E25DC">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177F9A27" w14:textId="77777777" w:rsidR="006E25DC" w:rsidRPr="00DC139F" w:rsidRDefault="006E25DC" w:rsidP="006E25DC">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15499A70" w14:textId="77777777" w:rsidR="006E25DC" w:rsidRPr="00DC139F" w:rsidRDefault="006E25DC" w:rsidP="006E25DC">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43B67AEB" w14:textId="77777777" w:rsidR="006E25DC" w:rsidRPr="00DC139F" w:rsidRDefault="006E25DC" w:rsidP="006E25DC">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4A9674E9" w14:textId="77777777" w:rsidR="006E25DC" w:rsidRPr="00DC139F" w:rsidRDefault="006E25DC" w:rsidP="006E25DC">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90FF9B9" w14:textId="77777777" w:rsidR="006E25DC" w:rsidRPr="00DC139F" w:rsidRDefault="006E25DC" w:rsidP="006E25DC">
            <w:pPr>
              <w:jc w:val="center"/>
              <w:rPr>
                <w:color w:val="000000"/>
              </w:rPr>
            </w:pPr>
            <w:r w:rsidRPr="00DC139F">
              <w:rPr>
                <w:color w:val="000000"/>
              </w:rPr>
              <w:t>#33</w:t>
            </w:r>
          </w:p>
        </w:tc>
      </w:tr>
      <w:tr w:rsidR="006E25DC" w:rsidRPr="00DC139F" w14:paraId="424A2BCD" w14:textId="77777777" w:rsidTr="006E25DC">
        <w:trPr>
          <w:gridAfter w:val="10"/>
          <w:wAfter w:w="7228" w:type="dxa"/>
          <w:trHeight w:val="266"/>
          <w:jc w:val="center"/>
        </w:trPr>
        <w:tc>
          <w:tcPr>
            <w:tcW w:w="988" w:type="dxa"/>
            <w:vMerge/>
            <w:shd w:val="clear" w:color="auto" w:fill="auto"/>
            <w:noWrap/>
            <w:hideMark/>
          </w:tcPr>
          <w:p w14:paraId="25BCC516" w14:textId="77777777" w:rsidR="006E25DC" w:rsidRPr="00DC139F" w:rsidRDefault="006E25DC" w:rsidP="006E25DC">
            <w:pPr>
              <w:jc w:val="center"/>
              <w:rPr>
                <w:color w:val="000000"/>
              </w:rPr>
            </w:pPr>
          </w:p>
        </w:tc>
        <w:tc>
          <w:tcPr>
            <w:tcW w:w="1134" w:type="dxa"/>
            <w:shd w:val="clear" w:color="auto" w:fill="auto"/>
            <w:noWrap/>
            <w:vAlign w:val="center"/>
            <w:hideMark/>
          </w:tcPr>
          <w:p w14:paraId="55E1B4A8"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DC7ECD"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95C48"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61FE2"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1DFF8" w14:textId="77777777" w:rsidR="006E25DC" w:rsidRPr="00DC139F" w:rsidRDefault="006E25DC" w:rsidP="006E25DC">
            <w:pPr>
              <w:jc w:val="center"/>
              <w:rPr>
                <w:color w:val="000000"/>
              </w:rPr>
            </w:pPr>
            <w:r w:rsidRPr="00DC139F">
              <w:rPr>
                <w:rFonts w:hint="eastAsia"/>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EFC8"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09876" w14:textId="77777777" w:rsidR="006E25DC" w:rsidRPr="00DC139F" w:rsidRDefault="006E25DC" w:rsidP="006E25DC">
            <w:pPr>
              <w:jc w:val="center"/>
              <w:rPr>
                <w:color w:val="000000"/>
              </w:rPr>
            </w:pPr>
            <w:r w:rsidRPr="00DC139F">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5A150"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A479E" w14:textId="77777777" w:rsidR="006E25DC" w:rsidRPr="00DC139F" w:rsidRDefault="006E25DC" w:rsidP="006E25DC">
            <w:pPr>
              <w:jc w:val="center"/>
              <w:rPr>
                <w:color w:val="000000"/>
              </w:rPr>
            </w:pPr>
            <w:r w:rsidRPr="00DC139F">
              <w:rPr>
                <w:rFonts w:hint="eastAsia"/>
                <w:color w:val="000000"/>
              </w:rPr>
              <w:t>0.11</w:t>
            </w:r>
          </w:p>
        </w:tc>
      </w:tr>
      <w:tr w:rsidR="006E25DC" w:rsidRPr="00DC139F" w14:paraId="582F6F5C" w14:textId="77777777" w:rsidTr="006E25DC">
        <w:trPr>
          <w:gridAfter w:val="10"/>
          <w:wAfter w:w="7228" w:type="dxa"/>
          <w:trHeight w:val="266"/>
          <w:jc w:val="center"/>
        </w:trPr>
        <w:tc>
          <w:tcPr>
            <w:tcW w:w="988" w:type="dxa"/>
            <w:vMerge/>
            <w:vAlign w:val="center"/>
            <w:hideMark/>
          </w:tcPr>
          <w:p w14:paraId="327F222E" w14:textId="77777777" w:rsidR="006E25DC" w:rsidRPr="00DC139F" w:rsidRDefault="006E25DC" w:rsidP="006E25DC">
            <w:pPr>
              <w:rPr>
                <w:color w:val="000000"/>
              </w:rPr>
            </w:pPr>
          </w:p>
        </w:tc>
        <w:tc>
          <w:tcPr>
            <w:tcW w:w="1134" w:type="dxa"/>
            <w:shd w:val="clear" w:color="auto" w:fill="auto"/>
            <w:noWrap/>
            <w:vAlign w:val="center"/>
            <w:hideMark/>
          </w:tcPr>
          <w:p w14:paraId="524F0CDC"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AD3F12"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965A3"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CFEBA"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4D740" w14:textId="77777777" w:rsidR="006E25DC" w:rsidRPr="00DC139F" w:rsidRDefault="006E25DC" w:rsidP="006E25DC">
            <w:pPr>
              <w:jc w:val="center"/>
              <w:rPr>
                <w:color w:val="000000"/>
              </w:rPr>
            </w:pPr>
            <w:r w:rsidRPr="00DC139F">
              <w:rPr>
                <w:rFonts w:hint="eastAsia"/>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27624"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AE5EC"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353F8"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924A4" w14:textId="77777777" w:rsidR="006E25DC" w:rsidRPr="00DC139F" w:rsidRDefault="006E25DC" w:rsidP="006E25DC">
            <w:pPr>
              <w:jc w:val="center"/>
              <w:rPr>
                <w:color w:val="000000"/>
              </w:rPr>
            </w:pPr>
            <w:r w:rsidRPr="00DC139F">
              <w:rPr>
                <w:rFonts w:hint="eastAsia"/>
                <w:color w:val="000000"/>
              </w:rPr>
              <w:t>0.10</w:t>
            </w:r>
          </w:p>
        </w:tc>
      </w:tr>
      <w:tr w:rsidR="006E25DC" w:rsidRPr="00DC139F" w14:paraId="38031251" w14:textId="77777777" w:rsidTr="006E25DC">
        <w:trPr>
          <w:gridAfter w:val="10"/>
          <w:wAfter w:w="7228" w:type="dxa"/>
          <w:trHeight w:val="266"/>
          <w:jc w:val="center"/>
        </w:trPr>
        <w:tc>
          <w:tcPr>
            <w:tcW w:w="988" w:type="dxa"/>
            <w:vMerge/>
            <w:vAlign w:val="center"/>
            <w:hideMark/>
          </w:tcPr>
          <w:p w14:paraId="2ECFF6B6" w14:textId="77777777" w:rsidR="006E25DC" w:rsidRPr="00DC139F" w:rsidRDefault="006E25DC" w:rsidP="006E25DC">
            <w:pPr>
              <w:rPr>
                <w:color w:val="000000"/>
              </w:rPr>
            </w:pPr>
          </w:p>
        </w:tc>
        <w:tc>
          <w:tcPr>
            <w:tcW w:w="1134" w:type="dxa"/>
            <w:shd w:val="clear" w:color="auto" w:fill="auto"/>
            <w:noWrap/>
            <w:vAlign w:val="center"/>
            <w:hideMark/>
          </w:tcPr>
          <w:p w14:paraId="7B38793C"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8FD9D3"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44433"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93C7B"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2205C" w14:textId="77777777" w:rsidR="006E25DC" w:rsidRPr="00DC139F" w:rsidRDefault="006E25DC" w:rsidP="006E25DC">
            <w:pPr>
              <w:jc w:val="center"/>
              <w:rPr>
                <w:color w:val="000000"/>
              </w:rPr>
            </w:pPr>
            <w:r w:rsidRPr="00DC139F">
              <w:rPr>
                <w:rFonts w:hint="eastAsia"/>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055EA"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CF2D0"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BD254" w14:textId="77777777" w:rsidR="006E25DC" w:rsidRPr="00DC139F" w:rsidRDefault="006E25DC" w:rsidP="006E25DC">
            <w:pPr>
              <w:jc w:val="center"/>
              <w:rPr>
                <w:color w:val="000000"/>
              </w:rPr>
            </w:pPr>
            <w:r w:rsidRPr="00DC139F">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0C646" w14:textId="77777777" w:rsidR="006E25DC" w:rsidRPr="00DC139F" w:rsidRDefault="006E25DC" w:rsidP="006E25DC">
            <w:pPr>
              <w:jc w:val="center"/>
              <w:rPr>
                <w:color w:val="000000"/>
              </w:rPr>
            </w:pPr>
            <w:r w:rsidRPr="00DC139F">
              <w:rPr>
                <w:rFonts w:hint="eastAsia"/>
                <w:color w:val="000000"/>
              </w:rPr>
              <w:t>2.12</w:t>
            </w:r>
          </w:p>
        </w:tc>
      </w:tr>
      <w:tr w:rsidR="006E25DC" w:rsidRPr="00DC139F" w14:paraId="1D33A595" w14:textId="77777777" w:rsidTr="006E25DC">
        <w:trPr>
          <w:gridAfter w:val="10"/>
          <w:wAfter w:w="7228" w:type="dxa"/>
          <w:trHeight w:val="266"/>
          <w:jc w:val="center"/>
        </w:trPr>
        <w:tc>
          <w:tcPr>
            <w:tcW w:w="988" w:type="dxa"/>
            <w:vMerge/>
            <w:vAlign w:val="center"/>
            <w:hideMark/>
          </w:tcPr>
          <w:p w14:paraId="68E291AD" w14:textId="77777777" w:rsidR="006E25DC" w:rsidRPr="00DC139F" w:rsidRDefault="006E25DC" w:rsidP="006E25DC">
            <w:pPr>
              <w:rPr>
                <w:color w:val="000000"/>
              </w:rPr>
            </w:pPr>
          </w:p>
        </w:tc>
        <w:tc>
          <w:tcPr>
            <w:tcW w:w="1134" w:type="dxa"/>
            <w:shd w:val="clear" w:color="auto" w:fill="auto"/>
            <w:noWrap/>
            <w:vAlign w:val="center"/>
            <w:hideMark/>
          </w:tcPr>
          <w:p w14:paraId="56FB9B66"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857412"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28C1D"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60980"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772F4" w14:textId="77777777" w:rsidR="006E25DC" w:rsidRPr="00DC139F" w:rsidRDefault="006E25DC" w:rsidP="006E25DC">
            <w:pPr>
              <w:jc w:val="center"/>
              <w:rPr>
                <w:color w:val="000000"/>
              </w:rPr>
            </w:pPr>
            <w:r w:rsidRPr="00DC139F">
              <w:rPr>
                <w:rFonts w:hint="eastAsia"/>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1D35B"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264C"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7FC1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EC6F6" w14:textId="77777777" w:rsidR="006E25DC" w:rsidRPr="00DC139F" w:rsidRDefault="006E25DC" w:rsidP="006E25DC">
            <w:pPr>
              <w:jc w:val="center"/>
              <w:rPr>
                <w:color w:val="000000"/>
              </w:rPr>
            </w:pPr>
            <w:r w:rsidRPr="00DC139F">
              <w:rPr>
                <w:rFonts w:hint="eastAsia"/>
                <w:color w:val="000000"/>
              </w:rPr>
              <w:t>5.05</w:t>
            </w:r>
          </w:p>
        </w:tc>
      </w:tr>
      <w:tr w:rsidR="006E25DC" w:rsidRPr="00DC139F" w14:paraId="4522E6B2" w14:textId="77777777" w:rsidTr="006E25DC">
        <w:trPr>
          <w:trHeight w:val="266"/>
          <w:jc w:val="center"/>
        </w:trPr>
        <w:tc>
          <w:tcPr>
            <w:tcW w:w="988" w:type="dxa"/>
            <w:vMerge w:val="restart"/>
            <w:shd w:val="clear" w:color="auto" w:fill="auto"/>
            <w:noWrap/>
            <w:vAlign w:val="center"/>
            <w:hideMark/>
          </w:tcPr>
          <w:p w14:paraId="786D6EA5" w14:textId="42B0B37A" w:rsidR="006E25DC" w:rsidRPr="00DC139F" w:rsidRDefault="006E25DC" w:rsidP="006E25DC">
            <w:pPr>
              <w:jc w:val="center"/>
              <w:rPr>
                <w:color w:val="000000"/>
              </w:rPr>
            </w:pPr>
            <w:r w:rsidRPr="00DC139F">
              <w:rPr>
                <w:rFonts w:eastAsiaTheme="minorEastAsia"/>
              </w:rPr>
              <w:br w:type="page"/>
            </w:r>
            <w:r w:rsidRPr="00DC139F">
              <w:rPr>
                <w:color w:val="000000"/>
              </w:rPr>
              <w:t>'60MHz'</w:t>
            </w:r>
          </w:p>
          <w:p w14:paraId="193AB6D1" w14:textId="77777777" w:rsidR="006E25DC" w:rsidRPr="00DC139F" w:rsidRDefault="006E25DC" w:rsidP="006E25DC">
            <w:pPr>
              <w:jc w:val="center"/>
              <w:rPr>
                <w:color w:val="000000"/>
              </w:rPr>
            </w:pPr>
            <w:r w:rsidRPr="00DC139F">
              <w:rPr>
                <w:color w:val="000000"/>
              </w:rPr>
              <w:t>(5520)</w:t>
            </w:r>
          </w:p>
        </w:tc>
        <w:tc>
          <w:tcPr>
            <w:tcW w:w="1134" w:type="dxa"/>
            <w:shd w:val="clear" w:color="auto" w:fill="auto"/>
            <w:noWrap/>
            <w:vAlign w:val="center"/>
            <w:hideMark/>
          </w:tcPr>
          <w:p w14:paraId="7C84219A"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409FB31" w14:textId="77777777" w:rsidR="006E25DC" w:rsidRPr="00DC139F" w:rsidRDefault="006E25DC" w:rsidP="006E25DC">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3DF67685" w14:textId="77777777" w:rsidR="006E25DC" w:rsidRPr="00DC139F" w:rsidRDefault="006E25DC" w:rsidP="006E25DC">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332D9F90" w14:textId="77777777" w:rsidR="006E25DC" w:rsidRPr="00DC139F" w:rsidRDefault="006E25DC" w:rsidP="006E25DC">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784F2995" w14:textId="77777777" w:rsidR="006E25DC" w:rsidRPr="00DC139F" w:rsidRDefault="006E25DC" w:rsidP="006E25DC">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0FFB23E8" w14:textId="77777777" w:rsidR="006E25DC" w:rsidRPr="00DC139F" w:rsidRDefault="006E25DC" w:rsidP="006E25DC">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309D289D" w14:textId="77777777" w:rsidR="006E25DC" w:rsidRPr="00DC139F" w:rsidRDefault="006E25DC" w:rsidP="006E25DC">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182BE4C2" w14:textId="77777777" w:rsidR="006E25DC" w:rsidRPr="00DC139F" w:rsidRDefault="006E25DC" w:rsidP="006E25DC">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6F39228" w14:textId="77777777" w:rsidR="006E25DC" w:rsidRPr="00DC139F" w:rsidRDefault="006E25DC" w:rsidP="006E25DC">
            <w:pPr>
              <w:jc w:val="center"/>
              <w:rPr>
                <w:color w:val="000000"/>
              </w:rPr>
            </w:pPr>
            <w:r w:rsidRPr="00DC139F">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293B04C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8328CD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651484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74EAC8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03D7DA0"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209410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80FDA6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33B1BE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DAA4F5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9B3E347" w14:textId="77777777" w:rsidR="006E25DC" w:rsidRPr="00DC139F" w:rsidRDefault="006E25DC" w:rsidP="006E25DC">
            <w:pPr>
              <w:jc w:val="center"/>
              <w:rPr>
                <w:color w:val="000000"/>
              </w:rPr>
            </w:pPr>
          </w:p>
        </w:tc>
      </w:tr>
      <w:tr w:rsidR="006E25DC" w:rsidRPr="00DC139F" w14:paraId="7202F6F9" w14:textId="77777777" w:rsidTr="006E25DC">
        <w:trPr>
          <w:trHeight w:val="266"/>
          <w:jc w:val="center"/>
        </w:trPr>
        <w:tc>
          <w:tcPr>
            <w:tcW w:w="988" w:type="dxa"/>
            <w:vMerge/>
            <w:shd w:val="clear" w:color="auto" w:fill="auto"/>
            <w:noWrap/>
            <w:hideMark/>
          </w:tcPr>
          <w:p w14:paraId="66F91493" w14:textId="77777777" w:rsidR="006E25DC" w:rsidRPr="00DC139F" w:rsidRDefault="006E25DC" w:rsidP="006E25DC">
            <w:pPr>
              <w:jc w:val="center"/>
              <w:rPr>
                <w:color w:val="000000"/>
              </w:rPr>
            </w:pPr>
          </w:p>
        </w:tc>
        <w:tc>
          <w:tcPr>
            <w:tcW w:w="1134" w:type="dxa"/>
            <w:shd w:val="clear" w:color="auto" w:fill="auto"/>
            <w:noWrap/>
            <w:vAlign w:val="center"/>
            <w:hideMark/>
          </w:tcPr>
          <w:p w14:paraId="7C974A67"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0E4D0C"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EBA78"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48A20"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3C31E"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13968"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406A6"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ED2A"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3A3C99" w14:textId="77777777" w:rsidR="006E25DC" w:rsidRPr="00DC139F" w:rsidRDefault="006E25DC" w:rsidP="006E25DC">
            <w:pPr>
              <w:jc w:val="center"/>
              <w:rPr>
                <w:color w:val="000000"/>
              </w:rPr>
            </w:pPr>
            <w:r w:rsidRPr="00DC139F">
              <w:rPr>
                <w:rFonts w:hint="eastAsia"/>
                <w:color w:val="000000"/>
              </w:rPr>
              <w:t>0.35</w:t>
            </w:r>
          </w:p>
        </w:tc>
        <w:tc>
          <w:tcPr>
            <w:tcW w:w="723" w:type="dxa"/>
            <w:tcBorders>
              <w:top w:val="nil"/>
              <w:left w:val="single" w:sz="4" w:space="0" w:color="auto"/>
              <w:bottom w:val="nil"/>
              <w:right w:val="nil"/>
            </w:tcBorders>
            <w:shd w:val="clear" w:color="auto" w:fill="FFFFFF" w:themeFill="background1"/>
            <w:noWrap/>
            <w:vAlign w:val="center"/>
          </w:tcPr>
          <w:p w14:paraId="28339958"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E8E7D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B7E75C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D79108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87B346E"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997145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3F3FFC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2A976A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A399EF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F942957" w14:textId="77777777" w:rsidR="006E25DC" w:rsidRPr="00DC139F" w:rsidRDefault="006E25DC" w:rsidP="006E25DC">
            <w:pPr>
              <w:jc w:val="center"/>
              <w:rPr>
                <w:color w:val="000000"/>
              </w:rPr>
            </w:pPr>
          </w:p>
        </w:tc>
      </w:tr>
      <w:tr w:rsidR="006E25DC" w:rsidRPr="00DC139F" w14:paraId="60507DD8" w14:textId="77777777" w:rsidTr="006E25DC">
        <w:trPr>
          <w:trHeight w:val="266"/>
          <w:jc w:val="center"/>
        </w:trPr>
        <w:tc>
          <w:tcPr>
            <w:tcW w:w="988" w:type="dxa"/>
            <w:vMerge/>
            <w:vAlign w:val="center"/>
            <w:hideMark/>
          </w:tcPr>
          <w:p w14:paraId="76C99EC6" w14:textId="77777777" w:rsidR="006E25DC" w:rsidRPr="00DC139F" w:rsidRDefault="006E25DC" w:rsidP="006E25DC">
            <w:pPr>
              <w:rPr>
                <w:color w:val="000000"/>
              </w:rPr>
            </w:pPr>
          </w:p>
        </w:tc>
        <w:tc>
          <w:tcPr>
            <w:tcW w:w="1134" w:type="dxa"/>
            <w:shd w:val="clear" w:color="auto" w:fill="auto"/>
            <w:noWrap/>
            <w:vAlign w:val="center"/>
            <w:hideMark/>
          </w:tcPr>
          <w:p w14:paraId="2FDCF68F"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EBA3B1"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38BAD" w14:textId="77777777" w:rsidR="006E25DC" w:rsidRPr="00DC139F" w:rsidRDefault="006E25DC" w:rsidP="006E25DC">
            <w:pPr>
              <w:jc w:val="center"/>
              <w:rPr>
                <w:color w:val="000000"/>
              </w:rPr>
            </w:pPr>
            <w:r w:rsidRPr="00DC139F">
              <w:rPr>
                <w:rFonts w:hint="eastAsia"/>
                <w:color w:val="000000"/>
              </w:rPr>
              <w:t>4.29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458A"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82DF"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36047"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177A2"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54CD"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BCF2DF" w14:textId="77777777" w:rsidR="006E25DC" w:rsidRPr="00DC139F" w:rsidRDefault="006E25DC" w:rsidP="006E25DC">
            <w:pPr>
              <w:jc w:val="center"/>
              <w:rPr>
                <w:color w:val="000000"/>
              </w:rPr>
            </w:pPr>
            <w:r w:rsidRPr="00DC139F">
              <w:rPr>
                <w:rFonts w:hint="eastAsia"/>
                <w:color w:val="000000"/>
              </w:rPr>
              <w:t>0.10</w:t>
            </w:r>
          </w:p>
        </w:tc>
        <w:tc>
          <w:tcPr>
            <w:tcW w:w="723" w:type="dxa"/>
            <w:tcBorders>
              <w:top w:val="nil"/>
              <w:left w:val="single" w:sz="4" w:space="0" w:color="auto"/>
              <w:bottom w:val="nil"/>
              <w:right w:val="nil"/>
            </w:tcBorders>
            <w:shd w:val="clear" w:color="auto" w:fill="FFFFFF" w:themeFill="background1"/>
            <w:noWrap/>
            <w:vAlign w:val="center"/>
          </w:tcPr>
          <w:p w14:paraId="2BBE29E8"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95A7B6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F3CFB4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17FC87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E3ABE52"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0EA42D0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B5F315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DF4B65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004ECD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7FFEDBE" w14:textId="77777777" w:rsidR="006E25DC" w:rsidRPr="00DC139F" w:rsidRDefault="006E25DC" w:rsidP="006E25DC">
            <w:pPr>
              <w:jc w:val="center"/>
              <w:rPr>
                <w:color w:val="000000"/>
              </w:rPr>
            </w:pPr>
          </w:p>
        </w:tc>
      </w:tr>
      <w:tr w:rsidR="006E25DC" w:rsidRPr="00DC139F" w14:paraId="1870DAB3" w14:textId="77777777" w:rsidTr="006E25DC">
        <w:trPr>
          <w:trHeight w:val="266"/>
          <w:jc w:val="center"/>
        </w:trPr>
        <w:tc>
          <w:tcPr>
            <w:tcW w:w="988" w:type="dxa"/>
            <w:vMerge/>
            <w:vAlign w:val="center"/>
            <w:hideMark/>
          </w:tcPr>
          <w:p w14:paraId="0AF8AFEC" w14:textId="77777777" w:rsidR="006E25DC" w:rsidRPr="00DC139F" w:rsidRDefault="006E25DC" w:rsidP="006E25DC">
            <w:pPr>
              <w:rPr>
                <w:color w:val="000000"/>
              </w:rPr>
            </w:pPr>
          </w:p>
        </w:tc>
        <w:tc>
          <w:tcPr>
            <w:tcW w:w="1134" w:type="dxa"/>
            <w:shd w:val="clear" w:color="auto" w:fill="auto"/>
            <w:noWrap/>
            <w:vAlign w:val="center"/>
            <w:hideMark/>
          </w:tcPr>
          <w:p w14:paraId="0181AC28"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B62F94"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C31AE"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AE19C"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E122F" w14:textId="77777777" w:rsidR="006E25DC" w:rsidRPr="00DC139F" w:rsidRDefault="006E25DC" w:rsidP="006E25DC">
            <w:pPr>
              <w:jc w:val="center"/>
              <w:rPr>
                <w:color w:val="000000"/>
              </w:rPr>
            </w:pPr>
            <w:r w:rsidRPr="00DC139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8039"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FDAF4"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FB116" w14:textId="77777777" w:rsidR="006E25DC" w:rsidRPr="00DC139F" w:rsidRDefault="006E25DC" w:rsidP="006E25DC">
            <w:pPr>
              <w:jc w:val="center"/>
              <w:rPr>
                <w:color w:val="000000"/>
              </w:rPr>
            </w:pPr>
            <w:r w:rsidRPr="00DC139F">
              <w:rPr>
                <w:rFonts w:hint="eastAsia"/>
                <w:color w:val="000000"/>
              </w:rPr>
              <w:t>3.15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A968CB" w14:textId="77777777" w:rsidR="006E25DC" w:rsidRPr="00DC139F" w:rsidRDefault="006E25DC" w:rsidP="006E25DC">
            <w:pPr>
              <w:jc w:val="center"/>
              <w:rPr>
                <w:color w:val="000000"/>
              </w:rPr>
            </w:pPr>
            <w:r w:rsidRPr="00DC139F">
              <w:rPr>
                <w:rFonts w:hint="eastAsia"/>
                <w:color w:val="000000"/>
              </w:rPr>
              <w:t>2.12</w:t>
            </w:r>
          </w:p>
        </w:tc>
        <w:tc>
          <w:tcPr>
            <w:tcW w:w="723" w:type="dxa"/>
            <w:tcBorders>
              <w:top w:val="nil"/>
              <w:left w:val="single" w:sz="4" w:space="0" w:color="auto"/>
              <w:bottom w:val="nil"/>
              <w:right w:val="nil"/>
            </w:tcBorders>
            <w:shd w:val="clear" w:color="auto" w:fill="FFFFFF" w:themeFill="background1"/>
            <w:noWrap/>
            <w:vAlign w:val="center"/>
          </w:tcPr>
          <w:p w14:paraId="5825F86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3B689C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CCFE69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ECE062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0CEAABC"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378BA5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991D02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9EC6B7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DE3D6F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8BAFC60" w14:textId="77777777" w:rsidR="006E25DC" w:rsidRPr="00DC139F" w:rsidRDefault="006E25DC" w:rsidP="006E25DC">
            <w:pPr>
              <w:jc w:val="center"/>
              <w:rPr>
                <w:color w:val="000000"/>
              </w:rPr>
            </w:pPr>
          </w:p>
        </w:tc>
      </w:tr>
      <w:tr w:rsidR="006E25DC" w:rsidRPr="00DC139F" w14:paraId="50FE9C9D" w14:textId="77777777" w:rsidTr="006E25DC">
        <w:trPr>
          <w:trHeight w:val="266"/>
          <w:jc w:val="center"/>
        </w:trPr>
        <w:tc>
          <w:tcPr>
            <w:tcW w:w="988" w:type="dxa"/>
            <w:vMerge/>
            <w:vAlign w:val="center"/>
            <w:hideMark/>
          </w:tcPr>
          <w:p w14:paraId="3C82C71D" w14:textId="77777777" w:rsidR="006E25DC" w:rsidRPr="00DC139F" w:rsidRDefault="006E25DC" w:rsidP="006E25DC">
            <w:pPr>
              <w:rPr>
                <w:color w:val="000000"/>
              </w:rPr>
            </w:pPr>
          </w:p>
        </w:tc>
        <w:tc>
          <w:tcPr>
            <w:tcW w:w="1134" w:type="dxa"/>
            <w:shd w:val="clear" w:color="auto" w:fill="auto"/>
            <w:noWrap/>
            <w:vAlign w:val="center"/>
            <w:hideMark/>
          </w:tcPr>
          <w:p w14:paraId="001D8552"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904FD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3B5A9"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CF259"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A0258" w14:textId="77777777" w:rsidR="006E25DC" w:rsidRPr="00DC139F" w:rsidRDefault="006E25DC" w:rsidP="006E25DC">
            <w:pPr>
              <w:jc w:val="center"/>
              <w:rPr>
                <w:color w:val="000000"/>
              </w:rPr>
            </w:pPr>
            <w:r w:rsidRPr="00DC139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C4C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0C31"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7DFB" w14:textId="77777777" w:rsidR="006E25DC" w:rsidRPr="00DC139F" w:rsidRDefault="006E25DC" w:rsidP="006E25DC">
            <w:pPr>
              <w:jc w:val="center"/>
              <w:rPr>
                <w:color w:val="000000"/>
              </w:rPr>
            </w:pPr>
            <w:r w:rsidRPr="00DC139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05FD948" w14:textId="77777777" w:rsidR="006E25DC" w:rsidRPr="00DC139F" w:rsidRDefault="006E25DC" w:rsidP="006E25DC">
            <w:pPr>
              <w:jc w:val="center"/>
              <w:rPr>
                <w:color w:val="000000"/>
              </w:rPr>
            </w:pPr>
            <w:r w:rsidRPr="00DC139F">
              <w:rPr>
                <w:rFonts w:hint="eastAsia"/>
                <w:color w:val="000000"/>
              </w:rPr>
              <w:t>5.05</w:t>
            </w:r>
          </w:p>
        </w:tc>
        <w:tc>
          <w:tcPr>
            <w:tcW w:w="723" w:type="dxa"/>
            <w:tcBorders>
              <w:top w:val="nil"/>
              <w:left w:val="single" w:sz="4" w:space="0" w:color="auto"/>
              <w:bottom w:val="nil"/>
              <w:right w:val="nil"/>
            </w:tcBorders>
            <w:shd w:val="clear" w:color="auto" w:fill="FFFFFF" w:themeFill="background1"/>
            <w:noWrap/>
            <w:vAlign w:val="center"/>
          </w:tcPr>
          <w:p w14:paraId="681F637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738A56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32F197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0F0E66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4C33D0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10A1AE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BB5E69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C5BA87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35B8C7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A288EE5" w14:textId="77777777" w:rsidR="006E25DC" w:rsidRPr="00DC139F" w:rsidRDefault="006E25DC" w:rsidP="006E25DC">
            <w:pPr>
              <w:jc w:val="center"/>
              <w:rPr>
                <w:color w:val="000000"/>
              </w:rPr>
            </w:pPr>
          </w:p>
        </w:tc>
      </w:tr>
      <w:tr w:rsidR="006E25DC" w:rsidRPr="00DC139F" w14:paraId="5B8CA131" w14:textId="77777777" w:rsidTr="006E25DC">
        <w:trPr>
          <w:trHeight w:val="266"/>
          <w:jc w:val="center"/>
        </w:trPr>
        <w:tc>
          <w:tcPr>
            <w:tcW w:w="988" w:type="dxa"/>
            <w:vMerge w:val="restart"/>
            <w:vAlign w:val="center"/>
          </w:tcPr>
          <w:p w14:paraId="52CB206E" w14:textId="77777777" w:rsidR="006E25DC" w:rsidRPr="00DC139F" w:rsidRDefault="006E25DC" w:rsidP="006E25DC">
            <w:pPr>
              <w:jc w:val="center"/>
              <w:rPr>
                <w:color w:val="000000"/>
              </w:rPr>
            </w:pPr>
            <w:r w:rsidRPr="00DC139F">
              <w:rPr>
                <w:color w:val="000000"/>
              </w:rPr>
              <w:t>'60MHz'</w:t>
            </w:r>
          </w:p>
          <w:p w14:paraId="55A7FD4B" w14:textId="77777777" w:rsidR="006E25DC" w:rsidRPr="00DC139F" w:rsidRDefault="006E25DC" w:rsidP="006E25DC">
            <w:pPr>
              <w:jc w:val="center"/>
              <w:rPr>
                <w:color w:val="000000"/>
              </w:rPr>
            </w:pPr>
            <w:r w:rsidRPr="00DC139F">
              <w:rPr>
                <w:color w:val="000000"/>
              </w:rPr>
              <w:t>(5540)</w:t>
            </w:r>
          </w:p>
        </w:tc>
        <w:tc>
          <w:tcPr>
            <w:tcW w:w="1134" w:type="dxa"/>
            <w:shd w:val="clear" w:color="auto" w:fill="auto"/>
            <w:noWrap/>
            <w:vAlign w:val="center"/>
          </w:tcPr>
          <w:p w14:paraId="28ACFE37"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A140E7" w14:textId="77777777" w:rsidR="006E25DC" w:rsidRPr="00DC139F" w:rsidRDefault="006E25DC" w:rsidP="006E25DC">
            <w:pPr>
              <w:jc w:val="center"/>
              <w:rPr>
                <w:color w:val="000000"/>
              </w:rPr>
            </w:pPr>
            <w:r w:rsidRPr="00DC139F">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384E2" w14:textId="77777777" w:rsidR="006E25DC" w:rsidRPr="00DC139F" w:rsidRDefault="006E25DC" w:rsidP="006E25DC">
            <w:pPr>
              <w:jc w:val="center"/>
              <w:rPr>
                <w:color w:val="000000"/>
              </w:rPr>
            </w:pPr>
            <w:r w:rsidRPr="00DC139F">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D96F7" w14:textId="77777777" w:rsidR="006E25DC" w:rsidRPr="00DC139F" w:rsidRDefault="006E25DC" w:rsidP="006E25DC">
            <w:pPr>
              <w:jc w:val="center"/>
              <w:rPr>
                <w:color w:val="000000"/>
              </w:rPr>
            </w:pPr>
            <w:r w:rsidRPr="00DC139F">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326F" w14:textId="77777777" w:rsidR="006E25DC" w:rsidRPr="00DC139F" w:rsidRDefault="006E25DC" w:rsidP="006E25DC">
            <w:pPr>
              <w:jc w:val="center"/>
              <w:rPr>
                <w:color w:val="000000"/>
              </w:rPr>
            </w:pPr>
            <w:r w:rsidRPr="00DC139F">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CA8B6" w14:textId="77777777" w:rsidR="006E25DC" w:rsidRPr="00DC139F" w:rsidRDefault="006E25DC" w:rsidP="006E25DC">
            <w:pPr>
              <w:jc w:val="center"/>
              <w:rPr>
                <w:color w:val="000000"/>
              </w:rPr>
            </w:pPr>
            <w:r w:rsidRPr="00DC139F">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2688" w14:textId="77777777" w:rsidR="006E25DC" w:rsidRPr="00DC139F" w:rsidRDefault="006E25DC" w:rsidP="006E25DC">
            <w:pPr>
              <w:jc w:val="center"/>
              <w:rPr>
                <w:color w:val="000000"/>
              </w:rPr>
            </w:pPr>
            <w:r w:rsidRPr="00DC139F">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01622" w14:textId="77777777" w:rsidR="006E25DC" w:rsidRPr="00DC139F" w:rsidRDefault="006E25DC" w:rsidP="006E25DC">
            <w:pPr>
              <w:jc w:val="center"/>
              <w:rPr>
                <w:color w:val="000000"/>
              </w:rPr>
            </w:pPr>
            <w:r w:rsidRPr="00DC139F">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DF150" w14:textId="77777777" w:rsidR="006E25DC" w:rsidRPr="00DC139F" w:rsidRDefault="006E25DC" w:rsidP="006E25DC">
            <w:pPr>
              <w:jc w:val="center"/>
              <w:rPr>
                <w:color w:val="000000"/>
              </w:rPr>
            </w:pPr>
            <w:r w:rsidRPr="00DC139F">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399F778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5B984B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924E79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7D5BC3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DA339F7"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9F38F5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FCF224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862A23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AF5AFB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E638907" w14:textId="77777777" w:rsidR="006E25DC" w:rsidRPr="00DC139F" w:rsidRDefault="006E25DC" w:rsidP="006E25DC">
            <w:pPr>
              <w:jc w:val="center"/>
              <w:rPr>
                <w:color w:val="000000"/>
              </w:rPr>
            </w:pPr>
          </w:p>
        </w:tc>
      </w:tr>
      <w:tr w:rsidR="006E25DC" w:rsidRPr="00DC139F" w14:paraId="3C55B343" w14:textId="77777777" w:rsidTr="006E25DC">
        <w:trPr>
          <w:trHeight w:val="266"/>
          <w:jc w:val="center"/>
        </w:trPr>
        <w:tc>
          <w:tcPr>
            <w:tcW w:w="988" w:type="dxa"/>
            <w:vMerge/>
          </w:tcPr>
          <w:p w14:paraId="3D10B1DD" w14:textId="77777777" w:rsidR="006E25DC" w:rsidRPr="00DC139F" w:rsidRDefault="006E25DC" w:rsidP="006E25DC">
            <w:pPr>
              <w:rPr>
                <w:color w:val="000000"/>
              </w:rPr>
            </w:pPr>
          </w:p>
        </w:tc>
        <w:tc>
          <w:tcPr>
            <w:tcW w:w="1134" w:type="dxa"/>
            <w:shd w:val="clear" w:color="auto" w:fill="auto"/>
            <w:noWrap/>
            <w:vAlign w:val="center"/>
          </w:tcPr>
          <w:p w14:paraId="448435B0"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0C88F1"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E3D86"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0B74"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4FD0"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9CE7"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5288E" w14:textId="77777777" w:rsidR="006E25DC" w:rsidRPr="00DC139F" w:rsidRDefault="006E25DC" w:rsidP="006E25DC">
            <w:pPr>
              <w:jc w:val="center"/>
              <w:rPr>
                <w:color w:val="000000"/>
              </w:rPr>
            </w:pPr>
            <w:r w:rsidRPr="00DC139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192E0"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C5332" w14:textId="77777777" w:rsidR="006E25DC" w:rsidRPr="00DC139F" w:rsidRDefault="006E25DC" w:rsidP="006E25DC">
            <w:pPr>
              <w:jc w:val="center"/>
              <w:rPr>
                <w:color w:val="000000"/>
              </w:rPr>
            </w:pPr>
            <w:r w:rsidRPr="00DC139F">
              <w:rPr>
                <w:rFonts w:hint="eastAsia"/>
                <w:color w:val="000000"/>
              </w:rPr>
              <w:t>0.35</w:t>
            </w:r>
          </w:p>
        </w:tc>
        <w:tc>
          <w:tcPr>
            <w:tcW w:w="723" w:type="dxa"/>
            <w:tcBorders>
              <w:top w:val="nil"/>
              <w:left w:val="single" w:sz="4" w:space="0" w:color="auto"/>
              <w:bottom w:val="nil"/>
              <w:right w:val="nil"/>
            </w:tcBorders>
            <w:shd w:val="clear" w:color="auto" w:fill="FFFFFF" w:themeFill="background1"/>
            <w:noWrap/>
            <w:vAlign w:val="center"/>
          </w:tcPr>
          <w:p w14:paraId="41408B5E"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42F65B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95D419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9AB301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7603567"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0ED647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E3518D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6065BC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CFC98B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17ABA9B" w14:textId="77777777" w:rsidR="006E25DC" w:rsidRPr="00DC139F" w:rsidRDefault="006E25DC" w:rsidP="006E25DC">
            <w:pPr>
              <w:jc w:val="center"/>
              <w:rPr>
                <w:color w:val="000000"/>
              </w:rPr>
            </w:pPr>
          </w:p>
        </w:tc>
      </w:tr>
      <w:tr w:rsidR="006E25DC" w:rsidRPr="00DC139F" w14:paraId="28732350" w14:textId="77777777" w:rsidTr="006E25DC">
        <w:trPr>
          <w:trHeight w:val="266"/>
          <w:jc w:val="center"/>
        </w:trPr>
        <w:tc>
          <w:tcPr>
            <w:tcW w:w="988" w:type="dxa"/>
            <w:vMerge/>
            <w:vAlign w:val="center"/>
          </w:tcPr>
          <w:p w14:paraId="3ECADAD8" w14:textId="77777777" w:rsidR="006E25DC" w:rsidRPr="00DC139F" w:rsidRDefault="006E25DC" w:rsidP="006E25DC">
            <w:pPr>
              <w:rPr>
                <w:color w:val="000000"/>
              </w:rPr>
            </w:pPr>
          </w:p>
        </w:tc>
        <w:tc>
          <w:tcPr>
            <w:tcW w:w="1134" w:type="dxa"/>
            <w:shd w:val="clear" w:color="auto" w:fill="auto"/>
            <w:noWrap/>
            <w:vAlign w:val="center"/>
          </w:tcPr>
          <w:p w14:paraId="073A7194"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23FDD3"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D774C"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66AD0"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C7CFC"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BE11"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F68F2" w14:textId="77777777" w:rsidR="006E25DC" w:rsidRPr="00DC139F" w:rsidRDefault="006E25DC" w:rsidP="006E25DC">
            <w:pPr>
              <w:jc w:val="center"/>
              <w:rPr>
                <w:color w:val="000000"/>
              </w:rPr>
            </w:pPr>
            <w:r w:rsidRPr="00DC139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9CC6E"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45A80" w14:textId="77777777" w:rsidR="006E25DC" w:rsidRPr="00DC139F" w:rsidRDefault="006E25DC" w:rsidP="006E25DC">
            <w:pPr>
              <w:jc w:val="center"/>
              <w:rPr>
                <w:color w:val="000000"/>
              </w:rPr>
            </w:pPr>
            <w:r w:rsidRPr="00DC139F">
              <w:rPr>
                <w:rFonts w:hint="eastAsia"/>
                <w:color w:val="000000"/>
              </w:rPr>
              <w:t>0.36</w:t>
            </w:r>
          </w:p>
        </w:tc>
        <w:tc>
          <w:tcPr>
            <w:tcW w:w="723" w:type="dxa"/>
            <w:tcBorders>
              <w:top w:val="nil"/>
              <w:left w:val="single" w:sz="4" w:space="0" w:color="auto"/>
              <w:bottom w:val="nil"/>
              <w:right w:val="nil"/>
            </w:tcBorders>
            <w:shd w:val="clear" w:color="auto" w:fill="FFFFFF" w:themeFill="background1"/>
            <w:noWrap/>
            <w:vAlign w:val="center"/>
          </w:tcPr>
          <w:p w14:paraId="5EB09F5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8DE9B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F0D2D8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7990E4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5C693E3"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E24453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080B32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465233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70535E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DF26E03" w14:textId="77777777" w:rsidR="006E25DC" w:rsidRPr="00DC139F" w:rsidRDefault="006E25DC" w:rsidP="006E25DC">
            <w:pPr>
              <w:jc w:val="center"/>
              <w:rPr>
                <w:color w:val="000000"/>
              </w:rPr>
            </w:pPr>
          </w:p>
        </w:tc>
      </w:tr>
      <w:tr w:rsidR="006E25DC" w:rsidRPr="00DC139F" w14:paraId="275A838D" w14:textId="77777777" w:rsidTr="006E25DC">
        <w:trPr>
          <w:trHeight w:val="266"/>
          <w:jc w:val="center"/>
        </w:trPr>
        <w:tc>
          <w:tcPr>
            <w:tcW w:w="988" w:type="dxa"/>
            <w:vMerge/>
            <w:vAlign w:val="center"/>
          </w:tcPr>
          <w:p w14:paraId="641E6CB5" w14:textId="77777777" w:rsidR="006E25DC" w:rsidRPr="00DC139F" w:rsidRDefault="006E25DC" w:rsidP="006E25DC">
            <w:pPr>
              <w:rPr>
                <w:color w:val="000000"/>
              </w:rPr>
            </w:pPr>
          </w:p>
        </w:tc>
        <w:tc>
          <w:tcPr>
            <w:tcW w:w="1134" w:type="dxa"/>
            <w:shd w:val="clear" w:color="auto" w:fill="auto"/>
            <w:noWrap/>
            <w:vAlign w:val="center"/>
          </w:tcPr>
          <w:p w14:paraId="7E3D41E1"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1544AF"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8AF70"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2891"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40417" w14:textId="77777777" w:rsidR="006E25DC" w:rsidRPr="00DC139F" w:rsidRDefault="006E25DC" w:rsidP="006E25DC">
            <w:pPr>
              <w:jc w:val="center"/>
              <w:rPr>
                <w:color w:val="000000"/>
              </w:rPr>
            </w:pPr>
            <w:r w:rsidRPr="00DC139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DAFCA"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D8C29"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6C813"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6702D" w14:textId="77777777" w:rsidR="006E25DC" w:rsidRPr="00DC139F" w:rsidRDefault="006E25DC" w:rsidP="006E25DC">
            <w:pPr>
              <w:jc w:val="center"/>
              <w:rPr>
                <w:color w:val="000000"/>
              </w:rPr>
            </w:pPr>
            <w:r w:rsidRPr="00DC139F">
              <w:rPr>
                <w:rFonts w:hint="eastAsia"/>
                <w:color w:val="000000"/>
              </w:rPr>
              <w:t>2.12</w:t>
            </w:r>
          </w:p>
        </w:tc>
        <w:tc>
          <w:tcPr>
            <w:tcW w:w="723" w:type="dxa"/>
            <w:tcBorders>
              <w:top w:val="nil"/>
              <w:left w:val="single" w:sz="4" w:space="0" w:color="auto"/>
              <w:bottom w:val="nil"/>
              <w:right w:val="nil"/>
            </w:tcBorders>
            <w:shd w:val="clear" w:color="auto" w:fill="FFFFFF" w:themeFill="background1"/>
            <w:noWrap/>
            <w:vAlign w:val="center"/>
          </w:tcPr>
          <w:p w14:paraId="104A17B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057C5EC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F4D0B4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9B7715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D843E2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550F0F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D39710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FB0E01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F91E36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ACE4C87" w14:textId="77777777" w:rsidR="006E25DC" w:rsidRPr="00DC139F" w:rsidRDefault="006E25DC" w:rsidP="006E25DC">
            <w:pPr>
              <w:jc w:val="center"/>
              <w:rPr>
                <w:color w:val="000000"/>
              </w:rPr>
            </w:pPr>
          </w:p>
        </w:tc>
      </w:tr>
      <w:tr w:rsidR="006E25DC" w:rsidRPr="00DC139F" w14:paraId="147C40D0" w14:textId="77777777" w:rsidTr="006E25DC">
        <w:trPr>
          <w:trHeight w:val="266"/>
          <w:jc w:val="center"/>
        </w:trPr>
        <w:tc>
          <w:tcPr>
            <w:tcW w:w="988" w:type="dxa"/>
            <w:vMerge/>
            <w:vAlign w:val="center"/>
          </w:tcPr>
          <w:p w14:paraId="56758E04" w14:textId="77777777" w:rsidR="006E25DC" w:rsidRPr="00DC139F" w:rsidRDefault="006E25DC" w:rsidP="006E25DC">
            <w:pPr>
              <w:rPr>
                <w:color w:val="000000"/>
              </w:rPr>
            </w:pPr>
          </w:p>
        </w:tc>
        <w:tc>
          <w:tcPr>
            <w:tcW w:w="1134" w:type="dxa"/>
            <w:shd w:val="clear" w:color="auto" w:fill="auto"/>
            <w:noWrap/>
            <w:vAlign w:val="center"/>
          </w:tcPr>
          <w:p w14:paraId="76D60877"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C0FB55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CAB0A"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A6FB4"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C3AC3" w14:textId="77777777" w:rsidR="006E25DC" w:rsidRPr="00DC139F" w:rsidRDefault="006E25DC" w:rsidP="006E25DC">
            <w:pPr>
              <w:jc w:val="center"/>
              <w:rPr>
                <w:color w:val="000000"/>
              </w:rPr>
            </w:pPr>
            <w:r w:rsidRPr="00DC139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713AB"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A763E"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6EA4F"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7C4FA" w14:textId="77777777" w:rsidR="006E25DC" w:rsidRPr="00DC139F" w:rsidRDefault="006E25DC" w:rsidP="006E25DC">
            <w:pPr>
              <w:jc w:val="center"/>
              <w:rPr>
                <w:color w:val="000000"/>
              </w:rPr>
            </w:pPr>
            <w:r w:rsidRPr="00DC139F">
              <w:rPr>
                <w:rFonts w:hint="eastAsia"/>
                <w:color w:val="000000"/>
              </w:rPr>
              <w:t>5.05</w:t>
            </w:r>
          </w:p>
        </w:tc>
        <w:tc>
          <w:tcPr>
            <w:tcW w:w="723" w:type="dxa"/>
            <w:tcBorders>
              <w:top w:val="nil"/>
              <w:left w:val="single" w:sz="4" w:space="0" w:color="auto"/>
              <w:bottom w:val="nil"/>
              <w:right w:val="nil"/>
            </w:tcBorders>
            <w:shd w:val="clear" w:color="auto" w:fill="FFFFFF" w:themeFill="background1"/>
            <w:noWrap/>
            <w:vAlign w:val="center"/>
          </w:tcPr>
          <w:p w14:paraId="1C3C60FF"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361D6A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B73A21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E1EF69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4E6162F"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9EDC61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1D44E7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8D338B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A32DC1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C32D0AD" w14:textId="77777777" w:rsidR="006E25DC" w:rsidRPr="00DC139F" w:rsidRDefault="006E25DC" w:rsidP="006E25DC">
            <w:pPr>
              <w:jc w:val="center"/>
              <w:rPr>
                <w:color w:val="000000"/>
              </w:rPr>
            </w:pPr>
          </w:p>
        </w:tc>
      </w:tr>
      <w:tr w:rsidR="006E25DC" w:rsidRPr="00DC139F" w14:paraId="5FB26A54" w14:textId="77777777" w:rsidTr="006E25DC">
        <w:trPr>
          <w:trHeight w:val="266"/>
          <w:jc w:val="center"/>
        </w:trPr>
        <w:tc>
          <w:tcPr>
            <w:tcW w:w="988" w:type="dxa"/>
            <w:vMerge w:val="restart"/>
            <w:vAlign w:val="center"/>
          </w:tcPr>
          <w:p w14:paraId="7DCF155E" w14:textId="77777777" w:rsidR="006E25DC" w:rsidRPr="00DC139F" w:rsidRDefault="006E25DC" w:rsidP="006E25DC">
            <w:pPr>
              <w:jc w:val="center"/>
              <w:rPr>
                <w:color w:val="000000"/>
              </w:rPr>
            </w:pPr>
            <w:r w:rsidRPr="00DC139F">
              <w:rPr>
                <w:color w:val="000000"/>
              </w:rPr>
              <w:t>'60MHz'</w:t>
            </w:r>
          </w:p>
          <w:p w14:paraId="0C73C4FE" w14:textId="77777777" w:rsidR="006E25DC" w:rsidRPr="00DC139F" w:rsidRDefault="006E25DC" w:rsidP="006E25DC">
            <w:pPr>
              <w:jc w:val="center"/>
              <w:rPr>
                <w:color w:val="000000"/>
              </w:rPr>
            </w:pPr>
            <w:r w:rsidRPr="00DC139F">
              <w:rPr>
                <w:color w:val="000000"/>
              </w:rPr>
              <w:t>(5600)</w:t>
            </w:r>
          </w:p>
        </w:tc>
        <w:tc>
          <w:tcPr>
            <w:tcW w:w="1134" w:type="dxa"/>
            <w:shd w:val="clear" w:color="auto" w:fill="auto"/>
            <w:noWrap/>
            <w:vAlign w:val="center"/>
          </w:tcPr>
          <w:p w14:paraId="5058F1E7"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451C81" w14:textId="77777777" w:rsidR="006E25DC" w:rsidRPr="00DC139F" w:rsidRDefault="006E25DC" w:rsidP="006E25DC">
            <w:pPr>
              <w:jc w:val="center"/>
              <w:rPr>
                <w:color w:val="000000"/>
              </w:rPr>
            </w:pPr>
            <w:r w:rsidRPr="00DC139F">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38F28" w14:textId="77777777" w:rsidR="006E25DC" w:rsidRPr="00DC139F" w:rsidRDefault="006E25DC" w:rsidP="006E25DC">
            <w:pPr>
              <w:jc w:val="center"/>
              <w:rPr>
                <w:color w:val="000000"/>
              </w:rPr>
            </w:pPr>
            <w:r w:rsidRPr="00DC139F">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7A29D" w14:textId="77777777" w:rsidR="006E25DC" w:rsidRPr="00DC139F" w:rsidRDefault="006E25DC" w:rsidP="006E25DC">
            <w:pPr>
              <w:jc w:val="center"/>
              <w:rPr>
                <w:color w:val="000000"/>
              </w:rPr>
            </w:pPr>
            <w:r w:rsidRPr="00DC139F">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389" w14:textId="77777777" w:rsidR="006E25DC" w:rsidRPr="00DC139F" w:rsidRDefault="006E25DC" w:rsidP="006E25DC">
            <w:pPr>
              <w:jc w:val="center"/>
              <w:rPr>
                <w:color w:val="000000"/>
              </w:rPr>
            </w:pPr>
            <w:r w:rsidRPr="00DC139F">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858F2" w14:textId="77777777" w:rsidR="006E25DC" w:rsidRPr="00DC139F" w:rsidRDefault="006E25DC" w:rsidP="006E25DC">
            <w:pPr>
              <w:jc w:val="center"/>
              <w:rPr>
                <w:color w:val="000000"/>
              </w:rPr>
            </w:pPr>
            <w:r w:rsidRPr="00DC139F">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8FE28" w14:textId="77777777" w:rsidR="006E25DC" w:rsidRPr="00DC139F" w:rsidRDefault="006E25DC" w:rsidP="006E25DC">
            <w:pPr>
              <w:jc w:val="center"/>
              <w:rPr>
                <w:color w:val="000000"/>
              </w:rPr>
            </w:pPr>
            <w:r w:rsidRPr="00DC139F">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AE786" w14:textId="77777777" w:rsidR="006E25DC" w:rsidRPr="00DC139F" w:rsidRDefault="006E25DC" w:rsidP="006E25DC">
            <w:pPr>
              <w:jc w:val="center"/>
              <w:rPr>
                <w:color w:val="000000"/>
              </w:rPr>
            </w:pPr>
            <w:r w:rsidRPr="00DC139F">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0D2DA" w14:textId="77777777" w:rsidR="006E25DC" w:rsidRPr="00DC139F" w:rsidRDefault="006E25DC" w:rsidP="006E25DC">
            <w:pPr>
              <w:jc w:val="center"/>
              <w:rPr>
                <w:color w:val="000000"/>
              </w:rPr>
            </w:pPr>
            <w:r w:rsidRPr="00DC139F">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0005C081"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7B6B70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798812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09F954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52F8689"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B490E6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CBAA76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FB55C4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BA1262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0412EF0" w14:textId="77777777" w:rsidR="006E25DC" w:rsidRPr="00DC139F" w:rsidRDefault="006E25DC" w:rsidP="006E25DC">
            <w:pPr>
              <w:jc w:val="center"/>
              <w:rPr>
                <w:color w:val="000000"/>
              </w:rPr>
            </w:pPr>
          </w:p>
        </w:tc>
      </w:tr>
      <w:tr w:rsidR="006E25DC" w:rsidRPr="00DC139F" w14:paraId="46115584" w14:textId="77777777" w:rsidTr="006E25DC">
        <w:trPr>
          <w:trHeight w:val="266"/>
          <w:jc w:val="center"/>
        </w:trPr>
        <w:tc>
          <w:tcPr>
            <w:tcW w:w="988" w:type="dxa"/>
            <w:vMerge/>
          </w:tcPr>
          <w:p w14:paraId="5AA5FABF" w14:textId="77777777" w:rsidR="006E25DC" w:rsidRPr="00DC139F" w:rsidRDefault="006E25DC" w:rsidP="006E25DC">
            <w:pPr>
              <w:rPr>
                <w:color w:val="000000"/>
              </w:rPr>
            </w:pPr>
          </w:p>
        </w:tc>
        <w:tc>
          <w:tcPr>
            <w:tcW w:w="1134" w:type="dxa"/>
            <w:shd w:val="clear" w:color="auto" w:fill="auto"/>
            <w:noWrap/>
            <w:vAlign w:val="center"/>
          </w:tcPr>
          <w:p w14:paraId="2C915EA2"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E8403F"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59118"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C2840"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0F3B2" w14:textId="77777777" w:rsidR="006E25DC" w:rsidRPr="00DC139F" w:rsidRDefault="006E25DC" w:rsidP="006E25DC">
            <w:pPr>
              <w:jc w:val="center"/>
              <w:rPr>
                <w:color w:val="000000"/>
              </w:rPr>
            </w:pPr>
            <w:r w:rsidRPr="00DC139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1C256"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952CE" w14:textId="77777777" w:rsidR="006E25DC" w:rsidRPr="00DC139F" w:rsidRDefault="006E25DC" w:rsidP="006E25DC">
            <w:pPr>
              <w:jc w:val="center"/>
              <w:rPr>
                <w:color w:val="000000"/>
              </w:rPr>
            </w:pPr>
            <w:r w:rsidRPr="00DC139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8287"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E38C7" w14:textId="77777777" w:rsidR="006E25DC" w:rsidRPr="00DC139F" w:rsidRDefault="006E25DC" w:rsidP="006E25DC">
            <w:pPr>
              <w:jc w:val="center"/>
              <w:rPr>
                <w:color w:val="000000"/>
              </w:rPr>
            </w:pPr>
            <w:r w:rsidRPr="00DC139F">
              <w:rPr>
                <w:rFonts w:hint="eastAsia"/>
                <w:color w:val="000000"/>
              </w:rPr>
              <w:t>0.10</w:t>
            </w:r>
          </w:p>
        </w:tc>
        <w:tc>
          <w:tcPr>
            <w:tcW w:w="723" w:type="dxa"/>
            <w:tcBorders>
              <w:top w:val="nil"/>
              <w:left w:val="single" w:sz="4" w:space="0" w:color="auto"/>
              <w:bottom w:val="nil"/>
              <w:right w:val="nil"/>
            </w:tcBorders>
            <w:shd w:val="clear" w:color="auto" w:fill="FFFFFF" w:themeFill="background1"/>
            <w:noWrap/>
            <w:vAlign w:val="center"/>
          </w:tcPr>
          <w:p w14:paraId="44C50BE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667509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48AEA3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047755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06DDAD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170EED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486FF8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A04B79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203F52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CDFF045" w14:textId="77777777" w:rsidR="006E25DC" w:rsidRPr="00DC139F" w:rsidRDefault="006E25DC" w:rsidP="006E25DC">
            <w:pPr>
              <w:jc w:val="center"/>
              <w:rPr>
                <w:color w:val="000000"/>
              </w:rPr>
            </w:pPr>
          </w:p>
        </w:tc>
      </w:tr>
      <w:tr w:rsidR="006E25DC" w:rsidRPr="00DC139F" w14:paraId="517ADEDF" w14:textId="77777777" w:rsidTr="006E25DC">
        <w:trPr>
          <w:trHeight w:val="266"/>
          <w:jc w:val="center"/>
        </w:trPr>
        <w:tc>
          <w:tcPr>
            <w:tcW w:w="988" w:type="dxa"/>
            <w:vMerge/>
            <w:vAlign w:val="center"/>
          </w:tcPr>
          <w:p w14:paraId="220A899D" w14:textId="77777777" w:rsidR="006E25DC" w:rsidRPr="00DC139F" w:rsidRDefault="006E25DC" w:rsidP="006E25DC">
            <w:pPr>
              <w:rPr>
                <w:color w:val="000000"/>
              </w:rPr>
            </w:pPr>
          </w:p>
        </w:tc>
        <w:tc>
          <w:tcPr>
            <w:tcW w:w="1134" w:type="dxa"/>
            <w:shd w:val="clear" w:color="auto" w:fill="auto"/>
            <w:noWrap/>
            <w:vAlign w:val="center"/>
          </w:tcPr>
          <w:p w14:paraId="094E0BA7"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21C150"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1E405"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55202"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7E76D"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60C21"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050F" w14:textId="77777777" w:rsidR="006E25DC" w:rsidRPr="00DC139F" w:rsidRDefault="006E25DC" w:rsidP="006E25DC">
            <w:pPr>
              <w:jc w:val="center"/>
              <w:rPr>
                <w:color w:val="000000"/>
              </w:rPr>
            </w:pPr>
            <w:r w:rsidRPr="00DC139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AFDB2"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37499" w14:textId="77777777" w:rsidR="006E25DC" w:rsidRPr="00DC139F" w:rsidRDefault="006E25DC" w:rsidP="006E25DC">
            <w:pPr>
              <w:jc w:val="center"/>
              <w:rPr>
                <w:color w:val="000000"/>
              </w:rPr>
            </w:pPr>
            <w:r w:rsidRPr="00DC139F">
              <w:rPr>
                <w:rFonts w:hint="eastAsia"/>
                <w:color w:val="000000"/>
              </w:rPr>
              <w:t>0.36</w:t>
            </w:r>
          </w:p>
        </w:tc>
        <w:tc>
          <w:tcPr>
            <w:tcW w:w="723" w:type="dxa"/>
            <w:tcBorders>
              <w:top w:val="nil"/>
              <w:left w:val="single" w:sz="4" w:space="0" w:color="auto"/>
              <w:bottom w:val="nil"/>
              <w:right w:val="nil"/>
            </w:tcBorders>
            <w:shd w:val="clear" w:color="auto" w:fill="FFFFFF" w:themeFill="background1"/>
            <w:noWrap/>
            <w:vAlign w:val="center"/>
          </w:tcPr>
          <w:p w14:paraId="039CF0D2"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6CF569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B39E8C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7A4C35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6E58870"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3EB0094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25FD0E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0DE73B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10A94C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DFB01A4" w14:textId="77777777" w:rsidR="006E25DC" w:rsidRPr="00DC139F" w:rsidRDefault="006E25DC" w:rsidP="006E25DC">
            <w:pPr>
              <w:jc w:val="center"/>
              <w:rPr>
                <w:color w:val="000000"/>
              </w:rPr>
            </w:pPr>
          </w:p>
        </w:tc>
      </w:tr>
      <w:tr w:rsidR="006E25DC" w:rsidRPr="00DC139F" w14:paraId="78CC6126" w14:textId="77777777" w:rsidTr="006E25DC">
        <w:trPr>
          <w:trHeight w:val="266"/>
          <w:jc w:val="center"/>
        </w:trPr>
        <w:tc>
          <w:tcPr>
            <w:tcW w:w="988" w:type="dxa"/>
            <w:vMerge/>
            <w:vAlign w:val="center"/>
          </w:tcPr>
          <w:p w14:paraId="71C4F93C" w14:textId="77777777" w:rsidR="006E25DC" w:rsidRPr="00DC139F" w:rsidRDefault="006E25DC" w:rsidP="006E25DC">
            <w:pPr>
              <w:rPr>
                <w:color w:val="000000"/>
              </w:rPr>
            </w:pPr>
          </w:p>
        </w:tc>
        <w:tc>
          <w:tcPr>
            <w:tcW w:w="1134" w:type="dxa"/>
            <w:shd w:val="clear" w:color="auto" w:fill="auto"/>
            <w:noWrap/>
            <w:vAlign w:val="center"/>
          </w:tcPr>
          <w:p w14:paraId="2C9A660A"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494F32"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00888"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1B4D" w14:textId="77777777" w:rsidR="006E25DC" w:rsidRPr="00DC139F" w:rsidRDefault="006E25DC" w:rsidP="006E25DC">
            <w:pPr>
              <w:jc w:val="center"/>
              <w:rPr>
                <w:color w:val="000000"/>
              </w:rPr>
            </w:pPr>
            <w:r w:rsidRPr="00DC139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84745" w14:textId="77777777" w:rsidR="006E25DC" w:rsidRPr="00DC139F" w:rsidRDefault="006E25DC" w:rsidP="006E25DC">
            <w:pPr>
              <w:jc w:val="center"/>
              <w:rPr>
                <w:color w:val="000000"/>
              </w:rPr>
            </w:pPr>
            <w:r w:rsidRPr="00DC139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2E3ED"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EEE57"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A4104"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D263E" w14:textId="77777777" w:rsidR="006E25DC" w:rsidRPr="00DC139F" w:rsidRDefault="006E25DC" w:rsidP="006E25DC">
            <w:pPr>
              <w:jc w:val="center"/>
              <w:rPr>
                <w:color w:val="000000"/>
              </w:rPr>
            </w:pPr>
            <w:r w:rsidRPr="00DC139F">
              <w:rPr>
                <w:rFonts w:hint="eastAsia"/>
                <w:color w:val="000000"/>
              </w:rPr>
              <w:t>2.12</w:t>
            </w:r>
          </w:p>
        </w:tc>
        <w:tc>
          <w:tcPr>
            <w:tcW w:w="723" w:type="dxa"/>
            <w:tcBorders>
              <w:top w:val="nil"/>
              <w:left w:val="single" w:sz="4" w:space="0" w:color="auto"/>
              <w:bottom w:val="nil"/>
              <w:right w:val="nil"/>
            </w:tcBorders>
            <w:shd w:val="clear" w:color="auto" w:fill="FFFFFF" w:themeFill="background1"/>
            <w:noWrap/>
            <w:vAlign w:val="center"/>
          </w:tcPr>
          <w:p w14:paraId="5001190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529E8B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3D1F07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803480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0EFB206"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68D7CD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5CFA9307"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3E74E5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BB5D89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A430965" w14:textId="77777777" w:rsidR="006E25DC" w:rsidRPr="00DC139F" w:rsidRDefault="006E25DC" w:rsidP="006E25DC">
            <w:pPr>
              <w:jc w:val="center"/>
              <w:rPr>
                <w:color w:val="000000"/>
              </w:rPr>
            </w:pPr>
          </w:p>
        </w:tc>
      </w:tr>
      <w:tr w:rsidR="006E25DC" w:rsidRPr="00DC139F" w14:paraId="4275A9AA" w14:textId="77777777" w:rsidTr="006E25DC">
        <w:trPr>
          <w:trHeight w:val="266"/>
          <w:jc w:val="center"/>
        </w:trPr>
        <w:tc>
          <w:tcPr>
            <w:tcW w:w="988" w:type="dxa"/>
            <w:vMerge/>
            <w:vAlign w:val="center"/>
          </w:tcPr>
          <w:p w14:paraId="53B7D994" w14:textId="77777777" w:rsidR="006E25DC" w:rsidRPr="00DC139F" w:rsidRDefault="006E25DC" w:rsidP="006E25DC">
            <w:pPr>
              <w:rPr>
                <w:color w:val="000000"/>
              </w:rPr>
            </w:pPr>
          </w:p>
        </w:tc>
        <w:tc>
          <w:tcPr>
            <w:tcW w:w="1134" w:type="dxa"/>
            <w:shd w:val="clear" w:color="auto" w:fill="auto"/>
            <w:noWrap/>
            <w:vAlign w:val="center"/>
          </w:tcPr>
          <w:p w14:paraId="4F22D676"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8A4297"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9468B"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3F201"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7C9FD" w14:textId="77777777" w:rsidR="006E25DC" w:rsidRPr="00DC139F" w:rsidRDefault="006E25DC" w:rsidP="006E25DC">
            <w:pPr>
              <w:jc w:val="center"/>
              <w:rPr>
                <w:color w:val="000000"/>
              </w:rPr>
            </w:pPr>
            <w:r w:rsidRPr="00DC139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CA1AC"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332DD"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335AE" w14:textId="77777777" w:rsidR="006E25DC" w:rsidRPr="00DC139F" w:rsidRDefault="006E25DC" w:rsidP="006E25DC">
            <w:pPr>
              <w:jc w:val="center"/>
              <w:rPr>
                <w:color w:val="000000"/>
              </w:rPr>
            </w:pPr>
            <w:r w:rsidRPr="00DC139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358C" w14:textId="77777777" w:rsidR="006E25DC" w:rsidRPr="00DC139F" w:rsidRDefault="006E25DC" w:rsidP="006E25DC">
            <w:pPr>
              <w:jc w:val="center"/>
              <w:rPr>
                <w:color w:val="000000"/>
              </w:rPr>
            </w:pPr>
            <w:r w:rsidRPr="00DC139F">
              <w:rPr>
                <w:rFonts w:hint="eastAsia"/>
                <w:color w:val="000000"/>
              </w:rPr>
              <w:t>5.05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B35ED77" w14:textId="77777777" w:rsidR="006E25DC" w:rsidRPr="00DC139F" w:rsidRDefault="006E25DC" w:rsidP="006E25DC">
            <w:pPr>
              <w:jc w:val="center"/>
              <w:rPr>
                <w:color w:val="000000"/>
              </w:rPr>
            </w:pPr>
          </w:p>
        </w:tc>
        <w:tc>
          <w:tcPr>
            <w:tcW w:w="722" w:type="dxa"/>
            <w:tcBorders>
              <w:top w:val="nil"/>
              <w:left w:val="nil"/>
              <w:bottom w:val="single" w:sz="4" w:space="0" w:color="auto"/>
              <w:right w:val="nil"/>
            </w:tcBorders>
            <w:shd w:val="clear" w:color="auto" w:fill="FFFFFF" w:themeFill="background1"/>
            <w:noWrap/>
            <w:vAlign w:val="center"/>
          </w:tcPr>
          <w:p w14:paraId="4EE3AB26" w14:textId="77777777" w:rsidR="006E25DC" w:rsidRPr="00DC139F" w:rsidRDefault="006E25DC" w:rsidP="006E25DC">
            <w:pPr>
              <w:jc w:val="center"/>
              <w:rPr>
                <w:color w:val="000000"/>
              </w:rPr>
            </w:pPr>
          </w:p>
        </w:tc>
        <w:tc>
          <w:tcPr>
            <w:tcW w:w="723" w:type="dxa"/>
            <w:tcBorders>
              <w:top w:val="nil"/>
              <w:left w:val="nil"/>
              <w:bottom w:val="single" w:sz="4" w:space="0" w:color="auto"/>
              <w:right w:val="nil"/>
            </w:tcBorders>
            <w:shd w:val="clear" w:color="auto" w:fill="FFFFFF" w:themeFill="background1"/>
            <w:noWrap/>
            <w:vAlign w:val="center"/>
          </w:tcPr>
          <w:p w14:paraId="0F29A9A3" w14:textId="77777777" w:rsidR="006E25DC" w:rsidRPr="00DC139F" w:rsidRDefault="006E25DC" w:rsidP="006E25DC">
            <w:pPr>
              <w:jc w:val="center"/>
              <w:rPr>
                <w:color w:val="000000"/>
              </w:rPr>
            </w:pPr>
          </w:p>
        </w:tc>
        <w:tc>
          <w:tcPr>
            <w:tcW w:w="723" w:type="dxa"/>
            <w:tcBorders>
              <w:top w:val="nil"/>
              <w:left w:val="nil"/>
              <w:bottom w:val="single" w:sz="4" w:space="0" w:color="auto"/>
              <w:right w:val="nil"/>
            </w:tcBorders>
            <w:shd w:val="clear" w:color="auto" w:fill="FFFFFF" w:themeFill="background1"/>
            <w:noWrap/>
            <w:vAlign w:val="center"/>
          </w:tcPr>
          <w:p w14:paraId="4C5D7F5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9EA53F7"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6DA4092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8FF7ED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CB128E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37B5EB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EEC834B" w14:textId="77777777" w:rsidR="006E25DC" w:rsidRPr="00DC139F" w:rsidRDefault="006E25DC" w:rsidP="006E25DC">
            <w:pPr>
              <w:jc w:val="center"/>
              <w:rPr>
                <w:color w:val="000000"/>
              </w:rPr>
            </w:pPr>
          </w:p>
        </w:tc>
      </w:tr>
      <w:tr w:rsidR="006E25DC" w:rsidRPr="00DC139F" w14:paraId="68853F73" w14:textId="77777777" w:rsidTr="006E25DC">
        <w:trPr>
          <w:trHeight w:val="266"/>
          <w:jc w:val="center"/>
        </w:trPr>
        <w:tc>
          <w:tcPr>
            <w:tcW w:w="988" w:type="dxa"/>
            <w:vMerge w:val="restart"/>
            <w:shd w:val="clear" w:color="auto" w:fill="auto"/>
            <w:noWrap/>
            <w:vAlign w:val="center"/>
            <w:hideMark/>
          </w:tcPr>
          <w:p w14:paraId="36FABB4C" w14:textId="77777777" w:rsidR="006E25DC" w:rsidRPr="00DC139F" w:rsidRDefault="006E25DC" w:rsidP="006E25DC">
            <w:pPr>
              <w:jc w:val="center"/>
              <w:rPr>
                <w:color w:val="000000"/>
              </w:rPr>
            </w:pPr>
            <w:r w:rsidRPr="00DC139F">
              <w:rPr>
                <w:color w:val="000000"/>
              </w:rPr>
              <w:lastRenderedPageBreak/>
              <w:t>'80MHz'</w:t>
            </w:r>
          </w:p>
          <w:p w14:paraId="4BF01299" w14:textId="77777777" w:rsidR="006E25DC" w:rsidRPr="00DC139F" w:rsidRDefault="006E25DC" w:rsidP="006E25DC">
            <w:pPr>
              <w:jc w:val="center"/>
              <w:rPr>
                <w:color w:val="000000"/>
              </w:rPr>
            </w:pPr>
            <w:r w:rsidRPr="00DC139F">
              <w:rPr>
                <w:rFonts w:hint="eastAsia"/>
                <w:color w:val="000000"/>
              </w:rPr>
              <w:t>(5510)</w:t>
            </w:r>
          </w:p>
        </w:tc>
        <w:tc>
          <w:tcPr>
            <w:tcW w:w="1134" w:type="dxa"/>
            <w:shd w:val="clear" w:color="auto" w:fill="auto"/>
            <w:noWrap/>
            <w:vAlign w:val="center"/>
            <w:hideMark/>
          </w:tcPr>
          <w:p w14:paraId="54065611"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220A5E4" w14:textId="77777777" w:rsidR="006E25DC" w:rsidRPr="00DC139F" w:rsidRDefault="006E25DC" w:rsidP="006E25DC">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0988DBE5" w14:textId="77777777" w:rsidR="006E25DC" w:rsidRPr="00DC139F" w:rsidRDefault="006E25DC" w:rsidP="006E25DC">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62689F47" w14:textId="77777777" w:rsidR="006E25DC" w:rsidRPr="00DC139F" w:rsidRDefault="006E25DC" w:rsidP="006E25DC">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62B364BF" w14:textId="77777777" w:rsidR="006E25DC" w:rsidRPr="00DC139F" w:rsidRDefault="006E25DC" w:rsidP="006E25DC">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172CDA31" w14:textId="77777777" w:rsidR="006E25DC" w:rsidRPr="00DC139F" w:rsidRDefault="006E25DC" w:rsidP="006E25DC">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2EBB455F" w14:textId="77777777" w:rsidR="006E25DC" w:rsidRPr="00DC139F" w:rsidRDefault="006E25DC" w:rsidP="006E25DC">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6161107F" w14:textId="77777777" w:rsidR="006E25DC" w:rsidRPr="00DC139F" w:rsidRDefault="006E25DC" w:rsidP="006E25DC">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63C2C0CF" w14:textId="77777777" w:rsidR="006E25DC" w:rsidRPr="00DC139F" w:rsidRDefault="006E25DC" w:rsidP="006E25DC">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416BBBE3" w14:textId="77777777" w:rsidR="006E25DC" w:rsidRPr="00DC139F" w:rsidRDefault="006E25DC" w:rsidP="006E25DC">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5D13C283" w14:textId="77777777" w:rsidR="006E25DC" w:rsidRPr="00DC139F" w:rsidRDefault="006E25DC" w:rsidP="006E25DC">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5A1A0DA1" w14:textId="77777777" w:rsidR="006E25DC" w:rsidRPr="00DC139F" w:rsidRDefault="006E25DC" w:rsidP="006E25DC">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489C4DD" w14:textId="77777777" w:rsidR="006E25DC" w:rsidRPr="00DC139F" w:rsidRDefault="006E25DC" w:rsidP="006E25DC">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245210E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7B60283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2F4ABB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F6B5EC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51F919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7224386" w14:textId="77777777" w:rsidR="006E25DC" w:rsidRPr="00DC139F" w:rsidRDefault="006E25DC" w:rsidP="006E25DC">
            <w:pPr>
              <w:jc w:val="center"/>
              <w:rPr>
                <w:color w:val="000000"/>
              </w:rPr>
            </w:pPr>
          </w:p>
        </w:tc>
      </w:tr>
      <w:tr w:rsidR="006E25DC" w:rsidRPr="00DC139F" w14:paraId="14F202A1" w14:textId="77777777" w:rsidTr="006E25DC">
        <w:trPr>
          <w:trHeight w:val="266"/>
          <w:jc w:val="center"/>
        </w:trPr>
        <w:tc>
          <w:tcPr>
            <w:tcW w:w="988" w:type="dxa"/>
            <w:vMerge/>
            <w:shd w:val="clear" w:color="auto" w:fill="auto"/>
            <w:noWrap/>
            <w:hideMark/>
          </w:tcPr>
          <w:p w14:paraId="5ADFFB76" w14:textId="77777777" w:rsidR="006E25DC" w:rsidRPr="00DC139F" w:rsidRDefault="006E25DC" w:rsidP="006E25DC">
            <w:pPr>
              <w:jc w:val="center"/>
              <w:rPr>
                <w:color w:val="000000"/>
              </w:rPr>
            </w:pPr>
          </w:p>
        </w:tc>
        <w:tc>
          <w:tcPr>
            <w:tcW w:w="1134" w:type="dxa"/>
            <w:shd w:val="clear" w:color="auto" w:fill="auto"/>
            <w:noWrap/>
            <w:vAlign w:val="center"/>
            <w:hideMark/>
          </w:tcPr>
          <w:p w14:paraId="5DBED228"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911EC5"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66E64"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D1DD"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0D577" w14:textId="77777777" w:rsidR="006E25DC" w:rsidRPr="00DC139F" w:rsidRDefault="006E25DC" w:rsidP="006E25DC">
            <w:pPr>
              <w:jc w:val="center"/>
              <w:rPr>
                <w:color w:val="000000"/>
              </w:rPr>
            </w:pPr>
            <w:r w:rsidRPr="00DC139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A0954"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49FDA"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53AD9"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F69B4"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6F430"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8816" w14:textId="77777777" w:rsidR="006E25DC" w:rsidRPr="00DC139F" w:rsidRDefault="006E25DC" w:rsidP="006E25DC">
            <w:pPr>
              <w:jc w:val="center"/>
              <w:rPr>
                <w:color w:val="000000"/>
              </w:rPr>
            </w:pPr>
            <w:r w:rsidRPr="00DC139F">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AC1A" w14:textId="77777777" w:rsidR="006E25DC" w:rsidRPr="00DC139F" w:rsidRDefault="006E25DC" w:rsidP="006E25DC">
            <w:pPr>
              <w:jc w:val="center"/>
              <w:rPr>
                <w:color w:val="000000"/>
              </w:rPr>
            </w:pPr>
            <w:r w:rsidRPr="00DC139F">
              <w:rPr>
                <w:rFonts w:hint="eastAsia"/>
                <w:color w:val="000000"/>
              </w:rPr>
              <w:t>2.46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21641E1" w14:textId="77777777" w:rsidR="006E25DC" w:rsidRPr="00DC139F" w:rsidRDefault="006E25DC" w:rsidP="006E25DC">
            <w:pPr>
              <w:jc w:val="center"/>
              <w:rPr>
                <w:color w:val="000000"/>
              </w:rPr>
            </w:pPr>
            <w:r w:rsidRPr="00DC139F">
              <w:rPr>
                <w:rFonts w:hint="eastAsia"/>
                <w:color w:val="000000"/>
              </w:rPr>
              <w:t>3.16</w:t>
            </w:r>
          </w:p>
        </w:tc>
        <w:tc>
          <w:tcPr>
            <w:tcW w:w="723" w:type="dxa"/>
            <w:tcBorders>
              <w:top w:val="nil"/>
              <w:left w:val="single" w:sz="4" w:space="0" w:color="auto"/>
              <w:bottom w:val="nil"/>
              <w:right w:val="nil"/>
            </w:tcBorders>
            <w:shd w:val="clear" w:color="auto" w:fill="FFFFFF" w:themeFill="background1"/>
            <w:noWrap/>
            <w:vAlign w:val="center"/>
          </w:tcPr>
          <w:p w14:paraId="3AEA25D0"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3B9649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A53FDD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33F1CC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73F735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8392FF8" w14:textId="77777777" w:rsidR="006E25DC" w:rsidRPr="00DC139F" w:rsidRDefault="006E25DC" w:rsidP="006E25DC">
            <w:pPr>
              <w:jc w:val="center"/>
              <w:rPr>
                <w:color w:val="000000"/>
              </w:rPr>
            </w:pPr>
          </w:p>
        </w:tc>
      </w:tr>
      <w:tr w:rsidR="006E25DC" w:rsidRPr="00DC139F" w14:paraId="1C864CF5" w14:textId="77777777" w:rsidTr="006E25DC">
        <w:trPr>
          <w:trHeight w:val="266"/>
          <w:jc w:val="center"/>
        </w:trPr>
        <w:tc>
          <w:tcPr>
            <w:tcW w:w="988" w:type="dxa"/>
            <w:vMerge/>
            <w:vAlign w:val="center"/>
            <w:hideMark/>
          </w:tcPr>
          <w:p w14:paraId="235BA38C" w14:textId="77777777" w:rsidR="006E25DC" w:rsidRPr="00DC139F" w:rsidRDefault="006E25DC" w:rsidP="006E25DC">
            <w:pPr>
              <w:rPr>
                <w:color w:val="000000"/>
              </w:rPr>
            </w:pPr>
          </w:p>
        </w:tc>
        <w:tc>
          <w:tcPr>
            <w:tcW w:w="1134" w:type="dxa"/>
            <w:shd w:val="clear" w:color="auto" w:fill="auto"/>
            <w:noWrap/>
            <w:vAlign w:val="center"/>
            <w:hideMark/>
          </w:tcPr>
          <w:p w14:paraId="0D9DE929"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067F51"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F33D2"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3E09F"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D0BB9" w14:textId="77777777" w:rsidR="006E25DC" w:rsidRPr="00DC139F" w:rsidRDefault="006E25DC" w:rsidP="006E25DC">
            <w:pPr>
              <w:jc w:val="center"/>
              <w:rPr>
                <w:color w:val="000000"/>
              </w:rPr>
            </w:pPr>
            <w:r w:rsidRPr="00DC139F">
              <w:rPr>
                <w:rFonts w:hint="eastAsia"/>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C1DB"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49598"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BDA6A"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C118"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A6C1E"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8FCB" w14:textId="77777777" w:rsidR="006E25DC" w:rsidRPr="00DC139F" w:rsidRDefault="006E25DC" w:rsidP="006E25DC">
            <w:pPr>
              <w:jc w:val="center"/>
              <w:rPr>
                <w:color w:val="000000"/>
              </w:rPr>
            </w:pPr>
            <w:r w:rsidRPr="00DC139F">
              <w:rPr>
                <w:rFonts w:hint="eastAsia"/>
                <w:color w:val="000000"/>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30DE" w14:textId="77777777" w:rsidR="006E25DC" w:rsidRPr="00DC139F" w:rsidRDefault="006E25DC" w:rsidP="006E25DC">
            <w:pPr>
              <w:jc w:val="center"/>
              <w:rPr>
                <w:color w:val="000000"/>
              </w:rPr>
            </w:pPr>
            <w:r w:rsidRPr="00DC139F">
              <w:rPr>
                <w:rFonts w:hint="eastAsia"/>
                <w:color w:val="000000"/>
              </w:rPr>
              <w:t>2.46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986917C" w14:textId="77777777" w:rsidR="006E25DC" w:rsidRPr="00DC139F" w:rsidRDefault="006E25DC" w:rsidP="006E25DC">
            <w:pPr>
              <w:jc w:val="center"/>
              <w:rPr>
                <w:color w:val="000000"/>
              </w:rPr>
            </w:pPr>
            <w:r w:rsidRPr="00DC139F">
              <w:rPr>
                <w:rFonts w:hint="eastAsia"/>
                <w:color w:val="000000"/>
              </w:rPr>
              <w:t>3.16</w:t>
            </w:r>
          </w:p>
        </w:tc>
        <w:tc>
          <w:tcPr>
            <w:tcW w:w="723" w:type="dxa"/>
            <w:tcBorders>
              <w:top w:val="nil"/>
              <w:left w:val="single" w:sz="4" w:space="0" w:color="auto"/>
              <w:bottom w:val="nil"/>
              <w:right w:val="nil"/>
            </w:tcBorders>
            <w:shd w:val="clear" w:color="auto" w:fill="FFFFFF" w:themeFill="background1"/>
            <w:noWrap/>
            <w:vAlign w:val="center"/>
          </w:tcPr>
          <w:p w14:paraId="7A881DE8"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52F041A5"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6613343A"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9C7746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43C888E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F37D8D5" w14:textId="77777777" w:rsidR="006E25DC" w:rsidRPr="00DC139F" w:rsidRDefault="006E25DC" w:rsidP="006E25DC">
            <w:pPr>
              <w:jc w:val="center"/>
              <w:rPr>
                <w:color w:val="000000"/>
              </w:rPr>
            </w:pPr>
          </w:p>
        </w:tc>
      </w:tr>
      <w:tr w:rsidR="006E25DC" w:rsidRPr="00DC139F" w14:paraId="6F000587" w14:textId="77777777" w:rsidTr="006E25DC">
        <w:trPr>
          <w:trHeight w:val="266"/>
          <w:jc w:val="center"/>
        </w:trPr>
        <w:tc>
          <w:tcPr>
            <w:tcW w:w="988" w:type="dxa"/>
            <w:vMerge/>
            <w:vAlign w:val="center"/>
            <w:hideMark/>
          </w:tcPr>
          <w:p w14:paraId="674303EE" w14:textId="77777777" w:rsidR="006E25DC" w:rsidRPr="00DC139F" w:rsidRDefault="006E25DC" w:rsidP="006E25DC">
            <w:pPr>
              <w:rPr>
                <w:color w:val="000000"/>
              </w:rPr>
            </w:pPr>
          </w:p>
        </w:tc>
        <w:tc>
          <w:tcPr>
            <w:tcW w:w="1134" w:type="dxa"/>
            <w:shd w:val="clear" w:color="auto" w:fill="auto"/>
            <w:noWrap/>
            <w:vAlign w:val="center"/>
            <w:hideMark/>
          </w:tcPr>
          <w:p w14:paraId="10FAB2C1"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A8622A"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ACD1B"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B7BB9"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625CD" w14:textId="77777777" w:rsidR="006E25DC" w:rsidRPr="00DC139F" w:rsidRDefault="006E25DC" w:rsidP="006E25DC">
            <w:pPr>
              <w:jc w:val="center"/>
              <w:rPr>
                <w:color w:val="000000"/>
              </w:rPr>
            </w:pPr>
            <w:r w:rsidRPr="00DC139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4E8CA"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35385"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C964"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E463"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76DD9" w14:textId="77777777" w:rsidR="006E25DC" w:rsidRPr="00DC139F" w:rsidRDefault="006E25DC" w:rsidP="006E25DC">
            <w:pPr>
              <w:jc w:val="center"/>
              <w:rPr>
                <w:color w:val="000000"/>
              </w:rPr>
            </w:pPr>
            <w:r w:rsidRPr="00DC139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E0D66" w14:textId="77777777" w:rsidR="006E25DC" w:rsidRPr="00DC139F" w:rsidRDefault="006E25DC" w:rsidP="006E25DC">
            <w:pPr>
              <w:jc w:val="center"/>
              <w:rPr>
                <w:color w:val="000000"/>
              </w:rPr>
            </w:pPr>
            <w:r w:rsidRPr="00DC139F">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4EDA7"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DDF337" w14:textId="77777777" w:rsidR="006E25DC" w:rsidRPr="00DC139F" w:rsidRDefault="006E25DC" w:rsidP="006E25DC">
            <w:pPr>
              <w:jc w:val="center"/>
              <w:rPr>
                <w:color w:val="000000"/>
              </w:rPr>
            </w:pPr>
            <w:r w:rsidRPr="00DC139F">
              <w:rPr>
                <w:rFonts w:hint="eastAsia"/>
                <w:color w:val="000000"/>
              </w:rPr>
              <w:t>3.15</w:t>
            </w:r>
          </w:p>
        </w:tc>
        <w:tc>
          <w:tcPr>
            <w:tcW w:w="723" w:type="dxa"/>
            <w:tcBorders>
              <w:top w:val="nil"/>
              <w:left w:val="single" w:sz="4" w:space="0" w:color="auto"/>
              <w:bottom w:val="nil"/>
              <w:right w:val="nil"/>
            </w:tcBorders>
            <w:shd w:val="clear" w:color="auto" w:fill="FFFFFF" w:themeFill="background1"/>
            <w:noWrap/>
            <w:vAlign w:val="center"/>
          </w:tcPr>
          <w:p w14:paraId="16C84CC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1D35AF2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2F8C5A1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669A4D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DE5763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6F4F8F8" w14:textId="77777777" w:rsidR="006E25DC" w:rsidRPr="00DC139F" w:rsidRDefault="006E25DC" w:rsidP="006E25DC">
            <w:pPr>
              <w:jc w:val="center"/>
              <w:rPr>
                <w:color w:val="000000"/>
              </w:rPr>
            </w:pPr>
          </w:p>
        </w:tc>
      </w:tr>
      <w:tr w:rsidR="006E25DC" w:rsidRPr="00DC139F" w14:paraId="40035FCF" w14:textId="77777777" w:rsidTr="006E25DC">
        <w:trPr>
          <w:trHeight w:val="266"/>
          <w:jc w:val="center"/>
        </w:trPr>
        <w:tc>
          <w:tcPr>
            <w:tcW w:w="988" w:type="dxa"/>
            <w:vMerge/>
            <w:vAlign w:val="center"/>
            <w:hideMark/>
          </w:tcPr>
          <w:p w14:paraId="6EE0F829" w14:textId="77777777" w:rsidR="006E25DC" w:rsidRPr="00DC139F" w:rsidRDefault="006E25DC" w:rsidP="006E25DC">
            <w:pPr>
              <w:rPr>
                <w:color w:val="000000"/>
              </w:rPr>
            </w:pPr>
          </w:p>
        </w:tc>
        <w:tc>
          <w:tcPr>
            <w:tcW w:w="1134" w:type="dxa"/>
            <w:shd w:val="clear" w:color="auto" w:fill="auto"/>
            <w:noWrap/>
            <w:vAlign w:val="center"/>
            <w:hideMark/>
          </w:tcPr>
          <w:p w14:paraId="479D414B"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DEB29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60440"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DEA7C"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96BB7" w14:textId="77777777" w:rsidR="006E25DC" w:rsidRPr="00DC139F" w:rsidRDefault="006E25DC" w:rsidP="006E25DC">
            <w:pPr>
              <w:jc w:val="center"/>
              <w:rPr>
                <w:color w:val="000000"/>
              </w:rPr>
            </w:pPr>
            <w:r w:rsidRPr="00DC139F">
              <w:rPr>
                <w:rFonts w:hint="eastAsia"/>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2F10"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83BA6"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52A0B"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AC090"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A229C" w14:textId="77777777" w:rsidR="006E25DC" w:rsidRPr="00DC139F" w:rsidRDefault="006E25DC" w:rsidP="006E25DC">
            <w:pPr>
              <w:jc w:val="center"/>
              <w:rPr>
                <w:color w:val="000000"/>
              </w:rPr>
            </w:pPr>
            <w:r w:rsidRPr="00DC139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EB3C1" w14:textId="77777777" w:rsidR="006E25DC" w:rsidRPr="00DC139F" w:rsidRDefault="006E25DC" w:rsidP="006E25DC">
            <w:pPr>
              <w:jc w:val="center"/>
              <w:rPr>
                <w:color w:val="000000"/>
              </w:rPr>
            </w:pPr>
            <w:r w:rsidRPr="00DC139F">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2E15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7B5B36" w14:textId="77777777" w:rsidR="006E25DC" w:rsidRPr="00DC139F" w:rsidRDefault="006E25DC" w:rsidP="006E25DC">
            <w:pPr>
              <w:jc w:val="center"/>
              <w:rPr>
                <w:color w:val="000000"/>
              </w:rPr>
            </w:pPr>
            <w:r w:rsidRPr="00DC139F">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5666FE95"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FFFFFF" w:themeFill="background1"/>
            <w:noWrap/>
            <w:vAlign w:val="center"/>
          </w:tcPr>
          <w:p w14:paraId="48417D6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1374F27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0886D0D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3705B8F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FFFFFF" w:themeFill="background1"/>
            <w:noWrap/>
            <w:vAlign w:val="center"/>
          </w:tcPr>
          <w:p w14:paraId="7196C4A8" w14:textId="77777777" w:rsidR="006E25DC" w:rsidRPr="00DC139F" w:rsidRDefault="006E25DC" w:rsidP="006E25DC">
            <w:pPr>
              <w:jc w:val="center"/>
              <w:rPr>
                <w:color w:val="000000"/>
              </w:rPr>
            </w:pPr>
          </w:p>
        </w:tc>
      </w:tr>
      <w:tr w:rsidR="006E25DC" w:rsidRPr="00DC139F" w14:paraId="2C318B25" w14:textId="77777777" w:rsidTr="006E25DC">
        <w:trPr>
          <w:trHeight w:val="266"/>
          <w:jc w:val="center"/>
        </w:trPr>
        <w:tc>
          <w:tcPr>
            <w:tcW w:w="988" w:type="dxa"/>
            <w:vMerge w:val="restart"/>
            <w:shd w:val="clear" w:color="auto" w:fill="auto"/>
            <w:noWrap/>
            <w:vAlign w:val="center"/>
            <w:hideMark/>
          </w:tcPr>
          <w:p w14:paraId="5C7F6EED" w14:textId="77777777" w:rsidR="006E25DC" w:rsidRPr="00DC139F" w:rsidRDefault="006E25DC" w:rsidP="006E25DC">
            <w:pPr>
              <w:jc w:val="center"/>
              <w:rPr>
                <w:color w:val="000000"/>
              </w:rPr>
            </w:pPr>
            <w:r w:rsidRPr="00DC139F">
              <w:rPr>
                <w:color w:val="000000"/>
              </w:rPr>
              <w:t>'80MHz'</w:t>
            </w:r>
          </w:p>
          <w:p w14:paraId="1FCF5510" w14:textId="77777777" w:rsidR="006E25DC" w:rsidRPr="00DC139F" w:rsidRDefault="006E25DC" w:rsidP="006E25DC">
            <w:pPr>
              <w:jc w:val="center"/>
              <w:rPr>
                <w:color w:val="000000"/>
              </w:rPr>
            </w:pPr>
            <w:r w:rsidRPr="00DC139F">
              <w:rPr>
                <w:rFonts w:hint="eastAsia"/>
                <w:color w:val="000000"/>
              </w:rPr>
              <w:t>(55</w:t>
            </w:r>
            <w:r w:rsidRPr="00DC139F">
              <w:rPr>
                <w:color w:val="000000"/>
              </w:rPr>
              <w:t>3</w:t>
            </w:r>
            <w:r w:rsidRPr="00DC139F">
              <w:rPr>
                <w:rFonts w:hint="eastAsia"/>
                <w:color w:val="000000"/>
              </w:rPr>
              <w:t>0)</w:t>
            </w:r>
            <w:r w:rsidRPr="00DC139F">
              <w:rPr>
                <w:color w:val="000000"/>
              </w:rPr>
              <w:t>'</w:t>
            </w:r>
          </w:p>
        </w:tc>
        <w:tc>
          <w:tcPr>
            <w:tcW w:w="1134" w:type="dxa"/>
            <w:shd w:val="clear" w:color="auto" w:fill="auto"/>
            <w:noWrap/>
            <w:vAlign w:val="center"/>
            <w:hideMark/>
          </w:tcPr>
          <w:p w14:paraId="6FFF0DEB"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6C5D8AC" w14:textId="77777777" w:rsidR="006E25DC" w:rsidRPr="00DC139F" w:rsidRDefault="006E25DC" w:rsidP="006E25DC">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0F161255" w14:textId="77777777" w:rsidR="006E25DC" w:rsidRPr="00DC139F" w:rsidRDefault="006E25DC" w:rsidP="006E25DC">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5CCA042B" w14:textId="77777777" w:rsidR="006E25DC" w:rsidRPr="00DC139F" w:rsidRDefault="006E25DC" w:rsidP="006E25DC">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4D0ED5CA" w14:textId="77777777" w:rsidR="006E25DC" w:rsidRPr="00DC139F" w:rsidRDefault="006E25DC" w:rsidP="006E25DC">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4D2C7D00" w14:textId="77777777" w:rsidR="006E25DC" w:rsidRPr="00DC139F" w:rsidRDefault="006E25DC" w:rsidP="006E25DC">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3EC441F1" w14:textId="77777777" w:rsidR="006E25DC" w:rsidRPr="00DC139F" w:rsidRDefault="006E25DC" w:rsidP="006E25DC">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0A228555" w14:textId="77777777" w:rsidR="006E25DC" w:rsidRPr="00DC139F" w:rsidRDefault="006E25DC" w:rsidP="006E25DC">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6961CBFE" w14:textId="77777777" w:rsidR="006E25DC" w:rsidRPr="00DC139F" w:rsidRDefault="006E25DC" w:rsidP="006E25DC">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auto"/>
            <w:noWrap/>
            <w:vAlign w:val="center"/>
            <w:hideMark/>
          </w:tcPr>
          <w:p w14:paraId="67DBBF5D" w14:textId="77777777" w:rsidR="006E25DC" w:rsidRPr="00DC139F" w:rsidRDefault="006E25DC" w:rsidP="006E25DC">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auto"/>
            <w:noWrap/>
            <w:vAlign w:val="center"/>
            <w:hideMark/>
          </w:tcPr>
          <w:p w14:paraId="744948CB" w14:textId="77777777" w:rsidR="006E25DC" w:rsidRPr="00DC139F" w:rsidRDefault="006E25DC" w:rsidP="006E25DC">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auto"/>
            <w:noWrap/>
            <w:vAlign w:val="center"/>
            <w:hideMark/>
          </w:tcPr>
          <w:p w14:paraId="3A7A972C" w14:textId="77777777" w:rsidR="006E25DC" w:rsidRPr="00DC139F" w:rsidRDefault="006E25DC" w:rsidP="006E25DC">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C063D8B" w14:textId="77777777" w:rsidR="006E25DC" w:rsidRPr="00DC139F" w:rsidRDefault="006E25DC" w:rsidP="006E25DC">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auto"/>
            <w:noWrap/>
            <w:vAlign w:val="center"/>
          </w:tcPr>
          <w:p w14:paraId="6673A6B4"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7DCF43D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36AAA5C"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E164CA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888B76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FF1D97D" w14:textId="77777777" w:rsidR="006E25DC" w:rsidRPr="00DC139F" w:rsidRDefault="006E25DC" w:rsidP="006E25DC">
            <w:pPr>
              <w:jc w:val="center"/>
              <w:rPr>
                <w:color w:val="000000"/>
              </w:rPr>
            </w:pPr>
          </w:p>
        </w:tc>
      </w:tr>
      <w:tr w:rsidR="006E25DC" w:rsidRPr="00DC139F" w14:paraId="5722DD80" w14:textId="77777777" w:rsidTr="006E25DC">
        <w:trPr>
          <w:trHeight w:val="266"/>
          <w:jc w:val="center"/>
        </w:trPr>
        <w:tc>
          <w:tcPr>
            <w:tcW w:w="988" w:type="dxa"/>
            <w:vMerge/>
            <w:shd w:val="clear" w:color="auto" w:fill="auto"/>
            <w:noWrap/>
            <w:hideMark/>
          </w:tcPr>
          <w:p w14:paraId="03B3D24D" w14:textId="77777777" w:rsidR="006E25DC" w:rsidRPr="00DC139F" w:rsidRDefault="006E25DC" w:rsidP="006E25DC">
            <w:pPr>
              <w:jc w:val="center"/>
              <w:rPr>
                <w:color w:val="000000"/>
              </w:rPr>
            </w:pPr>
          </w:p>
        </w:tc>
        <w:tc>
          <w:tcPr>
            <w:tcW w:w="1134" w:type="dxa"/>
            <w:shd w:val="clear" w:color="auto" w:fill="auto"/>
            <w:noWrap/>
            <w:vAlign w:val="center"/>
            <w:hideMark/>
          </w:tcPr>
          <w:p w14:paraId="24978EDE"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50ABA5"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5C057"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0BCEC"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C721D"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2AE35"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201D7"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8619"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E43A0"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52318"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044FC" w14:textId="77777777" w:rsidR="006E25DC" w:rsidRPr="00DC139F" w:rsidRDefault="006E25DC" w:rsidP="006E25DC">
            <w:pPr>
              <w:jc w:val="center"/>
              <w:rPr>
                <w:color w:val="000000"/>
              </w:rPr>
            </w:pPr>
            <w:r w:rsidRPr="00DC139F">
              <w:rPr>
                <w:rFonts w:hint="eastAsia"/>
                <w:color w:val="000000"/>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3354A"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2523" w14:textId="77777777" w:rsidR="006E25DC" w:rsidRPr="00DC139F" w:rsidRDefault="006E25DC" w:rsidP="006E25DC">
            <w:pPr>
              <w:jc w:val="center"/>
              <w:rPr>
                <w:color w:val="000000"/>
              </w:rPr>
            </w:pPr>
            <w:r w:rsidRPr="00DC139F">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3C3D6D9B"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1BA2AE80"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B0D1A2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50B0FFB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14FF0FE"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2DD195D" w14:textId="77777777" w:rsidR="006E25DC" w:rsidRPr="00DC139F" w:rsidRDefault="006E25DC" w:rsidP="006E25DC">
            <w:pPr>
              <w:jc w:val="center"/>
              <w:rPr>
                <w:color w:val="000000"/>
              </w:rPr>
            </w:pPr>
          </w:p>
        </w:tc>
      </w:tr>
      <w:tr w:rsidR="006E25DC" w:rsidRPr="00DC139F" w14:paraId="6E50B80C" w14:textId="77777777" w:rsidTr="006E25DC">
        <w:trPr>
          <w:trHeight w:val="266"/>
          <w:jc w:val="center"/>
        </w:trPr>
        <w:tc>
          <w:tcPr>
            <w:tcW w:w="988" w:type="dxa"/>
            <w:vMerge/>
            <w:vAlign w:val="center"/>
            <w:hideMark/>
          </w:tcPr>
          <w:p w14:paraId="6F9853BC" w14:textId="77777777" w:rsidR="006E25DC" w:rsidRPr="00DC139F" w:rsidRDefault="006E25DC" w:rsidP="006E25DC">
            <w:pPr>
              <w:rPr>
                <w:color w:val="000000"/>
              </w:rPr>
            </w:pPr>
          </w:p>
        </w:tc>
        <w:tc>
          <w:tcPr>
            <w:tcW w:w="1134" w:type="dxa"/>
            <w:shd w:val="clear" w:color="auto" w:fill="auto"/>
            <w:noWrap/>
            <w:vAlign w:val="center"/>
            <w:hideMark/>
          </w:tcPr>
          <w:p w14:paraId="41D14424"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2FE1D6"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79088"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07751" w14:textId="77777777" w:rsidR="006E25DC" w:rsidRPr="00DC139F" w:rsidRDefault="006E25DC" w:rsidP="006E25DC">
            <w:pPr>
              <w:jc w:val="center"/>
              <w:rPr>
                <w:color w:val="000000"/>
              </w:rPr>
            </w:pPr>
            <w:r w:rsidRPr="00DC139F">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E23F5" w14:textId="77777777" w:rsidR="006E25DC" w:rsidRPr="00DC139F" w:rsidRDefault="006E25DC" w:rsidP="006E25DC">
            <w:pPr>
              <w:jc w:val="center"/>
              <w:rPr>
                <w:color w:val="000000"/>
              </w:rPr>
            </w:pPr>
            <w:r w:rsidRPr="00DC139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65D6C"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D5F9"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F6DD9"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6071A"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B7897"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E1459" w14:textId="77777777" w:rsidR="006E25DC" w:rsidRPr="00DC139F" w:rsidRDefault="006E25DC" w:rsidP="006E25DC">
            <w:pPr>
              <w:jc w:val="center"/>
              <w:rPr>
                <w:color w:val="000000"/>
              </w:rPr>
            </w:pPr>
            <w:r w:rsidRPr="00DC139F">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F457E"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BE3A" w14:textId="77777777" w:rsidR="006E25DC" w:rsidRPr="00DC139F" w:rsidRDefault="006E25DC" w:rsidP="006E25DC">
            <w:pPr>
              <w:jc w:val="center"/>
              <w:rPr>
                <w:color w:val="000000"/>
              </w:rPr>
            </w:pPr>
            <w:r w:rsidRPr="00DC139F">
              <w:rPr>
                <w:rFonts w:hint="eastAsia"/>
                <w:color w:val="000000"/>
              </w:rPr>
              <w:t>0.63</w:t>
            </w:r>
          </w:p>
        </w:tc>
        <w:tc>
          <w:tcPr>
            <w:tcW w:w="723" w:type="dxa"/>
            <w:tcBorders>
              <w:top w:val="nil"/>
              <w:left w:val="single" w:sz="4" w:space="0" w:color="auto"/>
              <w:bottom w:val="nil"/>
              <w:right w:val="nil"/>
            </w:tcBorders>
            <w:shd w:val="clear" w:color="auto" w:fill="auto"/>
            <w:noWrap/>
            <w:vAlign w:val="center"/>
          </w:tcPr>
          <w:p w14:paraId="1A038D8A"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1559B22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2D13BBBD"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915FF06"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0BE58052"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E7875EB" w14:textId="77777777" w:rsidR="006E25DC" w:rsidRPr="00DC139F" w:rsidRDefault="006E25DC" w:rsidP="006E25DC">
            <w:pPr>
              <w:jc w:val="center"/>
              <w:rPr>
                <w:color w:val="000000"/>
              </w:rPr>
            </w:pPr>
          </w:p>
        </w:tc>
      </w:tr>
      <w:tr w:rsidR="006E25DC" w:rsidRPr="00DC139F" w14:paraId="2304FD1D" w14:textId="77777777" w:rsidTr="006E25DC">
        <w:trPr>
          <w:trHeight w:val="266"/>
          <w:jc w:val="center"/>
        </w:trPr>
        <w:tc>
          <w:tcPr>
            <w:tcW w:w="988" w:type="dxa"/>
            <w:vMerge/>
            <w:vAlign w:val="center"/>
            <w:hideMark/>
          </w:tcPr>
          <w:p w14:paraId="29B191FB" w14:textId="77777777" w:rsidR="006E25DC" w:rsidRPr="00DC139F" w:rsidRDefault="006E25DC" w:rsidP="006E25DC">
            <w:pPr>
              <w:rPr>
                <w:color w:val="000000"/>
              </w:rPr>
            </w:pPr>
          </w:p>
        </w:tc>
        <w:tc>
          <w:tcPr>
            <w:tcW w:w="1134" w:type="dxa"/>
            <w:shd w:val="clear" w:color="auto" w:fill="auto"/>
            <w:noWrap/>
            <w:vAlign w:val="center"/>
            <w:hideMark/>
          </w:tcPr>
          <w:p w14:paraId="1C3A1A22"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095CEB"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EAA05"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D4508"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F4C3" w14:textId="77777777" w:rsidR="006E25DC" w:rsidRPr="00DC139F" w:rsidRDefault="006E25DC" w:rsidP="006E25DC">
            <w:pPr>
              <w:jc w:val="center"/>
              <w:rPr>
                <w:color w:val="000000"/>
              </w:rPr>
            </w:pPr>
            <w:r w:rsidRPr="00DC139F">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3A0CD" w14:textId="77777777" w:rsidR="006E25DC" w:rsidRPr="00DC139F" w:rsidRDefault="006E25DC" w:rsidP="006E25DC">
            <w:pPr>
              <w:jc w:val="center"/>
              <w:rPr>
                <w:color w:val="000000"/>
              </w:rPr>
            </w:pPr>
            <w:r w:rsidRPr="00DC139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CA8A6" w14:textId="77777777" w:rsidR="006E25DC" w:rsidRPr="00DC139F" w:rsidRDefault="006E25DC" w:rsidP="006E25DC">
            <w:pPr>
              <w:jc w:val="center"/>
              <w:rPr>
                <w:color w:val="000000"/>
              </w:rPr>
            </w:pPr>
            <w:r w:rsidRPr="00DC139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EA96A" w14:textId="77777777" w:rsidR="006E25DC" w:rsidRPr="00DC139F" w:rsidRDefault="006E25DC" w:rsidP="006E25DC">
            <w:pPr>
              <w:jc w:val="center"/>
              <w:rPr>
                <w:color w:val="000000"/>
              </w:rPr>
            </w:pPr>
            <w:r w:rsidRPr="00DC139F">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641CB" w14:textId="77777777" w:rsidR="006E25DC" w:rsidRPr="00DC139F" w:rsidRDefault="006E25DC" w:rsidP="006E25DC">
            <w:pPr>
              <w:jc w:val="center"/>
              <w:rPr>
                <w:color w:val="000000"/>
              </w:rPr>
            </w:pPr>
            <w:r w:rsidRPr="00DC139F">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6CD01" w14:textId="77777777" w:rsidR="006E25DC" w:rsidRPr="00DC139F" w:rsidRDefault="006E25DC" w:rsidP="006E25DC">
            <w:pPr>
              <w:jc w:val="center"/>
              <w:rPr>
                <w:color w:val="000000"/>
              </w:rPr>
            </w:pPr>
            <w:r w:rsidRPr="00DC139F">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8B68" w14:textId="77777777" w:rsidR="006E25DC" w:rsidRPr="00DC139F" w:rsidRDefault="006E25DC" w:rsidP="006E25DC">
            <w:pPr>
              <w:jc w:val="center"/>
              <w:rPr>
                <w:color w:val="000000"/>
              </w:rPr>
            </w:pPr>
            <w:r w:rsidRPr="00DC139F">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81222"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9E22" w14:textId="77777777" w:rsidR="006E25DC" w:rsidRPr="00DC139F" w:rsidRDefault="006E25DC" w:rsidP="006E25DC">
            <w:pPr>
              <w:jc w:val="center"/>
              <w:rPr>
                <w:color w:val="000000"/>
              </w:rPr>
            </w:pPr>
            <w:r w:rsidRPr="00DC139F">
              <w:rPr>
                <w:rFonts w:hint="eastAsia"/>
                <w:color w:val="000000"/>
              </w:rPr>
              <w:t>2.46</w:t>
            </w:r>
          </w:p>
        </w:tc>
        <w:tc>
          <w:tcPr>
            <w:tcW w:w="723" w:type="dxa"/>
            <w:tcBorders>
              <w:top w:val="nil"/>
              <w:left w:val="single" w:sz="4" w:space="0" w:color="auto"/>
              <w:bottom w:val="nil"/>
              <w:right w:val="nil"/>
            </w:tcBorders>
            <w:shd w:val="clear" w:color="auto" w:fill="auto"/>
            <w:noWrap/>
            <w:vAlign w:val="center"/>
          </w:tcPr>
          <w:p w14:paraId="724B5AE3"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4FEA9CD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768EDC8F"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61B04399"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21E22EB"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192E5F26" w14:textId="77777777" w:rsidR="006E25DC" w:rsidRPr="00DC139F" w:rsidRDefault="006E25DC" w:rsidP="006E25DC">
            <w:pPr>
              <w:jc w:val="center"/>
              <w:rPr>
                <w:color w:val="000000"/>
              </w:rPr>
            </w:pPr>
          </w:p>
        </w:tc>
      </w:tr>
      <w:tr w:rsidR="006E25DC" w:rsidRPr="00DC139F" w14:paraId="25581EB2" w14:textId="77777777" w:rsidTr="006E25DC">
        <w:trPr>
          <w:trHeight w:val="266"/>
          <w:jc w:val="center"/>
        </w:trPr>
        <w:tc>
          <w:tcPr>
            <w:tcW w:w="988" w:type="dxa"/>
            <w:vMerge/>
            <w:vAlign w:val="center"/>
            <w:hideMark/>
          </w:tcPr>
          <w:p w14:paraId="116EFFE1" w14:textId="77777777" w:rsidR="006E25DC" w:rsidRPr="00DC139F" w:rsidRDefault="006E25DC" w:rsidP="006E25DC">
            <w:pPr>
              <w:rPr>
                <w:color w:val="000000"/>
              </w:rPr>
            </w:pPr>
          </w:p>
        </w:tc>
        <w:tc>
          <w:tcPr>
            <w:tcW w:w="1134" w:type="dxa"/>
            <w:shd w:val="clear" w:color="auto" w:fill="auto"/>
            <w:noWrap/>
            <w:vAlign w:val="center"/>
            <w:hideMark/>
          </w:tcPr>
          <w:p w14:paraId="6A5B1302"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F51D60"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4CA0F"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887A7"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8E237" w14:textId="77777777" w:rsidR="006E25DC" w:rsidRPr="00DC139F" w:rsidRDefault="006E25DC" w:rsidP="006E25DC">
            <w:pPr>
              <w:jc w:val="center"/>
              <w:rPr>
                <w:color w:val="000000"/>
              </w:rPr>
            </w:pPr>
            <w:r w:rsidRPr="00DC139F">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B3BEF"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72581"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68C12"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86FF2"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75DA" w14:textId="77777777" w:rsidR="006E25DC" w:rsidRPr="00DC139F" w:rsidRDefault="006E25DC" w:rsidP="006E25DC">
            <w:pPr>
              <w:jc w:val="center"/>
              <w:rPr>
                <w:color w:val="000000"/>
              </w:rPr>
            </w:pPr>
            <w:r w:rsidRPr="00DC139F">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4E4FD" w14:textId="77777777" w:rsidR="006E25DC" w:rsidRPr="00DC139F" w:rsidRDefault="006E25DC" w:rsidP="006E25DC">
            <w:pPr>
              <w:jc w:val="center"/>
              <w:rPr>
                <w:color w:val="000000"/>
              </w:rPr>
            </w:pPr>
            <w:r w:rsidRPr="00DC139F">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1B1F9"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5853C" w14:textId="77777777" w:rsidR="006E25DC" w:rsidRPr="00DC139F" w:rsidRDefault="006E25DC" w:rsidP="006E25DC">
            <w:pPr>
              <w:jc w:val="center"/>
              <w:rPr>
                <w:color w:val="000000"/>
              </w:rPr>
            </w:pPr>
            <w:r w:rsidRPr="00DC139F">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6735184D" w14:textId="77777777" w:rsidR="006E25DC" w:rsidRPr="00DC139F" w:rsidRDefault="006E25DC" w:rsidP="006E25DC">
            <w:pPr>
              <w:jc w:val="center"/>
              <w:rPr>
                <w:color w:val="000000"/>
              </w:rPr>
            </w:pPr>
          </w:p>
        </w:tc>
        <w:tc>
          <w:tcPr>
            <w:tcW w:w="722" w:type="dxa"/>
            <w:tcBorders>
              <w:top w:val="nil"/>
              <w:left w:val="nil"/>
              <w:bottom w:val="nil"/>
              <w:right w:val="nil"/>
            </w:tcBorders>
            <w:shd w:val="clear" w:color="auto" w:fill="auto"/>
            <w:noWrap/>
            <w:vAlign w:val="center"/>
          </w:tcPr>
          <w:p w14:paraId="7AF22314"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6389FB1"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55312A8"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4EFF8A33" w14:textId="77777777" w:rsidR="006E25DC" w:rsidRPr="00DC139F" w:rsidRDefault="006E25DC" w:rsidP="006E25DC">
            <w:pPr>
              <w:jc w:val="center"/>
              <w:rPr>
                <w:color w:val="000000"/>
              </w:rPr>
            </w:pPr>
          </w:p>
        </w:tc>
        <w:tc>
          <w:tcPr>
            <w:tcW w:w="723" w:type="dxa"/>
            <w:tcBorders>
              <w:top w:val="nil"/>
              <w:left w:val="nil"/>
              <w:bottom w:val="nil"/>
              <w:right w:val="nil"/>
            </w:tcBorders>
            <w:shd w:val="clear" w:color="auto" w:fill="auto"/>
            <w:noWrap/>
            <w:vAlign w:val="center"/>
          </w:tcPr>
          <w:p w14:paraId="3C65B832" w14:textId="77777777" w:rsidR="006E25DC" w:rsidRPr="00DC139F" w:rsidRDefault="006E25DC" w:rsidP="006E25DC">
            <w:pPr>
              <w:jc w:val="center"/>
              <w:rPr>
                <w:color w:val="000000"/>
              </w:rPr>
            </w:pPr>
          </w:p>
        </w:tc>
      </w:tr>
      <w:tr w:rsidR="006E25DC" w:rsidRPr="00DC139F" w14:paraId="28D56ED0" w14:textId="77777777" w:rsidTr="006E25DC">
        <w:trPr>
          <w:gridAfter w:val="6"/>
          <w:wAfter w:w="4337" w:type="dxa"/>
          <w:trHeight w:val="266"/>
          <w:jc w:val="center"/>
        </w:trPr>
        <w:tc>
          <w:tcPr>
            <w:tcW w:w="988" w:type="dxa"/>
            <w:vMerge w:val="restart"/>
            <w:shd w:val="clear" w:color="auto" w:fill="auto"/>
            <w:noWrap/>
            <w:vAlign w:val="center"/>
            <w:hideMark/>
          </w:tcPr>
          <w:p w14:paraId="409E65E9" w14:textId="77777777" w:rsidR="006E25DC" w:rsidRPr="00DC139F" w:rsidRDefault="006E25DC" w:rsidP="006E25DC">
            <w:pPr>
              <w:jc w:val="center"/>
              <w:rPr>
                <w:color w:val="000000"/>
              </w:rPr>
            </w:pPr>
            <w:r w:rsidRPr="00DC139F">
              <w:rPr>
                <w:color w:val="000000"/>
              </w:rPr>
              <w:t>'80MHz'</w:t>
            </w:r>
          </w:p>
          <w:p w14:paraId="17B86DEB" w14:textId="77777777" w:rsidR="006E25DC" w:rsidRPr="00DC139F" w:rsidRDefault="006E25DC" w:rsidP="006E25DC">
            <w:pPr>
              <w:jc w:val="center"/>
              <w:rPr>
                <w:color w:val="000000"/>
              </w:rPr>
            </w:pPr>
            <w:r w:rsidRPr="00DC139F">
              <w:rPr>
                <w:rFonts w:hint="eastAsia"/>
                <w:color w:val="000000"/>
              </w:rPr>
              <w:t>(5</w:t>
            </w:r>
            <w:r w:rsidRPr="00DC139F">
              <w:rPr>
                <w:color w:val="000000"/>
              </w:rPr>
              <w:t>610</w:t>
            </w:r>
            <w:r w:rsidRPr="00DC139F">
              <w:rPr>
                <w:rFonts w:hint="eastAsia"/>
                <w:color w:val="000000"/>
              </w:rPr>
              <w:t>)</w:t>
            </w:r>
            <w:r w:rsidRPr="00DC139F">
              <w:rPr>
                <w:color w:val="000000"/>
              </w:rPr>
              <w:t>'</w:t>
            </w:r>
          </w:p>
        </w:tc>
        <w:tc>
          <w:tcPr>
            <w:tcW w:w="1134" w:type="dxa"/>
            <w:shd w:val="clear" w:color="auto" w:fill="auto"/>
            <w:noWrap/>
            <w:vAlign w:val="center"/>
            <w:hideMark/>
          </w:tcPr>
          <w:p w14:paraId="195D94C9" w14:textId="77777777" w:rsidR="006E25DC" w:rsidRPr="00DC139F" w:rsidRDefault="006E25DC" w:rsidP="006E25DC">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6219047" w14:textId="77777777" w:rsidR="006E25DC" w:rsidRPr="00DC139F" w:rsidRDefault="006E25DC" w:rsidP="006E25DC">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40A8C28B" w14:textId="77777777" w:rsidR="006E25DC" w:rsidRPr="00DC139F" w:rsidRDefault="006E25DC" w:rsidP="006E25DC">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253C24AA" w14:textId="77777777" w:rsidR="006E25DC" w:rsidRPr="00DC139F" w:rsidRDefault="006E25DC" w:rsidP="006E25DC">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0F576341" w14:textId="77777777" w:rsidR="006E25DC" w:rsidRPr="00DC139F" w:rsidRDefault="006E25DC" w:rsidP="006E25DC">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268771C2" w14:textId="77777777" w:rsidR="006E25DC" w:rsidRPr="00DC139F" w:rsidRDefault="006E25DC" w:rsidP="006E25DC">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3523DB58" w14:textId="77777777" w:rsidR="006E25DC" w:rsidRPr="00DC139F" w:rsidRDefault="006E25DC" w:rsidP="006E25DC">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3BA29DD4" w14:textId="77777777" w:rsidR="006E25DC" w:rsidRPr="00DC139F" w:rsidRDefault="006E25DC" w:rsidP="006E25DC">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688DA634" w14:textId="77777777" w:rsidR="006E25DC" w:rsidRPr="00DC139F" w:rsidRDefault="006E25DC" w:rsidP="006E25DC">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auto"/>
            <w:noWrap/>
            <w:vAlign w:val="center"/>
            <w:hideMark/>
          </w:tcPr>
          <w:p w14:paraId="1D2E1114" w14:textId="77777777" w:rsidR="006E25DC" w:rsidRPr="00DC139F" w:rsidRDefault="006E25DC" w:rsidP="006E25DC">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auto"/>
            <w:noWrap/>
            <w:vAlign w:val="center"/>
            <w:hideMark/>
          </w:tcPr>
          <w:p w14:paraId="0B51ED3B" w14:textId="77777777" w:rsidR="006E25DC" w:rsidRPr="00DC139F" w:rsidRDefault="006E25DC" w:rsidP="006E25DC">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auto"/>
            <w:noWrap/>
            <w:vAlign w:val="center"/>
            <w:hideMark/>
          </w:tcPr>
          <w:p w14:paraId="6106B66A" w14:textId="77777777" w:rsidR="006E25DC" w:rsidRPr="00DC139F" w:rsidRDefault="006E25DC" w:rsidP="006E25DC">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990F35F" w14:textId="77777777" w:rsidR="006E25DC" w:rsidRPr="00DC139F" w:rsidRDefault="006E25DC" w:rsidP="006E25DC">
            <w:pPr>
              <w:jc w:val="center"/>
              <w:rPr>
                <w:color w:val="000000"/>
              </w:rPr>
            </w:pPr>
            <w:r w:rsidRPr="00DC139F">
              <w:rPr>
                <w:color w:val="000000"/>
              </w:rPr>
              <w:t>#38</w:t>
            </w:r>
          </w:p>
        </w:tc>
      </w:tr>
      <w:tr w:rsidR="006E25DC" w:rsidRPr="00DC139F" w14:paraId="7F85A52E" w14:textId="77777777" w:rsidTr="006E25DC">
        <w:trPr>
          <w:gridAfter w:val="6"/>
          <w:wAfter w:w="4337" w:type="dxa"/>
          <w:trHeight w:val="266"/>
          <w:jc w:val="center"/>
        </w:trPr>
        <w:tc>
          <w:tcPr>
            <w:tcW w:w="988" w:type="dxa"/>
            <w:vMerge/>
            <w:shd w:val="clear" w:color="auto" w:fill="auto"/>
            <w:noWrap/>
            <w:hideMark/>
          </w:tcPr>
          <w:p w14:paraId="1F08D93D" w14:textId="77777777" w:rsidR="006E25DC" w:rsidRPr="00DC139F" w:rsidRDefault="006E25DC" w:rsidP="006E25DC">
            <w:pPr>
              <w:jc w:val="center"/>
              <w:rPr>
                <w:color w:val="000000"/>
              </w:rPr>
            </w:pPr>
          </w:p>
        </w:tc>
        <w:tc>
          <w:tcPr>
            <w:tcW w:w="1134" w:type="dxa"/>
            <w:shd w:val="clear" w:color="auto" w:fill="auto"/>
            <w:noWrap/>
            <w:vAlign w:val="center"/>
            <w:hideMark/>
          </w:tcPr>
          <w:p w14:paraId="3182AB10" w14:textId="77777777" w:rsidR="006E25DC" w:rsidRPr="00DC139F" w:rsidRDefault="006E25DC" w:rsidP="006E25DC">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E95D99"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8C027"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05E87"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72A06" w14:textId="77777777" w:rsidR="006E25DC" w:rsidRPr="00DC139F" w:rsidRDefault="006E25DC" w:rsidP="006E25DC">
            <w:pPr>
              <w:jc w:val="center"/>
              <w:rPr>
                <w:color w:val="000000"/>
              </w:rPr>
            </w:pPr>
            <w:r w:rsidRPr="00DC139F">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3FEDE"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590EC" w14:textId="77777777" w:rsidR="006E25DC" w:rsidRPr="00DC139F" w:rsidRDefault="006E25DC" w:rsidP="006E25DC">
            <w:pPr>
              <w:jc w:val="center"/>
              <w:rPr>
                <w:color w:val="000000"/>
              </w:rPr>
            </w:pPr>
            <w:r w:rsidRPr="00DC139F">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57465"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F052F" w14:textId="77777777" w:rsidR="006E25DC" w:rsidRPr="00DC139F" w:rsidRDefault="006E25DC" w:rsidP="006E25DC">
            <w:pPr>
              <w:jc w:val="center"/>
              <w:rPr>
                <w:color w:val="000000"/>
              </w:rPr>
            </w:pPr>
            <w:r w:rsidRPr="00DC139F">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6A249"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C9112" w14:textId="77777777" w:rsidR="006E25DC" w:rsidRPr="00DC139F" w:rsidRDefault="006E25DC" w:rsidP="006E25DC">
            <w:pPr>
              <w:jc w:val="center"/>
              <w:rPr>
                <w:color w:val="000000"/>
              </w:rPr>
            </w:pPr>
            <w:r w:rsidRPr="00DC139F">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60066"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A0244" w14:textId="77777777" w:rsidR="006E25DC" w:rsidRPr="00DC139F" w:rsidRDefault="006E25DC" w:rsidP="006E25DC">
            <w:pPr>
              <w:jc w:val="center"/>
              <w:rPr>
                <w:color w:val="000000"/>
              </w:rPr>
            </w:pPr>
            <w:r w:rsidRPr="00DC139F">
              <w:rPr>
                <w:rFonts w:hint="eastAsia"/>
                <w:color w:val="000000"/>
              </w:rPr>
              <w:t>0.36</w:t>
            </w:r>
          </w:p>
        </w:tc>
      </w:tr>
      <w:tr w:rsidR="006E25DC" w:rsidRPr="00DC139F" w14:paraId="066CB6E0" w14:textId="77777777" w:rsidTr="006E25DC">
        <w:trPr>
          <w:gridAfter w:val="6"/>
          <w:wAfter w:w="4337" w:type="dxa"/>
          <w:trHeight w:val="266"/>
          <w:jc w:val="center"/>
        </w:trPr>
        <w:tc>
          <w:tcPr>
            <w:tcW w:w="988" w:type="dxa"/>
            <w:vMerge/>
            <w:vAlign w:val="center"/>
            <w:hideMark/>
          </w:tcPr>
          <w:p w14:paraId="451EE04A" w14:textId="77777777" w:rsidR="006E25DC" w:rsidRPr="00DC139F" w:rsidRDefault="006E25DC" w:rsidP="006E25DC">
            <w:pPr>
              <w:rPr>
                <w:color w:val="000000"/>
              </w:rPr>
            </w:pPr>
          </w:p>
        </w:tc>
        <w:tc>
          <w:tcPr>
            <w:tcW w:w="1134" w:type="dxa"/>
            <w:shd w:val="clear" w:color="auto" w:fill="auto"/>
            <w:noWrap/>
            <w:vAlign w:val="center"/>
            <w:hideMark/>
          </w:tcPr>
          <w:p w14:paraId="4C8F61CE" w14:textId="77777777" w:rsidR="006E25DC" w:rsidRPr="00DC139F" w:rsidRDefault="006E25DC" w:rsidP="006E25DC">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A7FD65"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0D233"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CC571" w14:textId="77777777" w:rsidR="006E25DC" w:rsidRPr="00DC139F" w:rsidRDefault="006E25DC" w:rsidP="006E25DC">
            <w:pPr>
              <w:jc w:val="center"/>
              <w:rPr>
                <w:color w:val="000000"/>
              </w:rPr>
            </w:pPr>
            <w:r w:rsidRPr="00DC139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74DC" w14:textId="77777777" w:rsidR="006E25DC" w:rsidRPr="00DC139F" w:rsidRDefault="006E25DC" w:rsidP="006E25DC">
            <w:pPr>
              <w:jc w:val="center"/>
              <w:rPr>
                <w:color w:val="000000"/>
              </w:rPr>
            </w:pPr>
            <w:r w:rsidRPr="00DC139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32304"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33D7A" w14:textId="77777777" w:rsidR="006E25DC" w:rsidRPr="00DC139F" w:rsidRDefault="006E25DC" w:rsidP="006E25DC">
            <w:pPr>
              <w:jc w:val="center"/>
              <w:rPr>
                <w:color w:val="000000"/>
              </w:rPr>
            </w:pPr>
            <w:r w:rsidRPr="00DC139F">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A2FD0" w14:textId="77777777" w:rsidR="006E25DC" w:rsidRPr="00DC139F" w:rsidRDefault="006E25DC" w:rsidP="006E25DC">
            <w:pPr>
              <w:jc w:val="center"/>
              <w:rPr>
                <w:color w:val="000000"/>
              </w:rPr>
            </w:pPr>
            <w:r w:rsidRPr="00DC139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904C6" w14:textId="77777777" w:rsidR="006E25DC" w:rsidRPr="00DC139F" w:rsidRDefault="006E25DC" w:rsidP="006E25DC">
            <w:pPr>
              <w:jc w:val="center"/>
              <w:rPr>
                <w:color w:val="000000"/>
              </w:rPr>
            </w:pPr>
            <w:r w:rsidRPr="00DC139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DAF9" w14:textId="77777777" w:rsidR="006E25DC" w:rsidRPr="00DC139F" w:rsidRDefault="006E25DC" w:rsidP="006E25DC">
            <w:pPr>
              <w:jc w:val="center"/>
              <w:rPr>
                <w:color w:val="000000"/>
              </w:rPr>
            </w:pPr>
            <w:r w:rsidRPr="00DC139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56164" w14:textId="77777777" w:rsidR="006E25DC" w:rsidRPr="00DC139F" w:rsidRDefault="006E25DC" w:rsidP="006E25DC">
            <w:pPr>
              <w:jc w:val="center"/>
              <w:rPr>
                <w:color w:val="000000"/>
              </w:rPr>
            </w:pPr>
            <w:r w:rsidRPr="00DC139F">
              <w:rPr>
                <w:rFonts w:hint="eastAsia"/>
                <w:color w:val="000000"/>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6187E" w14:textId="77777777" w:rsidR="006E25DC" w:rsidRPr="00DC139F" w:rsidRDefault="006E25DC" w:rsidP="006E25DC">
            <w:pPr>
              <w:jc w:val="center"/>
              <w:rPr>
                <w:color w:val="000000"/>
              </w:rPr>
            </w:pPr>
            <w:r w:rsidRPr="00DC139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6411C" w14:textId="77777777" w:rsidR="006E25DC" w:rsidRPr="00DC139F" w:rsidRDefault="006E25DC" w:rsidP="006E25DC">
            <w:pPr>
              <w:jc w:val="center"/>
              <w:rPr>
                <w:color w:val="000000"/>
              </w:rPr>
            </w:pPr>
            <w:r w:rsidRPr="00DC139F">
              <w:rPr>
                <w:rFonts w:hint="eastAsia"/>
                <w:color w:val="000000"/>
              </w:rPr>
              <w:t>0.64</w:t>
            </w:r>
          </w:p>
        </w:tc>
      </w:tr>
      <w:tr w:rsidR="006E25DC" w:rsidRPr="00DC139F" w14:paraId="15CECBC8" w14:textId="77777777" w:rsidTr="006E25DC">
        <w:trPr>
          <w:gridAfter w:val="6"/>
          <w:wAfter w:w="4337" w:type="dxa"/>
          <w:trHeight w:val="266"/>
          <w:jc w:val="center"/>
        </w:trPr>
        <w:tc>
          <w:tcPr>
            <w:tcW w:w="988" w:type="dxa"/>
            <w:vMerge/>
            <w:vAlign w:val="center"/>
            <w:hideMark/>
          </w:tcPr>
          <w:p w14:paraId="13B071D7" w14:textId="77777777" w:rsidR="006E25DC" w:rsidRPr="00DC139F" w:rsidRDefault="006E25DC" w:rsidP="006E25DC">
            <w:pPr>
              <w:rPr>
                <w:color w:val="000000"/>
              </w:rPr>
            </w:pPr>
          </w:p>
        </w:tc>
        <w:tc>
          <w:tcPr>
            <w:tcW w:w="1134" w:type="dxa"/>
            <w:shd w:val="clear" w:color="auto" w:fill="auto"/>
            <w:noWrap/>
            <w:vAlign w:val="center"/>
            <w:hideMark/>
          </w:tcPr>
          <w:p w14:paraId="730BFD00" w14:textId="77777777" w:rsidR="006E25DC" w:rsidRPr="00DC139F" w:rsidRDefault="006E25DC" w:rsidP="006E25DC">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F5D62C" w14:textId="77777777" w:rsidR="006E25DC" w:rsidRPr="00DC139F" w:rsidRDefault="006E25DC" w:rsidP="006E25DC">
            <w:pPr>
              <w:jc w:val="center"/>
              <w:rPr>
                <w:color w:val="000000"/>
              </w:rPr>
            </w:pPr>
            <w:r w:rsidRPr="00DC139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6227C"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5DA59"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64001" w14:textId="77777777" w:rsidR="006E25DC" w:rsidRPr="00DC139F" w:rsidRDefault="006E25DC" w:rsidP="006E25DC">
            <w:pPr>
              <w:jc w:val="center"/>
              <w:rPr>
                <w:color w:val="000000"/>
              </w:rPr>
            </w:pPr>
            <w:r w:rsidRPr="00DC139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23EA1" w14:textId="77777777" w:rsidR="006E25DC" w:rsidRPr="00DC139F" w:rsidRDefault="006E25DC" w:rsidP="006E25DC">
            <w:pPr>
              <w:jc w:val="center"/>
              <w:rPr>
                <w:color w:val="000000"/>
              </w:rPr>
            </w:pPr>
            <w:r w:rsidRPr="00DC139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7F47"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4AA00"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A885B" w14:textId="77777777" w:rsidR="006E25DC" w:rsidRPr="00DC139F" w:rsidRDefault="006E25DC" w:rsidP="006E25DC">
            <w:pPr>
              <w:jc w:val="center"/>
              <w:rPr>
                <w:color w:val="000000"/>
              </w:rPr>
            </w:pPr>
            <w:r w:rsidRPr="00DC139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DFA67" w14:textId="77777777" w:rsidR="006E25DC" w:rsidRPr="00DC139F" w:rsidRDefault="006E25DC" w:rsidP="006E25DC">
            <w:pPr>
              <w:jc w:val="center"/>
              <w:rPr>
                <w:color w:val="000000"/>
              </w:rPr>
            </w:pPr>
            <w:r w:rsidRPr="00DC139F">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C1843" w14:textId="77777777" w:rsidR="006E25DC" w:rsidRPr="00DC139F" w:rsidRDefault="006E25DC" w:rsidP="006E25DC">
            <w:pPr>
              <w:jc w:val="center"/>
              <w:rPr>
                <w:color w:val="000000"/>
              </w:rPr>
            </w:pPr>
            <w:r w:rsidRPr="00DC139F">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89D3" w14:textId="77777777" w:rsidR="006E25DC" w:rsidRPr="00DC139F" w:rsidRDefault="006E25DC" w:rsidP="006E25DC">
            <w:pPr>
              <w:jc w:val="center"/>
              <w:rPr>
                <w:color w:val="000000"/>
              </w:rPr>
            </w:pPr>
            <w:r w:rsidRPr="00DC139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32211" w14:textId="77777777" w:rsidR="006E25DC" w:rsidRPr="00DC139F" w:rsidRDefault="006E25DC" w:rsidP="006E25DC">
            <w:pPr>
              <w:jc w:val="center"/>
              <w:rPr>
                <w:color w:val="000000"/>
              </w:rPr>
            </w:pPr>
            <w:r w:rsidRPr="00DC139F">
              <w:rPr>
                <w:rFonts w:hint="eastAsia"/>
                <w:color w:val="000000"/>
              </w:rPr>
              <w:t>2.46</w:t>
            </w:r>
          </w:p>
        </w:tc>
      </w:tr>
      <w:tr w:rsidR="006E25DC" w:rsidRPr="00DC139F" w14:paraId="666E844D" w14:textId="77777777" w:rsidTr="006E25DC">
        <w:trPr>
          <w:gridAfter w:val="6"/>
          <w:wAfter w:w="4337" w:type="dxa"/>
          <w:trHeight w:val="266"/>
          <w:jc w:val="center"/>
        </w:trPr>
        <w:tc>
          <w:tcPr>
            <w:tcW w:w="988" w:type="dxa"/>
            <w:vMerge/>
            <w:vAlign w:val="center"/>
            <w:hideMark/>
          </w:tcPr>
          <w:p w14:paraId="396C76D2" w14:textId="77777777" w:rsidR="006E25DC" w:rsidRPr="00DC139F" w:rsidRDefault="006E25DC" w:rsidP="006E25DC">
            <w:pPr>
              <w:rPr>
                <w:color w:val="000000"/>
              </w:rPr>
            </w:pPr>
          </w:p>
        </w:tc>
        <w:tc>
          <w:tcPr>
            <w:tcW w:w="1134" w:type="dxa"/>
            <w:shd w:val="clear" w:color="auto" w:fill="auto"/>
            <w:noWrap/>
            <w:vAlign w:val="center"/>
            <w:hideMark/>
          </w:tcPr>
          <w:p w14:paraId="111734DA" w14:textId="77777777" w:rsidR="006E25DC" w:rsidRPr="00DC139F" w:rsidRDefault="006E25DC" w:rsidP="006E25DC">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534B83"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4C2E6"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5B10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4E0E3" w14:textId="77777777" w:rsidR="006E25DC" w:rsidRPr="00DC139F" w:rsidRDefault="006E25DC" w:rsidP="006E25DC">
            <w:pPr>
              <w:jc w:val="center"/>
              <w:rPr>
                <w:color w:val="000000"/>
              </w:rPr>
            </w:pPr>
            <w:r w:rsidRPr="00DC139F">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436AA"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1D533" w14:textId="77777777" w:rsidR="006E25DC" w:rsidRPr="00DC139F" w:rsidRDefault="006E25DC" w:rsidP="006E25DC">
            <w:pPr>
              <w:jc w:val="center"/>
              <w:rPr>
                <w:color w:val="000000"/>
              </w:rPr>
            </w:pPr>
            <w:r w:rsidRPr="00DC139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CDD45" w14:textId="77777777" w:rsidR="006E25DC" w:rsidRPr="00DC139F" w:rsidRDefault="006E25DC" w:rsidP="006E25DC">
            <w:pPr>
              <w:jc w:val="center"/>
              <w:rPr>
                <w:color w:val="000000"/>
              </w:rPr>
            </w:pPr>
            <w:r w:rsidRPr="00DC139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16E70"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BEBE" w14:textId="77777777" w:rsidR="006E25DC" w:rsidRPr="00DC139F" w:rsidRDefault="006E25DC" w:rsidP="006E25DC">
            <w:pPr>
              <w:jc w:val="center"/>
              <w:rPr>
                <w:color w:val="000000"/>
              </w:rPr>
            </w:pPr>
            <w:r w:rsidRPr="00DC139F">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042D6" w14:textId="77777777" w:rsidR="006E25DC" w:rsidRPr="00DC139F" w:rsidRDefault="006E25DC" w:rsidP="006E25DC">
            <w:pPr>
              <w:jc w:val="center"/>
              <w:rPr>
                <w:color w:val="000000"/>
              </w:rPr>
            </w:pPr>
            <w:r w:rsidRPr="00DC139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0CDFB" w14:textId="77777777" w:rsidR="006E25DC" w:rsidRPr="00DC139F" w:rsidRDefault="006E25DC" w:rsidP="006E25DC">
            <w:pPr>
              <w:jc w:val="center"/>
              <w:rPr>
                <w:color w:val="000000"/>
              </w:rPr>
            </w:pPr>
            <w:r w:rsidRPr="00DC139F">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ADF8A" w14:textId="77777777" w:rsidR="006E25DC" w:rsidRPr="00DC139F" w:rsidRDefault="006E25DC" w:rsidP="006E25DC">
            <w:pPr>
              <w:jc w:val="center"/>
              <w:rPr>
                <w:color w:val="000000"/>
              </w:rPr>
            </w:pPr>
            <w:r w:rsidRPr="00DC139F">
              <w:rPr>
                <w:rFonts w:hint="eastAsia"/>
                <w:color w:val="000000"/>
              </w:rPr>
              <w:t>5.06</w:t>
            </w:r>
          </w:p>
        </w:tc>
      </w:tr>
    </w:tbl>
    <w:p w14:paraId="38D66FA4" w14:textId="77777777" w:rsidR="006E25DC" w:rsidRPr="00491A77" w:rsidRDefault="006E25DC" w:rsidP="006E25DC">
      <w:pPr>
        <w:pStyle w:val="BodyText"/>
        <w:rPr>
          <w:rFonts w:eastAsiaTheme="minorEastAsia"/>
          <w:lang w:eastAsia="ko-KR"/>
        </w:rPr>
      </w:pPr>
    </w:p>
    <w:p w14:paraId="449B986B" w14:textId="77777777" w:rsidR="006E25DC" w:rsidRDefault="006E25DC" w:rsidP="006E25DC">
      <w:pPr>
        <w:pStyle w:val="TH"/>
        <w:rPr>
          <w:rFonts w:ascii="Times New Roman" w:hAnsi="Times New Roman"/>
        </w:rPr>
      </w:pPr>
    </w:p>
    <w:p w14:paraId="20331325" w14:textId="77777777" w:rsidR="006E25DC" w:rsidRDefault="006E25DC" w:rsidP="006E25DC">
      <w:pPr>
        <w:pStyle w:val="BodyText"/>
        <w:sectPr w:rsidR="006E25DC" w:rsidSect="006E25DC">
          <w:pgSz w:w="16838" w:h="11906" w:orient="landscape"/>
          <w:pgMar w:top="720" w:right="720" w:bottom="720" w:left="720" w:header="851" w:footer="992" w:gutter="0"/>
          <w:cols w:space="425"/>
          <w:docGrid w:linePitch="360"/>
        </w:sectPr>
      </w:pPr>
    </w:p>
    <w:p w14:paraId="38261206" w14:textId="296179A1" w:rsidR="006E25DC" w:rsidRDefault="006E25DC" w:rsidP="006E25DC">
      <w:pPr>
        <w:pStyle w:val="BodyText"/>
        <w:rPr>
          <w:rFonts w:eastAsiaTheme="minorEastAsia"/>
          <w:lang w:eastAsia="ko-KR"/>
        </w:rPr>
      </w:pPr>
      <w:r>
        <w:rPr>
          <w:rFonts w:eastAsiaTheme="minorEastAsia"/>
          <w:lang w:eastAsia="ko-KR"/>
        </w:rPr>
        <w:lastRenderedPageBreak/>
        <w:t>Table 2-2 shows the maximum value of simulation results considering combinations of Outer/Inner sub-band configuration and Full/Partial RB allocation.</w:t>
      </w:r>
    </w:p>
    <w:p w14:paraId="278E3F88" w14:textId="33BEAA32" w:rsidR="006E25DC" w:rsidRPr="009C4BB9" w:rsidRDefault="006E25DC" w:rsidP="006E25DC">
      <w:pPr>
        <w:pStyle w:val="TH"/>
      </w:pPr>
      <w:r w:rsidRPr="009C4BB9">
        <w:t xml:space="preserve">Table </w:t>
      </w:r>
      <w:r>
        <w:t>2</w:t>
      </w:r>
      <w:r w:rsidRPr="009C4BB9">
        <w:t>-2 : NS_28-PSSCH/PSCCH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6E25DC" w:rsidRPr="00A1115A" w14:paraId="4670F81F" w14:textId="77777777" w:rsidTr="006E25DC">
        <w:trPr>
          <w:trHeight w:val="237"/>
          <w:jc w:val="center"/>
        </w:trPr>
        <w:tc>
          <w:tcPr>
            <w:tcW w:w="1176" w:type="dxa"/>
            <w:tcBorders>
              <w:bottom w:val="nil"/>
            </w:tcBorders>
            <w:shd w:val="clear" w:color="auto" w:fill="auto"/>
          </w:tcPr>
          <w:p w14:paraId="17280599" w14:textId="77777777" w:rsidR="006E25DC" w:rsidRPr="00A1115A" w:rsidRDefault="006E25DC" w:rsidP="006E25DC">
            <w:pPr>
              <w:pStyle w:val="TAH"/>
            </w:pPr>
            <w:r w:rsidRPr="00A1115A">
              <w:t>Pre-coding</w:t>
            </w:r>
          </w:p>
        </w:tc>
        <w:tc>
          <w:tcPr>
            <w:tcW w:w="1331" w:type="dxa"/>
            <w:tcBorders>
              <w:bottom w:val="nil"/>
            </w:tcBorders>
            <w:shd w:val="clear" w:color="auto" w:fill="auto"/>
          </w:tcPr>
          <w:p w14:paraId="756B731B" w14:textId="77777777" w:rsidR="006E25DC" w:rsidRPr="00A1115A" w:rsidRDefault="006E25DC" w:rsidP="006E25DC">
            <w:pPr>
              <w:pStyle w:val="TAH"/>
            </w:pPr>
            <w:r w:rsidRPr="00A1115A">
              <w:t>Modulation</w:t>
            </w:r>
          </w:p>
        </w:tc>
        <w:tc>
          <w:tcPr>
            <w:tcW w:w="6702" w:type="dxa"/>
            <w:gridSpan w:val="8"/>
          </w:tcPr>
          <w:p w14:paraId="362BB950" w14:textId="77777777" w:rsidR="006E25DC" w:rsidRPr="00A1115A" w:rsidRDefault="006E25DC" w:rsidP="006E25DC">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6E25DC" w:rsidRPr="00A1115A" w14:paraId="25724AC7" w14:textId="77777777" w:rsidTr="006E25DC">
        <w:trPr>
          <w:trHeight w:val="237"/>
          <w:jc w:val="center"/>
        </w:trPr>
        <w:tc>
          <w:tcPr>
            <w:tcW w:w="1176" w:type="dxa"/>
            <w:tcBorders>
              <w:bottom w:val="nil"/>
            </w:tcBorders>
            <w:shd w:val="clear" w:color="auto" w:fill="auto"/>
          </w:tcPr>
          <w:p w14:paraId="76EB90BB" w14:textId="77777777" w:rsidR="006E25DC" w:rsidRPr="00A1115A" w:rsidRDefault="006E25DC" w:rsidP="006E25DC">
            <w:pPr>
              <w:pStyle w:val="TAH"/>
            </w:pPr>
          </w:p>
        </w:tc>
        <w:tc>
          <w:tcPr>
            <w:tcW w:w="1331" w:type="dxa"/>
            <w:tcBorders>
              <w:bottom w:val="nil"/>
            </w:tcBorders>
            <w:shd w:val="clear" w:color="auto" w:fill="auto"/>
          </w:tcPr>
          <w:p w14:paraId="461C3D1C" w14:textId="77777777" w:rsidR="006E25DC" w:rsidRPr="00A1115A" w:rsidRDefault="006E25DC" w:rsidP="006E25DC">
            <w:pPr>
              <w:pStyle w:val="TAH"/>
            </w:pPr>
          </w:p>
        </w:tc>
        <w:tc>
          <w:tcPr>
            <w:tcW w:w="3421" w:type="dxa"/>
            <w:gridSpan w:val="4"/>
          </w:tcPr>
          <w:p w14:paraId="446139A8" w14:textId="77777777" w:rsidR="006E25DC" w:rsidRDefault="006E25DC" w:rsidP="006E25DC">
            <w:pPr>
              <w:pStyle w:val="TAH"/>
              <w:ind w:leftChars="200" w:left="400"/>
              <w:jc w:val="left"/>
              <w:rPr>
                <w:rFonts w:eastAsiaTheme="minorEastAsia"/>
                <w:lang w:eastAsia="ko-KR"/>
              </w:rPr>
            </w:pPr>
            <w:r>
              <w:rPr>
                <w:rFonts w:eastAsiaTheme="minorEastAsia"/>
                <w:lang w:eastAsia="ko-KR"/>
              </w:rPr>
              <w:t>20MHz : 5480</w:t>
            </w:r>
          </w:p>
          <w:p w14:paraId="60EDBDBE" w14:textId="77777777" w:rsidR="006E25DC" w:rsidRDefault="006E25DC" w:rsidP="006E25DC">
            <w:pPr>
              <w:pStyle w:val="TAH"/>
              <w:ind w:leftChars="200" w:left="400"/>
              <w:jc w:val="left"/>
              <w:rPr>
                <w:rFonts w:eastAsiaTheme="minorEastAsia"/>
                <w:lang w:eastAsia="ko-KR"/>
              </w:rPr>
            </w:pPr>
            <w:r>
              <w:rPr>
                <w:rFonts w:eastAsiaTheme="minorEastAsia"/>
                <w:lang w:eastAsia="ko-KR"/>
              </w:rPr>
              <w:t>40MHz : 5490/5510</w:t>
            </w:r>
          </w:p>
          <w:p w14:paraId="1B950874" w14:textId="77777777" w:rsidR="006E25DC" w:rsidRDefault="006E25DC" w:rsidP="006E25DC">
            <w:pPr>
              <w:pStyle w:val="TAH"/>
              <w:ind w:leftChars="200" w:left="400"/>
              <w:jc w:val="left"/>
              <w:rPr>
                <w:rFonts w:eastAsiaTheme="minorEastAsia"/>
                <w:lang w:eastAsia="ko-KR"/>
              </w:rPr>
            </w:pPr>
            <w:r>
              <w:rPr>
                <w:rFonts w:eastAsiaTheme="minorEastAsia"/>
                <w:lang w:eastAsia="ko-KR"/>
              </w:rPr>
              <w:t>60MHz : 5500/5520</w:t>
            </w:r>
          </w:p>
          <w:p w14:paraId="3F72093B" w14:textId="77777777" w:rsidR="006E25DC" w:rsidRPr="00AD2C42" w:rsidRDefault="006E25DC" w:rsidP="006E25DC">
            <w:pPr>
              <w:pStyle w:val="TAH"/>
              <w:ind w:leftChars="200" w:left="400"/>
              <w:jc w:val="left"/>
              <w:rPr>
                <w:rFonts w:eastAsiaTheme="minorEastAsia"/>
                <w:lang w:eastAsia="ko-KR"/>
              </w:rPr>
            </w:pPr>
            <w:r>
              <w:rPr>
                <w:rFonts w:eastAsiaTheme="minorEastAsia"/>
                <w:lang w:eastAsia="ko-KR"/>
              </w:rPr>
              <w:t>80MHz : 5510/5530</w:t>
            </w:r>
          </w:p>
        </w:tc>
        <w:tc>
          <w:tcPr>
            <w:tcW w:w="3281" w:type="dxa"/>
            <w:gridSpan w:val="4"/>
          </w:tcPr>
          <w:p w14:paraId="14D8F407" w14:textId="77777777" w:rsidR="006E25DC" w:rsidRDefault="006E25DC" w:rsidP="006E25DC">
            <w:pPr>
              <w:pStyle w:val="TAH"/>
              <w:ind w:leftChars="200" w:left="400"/>
              <w:jc w:val="left"/>
              <w:rPr>
                <w:rFonts w:eastAsiaTheme="minorEastAsia"/>
                <w:lang w:eastAsia="ko-KR"/>
              </w:rPr>
            </w:pPr>
            <w:r>
              <w:rPr>
                <w:rFonts w:eastAsiaTheme="minorEastAsia"/>
                <w:lang w:eastAsia="ko-KR"/>
              </w:rPr>
              <w:t>20MHz : 5500</w:t>
            </w:r>
          </w:p>
          <w:p w14:paraId="621670FB" w14:textId="77777777" w:rsidR="006E25DC" w:rsidRDefault="006E25DC" w:rsidP="006E25DC">
            <w:pPr>
              <w:pStyle w:val="TAH"/>
              <w:ind w:leftChars="200" w:left="400"/>
              <w:jc w:val="left"/>
              <w:rPr>
                <w:rFonts w:eastAsiaTheme="minorEastAsia"/>
                <w:lang w:eastAsia="ko-KR"/>
              </w:rPr>
            </w:pPr>
            <w:r>
              <w:rPr>
                <w:rFonts w:eastAsiaTheme="minorEastAsia"/>
                <w:lang w:eastAsia="ko-KR"/>
              </w:rPr>
              <w:t>40MHz : 5550</w:t>
            </w:r>
          </w:p>
          <w:p w14:paraId="11F92F1E" w14:textId="77777777" w:rsidR="006E25DC" w:rsidRDefault="006E25DC" w:rsidP="006E25DC">
            <w:pPr>
              <w:pStyle w:val="TAH"/>
              <w:ind w:leftChars="200" w:left="400"/>
              <w:jc w:val="left"/>
              <w:rPr>
                <w:rFonts w:eastAsiaTheme="minorEastAsia"/>
                <w:lang w:eastAsia="ko-KR"/>
              </w:rPr>
            </w:pPr>
            <w:r>
              <w:rPr>
                <w:rFonts w:eastAsiaTheme="minorEastAsia"/>
                <w:lang w:eastAsia="ko-KR"/>
              </w:rPr>
              <w:t>60MHz : 5540/5600</w:t>
            </w:r>
          </w:p>
          <w:p w14:paraId="1F9154E3" w14:textId="77777777" w:rsidR="006E25DC" w:rsidRPr="00A1115A" w:rsidRDefault="006E25DC" w:rsidP="006E25DC">
            <w:pPr>
              <w:pStyle w:val="TAH"/>
              <w:ind w:leftChars="200" w:left="400"/>
              <w:jc w:val="left"/>
            </w:pPr>
            <w:r>
              <w:rPr>
                <w:rFonts w:eastAsiaTheme="minorEastAsia"/>
                <w:lang w:eastAsia="ko-KR"/>
              </w:rPr>
              <w:t>80MHz : 5610</w:t>
            </w:r>
          </w:p>
        </w:tc>
      </w:tr>
      <w:tr w:rsidR="006E25DC" w:rsidRPr="00A1115A" w14:paraId="4C6E35F3" w14:textId="77777777" w:rsidTr="006E25DC">
        <w:trPr>
          <w:trHeight w:val="237"/>
          <w:jc w:val="center"/>
        </w:trPr>
        <w:tc>
          <w:tcPr>
            <w:tcW w:w="1176" w:type="dxa"/>
            <w:tcBorders>
              <w:top w:val="nil"/>
              <w:bottom w:val="nil"/>
            </w:tcBorders>
            <w:shd w:val="clear" w:color="auto" w:fill="auto"/>
          </w:tcPr>
          <w:p w14:paraId="2CAB849E" w14:textId="77777777" w:rsidR="006E25DC" w:rsidRPr="00A1115A" w:rsidRDefault="006E25DC" w:rsidP="006E25DC">
            <w:pPr>
              <w:pStyle w:val="TAH"/>
            </w:pPr>
          </w:p>
        </w:tc>
        <w:tc>
          <w:tcPr>
            <w:tcW w:w="1331" w:type="dxa"/>
            <w:tcBorders>
              <w:top w:val="nil"/>
              <w:bottom w:val="nil"/>
            </w:tcBorders>
            <w:shd w:val="clear" w:color="auto" w:fill="auto"/>
          </w:tcPr>
          <w:p w14:paraId="4B0B7073" w14:textId="77777777" w:rsidR="006E25DC" w:rsidRPr="00A1115A" w:rsidRDefault="006E25DC" w:rsidP="006E25DC">
            <w:pPr>
              <w:pStyle w:val="TAH"/>
            </w:pPr>
          </w:p>
        </w:tc>
        <w:tc>
          <w:tcPr>
            <w:tcW w:w="1758" w:type="dxa"/>
            <w:gridSpan w:val="2"/>
          </w:tcPr>
          <w:p w14:paraId="10E5B775" w14:textId="77777777" w:rsidR="006E25DC" w:rsidRPr="00D70CD0" w:rsidRDefault="006E25DC" w:rsidP="006E25DC">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63" w:type="dxa"/>
            <w:gridSpan w:val="2"/>
          </w:tcPr>
          <w:p w14:paraId="57BBC883" w14:textId="77777777" w:rsidR="006E25DC" w:rsidRPr="00D70CD0" w:rsidRDefault="006E25DC" w:rsidP="006E25DC">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580" w:type="dxa"/>
            <w:gridSpan w:val="2"/>
          </w:tcPr>
          <w:p w14:paraId="5A082E98" w14:textId="77777777" w:rsidR="006E25DC" w:rsidRDefault="006E25DC" w:rsidP="006E25DC">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01" w:type="dxa"/>
            <w:gridSpan w:val="2"/>
          </w:tcPr>
          <w:p w14:paraId="06F0515E" w14:textId="77777777" w:rsidR="006E25DC" w:rsidRDefault="006E25DC" w:rsidP="006E25DC">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6E25DC" w:rsidRPr="00A1115A" w14:paraId="2A123046" w14:textId="77777777" w:rsidTr="006E25DC">
        <w:trPr>
          <w:trHeight w:val="237"/>
          <w:jc w:val="center"/>
        </w:trPr>
        <w:tc>
          <w:tcPr>
            <w:tcW w:w="1176" w:type="dxa"/>
            <w:tcBorders>
              <w:top w:val="nil"/>
              <w:bottom w:val="single" w:sz="4" w:space="0" w:color="auto"/>
            </w:tcBorders>
            <w:shd w:val="clear" w:color="auto" w:fill="auto"/>
          </w:tcPr>
          <w:p w14:paraId="3B188AF6" w14:textId="77777777" w:rsidR="006E25DC" w:rsidRPr="00A1115A" w:rsidRDefault="006E25DC" w:rsidP="006E25DC">
            <w:pPr>
              <w:pStyle w:val="TAH"/>
            </w:pPr>
          </w:p>
        </w:tc>
        <w:tc>
          <w:tcPr>
            <w:tcW w:w="1331" w:type="dxa"/>
            <w:tcBorders>
              <w:top w:val="nil"/>
            </w:tcBorders>
            <w:shd w:val="clear" w:color="auto" w:fill="auto"/>
          </w:tcPr>
          <w:p w14:paraId="3797D77C" w14:textId="77777777" w:rsidR="006E25DC" w:rsidRPr="00A1115A" w:rsidRDefault="006E25DC" w:rsidP="006E25DC">
            <w:pPr>
              <w:pStyle w:val="TAH"/>
            </w:pPr>
          </w:p>
        </w:tc>
        <w:tc>
          <w:tcPr>
            <w:tcW w:w="791" w:type="dxa"/>
          </w:tcPr>
          <w:p w14:paraId="57327AE6" w14:textId="77777777" w:rsidR="006E25DC" w:rsidRPr="00A1115A" w:rsidRDefault="006E25DC" w:rsidP="006E25DC">
            <w:pPr>
              <w:pStyle w:val="TAH"/>
            </w:pPr>
            <w:r w:rsidRPr="00A1115A">
              <w:t>Full (dB)</w:t>
            </w:r>
          </w:p>
        </w:tc>
        <w:tc>
          <w:tcPr>
            <w:tcW w:w="967" w:type="dxa"/>
          </w:tcPr>
          <w:p w14:paraId="46A1B500" w14:textId="77777777" w:rsidR="006E25DC" w:rsidRPr="00A1115A" w:rsidRDefault="006E25DC" w:rsidP="006E25DC">
            <w:pPr>
              <w:pStyle w:val="TAH"/>
            </w:pPr>
            <w:r w:rsidRPr="00A1115A">
              <w:t>Partial (dB)</w:t>
            </w:r>
          </w:p>
        </w:tc>
        <w:tc>
          <w:tcPr>
            <w:tcW w:w="692" w:type="dxa"/>
          </w:tcPr>
          <w:p w14:paraId="44A9ACF9" w14:textId="77777777" w:rsidR="006E25DC" w:rsidRPr="00A1115A" w:rsidRDefault="006E25DC" w:rsidP="006E25DC">
            <w:pPr>
              <w:pStyle w:val="TAH"/>
            </w:pPr>
            <w:r w:rsidRPr="00A1115A">
              <w:t>Full</w:t>
            </w:r>
            <w:r>
              <w:t xml:space="preserve"> </w:t>
            </w:r>
            <w:r w:rsidRPr="00A1115A">
              <w:t>(dB)</w:t>
            </w:r>
          </w:p>
        </w:tc>
        <w:tc>
          <w:tcPr>
            <w:tcW w:w="971" w:type="dxa"/>
          </w:tcPr>
          <w:p w14:paraId="3C5D9C7B" w14:textId="77777777" w:rsidR="006E25DC" w:rsidRPr="00A1115A" w:rsidRDefault="006E25DC" w:rsidP="006E25DC">
            <w:pPr>
              <w:pStyle w:val="TAH"/>
            </w:pPr>
            <w:r w:rsidRPr="00A1115A">
              <w:t>Partial (dB)</w:t>
            </w:r>
          </w:p>
        </w:tc>
        <w:tc>
          <w:tcPr>
            <w:tcW w:w="730" w:type="dxa"/>
          </w:tcPr>
          <w:p w14:paraId="6E48F438" w14:textId="77777777" w:rsidR="006E25DC" w:rsidRPr="00A1115A" w:rsidRDefault="006E25DC" w:rsidP="006E25DC">
            <w:pPr>
              <w:pStyle w:val="TAH"/>
            </w:pPr>
            <w:r w:rsidRPr="00A1115A">
              <w:t>Full (dB)</w:t>
            </w:r>
          </w:p>
        </w:tc>
        <w:tc>
          <w:tcPr>
            <w:tcW w:w="850" w:type="dxa"/>
          </w:tcPr>
          <w:p w14:paraId="7FCE0ADE" w14:textId="77777777" w:rsidR="006E25DC" w:rsidRPr="00A1115A" w:rsidRDefault="006E25DC" w:rsidP="006E25DC">
            <w:pPr>
              <w:pStyle w:val="TAH"/>
            </w:pPr>
            <w:r w:rsidRPr="00A1115A">
              <w:t>Partial (dB)</w:t>
            </w:r>
          </w:p>
        </w:tc>
        <w:tc>
          <w:tcPr>
            <w:tcW w:w="851" w:type="dxa"/>
          </w:tcPr>
          <w:p w14:paraId="1E83D0AD" w14:textId="77777777" w:rsidR="006E25DC" w:rsidRPr="00A1115A" w:rsidRDefault="006E25DC" w:rsidP="006E25DC">
            <w:pPr>
              <w:pStyle w:val="TAH"/>
            </w:pPr>
            <w:r w:rsidRPr="00A1115A">
              <w:t>Full</w:t>
            </w:r>
            <w:r>
              <w:t xml:space="preserve"> </w:t>
            </w:r>
            <w:r w:rsidRPr="00A1115A">
              <w:t>(dB)</w:t>
            </w:r>
          </w:p>
        </w:tc>
        <w:tc>
          <w:tcPr>
            <w:tcW w:w="850" w:type="dxa"/>
          </w:tcPr>
          <w:p w14:paraId="41E93139" w14:textId="77777777" w:rsidR="006E25DC" w:rsidRPr="00A1115A" w:rsidRDefault="006E25DC" w:rsidP="006E25DC">
            <w:pPr>
              <w:pStyle w:val="TAH"/>
            </w:pPr>
            <w:r w:rsidRPr="00A1115A">
              <w:t>Partial (dB)</w:t>
            </w:r>
          </w:p>
        </w:tc>
      </w:tr>
      <w:tr w:rsidR="006E25DC" w:rsidRPr="00A1115A" w14:paraId="23B83D1A" w14:textId="77777777" w:rsidTr="006E25DC">
        <w:trPr>
          <w:trHeight w:val="20"/>
          <w:jc w:val="center"/>
        </w:trPr>
        <w:tc>
          <w:tcPr>
            <w:tcW w:w="1176" w:type="dxa"/>
            <w:tcBorders>
              <w:bottom w:val="nil"/>
            </w:tcBorders>
            <w:shd w:val="clear" w:color="auto" w:fill="auto"/>
          </w:tcPr>
          <w:p w14:paraId="16D2BBBC" w14:textId="77777777" w:rsidR="006E25DC" w:rsidRPr="00A1115A" w:rsidRDefault="006E25DC" w:rsidP="006E25DC">
            <w:pPr>
              <w:pStyle w:val="FL"/>
              <w:spacing w:before="0" w:after="0"/>
              <w:rPr>
                <w:b w:val="0"/>
                <w:bCs/>
                <w:sz w:val="18"/>
                <w:szCs w:val="18"/>
              </w:rPr>
            </w:pPr>
            <w:r w:rsidRPr="00A1115A">
              <w:rPr>
                <w:b w:val="0"/>
                <w:bCs/>
                <w:sz w:val="18"/>
                <w:szCs w:val="18"/>
              </w:rPr>
              <w:t>CP-OFDM</w:t>
            </w:r>
          </w:p>
        </w:tc>
        <w:tc>
          <w:tcPr>
            <w:tcW w:w="1331" w:type="dxa"/>
          </w:tcPr>
          <w:p w14:paraId="2D78C7A8" w14:textId="77777777" w:rsidR="006E25DC" w:rsidRPr="00A1115A" w:rsidRDefault="006E25DC" w:rsidP="006E25DC">
            <w:pPr>
              <w:pStyle w:val="FL"/>
              <w:spacing w:before="0" w:after="0"/>
              <w:rPr>
                <w:b w:val="0"/>
                <w:bCs/>
                <w:sz w:val="18"/>
                <w:szCs w:val="18"/>
              </w:rPr>
            </w:pPr>
            <w:r w:rsidRPr="00A1115A">
              <w:rPr>
                <w:b w:val="0"/>
                <w:bCs/>
                <w:sz w:val="18"/>
                <w:szCs w:val="18"/>
              </w:rPr>
              <w:t>QPSK</w:t>
            </w:r>
          </w:p>
        </w:tc>
        <w:tc>
          <w:tcPr>
            <w:tcW w:w="791" w:type="dxa"/>
            <w:vAlign w:val="center"/>
          </w:tcPr>
          <w:p w14:paraId="0D903FE4" w14:textId="77777777" w:rsidR="006E25DC" w:rsidRPr="00A1115A" w:rsidRDefault="006E25DC" w:rsidP="006E25DC">
            <w:pPr>
              <w:pStyle w:val="FL"/>
              <w:spacing w:before="0" w:after="0"/>
              <w:rPr>
                <w:b w:val="0"/>
                <w:bCs/>
                <w:sz w:val="18"/>
                <w:szCs w:val="18"/>
              </w:rPr>
            </w:pPr>
            <w:r w:rsidRPr="00AD2C42">
              <w:rPr>
                <w:b w:val="0"/>
                <w:bCs/>
                <w:sz w:val="18"/>
                <w:szCs w:val="18"/>
              </w:rPr>
              <w:t>5.48</w:t>
            </w:r>
          </w:p>
        </w:tc>
        <w:tc>
          <w:tcPr>
            <w:tcW w:w="967" w:type="dxa"/>
            <w:vAlign w:val="center"/>
          </w:tcPr>
          <w:p w14:paraId="71EFC8B8" w14:textId="77777777" w:rsidR="006E25DC" w:rsidRPr="00A1115A" w:rsidRDefault="006E25DC" w:rsidP="006E25DC">
            <w:pPr>
              <w:pStyle w:val="FL"/>
              <w:spacing w:before="0" w:after="0"/>
              <w:rPr>
                <w:b w:val="0"/>
                <w:bCs/>
                <w:sz w:val="18"/>
                <w:szCs w:val="18"/>
              </w:rPr>
            </w:pPr>
            <w:r w:rsidRPr="00AD2C42">
              <w:rPr>
                <w:b w:val="0"/>
                <w:bCs/>
                <w:sz w:val="18"/>
                <w:szCs w:val="18"/>
              </w:rPr>
              <w:t>5.90</w:t>
            </w:r>
          </w:p>
        </w:tc>
        <w:tc>
          <w:tcPr>
            <w:tcW w:w="692" w:type="dxa"/>
            <w:vAlign w:val="center"/>
          </w:tcPr>
          <w:p w14:paraId="16F43235" w14:textId="77777777" w:rsidR="006E25DC" w:rsidRPr="00765700" w:rsidRDefault="006E25DC" w:rsidP="006E25DC">
            <w:pPr>
              <w:pStyle w:val="FL"/>
              <w:spacing w:before="0" w:after="0"/>
              <w:rPr>
                <w:b w:val="0"/>
                <w:bCs/>
                <w:sz w:val="18"/>
                <w:szCs w:val="18"/>
              </w:rPr>
            </w:pPr>
            <w:r w:rsidRPr="00AD2C42">
              <w:rPr>
                <w:b w:val="0"/>
                <w:bCs/>
                <w:sz w:val="18"/>
                <w:szCs w:val="18"/>
              </w:rPr>
              <w:t>2.46</w:t>
            </w:r>
          </w:p>
        </w:tc>
        <w:tc>
          <w:tcPr>
            <w:tcW w:w="971" w:type="dxa"/>
            <w:vAlign w:val="center"/>
          </w:tcPr>
          <w:p w14:paraId="3136DC5E" w14:textId="77777777" w:rsidR="006E25DC" w:rsidRPr="00765700" w:rsidRDefault="006E25DC" w:rsidP="006E25DC">
            <w:pPr>
              <w:pStyle w:val="FL"/>
              <w:spacing w:before="0" w:after="0"/>
              <w:rPr>
                <w:b w:val="0"/>
                <w:bCs/>
                <w:sz w:val="18"/>
                <w:szCs w:val="18"/>
              </w:rPr>
            </w:pPr>
            <w:r w:rsidRPr="00AD2C42">
              <w:rPr>
                <w:b w:val="0"/>
                <w:bCs/>
                <w:sz w:val="18"/>
                <w:szCs w:val="18"/>
              </w:rPr>
              <w:t>3.16</w:t>
            </w:r>
          </w:p>
        </w:tc>
        <w:tc>
          <w:tcPr>
            <w:tcW w:w="730" w:type="dxa"/>
            <w:vAlign w:val="center"/>
          </w:tcPr>
          <w:p w14:paraId="20B0D612" w14:textId="77777777" w:rsidR="006E25DC" w:rsidRPr="001C2CE1" w:rsidRDefault="006E25DC" w:rsidP="006E25DC">
            <w:pPr>
              <w:pStyle w:val="FL"/>
              <w:spacing w:before="0" w:after="0"/>
              <w:rPr>
                <w:b w:val="0"/>
                <w:bCs/>
                <w:sz w:val="18"/>
                <w:szCs w:val="18"/>
              </w:rPr>
            </w:pPr>
            <w:r w:rsidRPr="00AD2C42">
              <w:rPr>
                <w:b w:val="0"/>
                <w:bCs/>
                <w:sz w:val="18"/>
                <w:szCs w:val="18"/>
              </w:rPr>
              <w:t>2.81</w:t>
            </w:r>
          </w:p>
        </w:tc>
        <w:tc>
          <w:tcPr>
            <w:tcW w:w="850" w:type="dxa"/>
            <w:vAlign w:val="center"/>
          </w:tcPr>
          <w:p w14:paraId="3B1134CD" w14:textId="77777777" w:rsidR="006E25DC" w:rsidRPr="001C2CE1" w:rsidRDefault="006E25DC" w:rsidP="006E25DC">
            <w:pPr>
              <w:pStyle w:val="FL"/>
              <w:spacing w:before="0" w:after="0"/>
              <w:rPr>
                <w:b w:val="0"/>
                <w:bCs/>
                <w:sz w:val="18"/>
                <w:szCs w:val="18"/>
              </w:rPr>
            </w:pPr>
            <w:r w:rsidRPr="00AD2C42">
              <w:rPr>
                <w:b w:val="0"/>
                <w:bCs/>
                <w:sz w:val="18"/>
                <w:szCs w:val="18"/>
              </w:rPr>
              <w:t>2.82</w:t>
            </w:r>
          </w:p>
        </w:tc>
        <w:tc>
          <w:tcPr>
            <w:tcW w:w="851" w:type="dxa"/>
            <w:vAlign w:val="center"/>
          </w:tcPr>
          <w:p w14:paraId="1E236229" w14:textId="77777777" w:rsidR="006E25DC" w:rsidRPr="001C2CE1" w:rsidRDefault="006E25DC" w:rsidP="006E25DC">
            <w:pPr>
              <w:pStyle w:val="FL"/>
              <w:spacing w:before="0" w:after="0"/>
              <w:rPr>
                <w:b w:val="0"/>
                <w:bCs/>
                <w:sz w:val="18"/>
                <w:szCs w:val="18"/>
              </w:rPr>
            </w:pPr>
            <w:r w:rsidRPr="00AD2C42">
              <w:rPr>
                <w:b w:val="0"/>
                <w:bCs/>
                <w:sz w:val="18"/>
                <w:szCs w:val="18"/>
              </w:rPr>
              <w:t>2.46</w:t>
            </w:r>
          </w:p>
        </w:tc>
        <w:tc>
          <w:tcPr>
            <w:tcW w:w="850" w:type="dxa"/>
            <w:vAlign w:val="center"/>
          </w:tcPr>
          <w:p w14:paraId="4E796F86" w14:textId="77777777" w:rsidR="006E25DC" w:rsidRPr="001C2CE1" w:rsidRDefault="006E25DC" w:rsidP="006E25DC">
            <w:pPr>
              <w:pStyle w:val="FL"/>
              <w:spacing w:before="0" w:after="0"/>
              <w:rPr>
                <w:b w:val="0"/>
                <w:bCs/>
                <w:sz w:val="18"/>
                <w:szCs w:val="18"/>
              </w:rPr>
            </w:pPr>
            <w:r w:rsidRPr="00AD2C42">
              <w:rPr>
                <w:b w:val="0"/>
                <w:bCs/>
                <w:sz w:val="18"/>
                <w:szCs w:val="18"/>
              </w:rPr>
              <w:t>0.36</w:t>
            </w:r>
          </w:p>
        </w:tc>
      </w:tr>
      <w:tr w:rsidR="006E25DC" w:rsidRPr="00A1115A" w14:paraId="7174E5BA" w14:textId="77777777" w:rsidTr="006E25DC">
        <w:trPr>
          <w:trHeight w:val="20"/>
          <w:jc w:val="center"/>
        </w:trPr>
        <w:tc>
          <w:tcPr>
            <w:tcW w:w="1176" w:type="dxa"/>
            <w:tcBorders>
              <w:top w:val="nil"/>
              <w:bottom w:val="nil"/>
            </w:tcBorders>
            <w:shd w:val="clear" w:color="auto" w:fill="auto"/>
          </w:tcPr>
          <w:p w14:paraId="6E0CC49E" w14:textId="77777777" w:rsidR="006E25DC" w:rsidRPr="00A1115A" w:rsidRDefault="006E25DC" w:rsidP="006E25DC">
            <w:pPr>
              <w:pStyle w:val="FL"/>
              <w:spacing w:before="0" w:after="0"/>
              <w:rPr>
                <w:b w:val="0"/>
                <w:bCs/>
                <w:sz w:val="18"/>
                <w:szCs w:val="18"/>
              </w:rPr>
            </w:pPr>
          </w:p>
        </w:tc>
        <w:tc>
          <w:tcPr>
            <w:tcW w:w="1331" w:type="dxa"/>
          </w:tcPr>
          <w:p w14:paraId="7ADFC7BF" w14:textId="77777777" w:rsidR="006E25DC" w:rsidRPr="00A1115A" w:rsidRDefault="006E25DC" w:rsidP="006E25DC">
            <w:pPr>
              <w:pStyle w:val="FL"/>
              <w:spacing w:before="0" w:after="0"/>
              <w:rPr>
                <w:b w:val="0"/>
                <w:bCs/>
                <w:sz w:val="18"/>
                <w:szCs w:val="18"/>
              </w:rPr>
            </w:pPr>
            <w:r w:rsidRPr="00A1115A">
              <w:rPr>
                <w:b w:val="0"/>
                <w:bCs/>
                <w:sz w:val="18"/>
                <w:szCs w:val="18"/>
              </w:rPr>
              <w:t>16 QAM</w:t>
            </w:r>
          </w:p>
        </w:tc>
        <w:tc>
          <w:tcPr>
            <w:tcW w:w="791" w:type="dxa"/>
            <w:vAlign w:val="center"/>
          </w:tcPr>
          <w:p w14:paraId="75FEEF62" w14:textId="77777777" w:rsidR="006E25DC" w:rsidRPr="00A1115A" w:rsidRDefault="006E25DC" w:rsidP="006E25DC">
            <w:pPr>
              <w:pStyle w:val="FL"/>
              <w:spacing w:before="0" w:after="0"/>
              <w:rPr>
                <w:b w:val="0"/>
                <w:bCs/>
                <w:sz w:val="18"/>
                <w:szCs w:val="18"/>
              </w:rPr>
            </w:pPr>
            <w:r w:rsidRPr="00AD2C42">
              <w:rPr>
                <w:b w:val="0"/>
                <w:bCs/>
                <w:sz w:val="18"/>
                <w:szCs w:val="18"/>
              </w:rPr>
              <w:t>5.48</w:t>
            </w:r>
          </w:p>
        </w:tc>
        <w:tc>
          <w:tcPr>
            <w:tcW w:w="967" w:type="dxa"/>
            <w:vAlign w:val="center"/>
          </w:tcPr>
          <w:p w14:paraId="50326C53" w14:textId="77777777" w:rsidR="006E25DC" w:rsidRPr="00A1115A" w:rsidRDefault="006E25DC" w:rsidP="006E25DC">
            <w:pPr>
              <w:pStyle w:val="FL"/>
              <w:spacing w:before="0" w:after="0"/>
              <w:rPr>
                <w:b w:val="0"/>
                <w:bCs/>
                <w:sz w:val="18"/>
                <w:szCs w:val="18"/>
              </w:rPr>
            </w:pPr>
            <w:r w:rsidRPr="00AD2C42">
              <w:rPr>
                <w:b w:val="0"/>
                <w:bCs/>
                <w:sz w:val="18"/>
                <w:szCs w:val="18"/>
              </w:rPr>
              <w:t>5.90</w:t>
            </w:r>
          </w:p>
        </w:tc>
        <w:tc>
          <w:tcPr>
            <w:tcW w:w="692" w:type="dxa"/>
            <w:vAlign w:val="center"/>
          </w:tcPr>
          <w:p w14:paraId="39729162" w14:textId="77777777" w:rsidR="006E25DC" w:rsidRPr="00765700" w:rsidRDefault="006E25DC" w:rsidP="006E25DC">
            <w:pPr>
              <w:pStyle w:val="FL"/>
              <w:spacing w:before="0" w:after="0"/>
              <w:rPr>
                <w:b w:val="0"/>
                <w:bCs/>
                <w:sz w:val="18"/>
                <w:szCs w:val="18"/>
              </w:rPr>
            </w:pPr>
            <w:r w:rsidRPr="00AD2C42">
              <w:rPr>
                <w:b w:val="0"/>
                <w:bCs/>
                <w:sz w:val="18"/>
                <w:szCs w:val="18"/>
              </w:rPr>
              <w:t>2.46</w:t>
            </w:r>
          </w:p>
        </w:tc>
        <w:tc>
          <w:tcPr>
            <w:tcW w:w="971" w:type="dxa"/>
            <w:vAlign w:val="center"/>
          </w:tcPr>
          <w:p w14:paraId="7B401F49" w14:textId="77777777" w:rsidR="006E25DC" w:rsidRPr="00765700" w:rsidRDefault="006E25DC" w:rsidP="006E25DC">
            <w:pPr>
              <w:pStyle w:val="FL"/>
              <w:spacing w:before="0" w:after="0"/>
              <w:rPr>
                <w:b w:val="0"/>
                <w:bCs/>
                <w:sz w:val="18"/>
                <w:szCs w:val="18"/>
              </w:rPr>
            </w:pPr>
            <w:r w:rsidRPr="00AD2C42">
              <w:rPr>
                <w:b w:val="0"/>
                <w:bCs/>
                <w:sz w:val="18"/>
                <w:szCs w:val="18"/>
              </w:rPr>
              <w:t>3.16</w:t>
            </w:r>
          </w:p>
        </w:tc>
        <w:tc>
          <w:tcPr>
            <w:tcW w:w="730" w:type="dxa"/>
            <w:vAlign w:val="center"/>
          </w:tcPr>
          <w:p w14:paraId="65FD26AF" w14:textId="77777777" w:rsidR="006E25DC" w:rsidRPr="001C2CE1" w:rsidRDefault="006E25DC" w:rsidP="006E25DC">
            <w:pPr>
              <w:pStyle w:val="FL"/>
              <w:spacing w:before="0" w:after="0"/>
              <w:rPr>
                <w:b w:val="0"/>
                <w:bCs/>
                <w:sz w:val="18"/>
                <w:szCs w:val="18"/>
              </w:rPr>
            </w:pPr>
            <w:r w:rsidRPr="00AD2C42">
              <w:rPr>
                <w:b w:val="0"/>
                <w:bCs/>
                <w:sz w:val="18"/>
                <w:szCs w:val="18"/>
              </w:rPr>
              <w:t>2.81</w:t>
            </w:r>
          </w:p>
        </w:tc>
        <w:tc>
          <w:tcPr>
            <w:tcW w:w="850" w:type="dxa"/>
            <w:vAlign w:val="center"/>
          </w:tcPr>
          <w:p w14:paraId="3BC1E875" w14:textId="77777777" w:rsidR="006E25DC" w:rsidRPr="001C2CE1" w:rsidRDefault="006E25DC" w:rsidP="006E25DC">
            <w:pPr>
              <w:pStyle w:val="FL"/>
              <w:spacing w:before="0" w:after="0"/>
              <w:rPr>
                <w:b w:val="0"/>
                <w:bCs/>
                <w:sz w:val="18"/>
                <w:szCs w:val="18"/>
              </w:rPr>
            </w:pPr>
            <w:r w:rsidRPr="00AD2C42">
              <w:rPr>
                <w:b w:val="0"/>
                <w:bCs/>
                <w:sz w:val="18"/>
                <w:szCs w:val="18"/>
              </w:rPr>
              <w:t>2.82</w:t>
            </w:r>
          </w:p>
        </w:tc>
        <w:tc>
          <w:tcPr>
            <w:tcW w:w="851" w:type="dxa"/>
            <w:vAlign w:val="center"/>
          </w:tcPr>
          <w:p w14:paraId="18FFA507" w14:textId="77777777" w:rsidR="006E25DC" w:rsidRPr="001C2CE1" w:rsidRDefault="006E25DC" w:rsidP="006E25DC">
            <w:pPr>
              <w:pStyle w:val="FL"/>
              <w:spacing w:before="0" w:after="0"/>
              <w:rPr>
                <w:b w:val="0"/>
                <w:bCs/>
                <w:sz w:val="18"/>
                <w:szCs w:val="18"/>
              </w:rPr>
            </w:pPr>
            <w:r w:rsidRPr="00AD2C42">
              <w:rPr>
                <w:b w:val="0"/>
                <w:bCs/>
                <w:sz w:val="18"/>
                <w:szCs w:val="18"/>
              </w:rPr>
              <w:t>2.46</w:t>
            </w:r>
          </w:p>
        </w:tc>
        <w:tc>
          <w:tcPr>
            <w:tcW w:w="850" w:type="dxa"/>
            <w:vAlign w:val="center"/>
          </w:tcPr>
          <w:p w14:paraId="226AACD3" w14:textId="77777777" w:rsidR="006E25DC" w:rsidRPr="001C2CE1" w:rsidRDefault="006E25DC" w:rsidP="006E25DC">
            <w:pPr>
              <w:pStyle w:val="FL"/>
              <w:spacing w:before="0" w:after="0"/>
              <w:rPr>
                <w:b w:val="0"/>
                <w:bCs/>
                <w:sz w:val="18"/>
                <w:szCs w:val="18"/>
              </w:rPr>
            </w:pPr>
            <w:r w:rsidRPr="00AD2C42">
              <w:rPr>
                <w:b w:val="0"/>
                <w:bCs/>
                <w:sz w:val="18"/>
                <w:szCs w:val="18"/>
              </w:rPr>
              <w:t>0.64</w:t>
            </w:r>
          </w:p>
        </w:tc>
      </w:tr>
      <w:tr w:rsidR="006E25DC" w:rsidRPr="00A1115A" w14:paraId="253C5C47" w14:textId="77777777" w:rsidTr="006E25DC">
        <w:trPr>
          <w:trHeight w:val="20"/>
          <w:jc w:val="center"/>
        </w:trPr>
        <w:tc>
          <w:tcPr>
            <w:tcW w:w="1176" w:type="dxa"/>
            <w:tcBorders>
              <w:top w:val="nil"/>
              <w:bottom w:val="nil"/>
            </w:tcBorders>
            <w:shd w:val="clear" w:color="auto" w:fill="auto"/>
          </w:tcPr>
          <w:p w14:paraId="2C9E10ED" w14:textId="77777777" w:rsidR="006E25DC" w:rsidRPr="00A1115A" w:rsidRDefault="006E25DC" w:rsidP="006E25DC">
            <w:pPr>
              <w:pStyle w:val="FL"/>
              <w:spacing w:before="0" w:after="0"/>
              <w:rPr>
                <w:b w:val="0"/>
                <w:bCs/>
                <w:sz w:val="18"/>
                <w:szCs w:val="18"/>
              </w:rPr>
            </w:pPr>
          </w:p>
        </w:tc>
        <w:tc>
          <w:tcPr>
            <w:tcW w:w="1331" w:type="dxa"/>
          </w:tcPr>
          <w:p w14:paraId="46FC0D6B" w14:textId="77777777" w:rsidR="006E25DC" w:rsidRPr="00A1115A" w:rsidRDefault="006E25DC" w:rsidP="006E25DC">
            <w:pPr>
              <w:pStyle w:val="FL"/>
              <w:spacing w:before="0" w:after="0"/>
              <w:rPr>
                <w:b w:val="0"/>
                <w:bCs/>
                <w:sz w:val="18"/>
                <w:szCs w:val="18"/>
              </w:rPr>
            </w:pPr>
            <w:r w:rsidRPr="00A1115A">
              <w:rPr>
                <w:b w:val="0"/>
                <w:bCs/>
                <w:sz w:val="18"/>
                <w:szCs w:val="18"/>
              </w:rPr>
              <w:t>64 QAM</w:t>
            </w:r>
          </w:p>
        </w:tc>
        <w:tc>
          <w:tcPr>
            <w:tcW w:w="791" w:type="dxa"/>
            <w:vAlign w:val="center"/>
          </w:tcPr>
          <w:p w14:paraId="4E9B99FC" w14:textId="77777777" w:rsidR="006E25DC" w:rsidRPr="00A1115A" w:rsidRDefault="006E25DC" w:rsidP="006E25DC">
            <w:pPr>
              <w:pStyle w:val="FL"/>
              <w:spacing w:before="0" w:after="0"/>
              <w:rPr>
                <w:b w:val="0"/>
                <w:bCs/>
                <w:sz w:val="18"/>
                <w:szCs w:val="18"/>
              </w:rPr>
            </w:pPr>
            <w:r w:rsidRPr="00AD2C42">
              <w:rPr>
                <w:b w:val="0"/>
                <w:bCs/>
                <w:sz w:val="18"/>
                <w:szCs w:val="18"/>
              </w:rPr>
              <w:t>5.47</w:t>
            </w:r>
          </w:p>
        </w:tc>
        <w:tc>
          <w:tcPr>
            <w:tcW w:w="967" w:type="dxa"/>
            <w:vAlign w:val="center"/>
          </w:tcPr>
          <w:p w14:paraId="426F49C4" w14:textId="77777777" w:rsidR="006E25DC" w:rsidRPr="00A1115A" w:rsidRDefault="006E25DC" w:rsidP="006E25DC">
            <w:pPr>
              <w:pStyle w:val="FL"/>
              <w:spacing w:before="0" w:after="0"/>
              <w:rPr>
                <w:b w:val="0"/>
                <w:bCs/>
                <w:sz w:val="18"/>
                <w:szCs w:val="18"/>
              </w:rPr>
            </w:pPr>
            <w:r w:rsidRPr="00AD2C42">
              <w:rPr>
                <w:b w:val="0"/>
                <w:bCs/>
                <w:sz w:val="18"/>
                <w:szCs w:val="18"/>
              </w:rPr>
              <w:t>5.90</w:t>
            </w:r>
          </w:p>
        </w:tc>
        <w:tc>
          <w:tcPr>
            <w:tcW w:w="692" w:type="dxa"/>
            <w:vAlign w:val="center"/>
          </w:tcPr>
          <w:p w14:paraId="426DA94A" w14:textId="77777777" w:rsidR="006E25DC" w:rsidRPr="00765700" w:rsidRDefault="006E25DC" w:rsidP="006E25DC">
            <w:pPr>
              <w:pStyle w:val="FL"/>
              <w:spacing w:before="0" w:after="0"/>
              <w:rPr>
                <w:b w:val="0"/>
                <w:bCs/>
                <w:sz w:val="18"/>
                <w:szCs w:val="18"/>
              </w:rPr>
            </w:pPr>
            <w:r w:rsidRPr="00AD2C42">
              <w:rPr>
                <w:b w:val="0"/>
                <w:bCs/>
                <w:sz w:val="18"/>
                <w:szCs w:val="18"/>
              </w:rPr>
              <w:t>3.16</w:t>
            </w:r>
          </w:p>
        </w:tc>
        <w:tc>
          <w:tcPr>
            <w:tcW w:w="971" w:type="dxa"/>
            <w:vAlign w:val="center"/>
          </w:tcPr>
          <w:p w14:paraId="0404417F" w14:textId="77777777" w:rsidR="006E25DC" w:rsidRPr="00765700" w:rsidRDefault="006E25DC" w:rsidP="006E25DC">
            <w:pPr>
              <w:pStyle w:val="FL"/>
              <w:spacing w:before="0" w:after="0"/>
              <w:rPr>
                <w:b w:val="0"/>
                <w:bCs/>
                <w:sz w:val="18"/>
                <w:szCs w:val="18"/>
              </w:rPr>
            </w:pPr>
            <w:r w:rsidRPr="00AD2C42">
              <w:rPr>
                <w:b w:val="0"/>
                <w:bCs/>
                <w:sz w:val="18"/>
                <w:szCs w:val="18"/>
              </w:rPr>
              <w:t>3.15</w:t>
            </w:r>
          </w:p>
        </w:tc>
        <w:tc>
          <w:tcPr>
            <w:tcW w:w="730" w:type="dxa"/>
            <w:vAlign w:val="center"/>
          </w:tcPr>
          <w:p w14:paraId="32514ECC" w14:textId="77777777" w:rsidR="006E25DC" w:rsidRPr="001C2CE1" w:rsidRDefault="006E25DC" w:rsidP="006E25DC">
            <w:pPr>
              <w:pStyle w:val="FL"/>
              <w:spacing w:before="0" w:after="0"/>
              <w:rPr>
                <w:b w:val="0"/>
                <w:bCs/>
                <w:sz w:val="18"/>
                <w:szCs w:val="18"/>
              </w:rPr>
            </w:pPr>
            <w:r w:rsidRPr="00AD2C42">
              <w:rPr>
                <w:b w:val="0"/>
                <w:bCs/>
                <w:sz w:val="18"/>
                <w:szCs w:val="18"/>
              </w:rPr>
              <w:t>3.17</w:t>
            </w:r>
          </w:p>
        </w:tc>
        <w:tc>
          <w:tcPr>
            <w:tcW w:w="850" w:type="dxa"/>
            <w:vAlign w:val="center"/>
          </w:tcPr>
          <w:p w14:paraId="7448C1A5" w14:textId="77777777" w:rsidR="006E25DC" w:rsidRPr="001C2CE1" w:rsidRDefault="006E25DC" w:rsidP="006E25DC">
            <w:pPr>
              <w:pStyle w:val="FL"/>
              <w:spacing w:before="0" w:after="0"/>
              <w:rPr>
                <w:b w:val="0"/>
                <w:bCs/>
                <w:sz w:val="18"/>
                <w:szCs w:val="18"/>
              </w:rPr>
            </w:pPr>
            <w:r w:rsidRPr="00AD2C42">
              <w:rPr>
                <w:b w:val="0"/>
                <w:bCs/>
                <w:sz w:val="18"/>
                <w:szCs w:val="18"/>
              </w:rPr>
              <w:t>2.82</w:t>
            </w:r>
          </w:p>
        </w:tc>
        <w:tc>
          <w:tcPr>
            <w:tcW w:w="851" w:type="dxa"/>
            <w:vAlign w:val="center"/>
          </w:tcPr>
          <w:p w14:paraId="2639D978" w14:textId="77777777" w:rsidR="006E25DC" w:rsidRPr="001C2CE1" w:rsidRDefault="006E25DC" w:rsidP="006E25DC">
            <w:pPr>
              <w:pStyle w:val="FL"/>
              <w:spacing w:before="0" w:after="0"/>
              <w:rPr>
                <w:b w:val="0"/>
                <w:bCs/>
                <w:sz w:val="18"/>
                <w:szCs w:val="18"/>
              </w:rPr>
            </w:pPr>
            <w:r w:rsidRPr="00AD2C42">
              <w:rPr>
                <w:b w:val="0"/>
                <w:bCs/>
                <w:sz w:val="18"/>
                <w:szCs w:val="18"/>
              </w:rPr>
              <w:t>3.16</w:t>
            </w:r>
          </w:p>
        </w:tc>
        <w:tc>
          <w:tcPr>
            <w:tcW w:w="850" w:type="dxa"/>
            <w:vAlign w:val="center"/>
          </w:tcPr>
          <w:p w14:paraId="14589442" w14:textId="77777777" w:rsidR="006E25DC" w:rsidRPr="001C2CE1" w:rsidRDefault="006E25DC" w:rsidP="006E25DC">
            <w:pPr>
              <w:pStyle w:val="FL"/>
              <w:spacing w:before="0" w:after="0"/>
              <w:rPr>
                <w:b w:val="0"/>
                <w:bCs/>
                <w:sz w:val="18"/>
                <w:szCs w:val="18"/>
              </w:rPr>
            </w:pPr>
            <w:r w:rsidRPr="00AD2C42">
              <w:rPr>
                <w:b w:val="0"/>
                <w:bCs/>
                <w:sz w:val="18"/>
                <w:szCs w:val="18"/>
              </w:rPr>
              <w:t>2.46</w:t>
            </w:r>
          </w:p>
        </w:tc>
      </w:tr>
      <w:tr w:rsidR="006E25DC" w:rsidRPr="00A1115A" w14:paraId="6273A59B" w14:textId="77777777" w:rsidTr="006E25DC">
        <w:trPr>
          <w:trHeight w:val="20"/>
          <w:jc w:val="center"/>
        </w:trPr>
        <w:tc>
          <w:tcPr>
            <w:tcW w:w="1176" w:type="dxa"/>
            <w:tcBorders>
              <w:top w:val="nil"/>
            </w:tcBorders>
            <w:shd w:val="clear" w:color="auto" w:fill="auto"/>
          </w:tcPr>
          <w:p w14:paraId="17ACE165" w14:textId="77777777" w:rsidR="006E25DC" w:rsidRPr="00A1115A" w:rsidRDefault="006E25DC" w:rsidP="006E25DC">
            <w:pPr>
              <w:pStyle w:val="FL"/>
              <w:spacing w:before="0" w:after="0"/>
              <w:rPr>
                <w:b w:val="0"/>
                <w:bCs/>
                <w:sz w:val="18"/>
                <w:szCs w:val="18"/>
              </w:rPr>
            </w:pPr>
          </w:p>
        </w:tc>
        <w:tc>
          <w:tcPr>
            <w:tcW w:w="1331" w:type="dxa"/>
          </w:tcPr>
          <w:p w14:paraId="5E4F8BBF" w14:textId="77777777" w:rsidR="006E25DC" w:rsidRPr="00A1115A" w:rsidRDefault="006E25DC" w:rsidP="006E25DC">
            <w:pPr>
              <w:pStyle w:val="FL"/>
              <w:spacing w:before="0" w:after="0"/>
              <w:rPr>
                <w:b w:val="0"/>
                <w:bCs/>
                <w:sz w:val="18"/>
                <w:szCs w:val="18"/>
              </w:rPr>
            </w:pPr>
            <w:r w:rsidRPr="00A1115A">
              <w:rPr>
                <w:b w:val="0"/>
                <w:bCs/>
                <w:sz w:val="18"/>
                <w:szCs w:val="18"/>
              </w:rPr>
              <w:t>256 QAM</w:t>
            </w:r>
          </w:p>
        </w:tc>
        <w:tc>
          <w:tcPr>
            <w:tcW w:w="791" w:type="dxa"/>
            <w:vAlign w:val="center"/>
          </w:tcPr>
          <w:p w14:paraId="2CB11719" w14:textId="77777777" w:rsidR="006E25DC" w:rsidRPr="00A1115A" w:rsidRDefault="006E25DC" w:rsidP="006E25DC">
            <w:pPr>
              <w:pStyle w:val="FL"/>
              <w:spacing w:before="0" w:after="0"/>
              <w:rPr>
                <w:b w:val="0"/>
                <w:bCs/>
                <w:sz w:val="18"/>
                <w:szCs w:val="18"/>
              </w:rPr>
            </w:pPr>
            <w:r w:rsidRPr="00AD2C42">
              <w:rPr>
                <w:b w:val="0"/>
                <w:bCs/>
                <w:sz w:val="18"/>
                <w:szCs w:val="18"/>
              </w:rPr>
              <w:t>5.48</w:t>
            </w:r>
          </w:p>
        </w:tc>
        <w:tc>
          <w:tcPr>
            <w:tcW w:w="967" w:type="dxa"/>
            <w:vAlign w:val="center"/>
          </w:tcPr>
          <w:p w14:paraId="20CFE576" w14:textId="77777777" w:rsidR="006E25DC" w:rsidRPr="00A1115A" w:rsidRDefault="006E25DC" w:rsidP="006E25DC">
            <w:pPr>
              <w:pStyle w:val="FL"/>
              <w:spacing w:before="0" w:after="0"/>
              <w:rPr>
                <w:b w:val="0"/>
                <w:bCs/>
                <w:sz w:val="18"/>
                <w:szCs w:val="18"/>
              </w:rPr>
            </w:pPr>
            <w:r w:rsidRPr="00AD2C42">
              <w:rPr>
                <w:b w:val="0"/>
                <w:bCs/>
                <w:sz w:val="18"/>
                <w:szCs w:val="18"/>
              </w:rPr>
              <w:t>5.90</w:t>
            </w:r>
          </w:p>
        </w:tc>
        <w:tc>
          <w:tcPr>
            <w:tcW w:w="692" w:type="dxa"/>
            <w:vAlign w:val="center"/>
          </w:tcPr>
          <w:p w14:paraId="62A2AF5D" w14:textId="77777777" w:rsidR="006E25DC" w:rsidRPr="00765700" w:rsidRDefault="006E25DC" w:rsidP="006E25DC">
            <w:pPr>
              <w:pStyle w:val="FL"/>
              <w:spacing w:before="0" w:after="0"/>
              <w:rPr>
                <w:b w:val="0"/>
                <w:bCs/>
                <w:sz w:val="18"/>
                <w:szCs w:val="18"/>
              </w:rPr>
            </w:pPr>
            <w:r w:rsidRPr="00AD2C42">
              <w:rPr>
                <w:b w:val="0"/>
                <w:bCs/>
                <w:sz w:val="18"/>
                <w:szCs w:val="18"/>
              </w:rPr>
              <w:t>5.47</w:t>
            </w:r>
          </w:p>
        </w:tc>
        <w:tc>
          <w:tcPr>
            <w:tcW w:w="971" w:type="dxa"/>
            <w:vAlign w:val="center"/>
          </w:tcPr>
          <w:p w14:paraId="162E7847" w14:textId="77777777" w:rsidR="006E25DC" w:rsidRPr="00765700" w:rsidRDefault="006E25DC" w:rsidP="006E25DC">
            <w:pPr>
              <w:pStyle w:val="FL"/>
              <w:spacing w:before="0" w:after="0"/>
              <w:rPr>
                <w:b w:val="0"/>
                <w:bCs/>
                <w:sz w:val="18"/>
                <w:szCs w:val="18"/>
              </w:rPr>
            </w:pPr>
            <w:r w:rsidRPr="00AD2C42">
              <w:rPr>
                <w:b w:val="0"/>
                <w:bCs/>
                <w:sz w:val="18"/>
                <w:szCs w:val="18"/>
              </w:rPr>
              <w:t>5.06</w:t>
            </w:r>
          </w:p>
        </w:tc>
        <w:tc>
          <w:tcPr>
            <w:tcW w:w="730" w:type="dxa"/>
            <w:vAlign w:val="center"/>
          </w:tcPr>
          <w:p w14:paraId="0FC8E814" w14:textId="77777777" w:rsidR="006E25DC" w:rsidRPr="001C2CE1" w:rsidRDefault="006E25DC" w:rsidP="006E25DC">
            <w:pPr>
              <w:pStyle w:val="FL"/>
              <w:spacing w:before="0" w:after="0"/>
              <w:rPr>
                <w:b w:val="0"/>
                <w:bCs/>
                <w:sz w:val="18"/>
                <w:szCs w:val="18"/>
              </w:rPr>
            </w:pPr>
            <w:r w:rsidRPr="00AD2C42">
              <w:rPr>
                <w:b w:val="0"/>
                <w:bCs/>
                <w:sz w:val="18"/>
                <w:szCs w:val="18"/>
              </w:rPr>
              <w:t>5.48</w:t>
            </w:r>
          </w:p>
        </w:tc>
        <w:tc>
          <w:tcPr>
            <w:tcW w:w="850" w:type="dxa"/>
            <w:vAlign w:val="center"/>
          </w:tcPr>
          <w:p w14:paraId="297C0828" w14:textId="77777777" w:rsidR="006E25DC" w:rsidRPr="001C2CE1" w:rsidRDefault="006E25DC" w:rsidP="006E25DC">
            <w:pPr>
              <w:pStyle w:val="FL"/>
              <w:spacing w:before="0" w:after="0"/>
              <w:rPr>
                <w:b w:val="0"/>
                <w:bCs/>
                <w:sz w:val="18"/>
                <w:szCs w:val="18"/>
              </w:rPr>
            </w:pPr>
            <w:r w:rsidRPr="00AD2C42">
              <w:rPr>
                <w:b w:val="0"/>
                <w:bCs/>
                <w:sz w:val="18"/>
                <w:szCs w:val="18"/>
              </w:rPr>
              <w:t>5.08</w:t>
            </w:r>
          </w:p>
        </w:tc>
        <w:tc>
          <w:tcPr>
            <w:tcW w:w="851" w:type="dxa"/>
            <w:vAlign w:val="center"/>
          </w:tcPr>
          <w:p w14:paraId="1651A58C" w14:textId="77777777" w:rsidR="006E25DC" w:rsidRPr="001C2CE1" w:rsidRDefault="006E25DC" w:rsidP="006E25DC">
            <w:pPr>
              <w:pStyle w:val="FL"/>
              <w:spacing w:before="0" w:after="0"/>
              <w:rPr>
                <w:b w:val="0"/>
                <w:bCs/>
                <w:sz w:val="18"/>
                <w:szCs w:val="18"/>
              </w:rPr>
            </w:pPr>
            <w:r w:rsidRPr="00AD2C42">
              <w:rPr>
                <w:b w:val="0"/>
                <w:bCs/>
                <w:sz w:val="18"/>
                <w:szCs w:val="18"/>
              </w:rPr>
              <w:t>5.88</w:t>
            </w:r>
          </w:p>
        </w:tc>
        <w:tc>
          <w:tcPr>
            <w:tcW w:w="850" w:type="dxa"/>
            <w:vAlign w:val="center"/>
          </w:tcPr>
          <w:p w14:paraId="5548BC7B" w14:textId="77777777" w:rsidR="006E25DC" w:rsidRPr="001C2CE1" w:rsidRDefault="006E25DC" w:rsidP="006E25DC">
            <w:pPr>
              <w:pStyle w:val="FL"/>
              <w:spacing w:before="0" w:after="0"/>
              <w:rPr>
                <w:b w:val="0"/>
                <w:bCs/>
                <w:sz w:val="18"/>
                <w:szCs w:val="18"/>
              </w:rPr>
            </w:pPr>
            <w:r w:rsidRPr="00AD2C42">
              <w:rPr>
                <w:b w:val="0"/>
                <w:bCs/>
                <w:sz w:val="18"/>
                <w:szCs w:val="18"/>
              </w:rPr>
              <w:t>5.06</w:t>
            </w:r>
          </w:p>
        </w:tc>
      </w:tr>
    </w:tbl>
    <w:p w14:paraId="09A50CDE" w14:textId="77777777" w:rsidR="006E25DC" w:rsidRDefault="006E25DC" w:rsidP="006E25DC">
      <w:pPr>
        <w:pStyle w:val="BodyText"/>
        <w:rPr>
          <w:rFonts w:eastAsiaTheme="minorEastAsia"/>
          <w:lang w:eastAsia="ko-KR"/>
        </w:rPr>
      </w:pPr>
    </w:p>
    <w:p w14:paraId="1BEB6729" w14:textId="1C310D3C" w:rsidR="006E25DC" w:rsidRDefault="006E25DC" w:rsidP="006E25DC">
      <w:pPr>
        <w:pStyle w:val="BodyText"/>
        <w:rPr>
          <w:rFonts w:eastAsiaTheme="minorEastAsia"/>
          <w:lang w:eastAsia="ko-KR"/>
        </w:rPr>
      </w:pPr>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r w:rsidR="00507A7B">
        <w:rPr>
          <w:rFonts w:eastAsiaTheme="minorEastAsia"/>
          <w:lang w:eastAsia="ko-KR"/>
        </w:rPr>
        <w:t>ies</w:t>
      </w:r>
      <w:r>
        <w:rPr>
          <w:rFonts w:eastAsiaTheme="minorEastAsia"/>
          <w:lang w:eastAsia="ko-KR"/>
        </w:rPr>
        <w:t xml:space="preserve"> for each CBW can be assumed to have same A-MPR in Table 2-2</w:t>
      </w:r>
      <w:r w:rsidR="00005792">
        <w:rPr>
          <w:rFonts w:eastAsiaTheme="minorEastAsia"/>
          <w:lang w:eastAsia="ko-KR"/>
        </w:rPr>
        <w:t xml:space="preserve"> (left side A-MPR in Table 2-2)</w:t>
      </w:r>
      <w:r>
        <w:rPr>
          <w:rFonts w:eastAsiaTheme="minorEastAsia"/>
          <w:lang w:eastAsia="ko-KR"/>
        </w:rPr>
        <w:t xml:space="preserve"> because the distance from the </w:t>
      </w:r>
      <w:r w:rsidR="003101C7">
        <w:rPr>
          <w:rFonts w:eastAsiaTheme="minorEastAsia"/>
          <w:lang w:eastAsia="ko-KR"/>
        </w:rPr>
        <w:t xml:space="preserve">boundary </w:t>
      </w:r>
      <w:r>
        <w:rPr>
          <w:rFonts w:eastAsiaTheme="minorEastAsia"/>
          <w:lang w:eastAsia="ko-KR"/>
        </w:rPr>
        <w:t xml:space="preserve">of regulation ‘-30dBm/MHz’ is </w:t>
      </w:r>
      <w:r w:rsidR="00005792">
        <w:rPr>
          <w:rFonts w:eastAsiaTheme="minorEastAsia"/>
          <w:lang w:eastAsia="ko-KR"/>
        </w:rPr>
        <w:t xml:space="preserve">effectively the </w:t>
      </w:r>
      <w:r>
        <w:rPr>
          <w:rFonts w:eastAsiaTheme="minorEastAsia"/>
          <w:lang w:eastAsia="ko-KR"/>
        </w:rPr>
        <w:t>same.</w:t>
      </w:r>
    </w:p>
    <w:p w14:paraId="30E14073" w14:textId="77777777" w:rsidR="006E25DC" w:rsidRDefault="006E25DC" w:rsidP="006E25DC">
      <w:pPr>
        <w:pStyle w:val="BodyText"/>
        <w:ind w:firstLine="200"/>
        <w:rPr>
          <w:rFonts w:eastAsiaTheme="minorEastAsia"/>
          <w:lang w:eastAsia="ko-KR"/>
        </w:rPr>
      </w:pPr>
      <w:r>
        <w:rPr>
          <w:rFonts w:eastAsiaTheme="minorEastAsia"/>
          <w:lang w:eastAsia="ko-KR"/>
        </w:rPr>
        <w:t xml:space="preserve">- 20MHz </w:t>
      </w:r>
    </w:p>
    <w:p w14:paraId="4C724A3A"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5480 MHz = A-MPR of 5160/5340/5700 MHz</w:t>
      </w:r>
    </w:p>
    <w:p w14:paraId="579673BA" w14:textId="77777777" w:rsidR="006E25DC" w:rsidRDefault="006E25DC" w:rsidP="006E25DC">
      <w:pPr>
        <w:pStyle w:val="BodyText"/>
        <w:ind w:firstLine="195"/>
        <w:rPr>
          <w:rFonts w:eastAsiaTheme="minorEastAsia"/>
          <w:lang w:eastAsia="ko-KR"/>
        </w:rPr>
      </w:pPr>
      <w:r>
        <w:rPr>
          <w:rFonts w:eastAsiaTheme="minorEastAsia"/>
          <w:lang w:eastAsia="ko-KR"/>
        </w:rPr>
        <w:t xml:space="preserve">- 40MHz </w:t>
      </w:r>
    </w:p>
    <w:p w14:paraId="41E28C8C"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5490 MHz = A-MPR of 5170/5330 MHz</w:t>
      </w:r>
    </w:p>
    <w:p w14:paraId="2B36B8DE"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5510 MHz = A-MPR of 5190/5310 MHz</w:t>
      </w:r>
    </w:p>
    <w:p w14:paraId="6D5EE69A" w14:textId="77777777" w:rsidR="006E25DC" w:rsidRDefault="006E25DC" w:rsidP="006E25DC">
      <w:pPr>
        <w:pStyle w:val="BodyText"/>
        <w:ind w:firstLine="195"/>
        <w:rPr>
          <w:rFonts w:eastAsiaTheme="minorEastAsia"/>
          <w:lang w:eastAsia="ko-KR"/>
        </w:rPr>
      </w:pPr>
      <w:r>
        <w:rPr>
          <w:rFonts w:eastAsiaTheme="minorEastAsia"/>
          <w:lang w:eastAsia="ko-KR"/>
        </w:rPr>
        <w:t>- 60MHz</w:t>
      </w:r>
    </w:p>
    <w:p w14:paraId="6CC1867F"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5500 MHz = A-MPR of 5180/5320 MHz</w:t>
      </w:r>
    </w:p>
    <w:p w14:paraId="5751AD59"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5520 MHz = A-MPR of 5200/5300/5680 MHz</w:t>
      </w:r>
    </w:p>
    <w:p w14:paraId="737408DE" w14:textId="77777777" w:rsidR="006E25DC" w:rsidRDefault="006E25DC" w:rsidP="006E25DC">
      <w:pPr>
        <w:pStyle w:val="BodyText"/>
        <w:ind w:firstLine="195"/>
        <w:rPr>
          <w:rFonts w:eastAsiaTheme="minorEastAsia"/>
          <w:lang w:eastAsia="ko-KR"/>
        </w:rPr>
      </w:pPr>
      <w:r>
        <w:rPr>
          <w:rFonts w:eastAsiaTheme="minorEastAsia"/>
          <w:lang w:eastAsia="ko-KR"/>
        </w:rPr>
        <w:t xml:space="preserve">- 80MHz </w:t>
      </w:r>
    </w:p>
    <w:p w14:paraId="45852F2C"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5510 MHz = A-MPR of 5190/5310 MHz</w:t>
      </w:r>
    </w:p>
    <w:p w14:paraId="216F9503" w14:textId="77777777" w:rsidR="006E25DC" w:rsidRDefault="006E25DC" w:rsidP="006E25DC">
      <w:pPr>
        <w:pStyle w:val="BodyText"/>
        <w:ind w:firstLineChars="250" w:firstLine="500"/>
        <w:rPr>
          <w:rFonts w:eastAsiaTheme="minorEastAsia"/>
          <w:lang w:eastAsia="ko-KR"/>
        </w:rPr>
      </w:pPr>
      <w:r>
        <w:rPr>
          <w:rFonts w:eastAsiaTheme="minorEastAsia"/>
          <w:lang w:eastAsia="ko-KR"/>
        </w:rPr>
        <w:t>: A-MPR of 5530 MHz = A-MPR of 5210/5290 MHz</w:t>
      </w:r>
    </w:p>
    <w:p w14:paraId="50B44864" w14:textId="6062294A" w:rsidR="006E25DC" w:rsidRDefault="006E25DC" w:rsidP="006E25DC">
      <w:pPr>
        <w:pStyle w:val="BodyText"/>
        <w:rPr>
          <w:rFonts w:eastAsiaTheme="minorEastAsia"/>
          <w:lang w:eastAsia="ko-KR"/>
        </w:rPr>
      </w:pPr>
      <w:r>
        <w:t xml:space="preserve">Considering implementation margin and the centre </w:t>
      </w:r>
      <w:r w:rsidR="00D855D2">
        <w:t>frequencies</w:t>
      </w:r>
      <w:r w:rsidR="00005792">
        <w:t xml:space="preserve"> on</w:t>
      </w:r>
      <w:r>
        <w:t xml:space="preserve"> t</w:t>
      </w:r>
      <w:r>
        <w:rPr>
          <w:rFonts w:eastAsiaTheme="minorEastAsia" w:hint="eastAsia"/>
          <w:lang w:eastAsia="ko-KR"/>
        </w:rPr>
        <w:t xml:space="preserve">he </w:t>
      </w:r>
      <w:r>
        <w:rPr>
          <w:rFonts w:eastAsiaTheme="minorEastAsia"/>
          <w:lang w:eastAsia="ko-KR"/>
        </w:rPr>
        <w:t>right</w:t>
      </w:r>
      <w:r w:rsidR="00394DD9">
        <w:rPr>
          <w:rFonts w:eastAsiaTheme="minorEastAsia"/>
          <w:lang w:eastAsia="ko-KR"/>
        </w:rPr>
        <w:t xml:space="preserve"> side </w:t>
      </w:r>
      <w:r w:rsidR="00D855D2">
        <w:rPr>
          <w:rFonts w:eastAsiaTheme="minorEastAsia"/>
          <w:lang w:eastAsia="ko-KR"/>
        </w:rPr>
        <w:t xml:space="preserve">of </w:t>
      </w:r>
      <w:r w:rsidR="00394DD9">
        <w:rPr>
          <w:rFonts w:eastAsiaTheme="minorEastAsia"/>
          <w:lang w:eastAsia="ko-KR"/>
        </w:rPr>
        <w:t>A-MPR in Table 2</w:t>
      </w:r>
      <w:r>
        <w:rPr>
          <w:rFonts w:eastAsiaTheme="minorEastAsia"/>
          <w:lang w:eastAsia="ko-KR"/>
        </w:rPr>
        <w:t>-2, such as, 5500MHz for CBW 20MHz, 5550MHz for CBW 40MHz,</w:t>
      </w:r>
      <w:r w:rsidRPr="007F4F9F">
        <w:rPr>
          <w:rFonts w:eastAsiaTheme="minorEastAsia"/>
        </w:rPr>
        <w:t xml:space="preserve"> </w:t>
      </w:r>
      <w:r>
        <w:rPr>
          <w:rFonts w:eastAsiaTheme="minorEastAsia"/>
          <w:lang w:eastAsia="ko-KR"/>
        </w:rPr>
        <w:t xml:space="preserve">5540/5600MHz for CBW 60MHz, and 5610MHz for CBW 80MHz, </w:t>
      </w:r>
      <w:bookmarkStart w:id="0" w:name="_GoBack"/>
      <w:r w:rsidR="004A5300">
        <w:rPr>
          <w:rFonts w:eastAsiaTheme="minorEastAsia"/>
          <w:lang w:eastAsia="ko-KR"/>
        </w:rPr>
        <w:t xml:space="preserve">the </w:t>
      </w:r>
      <w:bookmarkEnd w:id="0"/>
      <w:r>
        <w:rPr>
          <w:rFonts w:eastAsiaTheme="minorEastAsia"/>
          <w:lang w:eastAsia="ko-KR"/>
        </w:rPr>
        <w:t>SL-U PSSCH/PSCCH MPR requirement in Table 6.2E.2F-1 of TS 38.101-1</w:t>
      </w:r>
      <w:r w:rsidR="00005792">
        <w:rPr>
          <w:rFonts w:eastAsiaTheme="minorEastAsia"/>
          <w:lang w:eastAsia="ko-KR"/>
        </w:rPr>
        <w:t xml:space="preserve"> can be reused as A-MPR requirement</w:t>
      </w:r>
      <w:r>
        <w:rPr>
          <w:rFonts w:eastAsiaTheme="minorEastAsia"/>
          <w:lang w:eastAsia="ko-KR"/>
        </w:rPr>
        <w:t>.</w:t>
      </w:r>
    </w:p>
    <w:p w14:paraId="2F49F5ED" w14:textId="77777777" w:rsidR="006E25DC" w:rsidRPr="00AB1245" w:rsidRDefault="006E25DC" w:rsidP="006E25DC">
      <w:pPr>
        <w:pStyle w:val="TH"/>
        <w:rPr>
          <w:rFonts w:eastAsiaTheme="minorEastAsia"/>
        </w:rPr>
      </w:pPr>
      <w:r w:rsidRPr="00AB1245">
        <w:rPr>
          <w:rFonts w:eastAsiaTheme="minorEastAsia"/>
        </w:rPr>
        <w:t>Table 6.2E.2F-1 Maximum power reduction (MPR) for NR SL-U UE power class 5</w:t>
      </w:r>
      <w:r>
        <w:rPr>
          <w:rFonts w:eastAsiaTheme="minorEastAsia"/>
        </w:rPr>
        <w:t xml:space="preserve">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354"/>
        <w:gridCol w:w="1372"/>
        <w:gridCol w:w="1372"/>
        <w:gridCol w:w="1372"/>
        <w:gridCol w:w="1373"/>
        <w:gridCol w:w="1556"/>
      </w:tblGrid>
      <w:tr w:rsidR="006E25DC" w:rsidRPr="00AB1245" w14:paraId="0AC39238" w14:textId="77777777" w:rsidTr="006E25DC">
        <w:trPr>
          <w:trHeight w:val="237"/>
          <w:jc w:val="center"/>
        </w:trPr>
        <w:tc>
          <w:tcPr>
            <w:tcW w:w="1232" w:type="dxa"/>
            <w:shd w:val="clear" w:color="auto" w:fill="auto"/>
          </w:tcPr>
          <w:p w14:paraId="436C5785" w14:textId="77777777" w:rsidR="006E25DC" w:rsidRPr="00AB1245" w:rsidRDefault="006E25DC" w:rsidP="006E25DC">
            <w:pPr>
              <w:pStyle w:val="TAH"/>
              <w:rPr>
                <w:rFonts w:eastAsiaTheme="minorEastAsia"/>
                <w:lang w:val="en-US"/>
              </w:rPr>
            </w:pPr>
            <w:r w:rsidRPr="00AB1245">
              <w:rPr>
                <w:rFonts w:eastAsiaTheme="minorEastAsia"/>
                <w:lang w:val="en-US"/>
              </w:rPr>
              <w:t>Pre-coding</w:t>
            </w:r>
          </w:p>
        </w:tc>
        <w:tc>
          <w:tcPr>
            <w:tcW w:w="1354" w:type="dxa"/>
            <w:shd w:val="clear" w:color="auto" w:fill="auto"/>
          </w:tcPr>
          <w:p w14:paraId="2E665BAA" w14:textId="77777777" w:rsidR="006E25DC" w:rsidRPr="00AB1245" w:rsidRDefault="006E25DC" w:rsidP="006E25DC">
            <w:pPr>
              <w:pStyle w:val="TAH"/>
              <w:rPr>
                <w:rFonts w:eastAsiaTheme="minorEastAsia"/>
                <w:lang w:val="en-US"/>
              </w:rPr>
            </w:pPr>
            <w:r w:rsidRPr="00AB1245">
              <w:rPr>
                <w:rFonts w:eastAsiaTheme="minorEastAsia"/>
                <w:lang w:val="en-US"/>
              </w:rPr>
              <w:t>Modulation</w:t>
            </w:r>
          </w:p>
        </w:tc>
        <w:tc>
          <w:tcPr>
            <w:tcW w:w="7045" w:type="dxa"/>
            <w:gridSpan w:val="5"/>
          </w:tcPr>
          <w:p w14:paraId="27D75423" w14:textId="77777777" w:rsidR="006E25DC" w:rsidRPr="00AB1245" w:rsidRDefault="006E25DC" w:rsidP="006E25DC">
            <w:pPr>
              <w:pStyle w:val="TAH"/>
              <w:rPr>
                <w:rFonts w:eastAsiaTheme="minorEastAsia"/>
                <w:lang w:val="en-US"/>
              </w:rPr>
            </w:pPr>
            <w:r w:rsidRPr="00AB1245">
              <w:rPr>
                <w:rFonts w:eastAsiaTheme="minorEastAsia"/>
                <w:lang w:val="en-US"/>
              </w:rPr>
              <w:t>RB Allocation</w:t>
            </w:r>
          </w:p>
        </w:tc>
      </w:tr>
      <w:tr w:rsidR="006E25DC" w:rsidRPr="00AB1245" w14:paraId="4CB71CCC" w14:textId="77777777" w:rsidTr="006E25DC">
        <w:trPr>
          <w:trHeight w:val="237"/>
          <w:jc w:val="center"/>
        </w:trPr>
        <w:tc>
          <w:tcPr>
            <w:tcW w:w="1232" w:type="dxa"/>
            <w:shd w:val="clear" w:color="auto" w:fill="auto"/>
          </w:tcPr>
          <w:p w14:paraId="0BCD171C" w14:textId="77777777" w:rsidR="006E25DC" w:rsidRPr="00AB1245" w:rsidRDefault="006E25DC" w:rsidP="006E25DC">
            <w:pPr>
              <w:pStyle w:val="TAH"/>
              <w:rPr>
                <w:rFonts w:eastAsiaTheme="minorEastAsia"/>
                <w:lang w:val="en-US"/>
              </w:rPr>
            </w:pPr>
          </w:p>
        </w:tc>
        <w:tc>
          <w:tcPr>
            <w:tcW w:w="1354" w:type="dxa"/>
            <w:shd w:val="clear" w:color="auto" w:fill="auto"/>
          </w:tcPr>
          <w:p w14:paraId="55FC3974" w14:textId="77777777" w:rsidR="006E25DC" w:rsidRPr="00AB1245" w:rsidRDefault="006E25DC" w:rsidP="006E25DC">
            <w:pPr>
              <w:pStyle w:val="TAH"/>
              <w:rPr>
                <w:rFonts w:eastAsiaTheme="minorEastAsia"/>
                <w:lang w:val="en-US"/>
              </w:rPr>
            </w:pPr>
          </w:p>
        </w:tc>
        <w:tc>
          <w:tcPr>
            <w:tcW w:w="2744" w:type="dxa"/>
            <w:gridSpan w:val="2"/>
          </w:tcPr>
          <w:p w14:paraId="4834FE64" w14:textId="77777777" w:rsidR="006E25DC" w:rsidRPr="00AB1245" w:rsidRDefault="006E25DC" w:rsidP="006E25DC">
            <w:pPr>
              <w:pStyle w:val="TAH"/>
              <w:rPr>
                <w:rFonts w:eastAsiaTheme="minorEastAsia"/>
                <w:lang w:val="en-US" w:eastAsia="ko-KR"/>
              </w:rPr>
            </w:pPr>
            <w:r w:rsidRPr="00AB1245">
              <w:rPr>
                <w:rFonts w:eastAsiaTheme="minorEastAsia"/>
                <w:lang w:val="en-US" w:eastAsia="ko-KR"/>
              </w:rPr>
              <w:t>Outer RB set configuration</w:t>
            </w:r>
            <w:r w:rsidRPr="00AB1245">
              <w:rPr>
                <w:rFonts w:eastAsiaTheme="minorEastAsia"/>
                <w:vertAlign w:val="superscript"/>
                <w:lang w:val="en-US" w:eastAsia="ko-KR"/>
              </w:rPr>
              <w:t>5</w:t>
            </w:r>
          </w:p>
        </w:tc>
        <w:tc>
          <w:tcPr>
            <w:tcW w:w="2745" w:type="dxa"/>
            <w:gridSpan w:val="2"/>
          </w:tcPr>
          <w:p w14:paraId="341027B5" w14:textId="77777777" w:rsidR="006E25DC" w:rsidRPr="00AB1245" w:rsidRDefault="006E25DC" w:rsidP="006E25DC">
            <w:pPr>
              <w:pStyle w:val="TAH"/>
              <w:rPr>
                <w:rFonts w:eastAsiaTheme="minorEastAsia"/>
                <w:lang w:val="en-US" w:eastAsia="ko-KR"/>
              </w:rPr>
            </w:pPr>
            <w:r w:rsidRPr="00AB1245">
              <w:rPr>
                <w:rFonts w:eastAsiaTheme="minorEastAsia"/>
                <w:lang w:val="en-US" w:eastAsia="ko-KR"/>
              </w:rPr>
              <w:t>Inner RB set configuration</w:t>
            </w:r>
            <w:r w:rsidRPr="00AB1245">
              <w:rPr>
                <w:rFonts w:eastAsiaTheme="minorEastAsia"/>
                <w:vertAlign w:val="superscript"/>
                <w:lang w:val="en-US" w:eastAsia="ko-KR"/>
              </w:rPr>
              <w:t>5</w:t>
            </w:r>
          </w:p>
        </w:tc>
        <w:tc>
          <w:tcPr>
            <w:tcW w:w="1556" w:type="dxa"/>
          </w:tcPr>
          <w:p w14:paraId="6AD01B60" w14:textId="77777777" w:rsidR="006E25DC" w:rsidRPr="00AB1245" w:rsidRDefault="006E25DC" w:rsidP="006E25DC">
            <w:pPr>
              <w:pStyle w:val="TAH"/>
              <w:rPr>
                <w:rFonts w:eastAsiaTheme="minorEastAsia"/>
                <w:lang w:val="en-US" w:eastAsia="ko-KR"/>
              </w:rPr>
            </w:pPr>
          </w:p>
        </w:tc>
      </w:tr>
      <w:tr w:rsidR="006E25DC" w:rsidRPr="00AB1245" w14:paraId="5876E157" w14:textId="77777777" w:rsidTr="006E25DC">
        <w:trPr>
          <w:trHeight w:val="237"/>
          <w:jc w:val="center"/>
        </w:trPr>
        <w:tc>
          <w:tcPr>
            <w:tcW w:w="1232" w:type="dxa"/>
            <w:shd w:val="clear" w:color="auto" w:fill="auto"/>
          </w:tcPr>
          <w:p w14:paraId="27D89FBE" w14:textId="77777777" w:rsidR="006E25DC" w:rsidRPr="00AB1245" w:rsidRDefault="006E25DC" w:rsidP="006E25DC">
            <w:pPr>
              <w:pStyle w:val="TAH"/>
              <w:rPr>
                <w:rFonts w:eastAsiaTheme="minorEastAsia"/>
                <w:lang w:val="en-US"/>
              </w:rPr>
            </w:pPr>
          </w:p>
        </w:tc>
        <w:tc>
          <w:tcPr>
            <w:tcW w:w="1354" w:type="dxa"/>
            <w:shd w:val="clear" w:color="auto" w:fill="auto"/>
          </w:tcPr>
          <w:p w14:paraId="3C750980" w14:textId="77777777" w:rsidR="006E25DC" w:rsidRPr="00AB1245" w:rsidRDefault="006E25DC" w:rsidP="006E25DC">
            <w:pPr>
              <w:pStyle w:val="TAH"/>
              <w:rPr>
                <w:rFonts w:eastAsiaTheme="minorEastAsia"/>
                <w:lang w:val="en-US"/>
              </w:rPr>
            </w:pPr>
          </w:p>
        </w:tc>
        <w:tc>
          <w:tcPr>
            <w:tcW w:w="1372" w:type="dxa"/>
          </w:tcPr>
          <w:p w14:paraId="70FA464B" w14:textId="77777777" w:rsidR="006E25DC" w:rsidRPr="00AB1245" w:rsidRDefault="006E25DC" w:rsidP="006E25DC">
            <w:pPr>
              <w:pStyle w:val="TAH"/>
              <w:rPr>
                <w:rFonts w:eastAsiaTheme="minorEastAsia"/>
                <w:lang w:val="en-US"/>
              </w:rPr>
            </w:pPr>
            <w:r w:rsidRPr="00AB1245">
              <w:rPr>
                <w:rFonts w:eastAsiaTheme="minorEastAsia"/>
                <w:lang w:val="en-US"/>
              </w:rPr>
              <w:t>Full</w:t>
            </w:r>
            <w:r w:rsidRPr="00AB1245">
              <w:rPr>
                <w:rFonts w:eastAsiaTheme="minorEastAsia"/>
                <w:bCs/>
                <w:vertAlign w:val="superscript"/>
                <w:lang w:val="en-US"/>
              </w:rPr>
              <w:t>2</w:t>
            </w:r>
            <w:r w:rsidRPr="00AB1245">
              <w:rPr>
                <w:rFonts w:eastAsiaTheme="minorEastAsia"/>
                <w:lang w:val="en-US"/>
              </w:rPr>
              <w:t xml:space="preserve"> (dB)</w:t>
            </w:r>
          </w:p>
        </w:tc>
        <w:tc>
          <w:tcPr>
            <w:tcW w:w="1372" w:type="dxa"/>
          </w:tcPr>
          <w:p w14:paraId="4C67A06F" w14:textId="77777777" w:rsidR="006E25DC" w:rsidRPr="00AB1245" w:rsidRDefault="006E25DC" w:rsidP="006E25DC">
            <w:pPr>
              <w:pStyle w:val="TAH"/>
              <w:rPr>
                <w:rFonts w:eastAsiaTheme="minorEastAsia"/>
                <w:lang w:val="en-US"/>
              </w:rPr>
            </w:pPr>
            <w:r w:rsidRPr="00AB1245">
              <w:rPr>
                <w:rFonts w:eastAsiaTheme="minorEastAsia"/>
                <w:lang w:val="en-US"/>
              </w:rPr>
              <w:t>Partial</w:t>
            </w:r>
            <w:r w:rsidRPr="00AB1245">
              <w:rPr>
                <w:rFonts w:eastAsiaTheme="minorEastAsia"/>
                <w:bCs/>
                <w:vertAlign w:val="superscript"/>
                <w:lang w:val="en-US"/>
              </w:rPr>
              <w:t>3</w:t>
            </w:r>
            <w:r w:rsidRPr="00AB1245">
              <w:rPr>
                <w:rFonts w:eastAsiaTheme="minorEastAsia"/>
                <w:lang w:val="en-US"/>
              </w:rPr>
              <w:t xml:space="preserve"> (dB)</w:t>
            </w:r>
          </w:p>
        </w:tc>
        <w:tc>
          <w:tcPr>
            <w:tcW w:w="1372" w:type="dxa"/>
          </w:tcPr>
          <w:p w14:paraId="3E829F76" w14:textId="77777777" w:rsidR="006E25DC" w:rsidRPr="00AB1245" w:rsidRDefault="006E25DC" w:rsidP="006E25DC">
            <w:pPr>
              <w:pStyle w:val="TAH"/>
              <w:rPr>
                <w:rFonts w:eastAsiaTheme="minorEastAsia"/>
                <w:lang w:val="en-US"/>
              </w:rPr>
            </w:pPr>
            <w:r w:rsidRPr="00AB1245">
              <w:rPr>
                <w:rFonts w:eastAsiaTheme="minorEastAsia"/>
                <w:lang w:val="en-US"/>
              </w:rPr>
              <w:t>Full</w:t>
            </w:r>
            <w:r w:rsidRPr="00AB1245">
              <w:rPr>
                <w:rFonts w:eastAsiaTheme="minorEastAsia"/>
                <w:bCs/>
                <w:vertAlign w:val="superscript"/>
                <w:lang w:val="en-US"/>
              </w:rPr>
              <w:t>2</w:t>
            </w:r>
            <w:r w:rsidRPr="00AB1245">
              <w:rPr>
                <w:rFonts w:eastAsiaTheme="minorEastAsia"/>
                <w:lang w:val="en-US"/>
              </w:rPr>
              <w:t xml:space="preserve"> (dB)</w:t>
            </w:r>
          </w:p>
        </w:tc>
        <w:tc>
          <w:tcPr>
            <w:tcW w:w="1373" w:type="dxa"/>
          </w:tcPr>
          <w:p w14:paraId="342C433E" w14:textId="77777777" w:rsidR="006E25DC" w:rsidRPr="00AB1245" w:rsidRDefault="006E25DC" w:rsidP="006E25DC">
            <w:pPr>
              <w:pStyle w:val="TAH"/>
              <w:rPr>
                <w:rFonts w:eastAsiaTheme="minorEastAsia"/>
                <w:lang w:val="en-US"/>
              </w:rPr>
            </w:pPr>
            <w:r w:rsidRPr="00AB1245">
              <w:rPr>
                <w:rFonts w:eastAsiaTheme="minorEastAsia"/>
                <w:lang w:val="en-US"/>
              </w:rPr>
              <w:t>Partial</w:t>
            </w:r>
            <w:r w:rsidRPr="00AB1245">
              <w:rPr>
                <w:rFonts w:eastAsiaTheme="minorEastAsia"/>
                <w:bCs/>
                <w:vertAlign w:val="superscript"/>
                <w:lang w:val="en-US"/>
              </w:rPr>
              <w:t>3</w:t>
            </w:r>
            <w:r w:rsidRPr="00AB1245">
              <w:rPr>
                <w:rFonts w:eastAsiaTheme="minorEastAsia"/>
                <w:lang w:val="en-US"/>
              </w:rPr>
              <w:t xml:space="preserve"> (dB)</w:t>
            </w:r>
          </w:p>
        </w:tc>
        <w:tc>
          <w:tcPr>
            <w:tcW w:w="1556" w:type="dxa"/>
          </w:tcPr>
          <w:p w14:paraId="211C5F0B" w14:textId="77777777" w:rsidR="006E25DC" w:rsidRPr="00AB1245" w:rsidRDefault="006E25DC" w:rsidP="006E25DC">
            <w:pPr>
              <w:pStyle w:val="TAH"/>
              <w:rPr>
                <w:rFonts w:eastAsiaTheme="minorEastAsia"/>
                <w:lang w:val="en-US"/>
              </w:rPr>
            </w:pPr>
            <w:r w:rsidRPr="00AB1245">
              <w:rPr>
                <w:rFonts w:eastAsiaTheme="minorEastAsia" w:cs="Arial"/>
                <w:bCs/>
                <w:color w:val="000000"/>
                <w:szCs w:val="18"/>
                <w:lang w:val="en-US"/>
              </w:rPr>
              <w:t>Exception for 100MHz Full</w:t>
            </w:r>
            <w:r w:rsidRPr="00AB1245">
              <w:rPr>
                <w:rFonts w:eastAsiaTheme="minorEastAsia" w:cs="Arial"/>
                <w:bCs/>
                <w:color w:val="000000"/>
                <w:szCs w:val="18"/>
                <w:vertAlign w:val="superscript"/>
                <w:lang w:val="en-US"/>
              </w:rPr>
              <w:t>4</w:t>
            </w:r>
            <w:r w:rsidRPr="00AB1245">
              <w:rPr>
                <w:rFonts w:eastAsiaTheme="minorEastAsia" w:cs="Arial"/>
                <w:bCs/>
                <w:color w:val="000000"/>
                <w:szCs w:val="18"/>
                <w:lang w:val="en-US"/>
              </w:rPr>
              <w:t xml:space="preserve"> (dB)</w:t>
            </w:r>
          </w:p>
        </w:tc>
      </w:tr>
      <w:tr w:rsidR="006E25DC" w:rsidRPr="00AB1245" w14:paraId="45BF5E46" w14:textId="77777777" w:rsidTr="006E25DC">
        <w:trPr>
          <w:trHeight w:val="20"/>
          <w:jc w:val="center"/>
        </w:trPr>
        <w:tc>
          <w:tcPr>
            <w:tcW w:w="1232" w:type="dxa"/>
            <w:tcBorders>
              <w:bottom w:val="nil"/>
            </w:tcBorders>
            <w:shd w:val="clear" w:color="auto" w:fill="auto"/>
          </w:tcPr>
          <w:p w14:paraId="63AFB739" w14:textId="77777777" w:rsidR="006E25DC" w:rsidRPr="00AB1245" w:rsidRDefault="006E25DC" w:rsidP="006E25DC">
            <w:pPr>
              <w:pStyle w:val="TAC"/>
              <w:rPr>
                <w:rFonts w:eastAsia="MS Mincho"/>
                <w:lang w:val="en-US"/>
              </w:rPr>
            </w:pPr>
            <w:r w:rsidRPr="00AB1245">
              <w:rPr>
                <w:rFonts w:eastAsia="MS Mincho"/>
                <w:lang w:val="en-US"/>
              </w:rPr>
              <w:t>CP-OFDM</w:t>
            </w:r>
          </w:p>
        </w:tc>
        <w:tc>
          <w:tcPr>
            <w:tcW w:w="1354" w:type="dxa"/>
          </w:tcPr>
          <w:p w14:paraId="6714DFC5" w14:textId="77777777" w:rsidR="006E25DC" w:rsidRPr="00AB1245" w:rsidRDefault="006E25DC" w:rsidP="006E25DC">
            <w:pPr>
              <w:pStyle w:val="TAC"/>
              <w:rPr>
                <w:rFonts w:eastAsia="MS Mincho"/>
                <w:lang w:val="en-US"/>
              </w:rPr>
            </w:pPr>
            <w:r w:rsidRPr="00AB1245">
              <w:rPr>
                <w:rFonts w:eastAsia="MS Mincho"/>
                <w:lang w:val="en-US"/>
              </w:rPr>
              <w:t>QPSK</w:t>
            </w:r>
          </w:p>
        </w:tc>
        <w:tc>
          <w:tcPr>
            <w:tcW w:w="1372" w:type="dxa"/>
          </w:tcPr>
          <w:p w14:paraId="26D96F25" w14:textId="77777777" w:rsidR="006E25DC" w:rsidRPr="00AB1245" w:rsidRDefault="006E25DC" w:rsidP="006E25DC">
            <w:pPr>
              <w:pStyle w:val="TAC"/>
              <w:rPr>
                <w:rFonts w:eastAsia="MS Mincho"/>
                <w:lang w:val="en-US"/>
              </w:rPr>
            </w:pPr>
            <w:r w:rsidRPr="00AB1245">
              <w:rPr>
                <w:rFonts w:eastAsia="MS Mincho" w:cs="Arial"/>
                <w:lang w:val="en-US"/>
              </w:rPr>
              <w:t>≤</w:t>
            </w:r>
            <w:r w:rsidRPr="00AB1245">
              <w:rPr>
                <w:rFonts w:eastAsia="MS Mincho"/>
                <w:lang w:val="en-US"/>
              </w:rPr>
              <w:t xml:space="preserve"> 3.5</w:t>
            </w:r>
          </w:p>
        </w:tc>
        <w:tc>
          <w:tcPr>
            <w:tcW w:w="1372" w:type="dxa"/>
          </w:tcPr>
          <w:p w14:paraId="7E89AB77" w14:textId="77777777" w:rsidR="006E25DC" w:rsidRPr="00AB1245" w:rsidRDefault="006E25DC" w:rsidP="006E25DC">
            <w:pPr>
              <w:pStyle w:val="TAC"/>
              <w:rPr>
                <w:rFonts w:eastAsia="MS Mincho"/>
                <w:lang w:val="en-US"/>
              </w:rPr>
            </w:pPr>
            <w:r w:rsidRPr="00AB1245">
              <w:rPr>
                <w:rFonts w:eastAsia="MS Mincho" w:cs="Arial" w:hint="eastAsia"/>
                <w:lang w:val="en-US"/>
              </w:rPr>
              <w:t>≤</w:t>
            </w:r>
            <w:r w:rsidRPr="00AB1245">
              <w:rPr>
                <w:rFonts w:eastAsia="MS Mincho"/>
                <w:lang w:val="en-US"/>
              </w:rPr>
              <w:t xml:space="preserve"> 3.5</w:t>
            </w:r>
          </w:p>
        </w:tc>
        <w:tc>
          <w:tcPr>
            <w:tcW w:w="1372" w:type="dxa"/>
          </w:tcPr>
          <w:p w14:paraId="0283E9F2"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3.5</w:t>
            </w:r>
          </w:p>
        </w:tc>
        <w:tc>
          <w:tcPr>
            <w:tcW w:w="1373" w:type="dxa"/>
          </w:tcPr>
          <w:p w14:paraId="19B2AA2E"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2.0</w:t>
            </w:r>
          </w:p>
        </w:tc>
        <w:tc>
          <w:tcPr>
            <w:tcW w:w="1556" w:type="dxa"/>
            <w:vAlign w:val="center"/>
          </w:tcPr>
          <w:p w14:paraId="76376234" w14:textId="77777777" w:rsidR="006E25DC" w:rsidRPr="00AB1245" w:rsidRDefault="006E25DC" w:rsidP="006E25DC">
            <w:pPr>
              <w:pStyle w:val="TAC"/>
              <w:rPr>
                <w:rFonts w:eastAsia="MS Mincho" w:cs="Arial"/>
                <w:lang w:val="en-US"/>
              </w:rPr>
            </w:pPr>
            <w:r w:rsidRPr="00AB1245">
              <w:rPr>
                <w:rFonts w:eastAsia="MS Mincho" w:cs="Arial" w:hint="eastAsia"/>
                <w:color w:val="000000"/>
                <w:lang w:val="en-US"/>
              </w:rPr>
              <w:t>≤</w:t>
            </w:r>
            <w:r w:rsidRPr="00AB1245">
              <w:rPr>
                <w:rFonts w:eastAsia="MS Mincho" w:cs="Arial"/>
                <w:color w:val="000000"/>
                <w:lang w:val="en-US"/>
              </w:rPr>
              <w:t xml:space="preserve"> 4.5</w:t>
            </w:r>
          </w:p>
        </w:tc>
      </w:tr>
      <w:tr w:rsidR="006E25DC" w:rsidRPr="00AB1245" w14:paraId="4C40672B" w14:textId="77777777" w:rsidTr="006E25DC">
        <w:trPr>
          <w:trHeight w:val="20"/>
          <w:jc w:val="center"/>
        </w:trPr>
        <w:tc>
          <w:tcPr>
            <w:tcW w:w="1232" w:type="dxa"/>
            <w:tcBorders>
              <w:top w:val="nil"/>
              <w:bottom w:val="nil"/>
            </w:tcBorders>
            <w:shd w:val="clear" w:color="auto" w:fill="auto"/>
          </w:tcPr>
          <w:p w14:paraId="59908728" w14:textId="77777777" w:rsidR="006E25DC" w:rsidRPr="00AB1245" w:rsidRDefault="006E25DC" w:rsidP="006E25DC">
            <w:pPr>
              <w:pStyle w:val="TAC"/>
              <w:rPr>
                <w:rFonts w:eastAsia="MS Mincho"/>
                <w:lang w:val="en-US"/>
              </w:rPr>
            </w:pPr>
          </w:p>
        </w:tc>
        <w:tc>
          <w:tcPr>
            <w:tcW w:w="1354" w:type="dxa"/>
          </w:tcPr>
          <w:p w14:paraId="189E00AC" w14:textId="77777777" w:rsidR="006E25DC" w:rsidRPr="00AB1245" w:rsidRDefault="006E25DC" w:rsidP="006E25DC">
            <w:pPr>
              <w:pStyle w:val="TAC"/>
              <w:rPr>
                <w:rFonts w:eastAsia="MS Mincho"/>
                <w:lang w:val="en-US"/>
              </w:rPr>
            </w:pPr>
            <w:r w:rsidRPr="00AB1245">
              <w:rPr>
                <w:rFonts w:eastAsia="MS Mincho"/>
                <w:lang w:val="en-US"/>
              </w:rPr>
              <w:t>16 QAM</w:t>
            </w:r>
          </w:p>
        </w:tc>
        <w:tc>
          <w:tcPr>
            <w:tcW w:w="1372" w:type="dxa"/>
          </w:tcPr>
          <w:p w14:paraId="008C729F" w14:textId="77777777" w:rsidR="006E25DC" w:rsidRPr="00AB1245" w:rsidRDefault="006E25DC" w:rsidP="006E25DC">
            <w:pPr>
              <w:pStyle w:val="TAC"/>
              <w:rPr>
                <w:rFonts w:eastAsia="MS Mincho"/>
                <w:lang w:val="en-US"/>
              </w:rPr>
            </w:pPr>
            <w:r w:rsidRPr="00AB1245">
              <w:rPr>
                <w:rFonts w:eastAsia="MS Mincho" w:cs="Arial"/>
                <w:lang w:val="en-US"/>
              </w:rPr>
              <w:t>≤</w:t>
            </w:r>
            <w:r w:rsidRPr="00AB1245">
              <w:rPr>
                <w:rFonts w:eastAsia="MS Mincho"/>
                <w:lang w:val="en-US"/>
              </w:rPr>
              <w:t xml:space="preserve"> 4.0</w:t>
            </w:r>
          </w:p>
        </w:tc>
        <w:tc>
          <w:tcPr>
            <w:tcW w:w="1372" w:type="dxa"/>
          </w:tcPr>
          <w:p w14:paraId="2715F0B7" w14:textId="77777777" w:rsidR="006E25DC" w:rsidRPr="00AB1245" w:rsidRDefault="006E25DC" w:rsidP="006E25DC">
            <w:pPr>
              <w:pStyle w:val="TAC"/>
              <w:rPr>
                <w:rFonts w:eastAsia="MS Mincho"/>
                <w:lang w:val="en-US"/>
              </w:rPr>
            </w:pPr>
            <w:r w:rsidRPr="00AB1245">
              <w:rPr>
                <w:rFonts w:eastAsia="MS Mincho" w:cs="Arial" w:hint="eastAsia"/>
                <w:lang w:val="en-US"/>
              </w:rPr>
              <w:t>≤</w:t>
            </w:r>
            <w:r w:rsidRPr="00AB1245">
              <w:rPr>
                <w:rFonts w:eastAsia="MS Mincho"/>
                <w:lang w:val="en-US"/>
              </w:rPr>
              <w:t xml:space="preserve"> 4.0</w:t>
            </w:r>
          </w:p>
        </w:tc>
        <w:tc>
          <w:tcPr>
            <w:tcW w:w="1372" w:type="dxa"/>
          </w:tcPr>
          <w:p w14:paraId="0FC063BE"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4.0</w:t>
            </w:r>
          </w:p>
        </w:tc>
        <w:tc>
          <w:tcPr>
            <w:tcW w:w="1373" w:type="dxa"/>
          </w:tcPr>
          <w:p w14:paraId="62BF2509"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3.0</w:t>
            </w:r>
          </w:p>
        </w:tc>
        <w:tc>
          <w:tcPr>
            <w:tcW w:w="1556" w:type="dxa"/>
            <w:vAlign w:val="center"/>
          </w:tcPr>
          <w:p w14:paraId="59FCA485" w14:textId="77777777" w:rsidR="006E25DC" w:rsidRPr="00AB1245" w:rsidRDefault="006E25DC" w:rsidP="006E25DC">
            <w:pPr>
              <w:pStyle w:val="TAC"/>
              <w:rPr>
                <w:rFonts w:eastAsia="MS Mincho" w:cs="Arial"/>
                <w:lang w:val="en-US"/>
              </w:rPr>
            </w:pPr>
            <w:r w:rsidRPr="00AB1245">
              <w:rPr>
                <w:rFonts w:eastAsia="MS Mincho" w:cs="Arial" w:hint="eastAsia"/>
                <w:color w:val="000000"/>
                <w:lang w:val="en-US"/>
              </w:rPr>
              <w:t>≤</w:t>
            </w:r>
            <w:r w:rsidRPr="00AB1245">
              <w:rPr>
                <w:rFonts w:eastAsia="MS Mincho" w:cs="Arial"/>
                <w:color w:val="000000"/>
                <w:lang w:val="en-US"/>
              </w:rPr>
              <w:t xml:space="preserve"> 4.5</w:t>
            </w:r>
          </w:p>
        </w:tc>
      </w:tr>
      <w:tr w:rsidR="006E25DC" w:rsidRPr="00AB1245" w14:paraId="7DCCD7C0" w14:textId="77777777" w:rsidTr="006E25DC">
        <w:trPr>
          <w:trHeight w:val="20"/>
          <w:jc w:val="center"/>
        </w:trPr>
        <w:tc>
          <w:tcPr>
            <w:tcW w:w="1232" w:type="dxa"/>
            <w:tcBorders>
              <w:top w:val="nil"/>
              <w:bottom w:val="nil"/>
            </w:tcBorders>
            <w:shd w:val="clear" w:color="auto" w:fill="auto"/>
          </w:tcPr>
          <w:p w14:paraId="5DC2C931" w14:textId="77777777" w:rsidR="006E25DC" w:rsidRPr="00AB1245" w:rsidRDefault="006E25DC" w:rsidP="006E25DC">
            <w:pPr>
              <w:pStyle w:val="TAC"/>
              <w:rPr>
                <w:rFonts w:eastAsia="MS Mincho"/>
                <w:lang w:val="en-US"/>
              </w:rPr>
            </w:pPr>
          </w:p>
        </w:tc>
        <w:tc>
          <w:tcPr>
            <w:tcW w:w="1354" w:type="dxa"/>
          </w:tcPr>
          <w:p w14:paraId="14AD3E36" w14:textId="77777777" w:rsidR="006E25DC" w:rsidRPr="00AB1245" w:rsidRDefault="006E25DC" w:rsidP="006E25DC">
            <w:pPr>
              <w:pStyle w:val="TAC"/>
              <w:rPr>
                <w:rFonts w:eastAsia="MS Mincho"/>
                <w:lang w:val="en-US"/>
              </w:rPr>
            </w:pPr>
            <w:r w:rsidRPr="00AB1245">
              <w:rPr>
                <w:rFonts w:eastAsia="MS Mincho"/>
                <w:lang w:val="en-US"/>
              </w:rPr>
              <w:t>64 QAM</w:t>
            </w:r>
          </w:p>
        </w:tc>
        <w:tc>
          <w:tcPr>
            <w:tcW w:w="1372" w:type="dxa"/>
          </w:tcPr>
          <w:p w14:paraId="55385630" w14:textId="77777777" w:rsidR="006E25DC" w:rsidRPr="00AB1245" w:rsidRDefault="006E25DC" w:rsidP="006E25DC">
            <w:pPr>
              <w:pStyle w:val="TAC"/>
              <w:rPr>
                <w:rFonts w:eastAsia="MS Mincho"/>
                <w:lang w:val="en-US"/>
              </w:rPr>
            </w:pPr>
            <w:r w:rsidRPr="00AB1245">
              <w:rPr>
                <w:rFonts w:eastAsia="MS Mincho" w:cs="Arial"/>
                <w:lang w:val="en-US"/>
              </w:rPr>
              <w:t>≤</w:t>
            </w:r>
            <w:r w:rsidRPr="00AB1245">
              <w:rPr>
                <w:rFonts w:eastAsia="MS Mincho"/>
                <w:lang w:val="en-US"/>
              </w:rPr>
              <w:t xml:space="preserve"> 5.5</w:t>
            </w:r>
          </w:p>
        </w:tc>
        <w:tc>
          <w:tcPr>
            <w:tcW w:w="1372" w:type="dxa"/>
          </w:tcPr>
          <w:p w14:paraId="6D4F4E98" w14:textId="77777777" w:rsidR="006E25DC" w:rsidRPr="00AB1245" w:rsidRDefault="006E25DC" w:rsidP="006E25DC">
            <w:pPr>
              <w:pStyle w:val="TAC"/>
              <w:rPr>
                <w:rFonts w:eastAsia="MS Mincho"/>
                <w:lang w:val="en-US"/>
              </w:rPr>
            </w:pPr>
            <w:r w:rsidRPr="00AB1245">
              <w:rPr>
                <w:rFonts w:eastAsia="MS Mincho" w:cs="Arial" w:hint="eastAsia"/>
                <w:lang w:val="en-US"/>
              </w:rPr>
              <w:t>≤</w:t>
            </w:r>
            <w:r w:rsidRPr="00AB1245">
              <w:rPr>
                <w:rFonts w:eastAsia="MS Mincho"/>
                <w:lang w:val="en-US"/>
              </w:rPr>
              <w:t xml:space="preserve"> 5.5</w:t>
            </w:r>
          </w:p>
        </w:tc>
        <w:tc>
          <w:tcPr>
            <w:tcW w:w="1372" w:type="dxa"/>
          </w:tcPr>
          <w:p w14:paraId="16871149"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5.5</w:t>
            </w:r>
          </w:p>
        </w:tc>
        <w:tc>
          <w:tcPr>
            <w:tcW w:w="1373" w:type="dxa"/>
          </w:tcPr>
          <w:p w14:paraId="56AEDEEE"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5.5</w:t>
            </w:r>
          </w:p>
        </w:tc>
        <w:tc>
          <w:tcPr>
            <w:tcW w:w="1556" w:type="dxa"/>
          </w:tcPr>
          <w:p w14:paraId="0DAB4042" w14:textId="77777777" w:rsidR="006E25DC" w:rsidRPr="00AB1245" w:rsidRDefault="006E25DC" w:rsidP="006E25DC">
            <w:pPr>
              <w:pStyle w:val="TAC"/>
              <w:rPr>
                <w:rFonts w:eastAsia="MS Mincho" w:cs="Arial"/>
                <w:lang w:val="en-US"/>
              </w:rPr>
            </w:pPr>
          </w:p>
        </w:tc>
      </w:tr>
      <w:tr w:rsidR="006E25DC" w:rsidRPr="00AB1245" w14:paraId="2C993BE1" w14:textId="77777777" w:rsidTr="006E25DC">
        <w:trPr>
          <w:trHeight w:val="20"/>
          <w:jc w:val="center"/>
        </w:trPr>
        <w:tc>
          <w:tcPr>
            <w:tcW w:w="1232" w:type="dxa"/>
            <w:tcBorders>
              <w:top w:val="nil"/>
            </w:tcBorders>
            <w:shd w:val="clear" w:color="auto" w:fill="auto"/>
          </w:tcPr>
          <w:p w14:paraId="367DCE4C" w14:textId="77777777" w:rsidR="006E25DC" w:rsidRPr="00AB1245" w:rsidRDefault="006E25DC" w:rsidP="006E25DC">
            <w:pPr>
              <w:pStyle w:val="TAC"/>
              <w:rPr>
                <w:rFonts w:eastAsia="MS Mincho"/>
                <w:lang w:val="en-US"/>
              </w:rPr>
            </w:pPr>
          </w:p>
        </w:tc>
        <w:tc>
          <w:tcPr>
            <w:tcW w:w="1354" w:type="dxa"/>
          </w:tcPr>
          <w:p w14:paraId="136002AB" w14:textId="77777777" w:rsidR="006E25DC" w:rsidRPr="00AB1245" w:rsidRDefault="006E25DC" w:rsidP="006E25DC">
            <w:pPr>
              <w:pStyle w:val="TAC"/>
              <w:rPr>
                <w:rFonts w:eastAsia="MS Mincho"/>
                <w:lang w:val="en-US"/>
              </w:rPr>
            </w:pPr>
            <w:r w:rsidRPr="00AB1245">
              <w:rPr>
                <w:rFonts w:eastAsia="MS Mincho"/>
                <w:lang w:val="en-US"/>
              </w:rPr>
              <w:t>256 QAM</w:t>
            </w:r>
          </w:p>
        </w:tc>
        <w:tc>
          <w:tcPr>
            <w:tcW w:w="1372" w:type="dxa"/>
          </w:tcPr>
          <w:p w14:paraId="6553116B" w14:textId="77777777" w:rsidR="006E25DC" w:rsidRPr="00AB1245" w:rsidRDefault="006E25DC" w:rsidP="006E25DC">
            <w:pPr>
              <w:pStyle w:val="TAC"/>
              <w:rPr>
                <w:rFonts w:eastAsia="MS Mincho"/>
                <w:lang w:val="en-US"/>
              </w:rPr>
            </w:pPr>
            <w:r w:rsidRPr="00AB1245">
              <w:rPr>
                <w:rFonts w:eastAsia="MS Mincho" w:cs="Arial" w:hint="eastAsia"/>
                <w:lang w:val="en-US"/>
              </w:rPr>
              <w:t>≤</w:t>
            </w:r>
            <w:r w:rsidRPr="00AB1245">
              <w:rPr>
                <w:rFonts w:eastAsia="MS Mincho"/>
                <w:lang w:val="en-US"/>
              </w:rPr>
              <w:t xml:space="preserve"> 7.0</w:t>
            </w:r>
          </w:p>
        </w:tc>
        <w:tc>
          <w:tcPr>
            <w:tcW w:w="1372" w:type="dxa"/>
          </w:tcPr>
          <w:p w14:paraId="3ED011A9" w14:textId="77777777" w:rsidR="006E25DC" w:rsidRPr="00AB1245" w:rsidRDefault="006E25DC" w:rsidP="006E25DC">
            <w:pPr>
              <w:pStyle w:val="TAC"/>
              <w:rPr>
                <w:rFonts w:eastAsia="MS Mincho"/>
                <w:lang w:val="en-US"/>
              </w:rPr>
            </w:pPr>
            <w:r w:rsidRPr="00AB1245">
              <w:rPr>
                <w:rFonts w:eastAsia="MS Mincho" w:cs="Arial" w:hint="eastAsia"/>
                <w:lang w:val="en-US"/>
              </w:rPr>
              <w:t>≤</w:t>
            </w:r>
            <w:r w:rsidRPr="00AB1245">
              <w:rPr>
                <w:rFonts w:eastAsia="MS Mincho"/>
                <w:lang w:val="en-US"/>
              </w:rPr>
              <w:t xml:space="preserve"> 7.0</w:t>
            </w:r>
          </w:p>
        </w:tc>
        <w:tc>
          <w:tcPr>
            <w:tcW w:w="1372" w:type="dxa"/>
          </w:tcPr>
          <w:p w14:paraId="4F42476D"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7.0</w:t>
            </w:r>
          </w:p>
        </w:tc>
        <w:tc>
          <w:tcPr>
            <w:tcW w:w="1373" w:type="dxa"/>
          </w:tcPr>
          <w:p w14:paraId="3CBB01EE" w14:textId="77777777" w:rsidR="006E25DC" w:rsidRPr="00AB1245" w:rsidRDefault="006E25DC" w:rsidP="006E25DC">
            <w:pPr>
              <w:pStyle w:val="TAC"/>
              <w:rPr>
                <w:rFonts w:eastAsia="MS Mincho" w:cs="Arial"/>
                <w:lang w:val="en-US"/>
              </w:rPr>
            </w:pPr>
            <w:r w:rsidRPr="00AB1245">
              <w:rPr>
                <w:rFonts w:eastAsia="MS Mincho" w:cs="Arial" w:hint="eastAsia"/>
                <w:lang w:val="en-US"/>
              </w:rPr>
              <w:t>≤</w:t>
            </w:r>
            <w:r w:rsidRPr="00AB1245">
              <w:rPr>
                <w:rFonts w:eastAsia="MS Mincho"/>
                <w:lang w:val="en-US"/>
              </w:rPr>
              <w:t xml:space="preserve"> 7.0</w:t>
            </w:r>
          </w:p>
        </w:tc>
        <w:tc>
          <w:tcPr>
            <w:tcW w:w="1556" w:type="dxa"/>
          </w:tcPr>
          <w:p w14:paraId="6D45DF6D" w14:textId="77777777" w:rsidR="006E25DC" w:rsidRPr="00AB1245" w:rsidRDefault="006E25DC" w:rsidP="006E25DC">
            <w:pPr>
              <w:pStyle w:val="TAC"/>
              <w:rPr>
                <w:rFonts w:eastAsia="MS Mincho" w:cs="Arial"/>
                <w:lang w:val="en-US"/>
              </w:rPr>
            </w:pPr>
          </w:p>
        </w:tc>
      </w:tr>
      <w:tr w:rsidR="006E25DC" w:rsidRPr="00AB1245" w14:paraId="5090CBA0" w14:textId="77777777" w:rsidTr="006E25DC">
        <w:trPr>
          <w:trHeight w:val="20"/>
          <w:jc w:val="center"/>
        </w:trPr>
        <w:tc>
          <w:tcPr>
            <w:tcW w:w="9631" w:type="dxa"/>
            <w:gridSpan w:val="7"/>
          </w:tcPr>
          <w:p w14:paraId="0D9AF425" w14:textId="77777777" w:rsidR="006E25DC" w:rsidRPr="00AB1245" w:rsidRDefault="006E25DC" w:rsidP="006E25DC">
            <w:pPr>
              <w:pStyle w:val="TAN"/>
              <w:rPr>
                <w:lang w:val="en-US"/>
              </w:rPr>
            </w:pPr>
            <w:r w:rsidRPr="00AB1245">
              <w:rPr>
                <w:lang w:val="en-US"/>
              </w:rPr>
              <w:t>NOTE 1:</w:t>
            </w:r>
            <w:r w:rsidRPr="00AB1245">
              <w:tab/>
            </w:r>
            <w:r w:rsidRPr="00AB1245">
              <w:rPr>
                <w:lang w:val="en-US"/>
              </w:rPr>
              <w:t xml:space="preserve">The MPR shall apply to all SCS in all active 20 MHz sub-bands contiguously allocated in the channel. </w:t>
            </w:r>
          </w:p>
          <w:p w14:paraId="0C94D4E9" w14:textId="77777777" w:rsidR="006E25DC" w:rsidRPr="00AB1245" w:rsidRDefault="006E25DC" w:rsidP="006E25DC">
            <w:pPr>
              <w:pStyle w:val="TAN"/>
              <w:rPr>
                <w:lang w:val="en-US"/>
              </w:rPr>
            </w:pPr>
            <w:r w:rsidRPr="00AB1245">
              <w:rPr>
                <w:lang w:val="en-US"/>
              </w:rPr>
              <w:t>NOTE 2:</w:t>
            </w:r>
            <w:r w:rsidRPr="00AB1245">
              <w:tab/>
            </w:r>
            <w:r w:rsidRPr="00AB1245">
              <w:rPr>
                <w:lang w:val="en-US"/>
              </w:rPr>
              <w: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t>
            </w:r>
          </w:p>
          <w:p w14:paraId="44B89B3A" w14:textId="77777777" w:rsidR="006E25DC" w:rsidRPr="00AB1245" w:rsidRDefault="006E25DC" w:rsidP="006E25DC">
            <w:pPr>
              <w:pStyle w:val="TAN"/>
              <w:rPr>
                <w:lang w:val="en-US"/>
              </w:rPr>
            </w:pPr>
            <w:r w:rsidRPr="00AB1245">
              <w:rPr>
                <w:lang w:val="en-US"/>
              </w:rPr>
              <w:t>NOTE 3:</w:t>
            </w:r>
            <w:r w:rsidRPr="00AB1245">
              <w:tab/>
            </w:r>
            <w:r w:rsidRPr="00AB1245">
              <w:rPr>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p>
          <w:p w14:paraId="7927DCD4" w14:textId="77777777" w:rsidR="006E25DC" w:rsidRPr="00AB1245" w:rsidRDefault="006E25DC" w:rsidP="006E25DC">
            <w:pPr>
              <w:pStyle w:val="TAN"/>
              <w:rPr>
                <w:lang w:val="en-US"/>
              </w:rPr>
            </w:pPr>
            <w:r w:rsidRPr="00AB1245">
              <w:rPr>
                <w:lang w:val="en-US"/>
              </w:rPr>
              <w:t>NOTE 4:</w:t>
            </w:r>
            <w:r w:rsidRPr="00AB1245">
              <w:tab/>
            </w:r>
            <w:r w:rsidRPr="00AB1245">
              <w:rPr>
                <w:lang w:val="en-US"/>
              </w:rPr>
              <w:t xml:space="preserve">Exception for 100MHz Full RB allocation MPR applies when all RB’s in all sub-bands for 100MHz wideband operation are fully allocated and sub-bands are transmitted according to the wideband configurations of Table 6.2E.2F-2. </w:t>
            </w:r>
          </w:p>
          <w:p w14:paraId="094FAC47" w14:textId="77777777" w:rsidR="006E25DC" w:rsidRPr="00AB1245" w:rsidRDefault="006E25DC" w:rsidP="006E25DC">
            <w:pPr>
              <w:pStyle w:val="TAN"/>
              <w:rPr>
                <w:lang w:val="en-US"/>
              </w:rPr>
            </w:pPr>
            <w:r w:rsidRPr="00AB1245">
              <w:rPr>
                <w:lang w:val="en-US"/>
              </w:rPr>
              <w:t>NOTE 5:</w:t>
            </w:r>
            <w:r w:rsidRPr="00AB1245">
              <w:tab/>
            </w:r>
            <w:r w:rsidRPr="00AB1245">
              <w:rPr>
                <w:lang w:val="en-US"/>
              </w:rPr>
              <w:t>Contiguous sub-band configuration in Table 6.2E.2F-3 applies.</w:t>
            </w:r>
          </w:p>
        </w:tc>
      </w:tr>
    </w:tbl>
    <w:p w14:paraId="5DE09CEE" w14:textId="77777777" w:rsidR="006E25DC" w:rsidRPr="00AB1245" w:rsidRDefault="006E25DC" w:rsidP="006E25DC">
      <w:pPr>
        <w:rPr>
          <w:rFonts w:eastAsiaTheme="minorEastAsia"/>
        </w:rPr>
      </w:pPr>
    </w:p>
    <w:p w14:paraId="0CF12E35" w14:textId="1FF6A53F" w:rsidR="006E25DC" w:rsidRDefault="006E25DC" w:rsidP="006E25DC">
      <w:pPr>
        <w:pStyle w:val="BodyText"/>
      </w:pPr>
      <w:r>
        <w:lastRenderedPageBreak/>
        <w:t xml:space="preserve">As a result, considering implementation margin and the centre </w:t>
      </w:r>
      <w:r w:rsidR="00D855D2">
        <w:t>frequencies</w:t>
      </w:r>
      <w:r>
        <w:t xml:space="preserve">, Table </w:t>
      </w:r>
      <w:r w:rsidR="00394DD9">
        <w:t>2</w:t>
      </w:r>
      <w:r>
        <w:t>-</w:t>
      </w:r>
      <w:r w:rsidR="00394DD9">
        <w:t>3</w:t>
      </w:r>
      <w:r>
        <w:t xml:space="preserve"> </w:t>
      </w:r>
      <w:r w:rsidR="00D855D2">
        <w:t>shows proposal</w:t>
      </w:r>
      <w:r>
        <w:t xml:space="preserve"> for SL-U NS_28 PSSCH/PSCCH A-MPR.</w:t>
      </w:r>
    </w:p>
    <w:p w14:paraId="1B864F45" w14:textId="7EBD01A8" w:rsidR="006E25DC" w:rsidRPr="007E244E" w:rsidRDefault="006E25DC" w:rsidP="006E25DC">
      <w:pPr>
        <w:pStyle w:val="TH"/>
      </w:pPr>
      <w:r w:rsidRPr="00D70CD0">
        <w:t xml:space="preserve">Table </w:t>
      </w:r>
      <w:r w:rsidR="00394DD9">
        <w:t>2</w:t>
      </w:r>
      <w:r>
        <w:t>-</w:t>
      </w:r>
      <w:r w:rsidR="00394DD9">
        <w:t>3</w:t>
      </w:r>
      <w:r>
        <w:t>. NS_28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gridCol w:w="1440"/>
      </w:tblGrid>
      <w:tr w:rsidR="006E25DC" w:rsidRPr="00A1115A" w14:paraId="645B4B70" w14:textId="77777777" w:rsidTr="006E25DC">
        <w:trPr>
          <w:trHeight w:val="237"/>
          <w:jc w:val="center"/>
        </w:trPr>
        <w:tc>
          <w:tcPr>
            <w:tcW w:w="1692" w:type="dxa"/>
            <w:tcBorders>
              <w:bottom w:val="nil"/>
            </w:tcBorders>
            <w:shd w:val="clear" w:color="auto" w:fill="auto"/>
          </w:tcPr>
          <w:p w14:paraId="0A9BBD65" w14:textId="77777777" w:rsidR="006E25DC" w:rsidRPr="00A1115A" w:rsidRDefault="006E25DC" w:rsidP="006E25DC">
            <w:pPr>
              <w:pStyle w:val="TAH"/>
            </w:pPr>
            <w:r w:rsidRPr="00A1115A">
              <w:t>Pre-coding</w:t>
            </w:r>
          </w:p>
        </w:tc>
        <w:tc>
          <w:tcPr>
            <w:tcW w:w="1548" w:type="dxa"/>
            <w:tcBorders>
              <w:bottom w:val="nil"/>
            </w:tcBorders>
            <w:shd w:val="clear" w:color="auto" w:fill="auto"/>
          </w:tcPr>
          <w:p w14:paraId="13BD8F6E" w14:textId="77777777" w:rsidR="006E25DC" w:rsidRPr="00A1115A" w:rsidRDefault="006E25DC" w:rsidP="006E25DC">
            <w:pPr>
              <w:pStyle w:val="TAH"/>
            </w:pPr>
            <w:r w:rsidRPr="00A1115A">
              <w:t>Modulation</w:t>
            </w:r>
          </w:p>
        </w:tc>
        <w:tc>
          <w:tcPr>
            <w:tcW w:w="5670" w:type="dxa"/>
            <w:gridSpan w:val="4"/>
          </w:tcPr>
          <w:p w14:paraId="6A342A3A" w14:textId="77777777" w:rsidR="006E25DC" w:rsidRPr="00A1115A" w:rsidRDefault="006E25DC" w:rsidP="006E25DC">
            <w:pPr>
              <w:pStyle w:val="TAH"/>
            </w:pPr>
            <w:r w:rsidRPr="00A1115A">
              <w:t>RB Allocation</w:t>
            </w:r>
            <w:r>
              <w:t xml:space="preserve"> (Note 3)</w:t>
            </w:r>
          </w:p>
        </w:tc>
        <w:tc>
          <w:tcPr>
            <w:tcW w:w="1440" w:type="dxa"/>
            <w:vMerge w:val="restart"/>
          </w:tcPr>
          <w:p w14:paraId="6E44E6E8" w14:textId="77777777" w:rsidR="006E25DC" w:rsidRPr="00A1115A" w:rsidRDefault="006E25DC" w:rsidP="006E25DC">
            <w:pPr>
              <w:pStyle w:val="TAH"/>
            </w:pPr>
            <w:r w:rsidRPr="00A1115A">
              <w:t>RB Allocation</w:t>
            </w:r>
            <w:r>
              <w:t xml:space="preserve"> (Note 4)</w:t>
            </w:r>
          </w:p>
        </w:tc>
      </w:tr>
      <w:tr w:rsidR="006E25DC" w:rsidRPr="00A1115A" w14:paraId="6CF68ABD" w14:textId="77777777" w:rsidTr="006E25DC">
        <w:trPr>
          <w:trHeight w:val="237"/>
          <w:jc w:val="center"/>
        </w:trPr>
        <w:tc>
          <w:tcPr>
            <w:tcW w:w="1692" w:type="dxa"/>
            <w:tcBorders>
              <w:top w:val="nil"/>
              <w:bottom w:val="nil"/>
            </w:tcBorders>
            <w:shd w:val="clear" w:color="auto" w:fill="auto"/>
          </w:tcPr>
          <w:p w14:paraId="1D69FCF4" w14:textId="77777777" w:rsidR="006E25DC" w:rsidRPr="00A1115A" w:rsidRDefault="006E25DC" w:rsidP="006E25DC">
            <w:pPr>
              <w:pStyle w:val="TAH"/>
            </w:pPr>
          </w:p>
        </w:tc>
        <w:tc>
          <w:tcPr>
            <w:tcW w:w="1548" w:type="dxa"/>
            <w:tcBorders>
              <w:top w:val="nil"/>
              <w:bottom w:val="nil"/>
            </w:tcBorders>
            <w:shd w:val="clear" w:color="auto" w:fill="auto"/>
          </w:tcPr>
          <w:p w14:paraId="0619DA63" w14:textId="77777777" w:rsidR="006E25DC" w:rsidRPr="00A1115A" w:rsidRDefault="006E25DC" w:rsidP="006E25DC">
            <w:pPr>
              <w:pStyle w:val="TAH"/>
            </w:pPr>
          </w:p>
        </w:tc>
        <w:tc>
          <w:tcPr>
            <w:tcW w:w="2790" w:type="dxa"/>
            <w:gridSpan w:val="2"/>
          </w:tcPr>
          <w:p w14:paraId="28DBAEDB" w14:textId="77777777" w:rsidR="006E25DC" w:rsidRPr="00941F15" w:rsidRDefault="006E25DC" w:rsidP="006E25DC">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0ECFC574" w14:textId="77777777" w:rsidR="006E25DC" w:rsidRPr="00941F15" w:rsidRDefault="006E25DC" w:rsidP="006E25DC">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53D6A7F7" w14:textId="77777777" w:rsidR="006E25DC" w:rsidRDefault="006E25DC" w:rsidP="006E25DC">
            <w:pPr>
              <w:pStyle w:val="TAH"/>
              <w:rPr>
                <w:rFonts w:eastAsiaTheme="minorEastAsia"/>
                <w:lang w:eastAsia="ko-KR"/>
              </w:rPr>
            </w:pPr>
          </w:p>
        </w:tc>
      </w:tr>
      <w:tr w:rsidR="006E25DC" w:rsidRPr="00A1115A" w14:paraId="60D687B4" w14:textId="77777777" w:rsidTr="006E25DC">
        <w:trPr>
          <w:trHeight w:val="237"/>
          <w:jc w:val="center"/>
        </w:trPr>
        <w:tc>
          <w:tcPr>
            <w:tcW w:w="1692" w:type="dxa"/>
            <w:tcBorders>
              <w:top w:val="nil"/>
              <w:bottom w:val="single" w:sz="4" w:space="0" w:color="auto"/>
            </w:tcBorders>
            <w:shd w:val="clear" w:color="auto" w:fill="auto"/>
          </w:tcPr>
          <w:p w14:paraId="493576F6" w14:textId="77777777" w:rsidR="006E25DC" w:rsidRPr="00A1115A" w:rsidRDefault="006E25DC" w:rsidP="006E25DC">
            <w:pPr>
              <w:pStyle w:val="TAH"/>
            </w:pPr>
          </w:p>
        </w:tc>
        <w:tc>
          <w:tcPr>
            <w:tcW w:w="1548" w:type="dxa"/>
            <w:tcBorders>
              <w:top w:val="nil"/>
            </w:tcBorders>
            <w:shd w:val="clear" w:color="auto" w:fill="auto"/>
          </w:tcPr>
          <w:p w14:paraId="2321906A" w14:textId="77777777" w:rsidR="006E25DC" w:rsidRPr="00A1115A" w:rsidRDefault="006E25DC" w:rsidP="006E25DC">
            <w:pPr>
              <w:pStyle w:val="TAH"/>
            </w:pPr>
          </w:p>
        </w:tc>
        <w:tc>
          <w:tcPr>
            <w:tcW w:w="1350" w:type="dxa"/>
          </w:tcPr>
          <w:p w14:paraId="59ADEC34" w14:textId="77777777" w:rsidR="006E25DC" w:rsidRPr="00941F15" w:rsidRDefault="006E25DC" w:rsidP="006E25DC">
            <w:pPr>
              <w:pStyle w:val="TAH"/>
              <w:rPr>
                <w:color w:val="000000" w:themeColor="text1"/>
              </w:rPr>
            </w:pPr>
            <w:r w:rsidRPr="00941F15">
              <w:rPr>
                <w:color w:val="000000" w:themeColor="text1"/>
              </w:rPr>
              <w:t>Full (dB)</w:t>
            </w:r>
          </w:p>
        </w:tc>
        <w:tc>
          <w:tcPr>
            <w:tcW w:w="1440" w:type="dxa"/>
          </w:tcPr>
          <w:p w14:paraId="004B5B7D" w14:textId="77777777" w:rsidR="006E25DC" w:rsidRPr="00941F15" w:rsidRDefault="006E25DC" w:rsidP="006E25DC">
            <w:pPr>
              <w:pStyle w:val="TAH"/>
              <w:rPr>
                <w:color w:val="000000" w:themeColor="text1"/>
              </w:rPr>
            </w:pPr>
            <w:r w:rsidRPr="00941F15">
              <w:rPr>
                <w:color w:val="000000" w:themeColor="text1"/>
              </w:rPr>
              <w:t>Partial (dB)</w:t>
            </w:r>
          </w:p>
        </w:tc>
        <w:tc>
          <w:tcPr>
            <w:tcW w:w="1440" w:type="dxa"/>
          </w:tcPr>
          <w:p w14:paraId="660180A8" w14:textId="77777777" w:rsidR="006E25DC" w:rsidRPr="00941F15" w:rsidRDefault="006E25DC" w:rsidP="006E25DC">
            <w:pPr>
              <w:pStyle w:val="TAH"/>
              <w:rPr>
                <w:color w:val="000000" w:themeColor="text1"/>
              </w:rPr>
            </w:pPr>
            <w:r w:rsidRPr="00941F15">
              <w:rPr>
                <w:color w:val="000000" w:themeColor="text1"/>
              </w:rPr>
              <w:t>Full (dB)</w:t>
            </w:r>
          </w:p>
        </w:tc>
        <w:tc>
          <w:tcPr>
            <w:tcW w:w="1440" w:type="dxa"/>
          </w:tcPr>
          <w:p w14:paraId="62B19A5A" w14:textId="77777777" w:rsidR="006E25DC" w:rsidRPr="00941F15" w:rsidRDefault="006E25DC" w:rsidP="006E25DC">
            <w:pPr>
              <w:pStyle w:val="TAH"/>
              <w:rPr>
                <w:color w:val="000000" w:themeColor="text1"/>
              </w:rPr>
            </w:pPr>
            <w:r w:rsidRPr="00941F15">
              <w:rPr>
                <w:color w:val="000000" w:themeColor="text1"/>
              </w:rPr>
              <w:t>Partial (dB)</w:t>
            </w:r>
          </w:p>
        </w:tc>
        <w:tc>
          <w:tcPr>
            <w:tcW w:w="1440" w:type="dxa"/>
          </w:tcPr>
          <w:p w14:paraId="527B5772" w14:textId="77777777" w:rsidR="006E25DC" w:rsidRPr="00765700" w:rsidRDefault="006E25DC" w:rsidP="006E25DC">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6E25DC" w:rsidRPr="00A1115A" w14:paraId="0CE3EA0D" w14:textId="77777777" w:rsidTr="006E25DC">
        <w:trPr>
          <w:trHeight w:val="20"/>
          <w:jc w:val="center"/>
        </w:trPr>
        <w:tc>
          <w:tcPr>
            <w:tcW w:w="1692" w:type="dxa"/>
            <w:tcBorders>
              <w:bottom w:val="nil"/>
            </w:tcBorders>
            <w:shd w:val="clear" w:color="auto" w:fill="auto"/>
          </w:tcPr>
          <w:p w14:paraId="2120F5AF" w14:textId="77777777" w:rsidR="006E25DC" w:rsidRPr="00A1115A" w:rsidRDefault="006E25DC" w:rsidP="006E25DC">
            <w:pPr>
              <w:pStyle w:val="FL"/>
              <w:spacing w:before="0" w:after="0"/>
              <w:rPr>
                <w:b w:val="0"/>
                <w:bCs/>
                <w:sz w:val="18"/>
                <w:szCs w:val="18"/>
              </w:rPr>
            </w:pPr>
            <w:r w:rsidRPr="00A1115A">
              <w:rPr>
                <w:b w:val="0"/>
                <w:bCs/>
                <w:sz w:val="18"/>
                <w:szCs w:val="18"/>
              </w:rPr>
              <w:t>CP-OFDM</w:t>
            </w:r>
          </w:p>
        </w:tc>
        <w:tc>
          <w:tcPr>
            <w:tcW w:w="1548" w:type="dxa"/>
          </w:tcPr>
          <w:p w14:paraId="087E06A1" w14:textId="77777777" w:rsidR="006E25DC" w:rsidRPr="00A1115A" w:rsidRDefault="006E25DC" w:rsidP="006E25DC">
            <w:pPr>
              <w:pStyle w:val="FL"/>
              <w:spacing w:before="0" w:after="0"/>
              <w:rPr>
                <w:b w:val="0"/>
                <w:bCs/>
                <w:sz w:val="18"/>
                <w:szCs w:val="18"/>
              </w:rPr>
            </w:pPr>
            <w:r w:rsidRPr="00A1115A">
              <w:rPr>
                <w:b w:val="0"/>
                <w:bCs/>
                <w:sz w:val="18"/>
                <w:szCs w:val="18"/>
              </w:rPr>
              <w:t>QPSK</w:t>
            </w:r>
          </w:p>
        </w:tc>
        <w:tc>
          <w:tcPr>
            <w:tcW w:w="1350" w:type="dxa"/>
            <w:vAlign w:val="center"/>
          </w:tcPr>
          <w:p w14:paraId="65D10FF9" w14:textId="77777777" w:rsidR="006E25DC" w:rsidRPr="00A1115A"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6.0</w:t>
            </w:r>
          </w:p>
        </w:tc>
        <w:tc>
          <w:tcPr>
            <w:tcW w:w="1440" w:type="dxa"/>
            <w:vAlign w:val="center"/>
          </w:tcPr>
          <w:p w14:paraId="205EBA38" w14:textId="77777777" w:rsidR="006E25DC" w:rsidRPr="00A1115A" w:rsidRDefault="006E25DC" w:rsidP="006E25DC">
            <w:pPr>
              <w:pStyle w:val="FL"/>
              <w:spacing w:before="0" w:after="0"/>
              <w:rPr>
                <w:b w:val="0"/>
                <w:bCs/>
                <w:sz w:val="18"/>
                <w:szCs w:val="18"/>
              </w:rPr>
            </w:pPr>
            <w:r w:rsidRPr="00941F15">
              <w:rPr>
                <w:b w:val="0"/>
                <w:bCs/>
                <w:sz w:val="18"/>
                <w:szCs w:val="18"/>
              </w:rPr>
              <w:t>≤ 7.0</w:t>
            </w:r>
          </w:p>
        </w:tc>
        <w:tc>
          <w:tcPr>
            <w:tcW w:w="1440" w:type="dxa"/>
            <w:vAlign w:val="center"/>
          </w:tcPr>
          <w:p w14:paraId="6D1ACC5C"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4.0</w:t>
            </w:r>
          </w:p>
        </w:tc>
        <w:tc>
          <w:tcPr>
            <w:tcW w:w="1440" w:type="dxa"/>
            <w:vAlign w:val="center"/>
          </w:tcPr>
          <w:p w14:paraId="381ED358"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5.0</w:t>
            </w:r>
          </w:p>
        </w:tc>
        <w:tc>
          <w:tcPr>
            <w:tcW w:w="1440" w:type="dxa"/>
            <w:vMerge w:val="restart"/>
          </w:tcPr>
          <w:p w14:paraId="119E9C6E" w14:textId="77777777" w:rsidR="006E25DC" w:rsidRPr="00941F15" w:rsidRDefault="006E25DC" w:rsidP="006E25DC">
            <w:pPr>
              <w:pStyle w:val="FL"/>
              <w:spacing w:before="0" w:after="0"/>
              <w:rPr>
                <w:rFonts w:eastAsiaTheme="minorEastAsia"/>
                <w:b w:val="0"/>
                <w:bCs/>
                <w:sz w:val="18"/>
                <w:szCs w:val="18"/>
                <w:lang w:eastAsia="ko-KR"/>
              </w:rPr>
            </w:pPr>
            <w:r w:rsidRPr="00941F15">
              <w:rPr>
                <w:rFonts w:eastAsiaTheme="minorEastAsia"/>
                <w:b w:val="0"/>
              </w:rPr>
              <w:t>Table 6.2E.2F-1</w:t>
            </w:r>
          </w:p>
        </w:tc>
      </w:tr>
      <w:tr w:rsidR="006E25DC" w:rsidRPr="00A1115A" w14:paraId="33315071" w14:textId="77777777" w:rsidTr="006E25DC">
        <w:trPr>
          <w:trHeight w:val="20"/>
          <w:jc w:val="center"/>
        </w:trPr>
        <w:tc>
          <w:tcPr>
            <w:tcW w:w="1692" w:type="dxa"/>
            <w:tcBorders>
              <w:top w:val="nil"/>
              <w:bottom w:val="nil"/>
            </w:tcBorders>
            <w:shd w:val="clear" w:color="auto" w:fill="auto"/>
          </w:tcPr>
          <w:p w14:paraId="1E96B025" w14:textId="77777777" w:rsidR="006E25DC" w:rsidRPr="00A1115A" w:rsidRDefault="006E25DC" w:rsidP="006E25DC">
            <w:pPr>
              <w:pStyle w:val="FL"/>
              <w:spacing w:before="0" w:after="0"/>
              <w:rPr>
                <w:b w:val="0"/>
                <w:bCs/>
                <w:sz w:val="18"/>
                <w:szCs w:val="18"/>
              </w:rPr>
            </w:pPr>
          </w:p>
        </w:tc>
        <w:tc>
          <w:tcPr>
            <w:tcW w:w="1548" w:type="dxa"/>
          </w:tcPr>
          <w:p w14:paraId="15F0307E" w14:textId="77777777" w:rsidR="006E25DC" w:rsidRPr="00A1115A" w:rsidRDefault="006E25DC" w:rsidP="006E25DC">
            <w:pPr>
              <w:pStyle w:val="FL"/>
              <w:spacing w:before="0" w:after="0"/>
              <w:rPr>
                <w:b w:val="0"/>
                <w:bCs/>
                <w:sz w:val="18"/>
                <w:szCs w:val="18"/>
              </w:rPr>
            </w:pPr>
            <w:r w:rsidRPr="00A1115A">
              <w:rPr>
                <w:b w:val="0"/>
                <w:bCs/>
                <w:sz w:val="18"/>
                <w:szCs w:val="18"/>
              </w:rPr>
              <w:t>16 QAM</w:t>
            </w:r>
          </w:p>
        </w:tc>
        <w:tc>
          <w:tcPr>
            <w:tcW w:w="1350" w:type="dxa"/>
            <w:vAlign w:val="center"/>
          </w:tcPr>
          <w:p w14:paraId="3A811C54" w14:textId="77777777" w:rsidR="006E25DC" w:rsidRPr="00A1115A"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6.0</w:t>
            </w:r>
          </w:p>
        </w:tc>
        <w:tc>
          <w:tcPr>
            <w:tcW w:w="1440" w:type="dxa"/>
            <w:vAlign w:val="center"/>
          </w:tcPr>
          <w:p w14:paraId="06289218" w14:textId="77777777" w:rsidR="006E25DC" w:rsidRPr="00A1115A" w:rsidRDefault="006E25DC" w:rsidP="006E25DC">
            <w:pPr>
              <w:pStyle w:val="FL"/>
              <w:spacing w:before="0" w:after="0"/>
              <w:rPr>
                <w:b w:val="0"/>
                <w:bCs/>
                <w:sz w:val="18"/>
                <w:szCs w:val="18"/>
              </w:rPr>
            </w:pPr>
            <w:r w:rsidRPr="00941F15">
              <w:rPr>
                <w:b w:val="0"/>
                <w:bCs/>
                <w:sz w:val="18"/>
                <w:szCs w:val="18"/>
              </w:rPr>
              <w:t>≤ 7.5</w:t>
            </w:r>
          </w:p>
        </w:tc>
        <w:tc>
          <w:tcPr>
            <w:tcW w:w="1440" w:type="dxa"/>
            <w:vAlign w:val="center"/>
          </w:tcPr>
          <w:p w14:paraId="5D795272"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4.0</w:t>
            </w:r>
          </w:p>
        </w:tc>
        <w:tc>
          <w:tcPr>
            <w:tcW w:w="1440" w:type="dxa"/>
            <w:vAlign w:val="center"/>
          </w:tcPr>
          <w:p w14:paraId="125CD44E"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5.0</w:t>
            </w:r>
          </w:p>
        </w:tc>
        <w:tc>
          <w:tcPr>
            <w:tcW w:w="1440" w:type="dxa"/>
            <w:vMerge/>
          </w:tcPr>
          <w:p w14:paraId="0E49759A" w14:textId="77777777" w:rsidR="006E25DC" w:rsidRPr="00765700" w:rsidRDefault="006E25DC" w:rsidP="006E25DC">
            <w:pPr>
              <w:pStyle w:val="FL"/>
              <w:spacing w:before="0" w:after="0"/>
              <w:rPr>
                <w:b w:val="0"/>
                <w:bCs/>
                <w:sz w:val="18"/>
                <w:szCs w:val="18"/>
              </w:rPr>
            </w:pPr>
          </w:p>
        </w:tc>
      </w:tr>
      <w:tr w:rsidR="006E25DC" w:rsidRPr="00A1115A" w14:paraId="2C1D1D1F" w14:textId="77777777" w:rsidTr="006E25DC">
        <w:trPr>
          <w:trHeight w:val="20"/>
          <w:jc w:val="center"/>
        </w:trPr>
        <w:tc>
          <w:tcPr>
            <w:tcW w:w="1692" w:type="dxa"/>
            <w:tcBorders>
              <w:top w:val="nil"/>
              <w:bottom w:val="nil"/>
            </w:tcBorders>
            <w:shd w:val="clear" w:color="auto" w:fill="auto"/>
          </w:tcPr>
          <w:p w14:paraId="05E7BB12" w14:textId="77777777" w:rsidR="006E25DC" w:rsidRPr="00A1115A" w:rsidRDefault="006E25DC" w:rsidP="006E25DC">
            <w:pPr>
              <w:pStyle w:val="FL"/>
              <w:spacing w:before="0" w:after="0"/>
              <w:rPr>
                <w:b w:val="0"/>
                <w:bCs/>
                <w:sz w:val="18"/>
                <w:szCs w:val="18"/>
              </w:rPr>
            </w:pPr>
          </w:p>
        </w:tc>
        <w:tc>
          <w:tcPr>
            <w:tcW w:w="1548" w:type="dxa"/>
          </w:tcPr>
          <w:p w14:paraId="260067F9" w14:textId="77777777" w:rsidR="006E25DC" w:rsidRPr="00A1115A" w:rsidRDefault="006E25DC" w:rsidP="006E25DC">
            <w:pPr>
              <w:pStyle w:val="FL"/>
              <w:spacing w:before="0" w:after="0"/>
              <w:rPr>
                <w:b w:val="0"/>
                <w:bCs/>
                <w:sz w:val="18"/>
                <w:szCs w:val="18"/>
              </w:rPr>
            </w:pPr>
            <w:r w:rsidRPr="00A1115A">
              <w:rPr>
                <w:b w:val="0"/>
                <w:bCs/>
                <w:sz w:val="18"/>
                <w:szCs w:val="18"/>
              </w:rPr>
              <w:t>64 QAM</w:t>
            </w:r>
          </w:p>
        </w:tc>
        <w:tc>
          <w:tcPr>
            <w:tcW w:w="1350" w:type="dxa"/>
            <w:vAlign w:val="center"/>
          </w:tcPr>
          <w:p w14:paraId="78A18B67" w14:textId="77777777" w:rsidR="006E25DC" w:rsidRPr="00A1115A"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6.5</w:t>
            </w:r>
          </w:p>
        </w:tc>
        <w:tc>
          <w:tcPr>
            <w:tcW w:w="1440" w:type="dxa"/>
            <w:vAlign w:val="center"/>
          </w:tcPr>
          <w:p w14:paraId="686DE75A" w14:textId="77777777" w:rsidR="006E25DC" w:rsidRPr="00A1115A" w:rsidRDefault="006E25DC" w:rsidP="006E25DC">
            <w:pPr>
              <w:pStyle w:val="FL"/>
              <w:spacing w:before="0" w:after="0"/>
              <w:rPr>
                <w:b w:val="0"/>
                <w:bCs/>
                <w:sz w:val="18"/>
                <w:szCs w:val="18"/>
              </w:rPr>
            </w:pPr>
            <w:r w:rsidRPr="00941F15">
              <w:rPr>
                <w:b w:val="0"/>
                <w:bCs/>
                <w:sz w:val="18"/>
                <w:szCs w:val="18"/>
              </w:rPr>
              <w:t>≤ 7.5</w:t>
            </w:r>
          </w:p>
        </w:tc>
        <w:tc>
          <w:tcPr>
            <w:tcW w:w="1440" w:type="dxa"/>
            <w:vAlign w:val="center"/>
          </w:tcPr>
          <w:p w14:paraId="5B514820"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4.5</w:t>
            </w:r>
          </w:p>
        </w:tc>
        <w:tc>
          <w:tcPr>
            <w:tcW w:w="1440" w:type="dxa"/>
            <w:vAlign w:val="center"/>
          </w:tcPr>
          <w:p w14:paraId="5848EB0F"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5.5</w:t>
            </w:r>
          </w:p>
        </w:tc>
        <w:tc>
          <w:tcPr>
            <w:tcW w:w="1440" w:type="dxa"/>
            <w:vMerge/>
          </w:tcPr>
          <w:p w14:paraId="006E8CD3" w14:textId="77777777" w:rsidR="006E25DC" w:rsidRPr="00765700" w:rsidRDefault="006E25DC" w:rsidP="006E25DC">
            <w:pPr>
              <w:pStyle w:val="FL"/>
              <w:spacing w:before="0" w:after="0"/>
              <w:rPr>
                <w:b w:val="0"/>
                <w:bCs/>
                <w:sz w:val="18"/>
                <w:szCs w:val="18"/>
              </w:rPr>
            </w:pPr>
          </w:p>
        </w:tc>
      </w:tr>
      <w:tr w:rsidR="006E25DC" w:rsidRPr="00A1115A" w14:paraId="2A8E343C" w14:textId="77777777" w:rsidTr="006E25DC">
        <w:trPr>
          <w:trHeight w:val="20"/>
          <w:jc w:val="center"/>
        </w:trPr>
        <w:tc>
          <w:tcPr>
            <w:tcW w:w="1692" w:type="dxa"/>
            <w:tcBorders>
              <w:top w:val="nil"/>
            </w:tcBorders>
            <w:shd w:val="clear" w:color="auto" w:fill="auto"/>
          </w:tcPr>
          <w:p w14:paraId="73F2F704" w14:textId="77777777" w:rsidR="006E25DC" w:rsidRPr="00A1115A" w:rsidRDefault="006E25DC" w:rsidP="006E25DC">
            <w:pPr>
              <w:pStyle w:val="FL"/>
              <w:spacing w:before="0" w:after="0"/>
              <w:rPr>
                <w:b w:val="0"/>
                <w:bCs/>
                <w:sz w:val="18"/>
                <w:szCs w:val="18"/>
              </w:rPr>
            </w:pPr>
          </w:p>
        </w:tc>
        <w:tc>
          <w:tcPr>
            <w:tcW w:w="1548" w:type="dxa"/>
          </w:tcPr>
          <w:p w14:paraId="4AFB481B" w14:textId="77777777" w:rsidR="006E25DC" w:rsidRPr="00A1115A" w:rsidRDefault="006E25DC" w:rsidP="006E25DC">
            <w:pPr>
              <w:pStyle w:val="FL"/>
              <w:spacing w:before="0" w:after="0"/>
              <w:rPr>
                <w:b w:val="0"/>
                <w:bCs/>
                <w:sz w:val="18"/>
                <w:szCs w:val="18"/>
              </w:rPr>
            </w:pPr>
            <w:r w:rsidRPr="00A1115A">
              <w:rPr>
                <w:b w:val="0"/>
                <w:bCs/>
                <w:sz w:val="18"/>
                <w:szCs w:val="18"/>
              </w:rPr>
              <w:t>256 QAM</w:t>
            </w:r>
          </w:p>
        </w:tc>
        <w:tc>
          <w:tcPr>
            <w:tcW w:w="1350" w:type="dxa"/>
            <w:vAlign w:val="center"/>
          </w:tcPr>
          <w:p w14:paraId="250A0868" w14:textId="77777777" w:rsidR="006E25DC" w:rsidRPr="00A1115A"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Align w:val="center"/>
          </w:tcPr>
          <w:p w14:paraId="0CF13408" w14:textId="77777777" w:rsidR="006E25DC" w:rsidRPr="00A1115A"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8.0</w:t>
            </w:r>
          </w:p>
        </w:tc>
        <w:tc>
          <w:tcPr>
            <w:tcW w:w="1440" w:type="dxa"/>
            <w:vAlign w:val="center"/>
          </w:tcPr>
          <w:p w14:paraId="1C65DDDE"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Align w:val="center"/>
          </w:tcPr>
          <w:p w14:paraId="0AFD41A7" w14:textId="77777777" w:rsidR="006E25DC" w:rsidRPr="00941F15" w:rsidRDefault="006E25DC" w:rsidP="006E25DC">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Merge/>
          </w:tcPr>
          <w:p w14:paraId="30CC5965" w14:textId="77777777" w:rsidR="006E25DC" w:rsidRPr="00765700" w:rsidRDefault="006E25DC" w:rsidP="006E25DC">
            <w:pPr>
              <w:pStyle w:val="FL"/>
              <w:spacing w:before="0" w:after="0"/>
              <w:rPr>
                <w:b w:val="0"/>
                <w:bCs/>
                <w:sz w:val="18"/>
                <w:szCs w:val="18"/>
              </w:rPr>
            </w:pPr>
          </w:p>
        </w:tc>
      </w:tr>
      <w:tr w:rsidR="006E25DC" w:rsidRPr="00A1115A" w14:paraId="29D4B8A1" w14:textId="77777777" w:rsidTr="006E25DC">
        <w:trPr>
          <w:trHeight w:val="20"/>
          <w:jc w:val="center"/>
        </w:trPr>
        <w:tc>
          <w:tcPr>
            <w:tcW w:w="10350" w:type="dxa"/>
            <w:gridSpan w:val="7"/>
          </w:tcPr>
          <w:p w14:paraId="2C76B2A5" w14:textId="77777777" w:rsidR="006E25DC" w:rsidRDefault="006E25DC" w:rsidP="006E25DC">
            <w:pPr>
              <w:pStyle w:val="TAN"/>
            </w:pPr>
            <w:r>
              <w:t>NOTE 1: The A-MPR shall apply to all SCS in all active 20 MHz sub-bands contiguously allocated in the channel.</w:t>
            </w:r>
          </w:p>
          <w:p w14:paraId="60B03D67" w14:textId="77777777" w:rsidR="006E25DC" w:rsidRDefault="006E25DC" w:rsidP="006E25DC">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43093F9" w14:textId="77777777" w:rsidR="006E25DC" w:rsidRDefault="006E25DC" w:rsidP="006E25DC">
            <w:pPr>
              <w:pStyle w:val="TAN"/>
            </w:pPr>
            <w:r>
              <w:t xml:space="preserve">NOTE 3: 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p>
          <w:p w14:paraId="36A9A574" w14:textId="77777777" w:rsidR="006E25DC" w:rsidRDefault="006E25DC" w:rsidP="006E25DC">
            <w:pPr>
              <w:pStyle w:val="TAN"/>
            </w:pPr>
            <w:r>
              <w:t>NOTE 4: Applicable for all valid channels other than those enumerated under NOTE 3.</w:t>
            </w:r>
          </w:p>
          <w:p w14:paraId="253D1F7F" w14:textId="77777777" w:rsidR="006E25DC" w:rsidRDefault="006E25DC" w:rsidP="006E25DC">
            <w:pPr>
              <w:pStyle w:val="TAN"/>
            </w:pPr>
            <w:r>
              <w:t>NOTE 5: Contiguous outer sub-band configuration and contiguous inner sub-band configuration in Table 3-5 apply.</w:t>
            </w:r>
          </w:p>
          <w:p w14:paraId="34EE0223" w14:textId="77777777" w:rsidR="006E25DC" w:rsidRPr="00941F15" w:rsidRDefault="006E25DC" w:rsidP="006E25DC">
            <w:pPr>
              <w:pStyle w:val="TAN"/>
            </w:pPr>
            <w:r>
              <w:t>NOTE 6: In current release larger CBW than 80MHz are not applicable for this network signalling.</w:t>
            </w:r>
          </w:p>
        </w:tc>
      </w:tr>
    </w:tbl>
    <w:p w14:paraId="60BBD001" w14:textId="77777777" w:rsidR="006E25DC" w:rsidRDefault="006E25DC" w:rsidP="006E25DC">
      <w:pPr>
        <w:pStyle w:val="BodyText"/>
        <w:rPr>
          <w:rFonts w:eastAsiaTheme="minorEastAsia"/>
          <w:lang w:val="en-US" w:eastAsia="ko-KR"/>
        </w:rPr>
      </w:pPr>
    </w:p>
    <w:p w14:paraId="11637747" w14:textId="542E33B5" w:rsidR="006E25DC" w:rsidRPr="00FB4F0C" w:rsidRDefault="006E25DC" w:rsidP="00FB4F0C">
      <w:pPr>
        <w:pStyle w:val="Heading4"/>
        <w:rPr>
          <w:rFonts w:eastAsia="Malgun Gothic"/>
          <w:lang w:val="en-US" w:eastAsia="ko-KR"/>
        </w:rPr>
      </w:pPr>
      <w:r w:rsidRPr="00FB4F0C">
        <w:rPr>
          <w:rFonts w:eastAsia="Malgun Gothic"/>
          <w:lang w:val="en-US" w:eastAsia="ko-KR"/>
        </w:rPr>
        <w:t xml:space="preserve">Proposal </w:t>
      </w:r>
      <w:r w:rsidR="00507A7B">
        <w:rPr>
          <w:rFonts w:eastAsia="Malgun Gothic"/>
          <w:lang w:val="en-US" w:eastAsia="ko-KR"/>
        </w:rPr>
        <w:t>3</w:t>
      </w:r>
      <w:r w:rsidRPr="00FB4F0C">
        <w:rPr>
          <w:rFonts w:eastAsia="Malgun Gothic"/>
          <w:lang w:val="en-US" w:eastAsia="ko-KR"/>
        </w:rPr>
        <w:t>: Define NS_28 PSSCH/PSCCH A-MPR for SL-U UE power class 5 as</w:t>
      </w:r>
      <w:r w:rsidR="00D855D2">
        <w:rPr>
          <w:rFonts w:eastAsia="Malgun Gothic"/>
          <w:lang w:val="en-US" w:eastAsia="ko-KR"/>
        </w:rPr>
        <w:t xml:space="preserve"> </w:t>
      </w:r>
      <w:r w:rsidR="00717869">
        <w:rPr>
          <w:rFonts w:eastAsia="Malgun Gothic"/>
          <w:lang w:val="en-US" w:eastAsia="ko-KR"/>
        </w:rPr>
        <w:t>shown</w:t>
      </w:r>
      <w:r w:rsidR="00D855D2">
        <w:rPr>
          <w:rFonts w:eastAsia="Malgun Gothic"/>
          <w:lang w:val="en-US" w:eastAsia="ko-KR"/>
        </w:rPr>
        <w:t xml:space="preserve"> in</w:t>
      </w:r>
      <w:r w:rsidRPr="00FB4F0C">
        <w:rPr>
          <w:rFonts w:eastAsia="Malgun Gothic"/>
          <w:lang w:val="en-US" w:eastAsia="ko-KR"/>
        </w:rPr>
        <w:t xml:space="preserve"> Table </w:t>
      </w:r>
      <w:r w:rsidR="00394DD9" w:rsidRPr="00FB4F0C">
        <w:rPr>
          <w:rFonts w:eastAsia="Malgun Gothic"/>
          <w:lang w:val="en-US" w:eastAsia="ko-KR"/>
        </w:rPr>
        <w:t>2</w:t>
      </w:r>
      <w:r w:rsidRPr="00FB4F0C">
        <w:rPr>
          <w:rFonts w:eastAsia="Malgun Gothic"/>
          <w:lang w:val="en-US" w:eastAsia="ko-KR"/>
        </w:rPr>
        <w:t>-</w:t>
      </w:r>
      <w:r w:rsidR="00394DD9" w:rsidRPr="00FB4F0C">
        <w:rPr>
          <w:rFonts w:eastAsia="Malgun Gothic"/>
          <w:lang w:val="en-US" w:eastAsia="ko-KR"/>
        </w:rPr>
        <w:t>3</w:t>
      </w:r>
      <w:r w:rsidRPr="00FB4F0C">
        <w:rPr>
          <w:rFonts w:eastAsia="Malgun Gothic"/>
          <w:lang w:val="en-US" w:eastAsia="ko-KR"/>
        </w:rPr>
        <w:t xml:space="preserve">. </w:t>
      </w:r>
    </w:p>
    <w:p w14:paraId="3356EC79" w14:textId="299D3CC3" w:rsidR="00D8375E" w:rsidRDefault="00D8375E" w:rsidP="009D254D">
      <w:pPr>
        <w:rPr>
          <w:lang w:val="en-US" w:eastAsia="zh-CN"/>
        </w:rPr>
      </w:pPr>
    </w:p>
    <w:p w14:paraId="3D9F2D99" w14:textId="77777777" w:rsidR="008F6FB1" w:rsidRPr="00AD0335" w:rsidRDefault="008F6FB1" w:rsidP="008F6FB1">
      <w:pPr>
        <w:pStyle w:val="BodyText"/>
        <w:rPr>
          <w:rFonts w:eastAsiaTheme="minorEastAsia"/>
          <w:lang w:val="en-US" w:eastAsia="ko-KR"/>
        </w:rPr>
      </w:pPr>
    </w:p>
    <w:p w14:paraId="1EA529CA" w14:textId="77777777" w:rsidR="008F6FB1" w:rsidRDefault="008F6FB1" w:rsidP="008F6FB1">
      <w:pPr>
        <w:pStyle w:val="BodyText"/>
        <w:rPr>
          <w:lang w:eastAsia="ko-KR"/>
        </w:rPr>
        <w:sectPr w:rsidR="008F6FB1" w:rsidSect="001D1C77">
          <w:pgSz w:w="11906" w:h="16838"/>
          <w:pgMar w:top="720" w:right="720" w:bottom="720" w:left="720" w:header="851" w:footer="992" w:gutter="0"/>
          <w:cols w:space="425"/>
          <w:docGrid w:linePitch="360"/>
        </w:sectPr>
      </w:pPr>
      <w:r>
        <w:rPr>
          <w:lang w:eastAsia="ko-KR"/>
        </w:rPr>
        <w:br w:type="page"/>
      </w:r>
    </w:p>
    <w:p w14:paraId="35099BB1" w14:textId="56AB6685" w:rsidR="008F6FB1" w:rsidRDefault="008F6FB1" w:rsidP="008F6FB1">
      <w:pPr>
        <w:pStyle w:val="Heading3"/>
        <w:numPr>
          <w:ilvl w:val="0"/>
          <w:numId w:val="0"/>
        </w:numPr>
        <w:rPr>
          <w:lang w:val="en-US"/>
        </w:rPr>
      </w:pPr>
      <w:r w:rsidRPr="000C68ED">
        <w:rPr>
          <w:lang w:val="en-US"/>
        </w:rPr>
        <w:lastRenderedPageBreak/>
        <w:t>2.</w:t>
      </w:r>
      <w:r>
        <w:rPr>
          <w:lang w:val="en-US"/>
        </w:rPr>
        <w:t>1</w:t>
      </w:r>
      <w:r w:rsidRPr="000C68ED">
        <w:rPr>
          <w:lang w:val="en-US"/>
        </w:rPr>
        <w:t>.</w:t>
      </w:r>
      <w:r>
        <w:rPr>
          <w:lang w:val="en-US"/>
        </w:rPr>
        <w:t>2</w:t>
      </w:r>
      <w:r w:rsidRPr="000C68ED">
        <w:rPr>
          <w:lang w:val="en-US"/>
        </w:rPr>
        <w:t xml:space="preserve"> NS_</w:t>
      </w:r>
      <w:r>
        <w:rPr>
          <w:lang w:val="en-US"/>
        </w:rPr>
        <w:t>30</w:t>
      </w:r>
      <w:r w:rsidRPr="000C68ED">
        <w:rPr>
          <w:lang w:val="en-US"/>
        </w:rPr>
        <w:t xml:space="preserve"> (A-MPR)</w:t>
      </w:r>
    </w:p>
    <w:p w14:paraId="0888E585" w14:textId="180579CB" w:rsidR="008F6FB1" w:rsidRPr="008F6FB1" w:rsidRDefault="008F6FB1" w:rsidP="008F6FB1">
      <w:pPr>
        <w:pStyle w:val="BodyText"/>
        <w:rPr>
          <w:lang w:val="en-US" w:eastAsia="zh-CN"/>
        </w:rPr>
      </w:pPr>
      <w:r w:rsidRPr="000C68ED">
        <w:rPr>
          <w:rFonts w:eastAsiaTheme="minorEastAsia"/>
          <w:lang w:val="en-US" w:eastAsia="ko-KR"/>
        </w:rPr>
        <w:t>For NS_</w:t>
      </w:r>
      <w:r>
        <w:rPr>
          <w:rFonts w:eastAsiaTheme="minorEastAsia"/>
          <w:lang w:val="en-US" w:eastAsia="ko-KR"/>
        </w:rPr>
        <w:t>30</w:t>
      </w:r>
      <w:r w:rsidRPr="000C68ED">
        <w:rPr>
          <w:rFonts w:eastAsiaTheme="minorEastAsia"/>
          <w:lang w:val="en-US" w:eastAsia="ko-KR"/>
        </w:rPr>
        <w:t>, Table 2-</w:t>
      </w:r>
      <w:r>
        <w:rPr>
          <w:rFonts w:eastAsiaTheme="minorEastAsia"/>
          <w:lang w:val="en-US" w:eastAsia="ko-KR"/>
        </w:rPr>
        <w:t>4</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w:t>
      </w:r>
      <w:r w:rsidR="00865276">
        <w:rPr>
          <w:rFonts w:eastAsiaTheme="minorEastAsia"/>
          <w:lang w:val="en-US" w:eastAsia="ko-KR"/>
        </w:rPr>
        <w:t>er</w:t>
      </w:r>
      <w:r>
        <w:rPr>
          <w:rFonts w:eastAsiaTheme="minorEastAsia"/>
          <w:lang w:val="en-US" w:eastAsia="ko-KR"/>
        </w:rPr>
        <w:t xml:space="preserve"> frequencies.</w:t>
      </w:r>
    </w:p>
    <w:p w14:paraId="73607200" w14:textId="08825370" w:rsidR="008F6FB1" w:rsidRDefault="008F6FB1" w:rsidP="008F6FB1">
      <w:pPr>
        <w:pStyle w:val="TH"/>
      </w:pPr>
      <w:r w:rsidRPr="00356BF3">
        <w:t xml:space="preserve">Table </w:t>
      </w:r>
      <w:r>
        <w:t>2</w:t>
      </w:r>
      <w:r w:rsidRPr="00356BF3">
        <w:t>-</w:t>
      </w:r>
      <w:r>
        <w:t>4</w:t>
      </w:r>
      <w:r w:rsidRPr="00356BF3">
        <w:t>: NS_</w:t>
      </w:r>
      <w:r>
        <w:t>30</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F6FB1" w:rsidRPr="00DC139F" w14:paraId="2EF191DE" w14:textId="77777777" w:rsidTr="001D1C77">
        <w:trPr>
          <w:trHeight w:val="266"/>
          <w:jc w:val="center"/>
        </w:trPr>
        <w:tc>
          <w:tcPr>
            <w:tcW w:w="988" w:type="dxa"/>
            <w:vMerge w:val="restart"/>
            <w:shd w:val="clear" w:color="auto" w:fill="auto"/>
            <w:noWrap/>
            <w:vAlign w:val="center"/>
            <w:hideMark/>
          </w:tcPr>
          <w:p w14:paraId="5602670E" w14:textId="77777777" w:rsidR="008F6FB1" w:rsidRPr="00DC139F" w:rsidRDefault="008F6FB1" w:rsidP="001D1C77">
            <w:pPr>
              <w:jc w:val="center"/>
              <w:rPr>
                <w:color w:val="000000"/>
              </w:rPr>
            </w:pPr>
            <w:r w:rsidRPr="00DC139F">
              <w:rPr>
                <w:color w:val="000000"/>
              </w:rPr>
              <w:t>'20MHz'</w:t>
            </w:r>
          </w:p>
          <w:p w14:paraId="35386412" w14:textId="77777777" w:rsidR="008F6FB1" w:rsidRPr="00DC139F" w:rsidRDefault="008F6FB1" w:rsidP="001D1C77">
            <w:pPr>
              <w:jc w:val="center"/>
              <w:rPr>
                <w:rFonts w:eastAsia="Gulim"/>
              </w:rPr>
            </w:pPr>
            <w:r w:rsidRPr="00DC139F">
              <w:rPr>
                <w:color w:val="000000"/>
              </w:rPr>
              <w:t>(5</w:t>
            </w:r>
            <w:r>
              <w:rPr>
                <w:color w:val="000000"/>
              </w:rPr>
              <w:t>160</w:t>
            </w:r>
            <w:r w:rsidRPr="00DC139F">
              <w:rPr>
                <w:color w:val="000000"/>
              </w:rPr>
              <w:t>)</w:t>
            </w:r>
          </w:p>
        </w:tc>
        <w:tc>
          <w:tcPr>
            <w:tcW w:w="1134" w:type="dxa"/>
            <w:shd w:val="clear" w:color="auto" w:fill="auto"/>
            <w:noWrap/>
            <w:vAlign w:val="center"/>
            <w:hideMark/>
          </w:tcPr>
          <w:p w14:paraId="4F63D42A" w14:textId="77777777" w:rsidR="008F6FB1" w:rsidRPr="00DC139F" w:rsidRDefault="008F6FB1" w:rsidP="001D1C77">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43CF2FFE" w14:textId="77777777" w:rsidR="008F6FB1" w:rsidRPr="00DC139F" w:rsidRDefault="008F6FB1" w:rsidP="001D1C77">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7E70E9DA" w14:textId="77777777" w:rsidR="008F6FB1" w:rsidRPr="00DC139F" w:rsidRDefault="008F6FB1" w:rsidP="001D1C77">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4CC85471" w14:textId="77777777" w:rsidR="008F6FB1" w:rsidRPr="00DC139F" w:rsidRDefault="008F6FB1" w:rsidP="001D1C77">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3C5C63D2"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3F6E30E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157D27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130BA1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5603FC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87A98F5"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24AB5E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3098D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E65102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628A485"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203C56B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5D665A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063E4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8F699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D2396B" w14:textId="77777777" w:rsidR="008F6FB1" w:rsidRPr="00DC139F" w:rsidRDefault="008F6FB1" w:rsidP="001D1C77">
            <w:pPr>
              <w:jc w:val="center"/>
              <w:rPr>
                <w:color w:val="000000"/>
              </w:rPr>
            </w:pPr>
          </w:p>
        </w:tc>
      </w:tr>
      <w:tr w:rsidR="008F6FB1" w:rsidRPr="00DC139F" w14:paraId="130A83B7" w14:textId="77777777" w:rsidTr="001D1C77">
        <w:trPr>
          <w:trHeight w:val="266"/>
          <w:jc w:val="center"/>
        </w:trPr>
        <w:tc>
          <w:tcPr>
            <w:tcW w:w="988" w:type="dxa"/>
            <w:vMerge/>
            <w:shd w:val="clear" w:color="auto" w:fill="auto"/>
            <w:noWrap/>
            <w:hideMark/>
          </w:tcPr>
          <w:p w14:paraId="0475BCE1" w14:textId="77777777" w:rsidR="008F6FB1" w:rsidRPr="00DC139F" w:rsidRDefault="008F6FB1" w:rsidP="001D1C77">
            <w:pPr>
              <w:jc w:val="center"/>
              <w:rPr>
                <w:color w:val="000000"/>
              </w:rPr>
            </w:pPr>
          </w:p>
        </w:tc>
        <w:tc>
          <w:tcPr>
            <w:tcW w:w="1134" w:type="dxa"/>
            <w:shd w:val="clear" w:color="auto" w:fill="auto"/>
            <w:noWrap/>
            <w:vAlign w:val="center"/>
            <w:hideMark/>
          </w:tcPr>
          <w:p w14:paraId="33DBC54D"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2CF258" w14:textId="77777777" w:rsidR="008F6FB1" w:rsidRPr="00DC139F"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9C582" w14:textId="77777777" w:rsidR="008F6FB1" w:rsidRPr="00DC139F" w:rsidRDefault="008F6FB1" w:rsidP="001D1C77">
            <w:pPr>
              <w:jc w:val="center"/>
              <w:rPr>
                <w:color w:val="000000"/>
              </w:rPr>
            </w:pPr>
            <w:r w:rsidRPr="00304A6D">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AADCC" w14:textId="77777777" w:rsidR="008F6FB1" w:rsidRPr="00DC139F" w:rsidRDefault="008F6FB1" w:rsidP="001D1C77">
            <w:pPr>
              <w:jc w:val="center"/>
              <w:rPr>
                <w:color w:val="000000"/>
              </w:rPr>
            </w:pPr>
            <w:r w:rsidRPr="00304A6D">
              <w:rPr>
                <w:rFonts w:hint="eastAsia"/>
                <w:color w:val="000000"/>
              </w:rPr>
              <w:t>8.97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5EA2CF8" w14:textId="77777777" w:rsidR="008F6FB1" w:rsidRPr="00DC139F" w:rsidRDefault="008F6FB1" w:rsidP="001D1C77">
            <w:pPr>
              <w:jc w:val="center"/>
              <w:rPr>
                <w:color w:val="000000"/>
              </w:rPr>
            </w:pPr>
            <w:r w:rsidRPr="00304A6D">
              <w:rPr>
                <w:rFonts w:hint="eastAsia"/>
                <w:color w:val="000000"/>
              </w:rPr>
              <w:t>9.44</w:t>
            </w:r>
          </w:p>
        </w:tc>
        <w:tc>
          <w:tcPr>
            <w:tcW w:w="722" w:type="dxa"/>
            <w:tcBorders>
              <w:top w:val="nil"/>
              <w:left w:val="single" w:sz="4" w:space="0" w:color="auto"/>
              <w:bottom w:val="nil"/>
              <w:right w:val="nil"/>
            </w:tcBorders>
            <w:shd w:val="clear" w:color="auto" w:fill="FFFFFF" w:themeFill="background1"/>
            <w:noWrap/>
            <w:vAlign w:val="center"/>
          </w:tcPr>
          <w:p w14:paraId="63CC195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7F4D0A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5F5A3C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B98247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6BACA4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6F008A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1889AE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0AA63A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3BE0D8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D19EAA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64BF71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B53E37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C4ADE9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F4B33AE" w14:textId="77777777" w:rsidR="008F6FB1" w:rsidRPr="00DC139F" w:rsidRDefault="008F6FB1" w:rsidP="001D1C77">
            <w:pPr>
              <w:jc w:val="center"/>
              <w:rPr>
                <w:color w:val="000000"/>
              </w:rPr>
            </w:pPr>
          </w:p>
        </w:tc>
      </w:tr>
      <w:tr w:rsidR="008F6FB1" w:rsidRPr="00DC139F" w14:paraId="5DEF6B5F" w14:textId="77777777" w:rsidTr="001D1C77">
        <w:trPr>
          <w:trHeight w:val="266"/>
          <w:jc w:val="center"/>
        </w:trPr>
        <w:tc>
          <w:tcPr>
            <w:tcW w:w="988" w:type="dxa"/>
            <w:vMerge/>
            <w:vAlign w:val="center"/>
            <w:hideMark/>
          </w:tcPr>
          <w:p w14:paraId="156BAD5E" w14:textId="77777777" w:rsidR="008F6FB1" w:rsidRPr="00DC139F" w:rsidRDefault="008F6FB1" w:rsidP="001D1C77">
            <w:pPr>
              <w:rPr>
                <w:color w:val="000000"/>
              </w:rPr>
            </w:pPr>
          </w:p>
        </w:tc>
        <w:tc>
          <w:tcPr>
            <w:tcW w:w="1134" w:type="dxa"/>
            <w:shd w:val="clear" w:color="auto" w:fill="auto"/>
            <w:noWrap/>
            <w:vAlign w:val="center"/>
            <w:hideMark/>
          </w:tcPr>
          <w:p w14:paraId="5EE6B73A"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10223B" w14:textId="77777777" w:rsidR="008F6FB1" w:rsidRPr="00DC139F"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E1C6F" w14:textId="77777777" w:rsidR="008F6FB1" w:rsidRPr="00DC139F" w:rsidRDefault="008F6FB1" w:rsidP="001D1C77">
            <w:pPr>
              <w:jc w:val="center"/>
              <w:rPr>
                <w:color w:val="000000"/>
              </w:rPr>
            </w:pPr>
            <w:r w:rsidRPr="00304A6D">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5907C" w14:textId="77777777" w:rsidR="008F6FB1" w:rsidRPr="00DC139F"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8D4CDCC" w14:textId="77777777" w:rsidR="008F6FB1" w:rsidRPr="00DC139F" w:rsidRDefault="008F6FB1" w:rsidP="001D1C77">
            <w:pPr>
              <w:jc w:val="center"/>
              <w:rPr>
                <w:color w:val="000000"/>
              </w:rPr>
            </w:pPr>
            <w:r w:rsidRPr="00304A6D">
              <w:rPr>
                <w:rFonts w:hint="eastAsia"/>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06E7E28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8EB141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D6E7A2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25185D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C89124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518F00F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624CF0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D2754C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8ED0FB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6980D83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EF29B2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C38033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BDFFDB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1634AC" w14:textId="77777777" w:rsidR="008F6FB1" w:rsidRPr="00DC139F" w:rsidRDefault="008F6FB1" w:rsidP="001D1C77">
            <w:pPr>
              <w:jc w:val="center"/>
              <w:rPr>
                <w:color w:val="000000"/>
              </w:rPr>
            </w:pPr>
          </w:p>
        </w:tc>
      </w:tr>
      <w:tr w:rsidR="008F6FB1" w:rsidRPr="00DC139F" w14:paraId="532FE339" w14:textId="77777777" w:rsidTr="001D1C77">
        <w:trPr>
          <w:trHeight w:val="266"/>
          <w:jc w:val="center"/>
        </w:trPr>
        <w:tc>
          <w:tcPr>
            <w:tcW w:w="988" w:type="dxa"/>
            <w:vMerge/>
            <w:vAlign w:val="center"/>
            <w:hideMark/>
          </w:tcPr>
          <w:p w14:paraId="44F700E4" w14:textId="77777777" w:rsidR="008F6FB1" w:rsidRPr="00DC139F" w:rsidRDefault="008F6FB1" w:rsidP="001D1C77">
            <w:pPr>
              <w:rPr>
                <w:color w:val="000000"/>
              </w:rPr>
            </w:pPr>
          </w:p>
        </w:tc>
        <w:tc>
          <w:tcPr>
            <w:tcW w:w="1134" w:type="dxa"/>
            <w:shd w:val="clear" w:color="auto" w:fill="auto"/>
            <w:noWrap/>
            <w:vAlign w:val="center"/>
            <w:hideMark/>
          </w:tcPr>
          <w:p w14:paraId="52E9FB73"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6055B2" w14:textId="77777777" w:rsidR="008F6FB1" w:rsidRPr="00DC139F"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49596" w14:textId="77777777" w:rsidR="008F6FB1" w:rsidRPr="00DC139F"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6227" w14:textId="77777777" w:rsidR="008F6FB1" w:rsidRPr="00DC139F"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CE130A9" w14:textId="77777777" w:rsidR="008F6FB1" w:rsidRPr="00DC139F" w:rsidRDefault="008F6FB1" w:rsidP="001D1C77">
            <w:pPr>
              <w:jc w:val="center"/>
              <w:rPr>
                <w:color w:val="000000"/>
              </w:rPr>
            </w:pPr>
            <w:r w:rsidRPr="00304A6D">
              <w:rPr>
                <w:rFonts w:hint="eastAsia"/>
                <w:color w:val="000000"/>
              </w:rPr>
              <w:t>9.44</w:t>
            </w:r>
          </w:p>
        </w:tc>
        <w:tc>
          <w:tcPr>
            <w:tcW w:w="722" w:type="dxa"/>
            <w:tcBorders>
              <w:top w:val="nil"/>
              <w:left w:val="single" w:sz="4" w:space="0" w:color="auto"/>
              <w:bottom w:val="nil"/>
              <w:right w:val="nil"/>
            </w:tcBorders>
            <w:shd w:val="clear" w:color="auto" w:fill="FFFFFF" w:themeFill="background1"/>
            <w:noWrap/>
            <w:vAlign w:val="center"/>
          </w:tcPr>
          <w:p w14:paraId="2614899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CEFBA5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3CCEDA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7C518B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F5245E1"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324F85F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FD2CA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4BC74D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CDB5B0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564036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87A51C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79F6DB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A40270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A24DC9A" w14:textId="77777777" w:rsidR="008F6FB1" w:rsidRPr="00DC139F" w:rsidRDefault="008F6FB1" w:rsidP="001D1C77">
            <w:pPr>
              <w:jc w:val="center"/>
              <w:rPr>
                <w:color w:val="000000"/>
              </w:rPr>
            </w:pPr>
          </w:p>
        </w:tc>
      </w:tr>
      <w:tr w:rsidR="008F6FB1" w:rsidRPr="00DC139F" w14:paraId="42B28131" w14:textId="77777777" w:rsidTr="001D1C77">
        <w:trPr>
          <w:trHeight w:val="266"/>
          <w:jc w:val="center"/>
        </w:trPr>
        <w:tc>
          <w:tcPr>
            <w:tcW w:w="988" w:type="dxa"/>
            <w:vMerge/>
            <w:vAlign w:val="center"/>
            <w:hideMark/>
          </w:tcPr>
          <w:p w14:paraId="6F2CF565" w14:textId="77777777" w:rsidR="008F6FB1" w:rsidRPr="00DC139F" w:rsidRDefault="008F6FB1" w:rsidP="001D1C77">
            <w:pPr>
              <w:rPr>
                <w:color w:val="000000"/>
              </w:rPr>
            </w:pPr>
          </w:p>
        </w:tc>
        <w:tc>
          <w:tcPr>
            <w:tcW w:w="1134" w:type="dxa"/>
            <w:shd w:val="clear" w:color="auto" w:fill="auto"/>
            <w:noWrap/>
            <w:vAlign w:val="center"/>
            <w:hideMark/>
          </w:tcPr>
          <w:p w14:paraId="2ACF0EEA"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7BFE26" w14:textId="77777777" w:rsidR="008F6FB1" w:rsidRPr="00DC139F"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1DB2A" w14:textId="77777777" w:rsidR="008F6FB1" w:rsidRPr="00DC139F" w:rsidRDefault="008F6FB1" w:rsidP="001D1C77">
            <w:pPr>
              <w:jc w:val="center"/>
              <w:rPr>
                <w:color w:val="000000"/>
              </w:rPr>
            </w:pPr>
            <w:r w:rsidRPr="00304A6D">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18831" w14:textId="77777777" w:rsidR="008F6FB1" w:rsidRPr="00DC139F"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562808B" w14:textId="77777777" w:rsidR="008F6FB1" w:rsidRPr="00DC139F" w:rsidRDefault="008F6FB1" w:rsidP="001D1C77">
            <w:pPr>
              <w:jc w:val="center"/>
              <w:rPr>
                <w:color w:val="000000"/>
              </w:rPr>
            </w:pPr>
            <w:r w:rsidRPr="00304A6D">
              <w:rPr>
                <w:rFonts w:hint="eastAsia"/>
                <w:color w:val="000000"/>
              </w:rPr>
              <w:t>9.90</w:t>
            </w:r>
          </w:p>
        </w:tc>
        <w:tc>
          <w:tcPr>
            <w:tcW w:w="722" w:type="dxa"/>
            <w:tcBorders>
              <w:top w:val="nil"/>
              <w:left w:val="single" w:sz="4" w:space="0" w:color="auto"/>
              <w:bottom w:val="nil"/>
              <w:right w:val="nil"/>
            </w:tcBorders>
            <w:shd w:val="clear" w:color="auto" w:fill="FFFFFF" w:themeFill="background1"/>
            <w:noWrap/>
            <w:vAlign w:val="center"/>
          </w:tcPr>
          <w:p w14:paraId="7EEA05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2E4B14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A71680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BB0A4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2AEC7D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634DF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580D94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B1D3F4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C108A3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1922A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F7E12D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2A6745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6C9FA8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D9E0855" w14:textId="77777777" w:rsidR="008F6FB1" w:rsidRPr="00DC139F" w:rsidRDefault="008F6FB1" w:rsidP="001D1C77">
            <w:pPr>
              <w:jc w:val="center"/>
              <w:rPr>
                <w:color w:val="000000"/>
              </w:rPr>
            </w:pPr>
          </w:p>
        </w:tc>
      </w:tr>
      <w:tr w:rsidR="008F6FB1" w:rsidRPr="00DC139F" w14:paraId="0C29566D" w14:textId="77777777" w:rsidTr="001D1C77">
        <w:trPr>
          <w:trHeight w:val="266"/>
          <w:jc w:val="center"/>
        </w:trPr>
        <w:tc>
          <w:tcPr>
            <w:tcW w:w="988" w:type="dxa"/>
            <w:vMerge w:val="restart"/>
            <w:shd w:val="clear" w:color="auto" w:fill="auto"/>
            <w:noWrap/>
            <w:vAlign w:val="center"/>
            <w:hideMark/>
          </w:tcPr>
          <w:p w14:paraId="5513063F" w14:textId="77777777" w:rsidR="008F6FB1" w:rsidRPr="00DC139F" w:rsidRDefault="008F6FB1" w:rsidP="001D1C77">
            <w:pPr>
              <w:jc w:val="center"/>
              <w:rPr>
                <w:color w:val="000000"/>
              </w:rPr>
            </w:pPr>
            <w:r w:rsidRPr="00DC139F">
              <w:rPr>
                <w:color w:val="000000"/>
              </w:rPr>
              <w:t>'20MHz'</w:t>
            </w:r>
          </w:p>
          <w:p w14:paraId="55E389BC" w14:textId="77777777" w:rsidR="008F6FB1" w:rsidRPr="00DC139F" w:rsidRDefault="008F6FB1" w:rsidP="001D1C77">
            <w:pPr>
              <w:jc w:val="center"/>
              <w:rPr>
                <w:color w:val="000000"/>
              </w:rPr>
            </w:pPr>
            <w:r w:rsidRPr="00DC139F">
              <w:rPr>
                <w:color w:val="000000"/>
              </w:rPr>
              <w:t>(</w:t>
            </w:r>
            <w:r>
              <w:rPr>
                <w:color w:val="000000"/>
              </w:rPr>
              <w:t>5180</w:t>
            </w:r>
            <w:r w:rsidRPr="00DC139F">
              <w:rPr>
                <w:color w:val="000000"/>
              </w:rPr>
              <w:t>)</w:t>
            </w:r>
          </w:p>
        </w:tc>
        <w:tc>
          <w:tcPr>
            <w:tcW w:w="1134" w:type="dxa"/>
            <w:shd w:val="clear" w:color="auto" w:fill="auto"/>
            <w:noWrap/>
            <w:vAlign w:val="center"/>
            <w:hideMark/>
          </w:tcPr>
          <w:p w14:paraId="1527CBE3"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2C58E18" w14:textId="77777777" w:rsidR="008F6FB1" w:rsidRPr="00DC139F"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5FE90542" w14:textId="77777777" w:rsidR="008F6FB1" w:rsidRPr="00DC139F"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097BAD51" w14:textId="77777777" w:rsidR="008F6FB1" w:rsidRPr="00DC139F"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8B4A4F6"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7529557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DC0D03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900659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F45E74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7C6B38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CE35F3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9C7F0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66B219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6F511D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52B98F5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3BBCAB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65D132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BB52B0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0411757" w14:textId="77777777" w:rsidR="008F6FB1" w:rsidRPr="00DC139F" w:rsidRDefault="008F6FB1" w:rsidP="001D1C77">
            <w:pPr>
              <w:jc w:val="center"/>
              <w:rPr>
                <w:color w:val="000000"/>
              </w:rPr>
            </w:pPr>
          </w:p>
        </w:tc>
      </w:tr>
      <w:tr w:rsidR="008F6FB1" w:rsidRPr="00DC139F" w14:paraId="4E01B8DC" w14:textId="77777777" w:rsidTr="001D1C77">
        <w:trPr>
          <w:trHeight w:val="266"/>
          <w:jc w:val="center"/>
        </w:trPr>
        <w:tc>
          <w:tcPr>
            <w:tcW w:w="988" w:type="dxa"/>
            <w:vMerge/>
            <w:shd w:val="clear" w:color="auto" w:fill="auto"/>
            <w:noWrap/>
            <w:hideMark/>
          </w:tcPr>
          <w:p w14:paraId="28E543C7" w14:textId="77777777" w:rsidR="008F6FB1" w:rsidRPr="00DC139F" w:rsidRDefault="008F6FB1" w:rsidP="001D1C77">
            <w:pPr>
              <w:jc w:val="center"/>
              <w:rPr>
                <w:color w:val="000000"/>
              </w:rPr>
            </w:pPr>
          </w:p>
        </w:tc>
        <w:tc>
          <w:tcPr>
            <w:tcW w:w="1134" w:type="dxa"/>
            <w:shd w:val="clear" w:color="auto" w:fill="auto"/>
            <w:noWrap/>
            <w:vAlign w:val="center"/>
            <w:hideMark/>
          </w:tcPr>
          <w:p w14:paraId="7E65FB43"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652E9B"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9AE20" w14:textId="77777777" w:rsidR="008F6FB1" w:rsidRPr="00DC139F" w:rsidRDefault="008F6FB1" w:rsidP="001D1C77">
            <w:pPr>
              <w:jc w:val="center"/>
              <w:rPr>
                <w:color w:val="000000"/>
              </w:rPr>
            </w:pPr>
            <w:r w:rsidRPr="00B63720">
              <w:rPr>
                <w:rFonts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9D5D8" w14:textId="77777777" w:rsidR="008F6FB1" w:rsidRPr="00DC139F" w:rsidRDefault="008F6FB1" w:rsidP="001D1C77">
            <w:pPr>
              <w:jc w:val="center"/>
              <w:rPr>
                <w:color w:val="000000"/>
              </w:rPr>
            </w:pPr>
            <w:r w:rsidRPr="00B63720">
              <w:rPr>
                <w:rFonts w:hint="eastAsia"/>
                <w:color w:val="000000"/>
              </w:rPr>
              <w:t>3.90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6D9F9A" w14:textId="77777777" w:rsidR="008F6FB1" w:rsidRPr="00DC139F" w:rsidRDefault="008F6FB1" w:rsidP="001D1C77">
            <w:pPr>
              <w:jc w:val="center"/>
              <w:rPr>
                <w:color w:val="000000"/>
              </w:rPr>
            </w:pPr>
            <w:r w:rsidRPr="00B63720">
              <w:rPr>
                <w:rFonts w:hint="eastAsia"/>
                <w:color w:val="000000"/>
              </w:rPr>
              <w:t>4.29</w:t>
            </w:r>
          </w:p>
        </w:tc>
        <w:tc>
          <w:tcPr>
            <w:tcW w:w="722" w:type="dxa"/>
            <w:tcBorders>
              <w:top w:val="nil"/>
              <w:left w:val="single" w:sz="4" w:space="0" w:color="auto"/>
              <w:bottom w:val="nil"/>
              <w:right w:val="nil"/>
            </w:tcBorders>
            <w:shd w:val="clear" w:color="auto" w:fill="FFFFFF" w:themeFill="background1"/>
            <w:noWrap/>
            <w:vAlign w:val="center"/>
          </w:tcPr>
          <w:p w14:paraId="6090B28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A1CFDB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53E432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0A3EC3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BA8DB4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37F13DF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CE1DF6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0453E2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6D302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66DE5DC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BBF976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20C9B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4E6AC2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067ED27" w14:textId="77777777" w:rsidR="008F6FB1" w:rsidRPr="00DC139F" w:rsidRDefault="008F6FB1" w:rsidP="001D1C77">
            <w:pPr>
              <w:jc w:val="center"/>
              <w:rPr>
                <w:color w:val="000000"/>
              </w:rPr>
            </w:pPr>
          </w:p>
        </w:tc>
      </w:tr>
      <w:tr w:rsidR="008F6FB1" w:rsidRPr="00DC139F" w14:paraId="7908687E" w14:textId="77777777" w:rsidTr="001D1C77">
        <w:trPr>
          <w:trHeight w:val="266"/>
          <w:jc w:val="center"/>
        </w:trPr>
        <w:tc>
          <w:tcPr>
            <w:tcW w:w="988" w:type="dxa"/>
            <w:vMerge/>
            <w:vAlign w:val="center"/>
            <w:hideMark/>
          </w:tcPr>
          <w:p w14:paraId="331DB2B7" w14:textId="77777777" w:rsidR="008F6FB1" w:rsidRPr="00DC139F" w:rsidRDefault="008F6FB1" w:rsidP="001D1C77">
            <w:pPr>
              <w:rPr>
                <w:color w:val="000000"/>
              </w:rPr>
            </w:pPr>
          </w:p>
        </w:tc>
        <w:tc>
          <w:tcPr>
            <w:tcW w:w="1134" w:type="dxa"/>
            <w:shd w:val="clear" w:color="auto" w:fill="auto"/>
            <w:noWrap/>
            <w:vAlign w:val="center"/>
            <w:hideMark/>
          </w:tcPr>
          <w:p w14:paraId="155DF019"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D0ABD9"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D8996"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40C99" w14:textId="77777777" w:rsidR="008F6FB1" w:rsidRPr="00DC139F" w:rsidRDefault="008F6FB1" w:rsidP="001D1C77">
            <w:pPr>
              <w:jc w:val="center"/>
              <w:rPr>
                <w:color w:val="000000"/>
              </w:rPr>
            </w:pPr>
            <w:r w:rsidRPr="00B63720">
              <w:rPr>
                <w:rFonts w:hint="eastAsia"/>
                <w:color w:val="000000"/>
              </w:rPr>
              <w:t>3.54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D13F98A" w14:textId="77777777" w:rsidR="008F6FB1" w:rsidRPr="00DC139F" w:rsidRDefault="008F6FB1" w:rsidP="001D1C77">
            <w:pPr>
              <w:jc w:val="center"/>
              <w:rPr>
                <w:color w:val="000000"/>
              </w:rPr>
            </w:pPr>
            <w:r w:rsidRPr="00B63720">
              <w:rPr>
                <w:rFonts w:hint="eastAsia"/>
                <w:color w:val="000000"/>
              </w:rPr>
              <w:t>4.29</w:t>
            </w:r>
          </w:p>
        </w:tc>
        <w:tc>
          <w:tcPr>
            <w:tcW w:w="722" w:type="dxa"/>
            <w:tcBorders>
              <w:top w:val="nil"/>
              <w:left w:val="single" w:sz="4" w:space="0" w:color="auto"/>
              <w:bottom w:val="nil"/>
              <w:right w:val="nil"/>
            </w:tcBorders>
            <w:shd w:val="clear" w:color="auto" w:fill="FFFFFF" w:themeFill="background1"/>
            <w:noWrap/>
            <w:vAlign w:val="center"/>
          </w:tcPr>
          <w:p w14:paraId="7258E03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69DDF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19F2B8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255265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7ACCB1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AF7535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D444C3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02C317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A71B21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6C8ECF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536F7A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8C77F3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8670C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4624545" w14:textId="77777777" w:rsidR="008F6FB1" w:rsidRPr="00DC139F" w:rsidRDefault="008F6FB1" w:rsidP="001D1C77">
            <w:pPr>
              <w:jc w:val="center"/>
              <w:rPr>
                <w:color w:val="000000"/>
              </w:rPr>
            </w:pPr>
          </w:p>
        </w:tc>
      </w:tr>
      <w:tr w:rsidR="008F6FB1" w:rsidRPr="00DC139F" w14:paraId="53FCB93C" w14:textId="77777777" w:rsidTr="001D1C77">
        <w:trPr>
          <w:trHeight w:val="266"/>
          <w:jc w:val="center"/>
        </w:trPr>
        <w:tc>
          <w:tcPr>
            <w:tcW w:w="988" w:type="dxa"/>
            <w:vMerge/>
            <w:vAlign w:val="center"/>
            <w:hideMark/>
          </w:tcPr>
          <w:p w14:paraId="529D9080" w14:textId="77777777" w:rsidR="008F6FB1" w:rsidRPr="00DC139F" w:rsidRDefault="008F6FB1" w:rsidP="001D1C77">
            <w:pPr>
              <w:rPr>
                <w:color w:val="000000"/>
              </w:rPr>
            </w:pPr>
          </w:p>
        </w:tc>
        <w:tc>
          <w:tcPr>
            <w:tcW w:w="1134" w:type="dxa"/>
            <w:shd w:val="clear" w:color="auto" w:fill="auto"/>
            <w:noWrap/>
            <w:vAlign w:val="center"/>
            <w:hideMark/>
          </w:tcPr>
          <w:p w14:paraId="01BD598B"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20D135"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6C26F" w14:textId="77777777" w:rsidR="008F6FB1" w:rsidRPr="00DC139F" w:rsidRDefault="008F6FB1" w:rsidP="001D1C77">
            <w:pPr>
              <w:jc w:val="center"/>
              <w:rPr>
                <w:color w:val="000000"/>
              </w:rPr>
            </w:pPr>
            <w:r w:rsidRPr="00B63720">
              <w:rPr>
                <w:rFonts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E078B" w14:textId="77777777" w:rsidR="008F6FB1" w:rsidRPr="00DC139F" w:rsidRDefault="008F6FB1" w:rsidP="001D1C77">
            <w:pPr>
              <w:jc w:val="center"/>
              <w:rPr>
                <w:color w:val="000000"/>
              </w:rPr>
            </w:pPr>
            <w:r w:rsidRPr="00B63720">
              <w:rPr>
                <w:rFonts w:hint="eastAsia"/>
                <w:color w:val="000000"/>
              </w:rPr>
              <w:t>3.91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545D01" w14:textId="77777777" w:rsidR="008F6FB1" w:rsidRPr="00DC139F" w:rsidRDefault="008F6FB1" w:rsidP="001D1C77">
            <w:pPr>
              <w:jc w:val="center"/>
              <w:rPr>
                <w:color w:val="000000"/>
              </w:rPr>
            </w:pPr>
            <w:r w:rsidRPr="00B63720">
              <w:rPr>
                <w:rFonts w:hint="eastAsia"/>
                <w:color w:val="000000"/>
              </w:rPr>
              <w:t>3.92</w:t>
            </w:r>
          </w:p>
        </w:tc>
        <w:tc>
          <w:tcPr>
            <w:tcW w:w="722" w:type="dxa"/>
            <w:tcBorders>
              <w:top w:val="nil"/>
              <w:left w:val="single" w:sz="4" w:space="0" w:color="auto"/>
              <w:bottom w:val="nil"/>
              <w:right w:val="nil"/>
            </w:tcBorders>
            <w:shd w:val="clear" w:color="auto" w:fill="FFFFFF" w:themeFill="background1"/>
            <w:noWrap/>
            <w:vAlign w:val="center"/>
          </w:tcPr>
          <w:p w14:paraId="6D80AC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C60F35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E64AA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6FC0B7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E51E2D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5678854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89D1A8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E0EA56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2ED02E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1995AD6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E299BC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D4957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1B9B2F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C131AED" w14:textId="77777777" w:rsidR="008F6FB1" w:rsidRPr="00DC139F" w:rsidRDefault="008F6FB1" w:rsidP="001D1C77">
            <w:pPr>
              <w:jc w:val="center"/>
              <w:rPr>
                <w:color w:val="000000"/>
              </w:rPr>
            </w:pPr>
          </w:p>
        </w:tc>
      </w:tr>
      <w:tr w:rsidR="008F6FB1" w:rsidRPr="00DC139F" w14:paraId="1AF4CE92" w14:textId="77777777" w:rsidTr="001D1C77">
        <w:trPr>
          <w:trHeight w:val="266"/>
          <w:jc w:val="center"/>
        </w:trPr>
        <w:tc>
          <w:tcPr>
            <w:tcW w:w="988" w:type="dxa"/>
            <w:vMerge/>
            <w:vAlign w:val="center"/>
            <w:hideMark/>
          </w:tcPr>
          <w:p w14:paraId="215B030C" w14:textId="77777777" w:rsidR="008F6FB1" w:rsidRPr="00DC139F" w:rsidRDefault="008F6FB1" w:rsidP="001D1C77">
            <w:pPr>
              <w:rPr>
                <w:color w:val="000000"/>
              </w:rPr>
            </w:pPr>
          </w:p>
        </w:tc>
        <w:tc>
          <w:tcPr>
            <w:tcW w:w="1134" w:type="dxa"/>
            <w:shd w:val="clear" w:color="auto" w:fill="auto"/>
            <w:noWrap/>
            <w:vAlign w:val="center"/>
            <w:hideMark/>
          </w:tcPr>
          <w:p w14:paraId="3B90AB71"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0DDDDA"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B8D5" w14:textId="77777777" w:rsidR="008F6FB1" w:rsidRPr="00DC139F" w:rsidRDefault="008F6FB1" w:rsidP="001D1C77">
            <w:pPr>
              <w:jc w:val="center"/>
              <w:rPr>
                <w:color w:val="000000"/>
              </w:rPr>
            </w:pPr>
            <w:r w:rsidRPr="00B63720">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3858A" w14:textId="77777777" w:rsidR="008F6FB1" w:rsidRPr="00DC139F" w:rsidRDefault="008F6FB1" w:rsidP="001D1C77">
            <w:pPr>
              <w:jc w:val="center"/>
              <w:rPr>
                <w:color w:val="000000"/>
              </w:rPr>
            </w:pPr>
            <w:r w:rsidRPr="00B63720">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296E7E1"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524AA06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3F80D9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E2F58D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96F0B6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15B1E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F56E74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3F43C8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C2F2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0E910DD"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838D43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731107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051E66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10094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E5C033C" w14:textId="77777777" w:rsidR="008F6FB1" w:rsidRPr="00DC139F" w:rsidRDefault="008F6FB1" w:rsidP="001D1C77">
            <w:pPr>
              <w:jc w:val="center"/>
              <w:rPr>
                <w:color w:val="000000"/>
              </w:rPr>
            </w:pPr>
          </w:p>
        </w:tc>
      </w:tr>
      <w:tr w:rsidR="008F6FB1" w:rsidRPr="00DC139F" w14:paraId="1AD8268B" w14:textId="77777777" w:rsidTr="001D1C77">
        <w:trPr>
          <w:trHeight w:val="266"/>
          <w:jc w:val="center"/>
        </w:trPr>
        <w:tc>
          <w:tcPr>
            <w:tcW w:w="988" w:type="dxa"/>
            <w:vMerge w:val="restart"/>
            <w:shd w:val="clear" w:color="auto" w:fill="auto"/>
            <w:noWrap/>
            <w:vAlign w:val="center"/>
            <w:hideMark/>
          </w:tcPr>
          <w:p w14:paraId="3CA56C3D" w14:textId="77777777" w:rsidR="008F6FB1" w:rsidRPr="00DC139F" w:rsidRDefault="008F6FB1" w:rsidP="001D1C77">
            <w:pPr>
              <w:jc w:val="center"/>
              <w:rPr>
                <w:color w:val="000000"/>
              </w:rPr>
            </w:pPr>
            <w:r w:rsidRPr="00DC139F">
              <w:rPr>
                <w:color w:val="000000"/>
              </w:rPr>
              <w:t>'</w:t>
            </w:r>
            <w:r>
              <w:rPr>
                <w:color w:val="000000"/>
              </w:rPr>
              <w:t>2</w:t>
            </w:r>
            <w:r w:rsidRPr="00DC139F">
              <w:rPr>
                <w:color w:val="000000"/>
              </w:rPr>
              <w:t>0MHz'</w:t>
            </w:r>
          </w:p>
          <w:p w14:paraId="313638A7" w14:textId="77777777" w:rsidR="008F6FB1" w:rsidRPr="00DC139F" w:rsidRDefault="008F6FB1" w:rsidP="001D1C77">
            <w:pPr>
              <w:jc w:val="center"/>
              <w:rPr>
                <w:color w:val="000000"/>
              </w:rPr>
            </w:pPr>
            <w:r w:rsidRPr="00DC139F">
              <w:rPr>
                <w:color w:val="000000"/>
              </w:rPr>
              <w:t>(</w:t>
            </w:r>
            <w:r>
              <w:rPr>
                <w:color w:val="000000"/>
              </w:rPr>
              <w:t>5240</w:t>
            </w:r>
            <w:r w:rsidRPr="00DC139F">
              <w:rPr>
                <w:color w:val="000000"/>
              </w:rPr>
              <w:t>)</w:t>
            </w:r>
          </w:p>
        </w:tc>
        <w:tc>
          <w:tcPr>
            <w:tcW w:w="1134" w:type="dxa"/>
            <w:shd w:val="clear" w:color="auto" w:fill="auto"/>
            <w:noWrap/>
            <w:vAlign w:val="center"/>
            <w:hideMark/>
          </w:tcPr>
          <w:p w14:paraId="08282601"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746A4D8" w14:textId="77777777" w:rsidR="008F6FB1" w:rsidRPr="00B63720"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auto"/>
            <w:noWrap/>
            <w:vAlign w:val="center"/>
            <w:hideMark/>
          </w:tcPr>
          <w:p w14:paraId="3C2EB9F3" w14:textId="77777777" w:rsidR="008F6FB1" w:rsidRPr="00B63720"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auto"/>
            <w:noWrap/>
            <w:vAlign w:val="center"/>
            <w:hideMark/>
          </w:tcPr>
          <w:p w14:paraId="67A0840E" w14:textId="77777777" w:rsidR="008F6FB1" w:rsidRPr="00B63720"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3F6F2B1" w14:textId="77777777" w:rsidR="008F6FB1" w:rsidRPr="00B63720"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03C92F7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82EC6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58D161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094461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352D2B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B6AFDA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2914EC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87E5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785350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C508F0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98B196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85AE1A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190B8D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80ECCEA" w14:textId="77777777" w:rsidR="008F6FB1" w:rsidRPr="00DC139F" w:rsidRDefault="008F6FB1" w:rsidP="001D1C77">
            <w:pPr>
              <w:jc w:val="center"/>
              <w:rPr>
                <w:color w:val="000000"/>
              </w:rPr>
            </w:pPr>
          </w:p>
        </w:tc>
      </w:tr>
      <w:tr w:rsidR="008F6FB1" w:rsidRPr="00DC139F" w14:paraId="62C9D09E" w14:textId="77777777" w:rsidTr="001D1C77">
        <w:trPr>
          <w:trHeight w:val="266"/>
          <w:jc w:val="center"/>
        </w:trPr>
        <w:tc>
          <w:tcPr>
            <w:tcW w:w="988" w:type="dxa"/>
            <w:vMerge/>
            <w:shd w:val="clear" w:color="auto" w:fill="auto"/>
            <w:noWrap/>
            <w:hideMark/>
          </w:tcPr>
          <w:p w14:paraId="714B6DCC" w14:textId="77777777" w:rsidR="008F6FB1" w:rsidRPr="00DC139F" w:rsidRDefault="008F6FB1" w:rsidP="001D1C77">
            <w:pPr>
              <w:jc w:val="center"/>
              <w:rPr>
                <w:color w:val="000000"/>
              </w:rPr>
            </w:pPr>
          </w:p>
        </w:tc>
        <w:tc>
          <w:tcPr>
            <w:tcW w:w="1134" w:type="dxa"/>
            <w:shd w:val="clear" w:color="auto" w:fill="auto"/>
            <w:noWrap/>
            <w:vAlign w:val="center"/>
            <w:hideMark/>
          </w:tcPr>
          <w:p w14:paraId="75C01A00"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B26B9B"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71206" w14:textId="77777777" w:rsidR="008F6FB1" w:rsidRPr="00DC139F" w:rsidRDefault="008F6FB1" w:rsidP="001D1C77">
            <w:pPr>
              <w:jc w:val="center"/>
              <w:rPr>
                <w:color w:val="000000"/>
              </w:rPr>
            </w:pPr>
            <w:r w:rsidRPr="00B63720">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B1532"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8EEAA"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6F78BEE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63FB6C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52A4B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E85C6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1B8FBB"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565E43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0F1897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D3398D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F7C08B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467116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11343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B0FAB5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2CAED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43BBCE0" w14:textId="77777777" w:rsidR="008F6FB1" w:rsidRPr="00DC139F" w:rsidRDefault="008F6FB1" w:rsidP="001D1C77">
            <w:pPr>
              <w:jc w:val="center"/>
              <w:rPr>
                <w:color w:val="000000"/>
              </w:rPr>
            </w:pPr>
          </w:p>
        </w:tc>
      </w:tr>
      <w:tr w:rsidR="008F6FB1" w:rsidRPr="00DC139F" w14:paraId="02AD84C9" w14:textId="77777777" w:rsidTr="001D1C77">
        <w:trPr>
          <w:trHeight w:val="266"/>
          <w:jc w:val="center"/>
        </w:trPr>
        <w:tc>
          <w:tcPr>
            <w:tcW w:w="988" w:type="dxa"/>
            <w:vMerge/>
            <w:vAlign w:val="center"/>
            <w:hideMark/>
          </w:tcPr>
          <w:p w14:paraId="735515D0" w14:textId="77777777" w:rsidR="008F6FB1" w:rsidRPr="00DC139F" w:rsidRDefault="008F6FB1" w:rsidP="001D1C77">
            <w:pPr>
              <w:rPr>
                <w:color w:val="000000"/>
              </w:rPr>
            </w:pPr>
          </w:p>
        </w:tc>
        <w:tc>
          <w:tcPr>
            <w:tcW w:w="1134" w:type="dxa"/>
            <w:shd w:val="clear" w:color="auto" w:fill="auto"/>
            <w:noWrap/>
            <w:vAlign w:val="center"/>
            <w:hideMark/>
          </w:tcPr>
          <w:p w14:paraId="2232B34B"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E14F8ED"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E43CF"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C4061"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E9D76"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24CB71A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D355C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58E8BC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89565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65E048B"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FE0E99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6F10D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9E4E12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C9EEDC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815169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C100E7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F070DB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CA631A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ECC678D" w14:textId="77777777" w:rsidR="008F6FB1" w:rsidRPr="00DC139F" w:rsidRDefault="008F6FB1" w:rsidP="001D1C77">
            <w:pPr>
              <w:jc w:val="center"/>
              <w:rPr>
                <w:color w:val="000000"/>
              </w:rPr>
            </w:pPr>
          </w:p>
        </w:tc>
      </w:tr>
      <w:tr w:rsidR="008F6FB1" w:rsidRPr="00DC139F" w14:paraId="06ACEE1C" w14:textId="77777777" w:rsidTr="001D1C77">
        <w:trPr>
          <w:trHeight w:val="266"/>
          <w:jc w:val="center"/>
        </w:trPr>
        <w:tc>
          <w:tcPr>
            <w:tcW w:w="988" w:type="dxa"/>
            <w:vMerge/>
            <w:vAlign w:val="center"/>
            <w:hideMark/>
          </w:tcPr>
          <w:p w14:paraId="55CBD089" w14:textId="77777777" w:rsidR="008F6FB1" w:rsidRPr="00DC139F" w:rsidRDefault="008F6FB1" w:rsidP="001D1C77">
            <w:pPr>
              <w:rPr>
                <w:color w:val="000000"/>
              </w:rPr>
            </w:pPr>
          </w:p>
        </w:tc>
        <w:tc>
          <w:tcPr>
            <w:tcW w:w="1134" w:type="dxa"/>
            <w:shd w:val="clear" w:color="auto" w:fill="auto"/>
            <w:noWrap/>
            <w:vAlign w:val="center"/>
            <w:hideMark/>
          </w:tcPr>
          <w:p w14:paraId="070BF67C"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0FBADF0"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CC78D" w14:textId="77777777" w:rsidR="008F6FB1" w:rsidRPr="00DC139F" w:rsidRDefault="008F6FB1" w:rsidP="001D1C77">
            <w:pPr>
              <w:jc w:val="center"/>
              <w:rPr>
                <w:color w:val="000000"/>
              </w:rPr>
            </w:pPr>
            <w:r w:rsidRPr="00B63720">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02D56" w14:textId="77777777" w:rsidR="008F6FB1" w:rsidRPr="00DC139F" w:rsidRDefault="008F6FB1" w:rsidP="001D1C77">
            <w:pPr>
              <w:jc w:val="center"/>
              <w:rPr>
                <w:color w:val="000000"/>
              </w:rPr>
            </w:pPr>
            <w:r w:rsidRPr="00B6372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81029"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4000F68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FFE2F7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6F0E2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07F54E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FE7D34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BA0B2E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EFBB0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8BC040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F3EEF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C2352D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22D1B0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771D19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82CB6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8C2DD35" w14:textId="77777777" w:rsidR="008F6FB1" w:rsidRPr="00DC139F" w:rsidRDefault="008F6FB1" w:rsidP="001D1C77">
            <w:pPr>
              <w:jc w:val="center"/>
              <w:rPr>
                <w:color w:val="000000"/>
              </w:rPr>
            </w:pPr>
          </w:p>
        </w:tc>
      </w:tr>
      <w:tr w:rsidR="008F6FB1" w:rsidRPr="00DC139F" w14:paraId="3B9769B9" w14:textId="77777777" w:rsidTr="001D1C77">
        <w:trPr>
          <w:trHeight w:val="266"/>
          <w:jc w:val="center"/>
        </w:trPr>
        <w:tc>
          <w:tcPr>
            <w:tcW w:w="988" w:type="dxa"/>
            <w:vMerge/>
            <w:vAlign w:val="center"/>
            <w:hideMark/>
          </w:tcPr>
          <w:p w14:paraId="33374FF6" w14:textId="77777777" w:rsidR="008F6FB1" w:rsidRPr="00DC139F" w:rsidRDefault="008F6FB1" w:rsidP="001D1C77">
            <w:pPr>
              <w:rPr>
                <w:color w:val="000000"/>
              </w:rPr>
            </w:pPr>
          </w:p>
        </w:tc>
        <w:tc>
          <w:tcPr>
            <w:tcW w:w="1134" w:type="dxa"/>
            <w:shd w:val="clear" w:color="auto" w:fill="auto"/>
            <w:noWrap/>
            <w:vAlign w:val="center"/>
            <w:hideMark/>
          </w:tcPr>
          <w:p w14:paraId="6C035526"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6E68944"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CD649" w14:textId="77777777" w:rsidR="008F6FB1" w:rsidRPr="00DC139F" w:rsidRDefault="008F6FB1" w:rsidP="001D1C77">
            <w:pPr>
              <w:jc w:val="center"/>
              <w:rPr>
                <w:color w:val="000000"/>
              </w:rPr>
            </w:pPr>
            <w:r w:rsidRPr="00B63720">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58D88" w14:textId="77777777" w:rsidR="008F6FB1" w:rsidRPr="00DC139F" w:rsidRDefault="008F6FB1" w:rsidP="001D1C77">
            <w:pPr>
              <w:jc w:val="center"/>
              <w:rPr>
                <w:color w:val="000000"/>
              </w:rPr>
            </w:pPr>
            <w:r w:rsidRPr="00B63720">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35A2C"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0E97139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4D6636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AFB2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56CAB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6ABE3E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B525CA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1B9165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9AA66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BEE89FE"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930C78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63D31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3A72B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F4ADB2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C682DE" w14:textId="77777777" w:rsidR="008F6FB1" w:rsidRPr="00DC139F" w:rsidRDefault="008F6FB1" w:rsidP="001D1C77">
            <w:pPr>
              <w:jc w:val="center"/>
              <w:rPr>
                <w:color w:val="000000"/>
              </w:rPr>
            </w:pPr>
          </w:p>
        </w:tc>
      </w:tr>
      <w:tr w:rsidR="008F6FB1" w:rsidRPr="00DC139F" w14:paraId="6CBD0C80" w14:textId="77777777" w:rsidTr="001D1C77">
        <w:trPr>
          <w:trHeight w:val="266"/>
          <w:jc w:val="center"/>
        </w:trPr>
        <w:tc>
          <w:tcPr>
            <w:tcW w:w="988" w:type="dxa"/>
            <w:vMerge w:val="restart"/>
            <w:shd w:val="clear" w:color="auto" w:fill="auto"/>
            <w:noWrap/>
            <w:vAlign w:val="center"/>
            <w:hideMark/>
          </w:tcPr>
          <w:p w14:paraId="3ABFA756" w14:textId="77777777" w:rsidR="008F6FB1" w:rsidRPr="00DC139F" w:rsidRDefault="008F6FB1" w:rsidP="001D1C77">
            <w:pPr>
              <w:jc w:val="center"/>
              <w:rPr>
                <w:color w:val="000000"/>
              </w:rPr>
            </w:pPr>
            <w:r>
              <w:rPr>
                <w:color w:val="000000"/>
              </w:rPr>
              <w:t>'2</w:t>
            </w:r>
            <w:r w:rsidRPr="00DC139F">
              <w:rPr>
                <w:color w:val="000000"/>
              </w:rPr>
              <w:t>0MHz'</w:t>
            </w:r>
          </w:p>
          <w:p w14:paraId="658372DE" w14:textId="77777777" w:rsidR="008F6FB1" w:rsidRPr="00DC139F" w:rsidRDefault="008F6FB1" w:rsidP="001D1C77">
            <w:pPr>
              <w:jc w:val="center"/>
              <w:rPr>
                <w:color w:val="000000"/>
              </w:rPr>
            </w:pPr>
            <w:r w:rsidRPr="00DC139F">
              <w:rPr>
                <w:color w:val="000000"/>
              </w:rPr>
              <w:t>(5</w:t>
            </w:r>
            <w:r>
              <w:rPr>
                <w:color w:val="000000"/>
              </w:rPr>
              <w:t>26</w:t>
            </w:r>
            <w:r w:rsidRPr="00DC139F">
              <w:rPr>
                <w:color w:val="000000"/>
              </w:rPr>
              <w:t>0)</w:t>
            </w:r>
          </w:p>
        </w:tc>
        <w:tc>
          <w:tcPr>
            <w:tcW w:w="1134" w:type="dxa"/>
            <w:shd w:val="clear" w:color="auto" w:fill="auto"/>
            <w:noWrap/>
            <w:vAlign w:val="center"/>
            <w:hideMark/>
          </w:tcPr>
          <w:p w14:paraId="7EDAACAD"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61F569F" w14:textId="77777777" w:rsidR="008F6FB1" w:rsidRPr="00DC139F"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auto"/>
            <w:noWrap/>
            <w:vAlign w:val="center"/>
            <w:hideMark/>
          </w:tcPr>
          <w:p w14:paraId="1B4AC949" w14:textId="77777777" w:rsidR="008F6FB1" w:rsidRPr="00DC139F"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auto"/>
            <w:noWrap/>
            <w:vAlign w:val="center"/>
            <w:hideMark/>
          </w:tcPr>
          <w:p w14:paraId="1F18BFDA" w14:textId="77777777" w:rsidR="008F6FB1" w:rsidRPr="00DC139F"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384C8DE"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681AA8B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1C84E6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C75776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173638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BEA841"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4749C0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378FD2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93DE3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ABFB36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7513ED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E4BD8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C48EFA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51F290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74891E" w14:textId="77777777" w:rsidR="008F6FB1" w:rsidRPr="00DC139F" w:rsidRDefault="008F6FB1" w:rsidP="001D1C77">
            <w:pPr>
              <w:jc w:val="center"/>
              <w:rPr>
                <w:color w:val="000000"/>
              </w:rPr>
            </w:pPr>
          </w:p>
        </w:tc>
      </w:tr>
      <w:tr w:rsidR="008F6FB1" w:rsidRPr="00DC139F" w14:paraId="6A556B85" w14:textId="77777777" w:rsidTr="001D1C77">
        <w:trPr>
          <w:trHeight w:val="266"/>
          <w:jc w:val="center"/>
        </w:trPr>
        <w:tc>
          <w:tcPr>
            <w:tcW w:w="988" w:type="dxa"/>
            <w:vMerge/>
            <w:shd w:val="clear" w:color="auto" w:fill="auto"/>
            <w:noWrap/>
            <w:hideMark/>
          </w:tcPr>
          <w:p w14:paraId="2B958B14" w14:textId="77777777" w:rsidR="008F6FB1" w:rsidRPr="00DC139F" w:rsidRDefault="008F6FB1" w:rsidP="001D1C77">
            <w:pPr>
              <w:jc w:val="center"/>
              <w:rPr>
                <w:color w:val="000000"/>
              </w:rPr>
            </w:pPr>
          </w:p>
        </w:tc>
        <w:tc>
          <w:tcPr>
            <w:tcW w:w="1134" w:type="dxa"/>
            <w:shd w:val="clear" w:color="auto" w:fill="auto"/>
            <w:noWrap/>
            <w:vAlign w:val="center"/>
            <w:hideMark/>
          </w:tcPr>
          <w:p w14:paraId="23054C6B"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5169A8"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F2221"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D2C80"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0DC2D"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550B949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8507AF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2891C5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111C0B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11B681B"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37597B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14950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4B04BC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A56C09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7D26DC5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6DF232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955A36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56AA4B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3F16AB" w14:textId="77777777" w:rsidR="008F6FB1" w:rsidRPr="00DC139F" w:rsidRDefault="008F6FB1" w:rsidP="001D1C77">
            <w:pPr>
              <w:jc w:val="center"/>
              <w:rPr>
                <w:color w:val="000000"/>
              </w:rPr>
            </w:pPr>
          </w:p>
        </w:tc>
      </w:tr>
      <w:tr w:rsidR="008F6FB1" w:rsidRPr="00DC139F" w14:paraId="1F5E11A4" w14:textId="77777777" w:rsidTr="001D1C77">
        <w:trPr>
          <w:trHeight w:val="266"/>
          <w:jc w:val="center"/>
        </w:trPr>
        <w:tc>
          <w:tcPr>
            <w:tcW w:w="988" w:type="dxa"/>
            <w:vMerge/>
            <w:vAlign w:val="center"/>
            <w:hideMark/>
          </w:tcPr>
          <w:p w14:paraId="6A0ABF81" w14:textId="77777777" w:rsidR="008F6FB1" w:rsidRPr="00DC139F" w:rsidRDefault="008F6FB1" w:rsidP="001D1C77">
            <w:pPr>
              <w:rPr>
                <w:color w:val="000000"/>
              </w:rPr>
            </w:pPr>
          </w:p>
        </w:tc>
        <w:tc>
          <w:tcPr>
            <w:tcW w:w="1134" w:type="dxa"/>
            <w:shd w:val="clear" w:color="auto" w:fill="auto"/>
            <w:noWrap/>
            <w:vAlign w:val="center"/>
            <w:hideMark/>
          </w:tcPr>
          <w:p w14:paraId="3961B12C"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D6C1BE"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39149"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9495B"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FE581"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1614373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09813E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540383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BBA8CA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EB1916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4D239D2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A514D6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C13D0B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3A19CD"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2FC9ED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066A8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553D0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A13994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CEB0650" w14:textId="77777777" w:rsidR="008F6FB1" w:rsidRPr="00DC139F" w:rsidRDefault="008F6FB1" w:rsidP="001D1C77">
            <w:pPr>
              <w:jc w:val="center"/>
              <w:rPr>
                <w:color w:val="000000"/>
              </w:rPr>
            </w:pPr>
          </w:p>
        </w:tc>
      </w:tr>
      <w:tr w:rsidR="008F6FB1" w:rsidRPr="00DC139F" w14:paraId="7E49E843" w14:textId="77777777" w:rsidTr="001D1C77">
        <w:trPr>
          <w:trHeight w:val="266"/>
          <w:jc w:val="center"/>
        </w:trPr>
        <w:tc>
          <w:tcPr>
            <w:tcW w:w="988" w:type="dxa"/>
            <w:vMerge/>
            <w:vAlign w:val="center"/>
            <w:hideMark/>
          </w:tcPr>
          <w:p w14:paraId="76D78D9A" w14:textId="77777777" w:rsidR="008F6FB1" w:rsidRPr="00DC139F" w:rsidRDefault="008F6FB1" w:rsidP="001D1C77">
            <w:pPr>
              <w:rPr>
                <w:color w:val="000000"/>
              </w:rPr>
            </w:pPr>
          </w:p>
        </w:tc>
        <w:tc>
          <w:tcPr>
            <w:tcW w:w="1134" w:type="dxa"/>
            <w:shd w:val="clear" w:color="auto" w:fill="auto"/>
            <w:noWrap/>
            <w:vAlign w:val="center"/>
            <w:hideMark/>
          </w:tcPr>
          <w:p w14:paraId="466042A8"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EA0EA7"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124E4"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0FAFE" w14:textId="77777777" w:rsidR="008F6FB1" w:rsidRPr="00DC139F" w:rsidRDefault="008F6FB1" w:rsidP="001D1C77">
            <w:pPr>
              <w:jc w:val="center"/>
              <w:rPr>
                <w:color w:val="000000"/>
              </w:rPr>
            </w:pPr>
            <w:r w:rsidRPr="00B6372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9DD01"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1E405D9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652FE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8F8CCD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BD6EAA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EF522B8"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7D41D81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0ADB3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89B6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F1A43CE"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4DA7EDF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E60ABB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DA871E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26B6B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23D21E4" w14:textId="77777777" w:rsidR="008F6FB1" w:rsidRPr="00DC139F" w:rsidRDefault="008F6FB1" w:rsidP="001D1C77">
            <w:pPr>
              <w:jc w:val="center"/>
              <w:rPr>
                <w:color w:val="000000"/>
              </w:rPr>
            </w:pPr>
          </w:p>
        </w:tc>
      </w:tr>
      <w:tr w:rsidR="008F6FB1" w:rsidRPr="00DC139F" w14:paraId="0C769EF2" w14:textId="77777777" w:rsidTr="001D1C77">
        <w:trPr>
          <w:trHeight w:val="266"/>
          <w:jc w:val="center"/>
        </w:trPr>
        <w:tc>
          <w:tcPr>
            <w:tcW w:w="988" w:type="dxa"/>
            <w:vMerge/>
            <w:vAlign w:val="center"/>
            <w:hideMark/>
          </w:tcPr>
          <w:p w14:paraId="74605AA2" w14:textId="77777777" w:rsidR="008F6FB1" w:rsidRPr="00DC139F" w:rsidRDefault="008F6FB1" w:rsidP="001D1C77">
            <w:pPr>
              <w:rPr>
                <w:color w:val="000000"/>
              </w:rPr>
            </w:pPr>
          </w:p>
        </w:tc>
        <w:tc>
          <w:tcPr>
            <w:tcW w:w="1134" w:type="dxa"/>
            <w:shd w:val="clear" w:color="auto" w:fill="auto"/>
            <w:noWrap/>
            <w:vAlign w:val="center"/>
            <w:hideMark/>
          </w:tcPr>
          <w:p w14:paraId="2F81F934"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421F93"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22286" w14:textId="77777777" w:rsidR="008F6FB1" w:rsidRPr="00DC139F" w:rsidRDefault="008F6FB1" w:rsidP="001D1C77">
            <w:pPr>
              <w:jc w:val="center"/>
              <w:rPr>
                <w:color w:val="000000"/>
              </w:rPr>
            </w:pPr>
            <w:r w:rsidRPr="00B63720">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132C" w14:textId="77777777" w:rsidR="008F6FB1" w:rsidRPr="00DC139F" w:rsidRDefault="008F6FB1" w:rsidP="001D1C77">
            <w:pPr>
              <w:jc w:val="center"/>
              <w:rPr>
                <w:color w:val="000000"/>
              </w:rPr>
            </w:pPr>
            <w:r w:rsidRPr="00B63720">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4412" w14:textId="77777777" w:rsidR="008F6FB1" w:rsidRPr="00DC139F" w:rsidRDefault="008F6FB1" w:rsidP="001D1C77">
            <w:pPr>
              <w:jc w:val="center"/>
              <w:rPr>
                <w:color w:val="000000"/>
              </w:rPr>
            </w:pPr>
            <w:r w:rsidRPr="00B63720">
              <w:rPr>
                <w:rFonts w:hint="eastAsia"/>
                <w:color w:val="000000"/>
              </w:rPr>
              <w:t>5.09</w:t>
            </w:r>
          </w:p>
        </w:tc>
        <w:tc>
          <w:tcPr>
            <w:tcW w:w="722" w:type="dxa"/>
            <w:tcBorders>
              <w:top w:val="nil"/>
              <w:left w:val="single" w:sz="4" w:space="0" w:color="auto"/>
              <w:bottom w:val="nil"/>
              <w:right w:val="nil"/>
            </w:tcBorders>
            <w:shd w:val="clear" w:color="auto" w:fill="auto"/>
            <w:noWrap/>
            <w:vAlign w:val="center"/>
          </w:tcPr>
          <w:p w14:paraId="38872C2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B57DD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1A9078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C93AEC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8A3BF4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CED3A1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D9780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8DE032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82ABC05"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A7BB3A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6A8E5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88B00B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7A700A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CD041BB" w14:textId="77777777" w:rsidR="008F6FB1" w:rsidRPr="00DC139F" w:rsidRDefault="008F6FB1" w:rsidP="001D1C77">
            <w:pPr>
              <w:jc w:val="center"/>
              <w:rPr>
                <w:color w:val="000000"/>
              </w:rPr>
            </w:pPr>
          </w:p>
        </w:tc>
      </w:tr>
      <w:tr w:rsidR="008F6FB1" w:rsidRPr="00DC139F" w14:paraId="46FE8CC0" w14:textId="77777777" w:rsidTr="001D1C77">
        <w:trPr>
          <w:trHeight w:val="266"/>
          <w:jc w:val="center"/>
        </w:trPr>
        <w:tc>
          <w:tcPr>
            <w:tcW w:w="988" w:type="dxa"/>
            <w:vMerge w:val="restart"/>
            <w:shd w:val="clear" w:color="auto" w:fill="auto"/>
            <w:noWrap/>
            <w:vAlign w:val="center"/>
            <w:hideMark/>
          </w:tcPr>
          <w:p w14:paraId="3DBC4EB4" w14:textId="77777777" w:rsidR="008F6FB1" w:rsidRPr="00DC139F" w:rsidRDefault="008F6FB1" w:rsidP="001D1C77">
            <w:pPr>
              <w:jc w:val="center"/>
              <w:rPr>
                <w:color w:val="000000"/>
              </w:rPr>
            </w:pPr>
            <w:r>
              <w:rPr>
                <w:color w:val="000000"/>
              </w:rPr>
              <w:t>'2</w:t>
            </w:r>
            <w:r w:rsidRPr="00DC139F">
              <w:rPr>
                <w:color w:val="000000"/>
              </w:rPr>
              <w:t>0MHz'</w:t>
            </w:r>
          </w:p>
          <w:p w14:paraId="7C243058" w14:textId="77777777" w:rsidR="008F6FB1" w:rsidRPr="00DC139F" w:rsidRDefault="008F6FB1" w:rsidP="001D1C77">
            <w:pPr>
              <w:jc w:val="center"/>
              <w:rPr>
                <w:color w:val="000000"/>
              </w:rPr>
            </w:pPr>
            <w:r w:rsidRPr="00DC139F">
              <w:rPr>
                <w:color w:val="000000"/>
              </w:rPr>
              <w:lastRenderedPageBreak/>
              <w:t>(5</w:t>
            </w:r>
            <w:r>
              <w:rPr>
                <w:color w:val="000000"/>
              </w:rPr>
              <w:t>28</w:t>
            </w:r>
            <w:r w:rsidRPr="00DC139F">
              <w:rPr>
                <w:color w:val="000000"/>
              </w:rPr>
              <w:t>0)</w:t>
            </w:r>
          </w:p>
        </w:tc>
        <w:tc>
          <w:tcPr>
            <w:tcW w:w="1134" w:type="dxa"/>
            <w:shd w:val="clear" w:color="auto" w:fill="auto"/>
            <w:noWrap/>
            <w:vAlign w:val="center"/>
            <w:hideMark/>
          </w:tcPr>
          <w:p w14:paraId="135FA1D3" w14:textId="77777777" w:rsidR="008F6FB1" w:rsidRPr="00DC139F" w:rsidRDefault="008F6FB1" w:rsidP="001D1C77">
            <w:pPr>
              <w:jc w:val="center"/>
              <w:rPr>
                <w:color w:val="000000"/>
              </w:rPr>
            </w:pPr>
            <w:r w:rsidRPr="00DC139F">
              <w:rPr>
                <w:color w:val="000000"/>
              </w:rPr>
              <w:lastRenderedPageBreak/>
              <w:t>Scenario #</w:t>
            </w:r>
          </w:p>
        </w:tc>
        <w:tc>
          <w:tcPr>
            <w:tcW w:w="722" w:type="dxa"/>
            <w:tcBorders>
              <w:top w:val="single" w:sz="4" w:space="0" w:color="auto"/>
              <w:bottom w:val="single" w:sz="4" w:space="0" w:color="auto"/>
            </w:tcBorders>
            <w:shd w:val="clear" w:color="auto" w:fill="auto"/>
            <w:noWrap/>
            <w:vAlign w:val="center"/>
            <w:hideMark/>
          </w:tcPr>
          <w:p w14:paraId="56CFC6E3" w14:textId="77777777" w:rsidR="008F6FB1" w:rsidRPr="00DC139F"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auto"/>
            <w:noWrap/>
            <w:vAlign w:val="center"/>
            <w:hideMark/>
          </w:tcPr>
          <w:p w14:paraId="7C0DC4E2" w14:textId="77777777" w:rsidR="008F6FB1" w:rsidRPr="00DC139F"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auto"/>
            <w:noWrap/>
            <w:vAlign w:val="center"/>
            <w:hideMark/>
          </w:tcPr>
          <w:p w14:paraId="37470AD0" w14:textId="77777777" w:rsidR="008F6FB1" w:rsidRPr="00DC139F"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B769904"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4FD904E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39E9CB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6EFD1A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94BE3F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74655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F5FF3A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13009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70B9B0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346DEB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0D9F7E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5083D6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8283BC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A8A692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AF01265" w14:textId="77777777" w:rsidR="008F6FB1" w:rsidRPr="00DC139F" w:rsidRDefault="008F6FB1" w:rsidP="001D1C77">
            <w:pPr>
              <w:jc w:val="center"/>
              <w:rPr>
                <w:color w:val="000000"/>
              </w:rPr>
            </w:pPr>
          </w:p>
        </w:tc>
      </w:tr>
      <w:tr w:rsidR="008F6FB1" w:rsidRPr="00DC139F" w14:paraId="34077D5D" w14:textId="77777777" w:rsidTr="001D1C77">
        <w:trPr>
          <w:trHeight w:val="266"/>
          <w:jc w:val="center"/>
        </w:trPr>
        <w:tc>
          <w:tcPr>
            <w:tcW w:w="988" w:type="dxa"/>
            <w:vMerge/>
            <w:shd w:val="clear" w:color="auto" w:fill="auto"/>
            <w:noWrap/>
            <w:hideMark/>
          </w:tcPr>
          <w:p w14:paraId="2E6A7658" w14:textId="77777777" w:rsidR="008F6FB1" w:rsidRPr="00DC139F" w:rsidRDefault="008F6FB1" w:rsidP="001D1C77">
            <w:pPr>
              <w:jc w:val="center"/>
              <w:rPr>
                <w:color w:val="000000"/>
              </w:rPr>
            </w:pPr>
          </w:p>
        </w:tc>
        <w:tc>
          <w:tcPr>
            <w:tcW w:w="1134" w:type="dxa"/>
            <w:shd w:val="clear" w:color="auto" w:fill="auto"/>
            <w:noWrap/>
            <w:vAlign w:val="center"/>
            <w:hideMark/>
          </w:tcPr>
          <w:p w14:paraId="454AEA95"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161D16"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6AF5A"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21225" w14:textId="77777777" w:rsidR="008F6FB1" w:rsidRPr="00DC139F" w:rsidRDefault="008F6FB1" w:rsidP="001D1C77">
            <w:pPr>
              <w:jc w:val="center"/>
              <w:rPr>
                <w:color w:val="000000"/>
              </w:rPr>
            </w:pPr>
            <w:r w:rsidRPr="00B63720">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EF86D" w14:textId="77777777" w:rsidR="008F6FB1" w:rsidRPr="00DC139F" w:rsidRDefault="008F6FB1" w:rsidP="001D1C77">
            <w:pPr>
              <w:jc w:val="center"/>
              <w:rPr>
                <w:color w:val="000000"/>
              </w:rPr>
            </w:pPr>
            <w:r w:rsidRPr="00B63720">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1A6D1F2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74FEAE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FF4CAA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D0E93B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34514C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C3A7B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AADE2B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BE03B6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4540151"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25C32F8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C043E1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9CEDA9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FA48B5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682D3E4" w14:textId="77777777" w:rsidR="008F6FB1" w:rsidRPr="00DC139F" w:rsidRDefault="008F6FB1" w:rsidP="001D1C77">
            <w:pPr>
              <w:jc w:val="center"/>
              <w:rPr>
                <w:color w:val="000000"/>
              </w:rPr>
            </w:pPr>
          </w:p>
        </w:tc>
      </w:tr>
      <w:tr w:rsidR="008F6FB1" w:rsidRPr="00DC139F" w14:paraId="086429A9" w14:textId="77777777" w:rsidTr="001D1C77">
        <w:trPr>
          <w:trHeight w:val="266"/>
          <w:jc w:val="center"/>
        </w:trPr>
        <w:tc>
          <w:tcPr>
            <w:tcW w:w="988" w:type="dxa"/>
            <w:vMerge/>
            <w:vAlign w:val="center"/>
            <w:hideMark/>
          </w:tcPr>
          <w:p w14:paraId="1E6120B8" w14:textId="77777777" w:rsidR="008F6FB1" w:rsidRPr="00DC139F" w:rsidRDefault="008F6FB1" w:rsidP="001D1C77">
            <w:pPr>
              <w:rPr>
                <w:color w:val="000000"/>
              </w:rPr>
            </w:pPr>
          </w:p>
        </w:tc>
        <w:tc>
          <w:tcPr>
            <w:tcW w:w="1134" w:type="dxa"/>
            <w:shd w:val="clear" w:color="auto" w:fill="auto"/>
            <w:noWrap/>
            <w:vAlign w:val="center"/>
            <w:hideMark/>
          </w:tcPr>
          <w:p w14:paraId="0F30F4B6"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2890A1"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15845"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3F221"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DC7E"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0133ABF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658BC3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5390DC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8D360E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038E87D"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23BDF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F42E4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A1191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E4B6A8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E42B69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063171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478D61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AB943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06A484C" w14:textId="77777777" w:rsidR="008F6FB1" w:rsidRPr="00DC139F" w:rsidRDefault="008F6FB1" w:rsidP="001D1C77">
            <w:pPr>
              <w:jc w:val="center"/>
              <w:rPr>
                <w:color w:val="000000"/>
              </w:rPr>
            </w:pPr>
          </w:p>
        </w:tc>
      </w:tr>
      <w:tr w:rsidR="008F6FB1" w:rsidRPr="00DC139F" w14:paraId="4823234C" w14:textId="77777777" w:rsidTr="001D1C77">
        <w:trPr>
          <w:trHeight w:val="266"/>
          <w:jc w:val="center"/>
        </w:trPr>
        <w:tc>
          <w:tcPr>
            <w:tcW w:w="988" w:type="dxa"/>
            <w:vMerge/>
            <w:vAlign w:val="center"/>
            <w:hideMark/>
          </w:tcPr>
          <w:p w14:paraId="059EE5A8" w14:textId="77777777" w:rsidR="008F6FB1" w:rsidRPr="00DC139F" w:rsidRDefault="008F6FB1" w:rsidP="001D1C77">
            <w:pPr>
              <w:rPr>
                <w:color w:val="000000"/>
              </w:rPr>
            </w:pPr>
          </w:p>
        </w:tc>
        <w:tc>
          <w:tcPr>
            <w:tcW w:w="1134" w:type="dxa"/>
            <w:shd w:val="clear" w:color="auto" w:fill="auto"/>
            <w:noWrap/>
            <w:vAlign w:val="center"/>
            <w:hideMark/>
          </w:tcPr>
          <w:p w14:paraId="3BDD11EB"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054930"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8C4F" w14:textId="77777777" w:rsidR="008F6FB1" w:rsidRPr="00DC139F" w:rsidRDefault="008F6FB1" w:rsidP="001D1C77">
            <w:pPr>
              <w:jc w:val="center"/>
              <w:rPr>
                <w:color w:val="000000"/>
              </w:rPr>
            </w:pPr>
            <w:r w:rsidRPr="00B63720">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6C53" w14:textId="77777777" w:rsidR="008F6FB1" w:rsidRPr="00DC139F" w:rsidRDefault="008F6FB1" w:rsidP="001D1C77">
            <w:pPr>
              <w:jc w:val="center"/>
              <w:rPr>
                <w:color w:val="000000"/>
              </w:rPr>
            </w:pPr>
            <w:r w:rsidRPr="00B6372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C536B"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56C8EA3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4CF131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71CDC2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936D35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757285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5B2989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F94F20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0151B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BBCA3E"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234A846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CC6B2D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DC6F3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4815E3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2086BF9" w14:textId="77777777" w:rsidR="008F6FB1" w:rsidRPr="00DC139F" w:rsidRDefault="008F6FB1" w:rsidP="001D1C77">
            <w:pPr>
              <w:jc w:val="center"/>
              <w:rPr>
                <w:color w:val="000000"/>
              </w:rPr>
            </w:pPr>
          </w:p>
        </w:tc>
      </w:tr>
      <w:tr w:rsidR="008F6FB1" w:rsidRPr="00DC139F" w14:paraId="4200DF93" w14:textId="77777777" w:rsidTr="001D1C77">
        <w:trPr>
          <w:trHeight w:val="266"/>
          <w:jc w:val="center"/>
        </w:trPr>
        <w:tc>
          <w:tcPr>
            <w:tcW w:w="988" w:type="dxa"/>
            <w:vMerge/>
            <w:vAlign w:val="center"/>
            <w:hideMark/>
          </w:tcPr>
          <w:p w14:paraId="070DED8F" w14:textId="77777777" w:rsidR="008F6FB1" w:rsidRPr="00DC139F" w:rsidRDefault="008F6FB1" w:rsidP="001D1C77">
            <w:pPr>
              <w:rPr>
                <w:color w:val="000000"/>
              </w:rPr>
            </w:pPr>
          </w:p>
        </w:tc>
        <w:tc>
          <w:tcPr>
            <w:tcW w:w="1134" w:type="dxa"/>
            <w:shd w:val="clear" w:color="auto" w:fill="auto"/>
            <w:noWrap/>
            <w:vAlign w:val="center"/>
            <w:hideMark/>
          </w:tcPr>
          <w:p w14:paraId="3C5F3D59"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C1543A"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90732" w14:textId="77777777" w:rsidR="008F6FB1" w:rsidRPr="00DC139F" w:rsidRDefault="008F6FB1" w:rsidP="001D1C77">
            <w:pPr>
              <w:jc w:val="center"/>
              <w:rPr>
                <w:color w:val="000000"/>
              </w:rPr>
            </w:pPr>
            <w:r w:rsidRPr="00B63720">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BFA3" w14:textId="77777777" w:rsidR="008F6FB1" w:rsidRPr="00DC139F" w:rsidRDefault="008F6FB1" w:rsidP="001D1C77">
            <w:pPr>
              <w:jc w:val="center"/>
              <w:rPr>
                <w:color w:val="000000"/>
              </w:rPr>
            </w:pPr>
            <w:r w:rsidRPr="00B63720">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5AC13"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1B1749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76292F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BADD33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68CE6F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6860AA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F531F2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DEF26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E0583E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A2EB45"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9289D8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630B16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5131A2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8DE500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B1406A" w14:textId="77777777" w:rsidR="008F6FB1" w:rsidRPr="00DC139F" w:rsidRDefault="008F6FB1" w:rsidP="001D1C77">
            <w:pPr>
              <w:jc w:val="center"/>
              <w:rPr>
                <w:color w:val="000000"/>
              </w:rPr>
            </w:pPr>
          </w:p>
        </w:tc>
      </w:tr>
      <w:tr w:rsidR="008F6FB1" w:rsidRPr="00DC139F" w14:paraId="57375357" w14:textId="77777777" w:rsidTr="001D1C77">
        <w:trPr>
          <w:gridAfter w:val="10"/>
          <w:wAfter w:w="7228" w:type="dxa"/>
          <w:trHeight w:val="266"/>
          <w:jc w:val="center"/>
        </w:trPr>
        <w:tc>
          <w:tcPr>
            <w:tcW w:w="988" w:type="dxa"/>
            <w:vMerge w:val="restart"/>
            <w:shd w:val="clear" w:color="auto" w:fill="auto"/>
            <w:noWrap/>
            <w:vAlign w:val="center"/>
            <w:hideMark/>
          </w:tcPr>
          <w:p w14:paraId="368DE5AA" w14:textId="77777777" w:rsidR="008F6FB1" w:rsidRPr="00DC139F" w:rsidRDefault="008F6FB1" w:rsidP="001D1C77">
            <w:pPr>
              <w:jc w:val="center"/>
              <w:rPr>
                <w:color w:val="000000"/>
              </w:rPr>
            </w:pPr>
            <w:r>
              <w:rPr>
                <w:color w:val="000000"/>
              </w:rPr>
              <w:t>'2</w:t>
            </w:r>
            <w:r w:rsidRPr="00DC139F">
              <w:rPr>
                <w:color w:val="000000"/>
              </w:rPr>
              <w:t>0MHz'</w:t>
            </w:r>
          </w:p>
          <w:p w14:paraId="7CB08DBC" w14:textId="77777777" w:rsidR="008F6FB1" w:rsidRPr="00DC139F" w:rsidRDefault="008F6FB1" w:rsidP="001D1C77">
            <w:pPr>
              <w:jc w:val="center"/>
              <w:rPr>
                <w:color w:val="000000"/>
              </w:rPr>
            </w:pPr>
            <w:r w:rsidRPr="00DC139F">
              <w:rPr>
                <w:color w:val="000000"/>
              </w:rPr>
              <w:t>(</w:t>
            </w:r>
            <w:r>
              <w:rPr>
                <w:color w:val="000000"/>
              </w:rPr>
              <w:t>5480</w:t>
            </w:r>
            <w:r w:rsidRPr="00DC139F">
              <w:rPr>
                <w:color w:val="000000"/>
              </w:rPr>
              <w:t>)</w:t>
            </w:r>
          </w:p>
        </w:tc>
        <w:tc>
          <w:tcPr>
            <w:tcW w:w="1134" w:type="dxa"/>
            <w:shd w:val="clear" w:color="auto" w:fill="auto"/>
            <w:noWrap/>
            <w:vAlign w:val="center"/>
            <w:hideMark/>
          </w:tcPr>
          <w:p w14:paraId="1C3A637B"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70714AB" w14:textId="77777777" w:rsidR="008F6FB1" w:rsidRPr="00B63720"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35B09354" w14:textId="77777777" w:rsidR="008F6FB1" w:rsidRPr="00B63720"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5210C1A0" w14:textId="77777777" w:rsidR="008F6FB1" w:rsidRPr="00B63720"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7E0F53C" w14:textId="77777777" w:rsidR="008F6FB1" w:rsidRPr="00B63720"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3C2CDE0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04EAD9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565C3F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C1C5D62" w14:textId="77777777" w:rsidR="008F6FB1" w:rsidRPr="00DC139F" w:rsidRDefault="008F6FB1" w:rsidP="001D1C77">
            <w:pPr>
              <w:jc w:val="center"/>
              <w:rPr>
                <w:color w:val="000000"/>
              </w:rPr>
            </w:pPr>
          </w:p>
        </w:tc>
      </w:tr>
      <w:tr w:rsidR="008F6FB1" w:rsidRPr="00DC139F" w14:paraId="38A23BB0" w14:textId="77777777" w:rsidTr="001D1C77">
        <w:trPr>
          <w:gridAfter w:val="10"/>
          <w:wAfter w:w="7228" w:type="dxa"/>
          <w:trHeight w:val="266"/>
          <w:jc w:val="center"/>
        </w:trPr>
        <w:tc>
          <w:tcPr>
            <w:tcW w:w="988" w:type="dxa"/>
            <w:vMerge/>
            <w:shd w:val="clear" w:color="auto" w:fill="auto"/>
            <w:noWrap/>
            <w:hideMark/>
          </w:tcPr>
          <w:p w14:paraId="0085092D" w14:textId="77777777" w:rsidR="008F6FB1" w:rsidRPr="00DC139F" w:rsidRDefault="008F6FB1" w:rsidP="001D1C77">
            <w:pPr>
              <w:jc w:val="center"/>
              <w:rPr>
                <w:color w:val="000000"/>
              </w:rPr>
            </w:pPr>
          </w:p>
        </w:tc>
        <w:tc>
          <w:tcPr>
            <w:tcW w:w="1134" w:type="dxa"/>
            <w:shd w:val="clear" w:color="auto" w:fill="auto"/>
            <w:noWrap/>
            <w:vAlign w:val="center"/>
            <w:hideMark/>
          </w:tcPr>
          <w:p w14:paraId="0ABDAB4A"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60E23E"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437E3" w14:textId="77777777" w:rsidR="008F6FB1" w:rsidRPr="00DC139F" w:rsidRDefault="008F6FB1" w:rsidP="001D1C77">
            <w:pPr>
              <w:jc w:val="center"/>
              <w:rPr>
                <w:color w:val="000000"/>
              </w:rPr>
            </w:pPr>
            <w:r w:rsidRPr="00B63720">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0A2A4"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C6559" w14:textId="77777777" w:rsidR="008F6FB1" w:rsidRPr="00DC139F" w:rsidRDefault="008F6FB1" w:rsidP="001D1C77">
            <w:pPr>
              <w:jc w:val="center"/>
              <w:rPr>
                <w:color w:val="000000"/>
              </w:rPr>
            </w:pPr>
            <w:r w:rsidRPr="00B63720">
              <w:rPr>
                <w:rFonts w:hint="eastAsia"/>
                <w:color w:val="000000"/>
              </w:rPr>
              <w:t>8.07</w:t>
            </w:r>
          </w:p>
        </w:tc>
        <w:tc>
          <w:tcPr>
            <w:tcW w:w="722" w:type="dxa"/>
            <w:tcBorders>
              <w:top w:val="nil"/>
              <w:left w:val="single" w:sz="4" w:space="0" w:color="auto"/>
              <w:bottom w:val="nil"/>
              <w:right w:val="nil"/>
            </w:tcBorders>
            <w:shd w:val="clear" w:color="auto" w:fill="auto"/>
            <w:noWrap/>
            <w:vAlign w:val="center"/>
          </w:tcPr>
          <w:p w14:paraId="246901E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B7B4E2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47196A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ACEA38" w14:textId="77777777" w:rsidR="008F6FB1" w:rsidRPr="00DC139F" w:rsidRDefault="008F6FB1" w:rsidP="001D1C77">
            <w:pPr>
              <w:jc w:val="center"/>
              <w:rPr>
                <w:color w:val="000000"/>
              </w:rPr>
            </w:pPr>
          </w:p>
        </w:tc>
      </w:tr>
      <w:tr w:rsidR="008F6FB1" w:rsidRPr="00DC139F" w14:paraId="2C6E981C" w14:textId="77777777" w:rsidTr="001D1C77">
        <w:trPr>
          <w:gridAfter w:val="10"/>
          <w:wAfter w:w="7228" w:type="dxa"/>
          <w:trHeight w:val="266"/>
          <w:jc w:val="center"/>
        </w:trPr>
        <w:tc>
          <w:tcPr>
            <w:tcW w:w="988" w:type="dxa"/>
            <w:vMerge/>
            <w:vAlign w:val="center"/>
            <w:hideMark/>
          </w:tcPr>
          <w:p w14:paraId="42D8A481" w14:textId="77777777" w:rsidR="008F6FB1" w:rsidRPr="00DC139F" w:rsidRDefault="008F6FB1" w:rsidP="001D1C77">
            <w:pPr>
              <w:rPr>
                <w:color w:val="000000"/>
              </w:rPr>
            </w:pPr>
          </w:p>
        </w:tc>
        <w:tc>
          <w:tcPr>
            <w:tcW w:w="1134" w:type="dxa"/>
            <w:shd w:val="clear" w:color="auto" w:fill="auto"/>
            <w:noWrap/>
            <w:vAlign w:val="center"/>
            <w:hideMark/>
          </w:tcPr>
          <w:p w14:paraId="0C2BD357"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57685B"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23EF" w14:textId="77777777" w:rsidR="008F6FB1" w:rsidRPr="00DC139F" w:rsidRDefault="008F6FB1" w:rsidP="001D1C77">
            <w:pPr>
              <w:jc w:val="center"/>
              <w:rPr>
                <w:color w:val="000000"/>
              </w:rPr>
            </w:pPr>
            <w:r w:rsidRPr="00B63720">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E3622"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F7391" w14:textId="77777777" w:rsidR="008F6FB1" w:rsidRPr="00DC139F" w:rsidRDefault="008F6FB1" w:rsidP="001D1C77">
            <w:pPr>
              <w:jc w:val="center"/>
              <w:rPr>
                <w:color w:val="000000"/>
              </w:rPr>
            </w:pPr>
            <w:r w:rsidRPr="00B63720">
              <w:rPr>
                <w:rFonts w:hint="eastAsia"/>
                <w:color w:val="000000"/>
              </w:rPr>
              <w:t>8.07</w:t>
            </w:r>
          </w:p>
        </w:tc>
        <w:tc>
          <w:tcPr>
            <w:tcW w:w="722" w:type="dxa"/>
            <w:tcBorders>
              <w:top w:val="nil"/>
              <w:left w:val="single" w:sz="4" w:space="0" w:color="auto"/>
              <w:bottom w:val="nil"/>
              <w:right w:val="nil"/>
            </w:tcBorders>
            <w:shd w:val="clear" w:color="auto" w:fill="auto"/>
            <w:noWrap/>
            <w:vAlign w:val="center"/>
          </w:tcPr>
          <w:p w14:paraId="17E16AE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DCDEE1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034A71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EFB5EBF" w14:textId="77777777" w:rsidR="008F6FB1" w:rsidRPr="00DC139F" w:rsidRDefault="008F6FB1" w:rsidP="001D1C77">
            <w:pPr>
              <w:jc w:val="center"/>
              <w:rPr>
                <w:color w:val="000000"/>
              </w:rPr>
            </w:pPr>
          </w:p>
        </w:tc>
      </w:tr>
      <w:tr w:rsidR="008F6FB1" w:rsidRPr="00DC139F" w14:paraId="137097BF" w14:textId="77777777" w:rsidTr="001D1C77">
        <w:trPr>
          <w:gridAfter w:val="10"/>
          <w:wAfter w:w="7228" w:type="dxa"/>
          <w:trHeight w:val="266"/>
          <w:jc w:val="center"/>
        </w:trPr>
        <w:tc>
          <w:tcPr>
            <w:tcW w:w="988" w:type="dxa"/>
            <w:vMerge/>
            <w:vAlign w:val="center"/>
            <w:hideMark/>
          </w:tcPr>
          <w:p w14:paraId="29CE3208" w14:textId="77777777" w:rsidR="008F6FB1" w:rsidRPr="00DC139F" w:rsidRDefault="008F6FB1" w:rsidP="001D1C77">
            <w:pPr>
              <w:rPr>
                <w:color w:val="000000"/>
              </w:rPr>
            </w:pPr>
          </w:p>
        </w:tc>
        <w:tc>
          <w:tcPr>
            <w:tcW w:w="1134" w:type="dxa"/>
            <w:shd w:val="clear" w:color="auto" w:fill="auto"/>
            <w:noWrap/>
            <w:vAlign w:val="center"/>
            <w:hideMark/>
          </w:tcPr>
          <w:p w14:paraId="666217CC"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37E478"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4B6FE" w14:textId="77777777" w:rsidR="008F6FB1" w:rsidRPr="00DC139F" w:rsidRDefault="008F6FB1" w:rsidP="001D1C77">
            <w:pPr>
              <w:jc w:val="center"/>
              <w:rPr>
                <w:color w:val="000000"/>
              </w:rPr>
            </w:pPr>
            <w:r w:rsidRPr="00B63720">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D2196"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E663D" w14:textId="77777777" w:rsidR="008F6FB1" w:rsidRPr="00DC139F" w:rsidRDefault="008F6FB1" w:rsidP="001D1C77">
            <w:pPr>
              <w:jc w:val="center"/>
              <w:rPr>
                <w:color w:val="000000"/>
              </w:rPr>
            </w:pPr>
            <w:r w:rsidRPr="00B63720">
              <w:rPr>
                <w:rFonts w:hint="eastAsia"/>
                <w:color w:val="000000"/>
              </w:rPr>
              <w:t>8.07</w:t>
            </w:r>
          </w:p>
        </w:tc>
        <w:tc>
          <w:tcPr>
            <w:tcW w:w="722" w:type="dxa"/>
            <w:tcBorders>
              <w:top w:val="nil"/>
              <w:left w:val="single" w:sz="4" w:space="0" w:color="auto"/>
              <w:bottom w:val="nil"/>
              <w:right w:val="nil"/>
            </w:tcBorders>
            <w:shd w:val="clear" w:color="auto" w:fill="auto"/>
            <w:noWrap/>
            <w:vAlign w:val="center"/>
          </w:tcPr>
          <w:p w14:paraId="2E54F77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CA6911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D19A2D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B88A00C" w14:textId="77777777" w:rsidR="008F6FB1" w:rsidRPr="00DC139F" w:rsidRDefault="008F6FB1" w:rsidP="001D1C77">
            <w:pPr>
              <w:jc w:val="center"/>
              <w:rPr>
                <w:color w:val="000000"/>
              </w:rPr>
            </w:pPr>
          </w:p>
        </w:tc>
      </w:tr>
      <w:tr w:rsidR="008F6FB1" w:rsidRPr="00DC139F" w14:paraId="63FCCDC2" w14:textId="77777777" w:rsidTr="001D1C77">
        <w:trPr>
          <w:gridAfter w:val="10"/>
          <w:wAfter w:w="7228" w:type="dxa"/>
          <w:trHeight w:val="266"/>
          <w:jc w:val="center"/>
        </w:trPr>
        <w:tc>
          <w:tcPr>
            <w:tcW w:w="988" w:type="dxa"/>
            <w:vMerge/>
            <w:vAlign w:val="center"/>
            <w:hideMark/>
          </w:tcPr>
          <w:p w14:paraId="617A3461" w14:textId="77777777" w:rsidR="008F6FB1" w:rsidRPr="00DC139F" w:rsidRDefault="008F6FB1" w:rsidP="001D1C77">
            <w:pPr>
              <w:rPr>
                <w:color w:val="000000"/>
              </w:rPr>
            </w:pPr>
          </w:p>
        </w:tc>
        <w:tc>
          <w:tcPr>
            <w:tcW w:w="1134" w:type="dxa"/>
            <w:shd w:val="clear" w:color="auto" w:fill="auto"/>
            <w:noWrap/>
            <w:vAlign w:val="center"/>
            <w:hideMark/>
          </w:tcPr>
          <w:p w14:paraId="28385DB5"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6FB4E2"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B0A8E" w14:textId="77777777" w:rsidR="008F6FB1" w:rsidRPr="00DC139F" w:rsidRDefault="008F6FB1" w:rsidP="001D1C77">
            <w:pPr>
              <w:jc w:val="center"/>
              <w:rPr>
                <w:color w:val="000000"/>
              </w:rPr>
            </w:pPr>
            <w:r w:rsidRPr="00B63720">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0DC3B"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739D" w14:textId="77777777" w:rsidR="008F6FB1" w:rsidRPr="00DC139F" w:rsidRDefault="008F6FB1" w:rsidP="001D1C77">
            <w:pPr>
              <w:jc w:val="center"/>
              <w:rPr>
                <w:color w:val="000000"/>
              </w:rPr>
            </w:pPr>
            <w:r w:rsidRPr="00B63720">
              <w:rPr>
                <w:rFonts w:hint="eastAsia"/>
                <w:color w:val="000000"/>
              </w:rPr>
              <w:t>8.07</w:t>
            </w:r>
          </w:p>
        </w:tc>
        <w:tc>
          <w:tcPr>
            <w:tcW w:w="722" w:type="dxa"/>
            <w:tcBorders>
              <w:top w:val="nil"/>
              <w:left w:val="single" w:sz="4" w:space="0" w:color="auto"/>
              <w:bottom w:val="nil"/>
              <w:right w:val="nil"/>
            </w:tcBorders>
            <w:shd w:val="clear" w:color="auto" w:fill="auto"/>
            <w:noWrap/>
            <w:vAlign w:val="center"/>
          </w:tcPr>
          <w:p w14:paraId="39E9200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7DCA0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7BBB46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70488B1" w14:textId="77777777" w:rsidR="008F6FB1" w:rsidRPr="00DC139F" w:rsidRDefault="008F6FB1" w:rsidP="001D1C77">
            <w:pPr>
              <w:jc w:val="center"/>
              <w:rPr>
                <w:color w:val="000000"/>
              </w:rPr>
            </w:pPr>
          </w:p>
        </w:tc>
      </w:tr>
      <w:tr w:rsidR="008F6FB1" w:rsidRPr="00DC139F" w14:paraId="12062A3C" w14:textId="77777777" w:rsidTr="001D1C77">
        <w:trPr>
          <w:trHeight w:val="266"/>
          <w:jc w:val="center"/>
        </w:trPr>
        <w:tc>
          <w:tcPr>
            <w:tcW w:w="988" w:type="dxa"/>
            <w:vMerge w:val="restart"/>
            <w:shd w:val="clear" w:color="auto" w:fill="auto"/>
            <w:noWrap/>
            <w:vAlign w:val="center"/>
            <w:hideMark/>
          </w:tcPr>
          <w:p w14:paraId="5DD948C3" w14:textId="77777777" w:rsidR="008F6FB1" w:rsidRPr="00DC139F" w:rsidRDefault="008F6FB1" w:rsidP="001D1C77">
            <w:pPr>
              <w:jc w:val="center"/>
              <w:rPr>
                <w:color w:val="000000"/>
              </w:rPr>
            </w:pPr>
            <w:r w:rsidRPr="00DC139F">
              <w:rPr>
                <w:color w:val="000000"/>
              </w:rPr>
              <w:t>'20MHz'</w:t>
            </w:r>
          </w:p>
          <w:p w14:paraId="73C94850" w14:textId="77777777" w:rsidR="008F6FB1" w:rsidRPr="00DC139F" w:rsidRDefault="008F6FB1" w:rsidP="001D1C77">
            <w:pPr>
              <w:jc w:val="center"/>
              <w:rPr>
                <w:rFonts w:eastAsia="Gulim"/>
              </w:rPr>
            </w:pPr>
            <w:r w:rsidRPr="00DC139F">
              <w:rPr>
                <w:color w:val="000000"/>
              </w:rPr>
              <w:t>(5</w:t>
            </w:r>
            <w:r>
              <w:rPr>
                <w:color w:val="000000"/>
              </w:rPr>
              <w:t>550</w:t>
            </w:r>
            <w:r w:rsidRPr="00DC139F">
              <w:rPr>
                <w:color w:val="000000"/>
              </w:rPr>
              <w:t>)</w:t>
            </w:r>
          </w:p>
        </w:tc>
        <w:tc>
          <w:tcPr>
            <w:tcW w:w="1134" w:type="dxa"/>
            <w:shd w:val="clear" w:color="auto" w:fill="auto"/>
            <w:noWrap/>
            <w:vAlign w:val="center"/>
            <w:hideMark/>
          </w:tcPr>
          <w:p w14:paraId="0BE81F59" w14:textId="77777777" w:rsidR="008F6FB1" w:rsidRPr="00DC139F" w:rsidRDefault="008F6FB1" w:rsidP="001D1C77">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63075D97" w14:textId="77777777" w:rsidR="008F6FB1" w:rsidRPr="00DC139F" w:rsidRDefault="008F6FB1" w:rsidP="001D1C77">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2C9E55E7" w14:textId="77777777" w:rsidR="008F6FB1" w:rsidRPr="00DC139F" w:rsidRDefault="008F6FB1" w:rsidP="001D1C77">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515255E9" w14:textId="77777777" w:rsidR="008F6FB1" w:rsidRPr="00DC139F" w:rsidRDefault="008F6FB1" w:rsidP="001D1C77">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5EB6A110"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1F4DBF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4B29FB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3A4DB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74AA2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4B0CD5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DC1A85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9630A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785CB1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CD5C4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7B5982F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02AEB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5F4E8D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F9625F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E3BAA6F" w14:textId="77777777" w:rsidR="008F6FB1" w:rsidRPr="00DC139F" w:rsidRDefault="008F6FB1" w:rsidP="001D1C77">
            <w:pPr>
              <w:jc w:val="center"/>
              <w:rPr>
                <w:color w:val="000000"/>
              </w:rPr>
            </w:pPr>
          </w:p>
        </w:tc>
      </w:tr>
      <w:tr w:rsidR="008F6FB1" w:rsidRPr="00DC139F" w14:paraId="3A3A51D9" w14:textId="77777777" w:rsidTr="001D1C77">
        <w:trPr>
          <w:trHeight w:val="266"/>
          <w:jc w:val="center"/>
        </w:trPr>
        <w:tc>
          <w:tcPr>
            <w:tcW w:w="988" w:type="dxa"/>
            <w:vMerge/>
            <w:shd w:val="clear" w:color="auto" w:fill="auto"/>
            <w:noWrap/>
            <w:hideMark/>
          </w:tcPr>
          <w:p w14:paraId="118F0555" w14:textId="77777777" w:rsidR="008F6FB1" w:rsidRPr="00DC139F" w:rsidRDefault="008F6FB1" w:rsidP="001D1C77">
            <w:pPr>
              <w:jc w:val="center"/>
              <w:rPr>
                <w:color w:val="000000"/>
              </w:rPr>
            </w:pPr>
          </w:p>
        </w:tc>
        <w:tc>
          <w:tcPr>
            <w:tcW w:w="1134" w:type="dxa"/>
            <w:shd w:val="clear" w:color="auto" w:fill="auto"/>
            <w:noWrap/>
            <w:vAlign w:val="center"/>
            <w:hideMark/>
          </w:tcPr>
          <w:p w14:paraId="36CC56EF"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2FEC7C"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02CD6"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4D4C6"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1339143"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12588F4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A7E869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2FF28B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1CA2C6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4174F08"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D3F9BE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C4DD1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079651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C28717B"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1696702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458397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7A078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232CF3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243B317" w14:textId="77777777" w:rsidR="008F6FB1" w:rsidRPr="00DC139F" w:rsidRDefault="008F6FB1" w:rsidP="001D1C77">
            <w:pPr>
              <w:jc w:val="center"/>
              <w:rPr>
                <w:color w:val="000000"/>
              </w:rPr>
            </w:pPr>
          </w:p>
        </w:tc>
      </w:tr>
      <w:tr w:rsidR="008F6FB1" w:rsidRPr="00DC139F" w14:paraId="11E24298" w14:textId="77777777" w:rsidTr="001D1C77">
        <w:trPr>
          <w:trHeight w:val="266"/>
          <w:jc w:val="center"/>
        </w:trPr>
        <w:tc>
          <w:tcPr>
            <w:tcW w:w="988" w:type="dxa"/>
            <w:vMerge/>
            <w:vAlign w:val="center"/>
            <w:hideMark/>
          </w:tcPr>
          <w:p w14:paraId="6A62B929" w14:textId="77777777" w:rsidR="008F6FB1" w:rsidRPr="00DC139F" w:rsidRDefault="008F6FB1" w:rsidP="001D1C77">
            <w:pPr>
              <w:rPr>
                <w:color w:val="000000"/>
              </w:rPr>
            </w:pPr>
          </w:p>
        </w:tc>
        <w:tc>
          <w:tcPr>
            <w:tcW w:w="1134" w:type="dxa"/>
            <w:shd w:val="clear" w:color="auto" w:fill="auto"/>
            <w:noWrap/>
            <w:vAlign w:val="center"/>
            <w:hideMark/>
          </w:tcPr>
          <w:p w14:paraId="68665719"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2847ED"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33E0" w14:textId="77777777" w:rsidR="008F6FB1" w:rsidRPr="00DC139F" w:rsidRDefault="008F6FB1" w:rsidP="001D1C77">
            <w:pPr>
              <w:jc w:val="center"/>
              <w:rPr>
                <w:color w:val="000000"/>
              </w:rPr>
            </w:pPr>
            <w:r w:rsidRPr="00B63720">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EFDFA"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8A2455A"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744B45E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6C51E8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330439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D9E7E1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458A1C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1742622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8BB268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EC154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9E57EB8"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43B1D6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AE3D9F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22E125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C81F76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0FE2BC6" w14:textId="77777777" w:rsidR="008F6FB1" w:rsidRPr="00DC139F" w:rsidRDefault="008F6FB1" w:rsidP="001D1C77">
            <w:pPr>
              <w:jc w:val="center"/>
              <w:rPr>
                <w:color w:val="000000"/>
              </w:rPr>
            </w:pPr>
          </w:p>
        </w:tc>
      </w:tr>
      <w:tr w:rsidR="008F6FB1" w:rsidRPr="00DC139F" w14:paraId="6C28D770" w14:textId="77777777" w:rsidTr="001D1C77">
        <w:trPr>
          <w:trHeight w:val="266"/>
          <w:jc w:val="center"/>
        </w:trPr>
        <w:tc>
          <w:tcPr>
            <w:tcW w:w="988" w:type="dxa"/>
            <w:vMerge/>
            <w:vAlign w:val="center"/>
            <w:hideMark/>
          </w:tcPr>
          <w:p w14:paraId="302177C5" w14:textId="77777777" w:rsidR="008F6FB1" w:rsidRPr="00DC139F" w:rsidRDefault="008F6FB1" w:rsidP="001D1C77">
            <w:pPr>
              <w:rPr>
                <w:color w:val="000000"/>
              </w:rPr>
            </w:pPr>
          </w:p>
        </w:tc>
        <w:tc>
          <w:tcPr>
            <w:tcW w:w="1134" w:type="dxa"/>
            <w:shd w:val="clear" w:color="auto" w:fill="auto"/>
            <w:noWrap/>
            <w:vAlign w:val="center"/>
            <w:hideMark/>
          </w:tcPr>
          <w:p w14:paraId="0EFC7D09"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558C27"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6B63"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AB026" w14:textId="77777777" w:rsidR="008F6FB1" w:rsidRPr="00DC139F" w:rsidRDefault="008F6FB1" w:rsidP="001D1C77">
            <w:pPr>
              <w:jc w:val="center"/>
              <w:rPr>
                <w:color w:val="000000"/>
              </w:rPr>
            </w:pPr>
            <w:r w:rsidRPr="00B63720">
              <w:rPr>
                <w:rFonts w:hint="eastAsia"/>
                <w:color w:val="000000"/>
              </w:rPr>
              <w:t>3.18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646CF6"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3CB4D3F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345FD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44E261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517BF1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B0A6D8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A19D43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BEE8CC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99BAF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4B5CD7C"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1D98C39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8957F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A52020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72478E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D3EC56D" w14:textId="77777777" w:rsidR="008F6FB1" w:rsidRPr="00DC139F" w:rsidRDefault="008F6FB1" w:rsidP="001D1C77">
            <w:pPr>
              <w:jc w:val="center"/>
              <w:rPr>
                <w:color w:val="000000"/>
              </w:rPr>
            </w:pPr>
          </w:p>
        </w:tc>
      </w:tr>
      <w:tr w:rsidR="008F6FB1" w:rsidRPr="00DC139F" w14:paraId="5D4865E5" w14:textId="77777777" w:rsidTr="001D1C77">
        <w:trPr>
          <w:trHeight w:val="266"/>
          <w:jc w:val="center"/>
        </w:trPr>
        <w:tc>
          <w:tcPr>
            <w:tcW w:w="988" w:type="dxa"/>
            <w:vMerge/>
            <w:vAlign w:val="center"/>
            <w:hideMark/>
          </w:tcPr>
          <w:p w14:paraId="75DDD2CE" w14:textId="77777777" w:rsidR="008F6FB1" w:rsidRPr="00DC139F" w:rsidRDefault="008F6FB1" w:rsidP="001D1C77">
            <w:pPr>
              <w:rPr>
                <w:color w:val="000000"/>
              </w:rPr>
            </w:pPr>
          </w:p>
        </w:tc>
        <w:tc>
          <w:tcPr>
            <w:tcW w:w="1134" w:type="dxa"/>
            <w:shd w:val="clear" w:color="auto" w:fill="auto"/>
            <w:noWrap/>
            <w:vAlign w:val="center"/>
            <w:hideMark/>
          </w:tcPr>
          <w:p w14:paraId="59ED110F"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B45FC3"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AAA97"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F01F3" w14:textId="77777777" w:rsidR="008F6FB1" w:rsidRPr="00DC139F" w:rsidRDefault="008F6FB1" w:rsidP="001D1C77">
            <w:pPr>
              <w:jc w:val="center"/>
              <w:rPr>
                <w:color w:val="000000"/>
              </w:rPr>
            </w:pPr>
            <w:r w:rsidRPr="00B63720">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FAAFBA"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1A345FE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64F883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4289BE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4F1365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BFAB5C"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81DC1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8A6D68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380E2E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28E1E1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1257EE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682F56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90D705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39AD5F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60EB526" w14:textId="77777777" w:rsidR="008F6FB1" w:rsidRPr="00DC139F" w:rsidRDefault="008F6FB1" w:rsidP="001D1C77">
            <w:pPr>
              <w:jc w:val="center"/>
              <w:rPr>
                <w:color w:val="000000"/>
              </w:rPr>
            </w:pPr>
          </w:p>
        </w:tc>
      </w:tr>
      <w:tr w:rsidR="008F6FB1" w:rsidRPr="00DC139F" w14:paraId="5D56DB83" w14:textId="77777777" w:rsidTr="001D1C77">
        <w:trPr>
          <w:trHeight w:val="266"/>
          <w:jc w:val="center"/>
        </w:trPr>
        <w:tc>
          <w:tcPr>
            <w:tcW w:w="988" w:type="dxa"/>
            <w:vMerge w:val="restart"/>
            <w:shd w:val="clear" w:color="auto" w:fill="auto"/>
            <w:noWrap/>
            <w:vAlign w:val="center"/>
            <w:hideMark/>
          </w:tcPr>
          <w:p w14:paraId="3D79DC08" w14:textId="77777777" w:rsidR="008F6FB1" w:rsidRPr="00DC139F" w:rsidRDefault="008F6FB1" w:rsidP="001D1C77">
            <w:pPr>
              <w:jc w:val="center"/>
              <w:rPr>
                <w:color w:val="000000"/>
              </w:rPr>
            </w:pPr>
            <w:r w:rsidRPr="00DC139F">
              <w:rPr>
                <w:color w:val="000000"/>
              </w:rPr>
              <w:t>'20MHz'</w:t>
            </w:r>
          </w:p>
          <w:p w14:paraId="06FAF095" w14:textId="77777777" w:rsidR="008F6FB1" w:rsidRPr="00DC139F" w:rsidRDefault="008F6FB1" w:rsidP="001D1C77">
            <w:pPr>
              <w:jc w:val="center"/>
              <w:rPr>
                <w:color w:val="000000"/>
              </w:rPr>
            </w:pPr>
            <w:r w:rsidRPr="00DC139F">
              <w:rPr>
                <w:color w:val="000000"/>
              </w:rPr>
              <w:t>(</w:t>
            </w:r>
            <w:r>
              <w:rPr>
                <w:color w:val="000000"/>
              </w:rPr>
              <w:t>5680</w:t>
            </w:r>
            <w:r w:rsidRPr="00DC139F">
              <w:rPr>
                <w:color w:val="000000"/>
              </w:rPr>
              <w:t>)</w:t>
            </w:r>
          </w:p>
        </w:tc>
        <w:tc>
          <w:tcPr>
            <w:tcW w:w="1134" w:type="dxa"/>
            <w:shd w:val="clear" w:color="auto" w:fill="auto"/>
            <w:noWrap/>
            <w:vAlign w:val="center"/>
            <w:hideMark/>
          </w:tcPr>
          <w:p w14:paraId="63EC3727"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80CC7C1" w14:textId="77777777" w:rsidR="008F6FB1" w:rsidRPr="00DC139F"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1D58293B" w14:textId="77777777" w:rsidR="008F6FB1" w:rsidRPr="00DC139F"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5A32887C" w14:textId="77777777" w:rsidR="008F6FB1" w:rsidRPr="00DC139F"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FAAE4E5" w14:textId="77777777" w:rsidR="008F6FB1" w:rsidRPr="00DC139F"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3A1C1BF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36935A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63C5BF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A0650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85078A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231D14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C372BA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924D6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6AF666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1F8EB1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55FB17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328E3F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2BE9FF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60AF49C" w14:textId="77777777" w:rsidR="008F6FB1" w:rsidRPr="00DC139F" w:rsidRDefault="008F6FB1" w:rsidP="001D1C77">
            <w:pPr>
              <w:jc w:val="center"/>
              <w:rPr>
                <w:color w:val="000000"/>
              </w:rPr>
            </w:pPr>
          </w:p>
        </w:tc>
      </w:tr>
      <w:tr w:rsidR="008F6FB1" w:rsidRPr="00DC139F" w14:paraId="5878AB0E" w14:textId="77777777" w:rsidTr="001D1C77">
        <w:trPr>
          <w:trHeight w:val="266"/>
          <w:jc w:val="center"/>
        </w:trPr>
        <w:tc>
          <w:tcPr>
            <w:tcW w:w="988" w:type="dxa"/>
            <w:vMerge/>
            <w:shd w:val="clear" w:color="auto" w:fill="auto"/>
            <w:noWrap/>
            <w:hideMark/>
          </w:tcPr>
          <w:p w14:paraId="68301E6F" w14:textId="77777777" w:rsidR="008F6FB1" w:rsidRPr="00DC139F" w:rsidRDefault="008F6FB1" w:rsidP="001D1C77">
            <w:pPr>
              <w:jc w:val="center"/>
              <w:rPr>
                <w:color w:val="000000"/>
              </w:rPr>
            </w:pPr>
          </w:p>
        </w:tc>
        <w:tc>
          <w:tcPr>
            <w:tcW w:w="1134" w:type="dxa"/>
            <w:shd w:val="clear" w:color="auto" w:fill="auto"/>
            <w:noWrap/>
            <w:vAlign w:val="center"/>
            <w:hideMark/>
          </w:tcPr>
          <w:p w14:paraId="190C6D1B"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C2640D"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505E4" w14:textId="77777777" w:rsidR="008F6FB1" w:rsidRPr="00DC139F" w:rsidRDefault="008F6FB1" w:rsidP="001D1C77">
            <w:pPr>
              <w:jc w:val="center"/>
              <w:rPr>
                <w:color w:val="000000"/>
              </w:rPr>
            </w:pPr>
            <w:r w:rsidRPr="00B63720">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FB406"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EA2CDD"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52C7D63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77254E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82FCFA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D3CFF5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81BD09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E1E2E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6FC61B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B3E8FB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A1C233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47FD69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759129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F2ADE4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A9D54A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C674BA" w14:textId="77777777" w:rsidR="008F6FB1" w:rsidRPr="00DC139F" w:rsidRDefault="008F6FB1" w:rsidP="001D1C77">
            <w:pPr>
              <w:jc w:val="center"/>
              <w:rPr>
                <w:color w:val="000000"/>
              </w:rPr>
            </w:pPr>
          </w:p>
        </w:tc>
      </w:tr>
      <w:tr w:rsidR="008F6FB1" w:rsidRPr="00DC139F" w14:paraId="14560427" w14:textId="77777777" w:rsidTr="001D1C77">
        <w:trPr>
          <w:trHeight w:val="266"/>
          <w:jc w:val="center"/>
        </w:trPr>
        <w:tc>
          <w:tcPr>
            <w:tcW w:w="988" w:type="dxa"/>
            <w:vMerge/>
            <w:vAlign w:val="center"/>
            <w:hideMark/>
          </w:tcPr>
          <w:p w14:paraId="28472DBA" w14:textId="77777777" w:rsidR="008F6FB1" w:rsidRPr="00DC139F" w:rsidRDefault="008F6FB1" w:rsidP="001D1C77">
            <w:pPr>
              <w:rPr>
                <w:color w:val="000000"/>
              </w:rPr>
            </w:pPr>
          </w:p>
        </w:tc>
        <w:tc>
          <w:tcPr>
            <w:tcW w:w="1134" w:type="dxa"/>
            <w:shd w:val="clear" w:color="auto" w:fill="auto"/>
            <w:noWrap/>
            <w:vAlign w:val="center"/>
            <w:hideMark/>
          </w:tcPr>
          <w:p w14:paraId="4DB1FE41"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73DA9B"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641BA" w14:textId="77777777" w:rsidR="008F6FB1" w:rsidRPr="00DC139F" w:rsidRDefault="008F6FB1" w:rsidP="001D1C77">
            <w:pPr>
              <w:jc w:val="center"/>
              <w:rPr>
                <w:color w:val="000000"/>
              </w:rPr>
            </w:pPr>
            <w:r w:rsidRPr="00B63720">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4591C"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BB472A"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29A5CE6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8EB3AF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34162B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E7478D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54CCE1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E89FC4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E9F052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5969F1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E60EB2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728FAF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A300B5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02F61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4B3601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7B46C1" w14:textId="77777777" w:rsidR="008F6FB1" w:rsidRPr="00DC139F" w:rsidRDefault="008F6FB1" w:rsidP="001D1C77">
            <w:pPr>
              <w:jc w:val="center"/>
              <w:rPr>
                <w:color w:val="000000"/>
              </w:rPr>
            </w:pPr>
          </w:p>
        </w:tc>
      </w:tr>
      <w:tr w:rsidR="008F6FB1" w:rsidRPr="00DC139F" w14:paraId="5E858DDD" w14:textId="77777777" w:rsidTr="001D1C77">
        <w:trPr>
          <w:trHeight w:val="266"/>
          <w:jc w:val="center"/>
        </w:trPr>
        <w:tc>
          <w:tcPr>
            <w:tcW w:w="988" w:type="dxa"/>
            <w:vMerge/>
            <w:vAlign w:val="center"/>
            <w:hideMark/>
          </w:tcPr>
          <w:p w14:paraId="42E9FBD3" w14:textId="77777777" w:rsidR="008F6FB1" w:rsidRPr="00DC139F" w:rsidRDefault="008F6FB1" w:rsidP="001D1C77">
            <w:pPr>
              <w:rPr>
                <w:color w:val="000000"/>
              </w:rPr>
            </w:pPr>
          </w:p>
        </w:tc>
        <w:tc>
          <w:tcPr>
            <w:tcW w:w="1134" w:type="dxa"/>
            <w:shd w:val="clear" w:color="auto" w:fill="auto"/>
            <w:noWrap/>
            <w:vAlign w:val="center"/>
            <w:hideMark/>
          </w:tcPr>
          <w:p w14:paraId="256EA0B6"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183A30"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D15A2" w14:textId="77777777" w:rsidR="008F6FB1" w:rsidRPr="00DC139F" w:rsidRDefault="008F6FB1" w:rsidP="001D1C77">
            <w:pPr>
              <w:jc w:val="center"/>
              <w:rPr>
                <w:color w:val="000000"/>
              </w:rPr>
            </w:pPr>
            <w:r w:rsidRPr="00B63720">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3CBA8" w14:textId="77777777" w:rsidR="008F6FB1" w:rsidRPr="00DC139F" w:rsidRDefault="008F6FB1" w:rsidP="001D1C77">
            <w:pPr>
              <w:jc w:val="center"/>
              <w:rPr>
                <w:color w:val="000000"/>
              </w:rPr>
            </w:pPr>
            <w:r w:rsidRPr="00B63720">
              <w:rPr>
                <w:rFonts w:hint="eastAsia"/>
                <w:color w:val="000000"/>
              </w:rPr>
              <w:t>3.18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98C3C6"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089B514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98AF70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3338B4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B73046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67D972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3B1C66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B97B9B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6BD8B8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9ED4A0"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684FA70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2C7E4D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9A369A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D19A33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B97EDAC" w14:textId="77777777" w:rsidR="008F6FB1" w:rsidRPr="00DC139F" w:rsidRDefault="008F6FB1" w:rsidP="001D1C77">
            <w:pPr>
              <w:jc w:val="center"/>
              <w:rPr>
                <w:color w:val="000000"/>
              </w:rPr>
            </w:pPr>
          </w:p>
        </w:tc>
      </w:tr>
      <w:tr w:rsidR="008F6FB1" w:rsidRPr="00DC139F" w14:paraId="6A4966EC" w14:textId="77777777" w:rsidTr="001D1C77">
        <w:trPr>
          <w:trHeight w:val="266"/>
          <w:jc w:val="center"/>
        </w:trPr>
        <w:tc>
          <w:tcPr>
            <w:tcW w:w="988" w:type="dxa"/>
            <w:vMerge/>
            <w:vAlign w:val="center"/>
            <w:hideMark/>
          </w:tcPr>
          <w:p w14:paraId="44A041D5" w14:textId="77777777" w:rsidR="008F6FB1" w:rsidRPr="00DC139F" w:rsidRDefault="008F6FB1" w:rsidP="001D1C77">
            <w:pPr>
              <w:rPr>
                <w:color w:val="000000"/>
              </w:rPr>
            </w:pPr>
          </w:p>
        </w:tc>
        <w:tc>
          <w:tcPr>
            <w:tcW w:w="1134" w:type="dxa"/>
            <w:shd w:val="clear" w:color="auto" w:fill="auto"/>
            <w:noWrap/>
            <w:vAlign w:val="center"/>
            <w:hideMark/>
          </w:tcPr>
          <w:p w14:paraId="530A6D75"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15FC9E"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90E71"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BE51D"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E9137C5"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441536D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CE4B6E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D48D6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E586F7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1B9192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506966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8C3DD5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D0ED47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CFA3AE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16B300B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C305BC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63DCA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B90FE7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7EA9EA" w14:textId="77777777" w:rsidR="008F6FB1" w:rsidRPr="00DC139F" w:rsidRDefault="008F6FB1" w:rsidP="001D1C77">
            <w:pPr>
              <w:jc w:val="center"/>
              <w:rPr>
                <w:color w:val="000000"/>
              </w:rPr>
            </w:pPr>
          </w:p>
        </w:tc>
      </w:tr>
      <w:tr w:rsidR="008F6FB1" w:rsidRPr="00DC139F" w14:paraId="263A95DB" w14:textId="77777777" w:rsidTr="001D1C77">
        <w:trPr>
          <w:trHeight w:val="266"/>
          <w:jc w:val="center"/>
        </w:trPr>
        <w:tc>
          <w:tcPr>
            <w:tcW w:w="988" w:type="dxa"/>
            <w:vMerge w:val="restart"/>
            <w:shd w:val="clear" w:color="auto" w:fill="auto"/>
            <w:noWrap/>
            <w:vAlign w:val="center"/>
            <w:hideMark/>
          </w:tcPr>
          <w:p w14:paraId="1CFE61AD" w14:textId="77777777" w:rsidR="008F6FB1" w:rsidRPr="00DC139F" w:rsidRDefault="008F6FB1" w:rsidP="001D1C77">
            <w:pPr>
              <w:jc w:val="center"/>
              <w:rPr>
                <w:color w:val="000000"/>
              </w:rPr>
            </w:pPr>
            <w:r w:rsidRPr="00DC139F">
              <w:rPr>
                <w:color w:val="000000"/>
              </w:rPr>
              <w:t>'</w:t>
            </w:r>
            <w:r>
              <w:rPr>
                <w:color w:val="000000"/>
              </w:rPr>
              <w:t>2</w:t>
            </w:r>
            <w:r w:rsidRPr="00DC139F">
              <w:rPr>
                <w:color w:val="000000"/>
              </w:rPr>
              <w:t>0MHz'</w:t>
            </w:r>
          </w:p>
          <w:p w14:paraId="65F5D993" w14:textId="77777777" w:rsidR="008F6FB1" w:rsidRPr="00DC139F" w:rsidRDefault="008F6FB1" w:rsidP="001D1C77">
            <w:pPr>
              <w:jc w:val="center"/>
              <w:rPr>
                <w:color w:val="000000"/>
              </w:rPr>
            </w:pPr>
            <w:r w:rsidRPr="00DC139F">
              <w:rPr>
                <w:color w:val="000000"/>
              </w:rPr>
              <w:t>(</w:t>
            </w:r>
            <w:r>
              <w:rPr>
                <w:color w:val="000000"/>
              </w:rPr>
              <w:t>5700</w:t>
            </w:r>
            <w:r w:rsidRPr="00DC139F">
              <w:rPr>
                <w:color w:val="000000"/>
              </w:rPr>
              <w:t>)</w:t>
            </w:r>
          </w:p>
        </w:tc>
        <w:tc>
          <w:tcPr>
            <w:tcW w:w="1134" w:type="dxa"/>
            <w:shd w:val="clear" w:color="auto" w:fill="auto"/>
            <w:noWrap/>
            <w:vAlign w:val="center"/>
            <w:hideMark/>
          </w:tcPr>
          <w:p w14:paraId="23A8D14B"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E71EB83" w14:textId="77777777" w:rsidR="008F6FB1" w:rsidRPr="00B63720" w:rsidRDefault="008F6FB1" w:rsidP="001D1C77">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auto"/>
            <w:noWrap/>
            <w:vAlign w:val="center"/>
            <w:hideMark/>
          </w:tcPr>
          <w:p w14:paraId="1364BC16" w14:textId="77777777" w:rsidR="008F6FB1" w:rsidRPr="00B63720" w:rsidRDefault="008F6FB1" w:rsidP="001D1C77">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auto"/>
            <w:noWrap/>
            <w:vAlign w:val="center"/>
            <w:hideMark/>
          </w:tcPr>
          <w:p w14:paraId="1A905403" w14:textId="77777777" w:rsidR="008F6FB1" w:rsidRPr="00B63720" w:rsidRDefault="008F6FB1" w:rsidP="001D1C77">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DF3BD86" w14:textId="77777777" w:rsidR="008F6FB1" w:rsidRPr="00B63720" w:rsidRDefault="008F6FB1" w:rsidP="001D1C77">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7ABA8DA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1D82C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D1F1BE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D7D7E2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25E4C5C"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6A407F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DD25E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A7E833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27DF26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4CA716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56D578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EC3D17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94708D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52ACE57" w14:textId="77777777" w:rsidR="008F6FB1" w:rsidRPr="00DC139F" w:rsidRDefault="008F6FB1" w:rsidP="001D1C77">
            <w:pPr>
              <w:jc w:val="center"/>
              <w:rPr>
                <w:color w:val="000000"/>
              </w:rPr>
            </w:pPr>
          </w:p>
        </w:tc>
      </w:tr>
      <w:tr w:rsidR="008F6FB1" w:rsidRPr="00DC139F" w14:paraId="72C8559D" w14:textId="77777777" w:rsidTr="001D1C77">
        <w:trPr>
          <w:trHeight w:val="266"/>
          <w:jc w:val="center"/>
        </w:trPr>
        <w:tc>
          <w:tcPr>
            <w:tcW w:w="988" w:type="dxa"/>
            <w:vMerge/>
            <w:shd w:val="clear" w:color="auto" w:fill="auto"/>
            <w:noWrap/>
            <w:hideMark/>
          </w:tcPr>
          <w:p w14:paraId="3093B984" w14:textId="77777777" w:rsidR="008F6FB1" w:rsidRPr="00DC139F" w:rsidRDefault="008F6FB1" w:rsidP="001D1C77">
            <w:pPr>
              <w:jc w:val="center"/>
              <w:rPr>
                <w:color w:val="000000"/>
              </w:rPr>
            </w:pPr>
          </w:p>
        </w:tc>
        <w:tc>
          <w:tcPr>
            <w:tcW w:w="1134" w:type="dxa"/>
            <w:shd w:val="clear" w:color="auto" w:fill="auto"/>
            <w:noWrap/>
            <w:vAlign w:val="center"/>
            <w:hideMark/>
          </w:tcPr>
          <w:p w14:paraId="2E40D751"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911A84"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2F67F"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736FD"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53B02"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50E5B74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B5333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D7B0B6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470D4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797A55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FAE5B8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EF97BD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0FE8D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164CAA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2BEA81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742F17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E353E4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A37D3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A087DA1" w14:textId="77777777" w:rsidR="008F6FB1" w:rsidRPr="00DC139F" w:rsidRDefault="008F6FB1" w:rsidP="001D1C77">
            <w:pPr>
              <w:jc w:val="center"/>
              <w:rPr>
                <w:color w:val="000000"/>
              </w:rPr>
            </w:pPr>
          </w:p>
        </w:tc>
      </w:tr>
      <w:tr w:rsidR="008F6FB1" w:rsidRPr="00DC139F" w14:paraId="517EC70A" w14:textId="77777777" w:rsidTr="001D1C77">
        <w:trPr>
          <w:trHeight w:val="266"/>
          <w:jc w:val="center"/>
        </w:trPr>
        <w:tc>
          <w:tcPr>
            <w:tcW w:w="988" w:type="dxa"/>
            <w:vMerge/>
            <w:vAlign w:val="center"/>
            <w:hideMark/>
          </w:tcPr>
          <w:p w14:paraId="0A8956DC" w14:textId="77777777" w:rsidR="008F6FB1" w:rsidRPr="00DC139F" w:rsidRDefault="008F6FB1" w:rsidP="001D1C77">
            <w:pPr>
              <w:rPr>
                <w:color w:val="000000"/>
              </w:rPr>
            </w:pPr>
          </w:p>
        </w:tc>
        <w:tc>
          <w:tcPr>
            <w:tcW w:w="1134" w:type="dxa"/>
            <w:shd w:val="clear" w:color="auto" w:fill="auto"/>
            <w:noWrap/>
            <w:vAlign w:val="center"/>
            <w:hideMark/>
          </w:tcPr>
          <w:p w14:paraId="51D5DBE9"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625702"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0A7A5"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C1618"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8768D"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5938E54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C0976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7D369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A509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97C15E8"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861429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4393F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991063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BA7189B"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467E2D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076987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0C2F95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E3A99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2ECCCF0" w14:textId="77777777" w:rsidR="008F6FB1" w:rsidRPr="00DC139F" w:rsidRDefault="008F6FB1" w:rsidP="001D1C77">
            <w:pPr>
              <w:jc w:val="center"/>
              <w:rPr>
                <w:color w:val="000000"/>
              </w:rPr>
            </w:pPr>
          </w:p>
        </w:tc>
      </w:tr>
      <w:tr w:rsidR="008F6FB1" w:rsidRPr="00DC139F" w14:paraId="7C259B2E" w14:textId="77777777" w:rsidTr="001D1C77">
        <w:trPr>
          <w:trHeight w:val="266"/>
          <w:jc w:val="center"/>
        </w:trPr>
        <w:tc>
          <w:tcPr>
            <w:tcW w:w="988" w:type="dxa"/>
            <w:vMerge/>
            <w:vAlign w:val="center"/>
            <w:hideMark/>
          </w:tcPr>
          <w:p w14:paraId="07A698CA" w14:textId="77777777" w:rsidR="008F6FB1" w:rsidRPr="00DC139F" w:rsidRDefault="008F6FB1" w:rsidP="001D1C77">
            <w:pPr>
              <w:rPr>
                <w:color w:val="000000"/>
              </w:rPr>
            </w:pPr>
          </w:p>
        </w:tc>
        <w:tc>
          <w:tcPr>
            <w:tcW w:w="1134" w:type="dxa"/>
            <w:shd w:val="clear" w:color="auto" w:fill="auto"/>
            <w:noWrap/>
            <w:vAlign w:val="center"/>
            <w:hideMark/>
          </w:tcPr>
          <w:p w14:paraId="1D4032CF"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E9F63B"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816C4" w14:textId="77777777" w:rsidR="008F6FB1" w:rsidRPr="00DC139F" w:rsidRDefault="008F6FB1" w:rsidP="001D1C77">
            <w:pPr>
              <w:jc w:val="center"/>
              <w:rPr>
                <w:color w:val="000000"/>
              </w:rPr>
            </w:pPr>
            <w:r w:rsidRPr="00B63720">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E352A" w14:textId="77777777" w:rsidR="008F6FB1" w:rsidRPr="00DC139F" w:rsidRDefault="008F6FB1" w:rsidP="001D1C77">
            <w:pPr>
              <w:jc w:val="center"/>
              <w:rPr>
                <w:color w:val="000000"/>
              </w:rPr>
            </w:pPr>
            <w:r w:rsidRPr="00B6372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95E7" w14:textId="77777777" w:rsidR="008F6FB1" w:rsidRPr="00DC139F" w:rsidRDefault="008F6FB1" w:rsidP="001D1C77">
            <w:pPr>
              <w:jc w:val="center"/>
              <w:rPr>
                <w:color w:val="000000"/>
              </w:rPr>
            </w:pPr>
            <w:r w:rsidRPr="00B63720">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01958C5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134F19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7260D5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9DAD13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A98380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CAABF6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D7DE8A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53096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69CEA9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CDFAC5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BE291F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E078CC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2B0570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0886BB" w14:textId="77777777" w:rsidR="008F6FB1" w:rsidRPr="00DC139F" w:rsidRDefault="008F6FB1" w:rsidP="001D1C77">
            <w:pPr>
              <w:jc w:val="center"/>
              <w:rPr>
                <w:color w:val="000000"/>
              </w:rPr>
            </w:pPr>
          </w:p>
        </w:tc>
      </w:tr>
      <w:tr w:rsidR="008F6FB1" w:rsidRPr="00DC139F" w14:paraId="4E81F86B" w14:textId="77777777" w:rsidTr="001D1C77">
        <w:trPr>
          <w:trHeight w:val="266"/>
          <w:jc w:val="center"/>
        </w:trPr>
        <w:tc>
          <w:tcPr>
            <w:tcW w:w="988" w:type="dxa"/>
            <w:vMerge/>
            <w:vAlign w:val="center"/>
            <w:hideMark/>
          </w:tcPr>
          <w:p w14:paraId="49BF3F74" w14:textId="77777777" w:rsidR="008F6FB1" w:rsidRPr="00DC139F" w:rsidRDefault="008F6FB1" w:rsidP="001D1C77">
            <w:pPr>
              <w:rPr>
                <w:color w:val="000000"/>
              </w:rPr>
            </w:pPr>
          </w:p>
        </w:tc>
        <w:tc>
          <w:tcPr>
            <w:tcW w:w="1134" w:type="dxa"/>
            <w:shd w:val="clear" w:color="auto" w:fill="auto"/>
            <w:noWrap/>
            <w:vAlign w:val="center"/>
            <w:hideMark/>
          </w:tcPr>
          <w:p w14:paraId="48F215D7"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3CA4A3"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B849" w14:textId="77777777" w:rsidR="008F6FB1" w:rsidRPr="00DC139F" w:rsidRDefault="008F6FB1" w:rsidP="001D1C77">
            <w:pPr>
              <w:jc w:val="center"/>
              <w:rPr>
                <w:color w:val="000000"/>
              </w:rPr>
            </w:pPr>
            <w:r w:rsidRPr="00B63720">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EB5C4" w14:textId="77777777" w:rsidR="008F6FB1" w:rsidRPr="00DC139F" w:rsidRDefault="008F6FB1" w:rsidP="001D1C77">
            <w:pPr>
              <w:jc w:val="center"/>
              <w:rPr>
                <w:color w:val="000000"/>
              </w:rPr>
            </w:pPr>
            <w:r w:rsidRPr="00B63720">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FF399"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7D2114C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9276BE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863C47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67464E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A4F551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07F700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3F88F6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1A1853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C801D9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9FC13C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69099A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4648BD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0568D7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37D71C3" w14:textId="77777777" w:rsidR="008F6FB1" w:rsidRPr="00DC139F" w:rsidRDefault="008F6FB1" w:rsidP="001D1C77">
            <w:pPr>
              <w:jc w:val="center"/>
              <w:rPr>
                <w:color w:val="000000"/>
              </w:rPr>
            </w:pPr>
          </w:p>
        </w:tc>
      </w:tr>
      <w:tr w:rsidR="008F6FB1" w:rsidRPr="00DC139F" w14:paraId="70FE12A6" w14:textId="77777777" w:rsidTr="001D1C77">
        <w:trPr>
          <w:trHeight w:val="266"/>
          <w:jc w:val="center"/>
        </w:trPr>
        <w:tc>
          <w:tcPr>
            <w:tcW w:w="988" w:type="dxa"/>
            <w:vMerge w:val="restart"/>
            <w:shd w:val="clear" w:color="auto" w:fill="auto"/>
            <w:noWrap/>
            <w:vAlign w:val="center"/>
            <w:hideMark/>
          </w:tcPr>
          <w:p w14:paraId="6B23FA04" w14:textId="77777777" w:rsidR="008F6FB1" w:rsidRPr="00DC139F" w:rsidRDefault="008F6FB1" w:rsidP="001D1C77">
            <w:pPr>
              <w:jc w:val="center"/>
              <w:rPr>
                <w:color w:val="000000"/>
              </w:rPr>
            </w:pPr>
            <w:r>
              <w:rPr>
                <w:color w:val="000000"/>
              </w:rPr>
              <w:lastRenderedPageBreak/>
              <w:t>'4</w:t>
            </w:r>
            <w:r w:rsidRPr="00DC139F">
              <w:rPr>
                <w:color w:val="000000"/>
              </w:rPr>
              <w:t>0MHz'</w:t>
            </w:r>
          </w:p>
          <w:p w14:paraId="5E3B5301" w14:textId="77777777" w:rsidR="008F6FB1" w:rsidRPr="00DC139F" w:rsidRDefault="008F6FB1" w:rsidP="001D1C77">
            <w:pPr>
              <w:jc w:val="center"/>
              <w:rPr>
                <w:color w:val="000000"/>
              </w:rPr>
            </w:pPr>
            <w:r w:rsidRPr="00DC139F">
              <w:rPr>
                <w:color w:val="000000"/>
              </w:rPr>
              <w:t>(5</w:t>
            </w:r>
            <w:r>
              <w:rPr>
                <w:color w:val="000000"/>
              </w:rPr>
              <w:t>170</w:t>
            </w:r>
            <w:r w:rsidRPr="00DC139F">
              <w:rPr>
                <w:color w:val="000000"/>
              </w:rPr>
              <w:t>)</w:t>
            </w:r>
          </w:p>
        </w:tc>
        <w:tc>
          <w:tcPr>
            <w:tcW w:w="1134" w:type="dxa"/>
            <w:shd w:val="clear" w:color="auto" w:fill="auto"/>
            <w:noWrap/>
            <w:vAlign w:val="center"/>
            <w:hideMark/>
          </w:tcPr>
          <w:p w14:paraId="24EC2867"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2D6C57F" w14:textId="77777777" w:rsidR="008F6FB1" w:rsidRPr="00DC139F"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546356F4" w14:textId="77777777" w:rsidR="008F6FB1" w:rsidRPr="00DC139F"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020BA2DD" w14:textId="77777777" w:rsidR="008F6FB1" w:rsidRPr="00DC139F"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373B20F" w14:textId="77777777" w:rsidR="008F6FB1" w:rsidRPr="00DC139F" w:rsidRDefault="008F6FB1" w:rsidP="001D1C77">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58829EA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60D35C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3D5B7B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8F6A55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9314EEC"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3AD918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B56B3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EDF288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2217238"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8279F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315D42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77813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49BF46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DFB6929" w14:textId="77777777" w:rsidR="008F6FB1" w:rsidRPr="00DC139F" w:rsidRDefault="008F6FB1" w:rsidP="001D1C77">
            <w:pPr>
              <w:jc w:val="center"/>
              <w:rPr>
                <w:color w:val="000000"/>
              </w:rPr>
            </w:pPr>
          </w:p>
        </w:tc>
      </w:tr>
      <w:tr w:rsidR="008F6FB1" w:rsidRPr="00DC139F" w14:paraId="56EE946A" w14:textId="77777777" w:rsidTr="001D1C77">
        <w:trPr>
          <w:trHeight w:val="266"/>
          <w:jc w:val="center"/>
        </w:trPr>
        <w:tc>
          <w:tcPr>
            <w:tcW w:w="988" w:type="dxa"/>
            <w:vMerge/>
            <w:shd w:val="clear" w:color="auto" w:fill="auto"/>
            <w:noWrap/>
            <w:hideMark/>
          </w:tcPr>
          <w:p w14:paraId="5E1E5274" w14:textId="77777777" w:rsidR="008F6FB1" w:rsidRPr="00DC139F" w:rsidRDefault="008F6FB1" w:rsidP="001D1C77">
            <w:pPr>
              <w:jc w:val="center"/>
              <w:rPr>
                <w:color w:val="000000"/>
              </w:rPr>
            </w:pPr>
          </w:p>
        </w:tc>
        <w:tc>
          <w:tcPr>
            <w:tcW w:w="1134" w:type="dxa"/>
            <w:shd w:val="clear" w:color="auto" w:fill="auto"/>
            <w:noWrap/>
            <w:vAlign w:val="center"/>
            <w:hideMark/>
          </w:tcPr>
          <w:p w14:paraId="4C4E1890"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111FC8" w14:textId="77777777" w:rsidR="008F6FB1" w:rsidRPr="00DC139F" w:rsidRDefault="008F6FB1" w:rsidP="001D1C77">
            <w:pPr>
              <w:jc w:val="center"/>
              <w:rPr>
                <w:color w:val="000000"/>
              </w:rPr>
            </w:pPr>
            <w:r w:rsidRPr="00B6372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D22D6"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23DD" w14:textId="77777777" w:rsidR="008F6FB1" w:rsidRPr="00DC139F" w:rsidRDefault="008F6FB1" w:rsidP="001D1C77">
            <w:pPr>
              <w:jc w:val="center"/>
              <w:rPr>
                <w:color w:val="000000"/>
              </w:rPr>
            </w:pPr>
            <w:r w:rsidRPr="00B63720">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2B100" w14:textId="77777777" w:rsidR="008F6FB1" w:rsidRPr="00DC139F" w:rsidRDefault="008F6FB1" w:rsidP="001D1C77">
            <w:pPr>
              <w:jc w:val="center"/>
              <w:rPr>
                <w:color w:val="000000"/>
              </w:rPr>
            </w:pPr>
            <w:r w:rsidRPr="00B63720">
              <w:rPr>
                <w:rFonts w:hint="eastAsia"/>
                <w:color w:val="000000"/>
              </w:rPr>
              <w:t>8.51</w:t>
            </w:r>
          </w:p>
        </w:tc>
        <w:tc>
          <w:tcPr>
            <w:tcW w:w="722" w:type="dxa"/>
            <w:tcBorders>
              <w:top w:val="nil"/>
              <w:left w:val="single" w:sz="4" w:space="0" w:color="auto"/>
              <w:bottom w:val="nil"/>
              <w:right w:val="nil"/>
            </w:tcBorders>
            <w:shd w:val="clear" w:color="auto" w:fill="auto"/>
            <w:noWrap/>
            <w:vAlign w:val="center"/>
          </w:tcPr>
          <w:p w14:paraId="2AED0D1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31B044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E7F87C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D896C3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C0A0C71"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88C324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572995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871E25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04285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E8CBFF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8AD343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B8A83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219894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8B4B0C7" w14:textId="77777777" w:rsidR="008F6FB1" w:rsidRPr="00DC139F" w:rsidRDefault="008F6FB1" w:rsidP="001D1C77">
            <w:pPr>
              <w:jc w:val="center"/>
              <w:rPr>
                <w:color w:val="000000"/>
              </w:rPr>
            </w:pPr>
          </w:p>
        </w:tc>
      </w:tr>
      <w:tr w:rsidR="008F6FB1" w:rsidRPr="00DC139F" w14:paraId="2A31622A" w14:textId="77777777" w:rsidTr="001D1C77">
        <w:trPr>
          <w:trHeight w:val="266"/>
          <w:jc w:val="center"/>
        </w:trPr>
        <w:tc>
          <w:tcPr>
            <w:tcW w:w="988" w:type="dxa"/>
            <w:vMerge/>
            <w:vAlign w:val="center"/>
            <w:hideMark/>
          </w:tcPr>
          <w:p w14:paraId="19C08359" w14:textId="77777777" w:rsidR="008F6FB1" w:rsidRPr="00DC139F" w:rsidRDefault="008F6FB1" w:rsidP="001D1C77">
            <w:pPr>
              <w:rPr>
                <w:color w:val="000000"/>
              </w:rPr>
            </w:pPr>
          </w:p>
        </w:tc>
        <w:tc>
          <w:tcPr>
            <w:tcW w:w="1134" w:type="dxa"/>
            <w:shd w:val="clear" w:color="auto" w:fill="auto"/>
            <w:noWrap/>
            <w:vAlign w:val="center"/>
            <w:hideMark/>
          </w:tcPr>
          <w:p w14:paraId="097BA2D6"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7229361" w14:textId="77777777" w:rsidR="008F6FB1" w:rsidRPr="00DC139F" w:rsidRDefault="008F6FB1" w:rsidP="001D1C77">
            <w:pPr>
              <w:jc w:val="center"/>
              <w:rPr>
                <w:color w:val="000000"/>
              </w:rPr>
            </w:pPr>
            <w:r w:rsidRPr="00B6372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CCD73"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28D1E" w14:textId="77777777" w:rsidR="008F6FB1" w:rsidRPr="00DC139F" w:rsidRDefault="008F6FB1" w:rsidP="001D1C77">
            <w:pPr>
              <w:jc w:val="center"/>
              <w:rPr>
                <w:color w:val="000000"/>
              </w:rPr>
            </w:pPr>
            <w:r w:rsidRPr="00B63720">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97A8" w14:textId="77777777" w:rsidR="008F6FB1" w:rsidRPr="00DC139F" w:rsidRDefault="008F6FB1" w:rsidP="001D1C77">
            <w:pPr>
              <w:jc w:val="center"/>
              <w:rPr>
                <w:color w:val="000000"/>
              </w:rPr>
            </w:pPr>
            <w:r w:rsidRPr="00B63720">
              <w:rPr>
                <w:rFonts w:hint="eastAsia"/>
                <w:color w:val="000000"/>
              </w:rPr>
              <w:t>8.52</w:t>
            </w:r>
          </w:p>
        </w:tc>
        <w:tc>
          <w:tcPr>
            <w:tcW w:w="722" w:type="dxa"/>
            <w:tcBorders>
              <w:top w:val="nil"/>
              <w:left w:val="single" w:sz="4" w:space="0" w:color="auto"/>
              <w:bottom w:val="nil"/>
              <w:right w:val="nil"/>
            </w:tcBorders>
            <w:shd w:val="clear" w:color="auto" w:fill="auto"/>
            <w:noWrap/>
            <w:vAlign w:val="center"/>
          </w:tcPr>
          <w:p w14:paraId="6D62E71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64930A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0DB7C4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3CCB2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A4A529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04F1FE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687D1D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389CE5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8BCCF8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E71EF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40AF2B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30ED1C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A9314C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79069A2" w14:textId="77777777" w:rsidR="008F6FB1" w:rsidRPr="00DC139F" w:rsidRDefault="008F6FB1" w:rsidP="001D1C77">
            <w:pPr>
              <w:jc w:val="center"/>
              <w:rPr>
                <w:color w:val="000000"/>
              </w:rPr>
            </w:pPr>
          </w:p>
        </w:tc>
      </w:tr>
      <w:tr w:rsidR="008F6FB1" w:rsidRPr="00DC139F" w14:paraId="32F36852" w14:textId="77777777" w:rsidTr="001D1C77">
        <w:trPr>
          <w:trHeight w:val="266"/>
          <w:jc w:val="center"/>
        </w:trPr>
        <w:tc>
          <w:tcPr>
            <w:tcW w:w="988" w:type="dxa"/>
            <w:vMerge/>
            <w:vAlign w:val="center"/>
            <w:hideMark/>
          </w:tcPr>
          <w:p w14:paraId="438FB7D4" w14:textId="77777777" w:rsidR="008F6FB1" w:rsidRPr="00DC139F" w:rsidRDefault="008F6FB1" w:rsidP="001D1C77">
            <w:pPr>
              <w:rPr>
                <w:color w:val="000000"/>
              </w:rPr>
            </w:pPr>
          </w:p>
        </w:tc>
        <w:tc>
          <w:tcPr>
            <w:tcW w:w="1134" w:type="dxa"/>
            <w:shd w:val="clear" w:color="auto" w:fill="auto"/>
            <w:noWrap/>
            <w:vAlign w:val="center"/>
            <w:hideMark/>
          </w:tcPr>
          <w:p w14:paraId="7B8C204C"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BFED1C" w14:textId="77777777" w:rsidR="008F6FB1" w:rsidRPr="00DC139F" w:rsidRDefault="008F6FB1" w:rsidP="001D1C77">
            <w:pPr>
              <w:jc w:val="center"/>
              <w:rPr>
                <w:color w:val="000000"/>
              </w:rPr>
            </w:pPr>
            <w:r w:rsidRPr="00B6372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1B6B"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C650" w14:textId="77777777" w:rsidR="008F6FB1" w:rsidRPr="00DC139F" w:rsidRDefault="008F6FB1" w:rsidP="001D1C77">
            <w:pPr>
              <w:jc w:val="center"/>
              <w:rPr>
                <w:color w:val="000000"/>
              </w:rPr>
            </w:pPr>
            <w:r w:rsidRPr="00B63720">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4E139" w14:textId="77777777" w:rsidR="008F6FB1" w:rsidRPr="00DC139F" w:rsidRDefault="008F6FB1" w:rsidP="001D1C77">
            <w:pPr>
              <w:jc w:val="center"/>
              <w:rPr>
                <w:color w:val="000000"/>
              </w:rPr>
            </w:pPr>
            <w:r w:rsidRPr="00B63720">
              <w:rPr>
                <w:rFonts w:hint="eastAsia"/>
                <w:color w:val="000000"/>
              </w:rPr>
              <w:t>8.51</w:t>
            </w:r>
          </w:p>
        </w:tc>
        <w:tc>
          <w:tcPr>
            <w:tcW w:w="722" w:type="dxa"/>
            <w:tcBorders>
              <w:top w:val="nil"/>
              <w:left w:val="single" w:sz="4" w:space="0" w:color="auto"/>
              <w:bottom w:val="nil"/>
              <w:right w:val="nil"/>
            </w:tcBorders>
            <w:shd w:val="clear" w:color="auto" w:fill="auto"/>
            <w:noWrap/>
            <w:vAlign w:val="center"/>
          </w:tcPr>
          <w:p w14:paraId="214132B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D430BE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02CF8C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85001C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060AD9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7EF8D1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C035C2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7F42FD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DDC93C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21D8A5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4FFD2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1B0603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668190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2946BAC" w14:textId="77777777" w:rsidR="008F6FB1" w:rsidRPr="00DC139F" w:rsidRDefault="008F6FB1" w:rsidP="001D1C77">
            <w:pPr>
              <w:jc w:val="center"/>
              <w:rPr>
                <w:color w:val="000000"/>
              </w:rPr>
            </w:pPr>
          </w:p>
        </w:tc>
      </w:tr>
      <w:tr w:rsidR="008F6FB1" w:rsidRPr="00DC139F" w14:paraId="57228EF4" w14:textId="77777777" w:rsidTr="001D1C77">
        <w:trPr>
          <w:trHeight w:val="266"/>
          <w:jc w:val="center"/>
        </w:trPr>
        <w:tc>
          <w:tcPr>
            <w:tcW w:w="988" w:type="dxa"/>
            <w:vMerge/>
            <w:vAlign w:val="center"/>
            <w:hideMark/>
          </w:tcPr>
          <w:p w14:paraId="3EF5EC87" w14:textId="77777777" w:rsidR="008F6FB1" w:rsidRPr="00DC139F" w:rsidRDefault="008F6FB1" w:rsidP="001D1C77">
            <w:pPr>
              <w:rPr>
                <w:color w:val="000000"/>
              </w:rPr>
            </w:pPr>
          </w:p>
        </w:tc>
        <w:tc>
          <w:tcPr>
            <w:tcW w:w="1134" w:type="dxa"/>
            <w:shd w:val="clear" w:color="auto" w:fill="auto"/>
            <w:noWrap/>
            <w:vAlign w:val="center"/>
            <w:hideMark/>
          </w:tcPr>
          <w:p w14:paraId="7B7FCF9B"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14C61F8" w14:textId="77777777" w:rsidR="008F6FB1" w:rsidRPr="00DC139F" w:rsidRDefault="008F6FB1" w:rsidP="001D1C77">
            <w:pPr>
              <w:jc w:val="center"/>
              <w:rPr>
                <w:color w:val="000000"/>
              </w:rPr>
            </w:pPr>
            <w:r w:rsidRPr="00B6372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76041" w14:textId="77777777" w:rsidR="008F6FB1" w:rsidRPr="00DC139F" w:rsidRDefault="008F6FB1" w:rsidP="001D1C77">
            <w:pPr>
              <w:jc w:val="center"/>
              <w:rPr>
                <w:color w:val="000000"/>
              </w:rPr>
            </w:pPr>
            <w:r w:rsidRPr="00B6372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46C84" w14:textId="77777777" w:rsidR="008F6FB1" w:rsidRPr="00DC139F" w:rsidRDefault="008F6FB1" w:rsidP="001D1C77">
            <w:pPr>
              <w:jc w:val="center"/>
              <w:rPr>
                <w:color w:val="000000"/>
              </w:rPr>
            </w:pPr>
            <w:r w:rsidRPr="00B63720">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3C1B2" w14:textId="77777777" w:rsidR="008F6FB1" w:rsidRPr="00DC139F" w:rsidRDefault="008F6FB1" w:rsidP="001D1C77">
            <w:pPr>
              <w:jc w:val="center"/>
              <w:rPr>
                <w:color w:val="000000"/>
              </w:rPr>
            </w:pPr>
            <w:r w:rsidRPr="00B63720">
              <w:rPr>
                <w:rFonts w:hint="eastAsia"/>
                <w:color w:val="000000"/>
              </w:rPr>
              <w:t>8.51</w:t>
            </w:r>
          </w:p>
        </w:tc>
        <w:tc>
          <w:tcPr>
            <w:tcW w:w="722" w:type="dxa"/>
            <w:tcBorders>
              <w:top w:val="nil"/>
              <w:left w:val="single" w:sz="4" w:space="0" w:color="auto"/>
              <w:bottom w:val="nil"/>
              <w:right w:val="nil"/>
            </w:tcBorders>
            <w:shd w:val="clear" w:color="auto" w:fill="auto"/>
            <w:noWrap/>
            <w:vAlign w:val="center"/>
          </w:tcPr>
          <w:p w14:paraId="0E7A96E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FFC734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DEAC8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38D930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94F5C06"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348A272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30CB5E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9AAEAE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D02A284"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92192C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80964D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6F5A7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9ED409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D3F31D" w14:textId="77777777" w:rsidR="008F6FB1" w:rsidRPr="00DC139F" w:rsidRDefault="008F6FB1" w:rsidP="001D1C77">
            <w:pPr>
              <w:jc w:val="center"/>
              <w:rPr>
                <w:color w:val="000000"/>
              </w:rPr>
            </w:pPr>
          </w:p>
        </w:tc>
      </w:tr>
      <w:tr w:rsidR="008F6FB1" w:rsidRPr="00DC139F" w14:paraId="1691D078" w14:textId="77777777" w:rsidTr="001D1C77">
        <w:trPr>
          <w:trHeight w:val="266"/>
          <w:jc w:val="center"/>
        </w:trPr>
        <w:tc>
          <w:tcPr>
            <w:tcW w:w="988" w:type="dxa"/>
            <w:vMerge w:val="restart"/>
            <w:shd w:val="clear" w:color="auto" w:fill="auto"/>
            <w:noWrap/>
            <w:vAlign w:val="center"/>
            <w:hideMark/>
          </w:tcPr>
          <w:p w14:paraId="63D3044D" w14:textId="77777777" w:rsidR="008F6FB1" w:rsidRPr="00DC139F" w:rsidRDefault="008F6FB1" w:rsidP="001D1C77">
            <w:pPr>
              <w:jc w:val="center"/>
              <w:rPr>
                <w:color w:val="000000"/>
              </w:rPr>
            </w:pPr>
            <w:r>
              <w:rPr>
                <w:color w:val="000000"/>
              </w:rPr>
              <w:t>'4</w:t>
            </w:r>
            <w:r w:rsidRPr="00DC139F">
              <w:rPr>
                <w:color w:val="000000"/>
              </w:rPr>
              <w:t>0MHz'</w:t>
            </w:r>
          </w:p>
          <w:p w14:paraId="3158D9C3" w14:textId="77777777" w:rsidR="008F6FB1" w:rsidRPr="00DC139F" w:rsidRDefault="008F6FB1" w:rsidP="001D1C77">
            <w:pPr>
              <w:jc w:val="center"/>
              <w:rPr>
                <w:color w:val="000000"/>
              </w:rPr>
            </w:pPr>
            <w:r w:rsidRPr="00DC139F">
              <w:rPr>
                <w:color w:val="000000"/>
              </w:rPr>
              <w:t>(5</w:t>
            </w:r>
            <w:r>
              <w:rPr>
                <w:color w:val="000000"/>
              </w:rPr>
              <w:t>190</w:t>
            </w:r>
            <w:r w:rsidRPr="00DC139F">
              <w:rPr>
                <w:color w:val="000000"/>
              </w:rPr>
              <w:t>)</w:t>
            </w:r>
          </w:p>
        </w:tc>
        <w:tc>
          <w:tcPr>
            <w:tcW w:w="1134" w:type="dxa"/>
            <w:shd w:val="clear" w:color="auto" w:fill="auto"/>
            <w:noWrap/>
            <w:vAlign w:val="center"/>
            <w:hideMark/>
          </w:tcPr>
          <w:p w14:paraId="38A6D4DF"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3415057" w14:textId="77777777" w:rsidR="008F6FB1" w:rsidRPr="00DC139F"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2BB417F0" w14:textId="77777777" w:rsidR="008F6FB1" w:rsidRPr="00DC139F"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37070F41" w14:textId="77777777" w:rsidR="008F6FB1" w:rsidRPr="00DC139F"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4E10BE1" w14:textId="77777777" w:rsidR="008F6FB1" w:rsidRPr="00DC139F" w:rsidRDefault="008F6FB1" w:rsidP="001D1C77">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6891735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F0341E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0303B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DB27F6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3CEC99E"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F19908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2C9AA7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D9D458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5817C5A"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238C4B9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83D5B0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D97CE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699523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2F470A3" w14:textId="77777777" w:rsidR="008F6FB1" w:rsidRPr="00DC139F" w:rsidRDefault="008F6FB1" w:rsidP="001D1C77">
            <w:pPr>
              <w:jc w:val="center"/>
              <w:rPr>
                <w:color w:val="000000"/>
              </w:rPr>
            </w:pPr>
          </w:p>
        </w:tc>
      </w:tr>
      <w:tr w:rsidR="008F6FB1" w:rsidRPr="00DC139F" w14:paraId="0F9F7E7C" w14:textId="77777777" w:rsidTr="001D1C77">
        <w:trPr>
          <w:trHeight w:val="266"/>
          <w:jc w:val="center"/>
        </w:trPr>
        <w:tc>
          <w:tcPr>
            <w:tcW w:w="988" w:type="dxa"/>
            <w:vMerge/>
            <w:shd w:val="clear" w:color="auto" w:fill="auto"/>
            <w:noWrap/>
            <w:hideMark/>
          </w:tcPr>
          <w:p w14:paraId="72F7485C" w14:textId="77777777" w:rsidR="008F6FB1" w:rsidRPr="00DC139F" w:rsidRDefault="008F6FB1" w:rsidP="001D1C77">
            <w:pPr>
              <w:jc w:val="center"/>
              <w:rPr>
                <w:color w:val="000000"/>
              </w:rPr>
            </w:pPr>
          </w:p>
        </w:tc>
        <w:tc>
          <w:tcPr>
            <w:tcW w:w="1134" w:type="dxa"/>
            <w:shd w:val="clear" w:color="auto" w:fill="auto"/>
            <w:noWrap/>
            <w:vAlign w:val="center"/>
            <w:hideMark/>
          </w:tcPr>
          <w:p w14:paraId="139FD72D"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0EA699" w14:textId="77777777" w:rsidR="008F6FB1" w:rsidRPr="00DC139F" w:rsidRDefault="008F6FB1" w:rsidP="001D1C77">
            <w:pPr>
              <w:jc w:val="center"/>
              <w:rPr>
                <w:color w:val="000000"/>
              </w:rPr>
            </w:pPr>
            <w:r w:rsidRPr="00B6372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A1FD6" w14:textId="77777777" w:rsidR="008F6FB1" w:rsidRPr="00DC139F" w:rsidRDefault="008F6FB1" w:rsidP="001D1C77">
            <w:pPr>
              <w:jc w:val="center"/>
              <w:rPr>
                <w:color w:val="000000"/>
              </w:rPr>
            </w:pPr>
            <w:r w:rsidRPr="00B63720">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43015"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55936" w14:textId="77777777" w:rsidR="008F6FB1" w:rsidRPr="00DC139F" w:rsidRDefault="008F6FB1" w:rsidP="001D1C77">
            <w:pPr>
              <w:jc w:val="center"/>
              <w:rPr>
                <w:color w:val="000000"/>
              </w:rPr>
            </w:pPr>
            <w:r w:rsidRPr="00B63720">
              <w:rPr>
                <w:rFonts w:hint="eastAsia"/>
                <w:color w:val="000000"/>
              </w:rPr>
              <w:t>3.17</w:t>
            </w:r>
          </w:p>
        </w:tc>
        <w:tc>
          <w:tcPr>
            <w:tcW w:w="722" w:type="dxa"/>
            <w:tcBorders>
              <w:top w:val="nil"/>
              <w:left w:val="single" w:sz="4" w:space="0" w:color="auto"/>
              <w:bottom w:val="nil"/>
              <w:right w:val="nil"/>
            </w:tcBorders>
            <w:shd w:val="clear" w:color="auto" w:fill="auto"/>
            <w:noWrap/>
            <w:vAlign w:val="center"/>
          </w:tcPr>
          <w:p w14:paraId="6D6C66A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2ABD09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46D1CB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8F3BB2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95F87C2"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0E7E6F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B950C4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0055C4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8B30C0D"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7E2484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EFAD76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8276D6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B9DDFF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2A5D9C0" w14:textId="77777777" w:rsidR="008F6FB1" w:rsidRPr="00DC139F" w:rsidRDefault="008F6FB1" w:rsidP="001D1C77">
            <w:pPr>
              <w:jc w:val="center"/>
              <w:rPr>
                <w:color w:val="000000"/>
              </w:rPr>
            </w:pPr>
          </w:p>
        </w:tc>
      </w:tr>
      <w:tr w:rsidR="008F6FB1" w:rsidRPr="00DC139F" w14:paraId="7C8910CA" w14:textId="77777777" w:rsidTr="001D1C77">
        <w:trPr>
          <w:trHeight w:val="266"/>
          <w:jc w:val="center"/>
        </w:trPr>
        <w:tc>
          <w:tcPr>
            <w:tcW w:w="988" w:type="dxa"/>
            <w:vMerge/>
            <w:vAlign w:val="center"/>
            <w:hideMark/>
          </w:tcPr>
          <w:p w14:paraId="74C40574" w14:textId="77777777" w:rsidR="008F6FB1" w:rsidRPr="00DC139F" w:rsidRDefault="008F6FB1" w:rsidP="001D1C77">
            <w:pPr>
              <w:rPr>
                <w:color w:val="000000"/>
              </w:rPr>
            </w:pPr>
          </w:p>
        </w:tc>
        <w:tc>
          <w:tcPr>
            <w:tcW w:w="1134" w:type="dxa"/>
            <w:shd w:val="clear" w:color="auto" w:fill="auto"/>
            <w:noWrap/>
            <w:vAlign w:val="center"/>
            <w:hideMark/>
          </w:tcPr>
          <w:p w14:paraId="1F122C01"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2ED564" w14:textId="77777777" w:rsidR="008F6FB1" w:rsidRPr="00DC139F" w:rsidRDefault="008F6FB1" w:rsidP="001D1C77">
            <w:pPr>
              <w:jc w:val="center"/>
              <w:rPr>
                <w:color w:val="000000"/>
              </w:rPr>
            </w:pPr>
            <w:r w:rsidRPr="00B6372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D2B8D" w14:textId="77777777" w:rsidR="008F6FB1" w:rsidRPr="00DC139F" w:rsidRDefault="008F6FB1" w:rsidP="001D1C77">
            <w:pPr>
              <w:jc w:val="center"/>
              <w:rPr>
                <w:color w:val="000000"/>
              </w:rPr>
            </w:pPr>
            <w:r w:rsidRPr="00B6372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CB257"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27FA9" w14:textId="77777777" w:rsidR="008F6FB1" w:rsidRPr="00DC139F" w:rsidRDefault="008F6FB1" w:rsidP="001D1C77">
            <w:pPr>
              <w:jc w:val="center"/>
              <w:rPr>
                <w:color w:val="000000"/>
              </w:rPr>
            </w:pPr>
            <w:r w:rsidRPr="00B63720">
              <w:rPr>
                <w:rFonts w:hint="eastAsia"/>
                <w:color w:val="000000"/>
              </w:rPr>
              <w:t>3.17</w:t>
            </w:r>
          </w:p>
        </w:tc>
        <w:tc>
          <w:tcPr>
            <w:tcW w:w="722" w:type="dxa"/>
            <w:tcBorders>
              <w:top w:val="nil"/>
              <w:left w:val="single" w:sz="4" w:space="0" w:color="auto"/>
              <w:bottom w:val="nil"/>
              <w:right w:val="nil"/>
            </w:tcBorders>
            <w:shd w:val="clear" w:color="auto" w:fill="auto"/>
            <w:noWrap/>
            <w:vAlign w:val="center"/>
          </w:tcPr>
          <w:p w14:paraId="0C3837E3"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3C4A97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AA7698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387DA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DE488C3"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635F5BF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C57ABE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A6ABE5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C141DDD"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0ACA8B7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755287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8FDA3E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585FD3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04FB2BF" w14:textId="77777777" w:rsidR="008F6FB1" w:rsidRPr="00DC139F" w:rsidRDefault="008F6FB1" w:rsidP="001D1C77">
            <w:pPr>
              <w:jc w:val="center"/>
              <w:rPr>
                <w:color w:val="000000"/>
              </w:rPr>
            </w:pPr>
          </w:p>
        </w:tc>
      </w:tr>
      <w:tr w:rsidR="008F6FB1" w:rsidRPr="00DC139F" w14:paraId="2D33697E" w14:textId="77777777" w:rsidTr="001D1C77">
        <w:trPr>
          <w:trHeight w:val="266"/>
          <w:jc w:val="center"/>
        </w:trPr>
        <w:tc>
          <w:tcPr>
            <w:tcW w:w="988" w:type="dxa"/>
            <w:vMerge/>
            <w:vAlign w:val="center"/>
            <w:hideMark/>
          </w:tcPr>
          <w:p w14:paraId="3156198F" w14:textId="77777777" w:rsidR="008F6FB1" w:rsidRPr="00DC139F" w:rsidRDefault="008F6FB1" w:rsidP="001D1C77">
            <w:pPr>
              <w:rPr>
                <w:color w:val="000000"/>
              </w:rPr>
            </w:pPr>
          </w:p>
        </w:tc>
        <w:tc>
          <w:tcPr>
            <w:tcW w:w="1134" w:type="dxa"/>
            <w:shd w:val="clear" w:color="auto" w:fill="auto"/>
            <w:noWrap/>
            <w:vAlign w:val="center"/>
            <w:hideMark/>
          </w:tcPr>
          <w:p w14:paraId="4F1F464F"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D929D9" w14:textId="77777777" w:rsidR="008F6FB1" w:rsidRPr="00DC139F" w:rsidRDefault="008F6FB1" w:rsidP="001D1C77">
            <w:pPr>
              <w:jc w:val="center"/>
              <w:rPr>
                <w:color w:val="000000"/>
              </w:rPr>
            </w:pPr>
            <w:r w:rsidRPr="00B6372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77248" w14:textId="77777777" w:rsidR="008F6FB1" w:rsidRPr="00DC139F" w:rsidRDefault="008F6FB1" w:rsidP="001D1C77">
            <w:pPr>
              <w:jc w:val="center"/>
              <w:rPr>
                <w:color w:val="000000"/>
              </w:rPr>
            </w:pPr>
            <w:r w:rsidRPr="00B63720">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DECA"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D2CA" w14:textId="77777777" w:rsidR="008F6FB1" w:rsidRPr="00DC139F" w:rsidRDefault="008F6FB1" w:rsidP="001D1C77">
            <w:pPr>
              <w:jc w:val="center"/>
              <w:rPr>
                <w:color w:val="000000"/>
              </w:rPr>
            </w:pPr>
            <w:r w:rsidRPr="00B63720">
              <w:rPr>
                <w:rFonts w:hint="eastAsia"/>
                <w:color w:val="000000"/>
              </w:rPr>
              <w:t>3.17</w:t>
            </w:r>
          </w:p>
        </w:tc>
        <w:tc>
          <w:tcPr>
            <w:tcW w:w="722" w:type="dxa"/>
            <w:tcBorders>
              <w:top w:val="nil"/>
              <w:left w:val="single" w:sz="4" w:space="0" w:color="auto"/>
              <w:bottom w:val="nil"/>
              <w:right w:val="nil"/>
            </w:tcBorders>
            <w:shd w:val="clear" w:color="auto" w:fill="auto"/>
            <w:noWrap/>
            <w:vAlign w:val="center"/>
          </w:tcPr>
          <w:p w14:paraId="174535F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53459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4675DE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C8AC33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26FA2F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FCCC2D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D5B806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A59E88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3964B7"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12D9C81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7DE5E9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8DFBC3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A438ED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CCCF082" w14:textId="77777777" w:rsidR="008F6FB1" w:rsidRPr="00DC139F" w:rsidRDefault="008F6FB1" w:rsidP="001D1C77">
            <w:pPr>
              <w:jc w:val="center"/>
              <w:rPr>
                <w:color w:val="000000"/>
              </w:rPr>
            </w:pPr>
          </w:p>
        </w:tc>
      </w:tr>
      <w:tr w:rsidR="008F6FB1" w:rsidRPr="00DC139F" w14:paraId="0761E335" w14:textId="77777777" w:rsidTr="001D1C77">
        <w:trPr>
          <w:trHeight w:val="266"/>
          <w:jc w:val="center"/>
        </w:trPr>
        <w:tc>
          <w:tcPr>
            <w:tcW w:w="988" w:type="dxa"/>
            <w:vMerge/>
            <w:vAlign w:val="center"/>
            <w:hideMark/>
          </w:tcPr>
          <w:p w14:paraId="2862DE71" w14:textId="77777777" w:rsidR="008F6FB1" w:rsidRPr="00DC139F" w:rsidRDefault="008F6FB1" w:rsidP="001D1C77">
            <w:pPr>
              <w:rPr>
                <w:color w:val="000000"/>
              </w:rPr>
            </w:pPr>
          </w:p>
        </w:tc>
        <w:tc>
          <w:tcPr>
            <w:tcW w:w="1134" w:type="dxa"/>
            <w:shd w:val="clear" w:color="auto" w:fill="auto"/>
            <w:noWrap/>
            <w:vAlign w:val="center"/>
            <w:hideMark/>
          </w:tcPr>
          <w:p w14:paraId="73FC5C74"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73D251" w14:textId="77777777" w:rsidR="008F6FB1" w:rsidRPr="00DC139F" w:rsidRDefault="008F6FB1" w:rsidP="001D1C77">
            <w:pPr>
              <w:jc w:val="center"/>
              <w:rPr>
                <w:color w:val="000000"/>
              </w:rPr>
            </w:pPr>
            <w:r w:rsidRPr="00B6372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30C8" w14:textId="77777777" w:rsidR="008F6FB1" w:rsidRPr="00DC139F" w:rsidRDefault="008F6FB1" w:rsidP="001D1C77">
            <w:pPr>
              <w:jc w:val="center"/>
              <w:rPr>
                <w:color w:val="000000"/>
              </w:rPr>
            </w:pPr>
            <w:r w:rsidRPr="00B63720">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4742C"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9E37"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503782D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CA34A4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F66176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A9DBE4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099E2DF"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2AA12B2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4013C1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E6B9AFB"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41257619" w14:textId="77777777" w:rsidR="008F6FB1" w:rsidRPr="00DC139F" w:rsidRDefault="008F6FB1" w:rsidP="001D1C77">
            <w:pPr>
              <w:jc w:val="center"/>
              <w:rPr>
                <w:color w:val="000000"/>
              </w:rPr>
            </w:pPr>
          </w:p>
        </w:tc>
        <w:tc>
          <w:tcPr>
            <w:tcW w:w="722" w:type="dxa"/>
            <w:tcBorders>
              <w:top w:val="nil"/>
              <w:left w:val="nil"/>
              <w:bottom w:val="nil"/>
              <w:right w:val="nil"/>
            </w:tcBorders>
            <w:shd w:val="clear" w:color="auto" w:fill="auto"/>
            <w:noWrap/>
            <w:vAlign w:val="center"/>
          </w:tcPr>
          <w:p w14:paraId="5530763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F352E9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486F2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3DD1C6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496C71F" w14:textId="77777777" w:rsidR="008F6FB1" w:rsidRPr="00DC139F" w:rsidRDefault="008F6FB1" w:rsidP="001D1C77">
            <w:pPr>
              <w:jc w:val="center"/>
              <w:rPr>
                <w:color w:val="000000"/>
              </w:rPr>
            </w:pPr>
          </w:p>
        </w:tc>
      </w:tr>
      <w:tr w:rsidR="008F6FB1" w:rsidRPr="00DC139F" w14:paraId="72CBC43D" w14:textId="77777777" w:rsidTr="001D1C77">
        <w:trPr>
          <w:gridAfter w:val="10"/>
          <w:wAfter w:w="7228" w:type="dxa"/>
          <w:trHeight w:val="266"/>
          <w:jc w:val="center"/>
        </w:trPr>
        <w:tc>
          <w:tcPr>
            <w:tcW w:w="988" w:type="dxa"/>
            <w:vMerge w:val="restart"/>
            <w:shd w:val="clear" w:color="auto" w:fill="auto"/>
            <w:noWrap/>
            <w:vAlign w:val="center"/>
            <w:hideMark/>
          </w:tcPr>
          <w:p w14:paraId="51560DCB" w14:textId="77777777" w:rsidR="008F6FB1" w:rsidRPr="00DC139F" w:rsidRDefault="008F6FB1" w:rsidP="001D1C77">
            <w:pPr>
              <w:jc w:val="center"/>
              <w:rPr>
                <w:color w:val="000000"/>
              </w:rPr>
            </w:pPr>
            <w:r>
              <w:rPr>
                <w:color w:val="000000"/>
              </w:rPr>
              <w:t>'4</w:t>
            </w:r>
            <w:r w:rsidRPr="00DC139F">
              <w:rPr>
                <w:color w:val="000000"/>
              </w:rPr>
              <w:t>0MHz'</w:t>
            </w:r>
          </w:p>
          <w:p w14:paraId="6D5BFEA8" w14:textId="77777777" w:rsidR="008F6FB1" w:rsidRPr="00DC139F" w:rsidRDefault="008F6FB1" w:rsidP="001D1C77">
            <w:pPr>
              <w:jc w:val="center"/>
              <w:rPr>
                <w:color w:val="000000"/>
              </w:rPr>
            </w:pPr>
            <w:r w:rsidRPr="00DC139F">
              <w:rPr>
                <w:color w:val="000000"/>
              </w:rPr>
              <w:t>(</w:t>
            </w:r>
            <w:r>
              <w:rPr>
                <w:color w:val="000000"/>
              </w:rPr>
              <w:t>5230</w:t>
            </w:r>
            <w:r w:rsidRPr="00DC139F">
              <w:rPr>
                <w:color w:val="000000"/>
              </w:rPr>
              <w:t>)</w:t>
            </w:r>
          </w:p>
        </w:tc>
        <w:tc>
          <w:tcPr>
            <w:tcW w:w="1134" w:type="dxa"/>
            <w:shd w:val="clear" w:color="auto" w:fill="auto"/>
            <w:noWrap/>
            <w:vAlign w:val="center"/>
            <w:hideMark/>
          </w:tcPr>
          <w:p w14:paraId="7D457208"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C34989C" w14:textId="77777777" w:rsidR="008F6FB1" w:rsidRPr="00B63720"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38CF94AE" w14:textId="77777777" w:rsidR="008F6FB1" w:rsidRPr="00B63720"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0E87A25E" w14:textId="77777777" w:rsidR="008F6FB1" w:rsidRPr="00B63720"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46CAABF" w14:textId="77777777" w:rsidR="008F6FB1" w:rsidRPr="00B63720" w:rsidRDefault="008F6FB1" w:rsidP="001D1C77">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57DF1682"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46F711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25330FC"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C8B3061" w14:textId="77777777" w:rsidR="008F6FB1" w:rsidRPr="00DC139F" w:rsidRDefault="008F6FB1" w:rsidP="001D1C77">
            <w:pPr>
              <w:jc w:val="center"/>
              <w:rPr>
                <w:color w:val="000000"/>
              </w:rPr>
            </w:pPr>
          </w:p>
        </w:tc>
      </w:tr>
      <w:tr w:rsidR="008F6FB1" w:rsidRPr="00DC139F" w14:paraId="62F32C6C" w14:textId="77777777" w:rsidTr="001D1C77">
        <w:trPr>
          <w:gridAfter w:val="10"/>
          <w:wAfter w:w="7228" w:type="dxa"/>
          <w:trHeight w:val="266"/>
          <w:jc w:val="center"/>
        </w:trPr>
        <w:tc>
          <w:tcPr>
            <w:tcW w:w="988" w:type="dxa"/>
            <w:vMerge/>
            <w:shd w:val="clear" w:color="auto" w:fill="auto"/>
            <w:noWrap/>
            <w:hideMark/>
          </w:tcPr>
          <w:p w14:paraId="0E34518C" w14:textId="77777777" w:rsidR="008F6FB1" w:rsidRPr="00DC139F" w:rsidRDefault="008F6FB1" w:rsidP="001D1C77">
            <w:pPr>
              <w:jc w:val="center"/>
              <w:rPr>
                <w:color w:val="000000"/>
              </w:rPr>
            </w:pPr>
          </w:p>
        </w:tc>
        <w:tc>
          <w:tcPr>
            <w:tcW w:w="1134" w:type="dxa"/>
            <w:shd w:val="clear" w:color="auto" w:fill="auto"/>
            <w:noWrap/>
            <w:vAlign w:val="center"/>
            <w:hideMark/>
          </w:tcPr>
          <w:p w14:paraId="0829253B"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85F2D8"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1AF8"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14F0B"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2469D" w14:textId="77777777" w:rsidR="008F6FB1" w:rsidRPr="00DC139F" w:rsidRDefault="008F6FB1" w:rsidP="001D1C77">
            <w:pPr>
              <w:jc w:val="center"/>
              <w:rPr>
                <w:color w:val="000000"/>
              </w:rPr>
            </w:pPr>
            <w:r w:rsidRPr="00B63720">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5AABEB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06DA80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9D41F4F"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9C202D3" w14:textId="77777777" w:rsidR="008F6FB1" w:rsidRPr="00DC139F" w:rsidRDefault="008F6FB1" w:rsidP="001D1C77">
            <w:pPr>
              <w:jc w:val="center"/>
              <w:rPr>
                <w:color w:val="000000"/>
              </w:rPr>
            </w:pPr>
          </w:p>
        </w:tc>
      </w:tr>
      <w:tr w:rsidR="008F6FB1" w:rsidRPr="00DC139F" w14:paraId="13BC7EBD" w14:textId="77777777" w:rsidTr="001D1C77">
        <w:trPr>
          <w:gridAfter w:val="10"/>
          <w:wAfter w:w="7228" w:type="dxa"/>
          <w:trHeight w:val="266"/>
          <w:jc w:val="center"/>
        </w:trPr>
        <w:tc>
          <w:tcPr>
            <w:tcW w:w="988" w:type="dxa"/>
            <w:vMerge/>
            <w:vAlign w:val="center"/>
            <w:hideMark/>
          </w:tcPr>
          <w:p w14:paraId="25FC07EC" w14:textId="77777777" w:rsidR="008F6FB1" w:rsidRPr="00DC139F" w:rsidRDefault="008F6FB1" w:rsidP="001D1C77">
            <w:pPr>
              <w:rPr>
                <w:color w:val="000000"/>
              </w:rPr>
            </w:pPr>
          </w:p>
        </w:tc>
        <w:tc>
          <w:tcPr>
            <w:tcW w:w="1134" w:type="dxa"/>
            <w:shd w:val="clear" w:color="auto" w:fill="auto"/>
            <w:noWrap/>
            <w:vAlign w:val="center"/>
            <w:hideMark/>
          </w:tcPr>
          <w:p w14:paraId="50C8B6A9"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1447A3"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14AE"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F103A"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E8A0B" w14:textId="77777777" w:rsidR="008F6FB1" w:rsidRPr="00DC139F" w:rsidRDefault="008F6FB1" w:rsidP="001D1C77">
            <w:pPr>
              <w:jc w:val="center"/>
              <w:rPr>
                <w:color w:val="000000"/>
              </w:rPr>
            </w:pPr>
            <w:r w:rsidRPr="00B63720">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31827CF9"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601200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43719B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70E17117" w14:textId="77777777" w:rsidR="008F6FB1" w:rsidRPr="00DC139F" w:rsidRDefault="008F6FB1" w:rsidP="001D1C77">
            <w:pPr>
              <w:jc w:val="center"/>
              <w:rPr>
                <w:color w:val="000000"/>
              </w:rPr>
            </w:pPr>
          </w:p>
        </w:tc>
      </w:tr>
      <w:tr w:rsidR="008F6FB1" w:rsidRPr="00DC139F" w14:paraId="0C2AABAE" w14:textId="77777777" w:rsidTr="001D1C77">
        <w:trPr>
          <w:gridAfter w:val="10"/>
          <w:wAfter w:w="7228" w:type="dxa"/>
          <w:trHeight w:val="266"/>
          <w:jc w:val="center"/>
        </w:trPr>
        <w:tc>
          <w:tcPr>
            <w:tcW w:w="988" w:type="dxa"/>
            <w:vMerge/>
            <w:vAlign w:val="center"/>
            <w:hideMark/>
          </w:tcPr>
          <w:p w14:paraId="4156C40B" w14:textId="77777777" w:rsidR="008F6FB1" w:rsidRPr="00DC139F" w:rsidRDefault="008F6FB1" w:rsidP="001D1C77">
            <w:pPr>
              <w:rPr>
                <w:color w:val="000000"/>
              </w:rPr>
            </w:pPr>
          </w:p>
        </w:tc>
        <w:tc>
          <w:tcPr>
            <w:tcW w:w="1134" w:type="dxa"/>
            <w:shd w:val="clear" w:color="auto" w:fill="auto"/>
            <w:noWrap/>
            <w:vAlign w:val="center"/>
            <w:hideMark/>
          </w:tcPr>
          <w:p w14:paraId="38ABBA5B"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18FF2A"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BA62"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306B"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66B96" w14:textId="77777777" w:rsidR="008F6FB1" w:rsidRPr="00DC139F" w:rsidRDefault="008F6FB1" w:rsidP="001D1C77">
            <w:pPr>
              <w:jc w:val="center"/>
              <w:rPr>
                <w:color w:val="000000"/>
              </w:rPr>
            </w:pPr>
            <w:r w:rsidRPr="00B63720">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189A36E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6F3A0F5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216B765E"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2A8AE12" w14:textId="77777777" w:rsidR="008F6FB1" w:rsidRPr="00DC139F" w:rsidRDefault="008F6FB1" w:rsidP="001D1C77">
            <w:pPr>
              <w:jc w:val="center"/>
              <w:rPr>
                <w:color w:val="000000"/>
              </w:rPr>
            </w:pPr>
          </w:p>
        </w:tc>
      </w:tr>
      <w:tr w:rsidR="008F6FB1" w:rsidRPr="00DC139F" w14:paraId="5BCFBC09" w14:textId="77777777" w:rsidTr="001D1C77">
        <w:trPr>
          <w:gridAfter w:val="10"/>
          <w:wAfter w:w="7228" w:type="dxa"/>
          <w:trHeight w:val="266"/>
          <w:jc w:val="center"/>
        </w:trPr>
        <w:tc>
          <w:tcPr>
            <w:tcW w:w="988" w:type="dxa"/>
            <w:vMerge/>
            <w:vAlign w:val="center"/>
            <w:hideMark/>
          </w:tcPr>
          <w:p w14:paraId="5C08DC18" w14:textId="77777777" w:rsidR="008F6FB1" w:rsidRPr="00DC139F" w:rsidRDefault="008F6FB1" w:rsidP="001D1C77">
            <w:pPr>
              <w:rPr>
                <w:color w:val="000000"/>
              </w:rPr>
            </w:pPr>
          </w:p>
        </w:tc>
        <w:tc>
          <w:tcPr>
            <w:tcW w:w="1134" w:type="dxa"/>
            <w:shd w:val="clear" w:color="auto" w:fill="auto"/>
            <w:noWrap/>
            <w:vAlign w:val="center"/>
            <w:hideMark/>
          </w:tcPr>
          <w:p w14:paraId="5AF07329"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7EE20E"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31E14"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5F428"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64FE" w14:textId="77777777" w:rsidR="008F6FB1" w:rsidRPr="00DC139F" w:rsidRDefault="008F6FB1" w:rsidP="001D1C77">
            <w:pPr>
              <w:jc w:val="center"/>
              <w:rPr>
                <w:color w:val="000000"/>
              </w:rPr>
            </w:pPr>
            <w:r w:rsidRPr="00B63720">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6D634288"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3FC489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0792244"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2247600" w14:textId="77777777" w:rsidR="008F6FB1" w:rsidRPr="00DC139F" w:rsidRDefault="008F6FB1" w:rsidP="001D1C77">
            <w:pPr>
              <w:jc w:val="center"/>
              <w:rPr>
                <w:color w:val="000000"/>
              </w:rPr>
            </w:pPr>
          </w:p>
        </w:tc>
      </w:tr>
      <w:tr w:rsidR="008F6FB1" w:rsidRPr="00DC139F" w14:paraId="35DC0F52" w14:textId="77777777" w:rsidTr="001D1C77">
        <w:trPr>
          <w:gridAfter w:val="14"/>
          <w:wAfter w:w="10119" w:type="dxa"/>
          <w:trHeight w:val="266"/>
          <w:jc w:val="center"/>
        </w:trPr>
        <w:tc>
          <w:tcPr>
            <w:tcW w:w="988" w:type="dxa"/>
            <w:vMerge w:val="restart"/>
            <w:shd w:val="clear" w:color="auto" w:fill="auto"/>
            <w:noWrap/>
            <w:vAlign w:val="center"/>
            <w:hideMark/>
          </w:tcPr>
          <w:p w14:paraId="4B6D7D89" w14:textId="77777777" w:rsidR="008F6FB1" w:rsidRPr="00DC139F" w:rsidRDefault="008F6FB1" w:rsidP="001D1C77">
            <w:pPr>
              <w:jc w:val="center"/>
              <w:rPr>
                <w:color w:val="000000"/>
              </w:rPr>
            </w:pPr>
            <w:r>
              <w:rPr>
                <w:color w:val="000000"/>
              </w:rPr>
              <w:t>'4</w:t>
            </w:r>
            <w:r w:rsidRPr="00DC139F">
              <w:rPr>
                <w:color w:val="000000"/>
              </w:rPr>
              <w:t>0MHz'</w:t>
            </w:r>
          </w:p>
          <w:p w14:paraId="4275C98F" w14:textId="77777777" w:rsidR="008F6FB1" w:rsidRPr="00DC139F" w:rsidRDefault="008F6FB1" w:rsidP="001D1C77">
            <w:pPr>
              <w:jc w:val="center"/>
              <w:rPr>
                <w:color w:val="000000"/>
              </w:rPr>
            </w:pPr>
            <w:r w:rsidRPr="00DC139F">
              <w:rPr>
                <w:color w:val="000000"/>
              </w:rPr>
              <w:t>(</w:t>
            </w:r>
            <w:r>
              <w:rPr>
                <w:color w:val="000000"/>
              </w:rPr>
              <w:t>5490</w:t>
            </w:r>
            <w:r w:rsidRPr="00DC139F">
              <w:rPr>
                <w:color w:val="000000"/>
              </w:rPr>
              <w:t>)</w:t>
            </w:r>
          </w:p>
        </w:tc>
        <w:tc>
          <w:tcPr>
            <w:tcW w:w="1134" w:type="dxa"/>
            <w:shd w:val="clear" w:color="auto" w:fill="auto"/>
            <w:noWrap/>
            <w:vAlign w:val="center"/>
            <w:hideMark/>
          </w:tcPr>
          <w:p w14:paraId="3BC25628"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97002E4" w14:textId="77777777" w:rsidR="008F6FB1" w:rsidRPr="00B63720"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492BADCF" w14:textId="77777777" w:rsidR="008F6FB1" w:rsidRPr="00B63720"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2BB7B4E5" w14:textId="77777777" w:rsidR="008F6FB1" w:rsidRPr="00B63720"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1A36EBD" w14:textId="77777777" w:rsidR="008F6FB1" w:rsidRPr="00B63720" w:rsidRDefault="008F6FB1" w:rsidP="001D1C77">
            <w:pPr>
              <w:jc w:val="center"/>
              <w:rPr>
                <w:color w:val="000000"/>
              </w:rPr>
            </w:pPr>
            <w:r w:rsidRPr="00A3653C">
              <w:rPr>
                <w:color w:val="000000"/>
              </w:rPr>
              <w:t>#30</w:t>
            </w:r>
          </w:p>
        </w:tc>
      </w:tr>
      <w:tr w:rsidR="008F6FB1" w:rsidRPr="00DC139F" w14:paraId="65B0D1DA" w14:textId="77777777" w:rsidTr="001D1C77">
        <w:trPr>
          <w:gridAfter w:val="14"/>
          <w:wAfter w:w="10119" w:type="dxa"/>
          <w:trHeight w:val="266"/>
          <w:jc w:val="center"/>
        </w:trPr>
        <w:tc>
          <w:tcPr>
            <w:tcW w:w="988" w:type="dxa"/>
            <w:vMerge/>
            <w:shd w:val="clear" w:color="auto" w:fill="auto"/>
            <w:noWrap/>
            <w:hideMark/>
          </w:tcPr>
          <w:p w14:paraId="56447B47" w14:textId="77777777" w:rsidR="008F6FB1" w:rsidRPr="00DC139F" w:rsidRDefault="008F6FB1" w:rsidP="001D1C77">
            <w:pPr>
              <w:jc w:val="center"/>
              <w:rPr>
                <w:color w:val="000000"/>
              </w:rPr>
            </w:pPr>
          </w:p>
        </w:tc>
        <w:tc>
          <w:tcPr>
            <w:tcW w:w="1134" w:type="dxa"/>
            <w:shd w:val="clear" w:color="auto" w:fill="auto"/>
            <w:noWrap/>
            <w:vAlign w:val="center"/>
            <w:hideMark/>
          </w:tcPr>
          <w:p w14:paraId="1C3A3F5E"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9DB432"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69ABD" w14:textId="77777777" w:rsidR="008F6FB1" w:rsidRPr="00DC139F" w:rsidRDefault="008F6FB1" w:rsidP="001D1C77">
            <w:pPr>
              <w:jc w:val="center"/>
              <w:rPr>
                <w:color w:val="000000"/>
              </w:rPr>
            </w:pPr>
            <w:r w:rsidRPr="00B6372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FD74"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A4AB5" w14:textId="77777777" w:rsidR="008F6FB1" w:rsidRPr="00DC139F" w:rsidRDefault="008F6FB1" w:rsidP="001D1C77">
            <w:pPr>
              <w:jc w:val="center"/>
              <w:rPr>
                <w:color w:val="000000"/>
              </w:rPr>
            </w:pPr>
            <w:r w:rsidRPr="00B63720">
              <w:rPr>
                <w:rFonts w:hint="eastAsia"/>
                <w:color w:val="000000"/>
              </w:rPr>
              <w:t>7.61</w:t>
            </w:r>
          </w:p>
        </w:tc>
      </w:tr>
      <w:tr w:rsidR="008F6FB1" w:rsidRPr="00DC139F" w14:paraId="398992B5" w14:textId="77777777" w:rsidTr="001D1C77">
        <w:trPr>
          <w:gridAfter w:val="14"/>
          <w:wAfter w:w="10119" w:type="dxa"/>
          <w:trHeight w:val="266"/>
          <w:jc w:val="center"/>
        </w:trPr>
        <w:tc>
          <w:tcPr>
            <w:tcW w:w="988" w:type="dxa"/>
            <w:vMerge/>
            <w:vAlign w:val="center"/>
            <w:hideMark/>
          </w:tcPr>
          <w:p w14:paraId="4B6F78B4" w14:textId="77777777" w:rsidR="008F6FB1" w:rsidRPr="00DC139F" w:rsidRDefault="008F6FB1" w:rsidP="001D1C77">
            <w:pPr>
              <w:rPr>
                <w:color w:val="000000"/>
              </w:rPr>
            </w:pPr>
          </w:p>
        </w:tc>
        <w:tc>
          <w:tcPr>
            <w:tcW w:w="1134" w:type="dxa"/>
            <w:shd w:val="clear" w:color="auto" w:fill="auto"/>
            <w:noWrap/>
            <w:vAlign w:val="center"/>
            <w:hideMark/>
          </w:tcPr>
          <w:p w14:paraId="0E76696F"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B78B35" w14:textId="77777777" w:rsidR="008F6FB1" w:rsidRPr="00DC139F" w:rsidRDefault="008F6FB1" w:rsidP="001D1C77">
            <w:pPr>
              <w:jc w:val="center"/>
              <w:rPr>
                <w:color w:val="000000"/>
              </w:rPr>
            </w:pPr>
            <w:r w:rsidRPr="00B6372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45FD2" w14:textId="77777777" w:rsidR="008F6FB1" w:rsidRPr="00DC139F" w:rsidRDefault="008F6FB1" w:rsidP="001D1C77">
            <w:pPr>
              <w:jc w:val="center"/>
              <w:rPr>
                <w:color w:val="000000"/>
              </w:rPr>
            </w:pPr>
            <w:r w:rsidRPr="00B6372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CE6F5"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545F6" w14:textId="77777777" w:rsidR="008F6FB1" w:rsidRPr="00DC139F" w:rsidRDefault="008F6FB1" w:rsidP="001D1C77">
            <w:pPr>
              <w:jc w:val="center"/>
              <w:rPr>
                <w:color w:val="000000"/>
              </w:rPr>
            </w:pPr>
            <w:r w:rsidRPr="00B63720">
              <w:rPr>
                <w:rFonts w:hint="eastAsia"/>
                <w:color w:val="000000"/>
              </w:rPr>
              <w:t>7.61</w:t>
            </w:r>
          </w:p>
        </w:tc>
      </w:tr>
      <w:tr w:rsidR="008F6FB1" w:rsidRPr="00DC139F" w14:paraId="34B194AD" w14:textId="77777777" w:rsidTr="001D1C77">
        <w:trPr>
          <w:gridAfter w:val="14"/>
          <w:wAfter w:w="10119" w:type="dxa"/>
          <w:trHeight w:val="266"/>
          <w:jc w:val="center"/>
        </w:trPr>
        <w:tc>
          <w:tcPr>
            <w:tcW w:w="988" w:type="dxa"/>
            <w:vMerge/>
            <w:vAlign w:val="center"/>
            <w:hideMark/>
          </w:tcPr>
          <w:p w14:paraId="6DCE0744" w14:textId="77777777" w:rsidR="008F6FB1" w:rsidRPr="00DC139F" w:rsidRDefault="008F6FB1" w:rsidP="001D1C77">
            <w:pPr>
              <w:rPr>
                <w:color w:val="000000"/>
              </w:rPr>
            </w:pPr>
          </w:p>
        </w:tc>
        <w:tc>
          <w:tcPr>
            <w:tcW w:w="1134" w:type="dxa"/>
            <w:shd w:val="clear" w:color="auto" w:fill="auto"/>
            <w:noWrap/>
            <w:vAlign w:val="center"/>
            <w:hideMark/>
          </w:tcPr>
          <w:p w14:paraId="13F9A08F"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91544E" w14:textId="77777777" w:rsidR="008F6FB1" w:rsidRPr="00DC139F" w:rsidRDefault="008F6FB1" w:rsidP="001D1C77">
            <w:pPr>
              <w:jc w:val="center"/>
              <w:rPr>
                <w:color w:val="000000"/>
              </w:rPr>
            </w:pPr>
            <w:r w:rsidRPr="00B6372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C23AD" w14:textId="77777777" w:rsidR="008F6FB1" w:rsidRPr="00DC139F" w:rsidRDefault="008F6FB1" w:rsidP="001D1C77">
            <w:pPr>
              <w:jc w:val="center"/>
              <w:rPr>
                <w:color w:val="000000"/>
              </w:rPr>
            </w:pPr>
            <w:r w:rsidRPr="00B6372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A0E7"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69DD4" w14:textId="77777777" w:rsidR="008F6FB1" w:rsidRPr="00DC139F" w:rsidRDefault="008F6FB1" w:rsidP="001D1C77">
            <w:pPr>
              <w:jc w:val="center"/>
              <w:rPr>
                <w:color w:val="000000"/>
              </w:rPr>
            </w:pPr>
            <w:r w:rsidRPr="00B63720">
              <w:rPr>
                <w:rFonts w:hint="eastAsia"/>
                <w:color w:val="000000"/>
              </w:rPr>
              <w:t>7.62</w:t>
            </w:r>
          </w:p>
        </w:tc>
      </w:tr>
      <w:tr w:rsidR="008F6FB1" w:rsidRPr="00DC139F" w14:paraId="5E6BE4D1" w14:textId="77777777" w:rsidTr="001D1C77">
        <w:trPr>
          <w:gridAfter w:val="14"/>
          <w:wAfter w:w="10119" w:type="dxa"/>
          <w:trHeight w:val="266"/>
          <w:jc w:val="center"/>
        </w:trPr>
        <w:tc>
          <w:tcPr>
            <w:tcW w:w="988" w:type="dxa"/>
            <w:vMerge/>
            <w:vAlign w:val="center"/>
            <w:hideMark/>
          </w:tcPr>
          <w:p w14:paraId="1BA16F57" w14:textId="77777777" w:rsidR="008F6FB1" w:rsidRPr="00DC139F" w:rsidRDefault="008F6FB1" w:rsidP="001D1C77">
            <w:pPr>
              <w:rPr>
                <w:color w:val="000000"/>
              </w:rPr>
            </w:pPr>
          </w:p>
        </w:tc>
        <w:tc>
          <w:tcPr>
            <w:tcW w:w="1134" w:type="dxa"/>
            <w:shd w:val="clear" w:color="auto" w:fill="auto"/>
            <w:noWrap/>
            <w:vAlign w:val="center"/>
            <w:hideMark/>
          </w:tcPr>
          <w:p w14:paraId="1B3922D1"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F966F7" w14:textId="77777777" w:rsidR="008F6FB1" w:rsidRPr="00DC139F" w:rsidRDefault="008F6FB1" w:rsidP="001D1C77">
            <w:pPr>
              <w:jc w:val="center"/>
              <w:rPr>
                <w:color w:val="000000"/>
              </w:rPr>
            </w:pPr>
            <w:r w:rsidRPr="00B6372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01706" w14:textId="77777777" w:rsidR="008F6FB1" w:rsidRPr="00DC139F" w:rsidRDefault="008F6FB1" w:rsidP="001D1C77">
            <w:pPr>
              <w:jc w:val="center"/>
              <w:rPr>
                <w:color w:val="000000"/>
              </w:rPr>
            </w:pPr>
            <w:r w:rsidRPr="00B6372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046C6" w14:textId="77777777" w:rsidR="008F6FB1" w:rsidRPr="00DC139F" w:rsidRDefault="008F6FB1" w:rsidP="001D1C77">
            <w:pPr>
              <w:jc w:val="center"/>
              <w:rPr>
                <w:color w:val="000000"/>
              </w:rPr>
            </w:pPr>
            <w:r w:rsidRPr="00B6372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81509" w14:textId="77777777" w:rsidR="008F6FB1" w:rsidRPr="00DC139F" w:rsidRDefault="008F6FB1" w:rsidP="001D1C77">
            <w:pPr>
              <w:jc w:val="center"/>
              <w:rPr>
                <w:color w:val="000000"/>
              </w:rPr>
            </w:pPr>
            <w:r w:rsidRPr="00B63720">
              <w:rPr>
                <w:rFonts w:hint="eastAsia"/>
                <w:color w:val="000000"/>
              </w:rPr>
              <w:t>7.62</w:t>
            </w:r>
          </w:p>
        </w:tc>
      </w:tr>
      <w:tr w:rsidR="008F6FB1" w:rsidRPr="00DC139F" w14:paraId="484F0F74" w14:textId="77777777" w:rsidTr="001D1C77">
        <w:trPr>
          <w:trHeight w:val="266"/>
          <w:jc w:val="center"/>
        </w:trPr>
        <w:tc>
          <w:tcPr>
            <w:tcW w:w="988" w:type="dxa"/>
            <w:vMerge w:val="restart"/>
            <w:shd w:val="clear" w:color="auto" w:fill="auto"/>
            <w:noWrap/>
            <w:vAlign w:val="center"/>
            <w:hideMark/>
          </w:tcPr>
          <w:p w14:paraId="6E8C1D5D" w14:textId="77777777" w:rsidR="008F6FB1" w:rsidRPr="00DC139F" w:rsidRDefault="008F6FB1" w:rsidP="001D1C77">
            <w:pPr>
              <w:jc w:val="center"/>
              <w:rPr>
                <w:color w:val="000000"/>
              </w:rPr>
            </w:pPr>
            <w:r>
              <w:rPr>
                <w:color w:val="000000"/>
              </w:rPr>
              <w:t>'4</w:t>
            </w:r>
            <w:r w:rsidRPr="00DC139F">
              <w:rPr>
                <w:color w:val="000000"/>
              </w:rPr>
              <w:t>0MHz'</w:t>
            </w:r>
          </w:p>
          <w:p w14:paraId="104F58EC" w14:textId="77777777" w:rsidR="008F6FB1" w:rsidRPr="00DC139F" w:rsidRDefault="008F6FB1" w:rsidP="001D1C77">
            <w:pPr>
              <w:jc w:val="center"/>
              <w:rPr>
                <w:color w:val="000000"/>
              </w:rPr>
            </w:pPr>
            <w:r w:rsidRPr="00DC139F">
              <w:rPr>
                <w:color w:val="000000"/>
              </w:rPr>
              <w:t>(</w:t>
            </w:r>
            <w:r>
              <w:rPr>
                <w:color w:val="000000"/>
              </w:rPr>
              <w:t>5510</w:t>
            </w:r>
            <w:r w:rsidRPr="00DC139F">
              <w:rPr>
                <w:color w:val="000000"/>
              </w:rPr>
              <w:t>)</w:t>
            </w:r>
          </w:p>
        </w:tc>
        <w:tc>
          <w:tcPr>
            <w:tcW w:w="1134" w:type="dxa"/>
            <w:shd w:val="clear" w:color="auto" w:fill="auto"/>
            <w:noWrap/>
            <w:vAlign w:val="center"/>
            <w:hideMark/>
          </w:tcPr>
          <w:p w14:paraId="4F130B02"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89A2B30" w14:textId="77777777" w:rsidR="008F6FB1" w:rsidRPr="00DC139F"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3D7793A6" w14:textId="77777777" w:rsidR="008F6FB1" w:rsidRPr="00DC139F"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2F681E86" w14:textId="77777777" w:rsidR="008F6FB1" w:rsidRPr="00DC139F"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67BEA4" w14:textId="77777777" w:rsidR="008F6FB1" w:rsidRPr="00DC139F" w:rsidRDefault="008F6FB1" w:rsidP="001D1C77">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4F0969C0"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72AD23A"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0CFCEFF" w14:textId="77777777" w:rsidR="008F6FB1" w:rsidRPr="00DC139F" w:rsidRDefault="008F6FB1" w:rsidP="001D1C77">
            <w:pPr>
              <w:jc w:val="center"/>
              <w:rPr>
                <w:color w:val="000000"/>
              </w:rPr>
            </w:pPr>
          </w:p>
        </w:tc>
        <w:tc>
          <w:tcPr>
            <w:tcW w:w="7951" w:type="dxa"/>
            <w:gridSpan w:val="11"/>
            <w:tcBorders>
              <w:top w:val="nil"/>
              <w:left w:val="nil"/>
              <w:bottom w:val="nil"/>
              <w:right w:val="nil"/>
            </w:tcBorders>
            <w:shd w:val="clear" w:color="auto" w:fill="FFFFFF" w:themeFill="background1"/>
            <w:noWrap/>
            <w:vAlign w:val="center"/>
          </w:tcPr>
          <w:p w14:paraId="3F44AA89" w14:textId="77777777" w:rsidR="008F6FB1" w:rsidRPr="00DC139F" w:rsidRDefault="008F6FB1" w:rsidP="001D1C77">
            <w:pPr>
              <w:jc w:val="center"/>
              <w:rPr>
                <w:color w:val="000000"/>
              </w:rPr>
            </w:pPr>
          </w:p>
        </w:tc>
      </w:tr>
      <w:tr w:rsidR="008F6FB1" w:rsidRPr="00DC139F" w14:paraId="23AC4C7E" w14:textId="77777777" w:rsidTr="001D1C77">
        <w:trPr>
          <w:trHeight w:val="266"/>
          <w:jc w:val="center"/>
        </w:trPr>
        <w:tc>
          <w:tcPr>
            <w:tcW w:w="988" w:type="dxa"/>
            <w:vMerge/>
            <w:shd w:val="clear" w:color="auto" w:fill="auto"/>
            <w:noWrap/>
            <w:hideMark/>
          </w:tcPr>
          <w:p w14:paraId="1C10B799" w14:textId="77777777" w:rsidR="008F6FB1" w:rsidRPr="00DC139F" w:rsidRDefault="008F6FB1" w:rsidP="001D1C77">
            <w:pPr>
              <w:jc w:val="center"/>
              <w:rPr>
                <w:color w:val="000000"/>
              </w:rPr>
            </w:pPr>
          </w:p>
        </w:tc>
        <w:tc>
          <w:tcPr>
            <w:tcW w:w="1134" w:type="dxa"/>
            <w:shd w:val="clear" w:color="auto" w:fill="auto"/>
            <w:noWrap/>
            <w:vAlign w:val="center"/>
            <w:hideMark/>
          </w:tcPr>
          <w:p w14:paraId="486035FC"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03D060" w14:textId="77777777" w:rsidR="008F6FB1" w:rsidRPr="00DC139F" w:rsidRDefault="008F6FB1" w:rsidP="001D1C77">
            <w:pPr>
              <w:jc w:val="center"/>
              <w:rPr>
                <w:color w:val="000000"/>
              </w:rPr>
            </w:pPr>
            <w:r w:rsidRPr="00B63720">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DC5D2"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E60D" w14:textId="77777777" w:rsidR="008F6FB1" w:rsidRPr="00DC139F" w:rsidRDefault="008F6FB1" w:rsidP="001D1C77">
            <w:pPr>
              <w:jc w:val="center"/>
              <w:rPr>
                <w:color w:val="000000"/>
              </w:rPr>
            </w:pPr>
            <w:r w:rsidRPr="00B6372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8559E" w14:textId="77777777" w:rsidR="008F6FB1" w:rsidRPr="00DC139F" w:rsidRDefault="008F6FB1" w:rsidP="001D1C77">
            <w:pPr>
              <w:jc w:val="center"/>
              <w:rPr>
                <w:color w:val="000000"/>
              </w:rPr>
            </w:pPr>
            <w:r w:rsidRPr="00B63720">
              <w:rPr>
                <w:rFonts w:hint="eastAsia"/>
                <w:color w:val="000000"/>
              </w:rPr>
              <w:t>1.22</w:t>
            </w:r>
          </w:p>
        </w:tc>
        <w:tc>
          <w:tcPr>
            <w:tcW w:w="722" w:type="dxa"/>
            <w:tcBorders>
              <w:top w:val="nil"/>
              <w:left w:val="single" w:sz="4" w:space="0" w:color="auto"/>
              <w:bottom w:val="nil"/>
              <w:right w:val="nil"/>
            </w:tcBorders>
            <w:shd w:val="clear" w:color="auto" w:fill="auto"/>
            <w:noWrap/>
            <w:vAlign w:val="center"/>
          </w:tcPr>
          <w:p w14:paraId="2E59608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5D8AB27"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542AD307" w14:textId="77777777" w:rsidR="008F6FB1" w:rsidRPr="00DC139F" w:rsidRDefault="008F6FB1" w:rsidP="001D1C77">
            <w:pPr>
              <w:jc w:val="center"/>
              <w:rPr>
                <w:color w:val="000000"/>
              </w:rPr>
            </w:pPr>
          </w:p>
        </w:tc>
        <w:tc>
          <w:tcPr>
            <w:tcW w:w="7951" w:type="dxa"/>
            <w:gridSpan w:val="11"/>
            <w:tcBorders>
              <w:top w:val="nil"/>
              <w:left w:val="nil"/>
              <w:bottom w:val="nil"/>
              <w:right w:val="nil"/>
            </w:tcBorders>
            <w:shd w:val="clear" w:color="auto" w:fill="auto"/>
            <w:noWrap/>
            <w:vAlign w:val="center"/>
          </w:tcPr>
          <w:p w14:paraId="09EEA7E9" w14:textId="77777777" w:rsidR="008F6FB1" w:rsidRPr="00DC139F" w:rsidRDefault="008F6FB1" w:rsidP="001D1C77">
            <w:pPr>
              <w:jc w:val="center"/>
              <w:rPr>
                <w:color w:val="000000"/>
              </w:rPr>
            </w:pPr>
          </w:p>
        </w:tc>
      </w:tr>
      <w:tr w:rsidR="008F6FB1" w:rsidRPr="00DC139F" w14:paraId="34099D50" w14:textId="77777777" w:rsidTr="001D1C77">
        <w:trPr>
          <w:trHeight w:val="266"/>
          <w:jc w:val="center"/>
        </w:trPr>
        <w:tc>
          <w:tcPr>
            <w:tcW w:w="988" w:type="dxa"/>
            <w:vMerge/>
            <w:vAlign w:val="center"/>
            <w:hideMark/>
          </w:tcPr>
          <w:p w14:paraId="23FF561E" w14:textId="77777777" w:rsidR="008F6FB1" w:rsidRPr="00DC139F" w:rsidRDefault="008F6FB1" w:rsidP="001D1C77">
            <w:pPr>
              <w:rPr>
                <w:color w:val="000000"/>
              </w:rPr>
            </w:pPr>
          </w:p>
        </w:tc>
        <w:tc>
          <w:tcPr>
            <w:tcW w:w="1134" w:type="dxa"/>
            <w:shd w:val="clear" w:color="auto" w:fill="auto"/>
            <w:noWrap/>
            <w:vAlign w:val="center"/>
            <w:hideMark/>
          </w:tcPr>
          <w:p w14:paraId="1597764C"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EA1FA54" w14:textId="77777777" w:rsidR="008F6FB1" w:rsidRPr="00DC139F" w:rsidRDefault="008F6FB1" w:rsidP="001D1C77">
            <w:pPr>
              <w:jc w:val="center"/>
              <w:rPr>
                <w:color w:val="000000"/>
              </w:rPr>
            </w:pPr>
            <w:r w:rsidRPr="00B6372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559C"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A2D7F"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2338" w14:textId="77777777" w:rsidR="008F6FB1" w:rsidRPr="00DC139F" w:rsidRDefault="008F6FB1" w:rsidP="001D1C77">
            <w:pPr>
              <w:jc w:val="center"/>
              <w:rPr>
                <w:color w:val="000000"/>
              </w:rPr>
            </w:pPr>
            <w:r w:rsidRPr="00B63720">
              <w:rPr>
                <w:rFonts w:hint="eastAsia"/>
                <w:color w:val="000000"/>
              </w:rPr>
              <w:t>1.22</w:t>
            </w:r>
          </w:p>
        </w:tc>
        <w:tc>
          <w:tcPr>
            <w:tcW w:w="722" w:type="dxa"/>
            <w:tcBorders>
              <w:top w:val="nil"/>
              <w:left w:val="single" w:sz="4" w:space="0" w:color="auto"/>
              <w:bottom w:val="nil"/>
              <w:right w:val="nil"/>
            </w:tcBorders>
            <w:shd w:val="clear" w:color="auto" w:fill="auto"/>
            <w:noWrap/>
            <w:vAlign w:val="center"/>
          </w:tcPr>
          <w:p w14:paraId="29E4237D"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0324DE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4E34214" w14:textId="77777777" w:rsidR="008F6FB1" w:rsidRPr="00DC139F" w:rsidRDefault="008F6FB1" w:rsidP="001D1C77">
            <w:pPr>
              <w:jc w:val="center"/>
              <w:rPr>
                <w:color w:val="000000"/>
              </w:rPr>
            </w:pPr>
          </w:p>
        </w:tc>
        <w:tc>
          <w:tcPr>
            <w:tcW w:w="7951" w:type="dxa"/>
            <w:gridSpan w:val="11"/>
            <w:tcBorders>
              <w:top w:val="nil"/>
              <w:left w:val="nil"/>
              <w:bottom w:val="nil"/>
              <w:right w:val="nil"/>
            </w:tcBorders>
            <w:shd w:val="clear" w:color="auto" w:fill="auto"/>
            <w:noWrap/>
            <w:vAlign w:val="center"/>
          </w:tcPr>
          <w:p w14:paraId="6D6AC4B7" w14:textId="77777777" w:rsidR="008F6FB1" w:rsidRPr="00DC139F" w:rsidRDefault="008F6FB1" w:rsidP="001D1C77">
            <w:pPr>
              <w:jc w:val="center"/>
              <w:rPr>
                <w:color w:val="000000"/>
              </w:rPr>
            </w:pPr>
          </w:p>
        </w:tc>
      </w:tr>
      <w:tr w:rsidR="008F6FB1" w:rsidRPr="00DC139F" w14:paraId="44E95C2D" w14:textId="77777777" w:rsidTr="001D1C77">
        <w:trPr>
          <w:trHeight w:val="266"/>
          <w:jc w:val="center"/>
        </w:trPr>
        <w:tc>
          <w:tcPr>
            <w:tcW w:w="988" w:type="dxa"/>
            <w:vMerge/>
            <w:vAlign w:val="center"/>
            <w:hideMark/>
          </w:tcPr>
          <w:p w14:paraId="6FE4D137" w14:textId="77777777" w:rsidR="008F6FB1" w:rsidRPr="00DC139F" w:rsidRDefault="008F6FB1" w:rsidP="001D1C77">
            <w:pPr>
              <w:rPr>
                <w:color w:val="000000"/>
              </w:rPr>
            </w:pPr>
          </w:p>
        </w:tc>
        <w:tc>
          <w:tcPr>
            <w:tcW w:w="1134" w:type="dxa"/>
            <w:shd w:val="clear" w:color="auto" w:fill="auto"/>
            <w:noWrap/>
            <w:vAlign w:val="center"/>
            <w:hideMark/>
          </w:tcPr>
          <w:p w14:paraId="383B0BF0"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45D1D3" w14:textId="77777777" w:rsidR="008F6FB1" w:rsidRPr="00DC139F" w:rsidRDefault="008F6FB1" w:rsidP="001D1C77">
            <w:pPr>
              <w:jc w:val="center"/>
              <w:rPr>
                <w:color w:val="000000"/>
              </w:rPr>
            </w:pPr>
            <w:r w:rsidRPr="00B6372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6B1D"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FABE"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489A" w14:textId="77777777" w:rsidR="008F6FB1" w:rsidRPr="00DC139F" w:rsidRDefault="008F6FB1" w:rsidP="001D1C77">
            <w:pPr>
              <w:jc w:val="center"/>
              <w:rPr>
                <w:color w:val="000000"/>
              </w:rPr>
            </w:pPr>
            <w:r w:rsidRPr="00B63720">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477A264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341AF551"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941EC83" w14:textId="77777777" w:rsidR="008F6FB1" w:rsidRPr="00DC139F" w:rsidRDefault="008F6FB1" w:rsidP="001D1C77">
            <w:pPr>
              <w:jc w:val="center"/>
              <w:rPr>
                <w:color w:val="000000"/>
              </w:rPr>
            </w:pPr>
          </w:p>
        </w:tc>
        <w:tc>
          <w:tcPr>
            <w:tcW w:w="7951" w:type="dxa"/>
            <w:gridSpan w:val="11"/>
            <w:tcBorders>
              <w:top w:val="nil"/>
              <w:left w:val="nil"/>
              <w:bottom w:val="nil"/>
              <w:right w:val="nil"/>
            </w:tcBorders>
            <w:shd w:val="clear" w:color="auto" w:fill="auto"/>
            <w:noWrap/>
            <w:vAlign w:val="center"/>
          </w:tcPr>
          <w:p w14:paraId="411B0707" w14:textId="77777777" w:rsidR="008F6FB1" w:rsidRPr="00DC139F" w:rsidRDefault="008F6FB1" w:rsidP="001D1C77">
            <w:pPr>
              <w:jc w:val="center"/>
              <w:rPr>
                <w:color w:val="000000"/>
              </w:rPr>
            </w:pPr>
          </w:p>
        </w:tc>
      </w:tr>
      <w:tr w:rsidR="008F6FB1" w:rsidRPr="00DC139F" w14:paraId="50A95700" w14:textId="77777777" w:rsidTr="001D1C77">
        <w:trPr>
          <w:trHeight w:val="266"/>
          <w:jc w:val="center"/>
        </w:trPr>
        <w:tc>
          <w:tcPr>
            <w:tcW w:w="988" w:type="dxa"/>
            <w:vMerge/>
            <w:vAlign w:val="center"/>
            <w:hideMark/>
          </w:tcPr>
          <w:p w14:paraId="478212DF" w14:textId="77777777" w:rsidR="008F6FB1" w:rsidRPr="00DC139F" w:rsidRDefault="008F6FB1" w:rsidP="001D1C77">
            <w:pPr>
              <w:rPr>
                <w:color w:val="000000"/>
              </w:rPr>
            </w:pPr>
          </w:p>
        </w:tc>
        <w:tc>
          <w:tcPr>
            <w:tcW w:w="1134" w:type="dxa"/>
            <w:shd w:val="clear" w:color="auto" w:fill="auto"/>
            <w:noWrap/>
            <w:vAlign w:val="center"/>
            <w:hideMark/>
          </w:tcPr>
          <w:p w14:paraId="641ADDC2"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BA5921"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A3849"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EE36"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84F1C" w14:textId="77777777" w:rsidR="008F6FB1" w:rsidRPr="00DC139F" w:rsidRDefault="008F6FB1" w:rsidP="001D1C77">
            <w:pPr>
              <w:jc w:val="center"/>
              <w:rPr>
                <w:color w:val="000000"/>
              </w:rPr>
            </w:pPr>
            <w:r w:rsidRPr="00B63720">
              <w:rPr>
                <w:rFonts w:hint="eastAsia"/>
                <w:color w:val="000000"/>
              </w:rPr>
              <w:t>5.07</w:t>
            </w:r>
          </w:p>
        </w:tc>
        <w:tc>
          <w:tcPr>
            <w:tcW w:w="722" w:type="dxa"/>
            <w:tcBorders>
              <w:top w:val="nil"/>
              <w:left w:val="single" w:sz="4" w:space="0" w:color="auto"/>
              <w:bottom w:val="nil"/>
              <w:right w:val="nil"/>
            </w:tcBorders>
            <w:shd w:val="clear" w:color="auto" w:fill="auto"/>
            <w:noWrap/>
            <w:vAlign w:val="center"/>
          </w:tcPr>
          <w:p w14:paraId="73BF8F35"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16E5D146" w14:textId="77777777" w:rsidR="008F6FB1" w:rsidRPr="00DC139F" w:rsidRDefault="008F6FB1" w:rsidP="001D1C77">
            <w:pPr>
              <w:jc w:val="center"/>
              <w:rPr>
                <w:color w:val="000000"/>
              </w:rPr>
            </w:pPr>
          </w:p>
        </w:tc>
        <w:tc>
          <w:tcPr>
            <w:tcW w:w="723" w:type="dxa"/>
            <w:tcBorders>
              <w:top w:val="nil"/>
              <w:left w:val="nil"/>
              <w:bottom w:val="nil"/>
              <w:right w:val="nil"/>
            </w:tcBorders>
            <w:shd w:val="clear" w:color="auto" w:fill="auto"/>
            <w:noWrap/>
            <w:vAlign w:val="center"/>
          </w:tcPr>
          <w:p w14:paraId="099A215B" w14:textId="77777777" w:rsidR="008F6FB1" w:rsidRPr="00DC139F" w:rsidRDefault="008F6FB1" w:rsidP="001D1C77">
            <w:pPr>
              <w:jc w:val="center"/>
              <w:rPr>
                <w:color w:val="000000"/>
              </w:rPr>
            </w:pPr>
          </w:p>
        </w:tc>
        <w:tc>
          <w:tcPr>
            <w:tcW w:w="7951" w:type="dxa"/>
            <w:gridSpan w:val="11"/>
            <w:tcBorders>
              <w:top w:val="nil"/>
              <w:left w:val="nil"/>
              <w:bottom w:val="nil"/>
              <w:right w:val="nil"/>
            </w:tcBorders>
            <w:shd w:val="clear" w:color="auto" w:fill="auto"/>
            <w:noWrap/>
            <w:vAlign w:val="center"/>
          </w:tcPr>
          <w:p w14:paraId="78FE5900" w14:textId="77777777" w:rsidR="008F6FB1" w:rsidRPr="00DC139F" w:rsidRDefault="008F6FB1" w:rsidP="001D1C77">
            <w:pPr>
              <w:jc w:val="center"/>
              <w:rPr>
                <w:color w:val="000000"/>
              </w:rPr>
            </w:pPr>
          </w:p>
        </w:tc>
      </w:tr>
      <w:tr w:rsidR="008F6FB1" w:rsidRPr="00DC139F" w14:paraId="07467234" w14:textId="77777777" w:rsidTr="001D1C77">
        <w:trPr>
          <w:gridAfter w:val="14"/>
          <w:wAfter w:w="10119" w:type="dxa"/>
          <w:trHeight w:val="266"/>
          <w:jc w:val="center"/>
        </w:trPr>
        <w:tc>
          <w:tcPr>
            <w:tcW w:w="988" w:type="dxa"/>
            <w:vMerge w:val="restart"/>
            <w:shd w:val="clear" w:color="auto" w:fill="auto"/>
            <w:noWrap/>
            <w:vAlign w:val="center"/>
            <w:hideMark/>
          </w:tcPr>
          <w:p w14:paraId="0B7B7A89" w14:textId="77777777" w:rsidR="008F6FB1" w:rsidRPr="00DC139F" w:rsidRDefault="008F6FB1" w:rsidP="001D1C77">
            <w:pPr>
              <w:jc w:val="center"/>
              <w:rPr>
                <w:color w:val="000000"/>
              </w:rPr>
            </w:pPr>
            <w:r>
              <w:rPr>
                <w:color w:val="000000"/>
              </w:rPr>
              <w:t>'4</w:t>
            </w:r>
            <w:r w:rsidRPr="00DC139F">
              <w:rPr>
                <w:color w:val="000000"/>
              </w:rPr>
              <w:t>0MHz'</w:t>
            </w:r>
          </w:p>
          <w:p w14:paraId="1B18A3F3" w14:textId="77777777" w:rsidR="008F6FB1" w:rsidRPr="00DC139F" w:rsidRDefault="008F6FB1" w:rsidP="001D1C77">
            <w:pPr>
              <w:jc w:val="center"/>
              <w:rPr>
                <w:color w:val="000000"/>
              </w:rPr>
            </w:pPr>
            <w:r w:rsidRPr="00DC139F">
              <w:rPr>
                <w:color w:val="000000"/>
              </w:rPr>
              <w:t>(</w:t>
            </w:r>
            <w:r>
              <w:rPr>
                <w:color w:val="000000"/>
              </w:rPr>
              <w:t>5550</w:t>
            </w:r>
            <w:r w:rsidRPr="00DC139F">
              <w:rPr>
                <w:color w:val="000000"/>
              </w:rPr>
              <w:t>)</w:t>
            </w:r>
          </w:p>
        </w:tc>
        <w:tc>
          <w:tcPr>
            <w:tcW w:w="1134" w:type="dxa"/>
            <w:shd w:val="clear" w:color="auto" w:fill="auto"/>
            <w:noWrap/>
            <w:vAlign w:val="center"/>
            <w:hideMark/>
          </w:tcPr>
          <w:p w14:paraId="1B567460" w14:textId="77777777" w:rsidR="008F6FB1" w:rsidRPr="00DC139F" w:rsidRDefault="008F6FB1" w:rsidP="001D1C77">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EBB4B35" w14:textId="77777777" w:rsidR="008F6FB1" w:rsidRPr="00B63720" w:rsidRDefault="008F6FB1" w:rsidP="001D1C77">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52412345" w14:textId="77777777" w:rsidR="008F6FB1" w:rsidRPr="00B63720" w:rsidRDefault="008F6FB1" w:rsidP="001D1C77">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27F2E0F0" w14:textId="77777777" w:rsidR="008F6FB1" w:rsidRPr="00B63720" w:rsidRDefault="008F6FB1" w:rsidP="001D1C77">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BAC2CFB" w14:textId="77777777" w:rsidR="008F6FB1" w:rsidRPr="00B63720" w:rsidRDefault="008F6FB1" w:rsidP="001D1C77">
            <w:pPr>
              <w:jc w:val="center"/>
              <w:rPr>
                <w:color w:val="000000"/>
              </w:rPr>
            </w:pPr>
            <w:r w:rsidRPr="00A3653C">
              <w:rPr>
                <w:color w:val="000000"/>
              </w:rPr>
              <w:t>#30</w:t>
            </w:r>
          </w:p>
        </w:tc>
      </w:tr>
      <w:tr w:rsidR="008F6FB1" w:rsidRPr="00DC139F" w14:paraId="6F8A08E4" w14:textId="77777777" w:rsidTr="001D1C77">
        <w:trPr>
          <w:gridAfter w:val="14"/>
          <w:wAfter w:w="10119" w:type="dxa"/>
          <w:trHeight w:val="266"/>
          <w:jc w:val="center"/>
        </w:trPr>
        <w:tc>
          <w:tcPr>
            <w:tcW w:w="988" w:type="dxa"/>
            <w:vMerge/>
            <w:shd w:val="clear" w:color="auto" w:fill="auto"/>
            <w:noWrap/>
            <w:hideMark/>
          </w:tcPr>
          <w:p w14:paraId="3497E046" w14:textId="77777777" w:rsidR="008F6FB1" w:rsidRPr="00DC139F" w:rsidRDefault="008F6FB1" w:rsidP="001D1C77">
            <w:pPr>
              <w:jc w:val="center"/>
              <w:rPr>
                <w:color w:val="000000"/>
              </w:rPr>
            </w:pPr>
          </w:p>
        </w:tc>
        <w:tc>
          <w:tcPr>
            <w:tcW w:w="1134" w:type="dxa"/>
            <w:shd w:val="clear" w:color="auto" w:fill="auto"/>
            <w:noWrap/>
            <w:vAlign w:val="center"/>
            <w:hideMark/>
          </w:tcPr>
          <w:p w14:paraId="4183BDCA" w14:textId="77777777" w:rsidR="008F6FB1" w:rsidRPr="00DC139F" w:rsidRDefault="008F6FB1" w:rsidP="001D1C77">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14B87C"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65F8A"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BF996"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2E222" w14:textId="77777777" w:rsidR="008F6FB1" w:rsidRPr="00DC139F" w:rsidRDefault="008F6FB1" w:rsidP="001D1C77">
            <w:pPr>
              <w:jc w:val="center"/>
              <w:rPr>
                <w:color w:val="000000"/>
              </w:rPr>
            </w:pPr>
            <w:r w:rsidRPr="00B63720">
              <w:rPr>
                <w:rFonts w:hint="eastAsia"/>
                <w:color w:val="000000"/>
              </w:rPr>
              <w:t>0.00</w:t>
            </w:r>
          </w:p>
        </w:tc>
      </w:tr>
      <w:tr w:rsidR="008F6FB1" w:rsidRPr="00DC139F" w14:paraId="3C39BA07" w14:textId="77777777" w:rsidTr="001D1C77">
        <w:trPr>
          <w:gridAfter w:val="14"/>
          <w:wAfter w:w="10119" w:type="dxa"/>
          <w:trHeight w:val="266"/>
          <w:jc w:val="center"/>
        </w:trPr>
        <w:tc>
          <w:tcPr>
            <w:tcW w:w="988" w:type="dxa"/>
            <w:vMerge/>
            <w:vAlign w:val="center"/>
            <w:hideMark/>
          </w:tcPr>
          <w:p w14:paraId="1D840B2A" w14:textId="77777777" w:rsidR="008F6FB1" w:rsidRPr="00DC139F" w:rsidRDefault="008F6FB1" w:rsidP="001D1C77">
            <w:pPr>
              <w:rPr>
                <w:color w:val="000000"/>
              </w:rPr>
            </w:pPr>
          </w:p>
        </w:tc>
        <w:tc>
          <w:tcPr>
            <w:tcW w:w="1134" w:type="dxa"/>
            <w:shd w:val="clear" w:color="auto" w:fill="auto"/>
            <w:noWrap/>
            <w:vAlign w:val="center"/>
            <w:hideMark/>
          </w:tcPr>
          <w:p w14:paraId="6DAD194E" w14:textId="77777777" w:rsidR="008F6FB1" w:rsidRPr="00DC139F" w:rsidRDefault="008F6FB1" w:rsidP="001D1C77">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B0B761"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7C966"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61AA1"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884C1" w14:textId="77777777" w:rsidR="008F6FB1" w:rsidRPr="00DC139F" w:rsidRDefault="008F6FB1" w:rsidP="001D1C77">
            <w:pPr>
              <w:jc w:val="center"/>
              <w:rPr>
                <w:color w:val="000000"/>
              </w:rPr>
            </w:pPr>
            <w:r w:rsidRPr="00B63720">
              <w:rPr>
                <w:rFonts w:hint="eastAsia"/>
                <w:color w:val="000000"/>
              </w:rPr>
              <w:t>0.40</w:t>
            </w:r>
          </w:p>
        </w:tc>
      </w:tr>
      <w:tr w:rsidR="008F6FB1" w:rsidRPr="00DC139F" w14:paraId="741E6757" w14:textId="77777777" w:rsidTr="001D1C77">
        <w:trPr>
          <w:gridAfter w:val="14"/>
          <w:wAfter w:w="10119" w:type="dxa"/>
          <w:trHeight w:val="266"/>
          <w:jc w:val="center"/>
        </w:trPr>
        <w:tc>
          <w:tcPr>
            <w:tcW w:w="988" w:type="dxa"/>
            <w:vMerge/>
            <w:vAlign w:val="center"/>
            <w:hideMark/>
          </w:tcPr>
          <w:p w14:paraId="0DA27730" w14:textId="77777777" w:rsidR="008F6FB1" w:rsidRPr="00DC139F" w:rsidRDefault="008F6FB1" w:rsidP="001D1C77">
            <w:pPr>
              <w:rPr>
                <w:color w:val="000000"/>
              </w:rPr>
            </w:pPr>
          </w:p>
        </w:tc>
        <w:tc>
          <w:tcPr>
            <w:tcW w:w="1134" w:type="dxa"/>
            <w:shd w:val="clear" w:color="auto" w:fill="auto"/>
            <w:noWrap/>
            <w:vAlign w:val="center"/>
            <w:hideMark/>
          </w:tcPr>
          <w:p w14:paraId="2CC31B58" w14:textId="77777777" w:rsidR="008F6FB1" w:rsidRPr="00DC139F" w:rsidRDefault="008F6FB1" w:rsidP="001D1C77">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FCCD91" w14:textId="77777777" w:rsidR="008F6FB1" w:rsidRPr="00DC139F" w:rsidRDefault="008F6FB1" w:rsidP="001D1C77">
            <w:pPr>
              <w:jc w:val="center"/>
              <w:rPr>
                <w:color w:val="000000"/>
              </w:rPr>
            </w:pPr>
            <w:r w:rsidRPr="00B6372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72246" w14:textId="77777777" w:rsidR="008F6FB1" w:rsidRPr="00DC139F" w:rsidRDefault="008F6FB1" w:rsidP="001D1C77">
            <w:pPr>
              <w:jc w:val="center"/>
              <w:rPr>
                <w:color w:val="000000"/>
              </w:rPr>
            </w:pPr>
            <w:r w:rsidRPr="00B6372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A8ECE" w14:textId="77777777" w:rsidR="008F6FB1" w:rsidRPr="00DC139F" w:rsidRDefault="008F6FB1" w:rsidP="001D1C77">
            <w:pPr>
              <w:jc w:val="center"/>
              <w:rPr>
                <w:color w:val="000000"/>
              </w:rPr>
            </w:pPr>
            <w:r w:rsidRPr="00B6372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5313A" w14:textId="77777777" w:rsidR="008F6FB1" w:rsidRPr="00DC139F" w:rsidRDefault="008F6FB1" w:rsidP="001D1C77">
            <w:pPr>
              <w:jc w:val="center"/>
              <w:rPr>
                <w:color w:val="000000"/>
              </w:rPr>
            </w:pPr>
            <w:r w:rsidRPr="00B63720">
              <w:rPr>
                <w:rFonts w:hint="eastAsia"/>
                <w:color w:val="000000"/>
              </w:rPr>
              <w:t>2.15</w:t>
            </w:r>
          </w:p>
        </w:tc>
      </w:tr>
      <w:tr w:rsidR="008F6FB1" w:rsidRPr="00DC139F" w14:paraId="2D2673BE" w14:textId="77777777" w:rsidTr="001D1C77">
        <w:trPr>
          <w:gridAfter w:val="14"/>
          <w:wAfter w:w="10119" w:type="dxa"/>
          <w:trHeight w:val="266"/>
          <w:jc w:val="center"/>
        </w:trPr>
        <w:tc>
          <w:tcPr>
            <w:tcW w:w="988" w:type="dxa"/>
            <w:vMerge/>
            <w:vAlign w:val="center"/>
            <w:hideMark/>
          </w:tcPr>
          <w:p w14:paraId="4D6F7CC0" w14:textId="77777777" w:rsidR="008F6FB1" w:rsidRPr="00DC139F" w:rsidRDefault="008F6FB1" w:rsidP="001D1C77">
            <w:pPr>
              <w:rPr>
                <w:color w:val="000000"/>
              </w:rPr>
            </w:pPr>
          </w:p>
        </w:tc>
        <w:tc>
          <w:tcPr>
            <w:tcW w:w="1134" w:type="dxa"/>
            <w:shd w:val="clear" w:color="auto" w:fill="auto"/>
            <w:noWrap/>
            <w:vAlign w:val="center"/>
            <w:hideMark/>
          </w:tcPr>
          <w:p w14:paraId="4911AD3D" w14:textId="77777777" w:rsidR="008F6FB1" w:rsidRPr="00DC139F" w:rsidRDefault="008F6FB1" w:rsidP="001D1C77">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2FCEAF"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8DB07" w14:textId="77777777" w:rsidR="008F6FB1" w:rsidRPr="00DC139F" w:rsidRDefault="008F6FB1" w:rsidP="001D1C77">
            <w:pPr>
              <w:jc w:val="center"/>
              <w:rPr>
                <w:color w:val="000000"/>
              </w:rPr>
            </w:pPr>
            <w:r w:rsidRPr="00B6372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7202" w14:textId="77777777" w:rsidR="008F6FB1" w:rsidRPr="00DC139F" w:rsidRDefault="008F6FB1" w:rsidP="001D1C77">
            <w:pPr>
              <w:jc w:val="center"/>
              <w:rPr>
                <w:color w:val="000000"/>
              </w:rPr>
            </w:pPr>
            <w:r w:rsidRPr="00B6372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DA817" w14:textId="77777777" w:rsidR="008F6FB1" w:rsidRPr="00DC139F" w:rsidRDefault="008F6FB1" w:rsidP="001D1C77">
            <w:pPr>
              <w:jc w:val="center"/>
              <w:rPr>
                <w:color w:val="000000"/>
              </w:rPr>
            </w:pPr>
            <w:r w:rsidRPr="00B63720">
              <w:rPr>
                <w:rFonts w:hint="eastAsia"/>
                <w:color w:val="000000"/>
              </w:rPr>
              <w:t>5.07</w:t>
            </w:r>
          </w:p>
        </w:tc>
      </w:tr>
      <w:tr w:rsidR="008F6FB1" w:rsidRPr="00230FCA" w14:paraId="43F172CE" w14:textId="77777777" w:rsidTr="001D1C77">
        <w:trPr>
          <w:gridAfter w:val="10"/>
          <w:wAfter w:w="7228" w:type="dxa"/>
          <w:trHeight w:val="266"/>
          <w:jc w:val="center"/>
        </w:trPr>
        <w:tc>
          <w:tcPr>
            <w:tcW w:w="988" w:type="dxa"/>
            <w:vMerge w:val="restart"/>
            <w:shd w:val="clear" w:color="auto" w:fill="auto"/>
            <w:noWrap/>
            <w:vAlign w:val="center"/>
            <w:hideMark/>
          </w:tcPr>
          <w:p w14:paraId="3732FD64" w14:textId="77777777" w:rsidR="008F6FB1" w:rsidRDefault="008F6FB1" w:rsidP="001D1C77">
            <w:pPr>
              <w:jc w:val="center"/>
              <w:rPr>
                <w:color w:val="000000"/>
              </w:rPr>
            </w:pPr>
            <w:r w:rsidRPr="00A45F58">
              <w:rPr>
                <w:color w:val="000000"/>
              </w:rPr>
              <w:t>'60MHz'</w:t>
            </w:r>
          </w:p>
          <w:p w14:paraId="3A2FB61A" w14:textId="77777777" w:rsidR="008F6FB1" w:rsidRPr="00A45F58" w:rsidRDefault="008F6FB1" w:rsidP="001D1C77">
            <w:pPr>
              <w:jc w:val="center"/>
              <w:rPr>
                <w:color w:val="000000"/>
              </w:rPr>
            </w:pPr>
            <w:r>
              <w:rPr>
                <w:color w:val="000000"/>
              </w:rPr>
              <w:t>(5180)</w:t>
            </w:r>
          </w:p>
        </w:tc>
        <w:tc>
          <w:tcPr>
            <w:tcW w:w="1134" w:type="dxa"/>
            <w:shd w:val="clear" w:color="auto" w:fill="auto"/>
            <w:noWrap/>
            <w:vAlign w:val="center"/>
            <w:hideMark/>
          </w:tcPr>
          <w:p w14:paraId="5369D5F1"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E4157DE" w14:textId="77777777" w:rsidR="008F6FB1" w:rsidRPr="00230FCA" w:rsidRDefault="008F6FB1" w:rsidP="001D1C77">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4BD4A6E8" w14:textId="77777777" w:rsidR="008F6FB1" w:rsidRPr="00230FCA" w:rsidRDefault="008F6FB1" w:rsidP="001D1C77">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3813E228" w14:textId="77777777" w:rsidR="008F6FB1" w:rsidRPr="00230FCA" w:rsidRDefault="008F6FB1" w:rsidP="001D1C77">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6DD7E422" w14:textId="77777777" w:rsidR="008F6FB1" w:rsidRPr="00230FCA" w:rsidRDefault="008F6FB1" w:rsidP="001D1C77">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0E57D0C2" w14:textId="77777777" w:rsidR="008F6FB1" w:rsidRPr="00230FCA" w:rsidRDefault="008F6FB1" w:rsidP="001D1C77">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59F0653D" w14:textId="77777777" w:rsidR="008F6FB1" w:rsidRPr="00230FCA" w:rsidRDefault="008F6FB1" w:rsidP="001D1C77">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7668A8ED" w14:textId="77777777" w:rsidR="008F6FB1" w:rsidRPr="00230FCA" w:rsidRDefault="008F6FB1" w:rsidP="001D1C77">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8258F26" w14:textId="77777777" w:rsidR="008F6FB1" w:rsidRPr="00230FCA" w:rsidRDefault="008F6FB1" w:rsidP="001D1C77">
            <w:pPr>
              <w:jc w:val="center"/>
              <w:rPr>
                <w:color w:val="000000"/>
              </w:rPr>
            </w:pPr>
            <w:r w:rsidRPr="00230FCA">
              <w:rPr>
                <w:color w:val="000000"/>
              </w:rPr>
              <w:t>#33</w:t>
            </w:r>
          </w:p>
        </w:tc>
      </w:tr>
      <w:tr w:rsidR="008F6FB1" w:rsidRPr="001C2CE1" w14:paraId="21D86012" w14:textId="77777777" w:rsidTr="001D1C77">
        <w:trPr>
          <w:gridAfter w:val="10"/>
          <w:wAfter w:w="7228" w:type="dxa"/>
          <w:trHeight w:val="266"/>
          <w:jc w:val="center"/>
        </w:trPr>
        <w:tc>
          <w:tcPr>
            <w:tcW w:w="988" w:type="dxa"/>
            <w:vMerge/>
            <w:shd w:val="clear" w:color="auto" w:fill="auto"/>
            <w:noWrap/>
            <w:hideMark/>
          </w:tcPr>
          <w:p w14:paraId="20CE260D" w14:textId="77777777" w:rsidR="008F6FB1" w:rsidRPr="00A45F58" w:rsidRDefault="008F6FB1" w:rsidP="001D1C77">
            <w:pPr>
              <w:jc w:val="center"/>
              <w:rPr>
                <w:color w:val="000000"/>
              </w:rPr>
            </w:pPr>
          </w:p>
        </w:tc>
        <w:tc>
          <w:tcPr>
            <w:tcW w:w="1134" w:type="dxa"/>
            <w:shd w:val="clear" w:color="auto" w:fill="auto"/>
            <w:noWrap/>
            <w:vAlign w:val="center"/>
            <w:hideMark/>
          </w:tcPr>
          <w:p w14:paraId="1F9672B4"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BB1CC9"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2A1A" w14:textId="77777777" w:rsidR="008F6FB1" w:rsidRPr="001C2CE1" w:rsidRDefault="008F6FB1" w:rsidP="001D1C77">
            <w:pPr>
              <w:jc w:val="center"/>
              <w:rPr>
                <w:color w:val="000000"/>
              </w:rPr>
            </w:pPr>
            <w:r w:rsidRPr="00304A6D">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8148A"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8DDF4" w14:textId="77777777" w:rsidR="008F6FB1" w:rsidRPr="001C2CE1" w:rsidRDefault="008F6FB1" w:rsidP="001D1C77">
            <w:pPr>
              <w:jc w:val="center"/>
              <w:rPr>
                <w:color w:val="000000"/>
              </w:rPr>
            </w:pPr>
            <w:r w:rsidRPr="00304A6D">
              <w:rPr>
                <w:rFonts w:hint="eastAsia"/>
                <w:color w:val="000000"/>
              </w:rPr>
              <w:t>9.90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7C217"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DCE23"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9F021" w14:textId="77777777" w:rsidR="008F6FB1" w:rsidRPr="001C2CE1" w:rsidRDefault="008F6FB1" w:rsidP="001D1C77">
            <w:pPr>
              <w:jc w:val="center"/>
              <w:rPr>
                <w:color w:val="000000"/>
              </w:rPr>
            </w:pPr>
            <w:r w:rsidRPr="00304A6D">
              <w:rPr>
                <w:rFonts w:hint="eastAsia"/>
                <w:color w:val="000000"/>
              </w:rPr>
              <w:t>2.46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DEC8A" w14:textId="77777777" w:rsidR="008F6FB1" w:rsidRPr="001C2CE1" w:rsidRDefault="008F6FB1" w:rsidP="001D1C77">
            <w:pPr>
              <w:jc w:val="center"/>
              <w:rPr>
                <w:color w:val="000000"/>
              </w:rPr>
            </w:pPr>
            <w:r w:rsidRPr="00304A6D">
              <w:rPr>
                <w:rFonts w:hint="eastAsia"/>
                <w:color w:val="000000"/>
              </w:rPr>
              <w:t>2.46</w:t>
            </w:r>
          </w:p>
        </w:tc>
      </w:tr>
      <w:tr w:rsidR="008F6FB1" w:rsidRPr="001C2CE1" w14:paraId="71A59E5C" w14:textId="77777777" w:rsidTr="001D1C77">
        <w:trPr>
          <w:gridAfter w:val="10"/>
          <w:wAfter w:w="7228" w:type="dxa"/>
          <w:trHeight w:val="266"/>
          <w:jc w:val="center"/>
        </w:trPr>
        <w:tc>
          <w:tcPr>
            <w:tcW w:w="988" w:type="dxa"/>
            <w:vMerge/>
            <w:vAlign w:val="center"/>
            <w:hideMark/>
          </w:tcPr>
          <w:p w14:paraId="04EA68A3" w14:textId="77777777" w:rsidR="008F6FB1" w:rsidRPr="00A45F58" w:rsidRDefault="008F6FB1" w:rsidP="001D1C77">
            <w:pPr>
              <w:rPr>
                <w:color w:val="000000"/>
              </w:rPr>
            </w:pPr>
          </w:p>
        </w:tc>
        <w:tc>
          <w:tcPr>
            <w:tcW w:w="1134" w:type="dxa"/>
            <w:shd w:val="clear" w:color="auto" w:fill="auto"/>
            <w:noWrap/>
            <w:vAlign w:val="center"/>
            <w:hideMark/>
          </w:tcPr>
          <w:p w14:paraId="2FBCDD61"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85937F"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8775B"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C096"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4353A" w14:textId="77777777" w:rsidR="008F6FB1" w:rsidRPr="001C2CE1" w:rsidRDefault="008F6FB1" w:rsidP="001D1C77">
            <w:pPr>
              <w:jc w:val="center"/>
              <w:rPr>
                <w:color w:val="000000"/>
              </w:rPr>
            </w:pPr>
            <w:r w:rsidRPr="00304A6D">
              <w:rPr>
                <w:rFonts w:hint="eastAsia"/>
                <w:color w:val="000000"/>
              </w:rPr>
              <w:t>9.90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AB9EE"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B9A5B" w14:textId="77777777" w:rsidR="008F6FB1" w:rsidRPr="001C2CE1" w:rsidRDefault="008F6FB1" w:rsidP="001D1C77">
            <w:pPr>
              <w:jc w:val="center"/>
              <w:rPr>
                <w:color w:val="000000"/>
              </w:rPr>
            </w:pPr>
            <w:r w:rsidRPr="00304A6D">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D660E" w14:textId="77777777" w:rsidR="008F6FB1" w:rsidRPr="001C2CE1" w:rsidRDefault="008F6FB1" w:rsidP="001D1C77">
            <w:pPr>
              <w:jc w:val="center"/>
              <w:rPr>
                <w:color w:val="000000"/>
              </w:rPr>
            </w:pPr>
            <w:r w:rsidRPr="00304A6D">
              <w:rPr>
                <w:rFonts w:hint="eastAsia"/>
                <w:color w:val="000000"/>
              </w:rPr>
              <w:t>2.46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0E7C" w14:textId="77777777" w:rsidR="008F6FB1" w:rsidRPr="001C2CE1" w:rsidRDefault="008F6FB1" w:rsidP="001D1C77">
            <w:pPr>
              <w:jc w:val="center"/>
              <w:rPr>
                <w:color w:val="000000"/>
              </w:rPr>
            </w:pPr>
            <w:r w:rsidRPr="00304A6D">
              <w:rPr>
                <w:rFonts w:hint="eastAsia"/>
                <w:color w:val="000000"/>
              </w:rPr>
              <w:t>2.79</w:t>
            </w:r>
          </w:p>
        </w:tc>
      </w:tr>
      <w:tr w:rsidR="008F6FB1" w:rsidRPr="001C2CE1" w14:paraId="263C7B06" w14:textId="77777777" w:rsidTr="001D1C77">
        <w:trPr>
          <w:gridAfter w:val="10"/>
          <w:wAfter w:w="7228" w:type="dxa"/>
          <w:trHeight w:val="266"/>
          <w:jc w:val="center"/>
        </w:trPr>
        <w:tc>
          <w:tcPr>
            <w:tcW w:w="988" w:type="dxa"/>
            <w:vMerge/>
            <w:vAlign w:val="center"/>
            <w:hideMark/>
          </w:tcPr>
          <w:p w14:paraId="79B91E2A" w14:textId="77777777" w:rsidR="008F6FB1" w:rsidRPr="00A45F58" w:rsidRDefault="008F6FB1" w:rsidP="001D1C77">
            <w:pPr>
              <w:rPr>
                <w:color w:val="000000"/>
              </w:rPr>
            </w:pPr>
          </w:p>
        </w:tc>
        <w:tc>
          <w:tcPr>
            <w:tcW w:w="1134" w:type="dxa"/>
            <w:shd w:val="clear" w:color="auto" w:fill="auto"/>
            <w:noWrap/>
            <w:vAlign w:val="center"/>
            <w:hideMark/>
          </w:tcPr>
          <w:p w14:paraId="4DC71D14"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B370CA"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DE23" w14:textId="77777777" w:rsidR="008F6FB1" w:rsidRPr="001C2CE1" w:rsidRDefault="008F6FB1" w:rsidP="001D1C77">
            <w:pPr>
              <w:jc w:val="center"/>
              <w:rPr>
                <w:color w:val="000000"/>
              </w:rPr>
            </w:pPr>
            <w:r w:rsidRPr="00304A6D">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895A5"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1A5DF" w14:textId="77777777" w:rsidR="008F6FB1" w:rsidRPr="001C2CE1" w:rsidRDefault="008F6FB1" w:rsidP="001D1C77">
            <w:pPr>
              <w:jc w:val="center"/>
              <w:rPr>
                <w:color w:val="000000"/>
              </w:rPr>
            </w:pPr>
            <w:r w:rsidRPr="00304A6D">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53391"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811D9" w14:textId="77777777" w:rsidR="008F6FB1" w:rsidRPr="001C2CE1" w:rsidRDefault="008F6FB1" w:rsidP="001D1C77">
            <w:pPr>
              <w:jc w:val="center"/>
              <w:rPr>
                <w:color w:val="000000"/>
              </w:rPr>
            </w:pPr>
            <w:r w:rsidRPr="00304A6D">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1994F" w14:textId="77777777" w:rsidR="008F6FB1" w:rsidRPr="001C2CE1" w:rsidRDefault="008F6FB1" w:rsidP="001D1C77">
            <w:pPr>
              <w:jc w:val="center"/>
              <w:rPr>
                <w:color w:val="000000"/>
              </w:rPr>
            </w:pPr>
            <w:r w:rsidRPr="00304A6D">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3F9F" w14:textId="77777777" w:rsidR="008F6FB1" w:rsidRPr="001C2CE1" w:rsidRDefault="008F6FB1" w:rsidP="001D1C77">
            <w:pPr>
              <w:jc w:val="center"/>
              <w:rPr>
                <w:color w:val="000000"/>
              </w:rPr>
            </w:pPr>
            <w:r w:rsidRPr="00304A6D">
              <w:rPr>
                <w:rFonts w:hint="eastAsia"/>
                <w:color w:val="000000"/>
              </w:rPr>
              <w:t>2.80</w:t>
            </w:r>
          </w:p>
        </w:tc>
      </w:tr>
      <w:tr w:rsidR="008F6FB1" w:rsidRPr="001C2CE1" w14:paraId="2A303B4E" w14:textId="77777777" w:rsidTr="001D1C77">
        <w:trPr>
          <w:gridAfter w:val="10"/>
          <w:wAfter w:w="7228" w:type="dxa"/>
          <w:trHeight w:val="266"/>
          <w:jc w:val="center"/>
        </w:trPr>
        <w:tc>
          <w:tcPr>
            <w:tcW w:w="988" w:type="dxa"/>
            <w:vMerge/>
            <w:vAlign w:val="center"/>
            <w:hideMark/>
          </w:tcPr>
          <w:p w14:paraId="79485ADC" w14:textId="77777777" w:rsidR="008F6FB1" w:rsidRPr="00A45F58" w:rsidRDefault="008F6FB1" w:rsidP="001D1C77">
            <w:pPr>
              <w:rPr>
                <w:color w:val="000000"/>
              </w:rPr>
            </w:pPr>
          </w:p>
        </w:tc>
        <w:tc>
          <w:tcPr>
            <w:tcW w:w="1134" w:type="dxa"/>
            <w:shd w:val="clear" w:color="auto" w:fill="auto"/>
            <w:noWrap/>
            <w:vAlign w:val="center"/>
            <w:hideMark/>
          </w:tcPr>
          <w:p w14:paraId="67D2A746"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68244A"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4E807" w14:textId="77777777" w:rsidR="008F6FB1" w:rsidRPr="001C2CE1" w:rsidRDefault="008F6FB1" w:rsidP="001D1C77">
            <w:pPr>
              <w:jc w:val="center"/>
              <w:rPr>
                <w:color w:val="000000"/>
              </w:rPr>
            </w:pPr>
            <w:r w:rsidRPr="00304A6D">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6106A"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6B02" w14:textId="77777777" w:rsidR="008F6FB1" w:rsidRPr="001C2CE1" w:rsidRDefault="008F6FB1" w:rsidP="001D1C77">
            <w:pPr>
              <w:jc w:val="center"/>
              <w:rPr>
                <w:color w:val="000000"/>
              </w:rPr>
            </w:pPr>
            <w:r w:rsidRPr="00304A6D">
              <w:rPr>
                <w:rFonts w:hint="eastAsia"/>
                <w:color w:val="000000"/>
              </w:rPr>
              <w:t>9.89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5DD8E"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16268" w14:textId="77777777" w:rsidR="008F6FB1" w:rsidRPr="001C2CE1" w:rsidRDefault="008F6FB1" w:rsidP="001D1C77">
            <w:pPr>
              <w:jc w:val="center"/>
              <w:rPr>
                <w:color w:val="000000"/>
              </w:rPr>
            </w:pPr>
            <w:r w:rsidRPr="00304A6D">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92292" w14:textId="77777777" w:rsidR="008F6FB1" w:rsidRPr="001C2CE1" w:rsidRDefault="008F6FB1" w:rsidP="001D1C77">
            <w:pPr>
              <w:jc w:val="center"/>
              <w:rPr>
                <w:color w:val="000000"/>
              </w:rPr>
            </w:pPr>
            <w:r w:rsidRPr="00304A6D">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01F5F" w14:textId="77777777" w:rsidR="008F6FB1" w:rsidRPr="001C2CE1" w:rsidRDefault="008F6FB1" w:rsidP="001D1C77">
            <w:pPr>
              <w:jc w:val="center"/>
              <w:rPr>
                <w:color w:val="000000"/>
              </w:rPr>
            </w:pPr>
            <w:r w:rsidRPr="00304A6D">
              <w:rPr>
                <w:rFonts w:hint="eastAsia"/>
                <w:color w:val="000000"/>
              </w:rPr>
              <w:t>5.06</w:t>
            </w:r>
          </w:p>
        </w:tc>
      </w:tr>
      <w:tr w:rsidR="008F6FB1" w:rsidRPr="00230FCA" w14:paraId="18B02F8B" w14:textId="77777777" w:rsidTr="001D1C77">
        <w:trPr>
          <w:gridAfter w:val="10"/>
          <w:wAfter w:w="7228" w:type="dxa"/>
          <w:trHeight w:val="266"/>
          <w:jc w:val="center"/>
        </w:trPr>
        <w:tc>
          <w:tcPr>
            <w:tcW w:w="988" w:type="dxa"/>
            <w:vMerge w:val="restart"/>
            <w:shd w:val="clear" w:color="auto" w:fill="auto"/>
            <w:vAlign w:val="center"/>
            <w:hideMark/>
          </w:tcPr>
          <w:p w14:paraId="175FF73B" w14:textId="77777777" w:rsidR="008F6FB1" w:rsidRDefault="008F6FB1" w:rsidP="001D1C77">
            <w:pPr>
              <w:jc w:val="center"/>
              <w:rPr>
                <w:color w:val="000000"/>
              </w:rPr>
            </w:pPr>
            <w:r w:rsidRPr="00A45F58">
              <w:rPr>
                <w:color w:val="000000"/>
              </w:rPr>
              <w:t>'60MHz'</w:t>
            </w:r>
          </w:p>
          <w:p w14:paraId="579C4861" w14:textId="77777777" w:rsidR="008F6FB1" w:rsidRPr="00A45F58" w:rsidRDefault="008F6FB1" w:rsidP="001D1C77">
            <w:pPr>
              <w:jc w:val="center"/>
              <w:rPr>
                <w:color w:val="000000"/>
              </w:rPr>
            </w:pPr>
            <w:r>
              <w:rPr>
                <w:color w:val="000000"/>
              </w:rPr>
              <w:t>(5200)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1A90D" w14:textId="77777777" w:rsidR="008F6FB1" w:rsidRPr="00A45F58" w:rsidRDefault="008F6FB1" w:rsidP="001D1C77">
            <w:pPr>
              <w:jc w:val="center"/>
              <w:rPr>
                <w:color w:val="000000"/>
              </w:rPr>
            </w:pPr>
            <w:r w:rsidRPr="00B1369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0F1C34" w14:textId="77777777" w:rsidR="008F6FB1" w:rsidRPr="00B13698" w:rsidRDefault="008F6FB1" w:rsidP="001D1C77">
            <w:pPr>
              <w:jc w:val="center"/>
              <w:rPr>
                <w:color w:val="000000"/>
              </w:rPr>
            </w:pPr>
            <w:r w:rsidRPr="00230FCA">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9F7D8" w14:textId="77777777" w:rsidR="008F6FB1" w:rsidRPr="00B13698" w:rsidRDefault="008F6FB1" w:rsidP="001D1C77">
            <w:pPr>
              <w:jc w:val="center"/>
              <w:rPr>
                <w:color w:val="000000"/>
              </w:rPr>
            </w:pPr>
            <w:r w:rsidRPr="00230FCA">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5E42C" w14:textId="77777777" w:rsidR="008F6FB1" w:rsidRPr="00B13698" w:rsidRDefault="008F6FB1" w:rsidP="001D1C77">
            <w:pPr>
              <w:jc w:val="center"/>
              <w:rPr>
                <w:color w:val="000000"/>
              </w:rPr>
            </w:pPr>
            <w:r w:rsidRPr="00230FCA">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F497F" w14:textId="77777777" w:rsidR="008F6FB1" w:rsidRPr="00B13698" w:rsidRDefault="008F6FB1" w:rsidP="001D1C77">
            <w:pPr>
              <w:jc w:val="center"/>
              <w:rPr>
                <w:color w:val="000000"/>
              </w:rPr>
            </w:pPr>
            <w:r w:rsidRPr="00230FCA">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35AFC" w14:textId="77777777" w:rsidR="008F6FB1" w:rsidRPr="00B13698" w:rsidRDefault="008F6FB1" w:rsidP="001D1C77">
            <w:pPr>
              <w:jc w:val="center"/>
              <w:rPr>
                <w:color w:val="000000"/>
              </w:rPr>
            </w:pPr>
            <w:r w:rsidRPr="00230FCA">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6B2F" w14:textId="77777777" w:rsidR="008F6FB1" w:rsidRPr="00B13698" w:rsidRDefault="008F6FB1" w:rsidP="001D1C77">
            <w:pPr>
              <w:jc w:val="center"/>
              <w:rPr>
                <w:color w:val="000000"/>
              </w:rPr>
            </w:pPr>
            <w:r w:rsidRPr="00230FCA">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ACACF" w14:textId="77777777" w:rsidR="008F6FB1" w:rsidRPr="00B13698" w:rsidRDefault="008F6FB1" w:rsidP="001D1C77">
            <w:pPr>
              <w:jc w:val="center"/>
              <w:rPr>
                <w:color w:val="000000"/>
              </w:rPr>
            </w:pPr>
            <w:r w:rsidRPr="00230FCA">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32DC7" w14:textId="77777777" w:rsidR="008F6FB1" w:rsidRPr="00B13698" w:rsidRDefault="008F6FB1" w:rsidP="001D1C77">
            <w:pPr>
              <w:jc w:val="center"/>
              <w:rPr>
                <w:color w:val="000000"/>
              </w:rPr>
            </w:pPr>
            <w:r w:rsidRPr="00230FCA">
              <w:rPr>
                <w:color w:val="000000"/>
              </w:rPr>
              <w:t>#33</w:t>
            </w:r>
          </w:p>
        </w:tc>
      </w:tr>
      <w:tr w:rsidR="008F6FB1" w:rsidRPr="001C2CE1" w14:paraId="02C146C6" w14:textId="77777777" w:rsidTr="001D1C77">
        <w:trPr>
          <w:gridAfter w:val="10"/>
          <w:wAfter w:w="7228" w:type="dxa"/>
          <w:trHeight w:val="266"/>
          <w:jc w:val="center"/>
        </w:trPr>
        <w:tc>
          <w:tcPr>
            <w:tcW w:w="988" w:type="dxa"/>
            <w:vMerge/>
            <w:shd w:val="clear" w:color="auto" w:fill="auto"/>
            <w:vAlign w:val="center"/>
            <w:hideMark/>
          </w:tcPr>
          <w:p w14:paraId="3A1CB1E7"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1AC8D"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A5A1EB"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1A896"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D51C4"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6ACC9" w14:textId="77777777" w:rsidR="008F6FB1" w:rsidRPr="001C2CE1" w:rsidRDefault="008F6FB1" w:rsidP="001D1C77">
            <w:pPr>
              <w:jc w:val="center"/>
              <w:rPr>
                <w:color w:val="000000"/>
              </w:rPr>
            </w:pPr>
            <w:r w:rsidRPr="00C63F40">
              <w:rPr>
                <w:rFonts w:hint="eastAsia"/>
                <w:color w:val="000000"/>
              </w:rPr>
              <w:t>4.28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F7A08"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944AC"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C4411"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C01E4" w14:textId="77777777" w:rsidR="008F6FB1" w:rsidRPr="001C2CE1" w:rsidRDefault="008F6FB1" w:rsidP="001D1C77">
            <w:pPr>
              <w:jc w:val="center"/>
              <w:rPr>
                <w:color w:val="000000"/>
              </w:rPr>
            </w:pPr>
            <w:r w:rsidRPr="00C63F40">
              <w:rPr>
                <w:rFonts w:hint="eastAsia"/>
                <w:color w:val="000000"/>
              </w:rPr>
              <w:t>0.10</w:t>
            </w:r>
          </w:p>
        </w:tc>
      </w:tr>
      <w:tr w:rsidR="008F6FB1" w:rsidRPr="001C2CE1" w14:paraId="4BE3817D" w14:textId="77777777" w:rsidTr="001D1C77">
        <w:trPr>
          <w:gridAfter w:val="10"/>
          <w:wAfter w:w="7228" w:type="dxa"/>
          <w:trHeight w:val="266"/>
          <w:jc w:val="center"/>
        </w:trPr>
        <w:tc>
          <w:tcPr>
            <w:tcW w:w="988" w:type="dxa"/>
            <w:vMerge/>
            <w:vAlign w:val="center"/>
            <w:hideMark/>
          </w:tcPr>
          <w:p w14:paraId="4BC4BD38"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FC64"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2E5A26"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54B2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1D55"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238E4" w14:textId="77777777" w:rsidR="008F6FB1" w:rsidRPr="001C2CE1" w:rsidRDefault="008F6FB1" w:rsidP="001D1C77">
            <w:pPr>
              <w:jc w:val="center"/>
              <w:rPr>
                <w:color w:val="000000"/>
              </w:rPr>
            </w:pPr>
            <w:r w:rsidRPr="00C63F40">
              <w:rPr>
                <w:rFonts w:hint="eastAsia"/>
                <w:color w:val="000000"/>
              </w:rPr>
              <w:t>4.29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7C24"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0278E"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2816"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A1FE" w14:textId="77777777" w:rsidR="008F6FB1" w:rsidRPr="001C2CE1" w:rsidRDefault="008F6FB1" w:rsidP="001D1C77">
            <w:pPr>
              <w:jc w:val="center"/>
              <w:rPr>
                <w:color w:val="000000"/>
              </w:rPr>
            </w:pPr>
            <w:r w:rsidRPr="00C63F40">
              <w:rPr>
                <w:rFonts w:hint="eastAsia"/>
                <w:color w:val="000000"/>
              </w:rPr>
              <w:t>0.36</w:t>
            </w:r>
          </w:p>
        </w:tc>
      </w:tr>
      <w:tr w:rsidR="008F6FB1" w:rsidRPr="001C2CE1" w14:paraId="75CC73F0" w14:textId="77777777" w:rsidTr="001D1C77">
        <w:trPr>
          <w:gridAfter w:val="10"/>
          <w:wAfter w:w="7228" w:type="dxa"/>
          <w:trHeight w:val="266"/>
          <w:jc w:val="center"/>
        </w:trPr>
        <w:tc>
          <w:tcPr>
            <w:tcW w:w="988" w:type="dxa"/>
            <w:vMerge/>
            <w:vAlign w:val="center"/>
            <w:hideMark/>
          </w:tcPr>
          <w:p w14:paraId="71EB67AE"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58527"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022E9D"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32A34"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AF"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B9A8A" w14:textId="77777777" w:rsidR="008F6FB1" w:rsidRPr="001C2CE1" w:rsidRDefault="008F6FB1" w:rsidP="001D1C77">
            <w:pPr>
              <w:jc w:val="center"/>
              <w:rPr>
                <w:color w:val="000000"/>
              </w:rPr>
            </w:pPr>
            <w:r w:rsidRPr="00C63F40">
              <w:rPr>
                <w:rFonts w:hint="eastAsia"/>
                <w:color w:val="000000"/>
              </w:rPr>
              <w:t>4.67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4824A"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28C6"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4103F"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FEBF8" w14:textId="77777777" w:rsidR="008F6FB1" w:rsidRPr="001C2CE1" w:rsidRDefault="008F6FB1" w:rsidP="001D1C77">
            <w:pPr>
              <w:jc w:val="center"/>
              <w:rPr>
                <w:color w:val="000000"/>
              </w:rPr>
            </w:pPr>
            <w:r w:rsidRPr="00C63F40">
              <w:rPr>
                <w:rFonts w:hint="eastAsia"/>
                <w:color w:val="000000"/>
              </w:rPr>
              <w:t>2.12</w:t>
            </w:r>
          </w:p>
        </w:tc>
      </w:tr>
      <w:tr w:rsidR="008F6FB1" w:rsidRPr="001C2CE1" w14:paraId="5035A03F" w14:textId="77777777" w:rsidTr="001D1C77">
        <w:trPr>
          <w:gridAfter w:val="10"/>
          <w:wAfter w:w="7228" w:type="dxa"/>
          <w:trHeight w:val="266"/>
          <w:jc w:val="center"/>
        </w:trPr>
        <w:tc>
          <w:tcPr>
            <w:tcW w:w="988" w:type="dxa"/>
            <w:vMerge/>
            <w:vAlign w:val="center"/>
            <w:hideMark/>
          </w:tcPr>
          <w:p w14:paraId="3F88BF4A"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F5285"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ADB3F2"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D4008"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E22B6"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759D"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AC52E"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3195"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9D9A1"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EA750" w14:textId="77777777" w:rsidR="008F6FB1" w:rsidRPr="001C2CE1" w:rsidRDefault="008F6FB1" w:rsidP="001D1C77">
            <w:pPr>
              <w:jc w:val="center"/>
              <w:rPr>
                <w:color w:val="000000"/>
              </w:rPr>
            </w:pPr>
            <w:r w:rsidRPr="00C63F40">
              <w:rPr>
                <w:rFonts w:hint="eastAsia"/>
                <w:color w:val="000000"/>
              </w:rPr>
              <w:t>5.05</w:t>
            </w:r>
          </w:p>
        </w:tc>
      </w:tr>
      <w:tr w:rsidR="008F6FB1" w:rsidRPr="00230FCA" w14:paraId="1BB25B80" w14:textId="77777777" w:rsidTr="001D1C77">
        <w:trPr>
          <w:gridAfter w:val="10"/>
          <w:wAfter w:w="7228" w:type="dxa"/>
          <w:trHeight w:val="266"/>
          <w:jc w:val="center"/>
        </w:trPr>
        <w:tc>
          <w:tcPr>
            <w:tcW w:w="988" w:type="dxa"/>
            <w:vMerge w:val="restart"/>
            <w:shd w:val="clear" w:color="auto" w:fill="auto"/>
            <w:vAlign w:val="center"/>
            <w:hideMark/>
          </w:tcPr>
          <w:p w14:paraId="34517837" w14:textId="77777777" w:rsidR="008F6FB1" w:rsidRDefault="008F6FB1" w:rsidP="001D1C77">
            <w:pPr>
              <w:jc w:val="center"/>
              <w:rPr>
                <w:color w:val="000000"/>
              </w:rPr>
            </w:pPr>
            <w:r w:rsidRPr="00A45F58">
              <w:rPr>
                <w:color w:val="000000"/>
              </w:rPr>
              <w:t>'60MHz'</w:t>
            </w:r>
          </w:p>
          <w:p w14:paraId="347D9BF7" w14:textId="77777777" w:rsidR="008F6FB1" w:rsidRPr="00A45F58" w:rsidRDefault="008F6FB1" w:rsidP="001D1C77">
            <w:pPr>
              <w:jc w:val="center"/>
              <w:rPr>
                <w:color w:val="000000"/>
              </w:rPr>
            </w:pPr>
            <w:r>
              <w:rPr>
                <w:color w:val="000000"/>
              </w:rPr>
              <w:t>(5220)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1F3B" w14:textId="77777777" w:rsidR="008F6FB1" w:rsidRPr="00A45F58" w:rsidRDefault="008F6FB1" w:rsidP="001D1C77">
            <w:pPr>
              <w:jc w:val="center"/>
              <w:rPr>
                <w:color w:val="000000"/>
              </w:rPr>
            </w:pPr>
            <w:r w:rsidRPr="00B1369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1C05BA" w14:textId="77777777" w:rsidR="008F6FB1" w:rsidRPr="00C63F40" w:rsidRDefault="008F6FB1" w:rsidP="001D1C77">
            <w:pPr>
              <w:jc w:val="center"/>
              <w:rPr>
                <w:color w:val="000000"/>
              </w:rPr>
            </w:pPr>
            <w:r w:rsidRPr="00C63F40">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B4F7" w14:textId="77777777" w:rsidR="008F6FB1" w:rsidRPr="00B13698" w:rsidRDefault="008F6FB1" w:rsidP="001D1C77">
            <w:pPr>
              <w:jc w:val="center"/>
              <w:rPr>
                <w:color w:val="000000"/>
              </w:rPr>
            </w:pPr>
            <w:r w:rsidRPr="00230FCA">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F666F" w14:textId="77777777" w:rsidR="008F6FB1" w:rsidRPr="00B13698" w:rsidRDefault="008F6FB1" w:rsidP="001D1C77">
            <w:pPr>
              <w:jc w:val="center"/>
              <w:rPr>
                <w:color w:val="000000"/>
              </w:rPr>
            </w:pPr>
            <w:r w:rsidRPr="00230FCA">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99016" w14:textId="77777777" w:rsidR="008F6FB1" w:rsidRPr="00B13698" w:rsidRDefault="008F6FB1" w:rsidP="001D1C77">
            <w:pPr>
              <w:jc w:val="center"/>
              <w:rPr>
                <w:color w:val="000000"/>
              </w:rPr>
            </w:pPr>
            <w:r w:rsidRPr="00230FCA">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954B7" w14:textId="77777777" w:rsidR="008F6FB1" w:rsidRPr="00B13698" w:rsidRDefault="008F6FB1" w:rsidP="001D1C77">
            <w:pPr>
              <w:jc w:val="center"/>
              <w:rPr>
                <w:color w:val="000000"/>
              </w:rPr>
            </w:pPr>
            <w:r w:rsidRPr="00230FCA">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3B736" w14:textId="77777777" w:rsidR="008F6FB1" w:rsidRPr="00B13698" w:rsidRDefault="008F6FB1" w:rsidP="001D1C77">
            <w:pPr>
              <w:jc w:val="center"/>
              <w:rPr>
                <w:color w:val="000000"/>
              </w:rPr>
            </w:pPr>
            <w:r w:rsidRPr="00230FCA">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87E70" w14:textId="77777777" w:rsidR="008F6FB1" w:rsidRPr="00B13698" w:rsidRDefault="008F6FB1" w:rsidP="001D1C77">
            <w:pPr>
              <w:jc w:val="center"/>
              <w:rPr>
                <w:color w:val="000000"/>
              </w:rPr>
            </w:pPr>
            <w:r w:rsidRPr="00230FCA">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7723" w14:textId="77777777" w:rsidR="008F6FB1" w:rsidRPr="00B13698" w:rsidRDefault="008F6FB1" w:rsidP="001D1C77">
            <w:pPr>
              <w:jc w:val="center"/>
              <w:rPr>
                <w:color w:val="000000"/>
              </w:rPr>
            </w:pPr>
            <w:r w:rsidRPr="00230FCA">
              <w:rPr>
                <w:color w:val="000000"/>
              </w:rPr>
              <w:t>#33</w:t>
            </w:r>
          </w:p>
        </w:tc>
      </w:tr>
      <w:tr w:rsidR="008F6FB1" w:rsidRPr="001C2CE1" w14:paraId="51982BEC" w14:textId="77777777" w:rsidTr="001D1C77">
        <w:trPr>
          <w:gridAfter w:val="10"/>
          <w:wAfter w:w="7228" w:type="dxa"/>
          <w:trHeight w:val="266"/>
          <w:jc w:val="center"/>
        </w:trPr>
        <w:tc>
          <w:tcPr>
            <w:tcW w:w="988" w:type="dxa"/>
            <w:vMerge/>
            <w:shd w:val="clear" w:color="auto" w:fill="auto"/>
            <w:vAlign w:val="center"/>
            <w:hideMark/>
          </w:tcPr>
          <w:p w14:paraId="246CF28D"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1D5C8"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9302DF" w14:textId="77777777" w:rsidR="008F6FB1" w:rsidRPr="00C63F40"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1D4BE"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B628D"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099C8"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87055"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A758D"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61B0"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C7102" w14:textId="77777777" w:rsidR="008F6FB1" w:rsidRPr="001C2CE1" w:rsidRDefault="008F6FB1" w:rsidP="001D1C77">
            <w:pPr>
              <w:jc w:val="center"/>
              <w:rPr>
                <w:color w:val="000000"/>
              </w:rPr>
            </w:pPr>
            <w:r w:rsidRPr="00C63F40">
              <w:rPr>
                <w:rFonts w:hint="eastAsia"/>
                <w:color w:val="000000"/>
              </w:rPr>
              <w:t>0.10</w:t>
            </w:r>
          </w:p>
        </w:tc>
      </w:tr>
      <w:tr w:rsidR="008F6FB1" w:rsidRPr="001C2CE1" w14:paraId="339F13F3" w14:textId="77777777" w:rsidTr="001D1C77">
        <w:trPr>
          <w:gridAfter w:val="10"/>
          <w:wAfter w:w="7228" w:type="dxa"/>
          <w:trHeight w:val="266"/>
          <w:jc w:val="center"/>
        </w:trPr>
        <w:tc>
          <w:tcPr>
            <w:tcW w:w="988" w:type="dxa"/>
            <w:vMerge/>
            <w:vAlign w:val="center"/>
            <w:hideMark/>
          </w:tcPr>
          <w:p w14:paraId="55D9E08A"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7E5E0"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8A90C0" w14:textId="77777777" w:rsidR="008F6FB1" w:rsidRPr="00C63F40"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FEF71" w14:textId="77777777" w:rsidR="008F6FB1" w:rsidRPr="001C2CE1" w:rsidRDefault="008F6FB1" w:rsidP="001D1C77">
            <w:pPr>
              <w:jc w:val="center"/>
              <w:rPr>
                <w:color w:val="000000"/>
              </w:rPr>
            </w:pPr>
            <w:r w:rsidRPr="00C63F40">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185CA"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51A7"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74125"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AFB3C"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521FC"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59DAE" w14:textId="77777777" w:rsidR="008F6FB1" w:rsidRPr="001C2CE1" w:rsidRDefault="008F6FB1" w:rsidP="001D1C77">
            <w:pPr>
              <w:jc w:val="center"/>
              <w:rPr>
                <w:color w:val="000000"/>
              </w:rPr>
            </w:pPr>
            <w:r w:rsidRPr="00C63F40">
              <w:rPr>
                <w:rFonts w:hint="eastAsia"/>
                <w:color w:val="000000"/>
              </w:rPr>
              <w:t>0.36</w:t>
            </w:r>
          </w:p>
        </w:tc>
      </w:tr>
      <w:tr w:rsidR="008F6FB1" w:rsidRPr="001C2CE1" w14:paraId="17FAF282" w14:textId="77777777" w:rsidTr="001D1C77">
        <w:trPr>
          <w:gridAfter w:val="10"/>
          <w:wAfter w:w="7228" w:type="dxa"/>
          <w:trHeight w:val="266"/>
          <w:jc w:val="center"/>
        </w:trPr>
        <w:tc>
          <w:tcPr>
            <w:tcW w:w="988" w:type="dxa"/>
            <w:vMerge/>
            <w:vAlign w:val="center"/>
            <w:hideMark/>
          </w:tcPr>
          <w:p w14:paraId="78CD0EF1"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32032"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1B706B0" w14:textId="77777777" w:rsidR="008F6FB1" w:rsidRPr="00C63F40"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876C4" w14:textId="77777777" w:rsidR="008F6FB1" w:rsidRPr="001C2CE1" w:rsidRDefault="008F6FB1" w:rsidP="001D1C77">
            <w:pPr>
              <w:jc w:val="center"/>
              <w:rPr>
                <w:color w:val="000000"/>
              </w:rPr>
            </w:pPr>
            <w:r w:rsidRPr="00C63F40">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0F52D"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A8D1F"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4CCEF"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6AB2A"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148E5"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3C7B" w14:textId="77777777" w:rsidR="008F6FB1" w:rsidRPr="001C2CE1" w:rsidRDefault="008F6FB1" w:rsidP="001D1C77">
            <w:pPr>
              <w:jc w:val="center"/>
              <w:rPr>
                <w:color w:val="000000"/>
              </w:rPr>
            </w:pPr>
            <w:r w:rsidRPr="00C63F40">
              <w:rPr>
                <w:rFonts w:hint="eastAsia"/>
                <w:color w:val="000000"/>
              </w:rPr>
              <w:t>2.13</w:t>
            </w:r>
          </w:p>
        </w:tc>
      </w:tr>
      <w:tr w:rsidR="008F6FB1" w:rsidRPr="001C2CE1" w14:paraId="603EA6C0" w14:textId="77777777" w:rsidTr="001D1C77">
        <w:trPr>
          <w:gridAfter w:val="10"/>
          <w:wAfter w:w="7228" w:type="dxa"/>
          <w:trHeight w:val="266"/>
          <w:jc w:val="center"/>
        </w:trPr>
        <w:tc>
          <w:tcPr>
            <w:tcW w:w="988" w:type="dxa"/>
            <w:vMerge/>
            <w:vAlign w:val="center"/>
            <w:hideMark/>
          </w:tcPr>
          <w:p w14:paraId="11362512"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8CDB9"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391629" w14:textId="77777777" w:rsidR="008F6FB1" w:rsidRPr="00C63F40"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40892" w14:textId="77777777" w:rsidR="008F6FB1" w:rsidRPr="001C2CE1" w:rsidRDefault="008F6FB1" w:rsidP="001D1C77">
            <w:pPr>
              <w:jc w:val="center"/>
              <w:rPr>
                <w:color w:val="000000"/>
              </w:rPr>
            </w:pPr>
            <w:r w:rsidRPr="00C63F40">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9B58A" w14:textId="77777777" w:rsidR="008F6FB1" w:rsidRPr="001C2CE1" w:rsidRDefault="008F6FB1" w:rsidP="001D1C77">
            <w:pPr>
              <w:jc w:val="center"/>
              <w:rPr>
                <w:color w:val="000000"/>
              </w:rPr>
            </w:pPr>
            <w:r w:rsidRPr="00C63F40">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62336"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18B4F"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A347D"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C4A44"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A0F01" w14:textId="77777777" w:rsidR="008F6FB1" w:rsidRPr="001C2CE1" w:rsidRDefault="008F6FB1" w:rsidP="001D1C77">
            <w:pPr>
              <w:jc w:val="center"/>
              <w:rPr>
                <w:color w:val="000000"/>
              </w:rPr>
            </w:pPr>
            <w:r w:rsidRPr="00C63F40">
              <w:rPr>
                <w:rFonts w:hint="eastAsia"/>
                <w:color w:val="000000"/>
              </w:rPr>
              <w:t>5.06</w:t>
            </w:r>
          </w:p>
        </w:tc>
      </w:tr>
      <w:tr w:rsidR="008F6FB1" w:rsidRPr="00B13698" w14:paraId="07ABCB18" w14:textId="77777777" w:rsidTr="001D1C77">
        <w:trPr>
          <w:gridAfter w:val="10"/>
          <w:wAfter w:w="7228" w:type="dxa"/>
          <w:trHeight w:val="266"/>
          <w:jc w:val="center"/>
        </w:trPr>
        <w:tc>
          <w:tcPr>
            <w:tcW w:w="988" w:type="dxa"/>
            <w:vMerge w:val="restart"/>
            <w:shd w:val="clear" w:color="auto" w:fill="auto"/>
            <w:vAlign w:val="center"/>
            <w:hideMark/>
          </w:tcPr>
          <w:p w14:paraId="5E900AA9" w14:textId="77777777" w:rsidR="008F6FB1" w:rsidRDefault="008F6FB1" w:rsidP="001D1C77">
            <w:pPr>
              <w:jc w:val="center"/>
              <w:rPr>
                <w:color w:val="000000"/>
              </w:rPr>
            </w:pPr>
            <w:r w:rsidRPr="00A45F58">
              <w:rPr>
                <w:color w:val="000000"/>
              </w:rPr>
              <w:t>'60MHz'</w:t>
            </w:r>
          </w:p>
          <w:p w14:paraId="56F5D959" w14:textId="77777777" w:rsidR="008F6FB1" w:rsidRPr="00A45F58" w:rsidRDefault="008F6FB1" w:rsidP="001D1C77">
            <w:pPr>
              <w:jc w:val="center"/>
              <w:rPr>
                <w:color w:val="000000"/>
              </w:rPr>
            </w:pPr>
            <w:r>
              <w:rPr>
                <w:color w:val="000000"/>
              </w:rPr>
              <w:t>(5280)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01103" w14:textId="77777777" w:rsidR="008F6FB1" w:rsidRPr="00A45F58" w:rsidRDefault="008F6FB1" w:rsidP="001D1C77">
            <w:pPr>
              <w:jc w:val="center"/>
              <w:rPr>
                <w:color w:val="000000"/>
              </w:rPr>
            </w:pPr>
            <w:r w:rsidRPr="00B1369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B9663A" w14:textId="77777777" w:rsidR="008F6FB1" w:rsidRPr="00B13698" w:rsidRDefault="008F6FB1" w:rsidP="001D1C77">
            <w:pPr>
              <w:jc w:val="center"/>
              <w:rPr>
                <w:color w:val="000000"/>
              </w:rPr>
            </w:pPr>
            <w:r w:rsidRPr="00B13698">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7325" w14:textId="77777777" w:rsidR="008F6FB1" w:rsidRPr="00B13698" w:rsidRDefault="008F6FB1" w:rsidP="001D1C77">
            <w:pPr>
              <w:jc w:val="center"/>
              <w:rPr>
                <w:color w:val="000000"/>
              </w:rPr>
            </w:pPr>
            <w:r w:rsidRPr="00230FCA">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53580" w14:textId="77777777" w:rsidR="008F6FB1" w:rsidRPr="00B13698" w:rsidRDefault="008F6FB1" w:rsidP="001D1C77">
            <w:pPr>
              <w:jc w:val="center"/>
              <w:rPr>
                <w:color w:val="000000"/>
              </w:rPr>
            </w:pPr>
            <w:r w:rsidRPr="00230FCA">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22813" w14:textId="77777777" w:rsidR="008F6FB1" w:rsidRPr="00B13698" w:rsidRDefault="008F6FB1" w:rsidP="001D1C77">
            <w:pPr>
              <w:jc w:val="center"/>
              <w:rPr>
                <w:color w:val="000000"/>
              </w:rPr>
            </w:pPr>
            <w:r w:rsidRPr="00230FCA">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819B3" w14:textId="77777777" w:rsidR="008F6FB1" w:rsidRPr="00B13698" w:rsidRDefault="008F6FB1" w:rsidP="001D1C77">
            <w:pPr>
              <w:jc w:val="center"/>
              <w:rPr>
                <w:color w:val="000000"/>
              </w:rPr>
            </w:pPr>
            <w:r w:rsidRPr="00230FCA">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EB5BB" w14:textId="77777777" w:rsidR="008F6FB1" w:rsidRPr="00B13698" w:rsidRDefault="008F6FB1" w:rsidP="001D1C77">
            <w:pPr>
              <w:jc w:val="center"/>
              <w:rPr>
                <w:color w:val="000000"/>
              </w:rPr>
            </w:pPr>
            <w:r w:rsidRPr="00230FCA">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E8846" w14:textId="77777777" w:rsidR="008F6FB1" w:rsidRPr="00B13698" w:rsidRDefault="008F6FB1" w:rsidP="001D1C77">
            <w:pPr>
              <w:jc w:val="center"/>
              <w:rPr>
                <w:color w:val="000000"/>
              </w:rPr>
            </w:pPr>
            <w:r w:rsidRPr="00230FCA">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A7E5" w14:textId="77777777" w:rsidR="008F6FB1" w:rsidRPr="00B13698" w:rsidRDefault="008F6FB1" w:rsidP="001D1C77">
            <w:pPr>
              <w:jc w:val="center"/>
              <w:rPr>
                <w:color w:val="000000"/>
              </w:rPr>
            </w:pPr>
            <w:r w:rsidRPr="00230FCA">
              <w:rPr>
                <w:color w:val="000000"/>
              </w:rPr>
              <w:t>#33</w:t>
            </w:r>
          </w:p>
        </w:tc>
      </w:tr>
      <w:tr w:rsidR="008F6FB1" w:rsidRPr="001C2CE1" w14:paraId="184C6415" w14:textId="77777777" w:rsidTr="001D1C77">
        <w:trPr>
          <w:gridAfter w:val="10"/>
          <w:wAfter w:w="7228" w:type="dxa"/>
          <w:trHeight w:val="266"/>
          <w:jc w:val="center"/>
        </w:trPr>
        <w:tc>
          <w:tcPr>
            <w:tcW w:w="988" w:type="dxa"/>
            <w:vMerge/>
            <w:shd w:val="clear" w:color="auto" w:fill="auto"/>
            <w:vAlign w:val="center"/>
            <w:hideMark/>
          </w:tcPr>
          <w:p w14:paraId="649B1575"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31D1F"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2D0EC28" w14:textId="77777777" w:rsidR="008F6FB1" w:rsidRPr="00C63F40"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06F5B" w14:textId="77777777" w:rsidR="008F6FB1" w:rsidRPr="001C2CE1" w:rsidRDefault="008F6FB1" w:rsidP="001D1C77">
            <w:pPr>
              <w:jc w:val="center"/>
              <w:rPr>
                <w:color w:val="000000"/>
              </w:rPr>
            </w:pPr>
            <w:r w:rsidRPr="00C63F40">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D212"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D879" w14:textId="77777777" w:rsidR="008F6FB1" w:rsidRPr="001C2CE1" w:rsidRDefault="008F6FB1" w:rsidP="001D1C77">
            <w:pPr>
              <w:jc w:val="center"/>
              <w:rPr>
                <w:color w:val="000000"/>
              </w:rPr>
            </w:pPr>
            <w:r w:rsidRPr="00C63F40">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549"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010F9" w14:textId="77777777" w:rsidR="008F6FB1" w:rsidRPr="001C2CE1" w:rsidRDefault="008F6FB1" w:rsidP="001D1C77">
            <w:pPr>
              <w:jc w:val="center"/>
              <w:rPr>
                <w:color w:val="000000"/>
              </w:rPr>
            </w:pPr>
            <w:r w:rsidRPr="00C63F4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7F940"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C918" w14:textId="77777777" w:rsidR="008F6FB1" w:rsidRPr="001C2CE1" w:rsidRDefault="008F6FB1" w:rsidP="001D1C77">
            <w:pPr>
              <w:jc w:val="center"/>
              <w:rPr>
                <w:color w:val="000000"/>
              </w:rPr>
            </w:pPr>
            <w:r w:rsidRPr="00C63F40">
              <w:rPr>
                <w:rFonts w:hint="eastAsia"/>
                <w:color w:val="000000"/>
              </w:rPr>
              <w:t>0.36</w:t>
            </w:r>
          </w:p>
        </w:tc>
      </w:tr>
      <w:tr w:rsidR="008F6FB1" w:rsidRPr="001C2CE1" w14:paraId="3FCD82DF" w14:textId="77777777" w:rsidTr="001D1C77">
        <w:trPr>
          <w:gridAfter w:val="10"/>
          <w:wAfter w:w="7228" w:type="dxa"/>
          <w:trHeight w:val="266"/>
          <w:jc w:val="center"/>
        </w:trPr>
        <w:tc>
          <w:tcPr>
            <w:tcW w:w="988" w:type="dxa"/>
            <w:vMerge/>
            <w:vAlign w:val="center"/>
            <w:hideMark/>
          </w:tcPr>
          <w:p w14:paraId="45A827BF"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9AFBA"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A752EE" w14:textId="77777777" w:rsidR="008F6FB1" w:rsidRPr="00C63F40"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53E90" w14:textId="77777777" w:rsidR="008F6FB1" w:rsidRPr="001C2CE1" w:rsidRDefault="008F6FB1" w:rsidP="001D1C77">
            <w:pPr>
              <w:jc w:val="center"/>
              <w:rPr>
                <w:color w:val="000000"/>
              </w:rPr>
            </w:pPr>
            <w:r w:rsidRPr="00C63F40">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0CCE"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E034A" w14:textId="77777777" w:rsidR="008F6FB1" w:rsidRPr="001C2CE1" w:rsidRDefault="008F6FB1" w:rsidP="001D1C77">
            <w:pPr>
              <w:jc w:val="center"/>
              <w:rPr>
                <w:color w:val="000000"/>
              </w:rPr>
            </w:pPr>
            <w:r w:rsidRPr="00C63F40">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12086"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8B12" w14:textId="77777777" w:rsidR="008F6FB1" w:rsidRPr="001C2CE1" w:rsidRDefault="008F6FB1" w:rsidP="001D1C77">
            <w:pPr>
              <w:jc w:val="center"/>
              <w:rPr>
                <w:color w:val="000000"/>
              </w:rPr>
            </w:pPr>
            <w:r w:rsidRPr="00C63F40">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91BF1"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19D54" w14:textId="77777777" w:rsidR="008F6FB1" w:rsidRPr="001C2CE1" w:rsidRDefault="008F6FB1" w:rsidP="001D1C77">
            <w:pPr>
              <w:jc w:val="center"/>
              <w:rPr>
                <w:color w:val="000000"/>
              </w:rPr>
            </w:pPr>
            <w:r w:rsidRPr="00C63F40">
              <w:rPr>
                <w:rFonts w:hint="eastAsia"/>
                <w:color w:val="000000"/>
              </w:rPr>
              <w:t>0.35</w:t>
            </w:r>
          </w:p>
        </w:tc>
      </w:tr>
      <w:tr w:rsidR="008F6FB1" w:rsidRPr="001C2CE1" w14:paraId="243137CF" w14:textId="77777777" w:rsidTr="001D1C77">
        <w:trPr>
          <w:gridAfter w:val="10"/>
          <w:wAfter w:w="7228" w:type="dxa"/>
          <w:trHeight w:val="266"/>
          <w:jc w:val="center"/>
        </w:trPr>
        <w:tc>
          <w:tcPr>
            <w:tcW w:w="988" w:type="dxa"/>
            <w:vMerge/>
            <w:vAlign w:val="center"/>
            <w:hideMark/>
          </w:tcPr>
          <w:p w14:paraId="4A227975"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A4C2E"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694FE8" w14:textId="77777777" w:rsidR="008F6FB1" w:rsidRPr="00C63F40"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B7743"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021B"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AB91" w14:textId="77777777" w:rsidR="008F6FB1" w:rsidRPr="001C2CE1" w:rsidRDefault="008F6FB1" w:rsidP="001D1C77">
            <w:pPr>
              <w:jc w:val="center"/>
              <w:rPr>
                <w:color w:val="000000"/>
              </w:rPr>
            </w:pPr>
            <w:r w:rsidRPr="00C63F40">
              <w:rPr>
                <w:rFonts w:hint="eastAsia"/>
                <w:color w:val="000000"/>
              </w:rPr>
              <w:t>2.16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E8069" w14:textId="77777777" w:rsidR="008F6FB1" w:rsidRPr="001C2CE1" w:rsidRDefault="008F6FB1" w:rsidP="001D1C77">
            <w:pPr>
              <w:jc w:val="center"/>
              <w:rPr>
                <w:color w:val="000000"/>
              </w:rPr>
            </w:pPr>
            <w:r w:rsidRPr="00C63F4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38D3"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DDA15"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432E4" w14:textId="77777777" w:rsidR="008F6FB1" w:rsidRPr="001C2CE1" w:rsidRDefault="008F6FB1" w:rsidP="001D1C77">
            <w:pPr>
              <w:jc w:val="center"/>
              <w:rPr>
                <w:color w:val="000000"/>
              </w:rPr>
            </w:pPr>
            <w:r w:rsidRPr="00C63F40">
              <w:rPr>
                <w:rFonts w:hint="eastAsia"/>
                <w:color w:val="000000"/>
              </w:rPr>
              <w:t>2.12</w:t>
            </w:r>
          </w:p>
        </w:tc>
      </w:tr>
      <w:tr w:rsidR="008F6FB1" w:rsidRPr="001C2CE1" w14:paraId="12E63DAA" w14:textId="77777777" w:rsidTr="001D1C77">
        <w:trPr>
          <w:gridAfter w:val="10"/>
          <w:wAfter w:w="7228" w:type="dxa"/>
          <w:trHeight w:val="266"/>
          <w:jc w:val="center"/>
        </w:trPr>
        <w:tc>
          <w:tcPr>
            <w:tcW w:w="988" w:type="dxa"/>
            <w:vMerge/>
            <w:vAlign w:val="center"/>
            <w:hideMark/>
          </w:tcPr>
          <w:p w14:paraId="0F36D805"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9E6CC"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4E7F5AE" w14:textId="77777777" w:rsidR="008F6FB1" w:rsidRPr="00C63F40"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8D852"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F9FE7"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619CA"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2F0C"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E94E"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0183F"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F0A99" w14:textId="77777777" w:rsidR="008F6FB1" w:rsidRPr="001C2CE1" w:rsidRDefault="008F6FB1" w:rsidP="001D1C77">
            <w:pPr>
              <w:jc w:val="center"/>
              <w:rPr>
                <w:color w:val="000000"/>
              </w:rPr>
            </w:pPr>
            <w:r w:rsidRPr="00C63F40">
              <w:rPr>
                <w:rFonts w:hint="eastAsia"/>
                <w:color w:val="000000"/>
              </w:rPr>
              <w:t>5.06</w:t>
            </w:r>
          </w:p>
        </w:tc>
      </w:tr>
      <w:tr w:rsidR="008F6FB1" w:rsidRPr="00B13698" w14:paraId="55130ED6" w14:textId="77777777" w:rsidTr="001D1C77">
        <w:trPr>
          <w:gridAfter w:val="10"/>
          <w:wAfter w:w="7228" w:type="dxa"/>
          <w:trHeight w:val="266"/>
          <w:jc w:val="center"/>
        </w:trPr>
        <w:tc>
          <w:tcPr>
            <w:tcW w:w="988" w:type="dxa"/>
            <w:vMerge w:val="restart"/>
            <w:shd w:val="clear" w:color="auto" w:fill="auto"/>
            <w:vAlign w:val="center"/>
            <w:hideMark/>
          </w:tcPr>
          <w:p w14:paraId="25D8716F" w14:textId="77777777" w:rsidR="008F6FB1" w:rsidRDefault="008F6FB1" w:rsidP="001D1C77">
            <w:pPr>
              <w:jc w:val="center"/>
              <w:rPr>
                <w:color w:val="000000"/>
              </w:rPr>
            </w:pPr>
            <w:r w:rsidRPr="00A45F58">
              <w:rPr>
                <w:color w:val="000000"/>
              </w:rPr>
              <w:t>'60MHz'</w:t>
            </w:r>
          </w:p>
          <w:p w14:paraId="7B847E85" w14:textId="77777777" w:rsidR="008F6FB1" w:rsidRPr="00A45F58" w:rsidRDefault="008F6FB1" w:rsidP="001D1C77">
            <w:pPr>
              <w:jc w:val="center"/>
              <w:rPr>
                <w:color w:val="000000"/>
              </w:rPr>
            </w:pPr>
            <w:r>
              <w:rPr>
                <w:color w:val="000000"/>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6B44C" w14:textId="77777777" w:rsidR="008F6FB1" w:rsidRPr="00A45F58" w:rsidRDefault="008F6FB1" w:rsidP="001D1C77">
            <w:pPr>
              <w:jc w:val="center"/>
              <w:rPr>
                <w:color w:val="000000"/>
              </w:rPr>
            </w:pPr>
            <w:r w:rsidRPr="00B1369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6F8461" w14:textId="77777777" w:rsidR="008F6FB1" w:rsidRPr="00C63F40" w:rsidRDefault="008F6FB1" w:rsidP="001D1C77">
            <w:pPr>
              <w:jc w:val="center"/>
              <w:rPr>
                <w:color w:val="000000"/>
              </w:rPr>
            </w:pPr>
            <w:r w:rsidRPr="00C63F40">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63CA0" w14:textId="77777777" w:rsidR="008F6FB1" w:rsidRPr="00C63F40" w:rsidRDefault="008F6FB1" w:rsidP="001D1C77">
            <w:pPr>
              <w:jc w:val="center"/>
              <w:rPr>
                <w:color w:val="000000"/>
              </w:rPr>
            </w:pPr>
            <w:r w:rsidRPr="00C63F40">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0B997" w14:textId="77777777" w:rsidR="008F6FB1" w:rsidRPr="00B13698" w:rsidRDefault="008F6FB1" w:rsidP="001D1C77">
            <w:pPr>
              <w:jc w:val="center"/>
              <w:rPr>
                <w:color w:val="000000"/>
              </w:rPr>
            </w:pPr>
            <w:r w:rsidRPr="00230FCA">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CAC3F" w14:textId="77777777" w:rsidR="008F6FB1" w:rsidRPr="00B13698" w:rsidRDefault="008F6FB1" w:rsidP="001D1C77">
            <w:pPr>
              <w:jc w:val="center"/>
              <w:rPr>
                <w:color w:val="000000"/>
              </w:rPr>
            </w:pPr>
            <w:r w:rsidRPr="00230FCA">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8D749" w14:textId="77777777" w:rsidR="008F6FB1" w:rsidRPr="00B13698" w:rsidRDefault="008F6FB1" w:rsidP="001D1C77">
            <w:pPr>
              <w:jc w:val="center"/>
              <w:rPr>
                <w:color w:val="000000"/>
              </w:rPr>
            </w:pPr>
            <w:r w:rsidRPr="00230FCA">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E2A8" w14:textId="77777777" w:rsidR="008F6FB1" w:rsidRPr="00B13698" w:rsidRDefault="008F6FB1" w:rsidP="001D1C77">
            <w:pPr>
              <w:jc w:val="center"/>
              <w:rPr>
                <w:color w:val="000000"/>
              </w:rPr>
            </w:pPr>
            <w:r w:rsidRPr="00230FCA">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50C0" w14:textId="77777777" w:rsidR="008F6FB1" w:rsidRPr="00B13698" w:rsidRDefault="008F6FB1" w:rsidP="001D1C77">
            <w:pPr>
              <w:jc w:val="center"/>
              <w:rPr>
                <w:color w:val="000000"/>
              </w:rPr>
            </w:pPr>
            <w:r w:rsidRPr="00230FCA">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9AA31" w14:textId="77777777" w:rsidR="008F6FB1" w:rsidRPr="00B13698" w:rsidRDefault="008F6FB1" w:rsidP="001D1C77">
            <w:pPr>
              <w:jc w:val="center"/>
              <w:rPr>
                <w:color w:val="000000"/>
              </w:rPr>
            </w:pPr>
            <w:r w:rsidRPr="00230FCA">
              <w:rPr>
                <w:color w:val="000000"/>
              </w:rPr>
              <w:t>#33</w:t>
            </w:r>
          </w:p>
        </w:tc>
      </w:tr>
      <w:tr w:rsidR="008F6FB1" w:rsidRPr="001C2CE1" w14:paraId="125F3A88" w14:textId="77777777" w:rsidTr="001D1C77">
        <w:trPr>
          <w:gridAfter w:val="10"/>
          <w:wAfter w:w="7228" w:type="dxa"/>
          <w:trHeight w:val="266"/>
          <w:jc w:val="center"/>
        </w:trPr>
        <w:tc>
          <w:tcPr>
            <w:tcW w:w="988" w:type="dxa"/>
            <w:vMerge/>
            <w:shd w:val="clear" w:color="auto" w:fill="auto"/>
            <w:vAlign w:val="center"/>
            <w:hideMark/>
          </w:tcPr>
          <w:p w14:paraId="572D1D74"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D2B0"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D2AB30" w14:textId="77777777" w:rsidR="008F6FB1" w:rsidRPr="00C63F40"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E3704" w14:textId="77777777" w:rsidR="008F6FB1" w:rsidRPr="00C63F40"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1617A"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57B09" w14:textId="77777777" w:rsidR="008F6FB1" w:rsidRPr="001C2CE1" w:rsidRDefault="008F6FB1" w:rsidP="001D1C77">
            <w:pPr>
              <w:jc w:val="center"/>
              <w:rPr>
                <w:color w:val="000000"/>
              </w:rPr>
            </w:pPr>
            <w:r w:rsidRPr="00C63F40">
              <w:rPr>
                <w:rFonts w:hint="eastAsia"/>
                <w:color w:val="000000"/>
              </w:rPr>
              <w:t>8.51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DC989"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94844"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614B8"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5C3A3" w14:textId="77777777" w:rsidR="008F6FB1" w:rsidRPr="001C2CE1" w:rsidRDefault="008F6FB1" w:rsidP="001D1C77">
            <w:pPr>
              <w:jc w:val="center"/>
              <w:rPr>
                <w:color w:val="000000"/>
              </w:rPr>
            </w:pPr>
            <w:r w:rsidRPr="00C63F40">
              <w:rPr>
                <w:rFonts w:hint="eastAsia"/>
                <w:color w:val="000000"/>
              </w:rPr>
              <w:t>1.19</w:t>
            </w:r>
          </w:p>
        </w:tc>
      </w:tr>
      <w:tr w:rsidR="008F6FB1" w:rsidRPr="001C2CE1" w14:paraId="6F49E8B6" w14:textId="77777777" w:rsidTr="001D1C77">
        <w:trPr>
          <w:gridAfter w:val="10"/>
          <w:wAfter w:w="7228" w:type="dxa"/>
          <w:trHeight w:val="266"/>
          <w:jc w:val="center"/>
        </w:trPr>
        <w:tc>
          <w:tcPr>
            <w:tcW w:w="988" w:type="dxa"/>
            <w:vMerge/>
            <w:vAlign w:val="center"/>
            <w:hideMark/>
          </w:tcPr>
          <w:p w14:paraId="6A551FB0"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D8A30"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9B38D1" w14:textId="77777777" w:rsidR="008F6FB1" w:rsidRPr="00C63F40"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F7A8C" w14:textId="77777777" w:rsidR="008F6FB1" w:rsidRPr="00C63F40"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D37C8"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1D538" w14:textId="77777777" w:rsidR="008F6FB1" w:rsidRPr="001C2CE1" w:rsidRDefault="008F6FB1" w:rsidP="001D1C77">
            <w:pPr>
              <w:jc w:val="center"/>
              <w:rPr>
                <w:color w:val="000000"/>
              </w:rPr>
            </w:pPr>
            <w:r w:rsidRPr="00C63F40">
              <w:rPr>
                <w:rFonts w:hint="eastAsia"/>
                <w:color w:val="000000"/>
              </w:rPr>
              <w:t>8.51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D657C" w14:textId="77777777" w:rsidR="008F6FB1" w:rsidRPr="001C2CE1" w:rsidRDefault="008F6FB1" w:rsidP="001D1C77">
            <w:pPr>
              <w:jc w:val="center"/>
              <w:rPr>
                <w:color w:val="000000"/>
              </w:rPr>
            </w:pPr>
            <w:r w:rsidRPr="00C63F4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B4354"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D3"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59B76" w14:textId="77777777" w:rsidR="008F6FB1" w:rsidRPr="001C2CE1" w:rsidRDefault="008F6FB1" w:rsidP="001D1C77">
            <w:pPr>
              <w:jc w:val="center"/>
              <w:rPr>
                <w:color w:val="000000"/>
              </w:rPr>
            </w:pPr>
            <w:r w:rsidRPr="00C63F40">
              <w:rPr>
                <w:rFonts w:hint="eastAsia"/>
                <w:color w:val="000000"/>
              </w:rPr>
              <w:t>1.49</w:t>
            </w:r>
          </w:p>
        </w:tc>
      </w:tr>
      <w:tr w:rsidR="008F6FB1" w:rsidRPr="001C2CE1" w14:paraId="1E90370F" w14:textId="77777777" w:rsidTr="001D1C77">
        <w:trPr>
          <w:gridAfter w:val="10"/>
          <w:wAfter w:w="7228" w:type="dxa"/>
          <w:trHeight w:val="266"/>
          <w:jc w:val="center"/>
        </w:trPr>
        <w:tc>
          <w:tcPr>
            <w:tcW w:w="988" w:type="dxa"/>
            <w:vMerge/>
            <w:vAlign w:val="center"/>
            <w:hideMark/>
          </w:tcPr>
          <w:p w14:paraId="01718F13"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A703D"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00D808" w14:textId="77777777" w:rsidR="008F6FB1" w:rsidRPr="00C63F40"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CAAA9" w14:textId="77777777" w:rsidR="008F6FB1" w:rsidRPr="00C63F40"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BE39E"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1683" w14:textId="77777777" w:rsidR="008F6FB1" w:rsidRPr="001C2CE1" w:rsidRDefault="008F6FB1" w:rsidP="001D1C77">
            <w:pPr>
              <w:jc w:val="center"/>
              <w:rPr>
                <w:color w:val="000000"/>
              </w:rPr>
            </w:pPr>
            <w:r w:rsidRPr="00C63F40">
              <w:rPr>
                <w:rFonts w:hint="eastAsia"/>
                <w:color w:val="000000"/>
              </w:rPr>
              <w:t>8.51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491EE"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F3858"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15C90"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DCEC" w14:textId="77777777" w:rsidR="008F6FB1" w:rsidRPr="001C2CE1" w:rsidRDefault="008F6FB1" w:rsidP="001D1C77">
            <w:pPr>
              <w:jc w:val="center"/>
              <w:rPr>
                <w:color w:val="000000"/>
              </w:rPr>
            </w:pPr>
            <w:r w:rsidRPr="00C63F40">
              <w:rPr>
                <w:rFonts w:hint="eastAsia"/>
                <w:color w:val="000000"/>
              </w:rPr>
              <w:t>2.12</w:t>
            </w:r>
          </w:p>
        </w:tc>
      </w:tr>
      <w:tr w:rsidR="008F6FB1" w:rsidRPr="001C2CE1" w14:paraId="612E7FF6" w14:textId="77777777" w:rsidTr="001D1C77">
        <w:trPr>
          <w:gridAfter w:val="10"/>
          <w:wAfter w:w="7228" w:type="dxa"/>
          <w:trHeight w:val="266"/>
          <w:jc w:val="center"/>
        </w:trPr>
        <w:tc>
          <w:tcPr>
            <w:tcW w:w="988" w:type="dxa"/>
            <w:vMerge/>
            <w:vAlign w:val="center"/>
            <w:hideMark/>
          </w:tcPr>
          <w:p w14:paraId="1D9CEE87"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76DBD"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B9A416" w14:textId="77777777" w:rsidR="008F6FB1" w:rsidRPr="00C63F40"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88ADA" w14:textId="77777777" w:rsidR="008F6FB1" w:rsidRPr="00C63F40"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3A324"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65CAB" w14:textId="77777777" w:rsidR="008F6FB1" w:rsidRPr="001C2CE1" w:rsidRDefault="008F6FB1" w:rsidP="001D1C77">
            <w:pPr>
              <w:jc w:val="center"/>
              <w:rPr>
                <w:color w:val="000000"/>
              </w:rPr>
            </w:pPr>
            <w:r w:rsidRPr="00C63F40">
              <w:rPr>
                <w:rFonts w:hint="eastAsia"/>
                <w:color w:val="000000"/>
              </w:rPr>
              <w:t>8.51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DD5A0"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93C3B"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88CDC"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09D46" w14:textId="77777777" w:rsidR="008F6FB1" w:rsidRPr="001C2CE1" w:rsidRDefault="008F6FB1" w:rsidP="001D1C77">
            <w:pPr>
              <w:jc w:val="center"/>
              <w:rPr>
                <w:color w:val="000000"/>
              </w:rPr>
            </w:pPr>
            <w:r w:rsidRPr="00C63F40">
              <w:rPr>
                <w:rFonts w:hint="eastAsia"/>
                <w:color w:val="000000"/>
              </w:rPr>
              <w:t>5.05</w:t>
            </w:r>
          </w:p>
        </w:tc>
      </w:tr>
      <w:tr w:rsidR="008F6FB1" w:rsidRPr="00A45F58" w14:paraId="45D24E1E" w14:textId="77777777" w:rsidTr="001D1C77">
        <w:trPr>
          <w:trHeight w:val="266"/>
          <w:jc w:val="center"/>
        </w:trPr>
        <w:tc>
          <w:tcPr>
            <w:tcW w:w="988" w:type="dxa"/>
            <w:vMerge w:val="restart"/>
            <w:shd w:val="clear" w:color="auto" w:fill="auto"/>
            <w:noWrap/>
            <w:vAlign w:val="center"/>
            <w:hideMark/>
          </w:tcPr>
          <w:p w14:paraId="7F428AB7" w14:textId="77777777" w:rsidR="008F6FB1" w:rsidRDefault="008F6FB1" w:rsidP="001D1C77">
            <w:pPr>
              <w:jc w:val="center"/>
              <w:rPr>
                <w:color w:val="000000"/>
              </w:rPr>
            </w:pPr>
            <w:r w:rsidRPr="00A45F58">
              <w:rPr>
                <w:color w:val="000000"/>
              </w:rPr>
              <w:t>'60MHz'</w:t>
            </w:r>
          </w:p>
          <w:p w14:paraId="36D0871E" w14:textId="77777777" w:rsidR="008F6FB1" w:rsidRPr="00A45F58" w:rsidRDefault="008F6FB1" w:rsidP="001D1C77">
            <w:pPr>
              <w:jc w:val="center"/>
              <w:rPr>
                <w:color w:val="000000"/>
              </w:rPr>
            </w:pPr>
            <w:r>
              <w:rPr>
                <w:color w:val="000000"/>
              </w:rPr>
              <w:t>(5520)</w:t>
            </w:r>
          </w:p>
        </w:tc>
        <w:tc>
          <w:tcPr>
            <w:tcW w:w="1134" w:type="dxa"/>
            <w:shd w:val="clear" w:color="auto" w:fill="auto"/>
            <w:noWrap/>
            <w:vAlign w:val="center"/>
            <w:hideMark/>
          </w:tcPr>
          <w:p w14:paraId="78DC4E74"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6BAC010" w14:textId="77777777" w:rsidR="008F6FB1" w:rsidRPr="00230FCA" w:rsidRDefault="008F6FB1" w:rsidP="001D1C77">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3566EC79" w14:textId="77777777" w:rsidR="008F6FB1" w:rsidRPr="00230FCA" w:rsidRDefault="008F6FB1" w:rsidP="001D1C77">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488A9C72" w14:textId="77777777" w:rsidR="008F6FB1" w:rsidRPr="00230FCA" w:rsidRDefault="008F6FB1" w:rsidP="001D1C77">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08A0ADFD" w14:textId="77777777" w:rsidR="008F6FB1" w:rsidRPr="00230FCA" w:rsidRDefault="008F6FB1" w:rsidP="001D1C77">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173F7DF5" w14:textId="77777777" w:rsidR="008F6FB1" w:rsidRPr="00230FCA" w:rsidRDefault="008F6FB1" w:rsidP="001D1C77">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79CFD892" w14:textId="77777777" w:rsidR="008F6FB1" w:rsidRPr="00230FCA" w:rsidRDefault="008F6FB1" w:rsidP="001D1C77">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35B45E90" w14:textId="77777777" w:rsidR="008F6FB1" w:rsidRPr="00230FCA" w:rsidRDefault="008F6FB1" w:rsidP="001D1C77">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39C8829" w14:textId="77777777" w:rsidR="008F6FB1" w:rsidRPr="00230FCA" w:rsidRDefault="008F6FB1" w:rsidP="001D1C77">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07208289"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53C7BFE"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C6D77EA"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E9E5880"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BB5F027"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3DCAF736"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E7AB3F3"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456493F"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D44B2CD"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F8C5629" w14:textId="77777777" w:rsidR="008F6FB1" w:rsidRPr="00A45F58" w:rsidRDefault="008F6FB1" w:rsidP="001D1C77">
            <w:pPr>
              <w:jc w:val="center"/>
              <w:rPr>
                <w:color w:val="000000"/>
              </w:rPr>
            </w:pPr>
          </w:p>
        </w:tc>
      </w:tr>
      <w:tr w:rsidR="008F6FB1" w:rsidRPr="00A45F58" w14:paraId="77B9282E" w14:textId="77777777" w:rsidTr="001D1C77">
        <w:trPr>
          <w:trHeight w:val="266"/>
          <w:jc w:val="center"/>
        </w:trPr>
        <w:tc>
          <w:tcPr>
            <w:tcW w:w="988" w:type="dxa"/>
            <w:vMerge/>
            <w:shd w:val="clear" w:color="auto" w:fill="auto"/>
            <w:noWrap/>
            <w:hideMark/>
          </w:tcPr>
          <w:p w14:paraId="300BAC0B" w14:textId="77777777" w:rsidR="008F6FB1" w:rsidRPr="00A45F58" w:rsidRDefault="008F6FB1" w:rsidP="001D1C77">
            <w:pPr>
              <w:jc w:val="center"/>
              <w:rPr>
                <w:color w:val="000000"/>
              </w:rPr>
            </w:pPr>
          </w:p>
        </w:tc>
        <w:tc>
          <w:tcPr>
            <w:tcW w:w="1134" w:type="dxa"/>
            <w:shd w:val="clear" w:color="auto" w:fill="auto"/>
            <w:noWrap/>
            <w:vAlign w:val="center"/>
            <w:hideMark/>
          </w:tcPr>
          <w:p w14:paraId="4AD3DEFD"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1E6434"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705FE"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B8B8"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1D58" w14:textId="77777777" w:rsidR="008F6FB1" w:rsidRPr="001C2CE1" w:rsidRDefault="008F6FB1" w:rsidP="001D1C77">
            <w:pPr>
              <w:jc w:val="center"/>
              <w:rPr>
                <w:color w:val="000000"/>
              </w:rPr>
            </w:pPr>
            <w:r w:rsidRPr="00C63F40">
              <w:rPr>
                <w:rFonts w:hint="eastAsia"/>
                <w:color w:val="000000"/>
              </w:rPr>
              <w:t>3.17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6A324" w14:textId="77777777" w:rsidR="008F6FB1" w:rsidRPr="001C2CE1" w:rsidRDefault="008F6FB1" w:rsidP="001D1C77">
            <w:pPr>
              <w:jc w:val="center"/>
              <w:rPr>
                <w:color w:val="000000"/>
              </w:rPr>
            </w:pPr>
            <w:r w:rsidRPr="00C63F40">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D84C0"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AB083"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D267AF" w14:textId="77777777" w:rsidR="008F6FB1" w:rsidRPr="001C2CE1" w:rsidRDefault="008F6FB1" w:rsidP="001D1C77">
            <w:pPr>
              <w:jc w:val="center"/>
              <w:rPr>
                <w:color w:val="000000"/>
              </w:rPr>
            </w:pPr>
            <w:r w:rsidRPr="00C63F40">
              <w:rPr>
                <w:rFonts w:hint="eastAsia"/>
                <w:color w:val="000000"/>
              </w:rPr>
              <w:t>0.10</w:t>
            </w:r>
          </w:p>
        </w:tc>
        <w:tc>
          <w:tcPr>
            <w:tcW w:w="723" w:type="dxa"/>
            <w:tcBorders>
              <w:top w:val="nil"/>
              <w:left w:val="single" w:sz="4" w:space="0" w:color="auto"/>
              <w:bottom w:val="nil"/>
              <w:right w:val="nil"/>
            </w:tcBorders>
            <w:shd w:val="clear" w:color="auto" w:fill="FFFFFF" w:themeFill="background1"/>
            <w:noWrap/>
            <w:vAlign w:val="center"/>
          </w:tcPr>
          <w:p w14:paraId="71E07319"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AAC6DB5"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3F99AAF"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9B014ED"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31F8A68"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C0DAE78"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3EB00A5"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984859F"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C06E9C5"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0430F93" w14:textId="77777777" w:rsidR="008F6FB1" w:rsidRPr="00A45F58" w:rsidRDefault="008F6FB1" w:rsidP="001D1C77">
            <w:pPr>
              <w:jc w:val="center"/>
              <w:rPr>
                <w:color w:val="000000"/>
              </w:rPr>
            </w:pPr>
          </w:p>
        </w:tc>
      </w:tr>
      <w:tr w:rsidR="008F6FB1" w:rsidRPr="00A45F58" w14:paraId="2303B701" w14:textId="77777777" w:rsidTr="001D1C77">
        <w:trPr>
          <w:trHeight w:val="266"/>
          <w:jc w:val="center"/>
        </w:trPr>
        <w:tc>
          <w:tcPr>
            <w:tcW w:w="988" w:type="dxa"/>
            <w:vMerge/>
            <w:vAlign w:val="center"/>
            <w:hideMark/>
          </w:tcPr>
          <w:p w14:paraId="15476C3E" w14:textId="77777777" w:rsidR="008F6FB1" w:rsidRPr="00A45F58" w:rsidRDefault="008F6FB1" w:rsidP="001D1C77">
            <w:pPr>
              <w:rPr>
                <w:color w:val="000000"/>
              </w:rPr>
            </w:pPr>
          </w:p>
        </w:tc>
        <w:tc>
          <w:tcPr>
            <w:tcW w:w="1134" w:type="dxa"/>
            <w:shd w:val="clear" w:color="auto" w:fill="auto"/>
            <w:noWrap/>
            <w:vAlign w:val="center"/>
            <w:hideMark/>
          </w:tcPr>
          <w:p w14:paraId="70103FFE"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73D954"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2E48" w14:textId="77777777" w:rsidR="008F6FB1" w:rsidRPr="001C2CE1" w:rsidRDefault="008F6FB1" w:rsidP="001D1C77">
            <w:pPr>
              <w:jc w:val="center"/>
              <w:rPr>
                <w:color w:val="000000"/>
              </w:rPr>
            </w:pPr>
            <w:r w:rsidRPr="00C63F40">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2D91"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9C9FF" w14:textId="77777777" w:rsidR="008F6FB1" w:rsidRPr="001C2CE1" w:rsidRDefault="008F6FB1" w:rsidP="001D1C77">
            <w:pPr>
              <w:jc w:val="center"/>
              <w:rPr>
                <w:color w:val="000000"/>
              </w:rPr>
            </w:pPr>
            <w:r w:rsidRPr="00C63F40">
              <w:rPr>
                <w:rFonts w:hint="eastAsia"/>
                <w:color w:val="000000"/>
              </w:rPr>
              <w:t>3.17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72FEE" w14:textId="77777777" w:rsidR="008F6FB1" w:rsidRPr="001C2CE1"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6D56"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7F12"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6608EB5" w14:textId="77777777" w:rsidR="008F6FB1" w:rsidRPr="001C2CE1" w:rsidRDefault="008F6FB1" w:rsidP="001D1C77">
            <w:pPr>
              <w:jc w:val="center"/>
              <w:rPr>
                <w:color w:val="000000"/>
              </w:rPr>
            </w:pPr>
            <w:r w:rsidRPr="00C63F40">
              <w:rPr>
                <w:rFonts w:hint="eastAsia"/>
                <w:color w:val="000000"/>
              </w:rPr>
              <w:t>0.35</w:t>
            </w:r>
          </w:p>
        </w:tc>
        <w:tc>
          <w:tcPr>
            <w:tcW w:w="723" w:type="dxa"/>
            <w:tcBorders>
              <w:top w:val="nil"/>
              <w:left w:val="single" w:sz="4" w:space="0" w:color="auto"/>
              <w:bottom w:val="nil"/>
              <w:right w:val="nil"/>
            </w:tcBorders>
            <w:shd w:val="clear" w:color="auto" w:fill="FFFFFF" w:themeFill="background1"/>
            <w:noWrap/>
            <w:vAlign w:val="center"/>
          </w:tcPr>
          <w:p w14:paraId="514FA64C"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7AB84B4"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A0ED818"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684B701"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C6D9A99"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3D0B586"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8D0BCA2"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AE15C81"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2A6AFE8"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FB7389D" w14:textId="77777777" w:rsidR="008F6FB1" w:rsidRPr="00A45F58" w:rsidRDefault="008F6FB1" w:rsidP="001D1C77">
            <w:pPr>
              <w:jc w:val="center"/>
              <w:rPr>
                <w:color w:val="000000"/>
              </w:rPr>
            </w:pPr>
          </w:p>
        </w:tc>
      </w:tr>
      <w:tr w:rsidR="008F6FB1" w:rsidRPr="00A45F58" w14:paraId="6CEDBD38" w14:textId="77777777" w:rsidTr="001D1C77">
        <w:trPr>
          <w:trHeight w:val="266"/>
          <w:jc w:val="center"/>
        </w:trPr>
        <w:tc>
          <w:tcPr>
            <w:tcW w:w="988" w:type="dxa"/>
            <w:vMerge/>
            <w:vAlign w:val="center"/>
            <w:hideMark/>
          </w:tcPr>
          <w:p w14:paraId="60905E47" w14:textId="77777777" w:rsidR="008F6FB1" w:rsidRPr="00A45F58" w:rsidRDefault="008F6FB1" w:rsidP="001D1C77">
            <w:pPr>
              <w:rPr>
                <w:color w:val="000000"/>
              </w:rPr>
            </w:pPr>
          </w:p>
        </w:tc>
        <w:tc>
          <w:tcPr>
            <w:tcW w:w="1134" w:type="dxa"/>
            <w:shd w:val="clear" w:color="auto" w:fill="auto"/>
            <w:noWrap/>
            <w:vAlign w:val="center"/>
            <w:hideMark/>
          </w:tcPr>
          <w:p w14:paraId="1D7DBD7C"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DB02E7"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B555A" w14:textId="77777777" w:rsidR="008F6FB1" w:rsidRPr="001C2CE1" w:rsidRDefault="008F6FB1" w:rsidP="001D1C77">
            <w:pPr>
              <w:jc w:val="center"/>
              <w:rPr>
                <w:color w:val="000000"/>
              </w:rPr>
            </w:pPr>
            <w:r w:rsidRPr="00C63F40">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13DE"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51201" w14:textId="77777777" w:rsidR="008F6FB1" w:rsidRPr="001C2CE1" w:rsidRDefault="008F6FB1" w:rsidP="001D1C77">
            <w:pPr>
              <w:jc w:val="center"/>
              <w:rPr>
                <w:color w:val="000000"/>
              </w:rPr>
            </w:pPr>
            <w:r w:rsidRPr="00C63F40">
              <w:rPr>
                <w:rFonts w:hint="eastAsia"/>
                <w:color w:val="000000"/>
              </w:rPr>
              <w:t>3.17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68A3" w14:textId="77777777" w:rsidR="008F6FB1" w:rsidRPr="001C2CE1" w:rsidRDefault="008F6FB1" w:rsidP="001D1C77">
            <w:pPr>
              <w:jc w:val="center"/>
              <w:rPr>
                <w:color w:val="000000"/>
              </w:rPr>
            </w:pPr>
            <w:r w:rsidRPr="00C63F40">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F881"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C24AF"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0833C6" w14:textId="77777777" w:rsidR="008F6FB1" w:rsidRPr="001C2CE1" w:rsidRDefault="008F6FB1" w:rsidP="001D1C77">
            <w:pPr>
              <w:jc w:val="center"/>
              <w:rPr>
                <w:color w:val="000000"/>
              </w:rPr>
            </w:pPr>
            <w:r w:rsidRPr="00C63F40">
              <w:rPr>
                <w:rFonts w:hint="eastAsia"/>
                <w:color w:val="000000"/>
              </w:rPr>
              <w:t>2.12</w:t>
            </w:r>
          </w:p>
        </w:tc>
        <w:tc>
          <w:tcPr>
            <w:tcW w:w="723" w:type="dxa"/>
            <w:tcBorders>
              <w:top w:val="nil"/>
              <w:left w:val="single" w:sz="4" w:space="0" w:color="auto"/>
              <w:bottom w:val="nil"/>
              <w:right w:val="nil"/>
            </w:tcBorders>
            <w:shd w:val="clear" w:color="auto" w:fill="FFFFFF" w:themeFill="background1"/>
            <w:noWrap/>
            <w:vAlign w:val="center"/>
          </w:tcPr>
          <w:p w14:paraId="57B729D7"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8CD0110"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BAE8220"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0C2F21F"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1CF69B3"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6D16DB15"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0DF936A"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C271ACE"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33C2DBF"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6B3DB37" w14:textId="77777777" w:rsidR="008F6FB1" w:rsidRPr="00A45F58" w:rsidRDefault="008F6FB1" w:rsidP="001D1C77">
            <w:pPr>
              <w:jc w:val="center"/>
              <w:rPr>
                <w:color w:val="000000"/>
              </w:rPr>
            </w:pPr>
          </w:p>
        </w:tc>
      </w:tr>
      <w:tr w:rsidR="008F6FB1" w:rsidRPr="00A45F58" w14:paraId="77AE0E5D" w14:textId="77777777" w:rsidTr="001D1C77">
        <w:trPr>
          <w:trHeight w:val="266"/>
          <w:jc w:val="center"/>
        </w:trPr>
        <w:tc>
          <w:tcPr>
            <w:tcW w:w="988" w:type="dxa"/>
            <w:vMerge/>
            <w:vAlign w:val="center"/>
            <w:hideMark/>
          </w:tcPr>
          <w:p w14:paraId="77811170" w14:textId="77777777" w:rsidR="008F6FB1" w:rsidRPr="00A45F58" w:rsidRDefault="008F6FB1" w:rsidP="001D1C77">
            <w:pPr>
              <w:rPr>
                <w:color w:val="000000"/>
              </w:rPr>
            </w:pPr>
          </w:p>
        </w:tc>
        <w:tc>
          <w:tcPr>
            <w:tcW w:w="1134" w:type="dxa"/>
            <w:shd w:val="clear" w:color="auto" w:fill="auto"/>
            <w:noWrap/>
            <w:vAlign w:val="center"/>
            <w:hideMark/>
          </w:tcPr>
          <w:p w14:paraId="2D86FEE2"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ECEE0F"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573A4"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22B46"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30E52" w14:textId="77777777" w:rsidR="008F6FB1" w:rsidRPr="001C2CE1" w:rsidRDefault="008F6FB1" w:rsidP="001D1C77">
            <w:pPr>
              <w:jc w:val="center"/>
              <w:rPr>
                <w:color w:val="000000"/>
              </w:rPr>
            </w:pPr>
            <w:r w:rsidRPr="00C63F40">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93D3A"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A0F4"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18409"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2D7A" w14:textId="77777777" w:rsidR="008F6FB1" w:rsidRPr="001C2CE1" w:rsidRDefault="008F6FB1" w:rsidP="001D1C77">
            <w:pPr>
              <w:jc w:val="center"/>
              <w:rPr>
                <w:color w:val="000000"/>
              </w:rPr>
            </w:pPr>
            <w:r w:rsidRPr="00C63F40">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323483DA"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3B31691"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8758062"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ECB02EC"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D3BF0FA"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F98671C"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4B8712B"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2DA49D9"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B4FF1C3"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FA76D7" w14:textId="77777777" w:rsidR="008F6FB1" w:rsidRPr="00A45F58" w:rsidRDefault="008F6FB1" w:rsidP="001D1C77">
            <w:pPr>
              <w:jc w:val="center"/>
              <w:rPr>
                <w:color w:val="000000"/>
              </w:rPr>
            </w:pPr>
          </w:p>
        </w:tc>
      </w:tr>
      <w:tr w:rsidR="008F6FB1" w:rsidRPr="00230FCA" w14:paraId="27DF89B9" w14:textId="77777777" w:rsidTr="001D1C77">
        <w:trPr>
          <w:gridAfter w:val="10"/>
          <w:wAfter w:w="7228" w:type="dxa"/>
          <w:trHeight w:val="266"/>
          <w:jc w:val="center"/>
        </w:trPr>
        <w:tc>
          <w:tcPr>
            <w:tcW w:w="988" w:type="dxa"/>
            <w:vMerge w:val="restart"/>
            <w:shd w:val="clear" w:color="auto" w:fill="auto"/>
            <w:noWrap/>
            <w:vAlign w:val="center"/>
            <w:hideMark/>
          </w:tcPr>
          <w:p w14:paraId="6B69F414" w14:textId="77777777" w:rsidR="008F6FB1" w:rsidRDefault="008F6FB1" w:rsidP="001D1C77">
            <w:pPr>
              <w:jc w:val="center"/>
              <w:rPr>
                <w:color w:val="000000"/>
              </w:rPr>
            </w:pPr>
            <w:r w:rsidRPr="00A45F58">
              <w:rPr>
                <w:color w:val="000000"/>
              </w:rPr>
              <w:t>'60MHz'</w:t>
            </w:r>
          </w:p>
          <w:p w14:paraId="5AC58B7D" w14:textId="77777777" w:rsidR="008F6FB1" w:rsidRPr="00A45F58" w:rsidRDefault="008F6FB1" w:rsidP="001D1C77">
            <w:pPr>
              <w:jc w:val="center"/>
              <w:rPr>
                <w:color w:val="000000"/>
              </w:rPr>
            </w:pPr>
            <w:r>
              <w:rPr>
                <w:color w:val="000000"/>
              </w:rPr>
              <w:t>(5540)</w:t>
            </w:r>
          </w:p>
        </w:tc>
        <w:tc>
          <w:tcPr>
            <w:tcW w:w="1134" w:type="dxa"/>
            <w:shd w:val="clear" w:color="auto" w:fill="auto"/>
            <w:noWrap/>
            <w:vAlign w:val="center"/>
            <w:hideMark/>
          </w:tcPr>
          <w:p w14:paraId="67852DB9"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B3800F3" w14:textId="77777777" w:rsidR="008F6FB1" w:rsidRPr="00C63F40" w:rsidRDefault="008F6FB1" w:rsidP="001D1C77">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2E8955F3" w14:textId="77777777" w:rsidR="008F6FB1" w:rsidRPr="00C63F40" w:rsidRDefault="008F6FB1" w:rsidP="001D1C77">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65B325DD" w14:textId="77777777" w:rsidR="008F6FB1" w:rsidRPr="00C63F40" w:rsidRDefault="008F6FB1" w:rsidP="001D1C77">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24C08047" w14:textId="77777777" w:rsidR="008F6FB1" w:rsidRPr="00C63F40" w:rsidRDefault="008F6FB1" w:rsidP="001D1C77">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0805FA57" w14:textId="77777777" w:rsidR="008F6FB1" w:rsidRPr="00C63F40" w:rsidRDefault="008F6FB1" w:rsidP="001D1C77">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68618736" w14:textId="77777777" w:rsidR="008F6FB1" w:rsidRPr="00C63F40" w:rsidRDefault="008F6FB1" w:rsidP="001D1C77">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008D17E2" w14:textId="77777777" w:rsidR="008F6FB1" w:rsidRPr="00C63F40" w:rsidRDefault="008F6FB1" w:rsidP="001D1C77">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FD9F6D8" w14:textId="77777777" w:rsidR="008F6FB1" w:rsidRPr="00C63F40" w:rsidRDefault="008F6FB1" w:rsidP="001D1C77">
            <w:pPr>
              <w:jc w:val="center"/>
              <w:rPr>
                <w:color w:val="000000"/>
              </w:rPr>
            </w:pPr>
            <w:r w:rsidRPr="00230FCA">
              <w:rPr>
                <w:color w:val="000000"/>
              </w:rPr>
              <w:t>#33</w:t>
            </w:r>
          </w:p>
        </w:tc>
      </w:tr>
      <w:tr w:rsidR="008F6FB1" w:rsidRPr="001C2CE1" w14:paraId="5AC54E68" w14:textId="77777777" w:rsidTr="001D1C77">
        <w:trPr>
          <w:gridAfter w:val="10"/>
          <w:wAfter w:w="7228" w:type="dxa"/>
          <w:trHeight w:val="266"/>
          <w:jc w:val="center"/>
        </w:trPr>
        <w:tc>
          <w:tcPr>
            <w:tcW w:w="988" w:type="dxa"/>
            <w:vMerge/>
            <w:shd w:val="clear" w:color="auto" w:fill="auto"/>
            <w:noWrap/>
            <w:hideMark/>
          </w:tcPr>
          <w:p w14:paraId="45B34790" w14:textId="77777777" w:rsidR="008F6FB1" w:rsidRPr="00A45F58" w:rsidRDefault="008F6FB1" w:rsidP="001D1C77">
            <w:pPr>
              <w:jc w:val="center"/>
              <w:rPr>
                <w:color w:val="000000"/>
              </w:rPr>
            </w:pPr>
          </w:p>
        </w:tc>
        <w:tc>
          <w:tcPr>
            <w:tcW w:w="1134" w:type="dxa"/>
            <w:shd w:val="clear" w:color="auto" w:fill="auto"/>
            <w:noWrap/>
            <w:vAlign w:val="center"/>
            <w:hideMark/>
          </w:tcPr>
          <w:p w14:paraId="09CD327D"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168A5A"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6673A"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2EF51"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3C8B2" w14:textId="77777777" w:rsidR="008F6FB1" w:rsidRPr="001C2CE1" w:rsidRDefault="008F6FB1" w:rsidP="001D1C77">
            <w:pPr>
              <w:jc w:val="center"/>
              <w:rPr>
                <w:color w:val="000000"/>
              </w:rPr>
            </w:pPr>
            <w:r w:rsidRPr="00C63F40">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73F70"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97F4E" w14:textId="77777777" w:rsidR="008F6FB1" w:rsidRPr="001C2CE1" w:rsidRDefault="008F6FB1" w:rsidP="001D1C77">
            <w:pPr>
              <w:jc w:val="center"/>
              <w:rPr>
                <w:color w:val="000000"/>
              </w:rPr>
            </w:pPr>
            <w:r w:rsidRPr="00C63F40">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5C873"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7B9F1" w14:textId="77777777" w:rsidR="008F6FB1" w:rsidRPr="001C2CE1" w:rsidRDefault="008F6FB1" w:rsidP="001D1C77">
            <w:pPr>
              <w:jc w:val="center"/>
              <w:rPr>
                <w:color w:val="000000"/>
              </w:rPr>
            </w:pPr>
            <w:r w:rsidRPr="00C63F40">
              <w:rPr>
                <w:rFonts w:hint="eastAsia"/>
                <w:color w:val="000000"/>
              </w:rPr>
              <w:t>0.10</w:t>
            </w:r>
          </w:p>
        </w:tc>
      </w:tr>
      <w:tr w:rsidR="008F6FB1" w:rsidRPr="001C2CE1" w14:paraId="423D89BC" w14:textId="77777777" w:rsidTr="001D1C77">
        <w:trPr>
          <w:gridAfter w:val="10"/>
          <w:wAfter w:w="7228" w:type="dxa"/>
          <w:trHeight w:val="266"/>
          <w:jc w:val="center"/>
        </w:trPr>
        <w:tc>
          <w:tcPr>
            <w:tcW w:w="988" w:type="dxa"/>
            <w:vMerge/>
            <w:vAlign w:val="center"/>
            <w:hideMark/>
          </w:tcPr>
          <w:p w14:paraId="5E5DCF49" w14:textId="77777777" w:rsidR="008F6FB1" w:rsidRPr="00A45F58" w:rsidRDefault="008F6FB1" w:rsidP="001D1C77">
            <w:pPr>
              <w:rPr>
                <w:color w:val="000000"/>
              </w:rPr>
            </w:pPr>
          </w:p>
        </w:tc>
        <w:tc>
          <w:tcPr>
            <w:tcW w:w="1134" w:type="dxa"/>
            <w:shd w:val="clear" w:color="auto" w:fill="auto"/>
            <w:noWrap/>
            <w:vAlign w:val="center"/>
            <w:hideMark/>
          </w:tcPr>
          <w:p w14:paraId="4FE605C0"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77759C"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7B9DC"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2251C"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66423" w14:textId="77777777" w:rsidR="008F6FB1" w:rsidRPr="001C2CE1" w:rsidRDefault="008F6FB1" w:rsidP="001D1C77">
            <w:pPr>
              <w:jc w:val="center"/>
              <w:rPr>
                <w:color w:val="000000"/>
              </w:rPr>
            </w:pPr>
            <w:r w:rsidRPr="00C63F40">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58B2"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39788" w14:textId="77777777" w:rsidR="008F6FB1" w:rsidRPr="001C2CE1" w:rsidRDefault="008F6FB1" w:rsidP="001D1C77">
            <w:pPr>
              <w:jc w:val="center"/>
              <w:rPr>
                <w:color w:val="000000"/>
              </w:rPr>
            </w:pPr>
            <w:r w:rsidRPr="00C63F40">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016B"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2483" w14:textId="77777777" w:rsidR="008F6FB1" w:rsidRPr="001C2CE1" w:rsidRDefault="008F6FB1" w:rsidP="001D1C77">
            <w:pPr>
              <w:jc w:val="center"/>
              <w:rPr>
                <w:color w:val="000000"/>
              </w:rPr>
            </w:pPr>
            <w:r w:rsidRPr="00C63F40">
              <w:rPr>
                <w:rFonts w:hint="eastAsia"/>
                <w:color w:val="000000"/>
              </w:rPr>
              <w:t>0.36</w:t>
            </w:r>
          </w:p>
        </w:tc>
      </w:tr>
      <w:tr w:rsidR="008F6FB1" w:rsidRPr="001C2CE1" w14:paraId="589039F3" w14:textId="77777777" w:rsidTr="001D1C77">
        <w:trPr>
          <w:gridAfter w:val="10"/>
          <w:wAfter w:w="7228" w:type="dxa"/>
          <w:trHeight w:val="266"/>
          <w:jc w:val="center"/>
        </w:trPr>
        <w:tc>
          <w:tcPr>
            <w:tcW w:w="988" w:type="dxa"/>
            <w:vMerge/>
            <w:vAlign w:val="center"/>
            <w:hideMark/>
          </w:tcPr>
          <w:p w14:paraId="4DD9CA76" w14:textId="77777777" w:rsidR="008F6FB1" w:rsidRPr="00A45F58" w:rsidRDefault="008F6FB1" w:rsidP="001D1C77">
            <w:pPr>
              <w:rPr>
                <w:color w:val="000000"/>
              </w:rPr>
            </w:pPr>
          </w:p>
        </w:tc>
        <w:tc>
          <w:tcPr>
            <w:tcW w:w="1134" w:type="dxa"/>
            <w:shd w:val="clear" w:color="auto" w:fill="auto"/>
            <w:noWrap/>
            <w:vAlign w:val="center"/>
            <w:hideMark/>
          </w:tcPr>
          <w:p w14:paraId="3738F08D"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712957"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BB975"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6A8F3"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C5E66" w14:textId="77777777" w:rsidR="008F6FB1" w:rsidRPr="001C2CE1" w:rsidRDefault="008F6FB1" w:rsidP="001D1C77">
            <w:pPr>
              <w:jc w:val="center"/>
              <w:rPr>
                <w:color w:val="000000"/>
              </w:rPr>
            </w:pPr>
            <w:r w:rsidRPr="00C63F40">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E4D04"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D63C0"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899AA"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BCB3A" w14:textId="77777777" w:rsidR="008F6FB1" w:rsidRPr="001C2CE1" w:rsidRDefault="008F6FB1" w:rsidP="001D1C77">
            <w:pPr>
              <w:jc w:val="center"/>
              <w:rPr>
                <w:color w:val="000000"/>
              </w:rPr>
            </w:pPr>
            <w:r w:rsidRPr="00C63F40">
              <w:rPr>
                <w:rFonts w:hint="eastAsia"/>
                <w:color w:val="000000"/>
              </w:rPr>
              <w:t>2.12</w:t>
            </w:r>
          </w:p>
        </w:tc>
      </w:tr>
      <w:tr w:rsidR="008F6FB1" w:rsidRPr="001C2CE1" w14:paraId="6F9CE345" w14:textId="77777777" w:rsidTr="001D1C77">
        <w:trPr>
          <w:gridAfter w:val="10"/>
          <w:wAfter w:w="7228" w:type="dxa"/>
          <w:trHeight w:val="266"/>
          <w:jc w:val="center"/>
        </w:trPr>
        <w:tc>
          <w:tcPr>
            <w:tcW w:w="988" w:type="dxa"/>
            <w:vMerge/>
            <w:vAlign w:val="center"/>
            <w:hideMark/>
          </w:tcPr>
          <w:p w14:paraId="300BFCDD" w14:textId="77777777" w:rsidR="008F6FB1" w:rsidRPr="00A45F58" w:rsidRDefault="008F6FB1" w:rsidP="001D1C77">
            <w:pPr>
              <w:rPr>
                <w:color w:val="000000"/>
              </w:rPr>
            </w:pPr>
          </w:p>
        </w:tc>
        <w:tc>
          <w:tcPr>
            <w:tcW w:w="1134" w:type="dxa"/>
            <w:shd w:val="clear" w:color="auto" w:fill="auto"/>
            <w:noWrap/>
            <w:vAlign w:val="center"/>
            <w:hideMark/>
          </w:tcPr>
          <w:p w14:paraId="56F07F1A"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48F9F6"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3354"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FD2A3"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0AF1A"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A4F6F"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6511C"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25559"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0F751" w14:textId="77777777" w:rsidR="008F6FB1" w:rsidRPr="001C2CE1" w:rsidRDefault="008F6FB1" w:rsidP="001D1C77">
            <w:pPr>
              <w:jc w:val="center"/>
              <w:rPr>
                <w:color w:val="000000"/>
              </w:rPr>
            </w:pPr>
            <w:r w:rsidRPr="00C63F40">
              <w:rPr>
                <w:rFonts w:hint="eastAsia"/>
                <w:color w:val="000000"/>
              </w:rPr>
              <w:t>5.06</w:t>
            </w:r>
          </w:p>
        </w:tc>
      </w:tr>
      <w:tr w:rsidR="008F6FB1" w:rsidRPr="00230FCA" w14:paraId="47505A0E" w14:textId="77777777" w:rsidTr="001D1C77">
        <w:trPr>
          <w:gridAfter w:val="10"/>
          <w:wAfter w:w="7228" w:type="dxa"/>
          <w:trHeight w:val="266"/>
          <w:jc w:val="center"/>
        </w:trPr>
        <w:tc>
          <w:tcPr>
            <w:tcW w:w="988" w:type="dxa"/>
            <w:vMerge w:val="restart"/>
            <w:shd w:val="clear" w:color="auto" w:fill="auto"/>
            <w:vAlign w:val="center"/>
            <w:hideMark/>
          </w:tcPr>
          <w:p w14:paraId="70C7D037" w14:textId="77777777" w:rsidR="008F6FB1" w:rsidRDefault="008F6FB1" w:rsidP="001D1C77">
            <w:pPr>
              <w:jc w:val="center"/>
              <w:rPr>
                <w:color w:val="000000"/>
              </w:rPr>
            </w:pPr>
            <w:r w:rsidRPr="00A45F58">
              <w:rPr>
                <w:color w:val="000000"/>
              </w:rPr>
              <w:t>'60MHz'</w:t>
            </w:r>
          </w:p>
          <w:p w14:paraId="3C8BBB74" w14:textId="77777777" w:rsidR="008F6FB1" w:rsidRPr="00A45F58" w:rsidRDefault="008F6FB1" w:rsidP="001D1C77">
            <w:pPr>
              <w:jc w:val="center"/>
              <w:rPr>
                <w:color w:val="000000"/>
              </w:rPr>
            </w:pPr>
            <w:r>
              <w:rPr>
                <w:color w:val="000000"/>
              </w:rPr>
              <w:t>(5680)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1327" w14:textId="77777777" w:rsidR="008F6FB1" w:rsidRPr="00A45F58" w:rsidRDefault="008F6FB1" w:rsidP="001D1C77">
            <w:pPr>
              <w:jc w:val="center"/>
              <w:rPr>
                <w:color w:val="000000"/>
              </w:rPr>
            </w:pPr>
            <w:r w:rsidRPr="00B63720">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2299FC" w14:textId="77777777" w:rsidR="008F6FB1" w:rsidRPr="00B63720" w:rsidRDefault="008F6FB1" w:rsidP="001D1C77">
            <w:pPr>
              <w:jc w:val="center"/>
              <w:rPr>
                <w:color w:val="000000"/>
              </w:rPr>
            </w:pPr>
            <w:r w:rsidRPr="00230FCA">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A11B8" w14:textId="77777777" w:rsidR="008F6FB1" w:rsidRPr="00B63720" w:rsidRDefault="008F6FB1" w:rsidP="001D1C77">
            <w:pPr>
              <w:jc w:val="center"/>
              <w:rPr>
                <w:color w:val="000000"/>
              </w:rPr>
            </w:pPr>
            <w:r w:rsidRPr="00230FCA">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68A06" w14:textId="77777777" w:rsidR="008F6FB1" w:rsidRPr="00B63720" w:rsidRDefault="008F6FB1" w:rsidP="001D1C77">
            <w:pPr>
              <w:jc w:val="center"/>
              <w:rPr>
                <w:color w:val="000000"/>
              </w:rPr>
            </w:pPr>
            <w:r w:rsidRPr="00230FCA">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9DB46" w14:textId="77777777" w:rsidR="008F6FB1" w:rsidRPr="00B63720" w:rsidRDefault="008F6FB1" w:rsidP="001D1C77">
            <w:pPr>
              <w:jc w:val="center"/>
              <w:rPr>
                <w:color w:val="000000"/>
              </w:rPr>
            </w:pPr>
            <w:r w:rsidRPr="00230FCA">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F720" w14:textId="77777777" w:rsidR="008F6FB1" w:rsidRPr="00B63720" w:rsidRDefault="008F6FB1" w:rsidP="001D1C77">
            <w:pPr>
              <w:jc w:val="center"/>
              <w:rPr>
                <w:color w:val="000000"/>
              </w:rPr>
            </w:pPr>
            <w:r w:rsidRPr="00230FCA">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E79A4" w14:textId="77777777" w:rsidR="008F6FB1" w:rsidRPr="00B63720" w:rsidRDefault="008F6FB1" w:rsidP="001D1C77">
            <w:pPr>
              <w:jc w:val="center"/>
              <w:rPr>
                <w:color w:val="000000"/>
              </w:rPr>
            </w:pPr>
            <w:r w:rsidRPr="00230FCA">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D5B73" w14:textId="77777777" w:rsidR="008F6FB1" w:rsidRPr="00B63720" w:rsidRDefault="008F6FB1" w:rsidP="001D1C77">
            <w:pPr>
              <w:jc w:val="center"/>
              <w:rPr>
                <w:color w:val="000000"/>
              </w:rPr>
            </w:pPr>
            <w:r w:rsidRPr="00230FCA">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A2092" w14:textId="77777777" w:rsidR="008F6FB1" w:rsidRPr="00B63720" w:rsidRDefault="008F6FB1" w:rsidP="001D1C77">
            <w:pPr>
              <w:jc w:val="center"/>
              <w:rPr>
                <w:color w:val="000000"/>
              </w:rPr>
            </w:pPr>
            <w:r w:rsidRPr="00230FCA">
              <w:rPr>
                <w:color w:val="000000"/>
              </w:rPr>
              <w:t>#33</w:t>
            </w:r>
          </w:p>
        </w:tc>
      </w:tr>
      <w:tr w:rsidR="008F6FB1" w:rsidRPr="001C2CE1" w14:paraId="48D205D9" w14:textId="77777777" w:rsidTr="001D1C77">
        <w:trPr>
          <w:gridAfter w:val="10"/>
          <w:wAfter w:w="7228" w:type="dxa"/>
          <w:trHeight w:val="266"/>
          <w:jc w:val="center"/>
        </w:trPr>
        <w:tc>
          <w:tcPr>
            <w:tcW w:w="988" w:type="dxa"/>
            <w:vMerge/>
            <w:shd w:val="clear" w:color="auto" w:fill="auto"/>
            <w:vAlign w:val="center"/>
            <w:hideMark/>
          </w:tcPr>
          <w:p w14:paraId="709B9CD4"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C77BD"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EA57EA"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B8612"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3471F"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16ED" w14:textId="77777777" w:rsidR="008F6FB1" w:rsidRPr="001C2CE1" w:rsidRDefault="008F6FB1" w:rsidP="001D1C77">
            <w:pPr>
              <w:jc w:val="center"/>
              <w:rPr>
                <w:color w:val="000000"/>
              </w:rPr>
            </w:pPr>
            <w:r w:rsidRPr="00C63F40">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85172"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969F6" w14:textId="77777777" w:rsidR="008F6FB1" w:rsidRPr="001C2CE1" w:rsidRDefault="008F6FB1" w:rsidP="001D1C77">
            <w:pPr>
              <w:jc w:val="center"/>
              <w:rPr>
                <w:color w:val="000000"/>
              </w:rPr>
            </w:pPr>
            <w:r w:rsidRPr="00C63F4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3039E"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EAAFA" w14:textId="77777777" w:rsidR="008F6FB1" w:rsidRPr="001C2CE1" w:rsidRDefault="008F6FB1" w:rsidP="001D1C77">
            <w:pPr>
              <w:jc w:val="center"/>
              <w:rPr>
                <w:color w:val="000000"/>
              </w:rPr>
            </w:pPr>
            <w:r w:rsidRPr="00C63F40">
              <w:rPr>
                <w:rFonts w:hint="eastAsia"/>
                <w:color w:val="000000"/>
              </w:rPr>
              <w:t>0.10</w:t>
            </w:r>
          </w:p>
        </w:tc>
      </w:tr>
      <w:tr w:rsidR="008F6FB1" w:rsidRPr="001C2CE1" w14:paraId="43916FAC" w14:textId="77777777" w:rsidTr="001D1C77">
        <w:trPr>
          <w:gridAfter w:val="10"/>
          <w:wAfter w:w="7228" w:type="dxa"/>
          <w:trHeight w:val="266"/>
          <w:jc w:val="center"/>
        </w:trPr>
        <w:tc>
          <w:tcPr>
            <w:tcW w:w="988" w:type="dxa"/>
            <w:vMerge/>
            <w:vAlign w:val="center"/>
            <w:hideMark/>
          </w:tcPr>
          <w:p w14:paraId="3C37252F"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A3D43"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2D0E3A"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AD93"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A676" w14:textId="77777777" w:rsidR="008F6FB1" w:rsidRPr="001C2CE1" w:rsidRDefault="008F6FB1" w:rsidP="001D1C77">
            <w:pPr>
              <w:jc w:val="center"/>
              <w:rPr>
                <w:color w:val="000000"/>
              </w:rPr>
            </w:pPr>
            <w:r w:rsidRPr="00C63F40">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0D057" w14:textId="77777777" w:rsidR="008F6FB1" w:rsidRPr="001C2CE1" w:rsidRDefault="008F6FB1" w:rsidP="001D1C77">
            <w:pPr>
              <w:jc w:val="center"/>
              <w:rPr>
                <w:color w:val="000000"/>
              </w:rPr>
            </w:pPr>
            <w:r w:rsidRPr="00C63F40">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55A6B"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A9948" w14:textId="77777777" w:rsidR="008F6FB1" w:rsidRPr="001C2CE1" w:rsidRDefault="008F6FB1" w:rsidP="001D1C77">
            <w:pPr>
              <w:jc w:val="center"/>
              <w:rPr>
                <w:color w:val="000000"/>
              </w:rPr>
            </w:pPr>
            <w:r w:rsidRPr="00C63F4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33E6"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EE91A" w14:textId="77777777" w:rsidR="008F6FB1" w:rsidRPr="001C2CE1" w:rsidRDefault="008F6FB1" w:rsidP="001D1C77">
            <w:pPr>
              <w:jc w:val="center"/>
              <w:rPr>
                <w:color w:val="000000"/>
              </w:rPr>
            </w:pPr>
            <w:r w:rsidRPr="00C63F40">
              <w:rPr>
                <w:rFonts w:hint="eastAsia"/>
                <w:color w:val="000000"/>
              </w:rPr>
              <w:t>0.36</w:t>
            </w:r>
          </w:p>
        </w:tc>
      </w:tr>
      <w:tr w:rsidR="008F6FB1" w:rsidRPr="001C2CE1" w14:paraId="6BFB7520" w14:textId="77777777" w:rsidTr="001D1C77">
        <w:trPr>
          <w:gridAfter w:val="10"/>
          <w:wAfter w:w="7228" w:type="dxa"/>
          <w:trHeight w:val="266"/>
          <w:jc w:val="center"/>
        </w:trPr>
        <w:tc>
          <w:tcPr>
            <w:tcW w:w="988" w:type="dxa"/>
            <w:vMerge/>
            <w:vAlign w:val="center"/>
            <w:hideMark/>
          </w:tcPr>
          <w:p w14:paraId="3D760289"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C0E91"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D7D7D9"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6D62" w14:textId="77777777" w:rsidR="008F6FB1" w:rsidRPr="001C2CE1" w:rsidRDefault="008F6FB1" w:rsidP="001D1C77">
            <w:pPr>
              <w:jc w:val="center"/>
              <w:rPr>
                <w:color w:val="000000"/>
              </w:rPr>
            </w:pPr>
            <w:r w:rsidRPr="00C63F40">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225D"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03ADA"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E9AB5"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1DF9B"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C0C96"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90B7" w14:textId="77777777" w:rsidR="008F6FB1" w:rsidRPr="001C2CE1" w:rsidRDefault="008F6FB1" w:rsidP="001D1C77">
            <w:pPr>
              <w:jc w:val="center"/>
              <w:rPr>
                <w:color w:val="000000"/>
              </w:rPr>
            </w:pPr>
            <w:r w:rsidRPr="00C63F40">
              <w:rPr>
                <w:rFonts w:hint="eastAsia"/>
                <w:color w:val="000000"/>
              </w:rPr>
              <w:t>2.13</w:t>
            </w:r>
          </w:p>
        </w:tc>
      </w:tr>
      <w:tr w:rsidR="008F6FB1" w:rsidRPr="001C2CE1" w14:paraId="2F0FD834" w14:textId="77777777" w:rsidTr="001D1C77">
        <w:trPr>
          <w:gridAfter w:val="10"/>
          <w:wAfter w:w="7228" w:type="dxa"/>
          <w:trHeight w:val="266"/>
          <w:jc w:val="center"/>
        </w:trPr>
        <w:tc>
          <w:tcPr>
            <w:tcW w:w="988" w:type="dxa"/>
            <w:vMerge/>
            <w:vAlign w:val="center"/>
            <w:hideMark/>
          </w:tcPr>
          <w:p w14:paraId="28C932C1"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CDFC4"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115140"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6BF12"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CDF91"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9A933"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D61C"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E95B7"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24107"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5A88D" w14:textId="77777777" w:rsidR="008F6FB1" w:rsidRPr="001C2CE1" w:rsidRDefault="008F6FB1" w:rsidP="001D1C77">
            <w:pPr>
              <w:jc w:val="center"/>
              <w:rPr>
                <w:color w:val="000000"/>
              </w:rPr>
            </w:pPr>
            <w:r w:rsidRPr="00C63F40">
              <w:rPr>
                <w:rFonts w:hint="eastAsia"/>
                <w:color w:val="000000"/>
              </w:rPr>
              <w:t>5.05</w:t>
            </w:r>
          </w:p>
        </w:tc>
      </w:tr>
      <w:tr w:rsidR="008F6FB1" w:rsidRPr="00A45F58" w14:paraId="189A8F33" w14:textId="77777777" w:rsidTr="001D1C77">
        <w:trPr>
          <w:gridAfter w:val="3"/>
          <w:wAfter w:w="2169" w:type="dxa"/>
          <w:trHeight w:val="266"/>
          <w:jc w:val="center"/>
        </w:trPr>
        <w:tc>
          <w:tcPr>
            <w:tcW w:w="988" w:type="dxa"/>
            <w:vMerge w:val="restart"/>
            <w:shd w:val="clear" w:color="auto" w:fill="auto"/>
            <w:noWrap/>
            <w:vAlign w:val="center"/>
            <w:hideMark/>
          </w:tcPr>
          <w:p w14:paraId="0DE61876" w14:textId="77777777" w:rsidR="008F6FB1" w:rsidRDefault="008F6FB1" w:rsidP="001D1C77">
            <w:pPr>
              <w:jc w:val="center"/>
              <w:rPr>
                <w:color w:val="000000"/>
              </w:rPr>
            </w:pPr>
            <w:r w:rsidRPr="00A45F58">
              <w:rPr>
                <w:color w:val="000000"/>
              </w:rPr>
              <w:t>'80MHz'</w:t>
            </w:r>
          </w:p>
          <w:p w14:paraId="4F452AFA" w14:textId="77777777" w:rsidR="008F6FB1" w:rsidRPr="00A45F58" w:rsidRDefault="008F6FB1" w:rsidP="001D1C77">
            <w:pPr>
              <w:jc w:val="center"/>
              <w:rPr>
                <w:color w:val="000000"/>
              </w:rPr>
            </w:pPr>
            <w:r>
              <w:rPr>
                <w:color w:val="000000"/>
              </w:rPr>
              <w:t>(5190)</w:t>
            </w:r>
          </w:p>
        </w:tc>
        <w:tc>
          <w:tcPr>
            <w:tcW w:w="1134" w:type="dxa"/>
            <w:shd w:val="clear" w:color="auto" w:fill="auto"/>
            <w:noWrap/>
            <w:vAlign w:val="center"/>
            <w:hideMark/>
          </w:tcPr>
          <w:p w14:paraId="2B8E96EF"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84107B3" w14:textId="77777777" w:rsidR="008F6FB1" w:rsidRPr="00A45F58" w:rsidRDefault="008F6FB1" w:rsidP="001D1C77">
            <w:pPr>
              <w:jc w:val="center"/>
              <w:rPr>
                <w:color w:val="000000"/>
              </w:rPr>
            </w:pPr>
            <w:r>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11D10C56" w14:textId="77777777" w:rsidR="008F6FB1" w:rsidRPr="00A45F58" w:rsidRDefault="008F6FB1" w:rsidP="001D1C77">
            <w:pPr>
              <w:jc w:val="center"/>
              <w:rPr>
                <w:color w:val="000000"/>
              </w:rPr>
            </w:pPr>
            <w:r>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1BD2FC76" w14:textId="77777777" w:rsidR="008F6FB1" w:rsidRPr="00A45F58" w:rsidRDefault="008F6FB1" w:rsidP="001D1C77">
            <w:pPr>
              <w:jc w:val="center"/>
              <w:rPr>
                <w:color w:val="000000"/>
              </w:rPr>
            </w:pPr>
            <w:r>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082BFDB5" w14:textId="77777777" w:rsidR="008F6FB1" w:rsidRPr="00A45F58" w:rsidRDefault="008F6FB1" w:rsidP="001D1C77">
            <w:pPr>
              <w:jc w:val="center"/>
              <w:rPr>
                <w:color w:val="000000"/>
              </w:rPr>
            </w:pPr>
            <w:r>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1AB0BD22" w14:textId="77777777" w:rsidR="008F6FB1" w:rsidRPr="00A45F58" w:rsidRDefault="008F6FB1" w:rsidP="001D1C77">
            <w:pPr>
              <w:jc w:val="center"/>
              <w:rPr>
                <w:color w:val="000000"/>
              </w:rPr>
            </w:pPr>
            <w:r>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0954738F" w14:textId="77777777" w:rsidR="008F6FB1" w:rsidRPr="00A45F58" w:rsidRDefault="008F6FB1" w:rsidP="001D1C77">
            <w:pPr>
              <w:jc w:val="center"/>
              <w:rPr>
                <w:color w:val="000000"/>
              </w:rPr>
            </w:pPr>
            <w:r>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07E1DCE4" w14:textId="77777777" w:rsidR="008F6FB1" w:rsidRPr="00A45F58" w:rsidRDefault="008F6FB1" w:rsidP="001D1C77">
            <w:pPr>
              <w:jc w:val="center"/>
              <w:rPr>
                <w:color w:val="000000"/>
              </w:rPr>
            </w:pPr>
            <w:r>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7EE3C32F" w14:textId="77777777" w:rsidR="008F6FB1" w:rsidRPr="00A45F58" w:rsidRDefault="008F6FB1" w:rsidP="001D1C77">
            <w:pPr>
              <w:jc w:val="center"/>
              <w:rPr>
                <w:color w:val="000000"/>
              </w:rPr>
            </w:pPr>
            <w:r>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02C3D04C" w14:textId="77777777" w:rsidR="008F6FB1" w:rsidRPr="00A45F58" w:rsidRDefault="008F6FB1" w:rsidP="001D1C77">
            <w:pPr>
              <w:jc w:val="center"/>
              <w:rPr>
                <w:color w:val="000000"/>
              </w:rPr>
            </w:pPr>
            <w:r>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2D1AAE94" w14:textId="77777777" w:rsidR="008F6FB1" w:rsidRPr="00A45F58" w:rsidRDefault="008F6FB1" w:rsidP="001D1C77">
            <w:pPr>
              <w:jc w:val="center"/>
              <w:rPr>
                <w:color w:val="000000"/>
              </w:rPr>
            </w:pPr>
            <w:r>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73A83BBB" w14:textId="77777777" w:rsidR="008F6FB1" w:rsidRPr="00A45F58" w:rsidRDefault="008F6FB1" w:rsidP="001D1C77">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8086F38" w14:textId="77777777" w:rsidR="008F6FB1" w:rsidRPr="00A45F58" w:rsidRDefault="008F6FB1" w:rsidP="001D1C77">
            <w:pPr>
              <w:jc w:val="center"/>
              <w:rPr>
                <w:color w:val="000000"/>
              </w:rPr>
            </w:pPr>
            <w:r>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169F7B9B"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F55AEFD"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5271D45" w14:textId="77777777" w:rsidR="008F6FB1" w:rsidRPr="00A45F58" w:rsidRDefault="008F6FB1" w:rsidP="001D1C77">
            <w:pPr>
              <w:jc w:val="center"/>
              <w:rPr>
                <w:color w:val="000000"/>
              </w:rPr>
            </w:pPr>
          </w:p>
        </w:tc>
      </w:tr>
      <w:tr w:rsidR="008F6FB1" w:rsidRPr="00230FCA" w14:paraId="326B7047" w14:textId="77777777" w:rsidTr="001D1C77">
        <w:trPr>
          <w:gridAfter w:val="3"/>
          <w:wAfter w:w="2169" w:type="dxa"/>
          <w:trHeight w:val="266"/>
          <w:jc w:val="center"/>
        </w:trPr>
        <w:tc>
          <w:tcPr>
            <w:tcW w:w="988" w:type="dxa"/>
            <w:vMerge/>
            <w:shd w:val="clear" w:color="auto" w:fill="auto"/>
            <w:noWrap/>
            <w:hideMark/>
          </w:tcPr>
          <w:p w14:paraId="7C7454AA" w14:textId="77777777" w:rsidR="008F6FB1" w:rsidRPr="00A45F58" w:rsidRDefault="008F6FB1" w:rsidP="001D1C77">
            <w:pPr>
              <w:jc w:val="center"/>
              <w:rPr>
                <w:color w:val="000000"/>
              </w:rPr>
            </w:pPr>
          </w:p>
        </w:tc>
        <w:tc>
          <w:tcPr>
            <w:tcW w:w="1134" w:type="dxa"/>
            <w:shd w:val="clear" w:color="auto" w:fill="auto"/>
            <w:noWrap/>
            <w:vAlign w:val="center"/>
            <w:hideMark/>
          </w:tcPr>
          <w:p w14:paraId="15E1065B"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4BD89A0" w14:textId="77777777" w:rsidR="008F6FB1" w:rsidRPr="001C2CE1" w:rsidRDefault="008F6FB1" w:rsidP="001D1C77">
            <w:pPr>
              <w:jc w:val="center"/>
              <w:rPr>
                <w:color w:val="000000"/>
              </w:rPr>
            </w:pPr>
            <w:r w:rsidRPr="00304A6D">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5C4A6" w14:textId="77777777" w:rsidR="008F6FB1" w:rsidRPr="001C2CE1" w:rsidRDefault="008F6FB1" w:rsidP="001D1C77">
            <w:pPr>
              <w:jc w:val="center"/>
              <w:rPr>
                <w:color w:val="000000"/>
              </w:rPr>
            </w:pPr>
            <w:r w:rsidRPr="00304A6D">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E228"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1E7CE" w14:textId="77777777" w:rsidR="008F6FB1" w:rsidRPr="001C2CE1" w:rsidRDefault="008F6FB1" w:rsidP="001D1C77">
            <w:pPr>
              <w:jc w:val="center"/>
              <w:rPr>
                <w:color w:val="000000"/>
              </w:rPr>
            </w:pPr>
            <w:r w:rsidRPr="00304A6D">
              <w:rPr>
                <w:rFonts w:hint="eastAsia"/>
                <w:color w:val="000000"/>
              </w:rPr>
              <w:t>8.98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6AA6A"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4A9E1"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602DD"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8C83B"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4125" w14:textId="77777777" w:rsidR="008F6FB1" w:rsidRPr="001C2CE1" w:rsidRDefault="008F6FB1" w:rsidP="001D1C77">
            <w:pPr>
              <w:jc w:val="center"/>
              <w:rPr>
                <w:color w:val="000000"/>
              </w:rPr>
            </w:pPr>
            <w:r w:rsidRPr="00304A6D">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0DBE" w14:textId="77777777" w:rsidR="008F6FB1" w:rsidRPr="001C2CE1" w:rsidRDefault="008F6FB1" w:rsidP="001D1C77">
            <w:pPr>
              <w:jc w:val="center"/>
              <w:rPr>
                <w:color w:val="000000"/>
              </w:rPr>
            </w:pPr>
            <w:r w:rsidRPr="00304A6D">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2220A" w14:textId="77777777" w:rsidR="008F6FB1" w:rsidRPr="001C2CE1" w:rsidRDefault="008F6FB1" w:rsidP="001D1C77">
            <w:pPr>
              <w:jc w:val="center"/>
              <w:rPr>
                <w:color w:val="000000"/>
              </w:rPr>
            </w:pPr>
            <w:r w:rsidRPr="00304A6D">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40C8C0" w14:textId="77777777" w:rsidR="008F6FB1" w:rsidRPr="001C2CE1" w:rsidRDefault="008F6FB1" w:rsidP="001D1C77">
            <w:pPr>
              <w:jc w:val="center"/>
              <w:rPr>
                <w:color w:val="000000"/>
              </w:rPr>
            </w:pPr>
            <w:r w:rsidRPr="00304A6D">
              <w:rPr>
                <w:rFonts w:hint="eastAsia"/>
                <w:color w:val="000000"/>
              </w:rPr>
              <w:t>6.30</w:t>
            </w:r>
          </w:p>
        </w:tc>
        <w:tc>
          <w:tcPr>
            <w:tcW w:w="723" w:type="dxa"/>
            <w:tcBorders>
              <w:top w:val="nil"/>
              <w:left w:val="single" w:sz="4" w:space="0" w:color="auto"/>
              <w:bottom w:val="nil"/>
              <w:right w:val="nil"/>
            </w:tcBorders>
            <w:shd w:val="clear" w:color="auto" w:fill="FFFFFF" w:themeFill="background1"/>
            <w:noWrap/>
            <w:vAlign w:val="center"/>
          </w:tcPr>
          <w:p w14:paraId="1B6255E7"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68644D4"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80B3E8E" w14:textId="77777777" w:rsidR="008F6FB1" w:rsidRPr="00230FCA" w:rsidRDefault="008F6FB1" w:rsidP="001D1C77">
            <w:pPr>
              <w:jc w:val="center"/>
              <w:rPr>
                <w:color w:val="000000"/>
              </w:rPr>
            </w:pPr>
          </w:p>
        </w:tc>
      </w:tr>
      <w:tr w:rsidR="008F6FB1" w:rsidRPr="00230FCA" w14:paraId="26D3E89E" w14:textId="77777777" w:rsidTr="001D1C77">
        <w:trPr>
          <w:gridAfter w:val="3"/>
          <w:wAfter w:w="2169" w:type="dxa"/>
          <w:trHeight w:val="266"/>
          <w:jc w:val="center"/>
        </w:trPr>
        <w:tc>
          <w:tcPr>
            <w:tcW w:w="988" w:type="dxa"/>
            <w:vMerge/>
            <w:vAlign w:val="center"/>
            <w:hideMark/>
          </w:tcPr>
          <w:p w14:paraId="5EBF3174" w14:textId="77777777" w:rsidR="008F6FB1" w:rsidRPr="00A45F58" w:rsidRDefault="008F6FB1" w:rsidP="001D1C77">
            <w:pPr>
              <w:rPr>
                <w:color w:val="000000"/>
              </w:rPr>
            </w:pPr>
          </w:p>
        </w:tc>
        <w:tc>
          <w:tcPr>
            <w:tcW w:w="1134" w:type="dxa"/>
            <w:shd w:val="clear" w:color="auto" w:fill="auto"/>
            <w:noWrap/>
            <w:vAlign w:val="center"/>
            <w:hideMark/>
          </w:tcPr>
          <w:p w14:paraId="67D90AED"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85137F" w14:textId="77777777" w:rsidR="008F6FB1" w:rsidRPr="001C2CE1" w:rsidRDefault="008F6FB1" w:rsidP="001D1C77">
            <w:pPr>
              <w:jc w:val="center"/>
              <w:rPr>
                <w:color w:val="000000"/>
              </w:rPr>
            </w:pPr>
            <w:r w:rsidRPr="00304A6D">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9AA1A" w14:textId="77777777" w:rsidR="008F6FB1" w:rsidRPr="001C2CE1" w:rsidRDefault="008F6FB1" w:rsidP="001D1C77">
            <w:pPr>
              <w:jc w:val="center"/>
              <w:rPr>
                <w:color w:val="000000"/>
              </w:rPr>
            </w:pPr>
            <w:r w:rsidRPr="00304A6D">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FA5C6" w14:textId="77777777" w:rsidR="008F6FB1" w:rsidRPr="001C2CE1"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8037" w14:textId="77777777" w:rsidR="008F6FB1" w:rsidRPr="001C2CE1" w:rsidRDefault="008F6FB1" w:rsidP="001D1C77">
            <w:pPr>
              <w:jc w:val="center"/>
              <w:rPr>
                <w:color w:val="000000"/>
              </w:rPr>
            </w:pPr>
            <w:r w:rsidRPr="00304A6D">
              <w:rPr>
                <w:rFonts w:hint="eastAsia"/>
                <w:color w:val="000000"/>
              </w:rPr>
              <w:t>9.90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E6505"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63CA5"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158E4"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BD939" w14:textId="77777777" w:rsidR="008F6FB1" w:rsidRPr="001C2CE1" w:rsidRDefault="008F6FB1" w:rsidP="001D1C77">
            <w:pPr>
              <w:jc w:val="center"/>
              <w:rPr>
                <w:color w:val="000000"/>
              </w:rPr>
            </w:pPr>
            <w:r w:rsidRPr="00304A6D">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95AF6" w14:textId="77777777" w:rsidR="008F6FB1" w:rsidRPr="001C2CE1" w:rsidRDefault="008F6FB1" w:rsidP="001D1C77">
            <w:pPr>
              <w:jc w:val="center"/>
              <w:rPr>
                <w:color w:val="000000"/>
              </w:rPr>
            </w:pPr>
            <w:r w:rsidRPr="00304A6D">
              <w:rPr>
                <w:rFonts w:hint="eastAsia"/>
                <w:color w:val="000000"/>
              </w:rPr>
              <w:t>2.80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387D9" w14:textId="77777777" w:rsidR="008F6FB1" w:rsidRPr="001C2CE1" w:rsidRDefault="008F6FB1" w:rsidP="001D1C77">
            <w:pPr>
              <w:jc w:val="center"/>
              <w:rPr>
                <w:color w:val="000000"/>
              </w:rPr>
            </w:pPr>
            <w:r w:rsidRPr="00304A6D">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F9308" w14:textId="77777777" w:rsidR="008F6FB1" w:rsidRPr="001C2CE1" w:rsidRDefault="008F6FB1" w:rsidP="001D1C77">
            <w:pPr>
              <w:jc w:val="center"/>
              <w:rPr>
                <w:color w:val="000000"/>
              </w:rPr>
            </w:pPr>
            <w:r w:rsidRPr="00304A6D">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8875D7" w14:textId="77777777" w:rsidR="008F6FB1" w:rsidRPr="001C2CE1" w:rsidRDefault="008F6FB1" w:rsidP="001D1C77">
            <w:pPr>
              <w:jc w:val="center"/>
              <w:rPr>
                <w:color w:val="000000"/>
              </w:rPr>
            </w:pPr>
            <w:r w:rsidRPr="00304A6D">
              <w:rPr>
                <w:rFonts w:hint="eastAsia"/>
                <w:color w:val="000000"/>
              </w:rPr>
              <w:t>6.30</w:t>
            </w:r>
          </w:p>
        </w:tc>
        <w:tc>
          <w:tcPr>
            <w:tcW w:w="723" w:type="dxa"/>
            <w:tcBorders>
              <w:top w:val="nil"/>
              <w:left w:val="single" w:sz="4" w:space="0" w:color="auto"/>
              <w:bottom w:val="nil"/>
              <w:right w:val="nil"/>
            </w:tcBorders>
            <w:shd w:val="clear" w:color="auto" w:fill="FFFFFF" w:themeFill="background1"/>
            <w:noWrap/>
            <w:vAlign w:val="center"/>
          </w:tcPr>
          <w:p w14:paraId="6D1DB46F"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27A005EE"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1103BD3" w14:textId="77777777" w:rsidR="008F6FB1" w:rsidRPr="00230FCA" w:rsidRDefault="008F6FB1" w:rsidP="001D1C77">
            <w:pPr>
              <w:jc w:val="center"/>
              <w:rPr>
                <w:color w:val="000000"/>
              </w:rPr>
            </w:pPr>
          </w:p>
        </w:tc>
      </w:tr>
      <w:tr w:rsidR="008F6FB1" w:rsidRPr="00230FCA" w14:paraId="1319CC31" w14:textId="77777777" w:rsidTr="001D1C77">
        <w:trPr>
          <w:gridAfter w:val="3"/>
          <w:wAfter w:w="2169" w:type="dxa"/>
          <w:trHeight w:val="266"/>
          <w:jc w:val="center"/>
        </w:trPr>
        <w:tc>
          <w:tcPr>
            <w:tcW w:w="988" w:type="dxa"/>
            <w:vMerge/>
            <w:vAlign w:val="center"/>
            <w:hideMark/>
          </w:tcPr>
          <w:p w14:paraId="2A8FBC82" w14:textId="77777777" w:rsidR="008F6FB1" w:rsidRPr="00A45F58" w:rsidRDefault="008F6FB1" w:rsidP="001D1C77">
            <w:pPr>
              <w:rPr>
                <w:color w:val="000000"/>
              </w:rPr>
            </w:pPr>
          </w:p>
        </w:tc>
        <w:tc>
          <w:tcPr>
            <w:tcW w:w="1134" w:type="dxa"/>
            <w:shd w:val="clear" w:color="auto" w:fill="auto"/>
            <w:noWrap/>
            <w:vAlign w:val="center"/>
            <w:hideMark/>
          </w:tcPr>
          <w:p w14:paraId="673F8929"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7DE41B" w14:textId="77777777" w:rsidR="008F6FB1" w:rsidRPr="001C2CE1" w:rsidRDefault="008F6FB1" w:rsidP="001D1C77">
            <w:pPr>
              <w:jc w:val="center"/>
              <w:rPr>
                <w:color w:val="000000"/>
              </w:rPr>
            </w:pPr>
            <w:r w:rsidRPr="00304A6D">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9D19" w14:textId="77777777" w:rsidR="008F6FB1" w:rsidRPr="001C2CE1" w:rsidRDefault="008F6FB1" w:rsidP="001D1C77">
            <w:pPr>
              <w:jc w:val="center"/>
              <w:rPr>
                <w:color w:val="000000"/>
              </w:rPr>
            </w:pPr>
            <w:r w:rsidRPr="00304A6D">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BB841"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845F2" w14:textId="77777777" w:rsidR="008F6FB1" w:rsidRPr="001C2CE1" w:rsidRDefault="008F6FB1" w:rsidP="001D1C77">
            <w:pPr>
              <w:jc w:val="center"/>
              <w:rPr>
                <w:color w:val="000000"/>
              </w:rPr>
            </w:pPr>
            <w:r w:rsidRPr="00304A6D">
              <w:rPr>
                <w:rFonts w:hint="eastAsia"/>
                <w:color w:val="000000"/>
              </w:rPr>
              <w:t>9.89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00E76"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79706"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86B7"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1E389"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DC6D" w14:textId="77777777" w:rsidR="008F6FB1" w:rsidRPr="001C2CE1" w:rsidRDefault="008F6FB1" w:rsidP="001D1C77">
            <w:pPr>
              <w:jc w:val="center"/>
              <w:rPr>
                <w:color w:val="000000"/>
              </w:rPr>
            </w:pPr>
            <w:r w:rsidRPr="00304A6D">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43BF" w14:textId="77777777" w:rsidR="008F6FB1" w:rsidRPr="001C2CE1" w:rsidRDefault="008F6FB1" w:rsidP="001D1C77">
            <w:pPr>
              <w:jc w:val="center"/>
              <w:rPr>
                <w:color w:val="000000"/>
              </w:rPr>
            </w:pPr>
            <w:r w:rsidRPr="00304A6D">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6E3DC" w14:textId="77777777" w:rsidR="008F6FB1" w:rsidRPr="001C2CE1" w:rsidRDefault="008F6FB1" w:rsidP="001D1C77">
            <w:pPr>
              <w:jc w:val="center"/>
              <w:rPr>
                <w:color w:val="000000"/>
              </w:rPr>
            </w:pPr>
            <w:r w:rsidRPr="00304A6D">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CD030DC" w14:textId="77777777" w:rsidR="008F6FB1" w:rsidRPr="001C2CE1" w:rsidRDefault="008F6FB1" w:rsidP="001D1C77">
            <w:pPr>
              <w:jc w:val="center"/>
              <w:rPr>
                <w:color w:val="000000"/>
              </w:rPr>
            </w:pPr>
            <w:r w:rsidRPr="00304A6D">
              <w:rPr>
                <w:rFonts w:hint="eastAsia"/>
                <w:color w:val="000000"/>
              </w:rPr>
              <w:t>6.30</w:t>
            </w:r>
          </w:p>
        </w:tc>
        <w:tc>
          <w:tcPr>
            <w:tcW w:w="723" w:type="dxa"/>
            <w:tcBorders>
              <w:top w:val="nil"/>
              <w:left w:val="single" w:sz="4" w:space="0" w:color="auto"/>
              <w:bottom w:val="nil"/>
              <w:right w:val="nil"/>
            </w:tcBorders>
            <w:shd w:val="clear" w:color="auto" w:fill="FFFFFF" w:themeFill="background1"/>
            <w:noWrap/>
            <w:vAlign w:val="center"/>
          </w:tcPr>
          <w:p w14:paraId="19EF3BC5"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9D4B1DD"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FB80EBA" w14:textId="77777777" w:rsidR="008F6FB1" w:rsidRPr="00230FCA" w:rsidRDefault="008F6FB1" w:rsidP="001D1C77">
            <w:pPr>
              <w:jc w:val="center"/>
              <w:rPr>
                <w:color w:val="000000"/>
              </w:rPr>
            </w:pPr>
          </w:p>
        </w:tc>
      </w:tr>
      <w:tr w:rsidR="008F6FB1" w:rsidRPr="00230FCA" w14:paraId="0597568A" w14:textId="77777777" w:rsidTr="001D1C77">
        <w:trPr>
          <w:gridAfter w:val="3"/>
          <w:wAfter w:w="2169" w:type="dxa"/>
          <w:trHeight w:val="266"/>
          <w:jc w:val="center"/>
        </w:trPr>
        <w:tc>
          <w:tcPr>
            <w:tcW w:w="988" w:type="dxa"/>
            <w:vMerge/>
            <w:vAlign w:val="center"/>
            <w:hideMark/>
          </w:tcPr>
          <w:p w14:paraId="5FBB2660" w14:textId="77777777" w:rsidR="008F6FB1" w:rsidRPr="00A45F58" w:rsidRDefault="008F6FB1" w:rsidP="001D1C77">
            <w:pPr>
              <w:rPr>
                <w:color w:val="000000"/>
              </w:rPr>
            </w:pPr>
          </w:p>
        </w:tc>
        <w:tc>
          <w:tcPr>
            <w:tcW w:w="1134" w:type="dxa"/>
            <w:shd w:val="clear" w:color="auto" w:fill="auto"/>
            <w:noWrap/>
            <w:vAlign w:val="center"/>
            <w:hideMark/>
          </w:tcPr>
          <w:p w14:paraId="29BC2205"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171D7EF" w14:textId="77777777" w:rsidR="008F6FB1" w:rsidRPr="001C2CE1" w:rsidRDefault="008F6FB1" w:rsidP="001D1C77">
            <w:pPr>
              <w:jc w:val="center"/>
              <w:rPr>
                <w:color w:val="000000"/>
              </w:rPr>
            </w:pPr>
            <w:r w:rsidRPr="00304A6D">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B58D" w14:textId="77777777" w:rsidR="008F6FB1" w:rsidRPr="001C2CE1" w:rsidRDefault="008F6FB1" w:rsidP="001D1C77">
            <w:pPr>
              <w:jc w:val="center"/>
              <w:rPr>
                <w:color w:val="000000"/>
              </w:rPr>
            </w:pPr>
            <w:r w:rsidRPr="00304A6D">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D83B" w14:textId="77777777" w:rsidR="008F6FB1" w:rsidRPr="001C2CE1" w:rsidRDefault="008F6FB1" w:rsidP="001D1C77">
            <w:pPr>
              <w:jc w:val="center"/>
              <w:rPr>
                <w:color w:val="000000"/>
              </w:rPr>
            </w:pPr>
            <w:r w:rsidRPr="00304A6D">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E52EF" w14:textId="77777777" w:rsidR="008F6FB1" w:rsidRPr="001C2CE1" w:rsidRDefault="008F6FB1" w:rsidP="001D1C77">
            <w:pPr>
              <w:jc w:val="center"/>
              <w:rPr>
                <w:color w:val="000000"/>
              </w:rPr>
            </w:pPr>
            <w:r w:rsidRPr="00304A6D">
              <w:rPr>
                <w:rFonts w:hint="eastAsia"/>
                <w:color w:val="000000"/>
              </w:rPr>
              <w:t>9.90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06C45" w14:textId="77777777" w:rsidR="008F6FB1" w:rsidRPr="001C2CE1" w:rsidRDefault="008F6FB1" w:rsidP="001D1C77">
            <w:pPr>
              <w:jc w:val="center"/>
              <w:rPr>
                <w:color w:val="000000"/>
              </w:rPr>
            </w:pPr>
            <w:r w:rsidRPr="00304A6D">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67DEA" w14:textId="77777777" w:rsidR="008F6FB1" w:rsidRPr="001C2CE1" w:rsidRDefault="008F6FB1" w:rsidP="001D1C77">
            <w:pPr>
              <w:jc w:val="center"/>
              <w:rPr>
                <w:color w:val="000000"/>
              </w:rPr>
            </w:pPr>
            <w:r w:rsidRPr="00304A6D">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95499"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3C36" w14:textId="77777777" w:rsidR="008F6FB1" w:rsidRPr="001C2CE1" w:rsidRDefault="008F6FB1" w:rsidP="001D1C77">
            <w:pPr>
              <w:jc w:val="center"/>
              <w:rPr>
                <w:color w:val="000000"/>
              </w:rPr>
            </w:pPr>
            <w:r w:rsidRPr="00304A6D">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5BA29" w14:textId="77777777" w:rsidR="008F6FB1" w:rsidRPr="001C2CE1" w:rsidRDefault="008F6FB1" w:rsidP="001D1C77">
            <w:pPr>
              <w:jc w:val="center"/>
              <w:rPr>
                <w:color w:val="000000"/>
              </w:rPr>
            </w:pPr>
            <w:r w:rsidRPr="00304A6D">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388DF" w14:textId="77777777" w:rsidR="008F6FB1" w:rsidRPr="001C2CE1" w:rsidRDefault="008F6FB1" w:rsidP="001D1C77">
            <w:pPr>
              <w:jc w:val="center"/>
              <w:rPr>
                <w:color w:val="000000"/>
              </w:rPr>
            </w:pPr>
            <w:r w:rsidRPr="00304A6D">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7B8D" w14:textId="77777777" w:rsidR="008F6FB1" w:rsidRPr="001C2CE1" w:rsidRDefault="008F6FB1" w:rsidP="001D1C77">
            <w:pPr>
              <w:jc w:val="center"/>
              <w:rPr>
                <w:color w:val="000000"/>
              </w:rPr>
            </w:pPr>
            <w:r w:rsidRPr="00304A6D">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E8DF8" w14:textId="77777777" w:rsidR="008F6FB1" w:rsidRPr="001C2CE1" w:rsidRDefault="008F6FB1" w:rsidP="001D1C77">
            <w:pPr>
              <w:jc w:val="center"/>
              <w:rPr>
                <w:color w:val="000000"/>
              </w:rPr>
            </w:pPr>
            <w:r w:rsidRPr="00304A6D">
              <w:rPr>
                <w:rFonts w:hint="eastAsia"/>
                <w:color w:val="000000"/>
              </w:rPr>
              <w:t>6.30</w:t>
            </w:r>
          </w:p>
        </w:tc>
        <w:tc>
          <w:tcPr>
            <w:tcW w:w="723" w:type="dxa"/>
            <w:tcBorders>
              <w:top w:val="nil"/>
              <w:left w:val="single" w:sz="4" w:space="0" w:color="auto"/>
              <w:bottom w:val="nil"/>
              <w:right w:val="nil"/>
            </w:tcBorders>
            <w:shd w:val="clear" w:color="auto" w:fill="FFFFFF" w:themeFill="background1"/>
            <w:noWrap/>
            <w:vAlign w:val="center"/>
          </w:tcPr>
          <w:p w14:paraId="0F2909FC"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3470C671"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5799D60" w14:textId="77777777" w:rsidR="008F6FB1" w:rsidRPr="00230FCA" w:rsidRDefault="008F6FB1" w:rsidP="001D1C77">
            <w:pPr>
              <w:jc w:val="center"/>
              <w:rPr>
                <w:color w:val="000000"/>
              </w:rPr>
            </w:pPr>
          </w:p>
        </w:tc>
      </w:tr>
      <w:tr w:rsidR="008F6FB1" w:rsidRPr="00A45F58" w14:paraId="1E2A2B83" w14:textId="77777777" w:rsidTr="001D1C77">
        <w:trPr>
          <w:gridAfter w:val="6"/>
          <w:wAfter w:w="4337" w:type="dxa"/>
          <w:trHeight w:val="266"/>
          <w:jc w:val="center"/>
        </w:trPr>
        <w:tc>
          <w:tcPr>
            <w:tcW w:w="988" w:type="dxa"/>
            <w:vMerge w:val="restart"/>
            <w:shd w:val="clear" w:color="auto" w:fill="auto"/>
            <w:noWrap/>
            <w:vAlign w:val="center"/>
            <w:hideMark/>
          </w:tcPr>
          <w:p w14:paraId="19DFA215" w14:textId="77777777" w:rsidR="008F6FB1" w:rsidRDefault="008F6FB1" w:rsidP="001D1C77">
            <w:pPr>
              <w:jc w:val="center"/>
              <w:rPr>
                <w:color w:val="000000"/>
              </w:rPr>
            </w:pPr>
            <w:r w:rsidRPr="00A45F58">
              <w:rPr>
                <w:color w:val="000000"/>
              </w:rPr>
              <w:t>'80MHz'</w:t>
            </w:r>
          </w:p>
          <w:p w14:paraId="3359D114" w14:textId="77777777" w:rsidR="008F6FB1" w:rsidRPr="00A45F58" w:rsidRDefault="008F6FB1" w:rsidP="001D1C77">
            <w:pPr>
              <w:jc w:val="center"/>
              <w:rPr>
                <w:color w:val="000000"/>
              </w:rPr>
            </w:pPr>
            <w:r>
              <w:rPr>
                <w:color w:val="000000"/>
              </w:rPr>
              <w:t>(5210)</w:t>
            </w:r>
          </w:p>
        </w:tc>
        <w:tc>
          <w:tcPr>
            <w:tcW w:w="1134" w:type="dxa"/>
            <w:shd w:val="clear" w:color="auto" w:fill="auto"/>
            <w:noWrap/>
            <w:vAlign w:val="center"/>
            <w:hideMark/>
          </w:tcPr>
          <w:p w14:paraId="17B6B0C1"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6A79056" w14:textId="77777777" w:rsidR="008F6FB1" w:rsidRPr="00C63F40" w:rsidRDefault="008F6FB1" w:rsidP="001D1C77">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559243B" w14:textId="77777777" w:rsidR="008F6FB1" w:rsidRPr="00C63F40" w:rsidRDefault="008F6FB1" w:rsidP="001D1C77">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77CFE856" w14:textId="77777777" w:rsidR="008F6FB1" w:rsidRPr="00C63F40" w:rsidRDefault="008F6FB1" w:rsidP="001D1C77">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7E1123A6" w14:textId="77777777" w:rsidR="008F6FB1" w:rsidRPr="00C63F40" w:rsidRDefault="008F6FB1" w:rsidP="001D1C77">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7291939C" w14:textId="77777777" w:rsidR="008F6FB1" w:rsidRPr="00C63F40" w:rsidRDefault="008F6FB1" w:rsidP="001D1C77">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55D8AEB3" w14:textId="77777777" w:rsidR="008F6FB1" w:rsidRPr="00C63F40" w:rsidRDefault="008F6FB1" w:rsidP="001D1C77">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74B2D993" w14:textId="77777777" w:rsidR="008F6FB1" w:rsidRPr="00C63F40" w:rsidRDefault="008F6FB1" w:rsidP="001D1C77">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0C51C05C" w14:textId="77777777" w:rsidR="008F6FB1" w:rsidRPr="00C63F40" w:rsidRDefault="008F6FB1" w:rsidP="001D1C77">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374D48E3" w14:textId="77777777" w:rsidR="008F6FB1" w:rsidRPr="00C63F40" w:rsidRDefault="008F6FB1" w:rsidP="001D1C77">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2AF20089" w14:textId="77777777" w:rsidR="008F6FB1" w:rsidRPr="00C63F40" w:rsidRDefault="008F6FB1" w:rsidP="001D1C77">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210B59F8" w14:textId="77777777" w:rsidR="008F6FB1" w:rsidRPr="00C63F40" w:rsidRDefault="008F6FB1" w:rsidP="001D1C77">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B873C89" w14:textId="77777777" w:rsidR="008F6FB1" w:rsidRPr="00C63F40" w:rsidRDefault="008F6FB1" w:rsidP="001D1C77">
            <w:pPr>
              <w:jc w:val="center"/>
              <w:rPr>
                <w:color w:val="000000"/>
              </w:rPr>
            </w:pPr>
            <w:r>
              <w:rPr>
                <w:color w:val="000000"/>
              </w:rPr>
              <w:t>#38</w:t>
            </w:r>
          </w:p>
        </w:tc>
      </w:tr>
      <w:tr w:rsidR="008F6FB1" w:rsidRPr="001C2CE1" w14:paraId="03A7357E" w14:textId="77777777" w:rsidTr="001D1C77">
        <w:trPr>
          <w:gridAfter w:val="6"/>
          <w:wAfter w:w="4337" w:type="dxa"/>
          <w:trHeight w:val="266"/>
          <w:jc w:val="center"/>
        </w:trPr>
        <w:tc>
          <w:tcPr>
            <w:tcW w:w="988" w:type="dxa"/>
            <w:vMerge/>
            <w:shd w:val="clear" w:color="auto" w:fill="auto"/>
            <w:noWrap/>
            <w:hideMark/>
          </w:tcPr>
          <w:p w14:paraId="52D40EF7" w14:textId="77777777" w:rsidR="008F6FB1" w:rsidRPr="00A45F58" w:rsidRDefault="008F6FB1" w:rsidP="001D1C77">
            <w:pPr>
              <w:jc w:val="center"/>
              <w:rPr>
                <w:color w:val="000000"/>
              </w:rPr>
            </w:pPr>
          </w:p>
        </w:tc>
        <w:tc>
          <w:tcPr>
            <w:tcW w:w="1134" w:type="dxa"/>
            <w:shd w:val="clear" w:color="auto" w:fill="auto"/>
            <w:noWrap/>
            <w:vAlign w:val="center"/>
            <w:hideMark/>
          </w:tcPr>
          <w:p w14:paraId="2C4EF36C"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DD39F8"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5C0BA"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F6D1E"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A1806" w14:textId="77777777" w:rsidR="008F6FB1" w:rsidRPr="001C2CE1" w:rsidRDefault="008F6FB1" w:rsidP="001D1C77">
            <w:pPr>
              <w:jc w:val="center"/>
              <w:rPr>
                <w:color w:val="000000"/>
              </w:rPr>
            </w:pPr>
            <w:r w:rsidRPr="00C63F40">
              <w:rPr>
                <w:rFonts w:hint="eastAsia"/>
                <w:color w:val="000000"/>
              </w:rPr>
              <w:t>4.29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8F65"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20137"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678E"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2A4DA"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B191D"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F1FD1" w14:textId="77777777" w:rsidR="008F6FB1" w:rsidRPr="001C2CE1" w:rsidRDefault="008F6FB1" w:rsidP="001D1C77">
            <w:pPr>
              <w:jc w:val="center"/>
              <w:rPr>
                <w:color w:val="000000"/>
              </w:rPr>
            </w:pPr>
            <w:r w:rsidRPr="00C63F40">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43D4"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B10FB" w14:textId="77777777" w:rsidR="008F6FB1" w:rsidRPr="001C2CE1" w:rsidRDefault="008F6FB1" w:rsidP="001D1C77">
            <w:pPr>
              <w:jc w:val="center"/>
              <w:rPr>
                <w:color w:val="000000"/>
              </w:rPr>
            </w:pPr>
            <w:r w:rsidRPr="00C63F40">
              <w:rPr>
                <w:rFonts w:hint="eastAsia"/>
                <w:color w:val="000000"/>
              </w:rPr>
              <w:t>2.13</w:t>
            </w:r>
          </w:p>
        </w:tc>
      </w:tr>
      <w:tr w:rsidR="008F6FB1" w:rsidRPr="001C2CE1" w14:paraId="733781F7" w14:textId="77777777" w:rsidTr="001D1C77">
        <w:trPr>
          <w:gridAfter w:val="6"/>
          <w:wAfter w:w="4337" w:type="dxa"/>
          <w:trHeight w:val="266"/>
          <w:jc w:val="center"/>
        </w:trPr>
        <w:tc>
          <w:tcPr>
            <w:tcW w:w="988" w:type="dxa"/>
            <w:vMerge/>
            <w:vAlign w:val="center"/>
            <w:hideMark/>
          </w:tcPr>
          <w:p w14:paraId="40BBE11D" w14:textId="77777777" w:rsidR="008F6FB1" w:rsidRPr="00A45F58" w:rsidRDefault="008F6FB1" w:rsidP="001D1C77">
            <w:pPr>
              <w:rPr>
                <w:color w:val="000000"/>
              </w:rPr>
            </w:pPr>
          </w:p>
        </w:tc>
        <w:tc>
          <w:tcPr>
            <w:tcW w:w="1134" w:type="dxa"/>
            <w:shd w:val="clear" w:color="auto" w:fill="auto"/>
            <w:noWrap/>
            <w:vAlign w:val="center"/>
            <w:hideMark/>
          </w:tcPr>
          <w:p w14:paraId="02B7F42C"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1EFF45"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3D84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C0C75" w14:textId="77777777" w:rsidR="008F6FB1" w:rsidRPr="001C2CE1" w:rsidRDefault="008F6FB1" w:rsidP="001D1C77">
            <w:pPr>
              <w:jc w:val="center"/>
              <w:rPr>
                <w:color w:val="000000"/>
              </w:rPr>
            </w:pPr>
            <w:r w:rsidRPr="00C63F40">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6ABFD" w14:textId="77777777" w:rsidR="008F6FB1" w:rsidRPr="001C2CE1" w:rsidRDefault="008F6FB1" w:rsidP="001D1C77">
            <w:pPr>
              <w:jc w:val="center"/>
              <w:rPr>
                <w:color w:val="000000"/>
              </w:rPr>
            </w:pPr>
            <w:r w:rsidRPr="00C63F40">
              <w:rPr>
                <w:rFonts w:hint="eastAsia"/>
                <w:color w:val="000000"/>
              </w:rPr>
              <w:t>4.28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0C753"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BA0C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2F1A5"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CFF37"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7A443"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A2E4" w14:textId="77777777" w:rsidR="008F6FB1" w:rsidRPr="001C2CE1" w:rsidRDefault="008F6FB1" w:rsidP="001D1C77">
            <w:pPr>
              <w:jc w:val="center"/>
              <w:rPr>
                <w:color w:val="000000"/>
              </w:rPr>
            </w:pPr>
            <w:r w:rsidRPr="00C63F40">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C4BE"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6848A" w14:textId="77777777" w:rsidR="008F6FB1" w:rsidRPr="001C2CE1" w:rsidRDefault="008F6FB1" w:rsidP="001D1C77">
            <w:pPr>
              <w:jc w:val="center"/>
              <w:rPr>
                <w:color w:val="000000"/>
              </w:rPr>
            </w:pPr>
            <w:r w:rsidRPr="00C63F40">
              <w:rPr>
                <w:rFonts w:hint="eastAsia"/>
                <w:color w:val="000000"/>
              </w:rPr>
              <w:t>2.13</w:t>
            </w:r>
          </w:p>
        </w:tc>
      </w:tr>
      <w:tr w:rsidR="008F6FB1" w:rsidRPr="001C2CE1" w14:paraId="35BC6F56" w14:textId="77777777" w:rsidTr="001D1C77">
        <w:trPr>
          <w:gridAfter w:val="6"/>
          <w:wAfter w:w="4337" w:type="dxa"/>
          <w:trHeight w:val="266"/>
          <w:jc w:val="center"/>
        </w:trPr>
        <w:tc>
          <w:tcPr>
            <w:tcW w:w="988" w:type="dxa"/>
            <w:vMerge/>
            <w:vAlign w:val="center"/>
            <w:hideMark/>
          </w:tcPr>
          <w:p w14:paraId="3381C6C9" w14:textId="77777777" w:rsidR="008F6FB1" w:rsidRPr="00A45F58" w:rsidRDefault="008F6FB1" w:rsidP="001D1C77">
            <w:pPr>
              <w:rPr>
                <w:color w:val="000000"/>
              </w:rPr>
            </w:pPr>
          </w:p>
        </w:tc>
        <w:tc>
          <w:tcPr>
            <w:tcW w:w="1134" w:type="dxa"/>
            <w:shd w:val="clear" w:color="auto" w:fill="auto"/>
            <w:noWrap/>
            <w:vAlign w:val="center"/>
            <w:hideMark/>
          </w:tcPr>
          <w:p w14:paraId="14B3CFC9"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36FF6D"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1D549"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01F71" w14:textId="77777777" w:rsidR="008F6FB1" w:rsidRPr="001C2CE1" w:rsidRDefault="008F6FB1" w:rsidP="001D1C77">
            <w:pPr>
              <w:jc w:val="center"/>
              <w:rPr>
                <w:color w:val="000000"/>
              </w:rPr>
            </w:pPr>
            <w:r w:rsidRPr="00C63F40">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32EA8" w14:textId="77777777" w:rsidR="008F6FB1" w:rsidRPr="001C2CE1" w:rsidRDefault="008F6FB1" w:rsidP="001D1C77">
            <w:pPr>
              <w:jc w:val="center"/>
              <w:rPr>
                <w:color w:val="000000"/>
              </w:rPr>
            </w:pPr>
            <w:r w:rsidRPr="00C63F40">
              <w:rPr>
                <w:rFonts w:hint="eastAsia"/>
                <w:color w:val="000000"/>
              </w:rPr>
              <w:t>4.29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1BF7E"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C2429"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F522"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01B0D"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ABC0" w14:textId="77777777" w:rsidR="008F6FB1" w:rsidRPr="001C2CE1" w:rsidRDefault="008F6FB1" w:rsidP="001D1C77">
            <w:pPr>
              <w:jc w:val="center"/>
              <w:rPr>
                <w:color w:val="000000"/>
              </w:rPr>
            </w:pPr>
            <w:r w:rsidRPr="00C63F40">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B990D" w14:textId="77777777" w:rsidR="008F6FB1" w:rsidRPr="001C2CE1" w:rsidRDefault="008F6FB1" w:rsidP="001D1C77">
            <w:pPr>
              <w:jc w:val="center"/>
              <w:rPr>
                <w:color w:val="000000"/>
              </w:rPr>
            </w:pPr>
            <w:r w:rsidRPr="00C63F40">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B5952" w14:textId="77777777" w:rsidR="008F6FB1" w:rsidRPr="001C2CE1" w:rsidRDefault="008F6FB1" w:rsidP="001D1C77">
            <w:pPr>
              <w:jc w:val="center"/>
              <w:rPr>
                <w:color w:val="000000"/>
              </w:rPr>
            </w:pPr>
            <w:r w:rsidRPr="00C63F4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E8836" w14:textId="77777777" w:rsidR="008F6FB1" w:rsidRPr="001C2CE1" w:rsidRDefault="008F6FB1" w:rsidP="001D1C77">
            <w:pPr>
              <w:jc w:val="center"/>
              <w:rPr>
                <w:color w:val="000000"/>
              </w:rPr>
            </w:pPr>
            <w:r w:rsidRPr="00C63F40">
              <w:rPr>
                <w:rFonts w:hint="eastAsia"/>
                <w:color w:val="000000"/>
              </w:rPr>
              <w:t>2.47</w:t>
            </w:r>
          </w:p>
        </w:tc>
      </w:tr>
      <w:tr w:rsidR="008F6FB1" w:rsidRPr="001C2CE1" w14:paraId="2526383C" w14:textId="77777777" w:rsidTr="001D1C77">
        <w:trPr>
          <w:gridAfter w:val="6"/>
          <w:wAfter w:w="4337" w:type="dxa"/>
          <w:trHeight w:val="266"/>
          <w:jc w:val="center"/>
        </w:trPr>
        <w:tc>
          <w:tcPr>
            <w:tcW w:w="988" w:type="dxa"/>
            <w:vMerge/>
            <w:vAlign w:val="center"/>
            <w:hideMark/>
          </w:tcPr>
          <w:p w14:paraId="1908097D" w14:textId="77777777" w:rsidR="008F6FB1" w:rsidRPr="00A45F58" w:rsidRDefault="008F6FB1" w:rsidP="001D1C77">
            <w:pPr>
              <w:rPr>
                <w:color w:val="000000"/>
              </w:rPr>
            </w:pPr>
          </w:p>
        </w:tc>
        <w:tc>
          <w:tcPr>
            <w:tcW w:w="1134" w:type="dxa"/>
            <w:shd w:val="clear" w:color="auto" w:fill="auto"/>
            <w:noWrap/>
            <w:vAlign w:val="center"/>
            <w:hideMark/>
          </w:tcPr>
          <w:p w14:paraId="6460D2AE"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17F47FB"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622B"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DA60"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144AE"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49CB4"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C88E4"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9B6C"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35D2B"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A19C7" w14:textId="77777777" w:rsidR="008F6FB1" w:rsidRPr="001C2CE1" w:rsidRDefault="008F6FB1" w:rsidP="001D1C77">
            <w:pPr>
              <w:jc w:val="center"/>
              <w:rPr>
                <w:color w:val="000000"/>
              </w:rPr>
            </w:pPr>
            <w:r w:rsidRPr="00C63F40">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BDB5B" w14:textId="77777777" w:rsidR="008F6FB1" w:rsidRPr="001C2CE1"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B19C2"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8104D" w14:textId="77777777" w:rsidR="008F6FB1" w:rsidRPr="001C2CE1" w:rsidRDefault="008F6FB1" w:rsidP="001D1C77">
            <w:pPr>
              <w:jc w:val="center"/>
              <w:rPr>
                <w:color w:val="000000"/>
              </w:rPr>
            </w:pPr>
            <w:r w:rsidRPr="00C63F40">
              <w:rPr>
                <w:rFonts w:hint="eastAsia"/>
                <w:color w:val="000000"/>
              </w:rPr>
              <w:t>5.06</w:t>
            </w:r>
          </w:p>
        </w:tc>
      </w:tr>
      <w:tr w:rsidR="008F6FB1" w:rsidRPr="00A45F58" w14:paraId="4D7B19B8" w14:textId="77777777" w:rsidTr="001D1C77">
        <w:trPr>
          <w:gridAfter w:val="6"/>
          <w:wAfter w:w="4337" w:type="dxa"/>
          <w:trHeight w:val="266"/>
          <w:jc w:val="center"/>
        </w:trPr>
        <w:tc>
          <w:tcPr>
            <w:tcW w:w="988" w:type="dxa"/>
            <w:vMerge w:val="restart"/>
            <w:shd w:val="clear" w:color="auto" w:fill="auto"/>
            <w:vAlign w:val="center"/>
            <w:hideMark/>
          </w:tcPr>
          <w:p w14:paraId="46481C9B" w14:textId="77777777" w:rsidR="008F6FB1" w:rsidRDefault="008F6FB1" w:rsidP="001D1C77">
            <w:pPr>
              <w:jc w:val="center"/>
              <w:rPr>
                <w:color w:val="000000"/>
              </w:rPr>
            </w:pPr>
            <w:r w:rsidRPr="00A45F58">
              <w:rPr>
                <w:color w:val="000000"/>
              </w:rPr>
              <w:t>'80MHz'</w:t>
            </w:r>
          </w:p>
          <w:p w14:paraId="577E32BC" w14:textId="77777777" w:rsidR="008F6FB1" w:rsidRPr="00A45F58" w:rsidRDefault="008F6FB1" w:rsidP="001D1C77">
            <w:pPr>
              <w:jc w:val="center"/>
              <w:rPr>
                <w:color w:val="000000"/>
              </w:rPr>
            </w:pPr>
            <w:r>
              <w:rPr>
                <w:color w:val="000000"/>
              </w:rPr>
              <w:t>(5510)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D3AA1" w14:textId="77777777" w:rsidR="008F6FB1" w:rsidRPr="00A45F58" w:rsidRDefault="008F6FB1" w:rsidP="001D1C77">
            <w:pPr>
              <w:jc w:val="center"/>
              <w:rPr>
                <w:color w:val="000000"/>
              </w:rPr>
            </w:pPr>
            <w:r w:rsidRPr="00B63720">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6EEE48" w14:textId="77777777" w:rsidR="008F6FB1" w:rsidRPr="00B63720" w:rsidRDefault="008F6FB1" w:rsidP="001D1C77">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8180D" w14:textId="77777777" w:rsidR="008F6FB1" w:rsidRPr="00B63720" w:rsidRDefault="008F6FB1" w:rsidP="001D1C77">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60AB" w14:textId="77777777" w:rsidR="008F6FB1" w:rsidRPr="00B63720" w:rsidRDefault="008F6FB1" w:rsidP="001D1C77">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77EF" w14:textId="77777777" w:rsidR="008F6FB1" w:rsidRPr="00B63720" w:rsidRDefault="008F6FB1" w:rsidP="001D1C77">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1D04F" w14:textId="77777777" w:rsidR="008F6FB1" w:rsidRPr="00B63720" w:rsidRDefault="008F6FB1" w:rsidP="001D1C77">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1414A" w14:textId="77777777" w:rsidR="008F6FB1" w:rsidRPr="00B63720" w:rsidRDefault="008F6FB1" w:rsidP="001D1C77">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27E83" w14:textId="77777777" w:rsidR="008F6FB1" w:rsidRPr="00B63720" w:rsidRDefault="008F6FB1" w:rsidP="001D1C77">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3E22" w14:textId="77777777" w:rsidR="008F6FB1" w:rsidRPr="00B63720" w:rsidRDefault="008F6FB1" w:rsidP="001D1C77">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87052" w14:textId="77777777" w:rsidR="008F6FB1" w:rsidRPr="00B63720" w:rsidRDefault="008F6FB1" w:rsidP="001D1C77">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9EF0D" w14:textId="77777777" w:rsidR="008F6FB1" w:rsidRPr="00B63720" w:rsidRDefault="008F6FB1" w:rsidP="001D1C77">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A9E8" w14:textId="77777777" w:rsidR="008F6FB1" w:rsidRPr="00B63720" w:rsidRDefault="008F6FB1" w:rsidP="001D1C77">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6D737" w14:textId="77777777" w:rsidR="008F6FB1" w:rsidRPr="00B63720" w:rsidRDefault="008F6FB1" w:rsidP="001D1C77">
            <w:pPr>
              <w:jc w:val="center"/>
              <w:rPr>
                <w:color w:val="000000"/>
              </w:rPr>
            </w:pPr>
            <w:r>
              <w:rPr>
                <w:color w:val="000000"/>
              </w:rPr>
              <w:t>#38</w:t>
            </w:r>
          </w:p>
        </w:tc>
      </w:tr>
      <w:tr w:rsidR="008F6FB1" w:rsidRPr="001C2CE1" w14:paraId="33FDDBCA" w14:textId="77777777" w:rsidTr="001D1C77">
        <w:trPr>
          <w:gridAfter w:val="6"/>
          <w:wAfter w:w="4337" w:type="dxa"/>
          <w:trHeight w:val="266"/>
          <w:jc w:val="center"/>
        </w:trPr>
        <w:tc>
          <w:tcPr>
            <w:tcW w:w="988" w:type="dxa"/>
            <w:vMerge/>
            <w:shd w:val="clear" w:color="auto" w:fill="auto"/>
            <w:vAlign w:val="center"/>
            <w:hideMark/>
          </w:tcPr>
          <w:p w14:paraId="06967F4A"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DEC62"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8255C7" w14:textId="77777777" w:rsidR="008F6FB1" w:rsidRPr="001C2CE1" w:rsidRDefault="008F6FB1" w:rsidP="001D1C77">
            <w:pPr>
              <w:jc w:val="center"/>
              <w:rPr>
                <w:color w:val="000000"/>
              </w:rPr>
            </w:pPr>
            <w:r w:rsidRPr="00C63F4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17588"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6ABC3"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82B04" w14:textId="77777777" w:rsidR="008F6FB1" w:rsidRPr="001C2CE1" w:rsidRDefault="008F6FB1" w:rsidP="001D1C77">
            <w:pPr>
              <w:jc w:val="center"/>
              <w:rPr>
                <w:color w:val="000000"/>
              </w:rPr>
            </w:pPr>
            <w:r w:rsidRPr="00C63F40">
              <w:rPr>
                <w:rFonts w:hint="eastAsia"/>
                <w:color w:val="000000"/>
              </w:rPr>
              <w:t>8.07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6DD65" w14:textId="77777777" w:rsidR="008F6FB1" w:rsidRPr="001C2CE1" w:rsidRDefault="008F6FB1" w:rsidP="001D1C77">
            <w:pPr>
              <w:jc w:val="center"/>
              <w:rPr>
                <w:color w:val="000000"/>
              </w:rPr>
            </w:pPr>
            <w:r w:rsidRPr="00C63F40">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3439"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841F4"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6FFEA"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4786B"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C747F" w14:textId="77777777" w:rsidR="008F6FB1" w:rsidRPr="001C2CE1" w:rsidRDefault="008F6FB1" w:rsidP="001D1C77">
            <w:pPr>
              <w:jc w:val="center"/>
              <w:rPr>
                <w:color w:val="000000"/>
              </w:rPr>
            </w:pPr>
            <w:r w:rsidRPr="00C63F40">
              <w:rPr>
                <w:rFonts w:hint="eastAsia"/>
                <w:color w:val="000000"/>
              </w:rPr>
              <w:t>1.80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DD486" w14:textId="77777777" w:rsidR="008F6FB1" w:rsidRPr="001C2CE1" w:rsidRDefault="008F6FB1" w:rsidP="001D1C77">
            <w:pPr>
              <w:jc w:val="center"/>
              <w:rPr>
                <w:color w:val="000000"/>
              </w:rPr>
            </w:pPr>
            <w:r w:rsidRPr="00C63F40">
              <w:rPr>
                <w:rFonts w:hint="eastAsia"/>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EEED9" w14:textId="77777777" w:rsidR="008F6FB1" w:rsidRPr="001C2CE1" w:rsidRDefault="008F6FB1" w:rsidP="001D1C77">
            <w:pPr>
              <w:jc w:val="center"/>
              <w:rPr>
                <w:color w:val="000000"/>
              </w:rPr>
            </w:pPr>
            <w:r w:rsidRPr="00C63F40">
              <w:rPr>
                <w:rFonts w:hint="eastAsia"/>
                <w:color w:val="000000"/>
              </w:rPr>
              <w:t>4.66</w:t>
            </w:r>
          </w:p>
        </w:tc>
      </w:tr>
      <w:tr w:rsidR="008F6FB1" w:rsidRPr="001C2CE1" w14:paraId="15B958EC" w14:textId="77777777" w:rsidTr="001D1C77">
        <w:trPr>
          <w:gridAfter w:val="6"/>
          <w:wAfter w:w="4337" w:type="dxa"/>
          <w:trHeight w:val="266"/>
          <w:jc w:val="center"/>
        </w:trPr>
        <w:tc>
          <w:tcPr>
            <w:tcW w:w="988" w:type="dxa"/>
            <w:vMerge/>
            <w:vAlign w:val="center"/>
            <w:hideMark/>
          </w:tcPr>
          <w:p w14:paraId="2CE5B006"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E8F47"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EB5A02" w14:textId="77777777" w:rsidR="008F6FB1" w:rsidRPr="001C2CE1" w:rsidRDefault="008F6FB1" w:rsidP="001D1C77">
            <w:pPr>
              <w:jc w:val="center"/>
              <w:rPr>
                <w:color w:val="000000"/>
              </w:rPr>
            </w:pPr>
            <w:r w:rsidRPr="00C63F4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8AF95"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C218"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D9D3" w14:textId="77777777" w:rsidR="008F6FB1" w:rsidRPr="001C2CE1" w:rsidRDefault="008F6FB1" w:rsidP="001D1C77">
            <w:pPr>
              <w:jc w:val="center"/>
              <w:rPr>
                <w:color w:val="000000"/>
              </w:rPr>
            </w:pPr>
            <w:r w:rsidRPr="00C63F40">
              <w:rPr>
                <w:rFonts w:hint="eastAsia"/>
                <w:color w:val="000000"/>
              </w:rPr>
              <w:t>8.07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5BF3"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7737D"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63FB4"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A633"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2A2C8"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BAB99" w14:textId="77777777" w:rsidR="008F6FB1" w:rsidRPr="001C2CE1" w:rsidRDefault="008F6FB1" w:rsidP="001D1C77">
            <w:pPr>
              <w:jc w:val="center"/>
              <w:rPr>
                <w:color w:val="000000"/>
              </w:rPr>
            </w:pPr>
            <w:r w:rsidRPr="00C63F40">
              <w:rPr>
                <w:rFonts w:hint="eastAsia"/>
                <w:color w:val="000000"/>
              </w:rPr>
              <w:t>1.80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E2D3" w14:textId="77777777" w:rsidR="008F6FB1" w:rsidRPr="001C2CE1" w:rsidRDefault="008F6FB1" w:rsidP="001D1C77">
            <w:pPr>
              <w:jc w:val="center"/>
              <w:rPr>
                <w:color w:val="000000"/>
              </w:rPr>
            </w:pPr>
            <w:r w:rsidRPr="00C63F40">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4951E" w14:textId="77777777" w:rsidR="008F6FB1" w:rsidRPr="001C2CE1" w:rsidRDefault="008F6FB1" w:rsidP="001D1C77">
            <w:pPr>
              <w:jc w:val="center"/>
              <w:rPr>
                <w:color w:val="000000"/>
              </w:rPr>
            </w:pPr>
            <w:r w:rsidRPr="00C63F40">
              <w:rPr>
                <w:rFonts w:hint="eastAsia"/>
                <w:color w:val="000000"/>
              </w:rPr>
              <w:t>4.66</w:t>
            </w:r>
          </w:p>
        </w:tc>
      </w:tr>
      <w:tr w:rsidR="008F6FB1" w:rsidRPr="001C2CE1" w14:paraId="329701CC" w14:textId="77777777" w:rsidTr="001D1C77">
        <w:trPr>
          <w:gridAfter w:val="6"/>
          <w:wAfter w:w="4337" w:type="dxa"/>
          <w:trHeight w:val="266"/>
          <w:jc w:val="center"/>
        </w:trPr>
        <w:tc>
          <w:tcPr>
            <w:tcW w:w="988" w:type="dxa"/>
            <w:vMerge/>
            <w:vAlign w:val="center"/>
            <w:hideMark/>
          </w:tcPr>
          <w:p w14:paraId="029511FB"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7F29"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1E0B7C"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586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A7442" w14:textId="77777777" w:rsidR="008F6FB1" w:rsidRPr="001C2CE1" w:rsidRDefault="008F6FB1" w:rsidP="001D1C77">
            <w:pPr>
              <w:jc w:val="center"/>
              <w:rPr>
                <w:color w:val="000000"/>
              </w:rPr>
            </w:pPr>
            <w:r w:rsidRPr="00C63F40">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B490" w14:textId="77777777" w:rsidR="008F6FB1" w:rsidRPr="001C2CE1" w:rsidRDefault="008F6FB1" w:rsidP="001D1C77">
            <w:pPr>
              <w:jc w:val="center"/>
              <w:rPr>
                <w:color w:val="000000"/>
              </w:rPr>
            </w:pPr>
            <w:r w:rsidRPr="00C63F40">
              <w:rPr>
                <w:rFonts w:hint="eastAsia"/>
                <w:color w:val="000000"/>
              </w:rPr>
              <w:t>8.07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DAEB7"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5103"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4C935" w14:textId="77777777" w:rsidR="008F6FB1" w:rsidRPr="001C2CE1" w:rsidRDefault="008F6FB1" w:rsidP="001D1C77">
            <w:pPr>
              <w:jc w:val="center"/>
              <w:rPr>
                <w:color w:val="000000"/>
              </w:rPr>
            </w:pPr>
            <w:r w:rsidRPr="00C63F40">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7BAD0"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69F1E" w14:textId="77777777" w:rsidR="008F6FB1" w:rsidRPr="001C2CE1" w:rsidRDefault="008F6FB1" w:rsidP="001D1C77">
            <w:pPr>
              <w:jc w:val="center"/>
              <w:rPr>
                <w:color w:val="000000"/>
              </w:rPr>
            </w:pPr>
            <w:r w:rsidRPr="00C63F40">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32EC6" w14:textId="77777777" w:rsidR="008F6FB1" w:rsidRPr="001C2CE1" w:rsidRDefault="008F6FB1" w:rsidP="001D1C77">
            <w:pPr>
              <w:jc w:val="center"/>
              <w:rPr>
                <w:color w:val="000000"/>
              </w:rPr>
            </w:pPr>
            <w:r w:rsidRPr="00C63F40">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6127B" w14:textId="77777777" w:rsidR="008F6FB1" w:rsidRPr="001C2CE1" w:rsidRDefault="008F6FB1" w:rsidP="001D1C77">
            <w:pPr>
              <w:jc w:val="center"/>
              <w:rPr>
                <w:color w:val="000000"/>
              </w:rPr>
            </w:pPr>
            <w:r w:rsidRPr="00C63F40">
              <w:rPr>
                <w:rFonts w:hint="eastAsia"/>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FED7F" w14:textId="77777777" w:rsidR="008F6FB1" w:rsidRPr="001C2CE1" w:rsidRDefault="008F6FB1" w:rsidP="001D1C77">
            <w:pPr>
              <w:jc w:val="center"/>
              <w:rPr>
                <w:color w:val="000000"/>
              </w:rPr>
            </w:pPr>
            <w:r w:rsidRPr="00C63F40">
              <w:rPr>
                <w:rFonts w:hint="eastAsia"/>
                <w:color w:val="000000"/>
              </w:rPr>
              <w:t>4.66</w:t>
            </w:r>
          </w:p>
        </w:tc>
      </w:tr>
      <w:tr w:rsidR="008F6FB1" w:rsidRPr="001C2CE1" w14:paraId="6C205C4A" w14:textId="77777777" w:rsidTr="001D1C77">
        <w:trPr>
          <w:gridAfter w:val="6"/>
          <w:wAfter w:w="4337" w:type="dxa"/>
          <w:trHeight w:val="266"/>
          <w:jc w:val="center"/>
        </w:trPr>
        <w:tc>
          <w:tcPr>
            <w:tcW w:w="988" w:type="dxa"/>
            <w:vMerge/>
            <w:vAlign w:val="center"/>
            <w:hideMark/>
          </w:tcPr>
          <w:p w14:paraId="662CAEB9"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D136"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61F4F0"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596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7AEEF"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EF8B8" w14:textId="77777777" w:rsidR="008F6FB1" w:rsidRPr="001C2CE1" w:rsidRDefault="008F6FB1" w:rsidP="001D1C77">
            <w:pPr>
              <w:jc w:val="center"/>
              <w:rPr>
                <w:color w:val="000000"/>
              </w:rPr>
            </w:pPr>
            <w:r w:rsidRPr="00C63F40">
              <w:rPr>
                <w:rFonts w:hint="eastAsia"/>
                <w:color w:val="000000"/>
              </w:rPr>
              <w:t>8.06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861EA"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13B41" w14:textId="77777777" w:rsidR="008F6FB1" w:rsidRPr="001C2CE1" w:rsidRDefault="008F6FB1" w:rsidP="001D1C77">
            <w:pPr>
              <w:jc w:val="center"/>
              <w:rPr>
                <w:color w:val="000000"/>
              </w:rPr>
            </w:pPr>
            <w:r w:rsidRPr="00C63F40">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B0001" w14:textId="77777777" w:rsidR="008F6FB1" w:rsidRPr="001C2CE1" w:rsidRDefault="008F6FB1" w:rsidP="001D1C77">
            <w:pPr>
              <w:jc w:val="center"/>
              <w:rPr>
                <w:color w:val="000000"/>
              </w:rPr>
            </w:pPr>
            <w:r w:rsidRPr="00C63F40">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C2CF0" w14:textId="77777777" w:rsidR="008F6FB1" w:rsidRPr="001C2CE1" w:rsidRDefault="008F6FB1" w:rsidP="001D1C77">
            <w:pPr>
              <w:jc w:val="center"/>
              <w:rPr>
                <w:color w:val="000000"/>
              </w:rPr>
            </w:pPr>
            <w:r w:rsidRPr="00C63F40">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4AF5B" w14:textId="77777777" w:rsidR="008F6FB1" w:rsidRPr="001C2CE1" w:rsidRDefault="008F6FB1" w:rsidP="001D1C77">
            <w:pPr>
              <w:jc w:val="center"/>
              <w:rPr>
                <w:color w:val="000000"/>
              </w:rPr>
            </w:pPr>
            <w:r w:rsidRPr="00C63F40">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0A6D" w14:textId="77777777" w:rsidR="008F6FB1" w:rsidRPr="001C2CE1" w:rsidRDefault="008F6FB1" w:rsidP="001D1C77">
            <w:pPr>
              <w:jc w:val="center"/>
              <w:rPr>
                <w:color w:val="000000"/>
              </w:rPr>
            </w:pPr>
            <w:r w:rsidRPr="00C63F40">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4E5AA"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BA471" w14:textId="77777777" w:rsidR="008F6FB1" w:rsidRPr="001C2CE1" w:rsidRDefault="008F6FB1" w:rsidP="001D1C77">
            <w:pPr>
              <w:jc w:val="center"/>
              <w:rPr>
                <w:color w:val="000000"/>
              </w:rPr>
            </w:pPr>
            <w:r w:rsidRPr="00C63F40">
              <w:rPr>
                <w:rFonts w:hint="eastAsia"/>
                <w:color w:val="000000"/>
              </w:rPr>
              <w:t>5.06</w:t>
            </w:r>
          </w:p>
        </w:tc>
      </w:tr>
      <w:tr w:rsidR="008F6FB1" w:rsidRPr="00A45F58" w14:paraId="2A907446" w14:textId="77777777" w:rsidTr="001D1C77">
        <w:trPr>
          <w:gridAfter w:val="6"/>
          <w:wAfter w:w="4337" w:type="dxa"/>
          <w:trHeight w:val="266"/>
          <w:jc w:val="center"/>
        </w:trPr>
        <w:tc>
          <w:tcPr>
            <w:tcW w:w="988" w:type="dxa"/>
            <w:vMerge w:val="restart"/>
            <w:shd w:val="clear" w:color="auto" w:fill="auto"/>
            <w:vAlign w:val="center"/>
            <w:hideMark/>
          </w:tcPr>
          <w:p w14:paraId="30816989" w14:textId="77777777" w:rsidR="008F6FB1" w:rsidRDefault="008F6FB1" w:rsidP="001D1C77">
            <w:pPr>
              <w:jc w:val="center"/>
              <w:rPr>
                <w:color w:val="000000"/>
              </w:rPr>
            </w:pPr>
            <w:r w:rsidRPr="00A45F58">
              <w:rPr>
                <w:color w:val="000000"/>
              </w:rPr>
              <w:t>'80MHz'</w:t>
            </w:r>
          </w:p>
          <w:p w14:paraId="6FBA80E9" w14:textId="77777777" w:rsidR="008F6FB1" w:rsidRPr="00A45F58" w:rsidRDefault="008F6FB1" w:rsidP="001D1C77">
            <w:pPr>
              <w:jc w:val="center"/>
              <w:rPr>
                <w:color w:val="000000"/>
              </w:rPr>
            </w:pPr>
            <w:r>
              <w:rPr>
                <w:color w:val="000000"/>
              </w:rPr>
              <w:t>(5530)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06A2C" w14:textId="77777777" w:rsidR="008F6FB1" w:rsidRPr="00A45F58" w:rsidRDefault="008F6FB1" w:rsidP="001D1C77">
            <w:pPr>
              <w:jc w:val="center"/>
              <w:rPr>
                <w:color w:val="000000"/>
              </w:rPr>
            </w:pPr>
            <w:r w:rsidRPr="00B63720">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225F9D2" w14:textId="77777777" w:rsidR="008F6FB1" w:rsidRPr="00B63720" w:rsidRDefault="008F6FB1" w:rsidP="001D1C77">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DACFB" w14:textId="77777777" w:rsidR="008F6FB1" w:rsidRPr="00B63720" w:rsidRDefault="008F6FB1" w:rsidP="001D1C77">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1DBCD" w14:textId="77777777" w:rsidR="008F6FB1" w:rsidRPr="00B63720" w:rsidRDefault="008F6FB1" w:rsidP="001D1C77">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9FDEF" w14:textId="77777777" w:rsidR="008F6FB1" w:rsidRPr="00B63720" w:rsidRDefault="008F6FB1" w:rsidP="001D1C77">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FACCA" w14:textId="77777777" w:rsidR="008F6FB1" w:rsidRPr="00B63720" w:rsidRDefault="008F6FB1" w:rsidP="001D1C77">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4BB11" w14:textId="77777777" w:rsidR="008F6FB1" w:rsidRPr="00B63720" w:rsidRDefault="008F6FB1" w:rsidP="001D1C77">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9546B" w14:textId="77777777" w:rsidR="008F6FB1" w:rsidRPr="00B63720" w:rsidRDefault="008F6FB1" w:rsidP="001D1C77">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84D2A" w14:textId="77777777" w:rsidR="008F6FB1" w:rsidRPr="00B63720" w:rsidRDefault="008F6FB1" w:rsidP="001D1C77">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4F1E4" w14:textId="77777777" w:rsidR="008F6FB1" w:rsidRPr="00B63720" w:rsidRDefault="008F6FB1" w:rsidP="001D1C77">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0830E" w14:textId="77777777" w:rsidR="008F6FB1" w:rsidRPr="00B63720" w:rsidRDefault="008F6FB1" w:rsidP="001D1C77">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09803" w14:textId="77777777" w:rsidR="008F6FB1" w:rsidRPr="00B63720" w:rsidRDefault="008F6FB1" w:rsidP="001D1C77">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48288" w14:textId="77777777" w:rsidR="008F6FB1" w:rsidRPr="00B63720" w:rsidRDefault="008F6FB1" w:rsidP="001D1C77">
            <w:pPr>
              <w:jc w:val="center"/>
              <w:rPr>
                <w:color w:val="000000"/>
              </w:rPr>
            </w:pPr>
            <w:r>
              <w:rPr>
                <w:color w:val="000000"/>
              </w:rPr>
              <w:t>#38</w:t>
            </w:r>
          </w:p>
        </w:tc>
      </w:tr>
      <w:tr w:rsidR="008F6FB1" w:rsidRPr="001C2CE1" w14:paraId="1B35A80C" w14:textId="77777777" w:rsidTr="001D1C77">
        <w:trPr>
          <w:gridAfter w:val="6"/>
          <w:wAfter w:w="4337" w:type="dxa"/>
          <w:trHeight w:val="266"/>
          <w:jc w:val="center"/>
        </w:trPr>
        <w:tc>
          <w:tcPr>
            <w:tcW w:w="988" w:type="dxa"/>
            <w:vMerge/>
            <w:shd w:val="clear" w:color="auto" w:fill="auto"/>
            <w:vAlign w:val="center"/>
            <w:hideMark/>
          </w:tcPr>
          <w:p w14:paraId="02C9653E" w14:textId="77777777" w:rsidR="008F6FB1" w:rsidRPr="00A45F58" w:rsidRDefault="008F6FB1" w:rsidP="001D1C77">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DBDC4"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A5AB32"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58755"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5A8E9"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DD51A"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513D9" w14:textId="77777777" w:rsidR="008F6FB1" w:rsidRPr="001C2CE1"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737A9" w14:textId="77777777" w:rsidR="008F6FB1" w:rsidRPr="001C2CE1"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F2157"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EE35E"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5620C"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F121E" w14:textId="77777777" w:rsidR="008F6FB1" w:rsidRPr="001C2CE1" w:rsidRDefault="008F6FB1" w:rsidP="001D1C77">
            <w:pPr>
              <w:jc w:val="center"/>
              <w:rPr>
                <w:color w:val="000000"/>
              </w:rPr>
            </w:pPr>
            <w:r w:rsidRPr="00C63F40">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E5BB"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83929" w14:textId="77777777" w:rsidR="008F6FB1" w:rsidRPr="001C2CE1" w:rsidRDefault="008F6FB1" w:rsidP="001D1C77">
            <w:pPr>
              <w:jc w:val="center"/>
              <w:rPr>
                <w:color w:val="000000"/>
              </w:rPr>
            </w:pPr>
            <w:r w:rsidRPr="00C63F40">
              <w:rPr>
                <w:rFonts w:hint="eastAsia"/>
                <w:color w:val="000000"/>
              </w:rPr>
              <w:t>0.91</w:t>
            </w:r>
          </w:p>
        </w:tc>
      </w:tr>
      <w:tr w:rsidR="008F6FB1" w:rsidRPr="001C2CE1" w14:paraId="29D19DD8" w14:textId="77777777" w:rsidTr="001D1C77">
        <w:trPr>
          <w:gridAfter w:val="6"/>
          <w:wAfter w:w="4337" w:type="dxa"/>
          <w:trHeight w:val="266"/>
          <w:jc w:val="center"/>
        </w:trPr>
        <w:tc>
          <w:tcPr>
            <w:tcW w:w="988" w:type="dxa"/>
            <w:vMerge/>
            <w:vAlign w:val="center"/>
            <w:hideMark/>
          </w:tcPr>
          <w:p w14:paraId="747C9924"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BF08A"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17BEB7"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C5190"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EE69"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3F79B"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EB765" w14:textId="77777777" w:rsidR="008F6FB1" w:rsidRPr="001C2CE1"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E7F7A"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2072"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286EF"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F70A4"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1A20" w14:textId="77777777" w:rsidR="008F6FB1" w:rsidRPr="001C2CE1" w:rsidRDefault="008F6FB1" w:rsidP="001D1C77">
            <w:pPr>
              <w:jc w:val="center"/>
              <w:rPr>
                <w:color w:val="000000"/>
              </w:rPr>
            </w:pPr>
            <w:r w:rsidRPr="00C63F40">
              <w:rPr>
                <w:rFonts w:hint="eastAsia"/>
                <w:color w:val="000000"/>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3E93B"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71B2" w14:textId="77777777" w:rsidR="008F6FB1" w:rsidRPr="001C2CE1" w:rsidRDefault="008F6FB1" w:rsidP="001D1C77">
            <w:pPr>
              <w:jc w:val="center"/>
              <w:rPr>
                <w:color w:val="000000"/>
              </w:rPr>
            </w:pPr>
            <w:r w:rsidRPr="00C63F40">
              <w:rPr>
                <w:rFonts w:hint="eastAsia"/>
                <w:color w:val="000000"/>
              </w:rPr>
              <w:t>0.91</w:t>
            </w:r>
          </w:p>
        </w:tc>
      </w:tr>
      <w:tr w:rsidR="008F6FB1" w:rsidRPr="001C2CE1" w14:paraId="46BAAD31" w14:textId="77777777" w:rsidTr="001D1C77">
        <w:trPr>
          <w:gridAfter w:val="6"/>
          <w:wAfter w:w="4337" w:type="dxa"/>
          <w:trHeight w:val="266"/>
          <w:jc w:val="center"/>
        </w:trPr>
        <w:tc>
          <w:tcPr>
            <w:tcW w:w="988" w:type="dxa"/>
            <w:vMerge/>
            <w:vAlign w:val="center"/>
            <w:hideMark/>
          </w:tcPr>
          <w:p w14:paraId="69A13BB0"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BAF11"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F8211A"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ABAEF"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25086"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7D528"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94D60" w14:textId="77777777" w:rsidR="008F6FB1" w:rsidRPr="001C2CE1" w:rsidRDefault="008F6FB1" w:rsidP="001D1C77">
            <w:pPr>
              <w:jc w:val="center"/>
              <w:rPr>
                <w:color w:val="000000"/>
              </w:rPr>
            </w:pPr>
            <w:r w:rsidRPr="00C63F40">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40A8"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F2C46"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23898"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1FDC8" w14:textId="77777777" w:rsidR="008F6FB1" w:rsidRPr="001C2CE1" w:rsidRDefault="008F6FB1" w:rsidP="001D1C77">
            <w:pPr>
              <w:jc w:val="center"/>
              <w:rPr>
                <w:color w:val="000000"/>
              </w:rPr>
            </w:pPr>
            <w:r w:rsidRPr="00C63F40">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19DF9"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63BC3" w14:textId="77777777" w:rsidR="008F6FB1" w:rsidRPr="001C2CE1" w:rsidRDefault="008F6FB1" w:rsidP="001D1C77">
            <w:pPr>
              <w:jc w:val="center"/>
              <w:rPr>
                <w:color w:val="000000"/>
              </w:rPr>
            </w:pPr>
            <w:r w:rsidRPr="00C63F40">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8DAB" w14:textId="77777777" w:rsidR="008F6FB1" w:rsidRPr="001C2CE1" w:rsidRDefault="008F6FB1" w:rsidP="001D1C77">
            <w:pPr>
              <w:jc w:val="center"/>
              <w:rPr>
                <w:color w:val="000000"/>
              </w:rPr>
            </w:pPr>
            <w:r w:rsidRPr="00C63F40">
              <w:rPr>
                <w:rFonts w:hint="eastAsia"/>
                <w:color w:val="000000"/>
              </w:rPr>
              <w:t>2.46</w:t>
            </w:r>
          </w:p>
        </w:tc>
      </w:tr>
      <w:tr w:rsidR="008F6FB1" w:rsidRPr="001C2CE1" w14:paraId="512DBE9D" w14:textId="77777777" w:rsidTr="001D1C77">
        <w:trPr>
          <w:gridAfter w:val="6"/>
          <w:wAfter w:w="4337" w:type="dxa"/>
          <w:trHeight w:val="266"/>
          <w:jc w:val="center"/>
        </w:trPr>
        <w:tc>
          <w:tcPr>
            <w:tcW w:w="988" w:type="dxa"/>
            <w:vMerge/>
            <w:vAlign w:val="center"/>
            <w:hideMark/>
          </w:tcPr>
          <w:p w14:paraId="02930300" w14:textId="77777777" w:rsidR="008F6FB1" w:rsidRPr="00A45F58" w:rsidRDefault="008F6FB1" w:rsidP="001D1C77">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6D471"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70CACC" w14:textId="77777777" w:rsidR="008F6FB1" w:rsidRPr="001C2CE1" w:rsidRDefault="008F6FB1" w:rsidP="001D1C77">
            <w:pPr>
              <w:jc w:val="center"/>
              <w:rPr>
                <w:color w:val="000000"/>
              </w:rPr>
            </w:pPr>
            <w:r w:rsidRPr="00C63F40">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0B31F" w14:textId="77777777" w:rsidR="008F6FB1" w:rsidRPr="001C2CE1" w:rsidRDefault="008F6FB1" w:rsidP="001D1C77">
            <w:pPr>
              <w:jc w:val="center"/>
              <w:rPr>
                <w:color w:val="000000"/>
              </w:rPr>
            </w:pPr>
            <w:r w:rsidRPr="00C63F40">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A33F"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92D0" w14:textId="77777777" w:rsidR="008F6FB1" w:rsidRPr="001C2CE1" w:rsidRDefault="008F6FB1" w:rsidP="001D1C77">
            <w:pPr>
              <w:jc w:val="center"/>
              <w:rPr>
                <w:color w:val="000000"/>
              </w:rPr>
            </w:pPr>
            <w:r w:rsidRPr="00C63F40">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7F0C2"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08FD"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18DF6" w14:textId="77777777" w:rsidR="008F6FB1" w:rsidRPr="001C2CE1" w:rsidRDefault="008F6FB1" w:rsidP="001D1C77">
            <w:pPr>
              <w:jc w:val="center"/>
              <w:rPr>
                <w:color w:val="000000"/>
              </w:rPr>
            </w:pPr>
            <w:r w:rsidRPr="00C63F40">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EBD8" w14:textId="77777777" w:rsidR="008F6FB1" w:rsidRPr="001C2CE1" w:rsidRDefault="008F6FB1" w:rsidP="001D1C77">
            <w:pPr>
              <w:jc w:val="center"/>
              <w:rPr>
                <w:color w:val="000000"/>
              </w:rPr>
            </w:pPr>
            <w:r w:rsidRPr="00C63F40">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827B" w14:textId="77777777" w:rsidR="008F6FB1" w:rsidRPr="001C2CE1" w:rsidRDefault="008F6FB1" w:rsidP="001D1C77">
            <w:pPr>
              <w:jc w:val="center"/>
              <w:rPr>
                <w:color w:val="000000"/>
              </w:rPr>
            </w:pPr>
            <w:r w:rsidRPr="00C63F40">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56752" w14:textId="77777777" w:rsidR="008F6FB1" w:rsidRPr="001C2CE1" w:rsidRDefault="008F6FB1" w:rsidP="001D1C77">
            <w:pPr>
              <w:jc w:val="center"/>
              <w:rPr>
                <w:color w:val="000000"/>
              </w:rPr>
            </w:pPr>
            <w:r w:rsidRPr="00C63F40">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9AF4D"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CFC6" w14:textId="77777777" w:rsidR="008F6FB1" w:rsidRPr="001C2CE1" w:rsidRDefault="008F6FB1" w:rsidP="001D1C77">
            <w:pPr>
              <w:jc w:val="center"/>
              <w:rPr>
                <w:color w:val="000000"/>
              </w:rPr>
            </w:pPr>
            <w:r w:rsidRPr="00C63F40">
              <w:rPr>
                <w:rFonts w:hint="eastAsia"/>
                <w:color w:val="000000"/>
              </w:rPr>
              <w:t>5.06</w:t>
            </w:r>
          </w:p>
        </w:tc>
      </w:tr>
      <w:tr w:rsidR="008F6FB1" w:rsidRPr="00A45F58" w14:paraId="46277DE0" w14:textId="77777777" w:rsidTr="001D1C77">
        <w:trPr>
          <w:trHeight w:val="266"/>
          <w:jc w:val="center"/>
        </w:trPr>
        <w:tc>
          <w:tcPr>
            <w:tcW w:w="988" w:type="dxa"/>
            <w:vMerge w:val="restart"/>
            <w:shd w:val="clear" w:color="auto" w:fill="auto"/>
            <w:noWrap/>
            <w:vAlign w:val="center"/>
            <w:hideMark/>
          </w:tcPr>
          <w:p w14:paraId="2C0B2F44" w14:textId="77777777" w:rsidR="008F6FB1" w:rsidRDefault="008F6FB1" w:rsidP="001D1C77">
            <w:pPr>
              <w:jc w:val="center"/>
              <w:rPr>
                <w:color w:val="000000"/>
              </w:rPr>
            </w:pPr>
            <w:r w:rsidRPr="00A45F58">
              <w:rPr>
                <w:color w:val="000000"/>
              </w:rPr>
              <w:t>'80MHz'</w:t>
            </w:r>
          </w:p>
          <w:p w14:paraId="44210950" w14:textId="77777777" w:rsidR="008F6FB1" w:rsidRPr="00A45F58" w:rsidRDefault="008F6FB1" w:rsidP="001D1C77">
            <w:pPr>
              <w:jc w:val="center"/>
              <w:rPr>
                <w:color w:val="000000"/>
              </w:rPr>
            </w:pPr>
            <w:r>
              <w:rPr>
                <w:color w:val="000000"/>
              </w:rPr>
              <w:t>(5610)</w:t>
            </w:r>
          </w:p>
        </w:tc>
        <w:tc>
          <w:tcPr>
            <w:tcW w:w="1134" w:type="dxa"/>
            <w:shd w:val="clear" w:color="auto" w:fill="auto"/>
            <w:noWrap/>
            <w:vAlign w:val="center"/>
            <w:hideMark/>
          </w:tcPr>
          <w:p w14:paraId="426F1216" w14:textId="77777777" w:rsidR="008F6FB1" w:rsidRPr="00A45F58" w:rsidRDefault="008F6FB1"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A15AF88" w14:textId="77777777" w:rsidR="008F6FB1" w:rsidRPr="00A45F58" w:rsidRDefault="008F6FB1" w:rsidP="001D1C77">
            <w:pPr>
              <w:jc w:val="center"/>
              <w:rPr>
                <w:color w:val="000000"/>
              </w:rPr>
            </w:pPr>
            <w:r>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6CFBD091" w14:textId="77777777" w:rsidR="008F6FB1" w:rsidRPr="00A45F58" w:rsidRDefault="008F6FB1" w:rsidP="001D1C77">
            <w:pPr>
              <w:jc w:val="center"/>
              <w:rPr>
                <w:color w:val="000000"/>
              </w:rPr>
            </w:pPr>
            <w:r>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137D348D" w14:textId="77777777" w:rsidR="008F6FB1" w:rsidRPr="00A45F58" w:rsidRDefault="008F6FB1" w:rsidP="001D1C77">
            <w:pPr>
              <w:jc w:val="center"/>
              <w:rPr>
                <w:color w:val="000000"/>
              </w:rPr>
            </w:pPr>
            <w:r>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4555D206" w14:textId="77777777" w:rsidR="008F6FB1" w:rsidRPr="00A45F58" w:rsidRDefault="008F6FB1" w:rsidP="001D1C77">
            <w:pPr>
              <w:jc w:val="center"/>
              <w:rPr>
                <w:color w:val="000000"/>
              </w:rPr>
            </w:pPr>
            <w:r>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086710FE" w14:textId="77777777" w:rsidR="008F6FB1" w:rsidRPr="00A45F58" w:rsidRDefault="008F6FB1" w:rsidP="001D1C77">
            <w:pPr>
              <w:jc w:val="center"/>
              <w:rPr>
                <w:color w:val="000000"/>
              </w:rPr>
            </w:pPr>
            <w:r>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75038775" w14:textId="77777777" w:rsidR="008F6FB1" w:rsidRPr="00A45F58" w:rsidRDefault="008F6FB1" w:rsidP="001D1C77">
            <w:pPr>
              <w:jc w:val="center"/>
              <w:rPr>
                <w:color w:val="000000"/>
              </w:rPr>
            </w:pPr>
            <w:r>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237093A2" w14:textId="77777777" w:rsidR="008F6FB1" w:rsidRPr="00A45F58" w:rsidRDefault="008F6FB1" w:rsidP="001D1C77">
            <w:pPr>
              <w:jc w:val="center"/>
              <w:rPr>
                <w:color w:val="000000"/>
              </w:rPr>
            </w:pPr>
            <w:r>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30DC78B5" w14:textId="77777777" w:rsidR="008F6FB1" w:rsidRPr="00A45F58" w:rsidRDefault="008F6FB1" w:rsidP="001D1C77">
            <w:pPr>
              <w:jc w:val="center"/>
              <w:rPr>
                <w:color w:val="000000"/>
              </w:rPr>
            </w:pPr>
            <w:r>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150F7CD7" w14:textId="77777777" w:rsidR="008F6FB1" w:rsidRPr="00A45F58" w:rsidRDefault="008F6FB1" w:rsidP="001D1C77">
            <w:pPr>
              <w:jc w:val="center"/>
              <w:rPr>
                <w:color w:val="000000"/>
              </w:rPr>
            </w:pPr>
            <w:r>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0E3509B8" w14:textId="77777777" w:rsidR="008F6FB1" w:rsidRPr="00A45F58" w:rsidRDefault="008F6FB1" w:rsidP="001D1C77">
            <w:pPr>
              <w:jc w:val="center"/>
              <w:rPr>
                <w:color w:val="000000"/>
              </w:rPr>
            </w:pPr>
            <w:r>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23C28182" w14:textId="77777777" w:rsidR="008F6FB1" w:rsidRPr="00A45F58" w:rsidRDefault="008F6FB1" w:rsidP="001D1C77">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7EF0B66" w14:textId="77777777" w:rsidR="008F6FB1" w:rsidRPr="00A45F58" w:rsidRDefault="008F6FB1" w:rsidP="001D1C77">
            <w:pPr>
              <w:jc w:val="center"/>
              <w:rPr>
                <w:color w:val="000000"/>
              </w:rPr>
            </w:pPr>
            <w:r>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28954A95" w14:textId="77777777" w:rsidR="008F6FB1" w:rsidRPr="00A45F58"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25AF9CB"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72D950B"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ABBBEF6"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F99A66D" w14:textId="77777777" w:rsidR="008F6FB1" w:rsidRPr="00A45F58"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492933E" w14:textId="77777777" w:rsidR="008F6FB1" w:rsidRPr="00A45F58" w:rsidRDefault="008F6FB1" w:rsidP="001D1C77">
            <w:pPr>
              <w:jc w:val="center"/>
              <w:rPr>
                <w:color w:val="000000"/>
              </w:rPr>
            </w:pPr>
          </w:p>
        </w:tc>
      </w:tr>
      <w:tr w:rsidR="008F6FB1" w:rsidRPr="00230FCA" w14:paraId="5F70DFC8" w14:textId="77777777" w:rsidTr="001D1C77">
        <w:trPr>
          <w:trHeight w:val="266"/>
          <w:jc w:val="center"/>
        </w:trPr>
        <w:tc>
          <w:tcPr>
            <w:tcW w:w="988" w:type="dxa"/>
            <w:vMerge/>
            <w:shd w:val="clear" w:color="auto" w:fill="auto"/>
            <w:noWrap/>
            <w:hideMark/>
          </w:tcPr>
          <w:p w14:paraId="7414D7BC" w14:textId="77777777" w:rsidR="008F6FB1" w:rsidRPr="00A45F58" w:rsidRDefault="008F6FB1" w:rsidP="001D1C77">
            <w:pPr>
              <w:jc w:val="center"/>
              <w:rPr>
                <w:color w:val="000000"/>
              </w:rPr>
            </w:pPr>
          </w:p>
        </w:tc>
        <w:tc>
          <w:tcPr>
            <w:tcW w:w="1134" w:type="dxa"/>
            <w:shd w:val="clear" w:color="auto" w:fill="auto"/>
            <w:noWrap/>
            <w:vAlign w:val="center"/>
            <w:hideMark/>
          </w:tcPr>
          <w:p w14:paraId="5EA52D93" w14:textId="77777777" w:rsidR="008F6FB1" w:rsidRPr="00A45F58" w:rsidRDefault="008F6FB1" w:rsidP="001D1C77">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D237FF"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AF212"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5A4D6"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17FBC" w14:textId="77777777" w:rsidR="008F6FB1" w:rsidRPr="001C2CE1" w:rsidRDefault="008F6FB1" w:rsidP="001D1C77">
            <w:pPr>
              <w:jc w:val="center"/>
              <w:rPr>
                <w:color w:val="000000"/>
              </w:rPr>
            </w:pPr>
            <w:r w:rsidRPr="00C63F40">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E088B"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A8DA6" w14:textId="77777777" w:rsidR="008F6FB1" w:rsidRPr="001C2CE1" w:rsidRDefault="008F6FB1" w:rsidP="001D1C77">
            <w:pPr>
              <w:jc w:val="center"/>
              <w:rPr>
                <w:color w:val="000000"/>
              </w:rPr>
            </w:pPr>
            <w:r w:rsidRPr="00C63F40">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C1EA"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41915" w14:textId="77777777" w:rsidR="008F6FB1" w:rsidRPr="001C2CE1" w:rsidRDefault="008F6FB1" w:rsidP="001D1C77">
            <w:pPr>
              <w:jc w:val="center"/>
              <w:rPr>
                <w:color w:val="000000"/>
              </w:rPr>
            </w:pPr>
            <w:r w:rsidRPr="00C63F40">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303C3"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0E1B" w14:textId="77777777" w:rsidR="008F6FB1" w:rsidRPr="001C2CE1" w:rsidRDefault="008F6FB1" w:rsidP="001D1C77">
            <w:pPr>
              <w:jc w:val="center"/>
              <w:rPr>
                <w:color w:val="000000"/>
              </w:rPr>
            </w:pPr>
            <w:r w:rsidRPr="00C63F40">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F979"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21884BA" w14:textId="77777777" w:rsidR="008F6FB1" w:rsidRPr="001C2CE1" w:rsidRDefault="008F6FB1" w:rsidP="001D1C77">
            <w:pPr>
              <w:jc w:val="center"/>
              <w:rPr>
                <w:color w:val="000000"/>
              </w:rPr>
            </w:pPr>
            <w:r w:rsidRPr="00C63F40">
              <w:rPr>
                <w:rFonts w:hint="eastAsia"/>
                <w:color w:val="000000"/>
              </w:rPr>
              <w:t>0.37</w:t>
            </w:r>
          </w:p>
        </w:tc>
        <w:tc>
          <w:tcPr>
            <w:tcW w:w="723" w:type="dxa"/>
            <w:tcBorders>
              <w:top w:val="nil"/>
              <w:left w:val="single" w:sz="4" w:space="0" w:color="auto"/>
              <w:bottom w:val="nil"/>
              <w:right w:val="nil"/>
            </w:tcBorders>
            <w:shd w:val="clear" w:color="auto" w:fill="FFFFFF" w:themeFill="background1"/>
            <w:noWrap/>
            <w:vAlign w:val="center"/>
          </w:tcPr>
          <w:p w14:paraId="41A8B175"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7FAC9FD4"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C7C8F6A"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19691AC"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85F6E38"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40142233" w14:textId="77777777" w:rsidR="008F6FB1" w:rsidRPr="00230FCA" w:rsidRDefault="008F6FB1" w:rsidP="001D1C77">
            <w:pPr>
              <w:jc w:val="center"/>
              <w:rPr>
                <w:color w:val="000000"/>
              </w:rPr>
            </w:pPr>
          </w:p>
        </w:tc>
      </w:tr>
      <w:tr w:rsidR="008F6FB1" w:rsidRPr="00230FCA" w14:paraId="5443EE39" w14:textId="77777777" w:rsidTr="001D1C77">
        <w:trPr>
          <w:trHeight w:val="266"/>
          <w:jc w:val="center"/>
        </w:trPr>
        <w:tc>
          <w:tcPr>
            <w:tcW w:w="988" w:type="dxa"/>
            <w:vMerge/>
            <w:vAlign w:val="center"/>
            <w:hideMark/>
          </w:tcPr>
          <w:p w14:paraId="0845F305" w14:textId="77777777" w:rsidR="008F6FB1" w:rsidRPr="00A45F58" w:rsidRDefault="008F6FB1" w:rsidP="001D1C77">
            <w:pPr>
              <w:rPr>
                <w:color w:val="000000"/>
              </w:rPr>
            </w:pPr>
          </w:p>
        </w:tc>
        <w:tc>
          <w:tcPr>
            <w:tcW w:w="1134" w:type="dxa"/>
            <w:shd w:val="clear" w:color="auto" w:fill="auto"/>
            <w:noWrap/>
            <w:vAlign w:val="center"/>
            <w:hideMark/>
          </w:tcPr>
          <w:p w14:paraId="7E88C7DA" w14:textId="77777777" w:rsidR="008F6FB1" w:rsidRPr="00A45F58" w:rsidRDefault="008F6FB1" w:rsidP="001D1C77">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67E982"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60F0D"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C0BA4" w14:textId="77777777" w:rsidR="008F6FB1" w:rsidRPr="001C2CE1" w:rsidRDefault="008F6FB1" w:rsidP="001D1C77">
            <w:pPr>
              <w:jc w:val="center"/>
              <w:rPr>
                <w:color w:val="000000"/>
              </w:rPr>
            </w:pPr>
            <w:r w:rsidRPr="00C63F40">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7429C" w14:textId="77777777" w:rsidR="008F6FB1" w:rsidRPr="001C2CE1" w:rsidRDefault="008F6FB1" w:rsidP="001D1C77">
            <w:pPr>
              <w:jc w:val="center"/>
              <w:rPr>
                <w:color w:val="000000"/>
              </w:rPr>
            </w:pPr>
            <w:r w:rsidRPr="00C63F40">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31EB5"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DCE5" w14:textId="77777777" w:rsidR="008F6FB1" w:rsidRPr="001C2CE1" w:rsidRDefault="008F6FB1" w:rsidP="001D1C77">
            <w:pPr>
              <w:jc w:val="center"/>
              <w:rPr>
                <w:color w:val="000000"/>
              </w:rPr>
            </w:pPr>
            <w:r w:rsidRPr="00C63F4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0208B"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D6F27" w14:textId="77777777" w:rsidR="008F6FB1" w:rsidRPr="001C2CE1" w:rsidRDefault="008F6FB1" w:rsidP="001D1C77">
            <w:pPr>
              <w:jc w:val="center"/>
              <w:rPr>
                <w:color w:val="000000"/>
              </w:rPr>
            </w:pPr>
            <w:r w:rsidRPr="00C63F4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E1258" w14:textId="77777777" w:rsidR="008F6FB1" w:rsidRPr="001C2CE1" w:rsidRDefault="008F6FB1" w:rsidP="001D1C77">
            <w:pPr>
              <w:jc w:val="center"/>
              <w:rPr>
                <w:color w:val="000000"/>
              </w:rPr>
            </w:pPr>
            <w:r w:rsidRPr="00C63F40">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29875" w14:textId="77777777" w:rsidR="008F6FB1" w:rsidRPr="001C2CE1" w:rsidRDefault="008F6FB1" w:rsidP="001D1C77">
            <w:pPr>
              <w:jc w:val="center"/>
              <w:rPr>
                <w:color w:val="000000"/>
              </w:rPr>
            </w:pPr>
            <w:r w:rsidRPr="00C63F40">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F75DB" w14:textId="77777777" w:rsidR="008F6FB1" w:rsidRPr="001C2CE1" w:rsidRDefault="008F6FB1" w:rsidP="001D1C77">
            <w:pPr>
              <w:jc w:val="center"/>
              <w:rPr>
                <w:color w:val="000000"/>
              </w:rPr>
            </w:pPr>
            <w:r w:rsidRPr="00C63F40">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139129F" w14:textId="77777777" w:rsidR="008F6FB1" w:rsidRPr="001C2CE1" w:rsidRDefault="008F6FB1" w:rsidP="001D1C77">
            <w:pPr>
              <w:jc w:val="center"/>
              <w:rPr>
                <w:color w:val="000000"/>
              </w:rPr>
            </w:pPr>
            <w:r w:rsidRPr="00C63F40">
              <w:rPr>
                <w:rFonts w:hint="eastAsia"/>
                <w:color w:val="000000"/>
              </w:rPr>
              <w:t>0.37</w:t>
            </w:r>
          </w:p>
        </w:tc>
        <w:tc>
          <w:tcPr>
            <w:tcW w:w="723" w:type="dxa"/>
            <w:tcBorders>
              <w:top w:val="nil"/>
              <w:left w:val="single" w:sz="4" w:space="0" w:color="auto"/>
              <w:bottom w:val="nil"/>
              <w:right w:val="nil"/>
            </w:tcBorders>
            <w:shd w:val="clear" w:color="auto" w:fill="FFFFFF" w:themeFill="background1"/>
            <w:noWrap/>
            <w:vAlign w:val="center"/>
          </w:tcPr>
          <w:p w14:paraId="158C4338"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0FB6C92"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88103D8"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87D3109"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5CF0F9E"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03970914" w14:textId="77777777" w:rsidR="008F6FB1" w:rsidRPr="00230FCA" w:rsidRDefault="008F6FB1" w:rsidP="001D1C77">
            <w:pPr>
              <w:jc w:val="center"/>
              <w:rPr>
                <w:color w:val="000000"/>
              </w:rPr>
            </w:pPr>
          </w:p>
        </w:tc>
      </w:tr>
      <w:tr w:rsidR="008F6FB1" w:rsidRPr="00230FCA" w14:paraId="323B7170" w14:textId="77777777" w:rsidTr="001D1C77">
        <w:trPr>
          <w:trHeight w:val="266"/>
          <w:jc w:val="center"/>
        </w:trPr>
        <w:tc>
          <w:tcPr>
            <w:tcW w:w="988" w:type="dxa"/>
            <w:vMerge/>
            <w:vAlign w:val="center"/>
            <w:hideMark/>
          </w:tcPr>
          <w:p w14:paraId="4D16F61F" w14:textId="77777777" w:rsidR="008F6FB1" w:rsidRPr="00A45F58" w:rsidRDefault="008F6FB1" w:rsidP="001D1C77">
            <w:pPr>
              <w:rPr>
                <w:color w:val="000000"/>
              </w:rPr>
            </w:pPr>
          </w:p>
        </w:tc>
        <w:tc>
          <w:tcPr>
            <w:tcW w:w="1134" w:type="dxa"/>
            <w:shd w:val="clear" w:color="auto" w:fill="auto"/>
            <w:noWrap/>
            <w:vAlign w:val="center"/>
            <w:hideMark/>
          </w:tcPr>
          <w:p w14:paraId="04ECCEF1" w14:textId="77777777" w:rsidR="008F6FB1" w:rsidRPr="00A45F58" w:rsidRDefault="008F6FB1" w:rsidP="001D1C77">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CBB890" w14:textId="77777777" w:rsidR="008F6FB1" w:rsidRPr="001C2CE1" w:rsidRDefault="008F6FB1" w:rsidP="001D1C77">
            <w:pPr>
              <w:jc w:val="center"/>
              <w:rPr>
                <w:color w:val="000000"/>
              </w:rPr>
            </w:pPr>
            <w:r w:rsidRPr="00C63F40">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42AF4"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0A6CA"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B4630" w14:textId="77777777" w:rsidR="008F6FB1" w:rsidRPr="001C2CE1" w:rsidRDefault="008F6FB1" w:rsidP="001D1C77">
            <w:pPr>
              <w:jc w:val="center"/>
              <w:rPr>
                <w:color w:val="000000"/>
              </w:rPr>
            </w:pPr>
            <w:r w:rsidRPr="00C63F40">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058C2" w14:textId="77777777" w:rsidR="008F6FB1" w:rsidRPr="001C2CE1" w:rsidRDefault="008F6FB1" w:rsidP="001D1C77">
            <w:pPr>
              <w:jc w:val="center"/>
              <w:rPr>
                <w:color w:val="000000"/>
              </w:rPr>
            </w:pPr>
            <w:r w:rsidRPr="00C63F40">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9EE18" w14:textId="77777777" w:rsidR="008F6FB1" w:rsidRPr="001C2CE1" w:rsidRDefault="008F6FB1" w:rsidP="001D1C77">
            <w:pPr>
              <w:jc w:val="center"/>
              <w:rPr>
                <w:color w:val="000000"/>
              </w:rPr>
            </w:pPr>
            <w:r w:rsidRPr="00C63F40">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FE82F" w14:textId="77777777" w:rsidR="008F6FB1" w:rsidRPr="001C2CE1" w:rsidRDefault="008F6FB1" w:rsidP="001D1C77">
            <w:pPr>
              <w:jc w:val="center"/>
              <w:rPr>
                <w:color w:val="000000"/>
              </w:rPr>
            </w:pPr>
            <w:r w:rsidRPr="00C63F40">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B2845" w14:textId="77777777" w:rsidR="008F6FB1" w:rsidRPr="001C2CE1" w:rsidRDefault="008F6FB1" w:rsidP="001D1C77">
            <w:pPr>
              <w:jc w:val="center"/>
              <w:rPr>
                <w:color w:val="000000"/>
              </w:rPr>
            </w:pPr>
            <w:r w:rsidRPr="00C63F40">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4A6B2" w14:textId="77777777" w:rsidR="008F6FB1" w:rsidRPr="001C2CE1" w:rsidRDefault="008F6FB1" w:rsidP="001D1C77">
            <w:pPr>
              <w:jc w:val="center"/>
              <w:rPr>
                <w:color w:val="000000"/>
              </w:rPr>
            </w:pPr>
            <w:r w:rsidRPr="00C63F40">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BED61" w14:textId="77777777" w:rsidR="008F6FB1" w:rsidRPr="001C2CE1" w:rsidRDefault="008F6FB1" w:rsidP="001D1C77">
            <w:pPr>
              <w:jc w:val="center"/>
              <w:rPr>
                <w:color w:val="000000"/>
              </w:rPr>
            </w:pPr>
            <w:r w:rsidRPr="00C63F40">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E7F99" w14:textId="77777777" w:rsidR="008F6FB1" w:rsidRPr="001C2CE1" w:rsidRDefault="008F6FB1" w:rsidP="001D1C77">
            <w:pPr>
              <w:jc w:val="center"/>
              <w:rPr>
                <w:color w:val="000000"/>
              </w:rPr>
            </w:pPr>
            <w:r w:rsidRPr="00C63F40">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F01F6DD" w14:textId="77777777" w:rsidR="008F6FB1" w:rsidRPr="001C2CE1" w:rsidRDefault="008F6FB1" w:rsidP="001D1C77">
            <w:pPr>
              <w:jc w:val="center"/>
              <w:rPr>
                <w:color w:val="000000"/>
              </w:rPr>
            </w:pPr>
            <w:r w:rsidRPr="00C63F40">
              <w:rPr>
                <w:rFonts w:hint="eastAsia"/>
                <w:color w:val="000000"/>
              </w:rPr>
              <w:t>2.46</w:t>
            </w:r>
          </w:p>
        </w:tc>
        <w:tc>
          <w:tcPr>
            <w:tcW w:w="723" w:type="dxa"/>
            <w:tcBorders>
              <w:top w:val="nil"/>
              <w:left w:val="single" w:sz="4" w:space="0" w:color="auto"/>
              <w:bottom w:val="nil"/>
              <w:right w:val="nil"/>
            </w:tcBorders>
            <w:shd w:val="clear" w:color="auto" w:fill="FFFFFF" w:themeFill="background1"/>
            <w:noWrap/>
            <w:vAlign w:val="center"/>
          </w:tcPr>
          <w:p w14:paraId="59682D83"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0CA6E165"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79219B42"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194E1C54"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4A184FA"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3774915" w14:textId="77777777" w:rsidR="008F6FB1" w:rsidRPr="00230FCA" w:rsidRDefault="008F6FB1" w:rsidP="001D1C77">
            <w:pPr>
              <w:jc w:val="center"/>
              <w:rPr>
                <w:color w:val="000000"/>
              </w:rPr>
            </w:pPr>
          </w:p>
        </w:tc>
      </w:tr>
      <w:tr w:rsidR="008F6FB1" w:rsidRPr="00230FCA" w14:paraId="7A9AF167" w14:textId="77777777" w:rsidTr="001D1C77">
        <w:trPr>
          <w:trHeight w:val="266"/>
          <w:jc w:val="center"/>
        </w:trPr>
        <w:tc>
          <w:tcPr>
            <w:tcW w:w="988" w:type="dxa"/>
            <w:vMerge/>
            <w:vAlign w:val="center"/>
            <w:hideMark/>
          </w:tcPr>
          <w:p w14:paraId="2D7BA21E" w14:textId="77777777" w:rsidR="008F6FB1" w:rsidRPr="00A45F58" w:rsidRDefault="008F6FB1" w:rsidP="001D1C77">
            <w:pPr>
              <w:rPr>
                <w:color w:val="000000"/>
              </w:rPr>
            </w:pPr>
          </w:p>
        </w:tc>
        <w:tc>
          <w:tcPr>
            <w:tcW w:w="1134" w:type="dxa"/>
            <w:shd w:val="clear" w:color="auto" w:fill="auto"/>
            <w:noWrap/>
            <w:vAlign w:val="center"/>
            <w:hideMark/>
          </w:tcPr>
          <w:p w14:paraId="7B0716DC" w14:textId="77777777" w:rsidR="008F6FB1" w:rsidRPr="00A45F58" w:rsidRDefault="008F6FB1" w:rsidP="001D1C77">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04FE71"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0D18"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D159B"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2A484" w14:textId="77777777" w:rsidR="008F6FB1" w:rsidRPr="001C2CE1" w:rsidRDefault="008F6FB1" w:rsidP="001D1C77">
            <w:pPr>
              <w:jc w:val="center"/>
              <w:rPr>
                <w:color w:val="000000"/>
              </w:rPr>
            </w:pPr>
            <w:r w:rsidRPr="00C63F40">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E2130"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01FC"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4E854"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B8CD" w14:textId="77777777" w:rsidR="008F6FB1" w:rsidRPr="001C2CE1" w:rsidRDefault="008F6FB1" w:rsidP="001D1C77">
            <w:pPr>
              <w:jc w:val="center"/>
              <w:rPr>
                <w:color w:val="000000"/>
              </w:rPr>
            </w:pPr>
            <w:r w:rsidRPr="00C63F40">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B8BF4" w14:textId="77777777" w:rsidR="008F6FB1" w:rsidRPr="001C2CE1" w:rsidRDefault="008F6FB1" w:rsidP="001D1C77">
            <w:pPr>
              <w:jc w:val="center"/>
              <w:rPr>
                <w:color w:val="000000"/>
              </w:rPr>
            </w:pPr>
            <w:r w:rsidRPr="00C63F40">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4F6AB" w14:textId="77777777" w:rsidR="008F6FB1" w:rsidRPr="001C2CE1" w:rsidRDefault="008F6FB1" w:rsidP="001D1C77">
            <w:pPr>
              <w:jc w:val="center"/>
              <w:rPr>
                <w:color w:val="000000"/>
              </w:rPr>
            </w:pPr>
            <w:r w:rsidRPr="00C63F40">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CE98" w14:textId="77777777" w:rsidR="008F6FB1" w:rsidRPr="001C2CE1" w:rsidRDefault="008F6FB1" w:rsidP="001D1C77">
            <w:pPr>
              <w:jc w:val="center"/>
              <w:rPr>
                <w:color w:val="000000"/>
              </w:rPr>
            </w:pPr>
            <w:r w:rsidRPr="00C63F40">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D7A35" w14:textId="77777777" w:rsidR="008F6FB1" w:rsidRPr="001C2CE1" w:rsidRDefault="008F6FB1" w:rsidP="001D1C77">
            <w:pPr>
              <w:jc w:val="center"/>
              <w:rPr>
                <w:color w:val="000000"/>
              </w:rPr>
            </w:pPr>
            <w:r w:rsidRPr="00C63F40">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36D606B1" w14:textId="77777777" w:rsidR="008F6FB1" w:rsidRPr="00230FCA" w:rsidRDefault="008F6FB1" w:rsidP="001D1C77">
            <w:pPr>
              <w:jc w:val="center"/>
              <w:rPr>
                <w:color w:val="000000"/>
              </w:rPr>
            </w:pPr>
          </w:p>
        </w:tc>
        <w:tc>
          <w:tcPr>
            <w:tcW w:w="722" w:type="dxa"/>
            <w:tcBorders>
              <w:top w:val="nil"/>
              <w:left w:val="nil"/>
              <w:bottom w:val="nil"/>
              <w:right w:val="nil"/>
            </w:tcBorders>
            <w:shd w:val="clear" w:color="auto" w:fill="FFFFFF" w:themeFill="background1"/>
            <w:noWrap/>
            <w:vAlign w:val="center"/>
          </w:tcPr>
          <w:p w14:paraId="4BCB7A0F"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58166F68"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6FBCE070"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3BFB2BF6" w14:textId="77777777" w:rsidR="008F6FB1" w:rsidRPr="00230FCA" w:rsidRDefault="008F6FB1" w:rsidP="001D1C77">
            <w:pPr>
              <w:jc w:val="center"/>
              <w:rPr>
                <w:color w:val="000000"/>
              </w:rPr>
            </w:pPr>
          </w:p>
        </w:tc>
        <w:tc>
          <w:tcPr>
            <w:tcW w:w="723" w:type="dxa"/>
            <w:tcBorders>
              <w:top w:val="nil"/>
              <w:left w:val="nil"/>
              <w:bottom w:val="nil"/>
              <w:right w:val="nil"/>
            </w:tcBorders>
            <w:shd w:val="clear" w:color="auto" w:fill="FFFFFF" w:themeFill="background1"/>
            <w:noWrap/>
            <w:vAlign w:val="center"/>
          </w:tcPr>
          <w:p w14:paraId="2DD25F33" w14:textId="77777777" w:rsidR="008F6FB1" w:rsidRPr="00230FCA" w:rsidRDefault="008F6FB1" w:rsidP="001D1C77">
            <w:pPr>
              <w:jc w:val="center"/>
              <w:rPr>
                <w:color w:val="000000"/>
              </w:rPr>
            </w:pPr>
          </w:p>
        </w:tc>
      </w:tr>
    </w:tbl>
    <w:p w14:paraId="252C005E" w14:textId="77777777" w:rsidR="008F6FB1" w:rsidRDefault="008F6FB1" w:rsidP="008F6FB1">
      <w:pPr>
        <w:pStyle w:val="BodyText"/>
      </w:pPr>
    </w:p>
    <w:p w14:paraId="1E43D71F" w14:textId="77777777" w:rsidR="008F6FB1" w:rsidRDefault="008F6FB1" w:rsidP="008F6FB1">
      <w:pPr>
        <w:rPr>
          <w:rFonts w:eastAsiaTheme="minorEastAsia"/>
        </w:rPr>
        <w:sectPr w:rsidR="008F6FB1" w:rsidSect="001D1C77">
          <w:pgSz w:w="16838" w:h="11906" w:orient="landscape"/>
          <w:pgMar w:top="720" w:right="720" w:bottom="720" w:left="720" w:header="851" w:footer="992" w:gutter="0"/>
          <w:cols w:space="425"/>
          <w:docGrid w:linePitch="360"/>
        </w:sectPr>
      </w:pPr>
      <w:r>
        <w:rPr>
          <w:rFonts w:eastAsiaTheme="minorEastAsia"/>
        </w:rPr>
        <w:br w:type="page"/>
      </w:r>
    </w:p>
    <w:p w14:paraId="2BA076BC" w14:textId="747ED507" w:rsidR="008F6FB1" w:rsidRDefault="008F6FB1" w:rsidP="008F6FB1">
      <w:pPr>
        <w:pStyle w:val="BodyText"/>
        <w:rPr>
          <w:rFonts w:eastAsiaTheme="minorEastAsia"/>
          <w:lang w:eastAsia="ko-KR"/>
        </w:rPr>
      </w:pPr>
      <w:r>
        <w:rPr>
          <w:rFonts w:eastAsiaTheme="minorEastAsia"/>
          <w:lang w:eastAsia="ko-KR"/>
        </w:rPr>
        <w:lastRenderedPageBreak/>
        <w:t>Table 2-5 shows the maximum value of simulation results considering combinations of Outer/Inner sub-band configuration and Full/Partial RB allocation.</w:t>
      </w:r>
    </w:p>
    <w:p w14:paraId="45F7E629" w14:textId="26C3B2DE" w:rsidR="008F6FB1" w:rsidRPr="009C4BB9" w:rsidRDefault="008F6FB1" w:rsidP="008F6FB1">
      <w:pPr>
        <w:pStyle w:val="TH"/>
      </w:pPr>
      <w:r w:rsidRPr="009C4BB9">
        <w:t xml:space="preserve">Table </w:t>
      </w:r>
      <w:r>
        <w:t>2</w:t>
      </w:r>
      <w:r w:rsidRPr="009C4BB9">
        <w:t>-</w:t>
      </w:r>
      <w:r>
        <w:t>5</w:t>
      </w:r>
      <w:r w:rsidRPr="009C4BB9">
        <w:t xml:space="preserve"> : NS_</w:t>
      </w:r>
      <w:r>
        <w:t>30</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8F6FB1" w:rsidRPr="00A1115A" w14:paraId="0D565B3D" w14:textId="77777777" w:rsidTr="001D1C77">
        <w:trPr>
          <w:trHeight w:val="237"/>
          <w:jc w:val="center"/>
        </w:trPr>
        <w:tc>
          <w:tcPr>
            <w:tcW w:w="1176" w:type="dxa"/>
            <w:tcBorders>
              <w:bottom w:val="nil"/>
            </w:tcBorders>
            <w:shd w:val="clear" w:color="auto" w:fill="auto"/>
          </w:tcPr>
          <w:p w14:paraId="524580E5" w14:textId="77777777" w:rsidR="008F6FB1" w:rsidRPr="00A1115A" w:rsidRDefault="008F6FB1" w:rsidP="001D1C77">
            <w:pPr>
              <w:pStyle w:val="TAH"/>
            </w:pPr>
            <w:r w:rsidRPr="00A1115A">
              <w:t>Pre-coding</w:t>
            </w:r>
          </w:p>
        </w:tc>
        <w:tc>
          <w:tcPr>
            <w:tcW w:w="1331" w:type="dxa"/>
            <w:tcBorders>
              <w:bottom w:val="nil"/>
            </w:tcBorders>
            <w:shd w:val="clear" w:color="auto" w:fill="auto"/>
          </w:tcPr>
          <w:p w14:paraId="4F6EAE67" w14:textId="77777777" w:rsidR="008F6FB1" w:rsidRPr="00A1115A" w:rsidRDefault="008F6FB1" w:rsidP="001D1C77">
            <w:pPr>
              <w:pStyle w:val="TAH"/>
            </w:pPr>
            <w:r w:rsidRPr="00A1115A">
              <w:t>Modulation</w:t>
            </w:r>
          </w:p>
        </w:tc>
        <w:tc>
          <w:tcPr>
            <w:tcW w:w="6702" w:type="dxa"/>
            <w:gridSpan w:val="8"/>
          </w:tcPr>
          <w:p w14:paraId="64257DC2" w14:textId="77777777" w:rsidR="008F6FB1" w:rsidRPr="00A1115A" w:rsidRDefault="008F6FB1" w:rsidP="001D1C7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8F6FB1" w:rsidRPr="00A1115A" w14:paraId="252B2160" w14:textId="77777777" w:rsidTr="001D1C77">
        <w:trPr>
          <w:trHeight w:val="237"/>
          <w:jc w:val="center"/>
        </w:trPr>
        <w:tc>
          <w:tcPr>
            <w:tcW w:w="1176" w:type="dxa"/>
            <w:tcBorders>
              <w:bottom w:val="nil"/>
            </w:tcBorders>
            <w:shd w:val="clear" w:color="auto" w:fill="auto"/>
          </w:tcPr>
          <w:p w14:paraId="44F6EBE2" w14:textId="77777777" w:rsidR="008F6FB1" w:rsidRPr="00A1115A" w:rsidRDefault="008F6FB1" w:rsidP="001D1C77">
            <w:pPr>
              <w:pStyle w:val="TAH"/>
            </w:pPr>
          </w:p>
        </w:tc>
        <w:tc>
          <w:tcPr>
            <w:tcW w:w="1331" w:type="dxa"/>
            <w:tcBorders>
              <w:bottom w:val="nil"/>
            </w:tcBorders>
            <w:shd w:val="clear" w:color="auto" w:fill="auto"/>
          </w:tcPr>
          <w:p w14:paraId="4FC403D5" w14:textId="77777777" w:rsidR="008F6FB1" w:rsidRPr="00A1115A" w:rsidRDefault="008F6FB1" w:rsidP="001D1C77">
            <w:pPr>
              <w:pStyle w:val="TAH"/>
            </w:pPr>
          </w:p>
        </w:tc>
        <w:tc>
          <w:tcPr>
            <w:tcW w:w="3421" w:type="dxa"/>
            <w:gridSpan w:val="4"/>
          </w:tcPr>
          <w:p w14:paraId="2DD3EE34" w14:textId="77777777" w:rsidR="008F6FB1" w:rsidRDefault="008F6FB1" w:rsidP="001D1C77">
            <w:pPr>
              <w:pStyle w:val="TAH"/>
              <w:ind w:leftChars="200" w:left="400"/>
              <w:jc w:val="left"/>
              <w:rPr>
                <w:rFonts w:eastAsiaTheme="minorEastAsia"/>
                <w:lang w:eastAsia="ko-KR"/>
              </w:rPr>
            </w:pPr>
            <w:r>
              <w:rPr>
                <w:rFonts w:eastAsiaTheme="minorEastAsia"/>
                <w:lang w:eastAsia="ko-KR"/>
              </w:rPr>
              <w:t>20MHz : 5160/5480</w:t>
            </w:r>
          </w:p>
          <w:p w14:paraId="366602FA" w14:textId="77777777" w:rsidR="008F6FB1" w:rsidRDefault="008F6FB1" w:rsidP="001D1C77">
            <w:pPr>
              <w:pStyle w:val="TAH"/>
              <w:ind w:leftChars="200" w:left="400"/>
              <w:jc w:val="left"/>
              <w:rPr>
                <w:rFonts w:eastAsiaTheme="minorEastAsia"/>
                <w:lang w:eastAsia="ko-KR"/>
              </w:rPr>
            </w:pPr>
            <w:r>
              <w:rPr>
                <w:rFonts w:eastAsiaTheme="minorEastAsia"/>
                <w:lang w:eastAsia="ko-KR"/>
              </w:rPr>
              <w:t>40MHz : 5170/5190/5490</w:t>
            </w:r>
          </w:p>
          <w:p w14:paraId="028D129B" w14:textId="77777777" w:rsidR="008F6FB1" w:rsidRDefault="008F6FB1" w:rsidP="001D1C77">
            <w:pPr>
              <w:pStyle w:val="TAH"/>
              <w:ind w:leftChars="200" w:left="400"/>
              <w:jc w:val="left"/>
              <w:rPr>
                <w:rFonts w:eastAsiaTheme="minorEastAsia"/>
                <w:lang w:eastAsia="ko-KR"/>
              </w:rPr>
            </w:pPr>
            <w:r>
              <w:rPr>
                <w:rFonts w:eastAsiaTheme="minorEastAsia"/>
                <w:lang w:eastAsia="ko-KR"/>
              </w:rPr>
              <w:t>60MHz : 5180/5200/5500/5520</w:t>
            </w:r>
          </w:p>
          <w:p w14:paraId="790F795B" w14:textId="77777777" w:rsidR="008F6FB1" w:rsidRPr="00AD2C42" w:rsidRDefault="008F6FB1" w:rsidP="001D1C77">
            <w:pPr>
              <w:pStyle w:val="TAH"/>
              <w:ind w:leftChars="200" w:left="400"/>
              <w:jc w:val="left"/>
              <w:rPr>
                <w:rFonts w:eastAsiaTheme="minorEastAsia"/>
                <w:lang w:eastAsia="ko-KR"/>
              </w:rPr>
            </w:pPr>
            <w:r>
              <w:rPr>
                <w:rFonts w:eastAsiaTheme="minorEastAsia"/>
                <w:lang w:eastAsia="ko-KR"/>
              </w:rPr>
              <w:t>80MHz : 5190/5210/5510/5530</w:t>
            </w:r>
          </w:p>
        </w:tc>
        <w:tc>
          <w:tcPr>
            <w:tcW w:w="3281" w:type="dxa"/>
            <w:gridSpan w:val="4"/>
          </w:tcPr>
          <w:p w14:paraId="61AF88FA" w14:textId="77777777" w:rsidR="008F6FB1" w:rsidRDefault="008F6FB1" w:rsidP="001D1C77">
            <w:pPr>
              <w:pStyle w:val="TAH"/>
              <w:ind w:leftChars="200" w:left="400"/>
              <w:jc w:val="left"/>
              <w:rPr>
                <w:rFonts w:eastAsiaTheme="minorEastAsia"/>
                <w:lang w:eastAsia="ko-KR"/>
              </w:rPr>
            </w:pPr>
            <w:r>
              <w:rPr>
                <w:rFonts w:eastAsiaTheme="minorEastAsia"/>
                <w:lang w:eastAsia="ko-KR"/>
              </w:rPr>
              <w:t>20MHz : 5180</w:t>
            </w:r>
          </w:p>
          <w:p w14:paraId="2626C566" w14:textId="77777777" w:rsidR="008F6FB1" w:rsidRDefault="008F6FB1" w:rsidP="001D1C77">
            <w:pPr>
              <w:pStyle w:val="TAH"/>
              <w:ind w:leftChars="200" w:left="400"/>
              <w:jc w:val="left"/>
              <w:rPr>
                <w:rFonts w:eastAsiaTheme="minorEastAsia"/>
                <w:lang w:eastAsia="ko-KR"/>
              </w:rPr>
            </w:pPr>
            <w:r>
              <w:rPr>
                <w:rFonts w:eastAsiaTheme="minorEastAsia"/>
                <w:lang w:eastAsia="ko-KR"/>
              </w:rPr>
              <w:t>40MHz : 5510</w:t>
            </w:r>
          </w:p>
          <w:p w14:paraId="386FA715" w14:textId="77777777" w:rsidR="008F6FB1" w:rsidRDefault="008F6FB1" w:rsidP="001D1C77">
            <w:pPr>
              <w:pStyle w:val="TAH"/>
              <w:ind w:leftChars="200" w:left="400"/>
              <w:jc w:val="left"/>
              <w:rPr>
                <w:rFonts w:eastAsiaTheme="minorEastAsia"/>
                <w:lang w:eastAsia="ko-KR"/>
              </w:rPr>
            </w:pPr>
            <w:r>
              <w:rPr>
                <w:rFonts w:eastAsiaTheme="minorEastAsia"/>
                <w:lang w:eastAsia="ko-KR"/>
              </w:rPr>
              <w:t>60MHz : 5220/5280/5540/5680</w:t>
            </w:r>
          </w:p>
          <w:p w14:paraId="2E699FFB" w14:textId="77777777" w:rsidR="008F6FB1" w:rsidRPr="00A1115A" w:rsidRDefault="008F6FB1" w:rsidP="001D1C77">
            <w:pPr>
              <w:pStyle w:val="TAH"/>
              <w:ind w:leftChars="200" w:left="400"/>
              <w:jc w:val="left"/>
            </w:pPr>
            <w:r>
              <w:rPr>
                <w:rFonts w:eastAsiaTheme="minorEastAsia"/>
                <w:lang w:eastAsia="ko-KR"/>
              </w:rPr>
              <w:t xml:space="preserve">80MHz : </w:t>
            </w:r>
          </w:p>
        </w:tc>
      </w:tr>
      <w:tr w:rsidR="008F6FB1" w:rsidRPr="00A1115A" w14:paraId="33C2BC86" w14:textId="77777777" w:rsidTr="001D1C77">
        <w:trPr>
          <w:trHeight w:val="237"/>
          <w:jc w:val="center"/>
        </w:trPr>
        <w:tc>
          <w:tcPr>
            <w:tcW w:w="1176" w:type="dxa"/>
            <w:tcBorders>
              <w:top w:val="nil"/>
              <w:bottom w:val="nil"/>
            </w:tcBorders>
            <w:shd w:val="clear" w:color="auto" w:fill="auto"/>
          </w:tcPr>
          <w:p w14:paraId="02AC1467" w14:textId="77777777" w:rsidR="008F6FB1" w:rsidRPr="00A1115A" w:rsidRDefault="008F6FB1" w:rsidP="001D1C77">
            <w:pPr>
              <w:pStyle w:val="TAH"/>
            </w:pPr>
          </w:p>
        </w:tc>
        <w:tc>
          <w:tcPr>
            <w:tcW w:w="1331" w:type="dxa"/>
            <w:tcBorders>
              <w:top w:val="nil"/>
              <w:bottom w:val="nil"/>
            </w:tcBorders>
            <w:shd w:val="clear" w:color="auto" w:fill="auto"/>
          </w:tcPr>
          <w:p w14:paraId="1E97738F" w14:textId="77777777" w:rsidR="008F6FB1" w:rsidRPr="00A1115A" w:rsidRDefault="008F6FB1" w:rsidP="001D1C77">
            <w:pPr>
              <w:pStyle w:val="TAH"/>
            </w:pPr>
          </w:p>
        </w:tc>
        <w:tc>
          <w:tcPr>
            <w:tcW w:w="1758" w:type="dxa"/>
            <w:gridSpan w:val="2"/>
          </w:tcPr>
          <w:p w14:paraId="3338FB03" w14:textId="77777777" w:rsidR="008F6FB1" w:rsidRPr="00D70CD0" w:rsidRDefault="008F6FB1"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63" w:type="dxa"/>
            <w:gridSpan w:val="2"/>
          </w:tcPr>
          <w:p w14:paraId="2C026634" w14:textId="77777777" w:rsidR="008F6FB1" w:rsidRPr="00D70CD0" w:rsidRDefault="008F6FB1"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580" w:type="dxa"/>
            <w:gridSpan w:val="2"/>
          </w:tcPr>
          <w:p w14:paraId="731790A2" w14:textId="77777777" w:rsidR="008F6FB1" w:rsidRDefault="008F6FB1"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01" w:type="dxa"/>
            <w:gridSpan w:val="2"/>
          </w:tcPr>
          <w:p w14:paraId="6A149C72" w14:textId="77777777" w:rsidR="008F6FB1" w:rsidRDefault="008F6FB1"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8F6FB1" w:rsidRPr="00A1115A" w14:paraId="45C97F08" w14:textId="77777777" w:rsidTr="001D1C77">
        <w:trPr>
          <w:trHeight w:val="237"/>
          <w:jc w:val="center"/>
        </w:trPr>
        <w:tc>
          <w:tcPr>
            <w:tcW w:w="1176" w:type="dxa"/>
            <w:tcBorders>
              <w:top w:val="nil"/>
              <w:bottom w:val="single" w:sz="4" w:space="0" w:color="auto"/>
            </w:tcBorders>
            <w:shd w:val="clear" w:color="auto" w:fill="auto"/>
          </w:tcPr>
          <w:p w14:paraId="50C724DD" w14:textId="77777777" w:rsidR="008F6FB1" w:rsidRPr="00A1115A" w:rsidRDefault="008F6FB1" w:rsidP="001D1C77">
            <w:pPr>
              <w:pStyle w:val="TAH"/>
            </w:pPr>
          </w:p>
        </w:tc>
        <w:tc>
          <w:tcPr>
            <w:tcW w:w="1331" w:type="dxa"/>
            <w:tcBorders>
              <w:top w:val="nil"/>
            </w:tcBorders>
            <w:shd w:val="clear" w:color="auto" w:fill="auto"/>
          </w:tcPr>
          <w:p w14:paraId="02DE175E" w14:textId="77777777" w:rsidR="008F6FB1" w:rsidRPr="00A1115A" w:rsidRDefault="008F6FB1" w:rsidP="001D1C77">
            <w:pPr>
              <w:pStyle w:val="TAH"/>
            </w:pPr>
          </w:p>
        </w:tc>
        <w:tc>
          <w:tcPr>
            <w:tcW w:w="791" w:type="dxa"/>
          </w:tcPr>
          <w:p w14:paraId="1D3325E7" w14:textId="77777777" w:rsidR="008F6FB1" w:rsidRPr="00A1115A" w:rsidRDefault="008F6FB1" w:rsidP="001D1C77">
            <w:pPr>
              <w:pStyle w:val="TAH"/>
            </w:pPr>
            <w:r w:rsidRPr="00A1115A">
              <w:t>Full (dB)</w:t>
            </w:r>
          </w:p>
        </w:tc>
        <w:tc>
          <w:tcPr>
            <w:tcW w:w="967" w:type="dxa"/>
          </w:tcPr>
          <w:p w14:paraId="4E41BD9A" w14:textId="77777777" w:rsidR="008F6FB1" w:rsidRPr="00A1115A" w:rsidRDefault="008F6FB1" w:rsidP="001D1C77">
            <w:pPr>
              <w:pStyle w:val="TAH"/>
            </w:pPr>
            <w:r w:rsidRPr="00A1115A">
              <w:t>Partial (dB)</w:t>
            </w:r>
          </w:p>
        </w:tc>
        <w:tc>
          <w:tcPr>
            <w:tcW w:w="692" w:type="dxa"/>
          </w:tcPr>
          <w:p w14:paraId="4B138DA5" w14:textId="77777777" w:rsidR="008F6FB1" w:rsidRPr="00A1115A" w:rsidRDefault="008F6FB1" w:rsidP="001D1C77">
            <w:pPr>
              <w:pStyle w:val="TAH"/>
            </w:pPr>
            <w:r w:rsidRPr="00A1115A">
              <w:t>Full</w:t>
            </w:r>
            <w:r>
              <w:t xml:space="preserve"> </w:t>
            </w:r>
            <w:r w:rsidRPr="00A1115A">
              <w:t>(dB)</w:t>
            </w:r>
          </w:p>
        </w:tc>
        <w:tc>
          <w:tcPr>
            <w:tcW w:w="971" w:type="dxa"/>
          </w:tcPr>
          <w:p w14:paraId="482DBE78" w14:textId="77777777" w:rsidR="008F6FB1" w:rsidRPr="00A1115A" w:rsidRDefault="008F6FB1" w:rsidP="001D1C77">
            <w:pPr>
              <w:pStyle w:val="TAH"/>
            </w:pPr>
            <w:r w:rsidRPr="00A1115A">
              <w:t>Partial (dB)</w:t>
            </w:r>
          </w:p>
        </w:tc>
        <w:tc>
          <w:tcPr>
            <w:tcW w:w="730" w:type="dxa"/>
          </w:tcPr>
          <w:p w14:paraId="1DF0DF08" w14:textId="77777777" w:rsidR="008F6FB1" w:rsidRPr="00A1115A" w:rsidRDefault="008F6FB1" w:rsidP="001D1C77">
            <w:pPr>
              <w:pStyle w:val="TAH"/>
            </w:pPr>
            <w:r w:rsidRPr="00A1115A">
              <w:t>Full (dB)</w:t>
            </w:r>
          </w:p>
        </w:tc>
        <w:tc>
          <w:tcPr>
            <w:tcW w:w="850" w:type="dxa"/>
          </w:tcPr>
          <w:p w14:paraId="3CA8FCCA" w14:textId="77777777" w:rsidR="008F6FB1" w:rsidRPr="00A1115A" w:rsidRDefault="008F6FB1" w:rsidP="001D1C77">
            <w:pPr>
              <w:pStyle w:val="TAH"/>
            </w:pPr>
            <w:r w:rsidRPr="00A1115A">
              <w:t>Partial (dB)</w:t>
            </w:r>
          </w:p>
        </w:tc>
        <w:tc>
          <w:tcPr>
            <w:tcW w:w="851" w:type="dxa"/>
          </w:tcPr>
          <w:p w14:paraId="39F6A4C7" w14:textId="77777777" w:rsidR="008F6FB1" w:rsidRPr="00A1115A" w:rsidRDefault="008F6FB1" w:rsidP="001D1C77">
            <w:pPr>
              <w:pStyle w:val="TAH"/>
            </w:pPr>
            <w:r w:rsidRPr="00A1115A">
              <w:t>Full</w:t>
            </w:r>
            <w:r>
              <w:t xml:space="preserve"> </w:t>
            </w:r>
            <w:r w:rsidRPr="00A1115A">
              <w:t>(dB)</w:t>
            </w:r>
          </w:p>
        </w:tc>
        <w:tc>
          <w:tcPr>
            <w:tcW w:w="850" w:type="dxa"/>
          </w:tcPr>
          <w:p w14:paraId="461C4680" w14:textId="77777777" w:rsidR="008F6FB1" w:rsidRPr="00A1115A" w:rsidRDefault="008F6FB1" w:rsidP="001D1C77">
            <w:pPr>
              <w:pStyle w:val="TAH"/>
            </w:pPr>
            <w:r w:rsidRPr="00A1115A">
              <w:t>Partial (dB)</w:t>
            </w:r>
          </w:p>
        </w:tc>
      </w:tr>
      <w:tr w:rsidR="008F6FB1" w:rsidRPr="00A1115A" w14:paraId="78DFCBBA" w14:textId="77777777" w:rsidTr="001D1C77">
        <w:trPr>
          <w:trHeight w:val="20"/>
          <w:jc w:val="center"/>
        </w:trPr>
        <w:tc>
          <w:tcPr>
            <w:tcW w:w="1176" w:type="dxa"/>
            <w:tcBorders>
              <w:bottom w:val="nil"/>
            </w:tcBorders>
            <w:shd w:val="clear" w:color="auto" w:fill="auto"/>
          </w:tcPr>
          <w:p w14:paraId="5E1B2A46" w14:textId="77777777" w:rsidR="008F6FB1" w:rsidRPr="00A1115A" w:rsidRDefault="008F6FB1" w:rsidP="001D1C77">
            <w:pPr>
              <w:pStyle w:val="FL"/>
              <w:spacing w:before="0" w:after="0"/>
              <w:rPr>
                <w:b w:val="0"/>
                <w:bCs/>
                <w:sz w:val="18"/>
                <w:szCs w:val="18"/>
              </w:rPr>
            </w:pPr>
            <w:r w:rsidRPr="00A1115A">
              <w:rPr>
                <w:b w:val="0"/>
                <w:bCs/>
                <w:sz w:val="18"/>
                <w:szCs w:val="18"/>
              </w:rPr>
              <w:t>CP-OFDM</w:t>
            </w:r>
          </w:p>
        </w:tc>
        <w:tc>
          <w:tcPr>
            <w:tcW w:w="1331" w:type="dxa"/>
          </w:tcPr>
          <w:p w14:paraId="5331AD80" w14:textId="77777777" w:rsidR="008F6FB1" w:rsidRPr="00A1115A" w:rsidRDefault="008F6FB1" w:rsidP="001D1C77">
            <w:pPr>
              <w:pStyle w:val="FL"/>
              <w:spacing w:before="0" w:after="0"/>
              <w:rPr>
                <w:b w:val="0"/>
                <w:bCs/>
                <w:sz w:val="18"/>
                <w:szCs w:val="18"/>
              </w:rPr>
            </w:pPr>
            <w:r w:rsidRPr="00A1115A">
              <w:rPr>
                <w:b w:val="0"/>
                <w:bCs/>
                <w:sz w:val="18"/>
                <w:szCs w:val="18"/>
              </w:rPr>
              <w:t>QPSK</w:t>
            </w:r>
          </w:p>
        </w:tc>
        <w:tc>
          <w:tcPr>
            <w:tcW w:w="791" w:type="dxa"/>
            <w:vAlign w:val="center"/>
          </w:tcPr>
          <w:p w14:paraId="33D9DAD2" w14:textId="77777777" w:rsidR="008F6FB1" w:rsidRPr="00A1115A" w:rsidRDefault="008F6FB1" w:rsidP="001D1C77">
            <w:pPr>
              <w:pStyle w:val="FL"/>
              <w:spacing w:before="0" w:after="0"/>
              <w:rPr>
                <w:b w:val="0"/>
                <w:bCs/>
                <w:sz w:val="18"/>
                <w:szCs w:val="18"/>
              </w:rPr>
            </w:pPr>
            <w:r w:rsidRPr="00DC1C72">
              <w:rPr>
                <w:b w:val="0"/>
                <w:bCs/>
                <w:sz w:val="18"/>
                <w:szCs w:val="18"/>
              </w:rPr>
              <w:t>12.74</w:t>
            </w:r>
          </w:p>
        </w:tc>
        <w:tc>
          <w:tcPr>
            <w:tcW w:w="967" w:type="dxa"/>
            <w:vAlign w:val="center"/>
          </w:tcPr>
          <w:p w14:paraId="47AC8387" w14:textId="77777777" w:rsidR="008F6FB1" w:rsidRPr="00A1115A" w:rsidRDefault="008F6FB1" w:rsidP="001D1C77">
            <w:pPr>
              <w:pStyle w:val="FL"/>
              <w:spacing w:before="0" w:after="0"/>
              <w:rPr>
                <w:b w:val="0"/>
                <w:bCs/>
                <w:sz w:val="18"/>
                <w:szCs w:val="18"/>
              </w:rPr>
            </w:pPr>
            <w:r w:rsidRPr="00DC1C72">
              <w:rPr>
                <w:b w:val="0"/>
                <w:bCs/>
                <w:sz w:val="18"/>
                <w:szCs w:val="18"/>
              </w:rPr>
              <w:t>14.21</w:t>
            </w:r>
          </w:p>
        </w:tc>
        <w:tc>
          <w:tcPr>
            <w:tcW w:w="692" w:type="dxa"/>
            <w:vAlign w:val="center"/>
          </w:tcPr>
          <w:p w14:paraId="403EB8B2" w14:textId="77777777" w:rsidR="008F6FB1" w:rsidRPr="00765700" w:rsidRDefault="008F6FB1" w:rsidP="001D1C77">
            <w:pPr>
              <w:pStyle w:val="FL"/>
              <w:spacing w:before="0" w:after="0"/>
              <w:rPr>
                <w:b w:val="0"/>
                <w:bCs/>
                <w:sz w:val="18"/>
                <w:szCs w:val="18"/>
              </w:rPr>
            </w:pPr>
            <w:r w:rsidRPr="00DC1C72">
              <w:rPr>
                <w:b w:val="0"/>
                <w:bCs/>
                <w:sz w:val="18"/>
                <w:szCs w:val="18"/>
              </w:rPr>
              <w:t>5.88</w:t>
            </w:r>
          </w:p>
        </w:tc>
        <w:tc>
          <w:tcPr>
            <w:tcW w:w="971" w:type="dxa"/>
            <w:vAlign w:val="center"/>
          </w:tcPr>
          <w:p w14:paraId="414058A9" w14:textId="77777777" w:rsidR="008F6FB1" w:rsidRPr="00765700" w:rsidRDefault="008F6FB1" w:rsidP="001D1C77">
            <w:pPr>
              <w:pStyle w:val="FL"/>
              <w:spacing w:before="0" w:after="0"/>
              <w:rPr>
                <w:b w:val="0"/>
                <w:bCs/>
                <w:sz w:val="18"/>
                <w:szCs w:val="18"/>
              </w:rPr>
            </w:pPr>
            <w:r w:rsidRPr="00DC1C72">
              <w:rPr>
                <w:b w:val="0"/>
                <w:bCs/>
                <w:sz w:val="18"/>
                <w:szCs w:val="18"/>
              </w:rPr>
              <w:t>6.30</w:t>
            </w:r>
          </w:p>
        </w:tc>
        <w:tc>
          <w:tcPr>
            <w:tcW w:w="730" w:type="dxa"/>
            <w:vAlign w:val="center"/>
          </w:tcPr>
          <w:p w14:paraId="5C96169F" w14:textId="77777777" w:rsidR="008F6FB1" w:rsidRPr="001C2CE1" w:rsidRDefault="008F6FB1" w:rsidP="001D1C77">
            <w:pPr>
              <w:pStyle w:val="FL"/>
              <w:spacing w:before="0" w:after="0"/>
              <w:rPr>
                <w:b w:val="0"/>
                <w:bCs/>
                <w:sz w:val="18"/>
                <w:szCs w:val="18"/>
              </w:rPr>
            </w:pPr>
            <w:r w:rsidRPr="00DC1C72">
              <w:rPr>
                <w:b w:val="0"/>
                <w:bCs/>
                <w:sz w:val="18"/>
                <w:szCs w:val="18"/>
              </w:rPr>
              <w:t>5.06</w:t>
            </w:r>
          </w:p>
        </w:tc>
        <w:tc>
          <w:tcPr>
            <w:tcW w:w="850" w:type="dxa"/>
            <w:vAlign w:val="center"/>
          </w:tcPr>
          <w:p w14:paraId="04EEB9B1" w14:textId="77777777" w:rsidR="008F6FB1" w:rsidRPr="001C2CE1" w:rsidRDefault="008F6FB1" w:rsidP="001D1C77">
            <w:pPr>
              <w:pStyle w:val="FL"/>
              <w:spacing w:before="0" w:after="0"/>
              <w:rPr>
                <w:b w:val="0"/>
                <w:bCs/>
                <w:sz w:val="18"/>
                <w:szCs w:val="18"/>
              </w:rPr>
            </w:pPr>
            <w:r w:rsidRPr="00DC1C72">
              <w:rPr>
                <w:b w:val="0"/>
                <w:bCs/>
                <w:sz w:val="18"/>
                <w:szCs w:val="18"/>
              </w:rPr>
              <w:t>5.88</w:t>
            </w:r>
          </w:p>
        </w:tc>
        <w:tc>
          <w:tcPr>
            <w:tcW w:w="851" w:type="dxa"/>
            <w:vAlign w:val="center"/>
          </w:tcPr>
          <w:p w14:paraId="55566C4E" w14:textId="77777777" w:rsidR="008F6FB1" w:rsidRPr="001C2CE1" w:rsidRDefault="008F6FB1" w:rsidP="001D1C77">
            <w:pPr>
              <w:pStyle w:val="FL"/>
              <w:spacing w:before="0" w:after="0"/>
              <w:rPr>
                <w:b w:val="0"/>
                <w:bCs/>
                <w:sz w:val="18"/>
                <w:szCs w:val="18"/>
              </w:rPr>
            </w:pPr>
            <w:r w:rsidRPr="00DC1C72">
              <w:rPr>
                <w:b w:val="0"/>
                <w:bCs/>
                <w:sz w:val="18"/>
                <w:szCs w:val="18"/>
              </w:rPr>
              <w:t>2.13</w:t>
            </w:r>
          </w:p>
        </w:tc>
        <w:tc>
          <w:tcPr>
            <w:tcW w:w="850" w:type="dxa"/>
            <w:vAlign w:val="center"/>
          </w:tcPr>
          <w:p w14:paraId="6F85BE3B" w14:textId="77777777" w:rsidR="008F6FB1" w:rsidRPr="001C2CE1" w:rsidRDefault="008F6FB1" w:rsidP="001D1C77">
            <w:pPr>
              <w:pStyle w:val="FL"/>
              <w:spacing w:before="0" w:after="0"/>
              <w:rPr>
                <w:b w:val="0"/>
                <w:bCs/>
                <w:sz w:val="18"/>
                <w:szCs w:val="18"/>
              </w:rPr>
            </w:pPr>
            <w:r w:rsidRPr="00DC1C72">
              <w:rPr>
                <w:b w:val="0"/>
                <w:bCs/>
                <w:sz w:val="18"/>
                <w:szCs w:val="18"/>
              </w:rPr>
              <w:t>0.36</w:t>
            </w:r>
          </w:p>
        </w:tc>
      </w:tr>
      <w:tr w:rsidR="008F6FB1" w:rsidRPr="00A1115A" w14:paraId="040C5074" w14:textId="77777777" w:rsidTr="001D1C77">
        <w:trPr>
          <w:trHeight w:val="20"/>
          <w:jc w:val="center"/>
        </w:trPr>
        <w:tc>
          <w:tcPr>
            <w:tcW w:w="1176" w:type="dxa"/>
            <w:tcBorders>
              <w:top w:val="nil"/>
              <w:bottom w:val="nil"/>
            </w:tcBorders>
            <w:shd w:val="clear" w:color="auto" w:fill="auto"/>
          </w:tcPr>
          <w:p w14:paraId="3C9786CC" w14:textId="77777777" w:rsidR="008F6FB1" w:rsidRPr="00A1115A" w:rsidRDefault="008F6FB1" w:rsidP="001D1C77">
            <w:pPr>
              <w:pStyle w:val="FL"/>
              <w:spacing w:before="0" w:after="0"/>
              <w:rPr>
                <w:b w:val="0"/>
                <w:bCs/>
                <w:sz w:val="18"/>
                <w:szCs w:val="18"/>
              </w:rPr>
            </w:pPr>
          </w:p>
        </w:tc>
        <w:tc>
          <w:tcPr>
            <w:tcW w:w="1331" w:type="dxa"/>
          </w:tcPr>
          <w:p w14:paraId="1C1B0D10" w14:textId="77777777" w:rsidR="008F6FB1" w:rsidRPr="00A1115A" w:rsidRDefault="008F6FB1" w:rsidP="001D1C77">
            <w:pPr>
              <w:pStyle w:val="FL"/>
              <w:spacing w:before="0" w:after="0"/>
              <w:rPr>
                <w:b w:val="0"/>
                <w:bCs/>
                <w:sz w:val="18"/>
                <w:szCs w:val="18"/>
              </w:rPr>
            </w:pPr>
            <w:r w:rsidRPr="00A1115A">
              <w:rPr>
                <w:b w:val="0"/>
                <w:bCs/>
                <w:sz w:val="18"/>
                <w:szCs w:val="18"/>
              </w:rPr>
              <w:t>16 QAM</w:t>
            </w:r>
          </w:p>
        </w:tc>
        <w:tc>
          <w:tcPr>
            <w:tcW w:w="791" w:type="dxa"/>
            <w:vAlign w:val="center"/>
          </w:tcPr>
          <w:p w14:paraId="54D0E731" w14:textId="77777777" w:rsidR="008F6FB1" w:rsidRPr="00A1115A" w:rsidRDefault="008F6FB1" w:rsidP="001D1C77">
            <w:pPr>
              <w:pStyle w:val="FL"/>
              <w:spacing w:before="0" w:after="0"/>
              <w:rPr>
                <w:b w:val="0"/>
                <w:bCs/>
                <w:sz w:val="18"/>
                <w:szCs w:val="18"/>
              </w:rPr>
            </w:pPr>
            <w:r w:rsidRPr="00DC1C72">
              <w:rPr>
                <w:b w:val="0"/>
                <w:bCs/>
                <w:sz w:val="18"/>
                <w:szCs w:val="18"/>
              </w:rPr>
              <w:t>12.74</w:t>
            </w:r>
          </w:p>
        </w:tc>
        <w:tc>
          <w:tcPr>
            <w:tcW w:w="967" w:type="dxa"/>
            <w:vAlign w:val="center"/>
          </w:tcPr>
          <w:p w14:paraId="6D422E78" w14:textId="77777777" w:rsidR="008F6FB1" w:rsidRPr="00A1115A" w:rsidRDefault="008F6FB1" w:rsidP="001D1C77">
            <w:pPr>
              <w:pStyle w:val="FL"/>
              <w:spacing w:before="0" w:after="0"/>
              <w:rPr>
                <w:b w:val="0"/>
                <w:bCs/>
                <w:sz w:val="18"/>
                <w:szCs w:val="18"/>
              </w:rPr>
            </w:pPr>
            <w:r w:rsidRPr="00DC1C72">
              <w:rPr>
                <w:b w:val="0"/>
                <w:bCs/>
                <w:sz w:val="18"/>
                <w:szCs w:val="18"/>
              </w:rPr>
              <w:t>14.21</w:t>
            </w:r>
          </w:p>
        </w:tc>
        <w:tc>
          <w:tcPr>
            <w:tcW w:w="692" w:type="dxa"/>
            <w:vAlign w:val="center"/>
          </w:tcPr>
          <w:p w14:paraId="1EFDB279" w14:textId="77777777" w:rsidR="008F6FB1" w:rsidRPr="00765700" w:rsidRDefault="008F6FB1" w:rsidP="001D1C77">
            <w:pPr>
              <w:pStyle w:val="FL"/>
              <w:spacing w:before="0" w:after="0"/>
              <w:rPr>
                <w:b w:val="0"/>
                <w:bCs/>
                <w:sz w:val="18"/>
                <w:szCs w:val="18"/>
              </w:rPr>
            </w:pPr>
            <w:r w:rsidRPr="00DC1C72">
              <w:rPr>
                <w:b w:val="0"/>
                <w:bCs/>
                <w:sz w:val="18"/>
                <w:szCs w:val="18"/>
              </w:rPr>
              <w:t>5.88</w:t>
            </w:r>
          </w:p>
        </w:tc>
        <w:tc>
          <w:tcPr>
            <w:tcW w:w="971" w:type="dxa"/>
            <w:vAlign w:val="center"/>
          </w:tcPr>
          <w:p w14:paraId="05B48F9F" w14:textId="77777777" w:rsidR="008F6FB1" w:rsidRPr="00765700" w:rsidRDefault="008F6FB1" w:rsidP="001D1C77">
            <w:pPr>
              <w:pStyle w:val="FL"/>
              <w:spacing w:before="0" w:after="0"/>
              <w:rPr>
                <w:b w:val="0"/>
                <w:bCs/>
                <w:sz w:val="18"/>
                <w:szCs w:val="18"/>
              </w:rPr>
            </w:pPr>
            <w:r w:rsidRPr="00DC1C72">
              <w:rPr>
                <w:b w:val="0"/>
                <w:bCs/>
                <w:sz w:val="18"/>
                <w:szCs w:val="18"/>
              </w:rPr>
              <w:t>6.30</w:t>
            </w:r>
          </w:p>
        </w:tc>
        <w:tc>
          <w:tcPr>
            <w:tcW w:w="730" w:type="dxa"/>
            <w:vAlign w:val="center"/>
          </w:tcPr>
          <w:p w14:paraId="7AF67B0F" w14:textId="77777777" w:rsidR="008F6FB1" w:rsidRPr="001C2CE1" w:rsidRDefault="008F6FB1" w:rsidP="001D1C77">
            <w:pPr>
              <w:pStyle w:val="FL"/>
              <w:spacing w:before="0" w:after="0"/>
              <w:rPr>
                <w:b w:val="0"/>
                <w:bCs/>
                <w:sz w:val="18"/>
                <w:szCs w:val="18"/>
              </w:rPr>
            </w:pPr>
            <w:r w:rsidRPr="00DC1C72">
              <w:rPr>
                <w:b w:val="0"/>
                <w:bCs/>
                <w:sz w:val="18"/>
                <w:szCs w:val="18"/>
              </w:rPr>
              <w:t>5.06</w:t>
            </w:r>
          </w:p>
        </w:tc>
        <w:tc>
          <w:tcPr>
            <w:tcW w:w="850" w:type="dxa"/>
            <w:vAlign w:val="center"/>
          </w:tcPr>
          <w:p w14:paraId="5CDBE668" w14:textId="77777777" w:rsidR="008F6FB1" w:rsidRPr="001C2CE1" w:rsidRDefault="008F6FB1" w:rsidP="001D1C77">
            <w:pPr>
              <w:pStyle w:val="FL"/>
              <w:spacing w:before="0" w:after="0"/>
              <w:rPr>
                <w:b w:val="0"/>
                <w:bCs/>
                <w:sz w:val="18"/>
                <w:szCs w:val="18"/>
              </w:rPr>
            </w:pPr>
            <w:r w:rsidRPr="00DC1C72">
              <w:rPr>
                <w:b w:val="0"/>
                <w:bCs/>
                <w:sz w:val="18"/>
                <w:szCs w:val="18"/>
              </w:rPr>
              <w:t>5.89</w:t>
            </w:r>
          </w:p>
        </w:tc>
        <w:tc>
          <w:tcPr>
            <w:tcW w:w="851" w:type="dxa"/>
            <w:vAlign w:val="center"/>
          </w:tcPr>
          <w:p w14:paraId="7B231CA3" w14:textId="77777777" w:rsidR="008F6FB1" w:rsidRPr="001C2CE1" w:rsidRDefault="008F6FB1" w:rsidP="001D1C77">
            <w:pPr>
              <w:pStyle w:val="FL"/>
              <w:spacing w:before="0" w:after="0"/>
              <w:rPr>
                <w:b w:val="0"/>
                <w:bCs/>
                <w:sz w:val="18"/>
                <w:szCs w:val="18"/>
              </w:rPr>
            </w:pPr>
            <w:r w:rsidRPr="00DC1C72">
              <w:rPr>
                <w:b w:val="0"/>
                <w:bCs/>
                <w:sz w:val="18"/>
                <w:szCs w:val="18"/>
              </w:rPr>
              <w:t>2.13</w:t>
            </w:r>
          </w:p>
        </w:tc>
        <w:tc>
          <w:tcPr>
            <w:tcW w:w="850" w:type="dxa"/>
            <w:vAlign w:val="center"/>
          </w:tcPr>
          <w:p w14:paraId="0D0E98E5" w14:textId="77777777" w:rsidR="008F6FB1" w:rsidRPr="001C2CE1" w:rsidRDefault="008F6FB1" w:rsidP="001D1C77">
            <w:pPr>
              <w:pStyle w:val="FL"/>
              <w:spacing w:before="0" w:after="0"/>
              <w:rPr>
                <w:b w:val="0"/>
                <w:bCs/>
                <w:sz w:val="18"/>
                <w:szCs w:val="18"/>
              </w:rPr>
            </w:pPr>
            <w:r w:rsidRPr="00DC1C72">
              <w:rPr>
                <w:b w:val="0"/>
                <w:bCs/>
                <w:sz w:val="18"/>
                <w:szCs w:val="18"/>
              </w:rPr>
              <w:t>0.36</w:t>
            </w:r>
          </w:p>
        </w:tc>
      </w:tr>
      <w:tr w:rsidR="008F6FB1" w:rsidRPr="00A1115A" w14:paraId="4F5974D3" w14:textId="77777777" w:rsidTr="001D1C77">
        <w:trPr>
          <w:trHeight w:val="20"/>
          <w:jc w:val="center"/>
        </w:trPr>
        <w:tc>
          <w:tcPr>
            <w:tcW w:w="1176" w:type="dxa"/>
            <w:tcBorders>
              <w:top w:val="nil"/>
              <w:bottom w:val="nil"/>
            </w:tcBorders>
            <w:shd w:val="clear" w:color="auto" w:fill="auto"/>
          </w:tcPr>
          <w:p w14:paraId="67771BA6" w14:textId="77777777" w:rsidR="008F6FB1" w:rsidRPr="00A1115A" w:rsidRDefault="008F6FB1" w:rsidP="001D1C77">
            <w:pPr>
              <w:pStyle w:val="FL"/>
              <w:spacing w:before="0" w:after="0"/>
              <w:rPr>
                <w:b w:val="0"/>
                <w:bCs/>
                <w:sz w:val="18"/>
                <w:szCs w:val="18"/>
              </w:rPr>
            </w:pPr>
          </w:p>
        </w:tc>
        <w:tc>
          <w:tcPr>
            <w:tcW w:w="1331" w:type="dxa"/>
          </w:tcPr>
          <w:p w14:paraId="5F6CA145" w14:textId="77777777" w:rsidR="008F6FB1" w:rsidRPr="00A1115A" w:rsidRDefault="008F6FB1" w:rsidP="001D1C77">
            <w:pPr>
              <w:pStyle w:val="FL"/>
              <w:spacing w:before="0" w:after="0"/>
              <w:rPr>
                <w:b w:val="0"/>
                <w:bCs/>
                <w:sz w:val="18"/>
                <w:szCs w:val="18"/>
              </w:rPr>
            </w:pPr>
            <w:r w:rsidRPr="00A1115A">
              <w:rPr>
                <w:b w:val="0"/>
                <w:bCs/>
                <w:sz w:val="18"/>
                <w:szCs w:val="18"/>
              </w:rPr>
              <w:t>64 QAM</w:t>
            </w:r>
          </w:p>
        </w:tc>
        <w:tc>
          <w:tcPr>
            <w:tcW w:w="791" w:type="dxa"/>
            <w:vAlign w:val="center"/>
          </w:tcPr>
          <w:p w14:paraId="6573B878" w14:textId="77777777" w:rsidR="008F6FB1" w:rsidRPr="00A1115A" w:rsidRDefault="008F6FB1" w:rsidP="001D1C77">
            <w:pPr>
              <w:pStyle w:val="FL"/>
              <w:spacing w:before="0" w:after="0"/>
              <w:rPr>
                <w:b w:val="0"/>
                <w:bCs/>
                <w:sz w:val="18"/>
                <w:szCs w:val="18"/>
              </w:rPr>
            </w:pPr>
            <w:r w:rsidRPr="00DC1C72">
              <w:rPr>
                <w:b w:val="0"/>
                <w:bCs/>
                <w:sz w:val="18"/>
                <w:szCs w:val="18"/>
              </w:rPr>
              <w:t>12.26</w:t>
            </w:r>
          </w:p>
        </w:tc>
        <w:tc>
          <w:tcPr>
            <w:tcW w:w="967" w:type="dxa"/>
            <w:vAlign w:val="center"/>
          </w:tcPr>
          <w:p w14:paraId="2378BCB8" w14:textId="77777777" w:rsidR="008F6FB1" w:rsidRPr="00A1115A" w:rsidRDefault="008F6FB1" w:rsidP="001D1C77">
            <w:pPr>
              <w:pStyle w:val="FL"/>
              <w:spacing w:before="0" w:after="0"/>
              <w:rPr>
                <w:b w:val="0"/>
                <w:bCs/>
                <w:sz w:val="18"/>
                <w:szCs w:val="18"/>
              </w:rPr>
            </w:pPr>
            <w:r w:rsidRPr="00DC1C72">
              <w:rPr>
                <w:b w:val="0"/>
                <w:bCs/>
                <w:sz w:val="18"/>
                <w:szCs w:val="18"/>
              </w:rPr>
              <w:t>14.21</w:t>
            </w:r>
          </w:p>
        </w:tc>
        <w:tc>
          <w:tcPr>
            <w:tcW w:w="692" w:type="dxa"/>
            <w:vAlign w:val="center"/>
          </w:tcPr>
          <w:p w14:paraId="69ECB29D" w14:textId="77777777" w:rsidR="008F6FB1" w:rsidRPr="00765700" w:rsidRDefault="008F6FB1" w:rsidP="001D1C77">
            <w:pPr>
              <w:pStyle w:val="FL"/>
              <w:spacing w:before="0" w:after="0"/>
              <w:rPr>
                <w:b w:val="0"/>
                <w:bCs/>
                <w:sz w:val="18"/>
                <w:szCs w:val="18"/>
              </w:rPr>
            </w:pPr>
            <w:r w:rsidRPr="00DC1C72">
              <w:rPr>
                <w:b w:val="0"/>
                <w:bCs/>
                <w:sz w:val="18"/>
                <w:szCs w:val="18"/>
              </w:rPr>
              <w:t>5.88</w:t>
            </w:r>
          </w:p>
        </w:tc>
        <w:tc>
          <w:tcPr>
            <w:tcW w:w="971" w:type="dxa"/>
            <w:vAlign w:val="center"/>
          </w:tcPr>
          <w:p w14:paraId="388D0DB9" w14:textId="77777777" w:rsidR="008F6FB1" w:rsidRPr="00765700" w:rsidRDefault="008F6FB1" w:rsidP="001D1C77">
            <w:pPr>
              <w:pStyle w:val="FL"/>
              <w:spacing w:before="0" w:after="0"/>
              <w:rPr>
                <w:b w:val="0"/>
                <w:bCs/>
                <w:sz w:val="18"/>
                <w:szCs w:val="18"/>
              </w:rPr>
            </w:pPr>
            <w:r w:rsidRPr="00DC1C72">
              <w:rPr>
                <w:b w:val="0"/>
                <w:bCs/>
                <w:sz w:val="18"/>
                <w:szCs w:val="18"/>
              </w:rPr>
              <w:t>6.30</w:t>
            </w:r>
          </w:p>
        </w:tc>
        <w:tc>
          <w:tcPr>
            <w:tcW w:w="730" w:type="dxa"/>
            <w:vAlign w:val="center"/>
          </w:tcPr>
          <w:p w14:paraId="16544023" w14:textId="77777777" w:rsidR="008F6FB1" w:rsidRPr="001C2CE1" w:rsidRDefault="008F6FB1" w:rsidP="001D1C77">
            <w:pPr>
              <w:pStyle w:val="FL"/>
              <w:spacing w:before="0" w:after="0"/>
              <w:rPr>
                <w:b w:val="0"/>
                <w:bCs/>
                <w:sz w:val="18"/>
                <w:szCs w:val="18"/>
              </w:rPr>
            </w:pPr>
            <w:r w:rsidRPr="00DC1C72">
              <w:rPr>
                <w:b w:val="0"/>
                <w:bCs/>
                <w:sz w:val="18"/>
                <w:szCs w:val="18"/>
              </w:rPr>
              <w:t>5.06</w:t>
            </w:r>
          </w:p>
        </w:tc>
        <w:tc>
          <w:tcPr>
            <w:tcW w:w="850" w:type="dxa"/>
            <w:vAlign w:val="center"/>
          </w:tcPr>
          <w:p w14:paraId="392D2E98" w14:textId="77777777" w:rsidR="008F6FB1" w:rsidRPr="001C2CE1" w:rsidRDefault="008F6FB1" w:rsidP="001D1C77">
            <w:pPr>
              <w:pStyle w:val="FL"/>
              <w:spacing w:before="0" w:after="0"/>
              <w:rPr>
                <w:b w:val="0"/>
                <w:bCs/>
                <w:sz w:val="18"/>
                <w:szCs w:val="18"/>
              </w:rPr>
            </w:pPr>
            <w:r w:rsidRPr="00DC1C72">
              <w:rPr>
                <w:b w:val="0"/>
                <w:bCs/>
                <w:sz w:val="18"/>
                <w:szCs w:val="18"/>
              </w:rPr>
              <w:t>5.89</w:t>
            </w:r>
          </w:p>
        </w:tc>
        <w:tc>
          <w:tcPr>
            <w:tcW w:w="851" w:type="dxa"/>
            <w:vAlign w:val="center"/>
          </w:tcPr>
          <w:p w14:paraId="156159AF" w14:textId="77777777" w:rsidR="008F6FB1" w:rsidRPr="001C2CE1" w:rsidRDefault="008F6FB1" w:rsidP="001D1C77">
            <w:pPr>
              <w:pStyle w:val="FL"/>
              <w:spacing w:before="0" w:after="0"/>
              <w:rPr>
                <w:b w:val="0"/>
                <w:bCs/>
                <w:sz w:val="18"/>
                <w:szCs w:val="18"/>
              </w:rPr>
            </w:pPr>
            <w:r w:rsidRPr="00DC1C72">
              <w:rPr>
                <w:b w:val="0"/>
                <w:bCs/>
                <w:sz w:val="18"/>
                <w:szCs w:val="18"/>
              </w:rPr>
              <w:t>3.16</w:t>
            </w:r>
          </w:p>
        </w:tc>
        <w:tc>
          <w:tcPr>
            <w:tcW w:w="850" w:type="dxa"/>
            <w:vAlign w:val="center"/>
          </w:tcPr>
          <w:p w14:paraId="52BA4798" w14:textId="77777777" w:rsidR="008F6FB1" w:rsidRPr="001C2CE1" w:rsidRDefault="008F6FB1" w:rsidP="001D1C77">
            <w:pPr>
              <w:pStyle w:val="FL"/>
              <w:spacing w:before="0" w:after="0"/>
              <w:rPr>
                <w:b w:val="0"/>
                <w:bCs/>
                <w:sz w:val="18"/>
                <w:szCs w:val="18"/>
              </w:rPr>
            </w:pPr>
            <w:r w:rsidRPr="00DC1C72">
              <w:rPr>
                <w:b w:val="0"/>
                <w:bCs/>
                <w:sz w:val="18"/>
                <w:szCs w:val="18"/>
              </w:rPr>
              <w:t>2.13</w:t>
            </w:r>
          </w:p>
        </w:tc>
      </w:tr>
      <w:tr w:rsidR="008F6FB1" w:rsidRPr="00A1115A" w14:paraId="5C6CB590" w14:textId="77777777" w:rsidTr="001D1C77">
        <w:trPr>
          <w:trHeight w:val="20"/>
          <w:jc w:val="center"/>
        </w:trPr>
        <w:tc>
          <w:tcPr>
            <w:tcW w:w="1176" w:type="dxa"/>
            <w:tcBorders>
              <w:top w:val="nil"/>
            </w:tcBorders>
            <w:shd w:val="clear" w:color="auto" w:fill="auto"/>
          </w:tcPr>
          <w:p w14:paraId="35E39DFE" w14:textId="77777777" w:rsidR="008F6FB1" w:rsidRPr="00A1115A" w:rsidRDefault="008F6FB1" w:rsidP="001D1C77">
            <w:pPr>
              <w:pStyle w:val="FL"/>
              <w:spacing w:before="0" w:after="0"/>
              <w:rPr>
                <w:b w:val="0"/>
                <w:bCs/>
                <w:sz w:val="18"/>
                <w:szCs w:val="18"/>
              </w:rPr>
            </w:pPr>
          </w:p>
        </w:tc>
        <w:tc>
          <w:tcPr>
            <w:tcW w:w="1331" w:type="dxa"/>
          </w:tcPr>
          <w:p w14:paraId="7830DCDB" w14:textId="77777777" w:rsidR="008F6FB1" w:rsidRPr="00A1115A" w:rsidRDefault="008F6FB1" w:rsidP="001D1C77">
            <w:pPr>
              <w:pStyle w:val="FL"/>
              <w:spacing w:before="0" w:after="0"/>
              <w:rPr>
                <w:b w:val="0"/>
                <w:bCs/>
                <w:sz w:val="18"/>
                <w:szCs w:val="18"/>
              </w:rPr>
            </w:pPr>
            <w:r w:rsidRPr="00A1115A">
              <w:rPr>
                <w:b w:val="0"/>
                <w:bCs/>
                <w:sz w:val="18"/>
                <w:szCs w:val="18"/>
              </w:rPr>
              <w:t>256 QAM</w:t>
            </w:r>
          </w:p>
        </w:tc>
        <w:tc>
          <w:tcPr>
            <w:tcW w:w="791" w:type="dxa"/>
            <w:vAlign w:val="center"/>
          </w:tcPr>
          <w:p w14:paraId="0595B79F" w14:textId="77777777" w:rsidR="008F6FB1" w:rsidRPr="00A1115A" w:rsidRDefault="008F6FB1" w:rsidP="001D1C77">
            <w:pPr>
              <w:pStyle w:val="FL"/>
              <w:spacing w:before="0" w:after="0"/>
              <w:rPr>
                <w:b w:val="0"/>
                <w:bCs/>
                <w:sz w:val="18"/>
                <w:szCs w:val="18"/>
              </w:rPr>
            </w:pPr>
            <w:r w:rsidRPr="00DC1C72">
              <w:rPr>
                <w:b w:val="0"/>
                <w:bCs/>
                <w:sz w:val="18"/>
                <w:szCs w:val="18"/>
              </w:rPr>
              <w:t>12.74</w:t>
            </w:r>
          </w:p>
        </w:tc>
        <w:tc>
          <w:tcPr>
            <w:tcW w:w="967" w:type="dxa"/>
            <w:vAlign w:val="center"/>
          </w:tcPr>
          <w:p w14:paraId="5BB1FE31" w14:textId="77777777" w:rsidR="008F6FB1" w:rsidRPr="00A1115A" w:rsidRDefault="008F6FB1" w:rsidP="001D1C77">
            <w:pPr>
              <w:pStyle w:val="FL"/>
              <w:spacing w:before="0" w:after="0"/>
              <w:rPr>
                <w:b w:val="0"/>
                <w:bCs/>
                <w:sz w:val="18"/>
                <w:szCs w:val="18"/>
              </w:rPr>
            </w:pPr>
            <w:r w:rsidRPr="00DC1C72">
              <w:rPr>
                <w:b w:val="0"/>
                <w:bCs/>
                <w:sz w:val="18"/>
                <w:szCs w:val="18"/>
              </w:rPr>
              <w:t>14.21</w:t>
            </w:r>
          </w:p>
        </w:tc>
        <w:tc>
          <w:tcPr>
            <w:tcW w:w="692" w:type="dxa"/>
            <w:vAlign w:val="center"/>
          </w:tcPr>
          <w:p w14:paraId="567176D1" w14:textId="77777777" w:rsidR="008F6FB1" w:rsidRPr="00765700" w:rsidRDefault="008F6FB1" w:rsidP="001D1C77">
            <w:pPr>
              <w:pStyle w:val="FL"/>
              <w:spacing w:before="0" w:after="0"/>
              <w:rPr>
                <w:b w:val="0"/>
                <w:bCs/>
                <w:sz w:val="18"/>
                <w:szCs w:val="18"/>
              </w:rPr>
            </w:pPr>
            <w:r w:rsidRPr="00DC1C72">
              <w:rPr>
                <w:b w:val="0"/>
                <w:bCs/>
                <w:sz w:val="18"/>
                <w:szCs w:val="18"/>
              </w:rPr>
              <w:t>5.88</w:t>
            </w:r>
          </w:p>
        </w:tc>
        <w:tc>
          <w:tcPr>
            <w:tcW w:w="971" w:type="dxa"/>
            <w:vAlign w:val="center"/>
          </w:tcPr>
          <w:p w14:paraId="59E801AC" w14:textId="77777777" w:rsidR="008F6FB1" w:rsidRPr="00765700" w:rsidRDefault="008F6FB1" w:rsidP="001D1C77">
            <w:pPr>
              <w:pStyle w:val="FL"/>
              <w:spacing w:before="0" w:after="0"/>
              <w:rPr>
                <w:b w:val="0"/>
                <w:bCs/>
                <w:sz w:val="18"/>
                <w:szCs w:val="18"/>
              </w:rPr>
            </w:pPr>
            <w:r w:rsidRPr="00DC1C72">
              <w:rPr>
                <w:b w:val="0"/>
                <w:bCs/>
                <w:sz w:val="18"/>
                <w:szCs w:val="18"/>
              </w:rPr>
              <w:t>6.30</w:t>
            </w:r>
          </w:p>
        </w:tc>
        <w:tc>
          <w:tcPr>
            <w:tcW w:w="730" w:type="dxa"/>
            <w:vAlign w:val="center"/>
          </w:tcPr>
          <w:p w14:paraId="349503D8" w14:textId="77777777" w:rsidR="008F6FB1" w:rsidRPr="001C2CE1" w:rsidRDefault="008F6FB1" w:rsidP="001D1C77">
            <w:pPr>
              <w:pStyle w:val="FL"/>
              <w:spacing w:before="0" w:after="0"/>
              <w:rPr>
                <w:b w:val="0"/>
                <w:bCs/>
                <w:sz w:val="18"/>
                <w:szCs w:val="18"/>
              </w:rPr>
            </w:pPr>
            <w:r w:rsidRPr="00DC1C72">
              <w:rPr>
                <w:b w:val="0"/>
                <w:bCs/>
                <w:sz w:val="18"/>
                <w:szCs w:val="18"/>
              </w:rPr>
              <w:t>5.48</w:t>
            </w:r>
          </w:p>
        </w:tc>
        <w:tc>
          <w:tcPr>
            <w:tcW w:w="850" w:type="dxa"/>
            <w:vAlign w:val="center"/>
          </w:tcPr>
          <w:p w14:paraId="53C13F92" w14:textId="77777777" w:rsidR="008F6FB1" w:rsidRPr="001C2CE1" w:rsidRDefault="008F6FB1" w:rsidP="001D1C77">
            <w:pPr>
              <w:pStyle w:val="FL"/>
              <w:spacing w:before="0" w:after="0"/>
              <w:rPr>
                <w:b w:val="0"/>
                <w:bCs/>
                <w:sz w:val="18"/>
                <w:szCs w:val="18"/>
              </w:rPr>
            </w:pPr>
            <w:r w:rsidRPr="00DC1C72">
              <w:rPr>
                <w:b w:val="0"/>
                <w:bCs/>
                <w:sz w:val="18"/>
                <w:szCs w:val="18"/>
              </w:rPr>
              <w:t>5.89</w:t>
            </w:r>
          </w:p>
        </w:tc>
        <w:tc>
          <w:tcPr>
            <w:tcW w:w="851" w:type="dxa"/>
            <w:vAlign w:val="center"/>
          </w:tcPr>
          <w:p w14:paraId="37B0B688" w14:textId="77777777" w:rsidR="008F6FB1" w:rsidRPr="001C2CE1" w:rsidRDefault="008F6FB1" w:rsidP="001D1C77">
            <w:pPr>
              <w:pStyle w:val="FL"/>
              <w:spacing w:before="0" w:after="0"/>
              <w:rPr>
                <w:b w:val="0"/>
                <w:bCs/>
                <w:sz w:val="18"/>
                <w:szCs w:val="18"/>
              </w:rPr>
            </w:pPr>
            <w:r w:rsidRPr="00DC1C72">
              <w:rPr>
                <w:b w:val="0"/>
                <w:bCs/>
                <w:sz w:val="18"/>
                <w:szCs w:val="18"/>
              </w:rPr>
              <w:t>5.88</w:t>
            </w:r>
          </w:p>
        </w:tc>
        <w:tc>
          <w:tcPr>
            <w:tcW w:w="850" w:type="dxa"/>
            <w:vAlign w:val="center"/>
          </w:tcPr>
          <w:p w14:paraId="115747DD" w14:textId="77777777" w:rsidR="008F6FB1" w:rsidRPr="001C2CE1" w:rsidRDefault="008F6FB1" w:rsidP="001D1C77">
            <w:pPr>
              <w:pStyle w:val="FL"/>
              <w:spacing w:before="0" w:after="0"/>
              <w:rPr>
                <w:b w:val="0"/>
                <w:bCs/>
                <w:sz w:val="18"/>
                <w:szCs w:val="18"/>
              </w:rPr>
            </w:pPr>
            <w:r w:rsidRPr="00DC1C72">
              <w:rPr>
                <w:b w:val="0"/>
                <w:bCs/>
                <w:sz w:val="18"/>
                <w:szCs w:val="18"/>
              </w:rPr>
              <w:t>5.06</w:t>
            </w:r>
          </w:p>
        </w:tc>
      </w:tr>
    </w:tbl>
    <w:p w14:paraId="517E2BB4" w14:textId="77777777" w:rsidR="008F6FB1" w:rsidRDefault="008F6FB1" w:rsidP="008F6FB1">
      <w:pPr>
        <w:pStyle w:val="BodyText"/>
        <w:rPr>
          <w:rFonts w:eastAsiaTheme="minorEastAsia"/>
          <w:lang w:eastAsia="ko-KR"/>
        </w:rPr>
      </w:pPr>
    </w:p>
    <w:p w14:paraId="705F82C9" w14:textId="4D5BD9B6" w:rsidR="008F6FB1" w:rsidRDefault="008F6FB1" w:rsidP="008F6FB1">
      <w:pPr>
        <w:pStyle w:val="BodyText"/>
        <w:rPr>
          <w:rFonts w:eastAsiaTheme="minorEastAsia"/>
          <w:lang w:eastAsia="ko-KR"/>
        </w:rPr>
      </w:pPr>
      <w:r>
        <w:rPr>
          <w:rFonts w:eastAsiaTheme="minorEastAsia"/>
          <w:lang w:eastAsia="ko-KR"/>
        </w:rPr>
        <w:t>The</w:t>
      </w:r>
      <w:r>
        <w:rPr>
          <w:rFonts w:eastAsiaTheme="minorEastAsia" w:hint="eastAsia"/>
          <w:lang w:eastAsia="ko-KR"/>
        </w:rPr>
        <w:t xml:space="preserve"> following centre </w:t>
      </w:r>
      <w:r>
        <w:rPr>
          <w:rFonts w:eastAsiaTheme="minorEastAsia"/>
          <w:lang w:eastAsia="ko-KR"/>
        </w:rPr>
        <w:t>frequenc</w:t>
      </w:r>
      <w:r w:rsidR="00507A7B">
        <w:rPr>
          <w:rFonts w:eastAsiaTheme="minorEastAsia"/>
          <w:lang w:eastAsia="ko-KR"/>
        </w:rPr>
        <w:t>ies</w:t>
      </w:r>
      <w:r>
        <w:rPr>
          <w:rFonts w:eastAsiaTheme="minorEastAsia"/>
          <w:lang w:eastAsia="ko-KR"/>
        </w:rPr>
        <w:t xml:space="preserve"> for each CBW can be assumed to have same A-MPR results in Table </w:t>
      </w:r>
      <w:r w:rsidR="00507A7B">
        <w:rPr>
          <w:rFonts w:eastAsiaTheme="minorEastAsia"/>
          <w:lang w:eastAsia="ko-KR"/>
        </w:rPr>
        <w:t>2-5</w:t>
      </w:r>
      <w:r w:rsidR="00005792">
        <w:rPr>
          <w:rFonts w:eastAsiaTheme="minorEastAsia"/>
          <w:lang w:eastAsia="ko-KR"/>
        </w:rPr>
        <w:t xml:space="preserve"> (left side A-MPR in Table 2-5)</w:t>
      </w:r>
      <w:r>
        <w:rPr>
          <w:rFonts w:eastAsiaTheme="minorEastAsia"/>
          <w:lang w:eastAsia="ko-KR"/>
        </w:rPr>
        <w:t xml:space="preserve"> because the distance from ‘-41dBm/MHz’ is </w:t>
      </w:r>
      <w:r w:rsidR="00005792">
        <w:rPr>
          <w:rFonts w:eastAsiaTheme="minorEastAsia"/>
          <w:lang w:eastAsia="ko-KR"/>
        </w:rPr>
        <w:t>effectively the same</w:t>
      </w:r>
      <w:r>
        <w:rPr>
          <w:rFonts w:eastAsiaTheme="minorEastAsia"/>
          <w:lang w:eastAsia="ko-KR"/>
        </w:rPr>
        <w:t>.</w:t>
      </w:r>
    </w:p>
    <w:p w14:paraId="1B295687" w14:textId="77777777" w:rsidR="008F6FB1" w:rsidRDefault="008F6FB1" w:rsidP="008F6FB1">
      <w:pPr>
        <w:pStyle w:val="BodyText"/>
        <w:ind w:firstLine="200"/>
        <w:rPr>
          <w:rFonts w:eastAsiaTheme="minorEastAsia"/>
          <w:lang w:eastAsia="ko-KR"/>
        </w:rPr>
      </w:pPr>
      <w:r>
        <w:rPr>
          <w:rFonts w:eastAsiaTheme="minorEastAsia"/>
          <w:lang w:eastAsia="ko-KR"/>
        </w:rPr>
        <w:t xml:space="preserve">- 20MHz </w:t>
      </w:r>
    </w:p>
    <w:p w14:paraId="1BE9361D"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5160 MHz = A-MPR of 5340/5480MHz</w:t>
      </w:r>
    </w:p>
    <w:p w14:paraId="5CCDAB6F" w14:textId="77777777" w:rsidR="008F6FB1" w:rsidRDefault="008F6FB1" w:rsidP="008F6FB1">
      <w:pPr>
        <w:pStyle w:val="BodyText"/>
        <w:ind w:firstLine="195"/>
        <w:rPr>
          <w:rFonts w:eastAsiaTheme="minorEastAsia"/>
          <w:lang w:eastAsia="ko-KR"/>
        </w:rPr>
      </w:pPr>
      <w:r>
        <w:rPr>
          <w:rFonts w:eastAsiaTheme="minorEastAsia"/>
          <w:lang w:eastAsia="ko-KR"/>
        </w:rPr>
        <w:t xml:space="preserve">- 40MHz </w:t>
      </w:r>
    </w:p>
    <w:p w14:paraId="5936A44E"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5170MHz = A-MPR of 5330/5490 MHz</w:t>
      </w:r>
    </w:p>
    <w:p w14:paraId="204A1C27"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5190 MHz = A-MPR of 5310 MHz</w:t>
      </w:r>
    </w:p>
    <w:p w14:paraId="5626D983" w14:textId="77777777" w:rsidR="008F6FB1" w:rsidRDefault="008F6FB1" w:rsidP="008F6FB1">
      <w:pPr>
        <w:pStyle w:val="BodyText"/>
        <w:ind w:firstLine="195"/>
        <w:rPr>
          <w:rFonts w:eastAsiaTheme="minorEastAsia"/>
          <w:lang w:eastAsia="ko-KR"/>
        </w:rPr>
      </w:pPr>
      <w:r>
        <w:rPr>
          <w:rFonts w:eastAsiaTheme="minorEastAsia"/>
          <w:lang w:eastAsia="ko-KR"/>
        </w:rPr>
        <w:t>- 60MHz</w:t>
      </w:r>
    </w:p>
    <w:p w14:paraId="2B734C29"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5180MHz = A-MPR of 5320/5500 MHz</w:t>
      </w:r>
    </w:p>
    <w:p w14:paraId="013D8502"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5200 MHz = A-MPR of 5300/5520MHz</w:t>
      </w:r>
    </w:p>
    <w:p w14:paraId="30245579" w14:textId="77777777" w:rsidR="008F6FB1" w:rsidRDefault="008F6FB1" w:rsidP="008F6FB1">
      <w:pPr>
        <w:pStyle w:val="BodyText"/>
        <w:ind w:firstLine="195"/>
        <w:rPr>
          <w:rFonts w:eastAsiaTheme="minorEastAsia"/>
          <w:lang w:eastAsia="ko-KR"/>
        </w:rPr>
      </w:pPr>
      <w:r>
        <w:rPr>
          <w:rFonts w:eastAsiaTheme="minorEastAsia"/>
          <w:lang w:eastAsia="ko-KR"/>
        </w:rPr>
        <w:t xml:space="preserve">- 80MHz </w:t>
      </w:r>
    </w:p>
    <w:p w14:paraId="7CEFE230"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5190 MHz = A-MPR of 5310/5510 MHz</w:t>
      </w:r>
    </w:p>
    <w:p w14:paraId="19C551F9"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5210 MHz = A-MPR of 5290/5530 MHz</w:t>
      </w:r>
    </w:p>
    <w:p w14:paraId="41E6895C" w14:textId="1354275A" w:rsidR="008F6FB1" w:rsidRDefault="008F6FB1" w:rsidP="008F6FB1">
      <w:pPr>
        <w:pStyle w:val="BodyText"/>
        <w:rPr>
          <w:rFonts w:eastAsiaTheme="minorEastAsia"/>
          <w:lang w:eastAsia="ko-KR"/>
        </w:rPr>
      </w:pPr>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frequencies for each CBW can be assumed to have same A-MPR results in Table 2-5</w:t>
      </w:r>
      <w:r w:rsidR="00005792">
        <w:rPr>
          <w:rFonts w:eastAsiaTheme="minorEastAsia"/>
          <w:lang w:eastAsia="ko-KR"/>
        </w:rPr>
        <w:t xml:space="preserve"> (right side A-MPR in Table 2-5)</w:t>
      </w:r>
      <w:r>
        <w:rPr>
          <w:rFonts w:eastAsiaTheme="minorEastAsia"/>
          <w:lang w:eastAsia="ko-KR"/>
        </w:rPr>
        <w:t xml:space="preserve"> because the distance from ‘-41dBm/MHz’ is </w:t>
      </w:r>
      <w:r w:rsidR="00005792">
        <w:rPr>
          <w:rFonts w:eastAsiaTheme="minorEastAsia"/>
          <w:lang w:eastAsia="ko-KR"/>
        </w:rPr>
        <w:t xml:space="preserve">effectively the </w:t>
      </w:r>
      <w:r>
        <w:rPr>
          <w:rFonts w:eastAsiaTheme="minorEastAsia"/>
          <w:lang w:eastAsia="ko-KR"/>
        </w:rPr>
        <w:t>same.</w:t>
      </w:r>
    </w:p>
    <w:p w14:paraId="44306856" w14:textId="77777777" w:rsidR="008F6FB1" w:rsidRDefault="008F6FB1" w:rsidP="008F6FB1">
      <w:pPr>
        <w:pStyle w:val="BodyText"/>
        <w:ind w:firstLine="200"/>
        <w:rPr>
          <w:rFonts w:eastAsiaTheme="minorEastAsia"/>
          <w:lang w:eastAsia="ko-KR"/>
        </w:rPr>
      </w:pPr>
      <w:r>
        <w:rPr>
          <w:rFonts w:eastAsiaTheme="minorEastAsia"/>
          <w:lang w:eastAsia="ko-KR"/>
        </w:rPr>
        <w:t xml:space="preserve">- 20MHz </w:t>
      </w:r>
    </w:p>
    <w:p w14:paraId="101F83E3"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5180 MHz = A-MPR of 5320 MHz</w:t>
      </w:r>
    </w:p>
    <w:p w14:paraId="24134A5F" w14:textId="77777777" w:rsidR="008F6FB1" w:rsidRDefault="008F6FB1" w:rsidP="008F6FB1">
      <w:pPr>
        <w:pStyle w:val="BodyText"/>
        <w:ind w:firstLine="195"/>
        <w:rPr>
          <w:rFonts w:eastAsiaTheme="minorEastAsia"/>
          <w:lang w:eastAsia="ko-KR"/>
        </w:rPr>
      </w:pPr>
      <w:r>
        <w:rPr>
          <w:rFonts w:eastAsiaTheme="minorEastAsia"/>
          <w:lang w:eastAsia="ko-KR"/>
        </w:rPr>
        <w:t>- 60MHz</w:t>
      </w:r>
    </w:p>
    <w:p w14:paraId="1318ED1D" w14:textId="77777777" w:rsidR="008F6FB1" w:rsidRDefault="008F6FB1" w:rsidP="008F6FB1">
      <w:pPr>
        <w:pStyle w:val="BodyText"/>
        <w:ind w:firstLineChars="250" w:firstLine="500"/>
        <w:rPr>
          <w:rFonts w:eastAsiaTheme="minorEastAsia"/>
          <w:lang w:eastAsia="ko-KR"/>
        </w:rPr>
      </w:pPr>
      <w:r>
        <w:rPr>
          <w:rFonts w:eastAsiaTheme="minorEastAsia"/>
          <w:lang w:eastAsia="ko-KR"/>
        </w:rPr>
        <w:t>: A-MPR of 5220 MHz = A-MPR of 5280/5540MHz</w:t>
      </w:r>
    </w:p>
    <w:p w14:paraId="3E4D39C4" w14:textId="082D9563" w:rsidR="008F6FB1" w:rsidRDefault="008F6FB1" w:rsidP="008F6FB1">
      <w:pPr>
        <w:pStyle w:val="BodyText"/>
        <w:rPr>
          <w:rFonts w:eastAsiaTheme="minorEastAsia"/>
          <w:lang w:eastAsia="ko-KR"/>
        </w:rPr>
      </w:pPr>
      <w:r>
        <w:t>For other centre frequencies from Table 2-5, considering implementation margin,</w:t>
      </w:r>
      <w:r>
        <w:rPr>
          <w:rFonts w:eastAsiaTheme="minorEastAsia"/>
          <w:lang w:eastAsia="ko-KR"/>
        </w:rPr>
        <w:t xml:space="preserve"> SL-U PSSCH/PSCCH MPR requirement in Table 6.2E.2F-1 of TS 38.101-1 can be reused as A-MPR</w:t>
      </w:r>
      <w:r w:rsidR="00005792">
        <w:rPr>
          <w:rFonts w:eastAsiaTheme="minorEastAsia"/>
          <w:lang w:eastAsia="ko-KR"/>
        </w:rPr>
        <w:t xml:space="preserve"> requirement</w:t>
      </w:r>
      <w:r>
        <w:rPr>
          <w:rFonts w:eastAsiaTheme="minorEastAsia"/>
          <w:lang w:eastAsia="ko-KR"/>
        </w:rPr>
        <w:t>.</w:t>
      </w:r>
    </w:p>
    <w:p w14:paraId="33ADF1F1" w14:textId="0E19833B" w:rsidR="008F6FB1" w:rsidRDefault="008F6FB1" w:rsidP="008F6FB1">
      <w:pPr>
        <w:pStyle w:val="BodyText"/>
      </w:pPr>
      <w:r>
        <w:t>As a result, considering implementation margin and the centre frequencies,  Table 2-6 shows proposal for SL-U NS_30 PSSCH/PSCCH A-MPR.</w:t>
      </w:r>
    </w:p>
    <w:p w14:paraId="332766F2" w14:textId="18A84124" w:rsidR="008F6FB1" w:rsidRDefault="008F6FB1" w:rsidP="008F6FB1">
      <w:pPr>
        <w:pStyle w:val="TH"/>
      </w:pPr>
      <w:r w:rsidRPr="00D70CD0">
        <w:lastRenderedPageBreak/>
        <w:t xml:space="preserve">Table </w:t>
      </w:r>
      <w:r>
        <w:t>2-6. NS_30 PSSCH/PSCCH A-</w:t>
      </w:r>
      <w:r w:rsidRPr="00D70CD0">
        <w:t xml:space="preserve">MPR for </w:t>
      </w:r>
      <w:r>
        <w:t>SL-U</w:t>
      </w:r>
      <w:r w:rsidRPr="00D70CD0">
        <w:t xml:space="preserve"> UE power class 5</w:t>
      </w:r>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8F6FB1" w:rsidRPr="00A1115A" w14:paraId="4B5EF90D" w14:textId="77777777" w:rsidTr="001D1C77">
        <w:trPr>
          <w:trHeight w:val="219"/>
          <w:jc w:val="center"/>
        </w:trPr>
        <w:tc>
          <w:tcPr>
            <w:tcW w:w="1067" w:type="dxa"/>
            <w:tcBorders>
              <w:bottom w:val="nil"/>
            </w:tcBorders>
            <w:shd w:val="clear" w:color="auto" w:fill="auto"/>
          </w:tcPr>
          <w:p w14:paraId="09A514D4" w14:textId="77777777" w:rsidR="008F6FB1" w:rsidRPr="00A1115A" w:rsidRDefault="008F6FB1" w:rsidP="001D1C77">
            <w:pPr>
              <w:pStyle w:val="TAH"/>
            </w:pPr>
            <w:r w:rsidRPr="00A1115A">
              <w:t>Pre-coding</w:t>
            </w:r>
          </w:p>
        </w:tc>
        <w:tc>
          <w:tcPr>
            <w:tcW w:w="1208" w:type="dxa"/>
            <w:tcBorders>
              <w:bottom w:val="nil"/>
            </w:tcBorders>
            <w:shd w:val="clear" w:color="auto" w:fill="auto"/>
          </w:tcPr>
          <w:p w14:paraId="1D1CC45C" w14:textId="77777777" w:rsidR="008F6FB1" w:rsidRPr="00A1115A" w:rsidRDefault="008F6FB1" w:rsidP="001D1C77">
            <w:pPr>
              <w:pStyle w:val="TAH"/>
            </w:pPr>
            <w:r w:rsidRPr="00A1115A">
              <w:t>Modulation</w:t>
            </w:r>
          </w:p>
        </w:tc>
        <w:tc>
          <w:tcPr>
            <w:tcW w:w="3249" w:type="dxa"/>
            <w:gridSpan w:val="4"/>
          </w:tcPr>
          <w:p w14:paraId="73A5D1DD" w14:textId="77777777" w:rsidR="008F6FB1" w:rsidRPr="00A1115A" w:rsidRDefault="008F6FB1" w:rsidP="001D1C77">
            <w:pPr>
              <w:pStyle w:val="TAH"/>
            </w:pPr>
            <w:r w:rsidRPr="00A1115A">
              <w:t>RB Allocation</w:t>
            </w:r>
            <w:r w:rsidRPr="002318D0">
              <w:rPr>
                <w:vertAlign w:val="superscript"/>
              </w:rPr>
              <w:t>3</w:t>
            </w:r>
          </w:p>
        </w:tc>
        <w:tc>
          <w:tcPr>
            <w:tcW w:w="3543" w:type="dxa"/>
            <w:gridSpan w:val="4"/>
          </w:tcPr>
          <w:p w14:paraId="3B710053" w14:textId="77777777" w:rsidR="008F6FB1" w:rsidRPr="00A1115A" w:rsidRDefault="008F6FB1" w:rsidP="001D1C77">
            <w:pPr>
              <w:pStyle w:val="TAH"/>
            </w:pPr>
            <w:r w:rsidRPr="00A1115A">
              <w:t>RB Allocation</w:t>
            </w:r>
            <w:r w:rsidRPr="002318D0">
              <w:rPr>
                <w:vertAlign w:val="superscript"/>
              </w:rPr>
              <w:t>4</w:t>
            </w:r>
          </w:p>
        </w:tc>
        <w:tc>
          <w:tcPr>
            <w:tcW w:w="1701" w:type="dxa"/>
            <w:vMerge w:val="restart"/>
          </w:tcPr>
          <w:p w14:paraId="79263F80" w14:textId="77777777" w:rsidR="008F6FB1" w:rsidRPr="002318D0" w:rsidRDefault="008F6FB1" w:rsidP="001D1C77">
            <w:pPr>
              <w:pStyle w:val="TAH"/>
              <w:rPr>
                <w:i/>
              </w:rPr>
            </w:pPr>
            <w:r w:rsidRPr="00A1115A">
              <w:t>RB Allocation</w:t>
            </w:r>
            <w:r>
              <w:t xml:space="preserve"> (Note 5)</w:t>
            </w:r>
          </w:p>
        </w:tc>
      </w:tr>
      <w:tr w:rsidR="008F6FB1" w:rsidRPr="00A1115A" w14:paraId="4614CCFD" w14:textId="77777777" w:rsidTr="001D1C77">
        <w:trPr>
          <w:trHeight w:val="219"/>
          <w:jc w:val="center"/>
        </w:trPr>
        <w:tc>
          <w:tcPr>
            <w:tcW w:w="1067" w:type="dxa"/>
            <w:tcBorders>
              <w:top w:val="nil"/>
              <w:bottom w:val="nil"/>
            </w:tcBorders>
            <w:shd w:val="clear" w:color="auto" w:fill="auto"/>
          </w:tcPr>
          <w:p w14:paraId="158542C3" w14:textId="77777777" w:rsidR="008F6FB1" w:rsidRPr="00A1115A" w:rsidRDefault="008F6FB1" w:rsidP="001D1C77">
            <w:pPr>
              <w:pStyle w:val="TAH"/>
            </w:pPr>
          </w:p>
        </w:tc>
        <w:tc>
          <w:tcPr>
            <w:tcW w:w="1208" w:type="dxa"/>
            <w:tcBorders>
              <w:top w:val="nil"/>
              <w:bottom w:val="nil"/>
            </w:tcBorders>
            <w:shd w:val="clear" w:color="auto" w:fill="auto"/>
          </w:tcPr>
          <w:p w14:paraId="345F00EB" w14:textId="77777777" w:rsidR="008F6FB1" w:rsidRPr="00A1115A" w:rsidRDefault="008F6FB1" w:rsidP="001D1C77">
            <w:pPr>
              <w:pStyle w:val="TAH"/>
            </w:pPr>
          </w:p>
        </w:tc>
        <w:tc>
          <w:tcPr>
            <w:tcW w:w="1689" w:type="dxa"/>
            <w:gridSpan w:val="2"/>
          </w:tcPr>
          <w:p w14:paraId="3BB2F530" w14:textId="77777777" w:rsidR="008F6FB1" w:rsidRPr="00D70CD0" w:rsidRDefault="008F6FB1"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gridSpan w:val="2"/>
          </w:tcPr>
          <w:p w14:paraId="5B7506A8" w14:textId="77777777" w:rsidR="008F6FB1" w:rsidRPr="00D70CD0" w:rsidRDefault="008F6FB1"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gridSpan w:val="2"/>
          </w:tcPr>
          <w:p w14:paraId="338D3B2A" w14:textId="77777777" w:rsidR="008F6FB1" w:rsidRDefault="008F6FB1"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gridSpan w:val="2"/>
          </w:tcPr>
          <w:p w14:paraId="4C2395D2" w14:textId="77777777" w:rsidR="008F6FB1" w:rsidRDefault="008F6FB1"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vMerge/>
          </w:tcPr>
          <w:p w14:paraId="0C3771C8" w14:textId="77777777" w:rsidR="008F6FB1" w:rsidRDefault="008F6FB1" w:rsidP="001D1C77">
            <w:pPr>
              <w:pStyle w:val="TAH"/>
              <w:rPr>
                <w:rFonts w:eastAsiaTheme="minorEastAsia"/>
                <w:lang w:eastAsia="ko-KR"/>
              </w:rPr>
            </w:pPr>
          </w:p>
        </w:tc>
      </w:tr>
      <w:tr w:rsidR="008F6FB1" w:rsidRPr="00A1115A" w14:paraId="4A587590" w14:textId="77777777" w:rsidTr="001D1C77">
        <w:trPr>
          <w:trHeight w:val="219"/>
          <w:jc w:val="center"/>
        </w:trPr>
        <w:tc>
          <w:tcPr>
            <w:tcW w:w="1067" w:type="dxa"/>
            <w:tcBorders>
              <w:top w:val="nil"/>
              <w:bottom w:val="single" w:sz="4" w:space="0" w:color="auto"/>
            </w:tcBorders>
            <w:shd w:val="clear" w:color="auto" w:fill="auto"/>
          </w:tcPr>
          <w:p w14:paraId="2708DCC1" w14:textId="77777777" w:rsidR="008F6FB1" w:rsidRPr="00A1115A" w:rsidRDefault="008F6FB1" w:rsidP="001D1C77">
            <w:pPr>
              <w:pStyle w:val="TAH"/>
            </w:pPr>
          </w:p>
        </w:tc>
        <w:tc>
          <w:tcPr>
            <w:tcW w:w="1208" w:type="dxa"/>
            <w:tcBorders>
              <w:top w:val="nil"/>
            </w:tcBorders>
            <w:shd w:val="clear" w:color="auto" w:fill="auto"/>
          </w:tcPr>
          <w:p w14:paraId="1A099F99" w14:textId="77777777" w:rsidR="008F6FB1" w:rsidRPr="00A1115A" w:rsidRDefault="008F6FB1" w:rsidP="001D1C77">
            <w:pPr>
              <w:pStyle w:val="TAH"/>
            </w:pPr>
          </w:p>
        </w:tc>
        <w:tc>
          <w:tcPr>
            <w:tcW w:w="839" w:type="dxa"/>
          </w:tcPr>
          <w:p w14:paraId="7E3C6EFE" w14:textId="77777777" w:rsidR="008F6FB1" w:rsidRPr="00A1115A" w:rsidRDefault="008F6FB1" w:rsidP="001D1C77">
            <w:pPr>
              <w:pStyle w:val="TAH"/>
            </w:pPr>
            <w:r w:rsidRPr="00A1115A">
              <w:t>Full (dB)</w:t>
            </w:r>
          </w:p>
        </w:tc>
        <w:tc>
          <w:tcPr>
            <w:tcW w:w="850" w:type="dxa"/>
          </w:tcPr>
          <w:p w14:paraId="6F7B123D" w14:textId="77777777" w:rsidR="008F6FB1" w:rsidRPr="00A1115A" w:rsidRDefault="008F6FB1" w:rsidP="001D1C77">
            <w:pPr>
              <w:pStyle w:val="TAH"/>
            </w:pPr>
            <w:r w:rsidRPr="00A1115A">
              <w:t>Partial (dB)</w:t>
            </w:r>
          </w:p>
        </w:tc>
        <w:tc>
          <w:tcPr>
            <w:tcW w:w="709" w:type="dxa"/>
          </w:tcPr>
          <w:p w14:paraId="5F7793B0" w14:textId="77777777" w:rsidR="008F6FB1" w:rsidRPr="00A1115A" w:rsidRDefault="008F6FB1" w:rsidP="001D1C77">
            <w:pPr>
              <w:pStyle w:val="TAH"/>
            </w:pPr>
            <w:r w:rsidRPr="00A1115A">
              <w:t>Full</w:t>
            </w:r>
            <w:r>
              <w:t xml:space="preserve"> </w:t>
            </w:r>
            <w:r w:rsidRPr="00A1115A">
              <w:t>(dB)</w:t>
            </w:r>
          </w:p>
        </w:tc>
        <w:tc>
          <w:tcPr>
            <w:tcW w:w="851" w:type="dxa"/>
          </w:tcPr>
          <w:p w14:paraId="0969A593" w14:textId="77777777" w:rsidR="008F6FB1" w:rsidRPr="00A1115A" w:rsidRDefault="008F6FB1" w:rsidP="001D1C77">
            <w:pPr>
              <w:pStyle w:val="TAH"/>
            </w:pPr>
            <w:r w:rsidRPr="00A1115A">
              <w:t>Partial (dB)</w:t>
            </w:r>
          </w:p>
        </w:tc>
        <w:tc>
          <w:tcPr>
            <w:tcW w:w="850" w:type="dxa"/>
          </w:tcPr>
          <w:p w14:paraId="3501BBB0" w14:textId="77777777" w:rsidR="008F6FB1" w:rsidRPr="00A1115A" w:rsidRDefault="008F6FB1" w:rsidP="001D1C77">
            <w:pPr>
              <w:pStyle w:val="TAH"/>
            </w:pPr>
            <w:r w:rsidRPr="00A1115A">
              <w:t>Full (dB)</w:t>
            </w:r>
          </w:p>
        </w:tc>
        <w:tc>
          <w:tcPr>
            <w:tcW w:w="851" w:type="dxa"/>
          </w:tcPr>
          <w:p w14:paraId="1E8A2D20" w14:textId="77777777" w:rsidR="008F6FB1" w:rsidRPr="00A1115A" w:rsidRDefault="008F6FB1" w:rsidP="001D1C77">
            <w:pPr>
              <w:pStyle w:val="TAH"/>
            </w:pPr>
            <w:r w:rsidRPr="00A1115A">
              <w:t>Partial (dB)</w:t>
            </w:r>
          </w:p>
        </w:tc>
        <w:tc>
          <w:tcPr>
            <w:tcW w:w="850" w:type="dxa"/>
          </w:tcPr>
          <w:p w14:paraId="35F1E477" w14:textId="77777777" w:rsidR="008F6FB1" w:rsidRPr="00A1115A" w:rsidRDefault="008F6FB1" w:rsidP="001D1C77">
            <w:pPr>
              <w:pStyle w:val="TAH"/>
            </w:pPr>
            <w:r w:rsidRPr="00A1115A">
              <w:t>Full</w:t>
            </w:r>
            <w:r>
              <w:t xml:space="preserve"> </w:t>
            </w:r>
            <w:r w:rsidRPr="00A1115A">
              <w:t>(dB)</w:t>
            </w:r>
          </w:p>
        </w:tc>
        <w:tc>
          <w:tcPr>
            <w:tcW w:w="992" w:type="dxa"/>
          </w:tcPr>
          <w:p w14:paraId="1BD679C8" w14:textId="77777777" w:rsidR="008F6FB1" w:rsidRPr="00A1115A" w:rsidRDefault="008F6FB1" w:rsidP="001D1C77">
            <w:pPr>
              <w:pStyle w:val="TAH"/>
            </w:pPr>
            <w:r w:rsidRPr="00A1115A">
              <w:t>Partial (dB)</w:t>
            </w:r>
          </w:p>
        </w:tc>
        <w:tc>
          <w:tcPr>
            <w:tcW w:w="1701" w:type="dxa"/>
          </w:tcPr>
          <w:p w14:paraId="0E0AAB40" w14:textId="77777777" w:rsidR="008F6FB1" w:rsidRPr="00A1115A" w:rsidRDefault="008F6FB1" w:rsidP="001D1C77">
            <w:pPr>
              <w:pStyle w:val="TAH"/>
            </w:pPr>
            <w:r>
              <w:rPr>
                <w:rFonts w:eastAsiaTheme="minorEastAsia" w:hint="eastAsia"/>
                <w:lang w:eastAsia="ko-KR"/>
              </w:rPr>
              <w:t>Full</w:t>
            </w:r>
            <w:r>
              <w:rPr>
                <w:rFonts w:eastAsiaTheme="minorEastAsia"/>
                <w:lang w:eastAsia="ko-KR"/>
              </w:rPr>
              <w:t>/Partial</w:t>
            </w:r>
          </w:p>
        </w:tc>
      </w:tr>
      <w:tr w:rsidR="008F6FB1" w:rsidRPr="00A1115A" w14:paraId="61932DAC" w14:textId="77777777" w:rsidTr="001D1C77">
        <w:trPr>
          <w:trHeight w:val="18"/>
          <w:jc w:val="center"/>
        </w:trPr>
        <w:tc>
          <w:tcPr>
            <w:tcW w:w="1067" w:type="dxa"/>
            <w:tcBorders>
              <w:bottom w:val="nil"/>
            </w:tcBorders>
            <w:shd w:val="clear" w:color="auto" w:fill="auto"/>
          </w:tcPr>
          <w:p w14:paraId="3EA301CF" w14:textId="77777777" w:rsidR="008F6FB1" w:rsidRPr="00A1115A" w:rsidRDefault="008F6FB1" w:rsidP="001D1C77">
            <w:pPr>
              <w:pStyle w:val="FL"/>
              <w:spacing w:before="0" w:after="0"/>
              <w:rPr>
                <w:b w:val="0"/>
                <w:bCs/>
                <w:sz w:val="18"/>
                <w:szCs w:val="18"/>
              </w:rPr>
            </w:pPr>
            <w:r w:rsidRPr="00A1115A">
              <w:rPr>
                <w:b w:val="0"/>
                <w:bCs/>
                <w:sz w:val="18"/>
                <w:szCs w:val="18"/>
              </w:rPr>
              <w:t>CP-OFDM</w:t>
            </w:r>
          </w:p>
        </w:tc>
        <w:tc>
          <w:tcPr>
            <w:tcW w:w="1208" w:type="dxa"/>
          </w:tcPr>
          <w:p w14:paraId="0E893CA4" w14:textId="77777777" w:rsidR="008F6FB1" w:rsidRPr="00A1115A" w:rsidRDefault="008F6FB1" w:rsidP="001D1C77">
            <w:pPr>
              <w:pStyle w:val="FL"/>
              <w:spacing w:before="0" w:after="0"/>
              <w:rPr>
                <w:b w:val="0"/>
                <w:bCs/>
                <w:sz w:val="18"/>
                <w:szCs w:val="18"/>
              </w:rPr>
            </w:pPr>
            <w:r w:rsidRPr="00A1115A">
              <w:rPr>
                <w:b w:val="0"/>
                <w:bCs/>
                <w:sz w:val="18"/>
                <w:szCs w:val="18"/>
              </w:rPr>
              <w:t>QPSK</w:t>
            </w:r>
          </w:p>
        </w:tc>
        <w:tc>
          <w:tcPr>
            <w:tcW w:w="839" w:type="dxa"/>
            <w:vAlign w:val="center"/>
          </w:tcPr>
          <w:p w14:paraId="41E81C45"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009161DB"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12.0</w:t>
            </w:r>
          </w:p>
        </w:tc>
        <w:tc>
          <w:tcPr>
            <w:tcW w:w="709" w:type="dxa"/>
            <w:vAlign w:val="center"/>
          </w:tcPr>
          <w:p w14:paraId="6463B96A"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60CD13D0"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367E04FB"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1B91D2AC"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444BE0E2"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992" w:type="dxa"/>
            <w:vAlign w:val="center"/>
          </w:tcPr>
          <w:p w14:paraId="2DFF141F"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2.0</w:t>
            </w:r>
          </w:p>
        </w:tc>
        <w:tc>
          <w:tcPr>
            <w:tcW w:w="1701" w:type="dxa"/>
            <w:vMerge w:val="restart"/>
          </w:tcPr>
          <w:p w14:paraId="2DB3B0D2" w14:textId="77777777" w:rsidR="008F6FB1" w:rsidRPr="00DC1C72" w:rsidRDefault="008F6FB1" w:rsidP="001D1C77">
            <w:pPr>
              <w:pStyle w:val="FL"/>
              <w:spacing w:before="0" w:after="0"/>
              <w:rPr>
                <w:b w:val="0"/>
                <w:bCs/>
                <w:sz w:val="18"/>
                <w:szCs w:val="18"/>
              </w:rPr>
            </w:pPr>
            <w:r w:rsidRPr="00941F15">
              <w:rPr>
                <w:rFonts w:eastAsiaTheme="minorEastAsia"/>
                <w:b w:val="0"/>
              </w:rPr>
              <w:t>Table 6.2E.2F-1</w:t>
            </w:r>
          </w:p>
        </w:tc>
      </w:tr>
      <w:tr w:rsidR="008F6FB1" w:rsidRPr="00A1115A" w14:paraId="1A5FBBB6" w14:textId="77777777" w:rsidTr="001D1C77">
        <w:trPr>
          <w:trHeight w:val="18"/>
          <w:jc w:val="center"/>
        </w:trPr>
        <w:tc>
          <w:tcPr>
            <w:tcW w:w="1067" w:type="dxa"/>
            <w:tcBorders>
              <w:top w:val="nil"/>
              <w:bottom w:val="nil"/>
            </w:tcBorders>
            <w:shd w:val="clear" w:color="auto" w:fill="auto"/>
          </w:tcPr>
          <w:p w14:paraId="664C00F7" w14:textId="77777777" w:rsidR="008F6FB1" w:rsidRPr="00A1115A" w:rsidRDefault="008F6FB1" w:rsidP="001D1C77">
            <w:pPr>
              <w:pStyle w:val="FL"/>
              <w:spacing w:before="0" w:after="0"/>
              <w:rPr>
                <w:b w:val="0"/>
                <w:bCs/>
                <w:sz w:val="18"/>
                <w:szCs w:val="18"/>
              </w:rPr>
            </w:pPr>
          </w:p>
        </w:tc>
        <w:tc>
          <w:tcPr>
            <w:tcW w:w="1208" w:type="dxa"/>
          </w:tcPr>
          <w:p w14:paraId="0CCDE9A3" w14:textId="77777777" w:rsidR="008F6FB1" w:rsidRPr="00A1115A" w:rsidRDefault="008F6FB1" w:rsidP="001D1C77">
            <w:pPr>
              <w:pStyle w:val="FL"/>
              <w:spacing w:before="0" w:after="0"/>
              <w:rPr>
                <w:b w:val="0"/>
                <w:bCs/>
                <w:sz w:val="18"/>
                <w:szCs w:val="18"/>
              </w:rPr>
            </w:pPr>
            <w:r w:rsidRPr="00A1115A">
              <w:rPr>
                <w:b w:val="0"/>
                <w:bCs/>
                <w:sz w:val="18"/>
                <w:szCs w:val="18"/>
              </w:rPr>
              <w:t>16 QAM</w:t>
            </w:r>
          </w:p>
        </w:tc>
        <w:tc>
          <w:tcPr>
            <w:tcW w:w="839" w:type="dxa"/>
            <w:vAlign w:val="center"/>
          </w:tcPr>
          <w:p w14:paraId="5288C6E3"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6442E6E7"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12.5</w:t>
            </w:r>
          </w:p>
        </w:tc>
        <w:tc>
          <w:tcPr>
            <w:tcW w:w="709" w:type="dxa"/>
            <w:vAlign w:val="center"/>
          </w:tcPr>
          <w:p w14:paraId="75A11018"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3EF3634D"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1A35611C"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0CDB2460"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4E0F2900"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992" w:type="dxa"/>
            <w:vAlign w:val="center"/>
          </w:tcPr>
          <w:p w14:paraId="36A4D2B2"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2.0</w:t>
            </w:r>
          </w:p>
        </w:tc>
        <w:tc>
          <w:tcPr>
            <w:tcW w:w="1701" w:type="dxa"/>
            <w:vMerge/>
          </w:tcPr>
          <w:p w14:paraId="6C33CD81" w14:textId="77777777" w:rsidR="008F6FB1" w:rsidRPr="00DC1C72" w:rsidRDefault="008F6FB1" w:rsidP="001D1C77">
            <w:pPr>
              <w:pStyle w:val="FL"/>
              <w:spacing w:before="0" w:after="0"/>
              <w:rPr>
                <w:b w:val="0"/>
                <w:bCs/>
                <w:sz w:val="18"/>
                <w:szCs w:val="18"/>
              </w:rPr>
            </w:pPr>
          </w:p>
        </w:tc>
      </w:tr>
      <w:tr w:rsidR="008F6FB1" w:rsidRPr="00A1115A" w14:paraId="487B6F50" w14:textId="77777777" w:rsidTr="001D1C77">
        <w:trPr>
          <w:trHeight w:val="18"/>
          <w:jc w:val="center"/>
        </w:trPr>
        <w:tc>
          <w:tcPr>
            <w:tcW w:w="1067" w:type="dxa"/>
            <w:tcBorders>
              <w:top w:val="nil"/>
              <w:bottom w:val="nil"/>
            </w:tcBorders>
            <w:shd w:val="clear" w:color="auto" w:fill="auto"/>
          </w:tcPr>
          <w:p w14:paraId="65B0F3AE" w14:textId="77777777" w:rsidR="008F6FB1" w:rsidRPr="00A1115A" w:rsidRDefault="008F6FB1" w:rsidP="001D1C77">
            <w:pPr>
              <w:pStyle w:val="FL"/>
              <w:spacing w:before="0" w:after="0"/>
              <w:rPr>
                <w:b w:val="0"/>
                <w:bCs/>
                <w:sz w:val="18"/>
                <w:szCs w:val="18"/>
              </w:rPr>
            </w:pPr>
          </w:p>
        </w:tc>
        <w:tc>
          <w:tcPr>
            <w:tcW w:w="1208" w:type="dxa"/>
          </w:tcPr>
          <w:p w14:paraId="50814DC0" w14:textId="77777777" w:rsidR="008F6FB1" w:rsidRPr="00A1115A" w:rsidRDefault="008F6FB1" w:rsidP="001D1C77">
            <w:pPr>
              <w:pStyle w:val="FL"/>
              <w:spacing w:before="0" w:after="0"/>
              <w:rPr>
                <w:b w:val="0"/>
                <w:bCs/>
                <w:sz w:val="18"/>
                <w:szCs w:val="18"/>
              </w:rPr>
            </w:pPr>
            <w:r w:rsidRPr="00A1115A">
              <w:rPr>
                <w:b w:val="0"/>
                <w:bCs/>
                <w:sz w:val="18"/>
                <w:szCs w:val="18"/>
              </w:rPr>
              <w:t>64 QAM</w:t>
            </w:r>
          </w:p>
        </w:tc>
        <w:tc>
          <w:tcPr>
            <w:tcW w:w="839" w:type="dxa"/>
            <w:vAlign w:val="center"/>
          </w:tcPr>
          <w:p w14:paraId="0B909C0A"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45BEE494"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13.0</w:t>
            </w:r>
          </w:p>
        </w:tc>
        <w:tc>
          <w:tcPr>
            <w:tcW w:w="709" w:type="dxa"/>
            <w:vAlign w:val="center"/>
          </w:tcPr>
          <w:p w14:paraId="4753DD67"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776197E0"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760C55F2"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524A2291"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011D060C"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4.0</w:t>
            </w:r>
          </w:p>
        </w:tc>
        <w:tc>
          <w:tcPr>
            <w:tcW w:w="992" w:type="dxa"/>
            <w:vAlign w:val="center"/>
          </w:tcPr>
          <w:p w14:paraId="517DA704"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1701" w:type="dxa"/>
            <w:vMerge/>
          </w:tcPr>
          <w:p w14:paraId="5C7D282F" w14:textId="77777777" w:rsidR="008F6FB1" w:rsidRPr="00DC1C72" w:rsidRDefault="008F6FB1" w:rsidP="001D1C77">
            <w:pPr>
              <w:pStyle w:val="FL"/>
              <w:spacing w:before="0" w:after="0"/>
              <w:rPr>
                <w:b w:val="0"/>
                <w:bCs/>
                <w:sz w:val="18"/>
                <w:szCs w:val="18"/>
              </w:rPr>
            </w:pPr>
          </w:p>
        </w:tc>
      </w:tr>
      <w:tr w:rsidR="008F6FB1" w:rsidRPr="00A1115A" w14:paraId="268138B3" w14:textId="77777777" w:rsidTr="001D1C77">
        <w:trPr>
          <w:trHeight w:val="18"/>
          <w:jc w:val="center"/>
        </w:trPr>
        <w:tc>
          <w:tcPr>
            <w:tcW w:w="1067" w:type="dxa"/>
            <w:tcBorders>
              <w:top w:val="nil"/>
              <w:bottom w:val="single" w:sz="4" w:space="0" w:color="auto"/>
            </w:tcBorders>
            <w:shd w:val="clear" w:color="auto" w:fill="auto"/>
          </w:tcPr>
          <w:p w14:paraId="426A1A8B" w14:textId="77777777" w:rsidR="008F6FB1" w:rsidRPr="00A1115A" w:rsidRDefault="008F6FB1" w:rsidP="001D1C77">
            <w:pPr>
              <w:pStyle w:val="FL"/>
              <w:spacing w:before="0" w:after="0"/>
              <w:rPr>
                <w:b w:val="0"/>
                <w:bCs/>
                <w:sz w:val="18"/>
                <w:szCs w:val="18"/>
              </w:rPr>
            </w:pPr>
          </w:p>
        </w:tc>
        <w:tc>
          <w:tcPr>
            <w:tcW w:w="1208" w:type="dxa"/>
            <w:tcBorders>
              <w:bottom w:val="single" w:sz="4" w:space="0" w:color="auto"/>
            </w:tcBorders>
          </w:tcPr>
          <w:p w14:paraId="7B890F19" w14:textId="77777777" w:rsidR="008F6FB1" w:rsidRPr="00A1115A" w:rsidRDefault="008F6FB1" w:rsidP="001D1C77">
            <w:pPr>
              <w:pStyle w:val="FL"/>
              <w:spacing w:before="0" w:after="0"/>
              <w:rPr>
                <w:b w:val="0"/>
                <w:bCs/>
                <w:sz w:val="18"/>
                <w:szCs w:val="18"/>
              </w:rPr>
            </w:pPr>
            <w:r w:rsidRPr="00A1115A">
              <w:rPr>
                <w:b w:val="0"/>
                <w:bCs/>
                <w:sz w:val="18"/>
                <w:szCs w:val="18"/>
              </w:rPr>
              <w:t>256 QAM</w:t>
            </w:r>
          </w:p>
        </w:tc>
        <w:tc>
          <w:tcPr>
            <w:tcW w:w="839" w:type="dxa"/>
            <w:tcBorders>
              <w:bottom w:val="single" w:sz="4" w:space="0" w:color="auto"/>
            </w:tcBorders>
            <w:vAlign w:val="center"/>
          </w:tcPr>
          <w:p w14:paraId="541532A8"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10.5</w:t>
            </w:r>
          </w:p>
        </w:tc>
        <w:tc>
          <w:tcPr>
            <w:tcW w:w="850" w:type="dxa"/>
            <w:tcBorders>
              <w:bottom w:val="single" w:sz="4" w:space="0" w:color="auto"/>
            </w:tcBorders>
            <w:vAlign w:val="center"/>
          </w:tcPr>
          <w:p w14:paraId="4C454B8B" w14:textId="77777777" w:rsidR="008F6FB1" w:rsidRPr="00A1115A" w:rsidRDefault="008F6FB1" w:rsidP="001D1C77">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13.5</w:t>
            </w:r>
          </w:p>
        </w:tc>
        <w:tc>
          <w:tcPr>
            <w:tcW w:w="709" w:type="dxa"/>
            <w:tcBorders>
              <w:bottom w:val="single" w:sz="4" w:space="0" w:color="auto"/>
            </w:tcBorders>
            <w:vAlign w:val="center"/>
          </w:tcPr>
          <w:p w14:paraId="196FFEA5"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1" w:type="dxa"/>
            <w:tcBorders>
              <w:bottom w:val="single" w:sz="4" w:space="0" w:color="auto"/>
            </w:tcBorders>
            <w:vAlign w:val="center"/>
          </w:tcPr>
          <w:p w14:paraId="7888D009" w14:textId="77777777" w:rsidR="008F6FB1" w:rsidRPr="00765700"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8.0</w:t>
            </w:r>
          </w:p>
        </w:tc>
        <w:tc>
          <w:tcPr>
            <w:tcW w:w="850" w:type="dxa"/>
            <w:tcBorders>
              <w:bottom w:val="single" w:sz="4" w:space="0" w:color="auto"/>
            </w:tcBorders>
            <w:vAlign w:val="center"/>
          </w:tcPr>
          <w:p w14:paraId="33A1F024"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1" w:type="dxa"/>
            <w:tcBorders>
              <w:bottom w:val="single" w:sz="4" w:space="0" w:color="auto"/>
            </w:tcBorders>
            <w:vAlign w:val="center"/>
          </w:tcPr>
          <w:p w14:paraId="66866D1E"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tcBorders>
              <w:bottom w:val="single" w:sz="4" w:space="0" w:color="auto"/>
            </w:tcBorders>
            <w:vAlign w:val="center"/>
          </w:tcPr>
          <w:p w14:paraId="4E150225"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992" w:type="dxa"/>
            <w:tcBorders>
              <w:bottom w:val="single" w:sz="4" w:space="0" w:color="auto"/>
            </w:tcBorders>
            <w:vAlign w:val="center"/>
          </w:tcPr>
          <w:p w14:paraId="17003503" w14:textId="77777777" w:rsidR="008F6FB1" w:rsidRPr="001C2CE1" w:rsidRDefault="008F6FB1" w:rsidP="001D1C77">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1701" w:type="dxa"/>
            <w:vMerge/>
            <w:tcBorders>
              <w:bottom w:val="single" w:sz="4" w:space="0" w:color="auto"/>
            </w:tcBorders>
          </w:tcPr>
          <w:p w14:paraId="7DFE7952" w14:textId="77777777" w:rsidR="008F6FB1" w:rsidRPr="00DC1C72" w:rsidRDefault="008F6FB1" w:rsidP="001D1C77">
            <w:pPr>
              <w:pStyle w:val="FL"/>
              <w:spacing w:before="0" w:after="0"/>
              <w:rPr>
                <w:b w:val="0"/>
                <w:bCs/>
                <w:sz w:val="18"/>
                <w:szCs w:val="18"/>
              </w:rPr>
            </w:pPr>
          </w:p>
        </w:tc>
      </w:tr>
      <w:tr w:rsidR="008F6FB1" w:rsidRPr="00A1115A" w14:paraId="6BEABCDB" w14:textId="77777777" w:rsidTr="001D1C77">
        <w:trPr>
          <w:trHeight w:val="18"/>
          <w:jc w:val="center"/>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4668F2E2" w14:textId="77777777" w:rsidR="008F6FB1" w:rsidRPr="005C47A9" w:rsidRDefault="008F6FB1" w:rsidP="001D1C77">
            <w:pPr>
              <w:pStyle w:val="TAN"/>
            </w:pPr>
            <w:r w:rsidRPr="005C47A9">
              <w:t>NOTE 1: The A-MPR shall apply to all SCS in all active 20 MHz sub-bands contiguously allocated in the channel.</w:t>
            </w:r>
          </w:p>
          <w:p w14:paraId="433AA95C" w14:textId="77777777" w:rsidR="008F6FB1" w:rsidRPr="005C47A9" w:rsidRDefault="008F6FB1" w:rsidP="001D1C77">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C7FFF6B" w14:textId="77777777" w:rsidR="008F6FB1" w:rsidRPr="005C47A9" w:rsidRDefault="008F6FB1" w:rsidP="001D1C77">
            <w:pPr>
              <w:pStyle w:val="TAN"/>
            </w:pPr>
            <w:r w:rsidRPr="005C47A9">
              <w:t>NOTE 3: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15769346" w14:textId="77777777" w:rsidR="008F6FB1" w:rsidRPr="005C47A9" w:rsidRDefault="008F6FB1" w:rsidP="001D1C77">
            <w:pPr>
              <w:pStyle w:val="TAN"/>
            </w:pPr>
            <w:r w:rsidRPr="005C47A9">
              <w:t>NOTE 4: Applicable for 20 MHz channels centered at the nearest NR-ARFCN corresponding to 5180 and 5320 MHz, and 40 MHz channels centered at the nearest NR-ARFCN corresponding to 5510 MHz, and 60 MHz channels centered at the nearest NR-ARFCN corresponding to 5220, 5280, 5540, and 5680 MHz.</w:t>
            </w:r>
          </w:p>
          <w:p w14:paraId="00FCB163" w14:textId="77777777" w:rsidR="008F6FB1" w:rsidRPr="005C47A9" w:rsidRDefault="008F6FB1" w:rsidP="001D1C77">
            <w:pPr>
              <w:pStyle w:val="TAN"/>
            </w:pPr>
            <w:r w:rsidRPr="005C47A9">
              <w:t>NOTE 5: Applicable for all valid channels other than those enumerated under NOTE 3 and NOTE 4.</w:t>
            </w:r>
          </w:p>
          <w:p w14:paraId="792DC4FB" w14:textId="77777777" w:rsidR="008F6FB1" w:rsidRPr="00DC1C72" w:rsidRDefault="008F6FB1" w:rsidP="001D1C77">
            <w:pPr>
              <w:pStyle w:val="TAN"/>
              <w:rPr>
                <w:b/>
                <w:bCs/>
                <w:szCs w:val="18"/>
              </w:rPr>
            </w:pPr>
            <w:r w:rsidRPr="005C47A9">
              <w:t>NOTE 6: In current release larger CBW than 80MHz are not applicable for this network signalling.</w:t>
            </w:r>
          </w:p>
        </w:tc>
      </w:tr>
    </w:tbl>
    <w:p w14:paraId="275C03B0" w14:textId="1185443D" w:rsidR="008F6FB1" w:rsidRDefault="008F6FB1" w:rsidP="008F6FB1">
      <w:pPr>
        <w:pStyle w:val="BodyText"/>
        <w:rPr>
          <w:rFonts w:eastAsiaTheme="minorEastAsia"/>
          <w:lang w:eastAsia="ko-KR"/>
        </w:rPr>
      </w:pPr>
    </w:p>
    <w:p w14:paraId="08F0821F" w14:textId="1190A70B" w:rsidR="008F6FB1" w:rsidRPr="00FB4F0C" w:rsidRDefault="008F6FB1" w:rsidP="008F6FB1">
      <w:pPr>
        <w:pStyle w:val="Heading4"/>
        <w:rPr>
          <w:rFonts w:eastAsia="Malgun Gothic"/>
          <w:lang w:val="en-US" w:eastAsia="ko-KR"/>
        </w:rPr>
      </w:pPr>
      <w:r w:rsidRPr="00FB4F0C">
        <w:rPr>
          <w:rFonts w:eastAsia="Malgun Gothic"/>
          <w:lang w:val="en-US" w:eastAsia="ko-KR"/>
        </w:rPr>
        <w:t xml:space="preserve">Proposal </w:t>
      </w:r>
      <w:r w:rsidR="00507A7B">
        <w:rPr>
          <w:rFonts w:eastAsia="Malgun Gothic"/>
          <w:lang w:val="en-US" w:eastAsia="ko-KR"/>
        </w:rPr>
        <w:t>4</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PSSCH/PSCCH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6</w:t>
      </w:r>
      <w:r w:rsidRPr="00FB4F0C">
        <w:rPr>
          <w:rFonts w:eastAsia="Malgun Gothic"/>
          <w:lang w:val="en-US" w:eastAsia="ko-KR"/>
        </w:rPr>
        <w:t xml:space="preserve">. </w:t>
      </w:r>
    </w:p>
    <w:p w14:paraId="1030DD1C" w14:textId="77777777" w:rsidR="008F6FB1" w:rsidRPr="008F6FB1" w:rsidRDefault="008F6FB1" w:rsidP="009D254D">
      <w:pPr>
        <w:rPr>
          <w:lang w:val="en-US" w:eastAsia="zh-CN"/>
        </w:rPr>
      </w:pPr>
    </w:p>
    <w:p w14:paraId="1989D2D6" w14:textId="7320E310" w:rsidR="008F21B7" w:rsidRPr="009C163B" w:rsidRDefault="00D8375E" w:rsidP="00D8375E">
      <w:pPr>
        <w:pStyle w:val="Heading2"/>
        <w:rPr>
          <w:lang w:val="es-ES"/>
        </w:rPr>
      </w:pPr>
      <w:r w:rsidRPr="009C163B">
        <w:rPr>
          <w:lang w:val="es-ES"/>
        </w:rPr>
        <w:t>SL-U PSFCH</w:t>
      </w:r>
    </w:p>
    <w:p w14:paraId="7BE65C38" w14:textId="4D9F12C3" w:rsidR="00C03F39" w:rsidRPr="00E5734C" w:rsidRDefault="00FB4F0C" w:rsidP="00C03F39">
      <w:pPr>
        <w:pStyle w:val="BodyText"/>
        <w:rPr>
          <w:lang w:val="en-US" w:eastAsia="ko-KR"/>
        </w:rPr>
      </w:pPr>
      <w:r>
        <w:rPr>
          <w:lang w:val="en-US" w:eastAsia="ko-KR"/>
        </w:rPr>
        <w:t xml:space="preserve">Based on the simulation assumption and test scenario in </w:t>
      </w:r>
      <w:r w:rsidRPr="000C68ED">
        <w:rPr>
          <w:lang w:val="en-US" w:eastAsia="ko-KR"/>
        </w:rPr>
        <w:t>[</w:t>
      </w:r>
      <w:r w:rsidR="008B542B">
        <w:rPr>
          <w:lang w:val="en-US" w:eastAsia="ko-KR"/>
        </w:rPr>
        <w:t>2</w:t>
      </w:r>
      <w:r w:rsidRPr="000C68ED">
        <w:rPr>
          <w:lang w:val="en-US" w:eastAsia="ko-KR"/>
        </w:rPr>
        <w:t>]</w:t>
      </w:r>
      <w:r>
        <w:rPr>
          <w:lang w:val="en-US" w:eastAsia="ko-KR"/>
        </w:rPr>
        <w:t xml:space="preserve">, </w:t>
      </w:r>
      <w:r w:rsidR="00D855D2">
        <w:rPr>
          <w:lang w:val="en-US" w:eastAsia="ko-KR"/>
        </w:rPr>
        <w:t xml:space="preserve">simulation results for </w:t>
      </w:r>
      <w:r w:rsidR="00394DD9">
        <w:rPr>
          <w:lang w:val="en-US" w:eastAsia="ko-KR"/>
        </w:rPr>
        <w:t>A-MPR for NS_28</w:t>
      </w:r>
      <w:r w:rsidR="00693DAC">
        <w:rPr>
          <w:lang w:val="en-US" w:eastAsia="ko-KR"/>
        </w:rPr>
        <w:t xml:space="preserve"> and NS_30</w:t>
      </w:r>
      <w:r w:rsidR="00394DD9">
        <w:rPr>
          <w:lang w:val="en-US" w:eastAsia="ko-KR"/>
        </w:rPr>
        <w:t xml:space="preserve"> </w:t>
      </w:r>
      <w:r w:rsidR="00D855D2">
        <w:rPr>
          <w:lang w:val="en-US" w:eastAsia="ko-KR"/>
        </w:rPr>
        <w:t>are shown below</w:t>
      </w:r>
      <w:r w:rsidR="00394DD9">
        <w:rPr>
          <w:lang w:val="en-US" w:eastAsia="ko-KR"/>
        </w:rPr>
        <w:t>.</w:t>
      </w:r>
      <w:r w:rsidR="00693DAC" w:rsidDel="00693DAC">
        <w:rPr>
          <w:rFonts w:eastAsia="Malgun Gothic"/>
          <w:lang w:val="en-US" w:eastAsia="ko-KR"/>
        </w:rPr>
        <w:t xml:space="preserve"> </w:t>
      </w:r>
    </w:p>
    <w:p w14:paraId="4F6CD989" w14:textId="77777777" w:rsidR="00C03F39" w:rsidRPr="000C68ED" w:rsidRDefault="00C03F39" w:rsidP="00C03F39">
      <w:pPr>
        <w:spacing w:line="276" w:lineRule="auto"/>
        <w:rPr>
          <w:lang w:val="en-US"/>
        </w:rPr>
        <w:sectPr w:rsidR="00C03F39" w:rsidRPr="000C68ED" w:rsidSect="0041627D">
          <w:footnotePr>
            <w:numRestart w:val="eachSect"/>
          </w:footnotePr>
          <w:pgSz w:w="11907" w:h="16840" w:code="9"/>
          <w:pgMar w:top="1133" w:right="1133" w:bottom="1416" w:left="1133" w:header="850" w:footer="340" w:gutter="0"/>
          <w:cols w:space="720"/>
          <w:formProt w:val="0"/>
          <w:docGrid w:linePitch="272"/>
        </w:sectPr>
      </w:pPr>
    </w:p>
    <w:p w14:paraId="1CC3A6E1" w14:textId="77777777" w:rsidR="00693DAC" w:rsidRPr="000C68ED" w:rsidRDefault="00693DAC" w:rsidP="00693DAC">
      <w:pPr>
        <w:pStyle w:val="Heading3"/>
        <w:numPr>
          <w:ilvl w:val="0"/>
          <w:numId w:val="0"/>
        </w:numPr>
        <w:rPr>
          <w:lang w:val="en-US"/>
        </w:rPr>
      </w:pPr>
      <w:r w:rsidRPr="000C68ED">
        <w:rPr>
          <w:lang w:val="en-US"/>
        </w:rPr>
        <w:lastRenderedPageBreak/>
        <w:t>2.2.1 NS_</w:t>
      </w:r>
      <w:r>
        <w:rPr>
          <w:lang w:val="en-US"/>
        </w:rPr>
        <w:t>28</w:t>
      </w:r>
      <w:r w:rsidRPr="000C68ED">
        <w:rPr>
          <w:lang w:val="en-US"/>
        </w:rPr>
        <w:t xml:space="preserve"> (A-MPR)</w:t>
      </w:r>
    </w:p>
    <w:p w14:paraId="6792C8CE" w14:textId="426A158B" w:rsidR="003101C7" w:rsidRPr="000C68ED" w:rsidRDefault="003101C7" w:rsidP="003101C7">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28</w:t>
      </w:r>
      <w:r w:rsidRPr="000C68ED">
        <w:rPr>
          <w:rFonts w:eastAsiaTheme="minorEastAsia"/>
          <w:lang w:val="en-US" w:eastAsia="ko-KR"/>
        </w:rPr>
        <w:t>, Table 2-</w:t>
      </w:r>
      <w:r w:rsidR="00865276">
        <w:rPr>
          <w:rFonts w:eastAsiaTheme="minorEastAsia"/>
          <w:lang w:val="en-US" w:eastAsia="ko-KR"/>
        </w:rPr>
        <w:t>7</w:t>
      </w:r>
      <w:r w:rsidR="00865276" w:rsidRPr="000C68ED">
        <w:rPr>
          <w:rFonts w:eastAsiaTheme="minorEastAsia"/>
          <w:lang w:val="en-US" w:eastAsia="ko-KR"/>
        </w:rPr>
        <w:t xml:space="preserve"> </w:t>
      </w:r>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sidR="00D855D2">
        <w:rPr>
          <w:rFonts w:eastAsiaTheme="minorEastAsia"/>
          <w:lang w:val="en-US" w:eastAsia="ko-KR"/>
        </w:rPr>
        <w:t xml:space="preserve">agreed </w:t>
      </w:r>
      <w:r w:rsidRPr="000C68ED">
        <w:rPr>
          <w:rFonts w:eastAsiaTheme="minorEastAsia"/>
          <w:lang w:val="en-US" w:eastAsia="ko-KR"/>
        </w:rPr>
        <w:t>scenarios</w:t>
      </w:r>
      <w:r w:rsidR="00D855D2">
        <w:rPr>
          <w:rFonts w:eastAsiaTheme="minorEastAsia"/>
          <w:lang w:val="en-US" w:eastAsia="ko-KR"/>
        </w:rPr>
        <w:t xml:space="preserve"> with </w:t>
      </w:r>
      <w:r>
        <w:rPr>
          <w:rFonts w:eastAsiaTheme="minorEastAsia"/>
          <w:lang w:val="en-US" w:eastAsia="ko-KR"/>
        </w:rPr>
        <w:t>different center frequencies.</w:t>
      </w:r>
    </w:p>
    <w:p w14:paraId="09606B2C" w14:textId="7AC9400C" w:rsidR="00394DD9" w:rsidRPr="00394DD9" w:rsidRDefault="00394DD9" w:rsidP="00394DD9">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2</w:t>
      </w:r>
      <w:r w:rsidRPr="00394DD9">
        <w:rPr>
          <w:rFonts w:ascii="Times New Roman" w:hAnsi="Times New Roman"/>
          <w:lang w:val="en-US"/>
        </w:rPr>
        <w:t>-</w:t>
      </w:r>
      <w:r w:rsidR="00865276">
        <w:rPr>
          <w:rFonts w:ascii="Times New Roman" w:hAnsi="Times New Roman"/>
          <w:lang w:val="en-US"/>
        </w:rPr>
        <w:t>7</w:t>
      </w:r>
      <w:r w:rsidRPr="00394DD9">
        <w:rPr>
          <w:rFonts w:ascii="Times New Roman" w:hAnsi="Times New Roman"/>
          <w:lang w:val="en-US"/>
        </w:rPr>
        <w:t>: NS_28-PSFCH A-MPR simulation results for SL-U power class 5</w:t>
      </w:r>
    </w:p>
    <w:tbl>
      <w:tblPr>
        <w:tblW w:w="10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2"/>
        <w:gridCol w:w="722"/>
        <w:gridCol w:w="723"/>
        <w:gridCol w:w="723"/>
        <w:gridCol w:w="723"/>
        <w:gridCol w:w="722"/>
        <w:gridCol w:w="723"/>
        <w:gridCol w:w="723"/>
        <w:gridCol w:w="723"/>
        <w:gridCol w:w="723"/>
        <w:gridCol w:w="722"/>
        <w:gridCol w:w="723"/>
        <w:gridCol w:w="723"/>
      </w:tblGrid>
      <w:tr w:rsidR="003101C7" w:rsidRPr="00491A77" w14:paraId="3F25566A" w14:textId="77777777" w:rsidTr="003101C7">
        <w:trPr>
          <w:trHeight w:val="266"/>
          <w:jc w:val="center"/>
        </w:trPr>
        <w:tc>
          <w:tcPr>
            <w:tcW w:w="2132" w:type="dxa"/>
            <w:shd w:val="clear" w:color="auto" w:fill="auto"/>
            <w:noWrap/>
            <w:vAlign w:val="center"/>
            <w:hideMark/>
          </w:tcPr>
          <w:p w14:paraId="52FC2D28" w14:textId="77777777" w:rsidR="003101C7" w:rsidRPr="00A45F58" w:rsidRDefault="003101C7" w:rsidP="003101C7">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2F5D3DE2" w14:textId="77777777" w:rsidR="003101C7" w:rsidRPr="00D70D09" w:rsidRDefault="003101C7" w:rsidP="003101C7">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271BE597" w14:textId="77777777" w:rsidR="003101C7" w:rsidRPr="00D70D09" w:rsidRDefault="003101C7" w:rsidP="003101C7">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74438734"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DA6BC51" w14:textId="77777777" w:rsidR="003101C7" w:rsidRPr="00A45F58"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609354F4"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F2EF334"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734CE36"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FD7A98F"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F90B8C6" w14:textId="77777777" w:rsidR="003101C7" w:rsidRPr="00A45F58"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E0D7E5D"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2A8A098" w14:textId="77777777" w:rsidR="003101C7" w:rsidRPr="00A45F58" w:rsidRDefault="003101C7" w:rsidP="003101C7">
            <w:pPr>
              <w:jc w:val="center"/>
              <w:rPr>
                <w:color w:val="000000"/>
              </w:rPr>
            </w:pPr>
          </w:p>
        </w:tc>
        <w:tc>
          <w:tcPr>
            <w:tcW w:w="723" w:type="dxa"/>
            <w:tcBorders>
              <w:top w:val="nil"/>
              <w:left w:val="nil"/>
              <w:bottom w:val="nil"/>
              <w:right w:val="nil"/>
            </w:tcBorders>
            <w:shd w:val="clear" w:color="auto" w:fill="auto"/>
          </w:tcPr>
          <w:p w14:paraId="6A25972C" w14:textId="77777777" w:rsidR="003101C7" w:rsidRPr="00A45F58" w:rsidRDefault="003101C7" w:rsidP="003101C7">
            <w:pPr>
              <w:jc w:val="center"/>
              <w:rPr>
                <w:color w:val="000000"/>
              </w:rPr>
            </w:pPr>
          </w:p>
        </w:tc>
      </w:tr>
      <w:tr w:rsidR="003101C7" w:rsidRPr="00491A77" w14:paraId="67EBB136" w14:textId="77777777" w:rsidTr="003101C7">
        <w:trPr>
          <w:trHeight w:val="266"/>
          <w:jc w:val="center"/>
        </w:trPr>
        <w:tc>
          <w:tcPr>
            <w:tcW w:w="2132" w:type="dxa"/>
            <w:shd w:val="clear" w:color="auto" w:fill="auto"/>
            <w:noWrap/>
            <w:vAlign w:val="center"/>
            <w:hideMark/>
          </w:tcPr>
          <w:p w14:paraId="0777978D" w14:textId="3595E520" w:rsidR="003101C7" w:rsidRPr="00A45F58" w:rsidRDefault="003101C7" w:rsidP="003101C7">
            <w:pPr>
              <w:jc w:val="center"/>
              <w:rPr>
                <w:color w:val="000000"/>
              </w:rPr>
            </w:pPr>
            <w:r>
              <w:rPr>
                <w:color w:val="000000"/>
              </w:rPr>
              <w:t>‘20MHz’(5160)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FDADAE" w14:textId="77777777" w:rsidR="003101C7" w:rsidRPr="00D70D09" w:rsidRDefault="003101C7" w:rsidP="003101C7">
            <w:pPr>
              <w:jc w:val="center"/>
              <w:rPr>
                <w:color w:val="000000"/>
              </w:rPr>
            </w:pPr>
            <w:r w:rsidRPr="00906819">
              <w:rPr>
                <w:rFonts w:hint="eastAsia"/>
                <w:color w:val="000000"/>
              </w:rPr>
              <w:t>9.39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BFC9B31" w14:textId="77777777" w:rsidR="003101C7" w:rsidRPr="00D70D09" w:rsidRDefault="003101C7" w:rsidP="003101C7">
            <w:pPr>
              <w:jc w:val="center"/>
              <w:rPr>
                <w:color w:val="000000"/>
              </w:rPr>
            </w:pPr>
            <w:r w:rsidRPr="00906819">
              <w:rPr>
                <w:rFonts w:hint="eastAsia"/>
                <w:color w:val="000000"/>
              </w:rPr>
              <w:t>9.11</w:t>
            </w:r>
          </w:p>
        </w:tc>
        <w:tc>
          <w:tcPr>
            <w:tcW w:w="723" w:type="dxa"/>
            <w:tcBorders>
              <w:top w:val="nil"/>
              <w:left w:val="single" w:sz="4" w:space="0" w:color="auto"/>
              <w:bottom w:val="nil"/>
              <w:right w:val="nil"/>
            </w:tcBorders>
            <w:shd w:val="clear" w:color="auto" w:fill="auto"/>
            <w:noWrap/>
            <w:vAlign w:val="center"/>
          </w:tcPr>
          <w:p w14:paraId="34DA7C5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CE20C9F"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470B0DD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E200340"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D295C8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6D0972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B440F87"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D14B61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92A62E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2A21A60B" w14:textId="77777777" w:rsidR="003101C7" w:rsidRPr="007917A1" w:rsidRDefault="003101C7" w:rsidP="003101C7">
            <w:pPr>
              <w:jc w:val="center"/>
              <w:rPr>
                <w:color w:val="000000"/>
              </w:rPr>
            </w:pPr>
          </w:p>
        </w:tc>
      </w:tr>
      <w:tr w:rsidR="003101C7" w:rsidRPr="00491A77" w14:paraId="773B28ED" w14:textId="77777777" w:rsidTr="003101C7">
        <w:trPr>
          <w:trHeight w:val="266"/>
          <w:jc w:val="center"/>
        </w:trPr>
        <w:tc>
          <w:tcPr>
            <w:tcW w:w="2132" w:type="dxa"/>
            <w:shd w:val="clear" w:color="auto" w:fill="auto"/>
            <w:noWrap/>
            <w:vAlign w:val="center"/>
          </w:tcPr>
          <w:p w14:paraId="388825AA" w14:textId="5283D4AA" w:rsidR="003101C7" w:rsidRDefault="003101C7" w:rsidP="003101C7">
            <w:pPr>
              <w:jc w:val="center"/>
              <w:rPr>
                <w:color w:val="000000"/>
              </w:rPr>
            </w:pPr>
            <w:r>
              <w:rPr>
                <w:color w:val="000000"/>
              </w:rPr>
              <w:t>‘20MHz’(5180)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19C352" w14:textId="77777777" w:rsidR="003101C7" w:rsidRPr="0068728E" w:rsidRDefault="003101C7" w:rsidP="003101C7">
            <w:pPr>
              <w:jc w:val="center"/>
              <w:rPr>
                <w:color w:val="000000"/>
              </w:rPr>
            </w:pPr>
            <w:r w:rsidRPr="00906819">
              <w:rPr>
                <w:rFonts w:hint="eastAsia"/>
                <w:color w:val="000000"/>
              </w:rPr>
              <w:t>6.62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9671574" w14:textId="77777777" w:rsidR="003101C7" w:rsidRPr="0068728E" w:rsidRDefault="003101C7" w:rsidP="003101C7">
            <w:pPr>
              <w:jc w:val="center"/>
              <w:rPr>
                <w:color w:val="000000"/>
              </w:rPr>
            </w:pPr>
            <w:r w:rsidRPr="00906819">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72AED5D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84F4724"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469116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DCDC11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9763274"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67A5978"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EC71575"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68EDA35"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973B9A8"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37A605D9" w14:textId="77777777" w:rsidR="003101C7" w:rsidRPr="007917A1" w:rsidRDefault="003101C7" w:rsidP="003101C7">
            <w:pPr>
              <w:jc w:val="center"/>
              <w:rPr>
                <w:color w:val="000000"/>
              </w:rPr>
            </w:pPr>
          </w:p>
        </w:tc>
      </w:tr>
      <w:tr w:rsidR="003101C7" w:rsidRPr="00491A77" w14:paraId="195396AC" w14:textId="77777777" w:rsidTr="003101C7">
        <w:trPr>
          <w:trHeight w:val="266"/>
          <w:jc w:val="center"/>
        </w:trPr>
        <w:tc>
          <w:tcPr>
            <w:tcW w:w="2132" w:type="dxa"/>
            <w:shd w:val="clear" w:color="auto" w:fill="auto"/>
            <w:noWrap/>
            <w:vAlign w:val="center"/>
          </w:tcPr>
          <w:p w14:paraId="4E11BCC3" w14:textId="26826802" w:rsidR="003101C7" w:rsidRDefault="003101C7" w:rsidP="003101C7">
            <w:pPr>
              <w:jc w:val="center"/>
              <w:rPr>
                <w:color w:val="000000"/>
              </w:rPr>
            </w:pPr>
            <w:r>
              <w:rPr>
                <w:color w:val="000000"/>
              </w:rPr>
              <w:t>‘20MHz’(5200)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8357B7" w14:textId="77777777" w:rsidR="003101C7" w:rsidRPr="0068728E" w:rsidRDefault="003101C7" w:rsidP="003101C7">
            <w:pPr>
              <w:jc w:val="center"/>
              <w:rPr>
                <w:color w:val="000000"/>
              </w:rPr>
            </w:pPr>
            <w:r w:rsidRPr="00906819">
              <w:rPr>
                <w:rFonts w:hint="eastAsia"/>
                <w:color w:val="000000"/>
              </w:rPr>
              <w:t>6.62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EC8B6E9" w14:textId="77777777" w:rsidR="003101C7" w:rsidRPr="0068728E" w:rsidRDefault="003101C7" w:rsidP="003101C7">
            <w:pPr>
              <w:jc w:val="center"/>
              <w:rPr>
                <w:color w:val="000000"/>
              </w:rPr>
            </w:pPr>
            <w:r w:rsidRPr="00906819">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551DE1A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666E223"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63FE5F6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0A015F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876989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8C9A59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AE3450F"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BDD462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F1369B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76CC5E89" w14:textId="77777777" w:rsidR="003101C7" w:rsidRPr="007917A1" w:rsidRDefault="003101C7" w:rsidP="003101C7">
            <w:pPr>
              <w:jc w:val="center"/>
              <w:rPr>
                <w:color w:val="000000"/>
              </w:rPr>
            </w:pPr>
          </w:p>
        </w:tc>
      </w:tr>
      <w:tr w:rsidR="003101C7" w:rsidRPr="00491A77" w14:paraId="795551B8" w14:textId="77777777" w:rsidTr="003101C7">
        <w:trPr>
          <w:trHeight w:val="266"/>
          <w:jc w:val="center"/>
        </w:trPr>
        <w:tc>
          <w:tcPr>
            <w:tcW w:w="2132" w:type="dxa"/>
            <w:shd w:val="clear" w:color="auto" w:fill="auto"/>
            <w:noWrap/>
            <w:vAlign w:val="center"/>
          </w:tcPr>
          <w:p w14:paraId="32355662" w14:textId="73DCDDEE" w:rsidR="003101C7" w:rsidRDefault="003101C7" w:rsidP="003101C7">
            <w:pPr>
              <w:jc w:val="center"/>
              <w:rPr>
                <w:color w:val="000000"/>
              </w:rPr>
            </w:pPr>
            <w:r>
              <w:rPr>
                <w:color w:val="000000"/>
              </w:rPr>
              <w:t>‘20MHz’(5700)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3FBA67" w14:textId="77777777" w:rsidR="003101C7" w:rsidRPr="0068728E" w:rsidRDefault="003101C7" w:rsidP="003101C7">
            <w:pPr>
              <w:jc w:val="center"/>
              <w:rPr>
                <w:color w:val="000000"/>
              </w:rPr>
            </w:pPr>
            <w:r w:rsidRPr="00906819">
              <w:rPr>
                <w:rFonts w:hint="eastAsia"/>
                <w:color w:val="000000"/>
              </w:rPr>
              <w:t>6.62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EDEE239" w14:textId="77777777" w:rsidR="003101C7" w:rsidRPr="0068728E" w:rsidRDefault="003101C7" w:rsidP="003101C7">
            <w:pPr>
              <w:jc w:val="center"/>
              <w:rPr>
                <w:color w:val="000000"/>
              </w:rPr>
            </w:pPr>
            <w:r w:rsidRPr="00906819">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4799989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A80E599"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6DF5169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E7184C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40007B0"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033975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642E656"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F8B4E6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14333B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4A249AD9" w14:textId="77777777" w:rsidR="003101C7" w:rsidRPr="007917A1" w:rsidRDefault="003101C7" w:rsidP="003101C7">
            <w:pPr>
              <w:jc w:val="center"/>
              <w:rPr>
                <w:color w:val="000000"/>
              </w:rPr>
            </w:pPr>
          </w:p>
        </w:tc>
      </w:tr>
      <w:tr w:rsidR="003101C7" w:rsidRPr="00491A77" w14:paraId="06E682B1" w14:textId="77777777" w:rsidTr="003101C7">
        <w:trPr>
          <w:trHeight w:val="266"/>
          <w:jc w:val="center"/>
        </w:trPr>
        <w:tc>
          <w:tcPr>
            <w:tcW w:w="2132" w:type="dxa"/>
            <w:shd w:val="clear" w:color="auto" w:fill="auto"/>
            <w:noWrap/>
            <w:vAlign w:val="center"/>
            <w:hideMark/>
          </w:tcPr>
          <w:p w14:paraId="592CE658" w14:textId="77777777" w:rsidR="003101C7" w:rsidRPr="00A45F58"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A8DAA64" w14:textId="77777777" w:rsidR="003101C7" w:rsidRPr="007917A1" w:rsidRDefault="003101C7" w:rsidP="003101C7">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7CE91CD" w14:textId="77777777" w:rsidR="003101C7" w:rsidRPr="007917A1" w:rsidRDefault="003101C7" w:rsidP="003101C7">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6ABC264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F159CEE"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0B322B35"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EB0547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DA431C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F16075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B238379"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C7772A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8F1BFD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7D5A2912" w14:textId="77777777" w:rsidR="003101C7" w:rsidRPr="007917A1" w:rsidRDefault="003101C7" w:rsidP="003101C7">
            <w:pPr>
              <w:jc w:val="center"/>
              <w:rPr>
                <w:color w:val="000000"/>
              </w:rPr>
            </w:pPr>
          </w:p>
        </w:tc>
      </w:tr>
      <w:tr w:rsidR="003101C7" w:rsidRPr="00491A77" w14:paraId="22F5D030" w14:textId="77777777" w:rsidTr="003101C7">
        <w:trPr>
          <w:trHeight w:val="266"/>
          <w:jc w:val="center"/>
        </w:trPr>
        <w:tc>
          <w:tcPr>
            <w:tcW w:w="2132" w:type="dxa"/>
            <w:shd w:val="clear" w:color="auto" w:fill="auto"/>
            <w:noWrap/>
            <w:vAlign w:val="center"/>
            <w:hideMark/>
          </w:tcPr>
          <w:p w14:paraId="60667B84" w14:textId="7B3ADF0E" w:rsidR="003101C7" w:rsidRPr="00A45F58" w:rsidRDefault="003101C7" w:rsidP="003101C7">
            <w:pPr>
              <w:jc w:val="center"/>
              <w:rPr>
                <w:color w:val="000000"/>
              </w:rPr>
            </w:pPr>
            <w:r>
              <w:rPr>
                <w:color w:val="000000"/>
              </w:rPr>
              <w:t>‘40MHz’(5170)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9D6D1D" w14:textId="77777777" w:rsidR="003101C7" w:rsidRPr="00D70D09" w:rsidRDefault="003101C7" w:rsidP="003101C7">
            <w:pPr>
              <w:jc w:val="center"/>
              <w:rPr>
                <w:color w:val="000000"/>
              </w:rPr>
            </w:pPr>
            <w:r w:rsidRPr="00906819">
              <w:rPr>
                <w:rFonts w:hint="eastAsia"/>
                <w:color w:val="000000"/>
              </w:rPr>
              <w:t>10.59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06FDC88" w14:textId="77777777" w:rsidR="003101C7" w:rsidRPr="00D70D09" w:rsidRDefault="003101C7" w:rsidP="003101C7">
            <w:pPr>
              <w:jc w:val="center"/>
              <w:rPr>
                <w:color w:val="000000"/>
              </w:rPr>
            </w:pPr>
            <w:r w:rsidRPr="00906819">
              <w:rPr>
                <w:rFonts w:hint="eastAsia"/>
                <w:color w:val="000000"/>
              </w:rPr>
              <w:t>9.37</w:t>
            </w:r>
          </w:p>
        </w:tc>
        <w:tc>
          <w:tcPr>
            <w:tcW w:w="723" w:type="dxa"/>
            <w:tcBorders>
              <w:top w:val="nil"/>
              <w:left w:val="single" w:sz="4" w:space="0" w:color="auto"/>
              <w:bottom w:val="nil"/>
              <w:right w:val="nil"/>
            </w:tcBorders>
            <w:shd w:val="clear" w:color="auto" w:fill="auto"/>
            <w:noWrap/>
            <w:vAlign w:val="center"/>
          </w:tcPr>
          <w:p w14:paraId="0E6C35E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85DD449"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2A5D2C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E94097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03BE6B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50F7F3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E90D877"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5CD4BD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802FC8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559DD4B4" w14:textId="77777777" w:rsidR="003101C7" w:rsidRPr="007917A1" w:rsidRDefault="003101C7" w:rsidP="003101C7">
            <w:pPr>
              <w:jc w:val="center"/>
              <w:rPr>
                <w:color w:val="000000"/>
              </w:rPr>
            </w:pPr>
          </w:p>
        </w:tc>
      </w:tr>
      <w:tr w:rsidR="003101C7" w:rsidRPr="00491A77" w14:paraId="1077F446" w14:textId="77777777" w:rsidTr="003101C7">
        <w:trPr>
          <w:trHeight w:val="266"/>
          <w:jc w:val="center"/>
        </w:trPr>
        <w:tc>
          <w:tcPr>
            <w:tcW w:w="2132" w:type="dxa"/>
            <w:shd w:val="clear" w:color="auto" w:fill="auto"/>
            <w:noWrap/>
            <w:vAlign w:val="center"/>
          </w:tcPr>
          <w:p w14:paraId="06EB377B" w14:textId="1C8C15FF" w:rsidR="003101C7" w:rsidRDefault="003101C7" w:rsidP="003101C7">
            <w:pPr>
              <w:jc w:val="center"/>
              <w:rPr>
                <w:color w:val="000000"/>
              </w:rPr>
            </w:pPr>
            <w:r>
              <w:rPr>
                <w:color w:val="000000"/>
              </w:rPr>
              <w:t>‘40MHz’(5190)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BC14B2" w14:textId="77777777" w:rsidR="003101C7" w:rsidRPr="0068728E" w:rsidRDefault="003101C7" w:rsidP="003101C7">
            <w:pPr>
              <w:jc w:val="center"/>
              <w:rPr>
                <w:color w:val="000000"/>
              </w:rPr>
            </w:pPr>
            <w:r w:rsidRPr="00906819">
              <w:rPr>
                <w:rFonts w:hint="eastAsia"/>
                <w:color w:val="000000"/>
              </w:rPr>
              <w:t>9.08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2AE2E" w14:textId="77777777" w:rsidR="003101C7" w:rsidRPr="0068728E" w:rsidRDefault="003101C7" w:rsidP="003101C7">
            <w:pPr>
              <w:jc w:val="center"/>
              <w:rPr>
                <w:color w:val="000000"/>
              </w:rPr>
            </w:pPr>
            <w:r w:rsidRPr="00906819">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7490F96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8BD6E7C"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6448B8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EAA677A"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A50A98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3859E8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8206BA1"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ECDC23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74ED88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16D55058" w14:textId="77777777" w:rsidR="003101C7" w:rsidRPr="007917A1" w:rsidRDefault="003101C7" w:rsidP="003101C7">
            <w:pPr>
              <w:jc w:val="center"/>
              <w:rPr>
                <w:color w:val="000000"/>
              </w:rPr>
            </w:pPr>
          </w:p>
        </w:tc>
      </w:tr>
      <w:tr w:rsidR="003101C7" w:rsidRPr="00491A77" w14:paraId="2960B06F" w14:textId="77777777" w:rsidTr="003101C7">
        <w:trPr>
          <w:trHeight w:val="266"/>
          <w:jc w:val="center"/>
        </w:trPr>
        <w:tc>
          <w:tcPr>
            <w:tcW w:w="2132" w:type="dxa"/>
            <w:shd w:val="clear" w:color="auto" w:fill="auto"/>
            <w:noWrap/>
            <w:vAlign w:val="center"/>
          </w:tcPr>
          <w:p w14:paraId="6BD2682D" w14:textId="45349F7E" w:rsidR="003101C7" w:rsidRDefault="003101C7" w:rsidP="003101C7">
            <w:pPr>
              <w:jc w:val="center"/>
              <w:rPr>
                <w:color w:val="000000"/>
              </w:rPr>
            </w:pPr>
            <w:r>
              <w:rPr>
                <w:color w:val="000000"/>
              </w:rPr>
              <w:t>‘40MHz’(5230)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F37F10" w14:textId="77777777" w:rsidR="003101C7" w:rsidRPr="0068728E" w:rsidRDefault="003101C7" w:rsidP="003101C7">
            <w:pPr>
              <w:jc w:val="center"/>
              <w:rPr>
                <w:color w:val="000000"/>
              </w:rPr>
            </w:pPr>
            <w:r w:rsidRPr="00906819">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E2DE6" w14:textId="77777777" w:rsidR="003101C7" w:rsidRPr="0068728E" w:rsidRDefault="003101C7" w:rsidP="003101C7">
            <w:pPr>
              <w:jc w:val="center"/>
              <w:rPr>
                <w:color w:val="000000"/>
              </w:rPr>
            </w:pPr>
            <w:r w:rsidRPr="00906819">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3913CD6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7BB310C"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3556A4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EDB2C9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94A6E0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76AEB5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BD32D50"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F7E458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2A7B28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16788A5C" w14:textId="77777777" w:rsidR="003101C7" w:rsidRPr="007917A1" w:rsidRDefault="003101C7" w:rsidP="003101C7">
            <w:pPr>
              <w:jc w:val="center"/>
              <w:rPr>
                <w:color w:val="000000"/>
              </w:rPr>
            </w:pPr>
          </w:p>
        </w:tc>
      </w:tr>
      <w:tr w:rsidR="003101C7" w:rsidRPr="00491A77" w14:paraId="2C5A3F4A" w14:textId="77777777" w:rsidTr="003101C7">
        <w:trPr>
          <w:trHeight w:val="266"/>
          <w:jc w:val="center"/>
        </w:trPr>
        <w:tc>
          <w:tcPr>
            <w:tcW w:w="2132" w:type="dxa"/>
            <w:shd w:val="clear" w:color="auto" w:fill="auto"/>
            <w:noWrap/>
            <w:vAlign w:val="center"/>
          </w:tcPr>
          <w:p w14:paraId="7FF7E7DF" w14:textId="0ED78609" w:rsidR="003101C7" w:rsidRDefault="003101C7" w:rsidP="003101C7">
            <w:pPr>
              <w:jc w:val="center"/>
              <w:rPr>
                <w:color w:val="000000"/>
              </w:rPr>
            </w:pPr>
            <w:r>
              <w:rPr>
                <w:color w:val="000000"/>
              </w:rPr>
              <w:t>‘40MHz’(5510)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87559D" w14:textId="77777777" w:rsidR="003101C7" w:rsidRPr="0068728E" w:rsidRDefault="003101C7" w:rsidP="003101C7">
            <w:pPr>
              <w:jc w:val="center"/>
              <w:rPr>
                <w:color w:val="000000"/>
              </w:rPr>
            </w:pPr>
            <w:r w:rsidRPr="00906819">
              <w:rPr>
                <w:rFonts w:hint="eastAsia"/>
                <w:color w:val="000000"/>
              </w:rPr>
              <w:t>8.00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C4EC3" w14:textId="77777777" w:rsidR="003101C7" w:rsidRPr="0068728E" w:rsidRDefault="003101C7" w:rsidP="003101C7">
            <w:pPr>
              <w:jc w:val="center"/>
              <w:rPr>
                <w:color w:val="000000"/>
              </w:rPr>
            </w:pPr>
            <w:r w:rsidRPr="00906819">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229669C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F65CAF0"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F2767D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5C7EA0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16A655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9BF718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0744D72"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8CBF332"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2C4AEFD"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7E7A13E5" w14:textId="77777777" w:rsidR="003101C7" w:rsidRPr="007917A1" w:rsidRDefault="003101C7" w:rsidP="003101C7">
            <w:pPr>
              <w:jc w:val="center"/>
              <w:rPr>
                <w:color w:val="000000"/>
              </w:rPr>
            </w:pPr>
          </w:p>
        </w:tc>
      </w:tr>
      <w:tr w:rsidR="003101C7" w:rsidRPr="00491A77" w14:paraId="4EABB45E" w14:textId="77777777" w:rsidTr="003101C7">
        <w:trPr>
          <w:trHeight w:val="266"/>
          <w:jc w:val="center"/>
        </w:trPr>
        <w:tc>
          <w:tcPr>
            <w:tcW w:w="2132" w:type="dxa"/>
            <w:shd w:val="clear" w:color="auto" w:fill="auto"/>
            <w:noWrap/>
            <w:vAlign w:val="center"/>
          </w:tcPr>
          <w:p w14:paraId="71F952FC" w14:textId="7D3DB1E6" w:rsidR="003101C7" w:rsidRDefault="003101C7" w:rsidP="003101C7">
            <w:pPr>
              <w:jc w:val="center"/>
              <w:rPr>
                <w:color w:val="000000"/>
              </w:rPr>
            </w:pPr>
            <w:r>
              <w:rPr>
                <w:color w:val="000000"/>
              </w:rPr>
              <w:t>‘40MHz’(5670)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F17A1F" w14:textId="77777777" w:rsidR="003101C7" w:rsidRPr="0068728E" w:rsidRDefault="003101C7" w:rsidP="003101C7">
            <w:pPr>
              <w:jc w:val="center"/>
              <w:rPr>
                <w:color w:val="000000"/>
              </w:rPr>
            </w:pPr>
            <w:r w:rsidRPr="00906819">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B261" w14:textId="77777777" w:rsidR="003101C7" w:rsidRPr="0068728E" w:rsidRDefault="003101C7" w:rsidP="003101C7">
            <w:pPr>
              <w:jc w:val="center"/>
              <w:rPr>
                <w:color w:val="000000"/>
              </w:rPr>
            </w:pPr>
            <w:r w:rsidRPr="00906819">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33561924" w14:textId="77777777" w:rsidR="003101C7" w:rsidRPr="007917A1"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90F551F" w14:textId="77777777" w:rsidR="003101C7" w:rsidRPr="007917A1" w:rsidRDefault="003101C7" w:rsidP="003101C7">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C412DFA"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B8D8DA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07F7A6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588D47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D4B6811"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0E42CA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93AEC94"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4492CC12" w14:textId="77777777" w:rsidR="003101C7" w:rsidRPr="007917A1" w:rsidRDefault="003101C7" w:rsidP="003101C7">
            <w:pPr>
              <w:jc w:val="center"/>
              <w:rPr>
                <w:color w:val="000000"/>
              </w:rPr>
            </w:pPr>
          </w:p>
        </w:tc>
      </w:tr>
      <w:tr w:rsidR="003101C7" w:rsidRPr="00491A77" w14:paraId="7E8F4AAC" w14:textId="77777777" w:rsidTr="003101C7">
        <w:trPr>
          <w:trHeight w:val="266"/>
          <w:jc w:val="center"/>
        </w:trPr>
        <w:tc>
          <w:tcPr>
            <w:tcW w:w="2132" w:type="dxa"/>
            <w:shd w:val="clear" w:color="auto" w:fill="auto"/>
            <w:noWrap/>
            <w:vAlign w:val="center"/>
            <w:hideMark/>
          </w:tcPr>
          <w:p w14:paraId="2C334E38" w14:textId="77777777" w:rsidR="003101C7" w:rsidRPr="00A45F58"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74C8C8A" w14:textId="77777777" w:rsidR="003101C7" w:rsidRPr="00D70D09" w:rsidRDefault="003101C7" w:rsidP="003101C7">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5EB86DF0" w14:textId="77777777" w:rsidR="003101C7" w:rsidRPr="00D70D09" w:rsidRDefault="003101C7" w:rsidP="003101C7">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645E67ED" w14:textId="77777777" w:rsidR="003101C7" w:rsidRPr="007917A1" w:rsidRDefault="003101C7" w:rsidP="003101C7">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14C5E3D7" w14:textId="77777777" w:rsidR="003101C7" w:rsidRPr="007917A1" w:rsidRDefault="003101C7" w:rsidP="003101C7">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C2626F" w14:textId="77777777" w:rsidR="003101C7" w:rsidRPr="007917A1" w:rsidRDefault="003101C7" w:rsidP="003101C7">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6A47000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0DA2115"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B33F01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28F0E9A"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25301F2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F64396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02FB5241" w14:textId="77777777" w:rsidR="003101C7" w:rsidRPr="007917A1" w:rsidRDefault="003101C7" w:rsidP="003101C7">
            <w:pPr>
              <w:jc w:val="center"/>
              <w:rPr>
                <w:color w:val="000000"/>
              </w:rPr>
            </w:pPr>
          </w:p>
        </w:tc>
      </w:tr>
      <w:tr w:rsidR="003101C7" w:rsidRPr="00491A77" w14:paraId="53628658" w14:textId="77777777" w:rsidTr="003101C7">
        <w:trPr>
          <w:trHeight w:val="266"/>
          <w:jc w:val="center"/>
        </w:trPr>
        <w:tc>
          <w:tcPr>
            <w:tcW w:w="2132" w:type="dxa"/>
            <w:tcBorders>
              <w:bottom w:val="single" w:sz="4" w:space="0" w:color="auto"/>
            </w:tcBorders>
            <w:shd w:val="clear" w:color="auto" w:fill="auto"/>
            <w:noWrap/>
            <w:vAlign w:val="center"/>
            <w:hideMark/>
          </w:tcPr>
          <w:p w14:paraId="15490D45" w14:textId="42DED252" w:rsidR="003101C7" w:rsidRPr="00A45F58" w:rsidRDefault="003101C7" w:rsidP="003101C7">
            <w:pPr>
              <w:jc w:val="center"/>
              <w:rPr>
                <w:color w:val="000000"/>
              </w:rPr>
            </w:pPr>
            <w:r>
              <w:rPr>
                <w:color w:val="000000"/>
              </w:rPr>
              <w:t>‘60MHz’(5180)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8EDD65" w14:textId="77777777" w:rsidR="003101C7" w:rsidRPr="00D70D09" w:rsidRDefault="003101C7" w:rsidP="003101C7">
            <w:pPr>
              <w:jc w:val="center"/>
              <w:rPr>
                <w:color w:val="000000"/>
              </w:rPr>
            </w:pPr>
            <w:r w:rsidRPr="00906819">
              <w:rPr>
                <w:rFonts w:hint="eastAsia"/>
                <w:color w:val="000000"/>
              </w:rPr>
              <w:t>11.17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0308D" w14:textId="77777777" w:rsidR="003101C7" w:rsidRPr="00D70D09" w:rsidRDefault="003101C7" w:rsidP="003101C7">
            <w:pPr>
              <w:jc w:val="center"/>
              <w:rPr>
                <w:color w:val="000000"/>
              </w:rPr>
            </w:pPr>
            <w:r w:rsidRPr="00906819">
              <w:rPr>
                <w:rFonts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684B" w14:textId="77777777" w:rsidR="003101C7" w:rsidRPr="00D70D09" w:rsidRDefault="003101C7" w:rsidP="003101C7">
            <w:pPr>
              <w:jc w:val="center"/>
              <w:rPr>
                <w:color w:val="000000"/>
              </w:rPr>
            </w:pPr>
            <w:r w:rsidRPr="00906819">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BB44" w14:textId="77777777" w:rsidR="003101C7" w:rsidRPr="00D70D09"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1311E7C" w14:textId="77777777" w:rsidR="003101C7" w:rsidRPr="00D70D09" w:rsidRDefault="003101C7" w:rsidP="003101C7">
            <w:pPr>
              <w:jc w:val="center"/>
              <w:rPr>
                <w:color w:val="000000"/>
              </w:rPr>
            </w:pPr>
            <w:r w:rsidRPr="00906819">
              <w:rPr>
                <w:rFonts w:hint="eastAsia"/>
                <w:color w:val="000000"/>
              </w:rPr>
              <w:t>9.71</w:t>
            </w:r>
          </w:p>
        </w:tc>
        <w:tc>
          <w:tcPr>
            <w:tcW w:w="723" w:type="dxa"/>
            <w:tcBorders>
              <w:top w:val="nil"/>
              <w:left w:val="single" w:sz="4" w:space="0" w:color="auto"/>
              <w:bottom w:val="nil"/>
              <w:right w:val="nil"/>
            </w:tcBorders>
            <w:shd w:val="clear" w:color="auto" w:fill="auto"/>
            <w:noWrap/>
            <w:vAlign w:val="center"/>
          </w:tcPr>
          <w:p w14:paraId="146B526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4457E6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90F23B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4D9E558"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6402DD8"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552DDB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57117280" w14:textId="77777777" w:rsidR="003101C7" w:rsidRPr="007917A1" w:rsidRDefault="003101C7" w:rsidP="003101C7">
            <w:pPr>
              <w:jc w:val="center"/>
              <w:rPr>
                <w:color w:val="000000"/>
              </w:rPr>
            </w:pPr>
          </w:p>
        </w:tc>
      </w:tr>
      <w:tr w:rsidR="003101C7" w:rsidRPr="00491A77" w14:paraId="7C7A5AA2" w14:textId="77777777" w:rsidTr="003101C7">
        <w:trPr>
          <w:trHeight w:val="266"/>
          <w:jc w:val="center"/>
        </w:trPr>
        <w:tc>
          <w:tcPr>
            <w:tcW w:w="2132" w:type="dxa"/>
            <w:tcBorders>
              <w:bottom w:val="single" w:sz="4" w:space="0" w:color="auto"/>
            </w:tcBorders>
            <w:shd w:val="clear" w:color="auto" w:fill="auto"/>
            <w:noWrap/>
            <w:vAlign w:val="center"/>
          </w:tcPr>
          <w:p w14:paraId="01E3FEFE" w14:textId="793760BD" w:rsidR="003101C7" w:rsidRDefault="003101C7" w:rsidP="003101C7">
            <w:pPr>
              <w:jc w:val="center"/>
              <w:rPr>
                <w:color w:val="000000"/>
              </w:rPr>
            </w:pPr>
            <w:r>
              <w:rPr>
                <w:color w:val="000000"/>
              </w:rPr>
              <w:t>‘60MHz’(5200)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BA1571" w14:textId="77777777" w:rsidR="003101C7" w:rsidRPr="0068728E" w:rsidRDefault="003101C7" w:rsidP="003101C7">
            <w:pPr>
              <w:jc w:val="center"/>
              <w:rPr>
                <w:color w:val="000000"/>
              </w:rPr>
            </w:pPr>
            <w:r w:rsidRPr="00906819">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54840" w14:textId="77777777" w:rsidR="003101C7" w:rsidRPr="0068728E" w:rsidRDefault="003101C7" w:rsidP="003101C7">
            <w:pPr>
              <w:jc w:val="center"/>
              <w:rPr>
                <w:color w:val="000000"/>
              </w:rPr>
            </w:pPr>
            <w:r w:rsidRPr="00906819">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19292" w14:textId="77777777" w:rsidR="003101C7" w:rsidRPr="0068728E" w:rsidRDefault="003101C7" w:rsidP="003101C7">
            <w:pPr>
              <w:jc w:val="center"/>
              <w:rPr>
                <w:color w:val="000000"/>
              </w:rPr>
            </w:pPr>
            <w:r w:rsidRPr="00906819">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0C447" w14:textId="77777777" w:rsidR="003101C7" w:rsidRPr="0068728E"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6BE72" w14:textId="77777777" w:rsidR="003101C7" w:rsidRPr="0068728E" w:rsidRDefault="003101C7" w:rsidP="003101C7">
            <w:pPr>
              <w:jc w:val="center"/>
              <w:rPr>
                <w:color w:val="000000"/>
              </w:rPr>
            </w:pPr>
            <w:r w:rsidRPr="00906819">
              <w:rPr>
                <w:rFonts w:hint="eastAsia"/>
                <w:color w:val="000000"/>
              </w:rPr>
              <w:t>9.71</w:t>
            </w:r>
          </w:p>
        </w:tc>
        <w:tc>
          <w:tcPr>
            <w:tcW w:w="723" w:type="dxa"/>
            <w:tcBorders>
              <w:top w:val="nil"/>
              <w:left w:val="single" w:sz="4" w:space="0" w:color="auto"/>
              <w:bottom w:val="nil"/>
              <w:right w:val="nil"/>
            </w:tcBorders>
            <w:shd w:val="clear" w:color="auto" w:fill="auto"/>
            <w:noWrap/>
            <w:vAlign w:val="center"/>
          </w:tcPr>
          <w:p w14:paraId="1614EF6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C315A60"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C64D670"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3835E0E"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1BC10F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14F22D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03F8D7C5" w14:textId="77777777" w:rsidR="003101C7" w:rsidRPr="007917A1" w:rsidRDefault="003101C7" w:rsidP="003101C7">
            <w:pPr>
              <w:jc w:val="center"/>
              <w:rPr>
                <w:color w:val="000000"/>
              </w:rPr>
            </w:pPr>
          </w:p>
        </w:tc>
      </w:tr>
      <w:tr w:rsidR="003101C7" w:rsidRPr="00491A77" w14:paraId="624C880F" w14:textId="77777777" w:rsidTr="003101C7">
        <w:trPr>
          <w:trHeight w:val="266"/>
          <w:jc w:val="center"/>
        </w:trPr>
        <w:tc>
          <w:tcPr>
            <w:tcW w:w="2132" w:type="dxa"/>
            <w:tcBorders>
              <w:bottom w:val="single" w:sz="4" w:space="0" w:color="auto"/>
            </w:tcBorders>
            <w:shd w:val="clear" w:color="auto" w:fill="auto"/>
            <w:noWrap/>
            <w:vAlign w:val="center"/>
          </w:tcPr>
          <w:p w14:paraId="35560F0A" w14:textId="5C872167" w:rsidR="003101C7" w:rsidRDefault="003101C7" w:rsidP="003101C7">
            <w:pPr>
              <w:jc w:val="center"/>
              <w:rPr>
                <w:color w:val="000000"/>
              </w:rPr>
            </w:pPr>
            <w:r>
              <w:rPr>
                <w:color w:val="000000"/>
              </w:rPr>
              <w:t>‘60MHz’(5220)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18BC97A" w14:textId="77777777" w:rsidR="003101C7" w:rsidRPr="0068728E"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14CE" w14:textId="77777777" w:rsidR="003101C7" w:rsidRPr="0068728E" w:rsidRDefault="003101C7" w:rsidP="003101C7">
            <w:pPr>
              <w:jc w:val="center"/>
              <w:rPr>
                <w:color w:val="000000"/>
              </w:rPr>
            </w:pPr>
            <w:r w:rsidRPr="00906819">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3E141" w14:textId="77777777" w:rsidR="003101C7" w:rsidRPr="0068728E" w:rsidRDefault="003101C7" w:rsidP="003101C7">
            <w:pPr>
              <w:jc w:val="center"/>
              <w:rPr>
                <w:color w:val="000000"/>
              </w:rPr>
            </w:pPr>
            <w:r w:rsidRPr="00906819">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539DB" w14:textId="77777777" w:rsidR="003101C7" w:rsidRPr="0068728E"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945B8" w14:textId="77777777" w:rsidR="003101C7" w:rsidRPr="0068728E" w:rsidRDefault="003101C7" w:rsidP="003101C7">
            <w:pPr>
              <w:jc w:val="center"/>
              <w:rPr>
                <w:color w:val="000000"/>
              </w:rPr>
            </w:pPr>
            <w:r w:rsidRPr="00906819">
              <w:rPr>
                <w:rFonts w:hint="eastAsia"/>
                <w:color w:val="000000"/>
              </w:rPr>
              <w:t>9.40</w:t>
            </w:r>
          </w:p>
        </w:tc>
        <w:tc>
          <w:tcPr>
            <w:tcW w:w="723" w:type="dxa"/>
            <w:tcBorders>
              <w:top w:val="nil"/>
              <w:left w:val="single" w:sz="4" w:space="0" w:color="auto"/>
              <w:bottom w:val="nil"/>
              <w:right w:val="nil"/>
            </w:tcBorders>
            <w:shd w:val="clear" w:color="auto" w:fill="auto"/>
            <w:noWrap/>
            <w:vAlign w:val="center"/>
          </w:tcPr>
          <w:p w14:paraId="1934A8C5"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43B4A0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194052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6966063"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1FCB126"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150790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473F4BD2" w14:textId="77777777" w:rsidR="003101C7" w:rsidRPr="007917A1" w:rsidRDefault="003101C7" w:rsidP="003101C7">
            <w:pPr>
              <w:jc w:val="center"/>
              <w:rPr>
                <w:color w:val="000000"/>
              </w:rPr>
            </w:pPr>
          </w:p>
        </w:tc>
      </w:tr>
      <w:tr w:rsidR="003101C7" w:rsidRPr="00491A77" w14:paraId="12C4FFFF" w14:textId="77777777" w:rsidTr="003101C7">
        <w:trPr>
          <w:trHeight w:val="266"/>
          <w:jc w:val="center"/>
        </w:trPr>
        <w:tc>
          <w:tcPr>
            <w:tcW w:w="2132" w:type="dxa"/>
            <w:tcBorders>
              <w:bottom w:val="single" w:sz="4" w:space="0" w:color="auto"/>
            </w:tcBorders>
            <w:shd w:val="clear" w:color="auto" w:fill="auto"/>
            <w:noWrap/>
            <w:vAlign w:val="center"/>
          </w:tcPr>
          <w:p w14:paraId="586ED003" w14:textId="4719583D" w:rsidR="003101C7" w:rsidRDefault="003101C7" w:rsidP="003101C7">
            <w:pPr>
              <w:jc w:val="center"/>
              <w:rPr>
                <w:color w:val="000000"/>
              </w:rPr>
            </w:pPr>
            <w:r>
              <w:rPr>
                <w:color w:val="000000"/>
              </w:rPr>
              <w:t>‘60MHz’(5520)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2EF0B6" w14:textId="77777777" w:rsidR="003101C7" w:rsidRPr="0068728E"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545FD" w14:textId="77777777" w:rsidR="003101C7" w:rsidRPr="0068728E" w:rsidRDefault="003101C7" w:rsidP="003101C7">
            <w:pPr>
              <w:jc w:val="center"/>
              <w:rPr>
                <w:color w:val="000000"/>
              </w:rPr>
            </w:pPr>
            <w:r w:rsidRPr="00906819">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AECE0" w14:textId="77777777" w:rsidR="003101C7" w:rsidRPr="0068728E" w:rsidRDefault="003101C7" w:rsidP="003101C7">
            <w:pPr>
              <w:jc w:val="center"/>
              <w:rPr>
                <w:color w:val="000000"/>
              </w:rPr>
            </w:pPr>
            <w:r w:rsidRPr="00906819">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E31C8" w14:textId="77777777" w:rsidR="003101C7" w:rsidRPr="0068728E"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8886A" w14:textId="77777777" w:rsidR="003101C7" w:rsidRPr="0068728E" w:rsidRDefault="003101C7" w:rsidP="003101C7">
            <w:pPr>
              <w:jc w:val="center"/>
              <w:rPr>
                <w:color w:val="000000"/>
              </w:rPr>
            </w:pPr>
            <w:r w:rsidRPr="00906819">
              <w:rPr>
                <w:rFonts w:hint="eastAsia"/>
                <w:color w:val="000000"/>
              </w:rPr>
              <w:t>9.71</w:t>
            </w:r>
          </w:p>
        </w:tc>
        <w:tc>
          <w:tcPr>
            <w:tcW w:w="723" w:type="dxa"/>
            <w:tcBorders>
              <w:top w:val="nil"/>
              <w:left w:val="single" w:sz="4" w:space="0" w:color="auto"/>
              <w:bottom w:val="nil"/>
              <w:right w:val="nil"/>
            </w:tcBorders>
            <w:shd w:val="clear" w:color="auto" w:fill="auto"/>
            <w:noWrap/>
            <w:vAlign w:val="center"/>
          </w:tcPr>
          <w:p w14:paraId="4A3644A4"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EF42FB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8D7DED8"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C8CCA01"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02E516B"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3B493C2"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41952BFA" w14:textId="77777777" w:rsidR="003101C7" w:rsidRPr="007917A1" w:rsidRDefault="003101C7" w:rsidP="003101C7">
            <w:pPr>
              <w:jc w:val="center"/>
              <w:rPr>
                <w:color w:val="000000"/>
              </w:rPr>
            </w:pPr>
          </w:p>
        </w:tc>
      </w:tr>
      <w:tr w:rsidR="003101C7" w:rsidRPr="00491A77" w14:paraId="0AAD5FDB" w14:textId="77777777" w:rsidTr="003101C7">
        <w:trPr>
          <w:trHeight w:val="266"/>
          <w:jc w:val="center"/>
        </w:trPr>
        <w:tc>
          <w:tcPr>
            <w:tcW w:w="2132" w:type="dxa"/>
            <w:tcBorders>
              <w:bottom w:val="single" w:sz="4" w:space="0" w:color="auto"/>
            </w:tcBorders>
            <w:shd w:val="clear" w:color="auto" w:fill="auto"/>
            <w:noWrap/>
            <w:vAlign w:val="center"/>
          </w:tcPr>
          <w:p w14:paraId="7B71A9BA" w14:textId="325B049D" w:rsidR="003101C7" w:rsidRDefault="003101C7" w:rsidP="003101C7">
            <w:pPr>
              <w:jc w:val="center"/>
              <w:rPr>
                <w:color w:val="000000"/>
              </w:rPr>
            </w:pPr>
            <w:r>
              <w:rPr>
                <w:color w:val="000000"/>
              </w:rPr>
              <w:t>‘60MHz’(5540)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893E1A" w14:textId="77777777" w:rsidR="003101C7" w:rsidRPr="0068728E"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05D42" w14:textId="77777777" w:rsidR="003101C7" w:rsidRPr="0068728E" w:rsidRDefault="003101C7" w:rsidP="003101C7">
            <w:pPr>
              <w:jc w:val="center"/>
              <w:rPr>
                <w:color w:val="000000"/>
              </w:rPr>
            </w:pPr>
            <w:r w:rsidRPr="00906819">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6A9CE" w14:textId="77777777" w:rsidR="003101C7" w:rsidRPr="0068728E" w:rsidRDefault="003101C7" w:rsidP="003101C7">
            <w:pPr>
              <w:jc w:val="center"/>
              <w:rPr>
                <w:color w:val="000000"/>
              </w:rPr>
            </w:pPr>
            <w:r w:rsidRPr="00906819">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D355A" w14:textId="77777777" w:rsidR="003101C7" w:rsidRPr="0068728E"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49EA8" w14:textId="77777777" w:rsidR="003101C7" w:rsidRPr="0068728E" w:rsidRDefault="003101C7" w:rsidP="003101C7">
            <w:pPr>
              <w:jc w:val="center"/>
              <w:rPr>
                <w:color w:val="000000"/>
              </w:rPr>
            </w:pPr>
            <w:r w:rsidRPr="00906819">
              <w:rPr>
                <w:rFonts w:hint="eastAsia"/>
                <w:color w:val="000000"/>
              </w:rPr>
              <w:t>9.40</w:t>
            </w:r>
          </w:p>
        </w:tc>
        <w:tc>
          <w:tcPr>
            <w:tcW w:w="723" w:type="dxa"/>
            <w:tcBorders>
              <w:top w:val="nil"/>
              <w:left w:val="single" w:sz="4" w:space="0" w:color="auto"/>
              <w:bottom w:val="nil"/>
              <w:right w:val="nil"/>
            </w:tcBorders>
            <w:shd w:val="clear" w:color="auto" w:fill="auto"/>
            <w:noWrap/>
            <w:vAlign w:val="center"/>
          </w:tcPr>
          <w:p w14:paraId="57C74827"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327F80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F640800"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B93DCD0"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28AF84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A4FF37A"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083C419A" w14:textId="77777777" w:rsidR="003101C7" w:rsidRPr="007917A1" w:rsidRDefault="003101C7" w:rsidP="003101C7">
            <w:pPr>
              <w:jc w:val="center"/>
              <w:rPr>
                <w:color w:val="000000"/>
              </w:rPr>
            </w:pPr>
          </w:p>
        </w:tc>
      </w:tr>
      <w:tr w:rsidR="003101C7" w:rsidRPr="00491A77" w14:paraId="2DDF5431" w14:textId="77777777" w:rsidTr="003101C7">
        <w:trPr>
          <w:trHeight w:val="266"/>
          <w:jc w:val="center"/>
        </w:trPr>
        <w:tc>
          <w:tcPr>
            <w:tcW w:w="2132" w:type="dxa"/>
            <w:tcBorders>
              <w:bottom w:val="single" w:sz="4" w:space="0" w:color="auto"/>
            </w:tcBorders>
            <w:shd w:val="clear" w:color="auto" w:fill="auto"/>
            <w:noWrap/>
            <w:vAlign w:val="center"/>
          </w:tcPr>
          <w:p w14:paraId="7CE8E656" w14:textId="68CCB673" w:rsidR="003101C7" w:rsidRDefault="003101C7" w:rsidP="003101C7">
            <w:pPr>
              <w:jc w:val="center"/>
              <w:rPr>
                <w:color w:val="000000"/>
              </w:rPr>
            </w:pPr>
            <w:r>
              <w:rPr>
                <w:color w:val="000000"/>
              </w:rPr>
              <w:t>‘60MHz’(5680)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D97558" w14:textId="77777777" w:rsidR="003101C7" w:rsidRPr="0068728E" w:rsidRDefault="003101C7" w:rsidP="003101C7">
            <w:pPr>
              <w:jc w:val="center"/>
              <w:rPr>
                <w:color w:val="000000"/>
              </w:rPr>
            </w:pPr>
            <w:r w:rsidRPr="00906819">
              <w:rPr>
                <w:rFonts w:hint="eastAsia"/>
                <w:color w:val="000000"/>
              </w:rPr>
              <w:t>10.53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6D6F" w14:textId="77777777" w:rsidR="003101C7" w:rsidRPr="0068728E" w:rsidRDefault="003101C7" w:rsidP="003101C7">
            <w:pPr>
              <w:jc w:val="center"/>
              <w:rPr>
                <w:color w:val="000000"/>
              </w:rPr>
            </w:pPr>
            <w:r w:rsidRPr="00906819">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E2B92" w14:textId="77777777" w:rsidR="003101C7" w:rsidRPr="0068728E" w:rsidRDefault="003101C7" w:rsidP="003101C7">
            <w:pPr>
              <w:jc w:val="center"/>
              <w:rPr>
                <w:color w:val="000000"/>
              </w:rPr>
            </w:pPr>
            <w:r w:rsidRPr="00906819">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A3742" w14:textId="77777777" w:rsidR="003101C7" w:rsidRPr="0068728E" w:rsidRDefault="003101C7" w:rsidP="003101C7">
            <w:pPr>
              <w:jc w:val="center"/>
              <w:rPr>
                <w:color w:val="000000"/>
              </w:rPr>
            </w:pPr>
            <w:r w:rsidRPr="00906819">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6DA29" w14:textId="77777777" w:rsidR="003101C7" w:rsidRPr="0068728E" w:rsidRDefault="003101C7" w:rsidP="003101C7">
            <w:pPr>
              <w:jc w:val="center"/>
              <w:rPr>
                <w:color w:val="000000"/>
              </w:rPr>
            </w:pPr>
            <w:r w:rsidRPr="00906819">
              <w:rPr>
                <w:rFonts w:hint="eastAsia"/>
                <w:color w:val="000000"/>
              </w:rPr>
              <w:t>9.73</w:t>
            </w:r>
          </w:p>
        </w:tc>
        <w:tc>
          <w:tcPr>
            <w:tcW w:w="723" w:type="dxa"/>
            <w:tcBorders>
              <w:top w:val="nil"/>
              <w:left w:val="single" w:sz="4" w:space="0" w:color="auto"/>
              <w:bottom w:val="single" w:sz="4" w:space="0" w:color="auto"/>
              <w:right w:val="nil"/>
            </w:tcBorders>
            <w:shd w:val="clear" w:color="auto" w:fill="auto"/>
            <w:noWrap/>
            <w:vAlign w:val="center"/>
          </w:tcPr>
          <w:p w14:paraId="27DC3921" w14:textId="77777777" w:rsidR="003101C7" w:rsidRPr="007917A1"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6885F7C" w14:textId="77777777" w:rsidR="003101C7" w:rsidRPr="007917A1"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8C3F03C" w14:textId="77777777" w:rsidR="003101C7" w:rsidRPr="007917A1"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FE425FC" w14:textId="77777777" w:rsidR="003101C7" w:rsidRPr="007917A1"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E91F58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5BBE2A1"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73F234C5" w14:textId="77777777" w:rsidR="003101C7" w:rsidRPr="007917A1" w:rsidRDefault="003101C7" w:rsidP="003101C7">
            <w:pPr>
              <w:jc w:val="center"/>
              <w:rPr>
                <w:color w:val="000000"/>
              </w:rPr>
            </w:pPr>
          </w:p>
        </w:tc>
      </w:tr>
      <w:tr w:rsidR="003101C7" w:rsidRPr="00491A77" w14:paraId="5FBCEEB0" w14:textId="77777777" w:rsidTr="003101C7">
        <w:trPr>
          <w:trHeight w:val="266"/>
          <w:jc w:val="center"/>
        </w:trPr>
        <w:tc>
          <w:tcPr>
            <w:tcW w:w="2132" w:type="dxa"/>
            <w:shd w:val="clear" w:color="auto" w:fill="auto"/>
            <w:noWrap/>
            <w:vAlign w:val="center"/>
            <w:hideMark/>
          </w:tcPr>
          <w:p w14:paraId="6BADA18F" w14:textId="77777777" w:rsidR="003101C7" w:rsidRPr="00A45F58"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F1BC8E8" w14:textId="77777777" w:rsidR="003101C7" w:rsidRPr="00D70D09" w:rsidRDefault="003101C7" w:rsidP="003101C7">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7F76417" w14:textId="77777777" w:rsidR="003101C7" w:rsidRPr="00D70D09" w:rsidRDefault="003101C7" w:rsidP="003101C7">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8C7B148" w14:textId="77777777" w:rsidR="003101C7" w:rsidRPr="00D70D09" w:rsidRDefault="003101C7" w:rsidP="003101C7">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3FE8D25A" w14:textId="77777777" w:rsidR="003101C7" w:rsidRPr="00D70D09" w:rsidRDefault="003101C7" w:rsidP="003101C7">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61DA8D33" w14:textId="77777777" w:rsidR="003101C7" w:rsidRPr="00D70D09" w:rsidRDefault="003101C7" w:rsidP="003101C7">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1867DACF" w14:textId="77777777" w:rsidR="003101C7" w:rsidRPr="00D70D09" w:rsidRDefault="003101C7" w:rsidP="003101C7">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634205A6" w14:textId="77777777" w:rsidR="003101C7" w:rsidRPr="00D70D09" w:rsidRDefault="003101C7" w:rsidP="003101C7">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6DF91F6" w14:textId="77777777" w:rsidR="003101C7" w:rsidRPr="00D70D09" w:rsidRDefault="003101C7" w:rsidP="003101C7">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F7057" w14:textId="77777777" w:rsidR="003101C7" w:rsidRPr="00D70D09" w:rsidRDefault="003101C7" w:rsidP="003101C7">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1B5C20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E21727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543065C4" w14:textId="77777777" w:rsidR="003101C7" w:rsidRPr="007917A1" w:rsidRDefault="003101C7" w:rsidP="003101C7">
            <w:pPr>
              <w:jc w:val="center"/>
              <w:rPr>
                <w:color w:val="000000"/>
              </w:rPr>
            </w:pPr>
          </w:p>
        </w:tc>
      </w:tr>
      <w:tr w:rsidR="003101C7" w:rsidRPr="00491A77" w14:paraId="5C6C9756" w14:textId="77777777" w:rsidTr="003101C7">
        <w:trPr>
          <w:trHeight w:val="266"/>
          <w:jc w:val="center"/>
        </w:trPr>
        <w:tc>
          <w:tcPr>
            <w:tcW w:w="2132" w:type="dxa"/>
            <w:tcBorders>
              <w:bottom w:val="single" w:sz="4" w:space="0" w:color="auto"/>
            </w:tcBorders>
            <w:shd w:val="clear" w:color="auto" w:fill="auto"/>
            <w:noWrap/>
            <w:vAlign w:val="center"/>
            <w:hideMark/>
          </w:tcPr>
          <w:p w14:paraId="043513BC" w14:textId="10805B8E" w:rsidR="003101C7" w:rsidRPr="00A45F58" w:rsidRDefault="003101C7" w:rsidP="003101C7">
            <w:pPr>
              <w:jc w:val="center"/>
              <w:rPr>
                <w:color w:val="000000"/>
              </w:rPr>
            </w:pPr>
            <w:r w:rsidRPr="00A45F58">
              <w:rPr>
                <w:color w:val="000000"/>
              </w:rPr>
              <w:lastRenderedPageBreak/>
              <w:t>'</w:t>
            </w:r>
            <w:r>
              <w:rPr>
                <w:color w:val="000000"/>
              </w:rPr>
              <w:t>80MHz</w:t>
            </w:r>
            <w:r w:rsidRPr="00A45F58">
              <w:rPr>
                <w:color w:val="000000"/>
              </w:rPr>
              <w:t>'</w:t>
            </w: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42D277" w14:textId="77777777" w:rsidR="003101C7" w:rsidRPr="00D70D09" w:rsidRDefault="003101C7" w:rsidP="003101C7">
            <w:pPr>
              <w:jc w:val="center"/>
              <w:rPr>
                <w:color w:val="000000"/>
              </w:rPr>
            </w:pPr>
            <w:r w:rsidRPr="00906819">
              <w:rPr>
                <w:rFonts w:hint="eastAsia"/>
                <w:color w:val="000000"/>
              </w:rPr>
              <w:t>11.61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D76D" w14:textId="77777777" w:rsidR="003101C7" w:rsidRPr="00D70D09" w:rsidRDefault="003101C7" w:rsidP="003101C7">
            <w:pPr>
              <w:jc w:val="center"/>
              <w:rPr>
                <w:color w:val="000000"/>
              </w:rPr>
            </w:pPr>
            <w:r w:rsidRPr="00906819">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5349" w14:textId="77777777" w:rsidR="003101C7" w:rsidRPr="00D70D09" w:rsidRDefault="003101C7" w:rsidP="003101C7">
            <w:pPr>
              <w:jc w:val="center"/>
              <w:rPr>
                <w:color w:val="000000"/>
              </w:rPr>
            </w:pPr>
            <w:r w:rsidRPr="00906819">
              <w:rPr>
                <w:rFonts w:hint="eastAsia"/>
                <w:color w:val="000000"/>
              </w:rPr>
              <w:t>10.25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8C41A" w14:textId="77777777" w:rsidR="003101C7" w:rsidRPr="00D70D09" w:rsidRDefault="003101C7" w:rsidP="003101C7">
            <w:pPr>
              <w:jc w:val="center"/>
              <w:rPr>
                <w:color w:val="000000"/>
              </w:rPr>
            </w:pPr>
            <w:r w:rsidRPr="00906819">
              <w:rPr>
                <w:rFonts w:hint="eastAsia"/>
                <w:color w:val="000000"/>
              </w:rPr>
              <w:t>9.00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7F636" w14:textId="77777777" w:rsidR="003101C7" w:rsidRPr="00D70D09" w:rsidRDefault="003101C7" w:rsidP="003101C7">
            <w:pPr>
              <w:jc w:val="center"/>
              <w:rPr>
                <w:color w:val="000000"/>
              </w:rPr>
            </w:pPr>
            <w:r w:rsidRPr="00906819">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D2426" w14:textId="77777777" w:rsidR="003101C7" w:rsidRPr="00D70D09" w:rsidRDefault="003101C7" w:rsidP="003101C7">
            <w:pPr>
              <w:jc w:val="center"/>
              <w:rPr>
                <w:color w:val="000000"/>
              </w:rPr>
            </w:pPr>
            <w:r w:rsidRPr="00906819">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97ED" w14:textId="77777777" w:rsidR="003101C7" w:rsidRPr="00D70D09" w:rsidRDefault="003101C7" w:rsidP="003101C7">
            <w:pPr>
              <w:jc w:val="center"/>
              <w:rPr>
                <w:color w:val="000000"/>
              </w:rPr>
            </w:pPr>
            <w:r w:rsidRPr="00906819">
              <w:rPr>
                <w:rFonts w:hint="eastAsia"/>
                <w:color w:val="000000"/>
              </w:rPr>
              <w:t>10.59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14770" w14:textId="77777777" w:rsidR="003101C7" w:rsidRPr="00D70D09"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48E57E0" w14:textId="77777777" w:rsidR="003101C7" w:rsidRPr="00D70D09" w:rsidRDefault="003101C7" w:rsidP="003101C7">
            <w:pPr>
              <w:jc w:val="center"/>
              <w:rPr>
                <w:color w:val="000000"/>
              </w:rPr>
            </w:pPr>
            <w:r w:rsidRPr="00906819">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33CDEB18"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97C714C"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761345E0" w14:textId="77777777" w:rsidR="003101C7" w:rsidRPr="007917A1" w:rsidRDefault="003101C7" w:rsidP="003101C7">
            <w:pPr>
              <w:jc w:val="center"/>
              <w:rPr>
                <w:color w:val="000000"/>
              </w:rPr>
            </w:pPr>
          </w:p>
        </w:tc>
      </w:tr>
      <w:tr w:rsidR="003101C7" w:rsidRPr="00491A77" w14:paraId="38D7B388" w14:textId="77777777" w:rsidTr="003101C7">
        <w:trPr>
          <w:trHeight w:val="266"/>
          <w:jc w:val="center"/>
        </w:trPr>
        <w:tc>
          <w:tcPr>
            <w:tcW w:w="2132" w:type="dxa"/>
            <w:tcBorders>
              <w:bottom w:val="single" w:sz="4" w:space="0" w:color="auto"/>
            </w:tcBorders>
            <w:shd w:val="clear" w:color="auto" w:fill="auto"/>
            <w:noWrap/>
            <w:vAlign w:val="center"/>
          </w:tcPr>
          <w:p w14:paraId="2E544B59" w14:textId="27452124" w:rsidR="003101C7" w:rsidRPr="00A45F58" w:rsidRDefault="003101C7" w:rsidP="003101C7">
            <w:pPr>
              <w:jc w:val="center"/>
              <w:rPr>
                <w:color w:val="000000"/>
              </w:rPr>
            </w:pPr>
            <w:r w:rsidRPr="00A45F58">
              <w:rPr>
                <w:color w:val="000000"/>
              </w:rPr>
              <w:t>'</w:t>
            </w:r>
            <w:r>
              <w:rPr>
                <w:color w:val="000000"/>
              </w:rPr>
              <w:t>80MHz</w:t>
            </w:r>
            <w:r w:rsidRPr="00A45F58">
              <w:rPr>
                <w:color w:val="000000"/>
              </w:rPr>
              <w:t>'</w:t>
            </w: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DB73F7" w14:textId="77777777" w:rsidR="003101C7" w:rsidRPr="0068728E" w:rsidRDefault="003101C7" w:rsidP="003101C7">
            <w:pPr>
              <w:jc w:val="center"/>
              <w:rPr>
                <w:color w:val="000000"/>
              </w:rPr>
            </w:pPr>
            <w:r w:rsidRPr="00906819">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CB461" w14:textId="77777777" w:rsidR="003101C7" w:rsidRPr="0068728E" w:rsidRDefault="003101C7" w:rsidP="003101C7">
            <w:pPr>
              <w:jc w:val="center"/>
              <w:rPr>
                <w:color w:val="000000"/>
              </w:rPr>
            </w:pPr>
            <w:r w:rsidRPr="00906819">
              <w:rPr>
                <w:rFonts w:hint="eastAsia"/>
                <w:color w:val="000000"/>
              </w:rPr>
              <w:t>10.05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0CB92" w14:textId="77777777" w:rsidR="003101C7" w:rsidRPr="0068728E" w:rsidRDefault="003101C7" w:rsidP="003101C7">
            <w:pPr>
              <w:jc w:val="center"/>
              <w:rPr>
                <w:color w:val="000000"/>
              </w:rPr>
            </w:pPr>
            <w:r w:rsidRPr="00906819">
              <w:rPr>
                <w:rFonts w:hint="eastAsia"/>
                <w:color w:val="000000"/>
              </w:rPr>
              <w:t>8.71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942F" w14:textId="77777777" w:rsidR="003101C7" w:rsidRPr="0068728E" w:rsidRDefault="003101C7" w:rsidP="003101C7">
            <w:pPr>
              <w:jc w:val="center"/>
              <w:rPr>
                <w:color w:val="000000"/>
              </w:rPr>
            </w:pPr>
            <w:r w:rsidRPr="00906819">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77104" w14:textId="77777777" w:rsidR="003101C7" w:rsidRPr="0068728E" w:rsidRDefault="003101C7" w:rsidP="003101C7">
            <w:pPr>
              <w:jc w:val="center"/>
              <w:rPr>
                <w:color w:val="000000"/>
              </w:rPr>
            </w:pPr>
            <w:r w:rsidRPr="00906819">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78B28" w14:textId="77777777" w:rsidR="003101C7" w:rsidRPr="0068728E" w:rsidRDefault="003101C7" w:rsidP="003101C7">
            <w:pPr>
              <w:jc w:val="center"/>
              <w:rPr>
                <w:color w:val="000000"/>
              </w:rPr>
            </w:pPr>
            <w:r w:rsidRPr="00906819">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25C2A" w14:textId="77777777" w:rsidR="003101C7" w:rsidRPr="0068728E" w:rsidRDefault="003101C7" w:rsidP="003101C7">
            <w:pPr>
              <w:jc w:val="center"/>
              <w:rPr>
                <w:color w:val="000000"/>
              </w:rPr>
            </w:pPr>
            <w:r w:rsidRPr="00906819">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6A0E7" w14:textId="77777777" w:rsidR="003101C7" w:rsidRPr="0068728E"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787C277" w14:textId="77777777" w:rsidR="003101C7" w:rsidRPr="0068728E" w:rsidRDefault="003101C7" w:rsidP="003101C7">
            <w:pPr>
              <w:jc w:val="center"/>
              <w:rPr>
                <w:color w:val="000000"/>
              </w:rPr>
            </w:pPr>
            <w:r w:rsidRPr="00906819">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0E3C3583"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694CA1F"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451B0691" w14:textId="77777777" w:rsidR="003101C7" w:rsidRPr="007917A1" w:rsidRDefault="003101C7" w:rsidP="003101C7">
            <w:pPr>
              <w:jc w:val="center"/>
              <w:rPr>
                <w:color w:val="000000"/>
              </w:rPr>
            </w:pPr>
          </w:p>
        </w:tc>
      </w:tr>
      <w:tr w:rsidR="003101C7" w:rsidRPr="00491A77" w14:paraId="6FEAAB4E" w14:textId="77777777" w:rsidTr="003101C7">
        <w:trPr>
          <w:trHeight w:val="266"/>
          <w:jc w:val="center"/>
        </w:trPr>
        <w:tc>
          <w:tcPr>
            <w:tcW w:w="2132" w:type="dxa"/>
            <w:tcBorders>
              <w:bottom w:val="single" w:sz="4" w:space="0" w:color="auto"/>
            </w:tcBorders>
            <w:shd w:val="clear" w:color="auto" w:fill="auto"/>
            <w:noWrap/>
            <w:vAlign w:val="center"/>
          </w:tcPr>
          <w:p w14:paraId="4F510062" w14:textId="221531A7" w:rsidR="003101C7" w:rsidRPr="00A45F58" w:rsidRDefault="003101C7" w:rsidP="003101C7">
            <w:pPr>
              <w:jc w:val="center"/>
              <w:rPr>
                <w:color w:val="000000"/>
              </w:rPr>
            </w:pPr>
            <w:r w:rsidRPr="00A45F58">
              <w:rPr>
                <w:color w:val="000000"/>
              </w:rPr>
              <w:t>'</w:t>
            </w:r>
            <w:r>
              <w:rPr>
                <w:color w:val="000000"/>
              </w:rPr>
              <w:t>80MHz</w:t>
            </w:r>
            <w:r w:rsidRPr="00A45F58">
              <w:rPr>
                <w:color w:val="000000"/>
              </w:rPr>
              <w:t>'</w:t>
            </w:r>
            <w:r>
              <w:rPr>
                <w:color w:val="000000"/>
              </w:rPr>
              <w:t>(5530)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887F9F" w14:textId="77777777" w:rsidR="003101C7" w:rsidRPr="0068728E" w:rsidRDefault="003101C7" w:rsidP="003101C7">
            <w:pPr>
              <w:jc w:val="center"/>
              <w:rPr>
                <w:color w:val="000000"/>
              </w:rPr>
            </w:pPr>
            <w:r w:rsidRPr="00906819">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4F6AB" w14:textId="77777777" w:rsidR="003101C7" w:rsidRPr="0068728E" w:rsidRDefault="003101C7" w:rsidP="003101C7">
            <w:pPr>
              <w:jc w:val="center"/>
              <w:rPr>
                <w:color w:val="000000"/>
              </w:rPr>
            </w:pPr>
            <w:r w:rsidRPr="00906819">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7B3FF" w14:textId="77777777" w:rsidR="003101C7" w:rsidRPr="0068728E" w:rsidRDefault="003101C7" w:rsidP="003101C7">
            <w:pPr>
              <w:jc w:val="center"/>
              <w:rPr>
                <w:color w:val="000000"/>
              </w:rPr>
            </w:pPr>
            <w:r w:rsidRPr="00906819">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1081E" w14:textId="77777777" w:rsidR="003101C7" w:rsidRPr="0068728E" w:rsidRDefault="003101C7" w:rsidP="003101C7">
            <w:pPr>
              <w:jc w:val="center"/>
              <w:rPr>
                <w:color w:val="000000"/>
              </w:rPr>
            </w:pPr>
            <w:r w:rsidRPr="00906819">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12F81" w14:textId="77777777" w:rsidR="003101C7" w:rsidRPr="0068728E" w:rsidRDefault="003101C7" w:rsidP="003101C7">
            <w:pPr>
              <w:jc w:val="center"/>
              <w:rPr>
                <w:color w:val="000000"/>
              </w:rPr>
            </w:pPr>
            <w:r w:rsidRPr="00906819">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84214" w14:textId="77777777" w:rsidR="003101C7" w:rsidRPr="0068728E" w:rsidRDefault="003101C7" w:rsidP="003101C7">
            <w:pPr>
              <w:jc w:val="center"/>
              <w:rPr>
                <w:color w:val="000000"/>
              </w:rPr>
            </w:pPr>
            <w:r w:rsidRPr="00906819">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C76B" w14:textId="77777777" w:rsidR="003101C7" w:rsidRPr="0068728E" w:rsidRDefault="003101C7" w:rsidP="003101C7">
            <w:pPr>
              <w:jc w:val="center"/>
              <w:rPr>
                <w:color w:val="000000"/>
              </w:rPr>
            </w:pPr>
            <w:r w:rsidRPr="00906819">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8A7" w14:textId="77777777" w:rsidR="003101C7" w:rsidRPr="0068728E" w:rsidRDefault="003101C7" w:rsidP="003101C7">
            <w:pPr>
              <w:jc w:val="center"/>
              <w:rPr>
                <w:color w:val="000000"/>
              </w:rPr>
            </w:pPr>
            <w:r w:rsidRPr="00906819">
              <w:rPr>
                <w:rFonts w:hint="eastAsia"/>
                <w:color w:val="000000"/>
              </w:rPr>
              <w:t>9.69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3B4B522" w14:textId="77777777" w:rsidR="003101C7" w:rsidRPr="0068728E" w:rsidRDefault="003101C7" w:rsidP="003101C7">
            <w:pPr>
              <w:jc w:val="center"/>
              <w:rPr>
                <w:color w:val="000000"/>
              </w:rPr>
            </w:pPr>
            <w:r w:rsidRPr="00906819">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46959392"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BAE428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673B7B00" w14:textId="77777777" w:rsidR="003101C7" w:rsidRPr="007917A1" w:rsidRDefault="003101C7" w:rsidP="003101C7">
            <w:pPr>
              <w:jc w:val="center"/>
              <w:rPr>
                <w:color w:val="000000"/>
              </w:rPr>
            </w:pPr>
          </w:p>
        </w:tc>
      </w:tr>
      <w:tr w:rsidR="003101C7" w:rsidRPr="00491A77" w14:paraId="6C7A7BFF" w14:textId="77777777" w:rsidTr="003101C7">
        <w:trPr>
          <w:trHeight w:val="266"/>
          <w:jc w:val="center"/>
        </w:trPr>
        <w:tc>
          <w:tcPr>
            <w:tcW w:w="2132" w:type="dxa"/>
            <w:tcBorders>
              <w:bottom w:val="single" w:sz="4" w:space="0" w:color="auto"/>
            </w:tcBorders>
            <w:shd w:val="clear" w:color="auto" w:fill="auto"/>
            <w:noWrap/>
            <w:vAlign w:val="center"/>
          </w:tcPr>
          <w:p w14:paraId="4DEFFE89" w14:textId="221EA9C3" w:rsidR="003101C7" w:rsidRPr="00A45F58" w:rsidRDefault="003101C7" w:rsidP="003101C7">
            <w:pPr>
              <w:jc w:val="center"/>
              <w:rPr>
                <w:color w:val="000000"/>
              </w:rPr>
            </w:pPr>
            <w:r w:rsidRPr="00A45F58">
              <w:rPr>
                <w:color w:val="000000"/>
              </w:rPr>
              <w:t>'</w:t>
            </w:r>
            <w:r>
              <w:rPr>
                <w:color w:val="000000"/>
              </w:rPr>
              <w:t>80MHz</w:t>
            </w:r>
            <w:r w:rsidRPr="00A45F58">
              <w:rPr>
                <w:color w:val="000000"/>
              </w:rPr>
              <w:t>'</w:t>
            </w:r>
            <w:r>
              <w:rPr>
                <w:color w:val="000000"/>
              </w:rPr>
              <w:t>(5610)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B04BCD1" w14:textId="77777777" w:rsidR="003101C7" w:rsidRPr="0068728E" w:rsidRDefault="003101C7" w:rsidP="003101C7">
            <w:pPr>
              <w:jc w:val="center"/>
              <w:rPr>
                <w:color w:val="000000"/>
              </w:rPr>
            </w:pPr>
            <w:r w:rsidRPr="00906819">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C58BE" w14:textId="77777777" w:rsidR="003101C7" w:rsidRPr="0068728E" w:rsidRDefault="003101C7" w:rsidP="003101C7">
            <w:pPr>
              <w:jc w:val="center"/>
              <w:rPr>
                <w:color w:val="000000"/>
              </w:rPr>
            </w:pPr>
            <w:r w:rsidRPr="00906819">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5616A" w14:textId="77777777" w:rsidR="003101C7" w:rsidRPr="0068728E" w:rsidRDefault="003101C7" w:rsidP="003101C7">
            <w:pPr>
              <w:jc w:val="center"/>
              <w:rPr>
                <w:color w:val="000000"/>
              </w:rPr>
            </w:pPr>
            <w:r w:rsidRPr="00906819">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70B08" w14:textId="77777777" w:rsidR="003101C7" w:rsidRPr="0068728E" w:rsidRDefault="003101C7" w:rsidP="003101C7">
            <w:pPr>
              <w:jc w:val="center"/>
              <w:rPr>
                <w:color w:val="000000"/>
              </w:rPr>
            </w:pPr>
            <w:r w:rsidRPr="00906819">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FE8F" w14:textId="77777777" w:rsidR="003101C7" w:rsidRPr="0068728E" w:rsidRDefault="003101C7" w:rsidP="003101C7">
            <w:pPr>
              <w:jc w:val="center"/>
              <w:rPr>
                <w:color w:val="000000"/>
              </w:rPr>
            </w:pPr>
            <w:r w:rsidRPr="00906819">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886D3" w14:textId="77777777" w:rsidR="003101C7" w:rsidRPr="0068728E" w:rsidRDefault="003101C7" w:rsidP="003101C7">
            <w:pPr>
              <w:jc w:val="center"/>
              <w:rPr>
                <w:color w:val="000000"/>
              </w:rPr>
            </w:pPr>
            <w:r w:rsidRPr="00906819">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8FC14" w14:textId="77777777" w:rsidR="003101C7" w:rsidRPr="0068728E" w:rsidRDefault="003101C7" w:rsidP="003101C7">
            <w:pPr>
              <w:jc w:val="center"/>
              <w:rPr>
                <w:color w:val="000000"/>
              </w:rPr>
            </w:pPr>
            <w:r w:rsidRPr="00906819">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8AA4" w14:textId="77777777" w:rsidR="003101C7" w:rsidRPr="0068728E" w:rsidRDefault="003101C7" w:rsidP="003101C7">
            <w:pPr>
              <w:jc w:val="center"/>
              <w:rPr>
                <w:color w:val="000000"/>
              </w:rPr>
            </w:pPr>
            <w:r w:rsidRPr="00906819">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7F2ADB0" w14:textId="77777777" w:rsidR="003101C7" w:rsidRPr="0068728E" w:rsidRDefault="003101C7" w:rsidP="003101C7">
            <w:pPr>
              <w:jc w:val="center"/>
              <w:rPr>
                <w:color w:val="000000"/>
              </w:rPr>
            </w:pPr>
            <w:r w:rsidRPr="00906819">
              <w:rPr>
                <w:rFonts w:hint="eastAsia"/>
                <w:color w:val="000000"/>
              </w:rPr>
              <w:t>8.73</w:t>
            </w:r>
          </w:p>
        </w:tc>
        <w:tc>
          <w:tcPr>
            <w:tcW w:w="722" w:type="dxa"/>
            <w:tcBorders>
              <w:top w:val="nil"/>
              <w:left w:val="single" w:sz="4" w:space="0" w:color="auto"/>
              <w:bottom w:val="nil"/>
              <w:right w:val="nil"/>
            </w:tcBorders>
            <w:shd w:val="clear" w:color="auto" w:fill="auto"/>
            <w:noWrap/>
            <w:vAlign w:val="center"/>
          </w:tcPr>
          <w:p w14:paraId="63FE195E"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0CA79C9" w14:textId="77777777" w:rsidR="003101C7" w:rsidRPr="007917A1" w:rsidRDefault="003101C7" w:rsidP="003101C7">
            <w:pPr>
              <w:jc w:val="center"/>
              <w:rPr>
                <w:color w:val="000000"/>
              </w:rPr>
            </w:pPr>
          </w:p>
        </w:tc>
        <w:tc>
          <w:tcPr>
            <w:tcW w:w="723" w:type="dxa"/>
            <w:tcBorders>
              <w:top w:val="nil"/>
              <w:left w:val="nil"/>
              <w:bottom w:val="nil"/>
              <w:right w:val="nil"/>
            </w:tcBorders>
            <w:shd w:val="clear" w:color="auto" w:fill="auto"/>
          </w:tcPr>
          <w:p w14:paraId="62AEF1AE" w14:textId="77777777" w:rsidR="003101C7" w:rsidRPr="007917A1" w:rsidRDefault="003101C7" w:rsidP="003101C7">
            <w:pPr>
              <w:jc w:val="center"/>
              <w:rPr>
                <w:color w:val="000000"/>
              </w:rPr>
            </w:pPr>
          </w:p>
        </w:tc>
      </w:tr>
    </w:tbl>
    <w:p w14:paraId="2AEDE2DF" w14:textId="64896A2A" w:rsidR="00C03F39" w:rsidRPr="000C68ED" w:rsidRDefault="00C03F39" w:rsidP="00C03F39">
      <w:pPr>
        <w:spacing w:after="0"/>
        <w:rPr>
          <w:lang w:val="en-US" w:eastAsia="zh-CN"/>
        </w:rPr>
        <w:sectPr w:rsidR="00C03F3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59CCF3E" w14:textId="15AB024D" w:rsidR="003101C7" w:rsidRDefault="003101C7" w:rsidP="003101C7">
      <w:pPr>
        <w:pStyle w:val="BodyText"/>
        <w:rPr>
          <w:rFonts w:eastAsiaTheme="minorEastAsia"/>
          <w:lang w:eastAsia="ko-KR"/>
        </w:rPr>
      </w:pPr>
      <w:r>
        <w:rPr>
          <w:rFonts w:eastAsiaTheme="minorEastAsia"/>
          <w:lang w:eastAsia="ko-KR"/>
        </w:rPr>
        <w:lastRenderedPageBreak/>
        <w:t>Table 2-</w:t>
      </w:r>
      <w:r w:rsidR="00865276">
        <w:rPr>
          <w:rFonts w:eastAsiaTheme="minorEastAsia"/>
          <w:lang w:eastAsia="ko-KR"/>
        </w:rPr>
        <w:t xml:space="preserve">8 </w:t>
      </w:r>
      <w:r>
        <w:rPr>
          <w:rFonts w:eastAsiaTheme="minorEastAsia"/>
          <w:lang w:eastAsia="ko-KR"/>
        </w:rPr>
        <w:t>shows the maximum value of simulation results considering combinations of Outer/Inner sub-band configuration and Full/Partial RB allocation.</w:t>
      </w:r>
    </w:p>
    <w:p w14:paraId="0BC73C04" w14:textId="4D2ECEA8" w:rsidR="003101C7" w:rsidRDefault="003101C7" w:rsidP="003101C7">
      <w:pPr>
        <w:pStyle w:val="TH"/>
      </w:pPr>
      <w:r w:rsidRPr="009C4BB9">
        <w:t xml:space="preserve">Table </w:t>
      </w:r>
      <w:r>
        <w:t>2</w:t>
      </w:r>
      <w:r w:rsidRPr="009C4BB9">
        <w:t>-</w:t>
      </w:r>
      <w:r w:rsidR="00865276">
        <w:t>8</w:t>
      </w:r>
      <w:r w:rsidR="00865276" w:rsidRPr="009C4BB9">
        <w:t xml:space="preserve"> </w:t>
      </w:r>
      <w:r w:rsidRPr="009C4BB9">
        <w:t>: NS_</w:t>
      </w:r>
      <w:r>
        <w:t>28</w:t>
      </w:r>
      <w:r w:rsidRPr="009C4BB9">
        <w:t>-PS</w:t>
      </w:r>
      <w:r>
        <w:t>FCH</w:t>
      </w:r>
      <w:r w:rsidRPr="009C4BB9">
        <w:t xml:space="preserve"> A-MPR simulation results for SL-U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3101C7" w:rsidRPr="00A1115A" w14:paraId="772B3E67" w14:textId="77777777" w:rsidTr="003101C7">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75562BA8" w14:textId="77777777" w:rsidR="003101C7" w:rsidRPr="00A1115A" w:rsidRDefault="003101C7" w:rsidP="003101C7">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05D5D3CE" w14:textId="77777777" w:rsidR="003101C7" w:rsidRPr="00A1115A" w:rsidRDefault="003101C7" w:rsidP="003101C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3101C7" w:rsidRPr="00A1115A" w14:paraId="1017FD41" w14:textId="77777777" w:rsidTr="003101C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105FAF1" w14:textId="77777777" w:rsidR="003101C7" w:rsidRPr="00A1115A" w:rsidRDefault="003101C7" w:rsidP="003101C7">
            <w:pPr>
              <w:pStyle w:val="TAH"/>
            </w:pPr>
          </w:p>
        </w:tc>
        <w:tc>
          <w:tcPr>
            <w:tcW w:w="3421" w:type="dxa"/>
            <w:gridSpan w:val="2"/>
            <w:tcBorders>
              <w:left w:val="single" w:sz="4" w:space="0" w:color="auto"/>
            </w:tcBorders>
          </w:tcPr>
          <w:p w14:paraId="6D78BD66" w14:textId="77777777" w:rsidR="003101C7" w:rsidRDefault="003101C7" w:rsidP="003101C7">
            <w:pPr>
              <w:pStyle w:val="TAH"/>
              <w:ind w:leftChars="200" w:left="400"/>
              <w:jc w:val="left"/>
              <w:rPr>
                <w:rFonts w:eastAsiaTheme="minorEastAsia"/>
                <w:lang w:eastAsia="ko-KR"/>
              </w:rPr>
            </w:pPr>
            <w:r>
              <w:rPr>
                <w:rFonts w:eastAsiaTheme="minorEastAsia"/>
                <w:lang w:eastAsia="ko-KR"/>
              </w:rPr>
              <w:t xml:space="preserve">20MHz : 5160 </w:t>
            </w:r>
          </w:p>
          <w:p w14:paraId="4C06E7B1" w14:textId="77777777" w:rsidR="003101C7" w:rsidRDefault="003101C7" w:rsidP="003101C7">
            <w:pPr>
              <w:pStyle w:val="TAH"/>
              <w:ind w:leftChars="200" w:left="400"/>
              <w:jc w:val="left"/>
              <w:rPr>
                <w:rFonts w:eastAsiaTheme="minorEastAsia"/>
                <w:lang w:eastAsia="ko-KR"/>
              </w:rPr>
            </w:pPr>
            <w:r>
              <w:rPr>
                <w:rFonts w:eastAsiaTheme="minorEastAsia"/>
                <w:lang w:eastAsia="ko-KR"/>
              </w:rPr>
              <w:t>40MHz : 5170/5190/5310</w:t>
            </w:r>
          </w:p>
          <w:p w14:paraId="3FF35209" w14:textId="77777777" w:rsidR="003101C7" w:rsidRDefault="003101C7" w:rsidP="003101C7">
            <w:pPr>
              <w:pStyle w:val="TAH"/>
              <w:ind w:leftChars="200" w:left="400"/>
              <w:jc w:val="left"/>
              <w:rPr>
                <w:rFonts w:eastAsiaTheme="minorEastAsia"/>
                <w:lang w:eastAsia="ko-KR"/>
              </w:rPr>
            </w:pPr>
            <w:r>
              <w:rPr>
                <w:rFonts w:eastAsiaTheme="minorEastAsia"/>
                <w:lang w:eastAsia="ko-KR"/>
              </w:rPr>
              <w:t>60MHz :5180/5200/5220/5520/</w:t>
            </w:r>
          </w:p>
          <w:p w14:paraId="749EE9D9" w14:textId="77777777" w:rsidR="003101C7" w:rsidRDefault="003101C7" w:rsidP="003101C7">
            <w:pPr>
              <w:pStyle w:val="TAH"/>
              <w:ind w:leftChars="200" w:left="400" w:firstLineChars="400" w:firstLine="720"/>
              <w:jc w:val="left"/>
              <w:rPr>
                <w:rFonts w:eastAsiaTheme="minorEastAsia"/>
                <w:lang w:eastAsia="ko-KR"/>
              </w:rPr>
            </w:pPr>
            <w:r>
              <w:rPr>
                <w:rFonts w:eastAsiaTheme="minorEastAsia"/>
                <w:lang w:eastAsia="ko-KR"/>
              </w:rPr>
              <w:t>5540/ 5680</w:t>
            </w:r>
          </w:p>
          <w:p w14:paraId="0F7E2E15" w14:textId="77777777" w:rsidR="003101C7" w:rsidRPr="00AD2C42" w:rsidRDefault="003101C7" w:rsidP="003101C7">
            <w:pPr>
              <w:pStyle w:val="TAH"/>
              <w:ind w:leftChars="200" w:left="400"/>
              <w:jc w:val="left"/>
              <w:rPr>
                <w:rFonts w:eastAsiaTheme="minorEastAsia"/>
                <w:lang w:eastAsia="ko-KR"/>
              </w:rPr>
            </w:pPr>
            <w:r>
              <w:rPr>
                <w:rFonts w:eastAsiaTheme="minorEastAsia"/>
                <w:lang w:eastAsia="ko-KR"/>
              </w:rPr>
              <w:t>80MHz : 5190/5210/5530/5610</w:t>
            </w:r>
          </w:p>
        </w:tc>
        <w:tc>
          <w:tcPr>
            <w:tcW w:w="3281" w:type="dxa"/>
            <w:gridSpan w:val="2"/>
          </w:tcPr>
          <w:p w14:paraId="76BAA608" w14:textId="77777777" w:rsidR="003101C7" w:rsidRDefault="003101C7" w:rsidP="003101C7">
            <w:pPr>
              <w:pStyle w:val="TAH"/>
              <w:ind w:leftChars="200" w:left="400"/>
              <w:jc w:val="left"/>
              <w:rPr>
                <w:rFonts w:eastAsiaTheme="minorEastAsia"/>
                <w:lang w:eastAsia="ko-KR"/>
              </w:rPr>
            </w:pPr>
            <w:r>
              <w:rPr>
                <w:rFonts w:eastAsiaTheme="minorEastAsia"/>
                <w:lang w:eastAsia="ko-KR"/>
              </w:rPr>
              <w:t>20MHz : 5180/5200</w:t>
            </w:r>
          </w:p>
          <w:p w14:paraId="718068E7" w14:textId="77777777" w:rsidR="003101C7" w:rsidRDefault="003101C7" w:rsidP="003101C7">
            <w:pPr>
              <w:pStyle w:val="TAH"/>
              <w:ind w:leftChars="200" w:left="400"/>
              <w:jc w:val="left"/>
              <w:rPr>
                <w:rFonts w:eastAsiaTheme="minorEastAsia"/>
                <w:lang w:eastAsia="ko-KR"/>
              </w:rPr>
            </w:pPr>
            <w:r>
              <w:rPr>
                <w:rFonts w:eastAsiaTheme="minorEastAsia"/>
                <w:lang w:eastAsia="ko-KR"/>
              </w:rPr>
              <w:t>40MHz : 5230/5510/5670</w:t>
            </w:r>
          </w:p>
          <w:p w14:paraId="66456A9D" w14:textId="77777777" w:rsidR="003101C7" w:rsidRPr="00A1115A" w:rsidRDefault="003101C7" w:rsidP="003101C7">
            <w:pPr>
              <w:pStyle w:val="TAH"/>
              <w:ind w:leftChars="200" w:left="400"/>
              <w:jc w:val="left"/>
            </w:pPr>
          </w:p>
        </w:tc>
      </w:tr>
      <w:tr w:rsidR="003101C7" w14:paraId="61B0AB13" w14:textId="77777777" w:rsidTr="003101C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35B4F87" w14:textId="77777777" w:rsidR="003101C7" w:rsidRPr="00A1115A" w:rsidRDefault="003101C7" w:rsidP="003101C7">
            <w:pPr>
              <w:pStyle w:val="TAH"/>
            </w:pPr>
          </w:p>
        </w:tc>
        <w:tc>
          <w:tcPr>
            <w:tcW w:w="1758" w:type="dxa"/>
            <w:tcBorders>
              <w:left w:val="single" w:sz="4" w:space="0" w:color="auto"/>
            </w:tcBorders>
          </w:tcPr>
          <w:p w14:paraId="6106A843" w14:textId="77777777" w:rsidR="003101C7" w:rsidRDefault="003101C7" w:rsidP="003101C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5771F159" w14:textId="77777777" w:rsidR="003101C7" w:rsidRPr="00D70CD0" w:rsidRDefault="003101C7" w:rsidP="003101C7">
            <w:pPr>
              <w:pStyle w:val="TAH"/>
              <w:rPr>
                <w:rFonts w:eastAsiaTheme="minorEastAsia"/>
                <w:lang w:eastAsia="ko-KR"/>
              </w:rPr>
            </w:pPr>
            <w:r>
              <w:rPr>
                <w:rFonts w:eastAsiaTheme="minorEastAsia"/>
                <w:lang w:eastAsia="ko-KR"/>
              </w:rPr>
              <w:t>(Full/Partial)</w:t>
            </w:r>
          </w:p>
        </w:tc>
        <w:tc>
          <w:tcPr>
            <w:tcW w:w="1663" w:type="dxa"/>
          </w:tcPr>
          <w:p w14:paraId="4944C976" w14:textId="77777777" w:rsidR="003101C7" w:rsidRDefault="003101C7" w:rsidP="003101C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6EF17D72" w14:textId="77777777" w:rsidR="003101C7" w:rsidRPr="00D70CD0" w:rsidRDefault="003101C7" w:rsidP="003101C7">
            <w:pPr>
              <w:pStyle w:val="TAH"/>
              <w:rPr>
                <w:rFonts w:eastAsiaTheme="minorEastAsia"/>
                <w:lang w:eastAsia="ko-KR"/>
              </w:rPr>
            </w:pPr>
            <w:r>
              <w:rPr>
                <w:rFonts w:eastAsiaTheme="minorEastAsia"/>
                <w:lang w:eastAsia="ko-KR"/>
              </w:rPr>
              <w:t>(Full/Partial)</w:t>
            </w:r>
          </w:p>
        </w:tc>
        <w:tc>
          <w:tcPr>
            <w:tcW w:w="1580" w:type="dxa"/>
          </w:tcPr>
          <w:p w14:paraId="4166667D" w14:textId="77777777" w:rsidR="003101C7" w:rsidRDefault="003101C7" w:rsidP="003101C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1076AECB" w14:textId="77777777" w:rsidR="003101C7" w:rsidRDefault="003101C7" w:rsidP="003101C7">
            <w:pPr>
              <w:pStyle w:val="TAH"/>
              <w:rPr>
                <w:rFonts w:eastAsiaTheme="minorEastAsia"/>
                <w:lang w:eastAsia="ko-KR"/>
              </w:rPr>
            </w:pPr>
            <w:r>
              <w:rPr>
                <w:rFonts w:eastAsiaTheme="minorEastAsia"/>
                <w:lang w:eastAsia="ko-KR"/>
              </w:rPr>
              <w:t>(Full/Partial)</w:t>
            </w:r>
          </w:p>
        </w:tc>
        <w:tc>
          <w:tcPr>
            <w:tcW w:w="1701" w:type="dxa"/>
          </w:tcPr>
          <w:p w14:paraId="341C4C02" w14:textId="77777777" w:rsidR="003101C7" w:rsidRDefault="003101C7" w:rsidP="003101C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3C9CAD49" w14:textId="77777777" w:rsidR="003101C7" w:rsidRDefault="003101C7" w:rsidP="003101C7">
            <w:pPr>
              <w:pStyle w:val="TAH"/>
              <w:rPr>
                <w:rFonts w:eastAsiaTheme="minorEastAsia"/>
                <w:lang w:eastAsia="ko-KR"/>
              </w:rPr>
            </w:pPr>
            <w:r>
              <w:rPr>
                <w:rFonts w:eastAsiaTheme="minorEastAsia"/>
                <w:lang w:eastAsia="ko-KR"/>
              </w:rPr>
              <w:t>(Full/Partial)</w:t>
            </w:r>
          </w:p>
        </w:tc>
      </w:tr>
      <w:tr w:rsidR="003101C7" w14:paraId="5D397607" w14:textId="77777777" w:rsidTr="003101C7">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519FE4C6" w14:textId="77777777" w:rsidR="003101C7" w:rsidRPr="00A1115A" w:rsidRDefault="003101C7" w:rsidP="003101C7">
            <w:pPr>
              <w:pStyle w:val="TAH"/>
            </w:pPr>
            <w:r>
              <w:rPr>
                <w:b w:val="0"/>
                <w:bCs/>
                <w:szCs w:val="18"/>
              </w:rPr>
              <w:t>Contiguous/Non-contiguous sub-band RB sets</w:t>
            </w:r>
          </w:p>
        </w:tc>
        <w:tc>
          <w:tcPr>
            <w:tcW w:w="1758" w:type="dxa"/>
            <w:tcBorders>
              <w:left w:val="single" w:sz="4" w:space="0" w:color="auto"/>
            </w:tcBorders>
            <w:vAlign w:val="center"/>
          </w:tcPr>
          <w:p w14:paraId="7E1856D8" w14:textId="77777777" w:rsidR="003101C7" w:rsidRPr="00E721A4" w:rsidRDefault="003101C7" w:rsidP="003101C7">
            <w:pPr>
              <w:pStyle w:val="TAH"/>
              <w:rPr>
                <w:b w:val="0"/>
                <w:bCs/>
                <w:szCs w:val="18"/>
              </w:rPr>
            </w:pPr>
            <w:r>
              <w:rPr>
                <w:b w:val="0"/>
                <w:bCs/>
                <w:szCs w:val="18"/>
              </w:rPr>
              <w:t>12.23</w:t>
            </w:r>
          </w:p>
        </w:tc>
        <w:tc>
          <w:tcPr>
            <w:tcW w:w="1663" w:type="dxa"/>
            <w:vAlign w:val="center"/>
          </w:tcPr>
          <w:p w14:paraId="06C89149" w14:textId="77777777" w:rsidR="003101C7" w:rsidRPr="00E721A4" w:rsidRDefault="003101C7" w:rsidP="003101C7">
            <w:pPr>
              <w:pStyle w:val="TAH"/>
              <w:rPr>
                <w:b w:val="0"/>
                <w:bCs/>
                <w:szCs w:val="18"/>
              </w:rPr>
            </w:pPr>
            <w:r>
              <w:rPr>
                <w:b w:val="0"/>
                <w:bCs/>
                <w:szCs w:val="18"/>
              </w:rPr>
              <w:t>9.96</w:t>
            </w:r>
          </w:p>
        </w:tc>
        <w:tc>
          <w:tcPr>
            <w:tcW w:w="1580" w:type="dxa"/>
            <w:vAlign w:val="center"/>
          </w:tcPr>
          <w:p w14:paraId="577A57E3" w14:textId="77777777" w:rsidR="003101C7" w:rsidRPr="00E721A4" w:rsidRDefault="003101C7" w:rsidP="003101C7">
            <w:pPr>
              <w:pStyle w:val="TAH"/>
              <w:rPr>
                <w:b w:val="0"/>
                <w:bCs/>
                <w:szCs w:val="18"/>
              </w:rPr>
            </w:pPr>
            <w:r>
              <w:rPr>
                <w:b w:val="0"/>
                <w:bCs/>
                <w:szCs w:val="18"/>
              </w:rPr>
              <w:t>10.2</w:t>
            </w:r>
          </w:p>
        </w:tc>
        <w:tc>
          <w:tcPr>
            <w:tcW w:w="1701" w:type="dxa"/>
            <w:vAlign w:val="center"/>
          </w:tcPr>
          <w:p w14:paraId="0B8A8C6A" w14:textId="77777777" w:rsidR="003101C7" w:rsidRPr="00E721A4" w:rsidRDefault="003101C7" w:rsidP="003101C7">
            <w:pPr>
              <w:pStyle w:val="TAH"/>
              <w:rPr>
                <w:b w:val="0"/>
                <w:bCs/>
                <w:szCs w:val="18"/>
              </w:rPr>
            </w:pPr>
            <w:r>
              <w:rPr>
                <w:b w:val="0"/>
                <w:bCs/>
                <w:szCs w:val="18"/>
              </w:rPr>
              <w:t>-</w:t>
            </w:r>
          </w:p>
        </w:tc>
      </w:tr>
    </w:tbl>
    <w:p w14:paraId="3D8BDFB0" w14:textId="77777777" w:rsidR="003101C7" w:rsidRDefault="003101C7" w:rsidP="003101C7">
      <w:pPr>
        <w:pStyle w:val="BodyText"/>
        <w:rPr>
          <w:rFonts w:eastAsiaTheme="minorEastAsia"/>
          <w:lang w:eastAsia="ko-KR"/>
        </w:rPr>
      </w:pPr>
    </w:p>
    <w:p w14:paraId="65BE70C7" w14:textId="131330DD" w:rsidR="003101C7" w:rsidRDefault="003101C7" w:rsidP="003101C7">
      <w:pPr>
        <w:pStyle w:val="BodyText"/>
        <w:rPr>
          <w:rFonts w:eastAsiaTheme="minorEastAsia"/>
          <w:lang w:eastAsia="ko-KR"/>
        </w:rPr>
      </w:pPr>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r w:rsidR="00FB1E20">
        <w:rPr>
          <w:rFonts w:eastAsiaTheme="minorEastAsia"/>
          <w:lang w:eastAsia="ko-KR"/>
        </w:rPr>
        <w:t>ies</w:t>
      </w:r>
      <w:r>
        <w:rPr>
          <w:rFonts w:eastAsiaTheme="minorEastAsia"/>
          <w:lang w:eastAsia="ko-KR"/>
        </w:rPr>
        <w:t xml:space="preserve"> for each CBW can be assumed to have same A-MPR in Table 2-</w:t>
      </w:r>
      <w:r w:rsidR="00865276">
        <w:rPr>
          <w:rFonts w:eastAsiaTheme="minorEastAsia"/>
          <w:lang w:eastAsia="ko-KR"/>
        </w:rPr>
        <w:t>8</w:t>
      </w:r>
      <w:r w:rsidR="00005792">
        <w:rPr>
          <w:rFonts w:eastAsiaTheme="minorEastAsia"/>
          <w:lang w:eastAsia="ko-KR"/>
        </w:rPr>
        <w:t xml:space="preserve"> (left side A-MPR in Table 2-8)</w:t>
      </w:r>
      <w:r w:rsidR="00865276">
        <w:rPr>
          <w:rFonts w:eastAsiaTheme="minorEastAsia"/>
          <w:lang w:eastAsia="ko-KR"/>
        </w:rPr>
        <w:t xml:space="preserve"> </w:t>
      </w:r>
      <w:r>
        <w:rPr>
          <w:rFonts w:eastAsiaTheme="minorEastAsia"/>
          <w:lang w:eastAsia="ko-KR"/>
        </w:rPr>
        <w:t xml:space="preserve">because the distance from the boundary of regulation ‘-30dBm/MHz’ is </w:t>
      </w:r>
      <w:r w:rsidR="00005792">
        <w:rPr>
          <w:rFonts w:eastAsiaTheme="minorEastAsia"/>
          <w:lang w:eastAsia="ko-KR"/>
        </w:rPr>
        <w:t xml:space="preserve">effectively the </w:t>
      </w:r>
      <w:r>
        <w:rPr>
          <w:rFonts w:eastAsiaTheme="minorEastAsia"/>
          <w:lang w:eastAsia="ko-KR"/>
        </w:rPr>
        <w:t>same.</w:t>
      </w:r>
    </w:p>
    <w:p w14:paraId="55F97ADA" w14:textId="77777777" w:rsidR="003101C7" w:rsidRDefault="003101C7" w:rsidP="003101C7">
      <w:pPr>
        <w:pStyle w:val="BodyText"/>
        <w:ind w:firstLine="200"/>
        <w:rPr>
          <w:rFonts w:eastAsiaTheme="minorEastAsia"/>
          <w:lang w:eastAsia="ko-KR"/>
        </w:rPr>
      </w:pPr>
      <w:r>
        <w:rPr>
          <w:rFonts w:eastAsiaTheme="minorEastAsia"/>
          <w:lang w:eastAsia="ko-KR"/>
        </w:rPr>
        <w:t xml:space="preserve">- 20MHz </w:t>
      </w:r>
    </w:p>
    <w:p w14:paraId="5EEAE100"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5160 MHz = A-MPR of 5340/5480 MHz</w:t>
      </w:r>
    </w:p>
    <w:p w14:paraId="73C694BD" w14:textId="77777777" w:rsidR="003101C7" w:rsidRPr="0046167E" w:rsidRDefault="003101C7" w:rsidP="003101C7">
      <w:pPr>
        <w:pStyle w:val="BodyText"/>
        <w:ind w:firstLineChars="250" w:firstLine="500"/>
        <w:rPr>
          <w:rFonts w:eastAsiaTheme="minorEastAsia"/>
          <w:lang w:eastAsia="ko-KR"/>
        </w:rPr>
      </w:pPr>
      <w:r>
        <w:rPr>
          <w:rFonts w:eastAsiaTheme="minorEastAsia"/>
          <w:lang w:eastAsia="ko-KR"/>
        </w:rPr>
        <w:t>: A-MPR of 5180 MHz = A-MPR of 5320 MHz</w:t>
      </w:r>
    </w:p>
    <w:p w14:paraId="24450B67" w14:textId="77777777" w:rsidR="003101C7" w:rsidRDefault="003101C7" w:rsidP="003101C7">
      <w:pPr>
        <w:pStyle w:val="BodyText"/>
        <w:ind w:firstLine="195"/>
        <w:rPr>
          <w:rFonts w:eastAsiaTheme="minorEastAsia"/>
          <w:lang w:eastAsia="ko-KR"/>
        </w:rPr>
      </w:pPr>
      <w:r>
        <w:rPr>
          <w:rFonts w:eastAsiaTheme="minorEastAsia"/>
          <w:lang w:eastAsia="ko-KR"/>
        </w:rPr>
        <w:t xml:space="preserve">- 40MHz </w:t>
      </w:r>
    </w:p>
    <w:p w14:paraId="07D321E6"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5170 MHz = A-MPR of 5330/5490 MHz</w:t>
      </w:r>
    </w:p>
    <w:p w14:paraId="49C81FDD"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5190MHz = A-MPR of 5310/5510 MHz</w:t>
      </w:r>
    </w:p>
    <w:p w14:paraId="1D7B3AAD" w14:textId="77777777" w:rsidR="003101C7" w:rsidRDefault="003101C7" w:rsidP="003101C7">
      <w:pPr>
        <w:pStyle w:val="BodyText"/>
        <w:ind w:firstLine="195"/>
        <w:rPr>
          <w:rFonts w:eastAsiaTheme="minorEastAsia"/>
          <w:lang w:eastAsia="ko-KR"/>
        </w:rPr>
      </w:pPr>
      <w:r>
        <w:rPr>
          <w:rFonts w:eastAsiaTheme="minorEastAsia"/>
          <w:lang w:eastAsia="ko-KR"/>
        </w:rPr>
        <w:t>- 60MHz</w:t>
      </w:r>
    </w:p>
    <w:p w14:paraId="1B86CD13"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5180 MHz = A-MPR of 5320/5500 MHz</w:t>
      </w:r>
    </w:p>
    <w:p w14:paraId="1D761DA8"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5200 MHz = A-MPR of 5300/5520MHz</w:t>
      </w:r>
    </w:p>
    <w:p w14:paraId="575C8202" w14:textId="77777777" w:rsidR="003101C7" w:rsidRPr="00ED073E" w:rsidRDefault="003101C7" w:rsidP="003101C7">
      <w:pPr>
        <w:pStyle w:val="BodyText"/>
        <w:ind w:firstLineChars="250" w:firstLine="500"/>
        <w:rPr>
          <w:rFonts w:eastAsiaTheme="minorEastAsia"/>
          <w:lang w:eastAsia="ko-KR"/>
        </w:rPr>
      </w:pPr>
      <w:r>
        <w:rPr>
          <w:rFonts w:eastAsiaTheme="minorEastAsia"/>
          <w:lang w:eastAsia="ko-KR"/>
        </w:rPr>
        <w:t>: A-MPR of 5220 MHz = A-MPR of 5280/5540MHz</w:t>
      </w:r>
    </w:p>
    <w:p w14:paraId="12F4679D" w14:textId="77777777" w:rsidR="003101C7" w:rsidRDefault="003101C7" w:rsidP="003101C7">
      <w:pPr>
        <w:pStyle w:val="BodyText"/>
        <w:ind w:firstLine="195"/>
        <w:rPr>
          <w:rFonts w:eastAsiaTheme="minorEastAsia"/>
          <w:lang w:eastAsia="ko-KR"/>
        </w:rPr>
      </w:pPr>
      <w:r>
        <w:rPr>
          <w:rFonts w:eastAsiaTheme="minorEastAsia"/>
          <w:lang w:eastAsia="ko-KR"/>
        </w:rPr>
        <w:t xml:space="preserve">- 80MHz </w:t>
      </w:r>
    </w:p>
    <w:p w14:paraId="4537A031"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5190 MHz = A-MPR of 5310/5510 MHz</w:t>
      </w:r>
    </w:p>
    <w:p w14:paraId="02094D73" w14:textId="77777777" w:rsidR="003101C7" w:rsidRPr="0046167E" w:rsidRDefault="003101C7" w:rsidP="003101C7">
      <w:pPr>
        <w:pStyle w:val="BodyText"/>
        <w:ind w:firstLineChars="250" w:firstLine="500"/>
        <w:rPr>
          <w:rFonts w:eastAsiaTheme="minorEastAsia"/>
          <w:lang w:eastAsia="ko-KR"/>
        </w:rPr>
      </w:pPr>
      <w:r>
        <w:rPr>
          <w:rFonts w:eastAsiaTheme="minorEastAsia"/>
          <w:lang w:eastAsia="ko-KR"/>
        </w:rPr>
        <w:t>: A-MPR of 5210 MHz = A-MPR of 5290/5530 MHz</w:t>
      </w:r>
    </w:p>
    <w:p w14:paraId="39ECD97E" w14:textId="56B0A044" w:rsidR="003101C7" w:rsidRDefault="003101C7" w:rsidP="003101C7">
      <w:pPr>
        <w:pStyle w:val="BodyText"/>
        <w:rPr>
          <w:rFonts w:eastAsiaTheme="minorEastAsia"/>
          <w:lang w:eastAsia="ko-KR"/>
        </w:rPr>
      </w:pPr>
    </w:p>
    <w:p w14:paraId="4E6090C4" w14:textId="49F50F8C" w:rsidR="003101C7" w:rsidRDefault="003101C7" w:rsidP="003101C7">
      <w:pPr>
        <w:pStyle w:val="BodyText"/>
      </w:pPr>
      <w:r>
        <w:t>Considering implementation margin, Table 2-</w:t>
      </w:r>
      <w:r w:rsidR="00865276">
        <w:t xml:space="preserve">9 </w:t>
      </w:r>
      <w:r w:rsidR="00D855D2">
        <w:t xml:space="preserve">shows proposal </w:t>
      </w:r>
      <w:r>
        <w:t>for SL-U NS_28 PSFCH A-MPR.</w:t>
      </w:r>
    </w:p>
    <w:p w14:paraId="699E7F73" w14:textId="59624094" w:rsidR="003101C7" w:rsidRDefault="003101C7" w:rsidP="003101C7">
      <w:pPr>
        <w:pStyle w:val="TH"/>
      </w:pPr>
      <w:r w:rsidRPr="00D70CD0">
        <w:t xml:space="preserve">Table </w:t>
      </w:r>
      <w:r>
        <w:t>2-</w:t>
      </w:r>
      <w:r w:rsidR="00865276">
        <w:t>9</w:t>
      </w:r>
      <w:r>
        <w:t>. NS_28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3101C7" w:rsidRPr="00B159F1" w14:paraId="0259F9F4" w14:textId="77777777" w:rsidTr="003101C7">
        <w:trPr>
          <w:trHeight w:val="237"/>
          <w:jc w:val="center"/>
        </w:trPr>
        <w:tc>
          <w:tcPr>
            <w:tcW w:w="2304" w:type="dxa"/>
            <w:vMerge w:val="restart"/>
            <w:shd w:val="clear" w:color="auto" w:fill="auto"/>
          </w:tcPr>
          <w:p w14:paraId="008C4D3A" w14:textId="77777777" w:rsidR="003101C7" w:rsidRPr="00B159F1" w:rsidRDefault="003101C7" w:rsidP="003101C7">
            <w:pPr>
              <w:pStyle w:val="TAH"/>
              <w:rPr>
                <w:rFonts w:eastAsiaTheme="minorEastAsia"/>
              </w:rPr>
            </w:pPr>
          </w:p>
        </w:tc>
        <w:tc>
          <w:tcPr>
            <w:tcW w:w="4102" w:type="dxa"/>
            <w:gridSpan w:val="2"/>
          </w:tcPr>
          <w:p w14:paraId="217B5382" w14:textId="77777777" w:rsidR="003101C7" w:rsidRPr="00B159F1" w:rsidRDefault="003101C7" w:rsidP="003101C7">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133F66DD" w14:textId="77777777" w:rsidR="003101C7" w:rsidRPr="00B159F1" w:rsidRDefault="003101C7" w:rsidP="003101C7">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3101C7" w:rsidRPr="00B159F1" w14:paraId="03576FE6" w14:textId="77777777" w:rsidTr="003101C7">
        <w:trPr>
          <w:trHeight w:val="237"/>
          <w:jc w:val="center"/>
        </w:trPr>
        <w:tc>
          <w:tcPr>
            <w:tcW w:w="2304" w:type="dxa"/>
            <w:vMerge/>
            <w:shd w:val="clear" w:color="auto" w:fill="auto"/>
          </w:tcPr>
          <w:p w14:paraId="50D6B050" w14:textId="77777777" w:rsidR="003101C7" w:rsidRPr="00B159F1" w:rsidRDefault="003101C7" w:rsidP="003101C7">
            <w:pPr>
              <w:pStyle w:val="TAH"/>
              <w:rPr>
                <w:rFonts w:eastAsiaTheme="minorEastAsia"/>
              </w:rPr>
            </w:pPr>
          </w:p>
        </w:tc>
        <w:tc>
          <w:tcPr>
            <w:tcW w:w="2031" w:type="dxa"/>
          </w:tcPr>
          <w:p w14:paraId="5736C4C4"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6B27883D"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66A281B8" w14:textId="77777777" w:rsidR="003101C7" w:rsidRPr="00B159F1" w:rsidRDefault="003101C7" w:rsidP="003101C7">
            <w:pPr>
              <w:pStyle w:val="TAH"/>
              <w:rPr>
                <w:rFonts w:eastAsiaTheme="minorEastAsia"/>
                <w:lang w:eastAsia="ko-KR"/>
              </w:rPr>
            </w:pPr>
            <w:r>
              <w:rPr>
                <w:rFonts w:eastAsiaTheme="minorEastAsia" w:hint="eastAsia"/>
                <w:lang w:eastAsia="ko-KR"/>
              </w:rPr>
              <w:t>Outer/Inner RB sets</w:t>
            </w:r>
          </w:p>
        </w:tc>
      </w:tr>
      <w:tr w:rsidR="003101C7" w:rsidRPr="00B159F1" w14:paraId="4EF8BA0B" w14:textId="77777777" w:rsidTr="003101C7">
        <w:trPr>
          <w:trHeight w:val="237"/>
          <w:jc w:val="center"/>
        </w:trPr>
        <w:tc>
          <w:tcPr>
            <w:tcW w:w="2304" w:type="dxa"/>
            <w:shd w:val="clear" w:color="auto" w:fill="auto"/>
          </w:tcPr>
          <w:p w14:paraId="4C6C8E4A" w14:textId="77777777" w:rsidR="003101C7" w:rsidRPr="00B159F1" w:rsidRDefault="003101C7" w:rsidP="003101C7">
            <w:pPr>
              <w:pStyle w:val="TAC"/>
              <w:rPr>
                <w:rFonts w:eastAsiaTheme="minorEastAsia"/>
                <w:b/>
              </w:rPr>
            </w:pPr>
            <w:r w:rsidRPr="00B159F1">
              <w:rPr>
                <w:rFonts w:eastAsiaTheme="minorEastAsia"/>
              </w:rPr>
              <w:t>Contiguous/Non-contiguous sub-band RB sets</w:t>
            </w:r>
          </w:p>
        </w:tc>
        <w:tc>
          <w:tcPr>
            <w:tcW w:w="2031" w:type="dxa"/>
            <w:vAlign w:val="center"/>
          </w:tcPr>
          <w:p w14:paraId="7B9B8E83" w14:textId="77777777" w:rsidR="003101C7" w:rsidRPr="00B159F1" w:rsidRDefault="003101C7" w:rsidP="003101C7">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vAlign w:val="center"/>
          </w:tcPr>
          <w:p w14:paraId="19B72B6F" w14:textId="77777777" w:rsidR="003101C7" w:rsidRPr="00B159F1" w:rsidRDefault="003101C7" w:rsidP="003101C7">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vAlign w:val="center"/>
          </w:tcPr>
          <w:p w14:paraId="2309EDE9" w14:textId="77777777" w:rsidR="003101C7" w:rsidRPr="00B159F1" w:rsidRDefault="003101C7" w:rsidP="003101C7">
            <w:pPr>
              <w:pStyle w:val="TAC"/>
              <w:rPr>
                <w:rFonts w:eastAsiaTheme="minorEastAsia" w:cs="Arial"/>
              </w:rPr>
            </w:pPr>
            <w:r w:rsidRPr="00AB1245">
              <w:rPr>
                <w:rFonts w:eastAsiaTheme="minorEastAsia"/>
              </w:rPr>
              <w:t>Table 6.2E.2F-4</w:t>
            </w:r>
            <w:r>
              <w:rPr>
                <w:rFonts w:eastAsiaTheme="minorEastAsia"/>
              </w:rPr>
              <w:t>(TS38.101-1)</w:t>
            </w:r>
          </w:p>
        </w:tc>
      </w:tr>
      <w:tr w:rsidR="003101C7" w:rsidRPr="00B159F1" w14:paraId="7DC151EC" w14:textId="77777777" w:rsidTr="003101C7">
        <w:trPr>
          <w:trHeight w:val="20"/>
          <w:jc w:val="center"/>
        </w:trPr>
        <w:tc>
          <w:tcPr>
            <w:tcW w:w="7933" w:type="dxa"/>
            <w:gridSpan w:val="4"/>
          </w:tcPr>
          <w:p w14:paraId="37060CE4" w14:textId="77777777" w:rsidR="003101C7" w:rsidRDefault="003101C7" w:rsidP="003101C7">
            <w:pPr>
              <w:pStyle w:val="TAN"/>
            </w:pPr>
            <w:r>
              <w:t>NOTE 1: The A-MPR shall apply to all SCS in all active 20 MHz sub-bands contiguously or non-contiguously allocated in the channel.</w:t>
            </w:r>
          </w:p>
          <w:p w14:paraId="7E2958F2" w14:textId="77777777" w:rsidR="003101C7" w:rsidRDefault="003101C7" w:rsidP="003101C7">
            <w:pPr>
              <w:pStyle w:val="TAN"/>
            </w:pPr>
            <w:r>
              <w:t xml:space="preserve">NOTE 2:  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p>
          <w:p w14:paraId="13463F1E" w14:textId="77777777" w:rsidR="003101C7" w:rsidRDefault="003101C7" w:rsidP="003101C7">
            <w:pPr>
              <w:pStyle w:val="TAN"/>
            </w:pPr>
            <w:r>
              <w:t xml:space="preserve">NOTE 3:  Applicable for all valid channels other than those enumerated under NOTE 3. </w:t>
            </w:r>
          </w:p>
          <w:p w14:paraId="08F0177A" w14:textId="77777777" w:rsidR="003101C7" w:rsidRPr="00B159F1" w:rsidRDefault="003101C7" w:rsidP="003101C7">
            <w:pPr>
              <w:pStyle w:val="TAN"/>
            </w:pPr>
            <w:r>
              <w:t>NOTE 5:  In current release larger CBW than 80MHz are not applicable for this network signalling.</w:t>
            </w:r>
          </w:p>
        </w:tc>
      </w:tr>
    </w:tbl>
    <w:p w14:paraId="7E086CAC" w14:textId="51012260" w:rsidR="003101C7" w:rsidRDefault="003101C7" w:rsidP="003101C7">
      <w:pPr>
        <w:pStyle w:val="BodyText"/>
        <w:rPr>
          <w:rFonts w:eastAsiaTheme="minorEastAsia"/>
          <w:lang w:eastAsia="ko-KR"/>
        </w:rPr>
      </w:pPr>
    </w:p>
    <w:p w14:paraId="243DEE02" w14:textId="2459B3CE" w:rsidR="003101C7" w:rsidRPr="00FB4F0C" w:rsidRDefault="003101C7" w:rsidP="00FB4F0C">
      <w:pPr>
        <w:pStyle w:val="Heading4"/>
        <w:rPr>
          <w:rFonts w:eastAsia="Malgun Gothic"/>
          <w:lang w:val="en-US" w:eastAsia="ko-KR"/>
        </w:rPr>
      </w:pPr>
      <w:r w:rsidRPr="00FB4F0C">
        <w:rPr>
          <w:rFonts w:eastAsia="Malgun Gothic"/>
          <w:lang w:val="en-US" w:eastAsia="ko-KR"/>
        </w:rPr>
        <w:lastRenderedPageBreak/>
        <w:t xml:space="preserve">Proposal </w:t>
      </w:r>
      <w:r w:rsidR="00643FDB">
        <w:rPr>
          <w:rFonts w:eastAsia="Malgun Gothic"/>
          <w:lang w:val="en-US" w:eastAsia="ko-KR"/>
        </w:rPr>
        <w:t>5</w:t>
      </w:r>
      <w:r w:rsidRPr="00FB4F0C">
        <w:rPr>
          <w:rFonts w:eastAsia="Malgun Gothic"/>
          <w:lang w:val="en-US" w:eastAsia="ko-KR"/>
        </w:rPr>
        <w:t>: Define NS_28 PSFCH A-MPR for SL-U UE power class 5 as</w:t>
      </w:r>
      <w:r w:rsidR="00717869">
        <w:rPr>
          <w:rFonts w:eastAsia="Malgun Gothic"/>
          <w:lang w:val="en-US" w:eastAsia="ko-KR"/>
        </w:rPr>
        <w:t xml:space="preserve"> shown in</w:t>
      </w:r>
      <w:r w:rsidRPr="00FB4F0C">
        <w:rPr>
          <w:rFonts w:eastAsia="Malgun Gothic"/>
          <w:lang w:val="en-US" w:eastAsia="ko-KR"/>
        </w:rPr>
        <w:t xml:space="preserve"> Table 2-</w:t>
      </w:r>
      <w:r w:rsidR="00865276">
        <w:rPr>
          <w:rFonts w:eastAsia="Malgun Gothic"/>
          <w:lang w:val="en-US" w:eastAsia="ko-KR"/>
        </w:rPr>
        <w:t>9</w:t>
      </w:r>
      <w:r w:rsidRPr="00FB4F0C">
        <w:rPr>
          <w:rFonts w:eastAsia="Malgun Gothic"/>
          <w:lang w:val="en-US" w:eastAsia="ko-KR"/>
        </w:rPr>
        <w:t xml:space="preserve">. </w:t>
      </w:r>
    </w:p>
    <w:p w14:paraId="79A59BCA" w14:textId="3D2971EA" w:rsidR="00476647" w:rsidRDefault="00195BD6" w:rsidP="00C8614C">
      <w:pPr>
        <w:rPr>
          <w:lang w:val="en-US"/>
        </w:rPr>
      </w:pPr>
      <w:r w:rsidRPr="000C68ED">
        <w:rPr>
          <w:lang w:val="en-US"/>
        </w:rPr>
        <w:t xml:space="preserve"> </w:t>
      </w:r>
    </w:p>
    <w:p w14:paraId="054251C4" w14:textId="77777777" w:rsidR="00865276" w:rsidRPr="0046167E" w:rsidRDefault="00865276" w:rsidP="00865276">
      <w:pPr>
        <w:pStyle w:val="BodyText"/>
        <w:rPr>
          <w:rFonts w:ascii="Arial" w:eastAsiaTheme="minorEastAsia" w:hAnsi="Arial" w:cs="Arial"/>
          <w:sz w:val="24"/>
          <w:lang w:val="en-US" w:eastAsia="ko-KR"/>
        </w:rPr>
      </w:pPr>
    </w:p>
    <w:p w14:paraId="5C478778" w14:textId="77777777" w:rsidR="00865276" w:rsidRPr="00501357" w:rsidRDefault="00865276" w:rsidP="00865276">
      <w:pPr>
        <w:pStyle w:val="BodyText"/>
        <w:ind w:firstLineChars="250" w:firstLine="600"/>
        <w:rPr>
          <w:rFonts w:eastAsiaTheme="minorEastAsia"/>
          <w:lang w:val="en-US" w:eastAsia="ko-KR"/>
        </w:rPr>
      </w:pPr>
      <w:r>
        <w:rPr>
          <w:rFonts w:ascii="Arial" w:hAnsi="Arial" w:cs="Arial"/>
          <w:sz w:val="24"/>
          <w:lang w:eastAsia="ko-KR"/>
        </w:rPr>
        <w:br w:type="page"/>
      </w:r>
    </w:p>
    <w:p w14:paraId="3F24FA6F" w14:textId="77777777" w:rsidR="00865276" w:rsidRPr="003B3B11" w:rsidRDefault="00865276" w:rsidP="00865276">
      <w:pPr>
        <w:pStyle w:val="BodyText"/>
        <w:rPr>
          <w:rFonts w:eastAsiaTheme="minorEastAsia"/>
          <w:lang w:eastAsia="ko-KR"/>
        </w:rPr>
        <w:sectPr w:rsidR="00865276" w:rsidRPr="003B3B11" w:rsidSect="001D1C77">
          <w:pgSz w:w="11906" w:h="16838"/>
          <w:pgMar w:top="720" w:right="720" w:bottom="720" w:left="720" w:header="851" w:footer="992" w:gutter="0"/>
          <w:cols w:space="425"/>
          <w:docGrid w:linePitch="360"/>
        </w:sectPr>
      </w:pPr>
    </w:p>
    <w:p w14:paraId="226457FF" w14:textId="43E853A7" w:rsidR="00865276" w:rsidRPr="000C68ED" w:rsidRDefault="00865276" w:rsidP="00865276">
      <w:pPr>
        <w:pStyle w:val="Heading3"/>
        <w:numPr>
          <w:ilvl w:val="0"/>
          <w:numId w:val="0"/>
        </w:numPr>
        <w:rPr>
          <w:lang w:val="en-US"/>
        </w:rPr>
      </w:pPr>
      <w:r w:rsidRPr="000C68ED">
        <w:rPr>
          <w:lang w:val="en-US"/>
        </w:rPr>
        <w:lastRenderedPageBreak/>
        <w:t>2.2.</w:t>
      </w:r>
      <w:r>
        <w:rPr>
          <w:lang w:val="en-US"/>
        </w:rPr>
        <w:t>2</w:t>
      </w:r>
      <w:r w:rsidRPr="000C68ED">
        <w:rPr>
          <w:lang w:val="en-US"/>
        </w:rPr>
        <w:t xml:space="preserve"> NS_</w:t>
      </w:r>
      <w:r>
        <w:rPr>
          <w:lang w:val="en-US"/>
        </w:rPr>
        <w:t>30</w:t>
      </w:r>
      <w:r w:rsidRPr="000C68ED">
        <w:rPr>
          <w:lang w:val="en-US"/>
        </w:rPr>
        <w:t xml:space="preserve"> (A-MPR)</w:t>
      </w:r>
    </w:p>
    <w:p w14:paraId="7E90948B" w14:textId="52F3F763" w:rsidR="00865276" w:rsidRPr="000C68ED" w:rsidRDefault="00865276" w:rsidP="00865276">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30</w:t>
      </w:r>
      <w:r w:rsidRPr="000C68ED">
        <w:rPr>
          <w:rFonts w:eastAsiaTheme="minorEastAsia"/>
          <w:lang w:val="en-US" w:eastAsia="ko-KR"/>
        </w:rPr>
        <w:t>, Table 2-</w:t>
      </w:r>
      <w:r>
        <w:rPr>
          <w:rFonts w:eastAsiaTheme="minorEastAsia"/>
          <w:lang w:val="en-US" w:eastAsia="ko-KR"/>
        </w:rPr>
        <w:t>10</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3ABD3F16" w14:textId="3FA4C385" w:rsidR="00865276" w:rsidRDefault="00865276" w:rsidP="00865276">
      <w:pPr>
        <w:pStyle w:val="TH"/>
      </w:pPr>
      <w:r w:rsidRPr="009C4BB9">
        <w:t xml:space="preserve">Table </w:t>
      </w:r>
      <w:r>
        <w:t>2</w:t>
      </w:r>
      <w:r w:rsidRPr="009C4BB9">
        <w:t>-</w:t>
      </w:r>
      <w:r>
        <w:t>10</w:t>
      </w:r>
      <w:r w:rsidRPr="009C4BB9">
        <w:t>: NS_</w:t>
      </w:r>
      <w:r>
        <w:t>30</w:t>
      </w:r>
      <w:r w:rsidRPr="009C4BB9">
        <w:t>-PS</w:t>
      </w:r>
      <w:r>
        <w:t>F</w:t>
      </w:r>
      <w:r w:rsidRPr="009C4BB9">
        <w:t>CH A-MPR simulation results for SL-U power class 5</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15"/>
        <w:gridCol w:w="722"/>
        <w:gridCol w:w="723"/>
        <w:gridCol w:w="723"/>
        <w:gridCol w:w="723"/>
        <w:gridCol w:w="722"/>
        <w:gridCol w:w="723"/>
        <w:gridCol w:w="723"/>
        <w:gridCol w:w="723"/>
        <w:gridCol w:w="723"/>
        <w:gridCol w:w="722"/>
        <w:gridCol w:w="723"/>
      </w:tblGrid>
      <w:tr w:rsidR="00643FDB" w:rsidRPr="00491A77" w14:paraId="1D10CF77" w14:textId="77777777" w:rsidTr="00FB1E20">
        <w:trPr>
          <w:trHeight w:val="266"/>
          <w:jc w:val="center"/>
        </w:trPr>
        <w:tc>
          <w:tcPr>
            <w:tcW w:w="2415" w:type="dxa"/>
            <w:shd w:val="clear" w:color="auto" w:fill="auto"/>
            <w:noWrap/>
            <w:vAlign w:val="center"/>
            <w:hideMark/>
          </w:tcPr>
          <w:p w14:paraId="092A0C22" w14:textId="77777777" w:rsidR="00643FDB" w:rsidRPr="00A45F58" w:rsidRDefault="00643FDB" w:rsidP="001D1C77">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2D201F5D" w14:textId="77777777" w:rsidR="00643FDB" w:rsidRPr="00D70D09" w:rsidRDefault="00643FDB" w:rsidP="001D1C77">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445FF04D" w14:textId="77777777" w:rsidR="00643FDB" w:rsidRPr="00D70D09" w:rsidRDefault="00643FDB" w:rsidP="001D1C77">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2F9298AF"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5F83BD4" w14:textId="77777777" w:rsidR="00643FDB" w:rsidRPr="00A45F58"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F1C0E14"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254FBD8"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14E5A80"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5F2897D"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491419A" w14:textId="77777777" w:rsidR="00643FDB" w:rsidRPr="00A45F58"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38E70EF" w14:textId="77777777" w:rsidR="00643FDB" w:rsidRPr="00A45F58"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A8F5F4F" w14:textId="77777777" w:rsidR="00643FDB" w:rsidRPr="00A45F58" w:rsidRDefault="00643FDB" w:rsidP="001D1C77">
            <w:pPr>
              <w:jc w:val="center"/>
              <w:rPr>
                <w:color w:val="000000"/>
              </w:rPr>
            </w:pPr>
          </w:p>
        </w:tc>
      </w:tr>
      <w:tr w:rsidR="00643FDB" w:rsidRPr="00491A77" w14:paraId="1E8CF966" w14:textId="77777777" w:rsidTr="00FB1E20">
        <w:trPr>
          <w:trHeight w:val="266"/>
          <w:jc w:val="center"/>
        </w:trPr>
        <w:tc>
          <w:tcPr>
            <w:tcW w:w="2415" w:type="dxa"/>
            <w:shd w:val="clear" w:color="auto" w:fill="auto"/>
            <w:noWrap/>
            <w:vAlign w:val="center"/>
            <w:hideMark/>
          </w:tcPr>
          <w:p w14:paraId="2D09D72C" w14:textId="11B146FF" w:rsidR="00643FDB" w:rsidRPr="00A45F58" w:rsidRDefault="00643FDB" w:rsidP="00643FDB">
            <w:pPr>
              <w:jc w:val="center"/>
              <w:rPr>
                <w:color w:val="000000"/>
              </w:rPr>
            </w:pPr>
            <w:r>
              <w:rPr>
                <w:color w:val="000000"/>
              </w:rPr>
              <w:t>‘20MHz’(5160)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90821B" w14:textId="77777777" w:rsidR="00643FDB" w:rsidRPr="00D70D09" w:rsidRDefault="00643FDB" w:rsidP="001D1C77">
            <w:pPr>
              <w:jc w:val="center"/>
              <w:rPr>
                <w:color w:val="000000"/>
              </w:rPr>
            </w:pPr>
            <w:r w:rsidRPr="008B648F">
              <w:rPr>
                <w:rFonts w:hint="eastAsia"/>
                <w:color w:val="000000"/>
              </w:rPr>
              <w:t>26.72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BDC3ED1" w14:textId="77777777" w:rsidR="00643FDB" w:rsidRPr="00D70D09" w:rsidRDefault="00643FDB" w:rsidP="001D1C77">
            <w:pPr>
              <w:jc w:val="center"/>
              <w:rPr>
                <w:color w:val="000000"/>
              </w:rPr>
            </w:pPr>
            <w:r w:rsidRPr="008B648F">
              <w:rPr>
                <w:rFonts w:hint="eastAsia"/>
                <w:color w:val="000000"/>
              </w:rPr>
              <w:t>25.66</w:t>
            </w:r>
          </w:p>
        </w:tc>
        <w:tc>
          <w:tcPr>
            <w:tcW w:w="723" w:type="dxa"/>
            <w:tcBorders>
              <w:top w:val="nil"/>
              <w:left w:val="single" w:sz="4" w:space="0" w:color="auto"/>
              <w:bottom w:val="nil"/>
              <w:right w:val="nil"/>
            </w:tcBorders>
            <w:shd w:val="clear" w:color="auto" w:fill="auto"/>
            <w:noWrap/>
            <w:vAlign w:val="center"/>
          </w:tcPr>
          <w:p w14:paraId="2B62BF41"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64FE69A"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24E481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03038ED"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504BA21"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165829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E50C031"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AE9D4A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78F8FCD" w14:textId="77777777" w:rsidR="00643FDB" w:rsidRPr="007917A1" w:rsidRDefault="00643FDB" w:rsidP="001D1C77">
            <w:pPr>
              <w:jc w:val="center"/>
              <w:rPr>
                <w:color w:val="000000"/>
              </w:rPr>
            </w:pPr>
          </w:p>
        </w:tc>
      </w:tr>
      <w:tr w:rsidR="00643FDB" w:rsidRPr="00491A77" w14:paraId="79304998" w14:textId="77777777" w:rsidTr="00FB1E20">
        <w:trPr>
          <w:trHeight w:val="266"/>
          <w:jc w:val="center"/>
        </w:trPr>
        <w:tc>
          <w:tcPr>
            <w:tcW w:w="2415" w:type="dxa"/>
            <w:shd w:val="clear" w:color="auto" w:fill="auto"/>
            <w:noWrap/>
            <w:vAlign w:val="center"/>
          </w:tcPr>
          <w:p w14:paraId="77B3437A" w14:textId="58FD4F1F" w:rsidR="00643FDB" w:rsidRDefault="00643FDB" w:rsidP="00643FDB">
            <w:pPr>
              <w:jc w:val="center"/>
              <w:rPr>
                <w:color w:val="000000"/>
              </w:rPr>
            </w:pPr>
            <w:r>
              <w:rPr>
                <w:color w:val="000000"/>
              </w:rPr>
              <w:t>‘20MHz’(5180)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309B54" w14:textId="77777777" w:rsidR="00643FDB" w:rsidRPr="0068728E" w:rsidRDefault="00643FDB" w:rsidP="001D1C77">
            <w:pPr>
              <w:jc w:val="center"/>
              <w:rPr>
                <w:color w:val="000000"/>
              </w:rPr>
            </w:pPr>
            <w:r w:rsidRPr="008B648F">
              <w:rPr>
                <w:rFonts w:hint="eastAsia"/>
                <w:color w:val="000000"/>
              </w:rPr>
              <w:t>7.38</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AC3B0AB" w14:textId="77777777" w:rsidR="00643FDB" w:rsidRPr="0068728E" w:rsidRDefault="00643FDB" w:rsidP="001D1C77">
            <w:pPr>
              <w:jc w:val="center"/>
              <w:rPr>
                <w:color w:val="000000"/>
              </w:rPr>
            </w:pPr>
            <w:r w:rsidRPr="008B648F">
              <w:rPr>
                <w:rFonts w:hint="eastAsia"/>
                <w:color w:val="000000"/>
              </w:rPr>
              <w:t>9.33</w:t>
            </w:r>
          </w:p>
        </w:tc>
        <w:tc>
          <w:tcPr>
            <w:tcW w:w="723" w:type="dxa"/>
            <w:tcBorders>
              <w:top w:val="nil"/>
              <w:left w:val="single" w:sz="4" w:space="0" w:color="auto"/>
              <w:bottom w:val="nil"/>
              <w:right w:val="nil"/>
            </w:tcBorders>
            <w:shd w:val="clear" w:color="auto" w:fill="auto"/>
            <w:noWrap/>
            <w:vAlign w:val="center"/>
          </w:tcPr>
          <w:p w14:paraId="705D7113"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BC7E7C1"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F12A8B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9DF208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FF0207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A1ADA0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32C6750"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984372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045FF16" w14:textId="77777777" w:rsidR="00643FDB" w:rsidRPr="007917A1" w:rsidRDefault="00643FDB" w:rsidP="001D1C77">
            <w:pPr>
              <w:jc w:val="center"/>
              <w:rPr>
                <w:color w:val="000000"/>
              </w:rPr>
            </w:pPr>
          </w:p>
        </w:tc>
      </w:tr>
      <w:tr w:rsidR="00643FDB" w:rsidRPr="00491A77" w14:paraId="24E03020" w14:textId="77777777" w:rsidTr="00FB1E20">
        <w:trPr>
          <w:trHeight w:val="266"/>
          <w:jc w:val="center"/>
        </w:trPr>
        <w:tc>
          <w:tcPr>
            <w:tcW w:w="2415" w:type="dxa"/>
            <w:shd w:val="clear" w:color="auto" w:fill="auto"/>
            <w:noWrap/>
            <w:vAlign w:val="center"/>
          </w:tcPr>
          <w:p w14:paraId="0694E9AD" w14:textId="08D131BB" w:rsidR="00643FDB" w:rsidRDefault="00643FDB" w:rsidP="00643FDB">
            <w:pPr>
              <w:jc w:val="center"/>
              <w:rPr>
                <w:color w:val="000000"/>
              </w:rPr>
            </w:pPr>
            <w:r>
              <w:rPr>
                <w:color w:val="000000"/>
              </w:rPr>
              <w:t>‘20MHz’(5200)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D55523" w14:textId="77777777" w:rsidR="00643FDB" w:rsidRPr="0068728E" w:rsidRDefault="00643FDB" w:rsidP="001D1C77">
            <w:pPr>
              <w:jc w:val="center"/>
              <w:rPr>
                <w:color w:val="000000"/>
              </w:rPr>
            </w:pPr>
            <w:r w:rsidRPr="008B648F">
              <w:rPr>
                <w:rFonts w:hint="eastAsia"/>
                <w:color w:val="000000"/>
              </w:rPr>
              <w:t>6.62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82FD78A" w14:textId="77777777" w:rsidR="00643FDB" w:rsidRPr="0068728E" w:rsidRDefault="00643FDB" w:rsidP="001D1C77">
            <w:pPr>
              <w:jc w:val="center"/>
              <w:rPr>
                <w:color w:val="000000"/>
              </w:rPr>
            </w:pPr>
            <w:r w:rsidRPr="008B648F">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4E6C88F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4CF8902"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8C7CF5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4693C1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4339DF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B3F00F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B15CCF7"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E64FE83"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384DF2D" w14:textId="77777777" w:rsidR="00643FDB" w:rsidRPr="007917A1" w:rsidRDefault="00643FDB" w:rsidP="001D1C77">
            <w:pPr>
              <w:jc w:val="center"/>
              <w:rPr>
                <w:color w:val="000000"/>
              </w:rPr>
            </w:pPr>
          </w:p>
        </w:tc>
      </w:tr>
      <w:tr w:rsidR="00643FDB" w:rsidRPr="00491A77" w14:paraId="1F727EF2" w14:textId="77777777" w:rsidTr="00FB1E20">
        <w:trPr>
          <w:trHeight w:val="266"/>
          <w:jc w:val="center"/>
        </w:trPr>
        <w:tc>
          <w:tcPr>
            <w:tcW w:w="2415" w:type="dxa"/>
            <w:shd w:val="clear" w:color="auto" w:fill="auto"/>
            <w:noWrap/>
            <w:vAlign w:val="center"/>
          </w:tcPr>
          <w:p w14:paraId="56056D34" w14:textId="5C6D81C3" w:rsidR="00643FDB" w:rsidRDefault="00643FDB" w:rsidP="00643FDB">
            <w:pPr>
              <w:jc w:val="center"/>
              <w:rPr>
                <w:color w:val="000000"/>
              </w:rPr>
            </w:pPr>
            <w:r>
              <w:rPr>
                <w:color w:val="000000"/>
              </w:rPr>
              <w:t>‘20MHz’(5320)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3B4CCB" w14:textId="77777777" w:rsidR="00643FDB" w:rsidRPr="00906819" w:rsidRDefault="00643FDB" w:rsidP="001D1C77">
            <w:pPr>
              <w:jc w:val="center"/>
              <w:rPr>
                <w:color w:val="000000"/>
              </w:rPr>
            </w:pPr>
            <w:r w:rsidRPr="008B648F">
              <w:rPr>
                <w:rFonts w:hint="eastAsia"/>
                <w:color w:val="000000"/>
              </w:rPr>
              <w:t>7.43</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2FDC69C" w14:textId="77777777" w:rsidR="00643FDB" w:rsidRPr="00906819" w:rsidRDefault="00643FDB" w:rsidP="001D1C77">
            <w:pPr>
              <w:jc w:val="center"/>
              <w:rPr>
                <w:color w:val="000000"/>
              </w:rPr>
            </w:pPr>
            <w:r w:rsidRPr="008B648F">
              <w:rPr>
                <w:rFonts w:hint="eastAsia"/>
                <w:color w:val="000000"/>
              </w:rPr>
              <w:t>8.82</w:t>
            </w:r>
          </w:p>
        </w:tc>
        <w:tc>
          <w:tcPr>
            <w:tcW w:w="723" w:type="dxa"/>
            <w:tcBorders>
              <w:top w:val="nil"/>
              <w:left w:val="single" w:sz="4" w:space="0" w:color="auto"/>
              <w:bottom w:val="nil"/>
              <w:right w:val="nil"/>
            </w:tcBorders>
            <w:shd w:val="clear" w:color="auto" w:fill="auto"/>
            <w:noWrap/>
            <w:vAlign w:val="center"/>
          </w:tcPr>
          <w:p w14:paraId="3CB937B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89B8103"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70B10A8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2EDF75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E35DEA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3AA982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29C364A"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DDB5CB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381D725" w14:textId="77777777" w:rsidR="00643FDB" w:rsidRPr="007917A1" w:rsidRDefault="00643FDB" w:rsidP="001D1C77">
            <w:pPr>
              <w:jc w:val="center"/>
              <w:rPr>
                <w:color w:val="000000"/>
              </w:rPr>
            </w:pPr>
          </w:p>
        </w:tc>
      </w:tr>
      <w:tr w:rsidR="00643FDB" w:rsidRPr="00491A77" w14:paraId="0064EF12" w14:textId="77777777" w:rsidTr="00FB1E20">
        <w:trPr>
          <w:trHeight w:val="266"/>
          <w:jc w:val="center"/>
        </w:trPr>
        <w:tc>
          <w:tcPr>
            <w:tcW w:w="2415" w:type="dxa"/>
            <w:shd w:val="clear" w:color="auto" w:fill="auto"/>
            <w:noWrap/>
            <w:vAlign w:val="center"/>
          </w:tcPr>
          <w:p w14:paraId="7BD92738" w14:textId="701803D5" w:rsidR="00643FDB" w:rsidRDefault="00643FDB" w:rsidP="00643FDB">
            <w:pPr>
              <w:jc w:val="center"/>
              <w:rPr>
                <w:color w:val="000000"/>
              </w:rPr>
            </w:pPr>
            <w:r>
              <w:rPr>
                <w:color w:val="000000"/>
              </w:rPr>
              <w:t>‘20MHz’(5340)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C28B0D" w14:textId="77777777" w:rsidR="00643FDB" w:rsidRPr="008B648F" w:rsidRDefault="00643FDB" w:rsidP="001D1C77">
            <w:pPr>
              <w:jc w:val="center"/>
              <w:rPr>
                <w:color w:val="000000"/>
              </w:rPr>
            </w:pPr>
            <w:r w:rsidRPr="008B648F">
              <w:rPr>
                <w:rFonts w:hint="eastAsia"/>
                <w:color w:val="000000"/>
              </w:rPr>
              <w:t>32.89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65D475E" w14:textId="77777777" w:rsidR="00643FDB" w:rsidRPr="00906819" w:rsidRDefault="00643FDB" w:rsidP="001D1C77">
            <w:pPr>
              <w:jc w:val="center"/>
              <w:rPr>
                <w:color w:val="000000"/>
              </w:rPr>
            </w:pPr>
            <w:r w:rsidRPr="008B648F">
              <w:rPr>
                <w:rFonts w:hint="eastAsia"/>
                <w:color w:val="000000"/>
              </w:rPr>
              <w:t>30.83</w:t>
            </w:r>
          </w:p>
        </w:tc>
        <w:tc>
          <w:tcPr>
            <w:tcW w:w="723" w:type="dxa"/>
            <w:tcBorders>
              <w:top w:val="nil"/>
              <w:left w:val="single" w:sz="4" w:space="0" w:color="auto"/>
              <w:bottom w:val="nil"/>
              <w:right w:val="nil"/>
            </w:tcBorders>
            <w:shd w:val="clear" w:color="auto" w:fill="auto"/>
            <w:noWrap/>
            <w:vAlign w:val="center"/>
          </w:tcPr>
          <w:p w14:paraId="0387AC3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6E70710"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806AA0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2B6D29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ABA068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D9A60A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67AFC86"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736854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1A4FF5E" w14:textId="77777777" w:rsidR="00643FDB" w:rsidRPr="007917A1" w:rsidRDefault="00643FDB" w:rsidP="001D1C77">
            <w:pPr>
              <w:jc w:val="center"/>
              <w:rPr>
                <w:color w:val="000000"/>
              </w:rPr>
            </w:pPr>
          </w:p>
        </w:tc>
      </w:tr>
      <w:tr w:rsidR="00643FDB" w:rsidRPr="00491A77" w14:paraId="071D9B25" w14:textId="77777777" w:rsidTr="00FB1E20">
        <w:trPr>
          <w:trHeight w:val="266"/>
          <w:jc w:val="center"/>
        </w:trPr>
        <w:tc>
          <w:tcPr>
            <w:tcW w:w="2415" w:type="dxa"/>
            <w:shd w:val="clear" w:color="auto" w:fill="auto"/>
            <w:noWrap/>
            <w:vAlign w:val="center"/>
          </w:tcPr>
          <w:p w14:paraId="5FA1276C" w14:textId="6457F518" w:rsidR="00643FDB" w:rsidRDefault="00643FDB" w:rsidP="00643FDB">
            <w:pPr>
              <w:jc w:val="center"/>
              <w:rPr>
                <w:color w:val="000000"/>
              </w:rPr>
            </w:pPr>
            <w:r>
              <w:rPr>
                <w:color w:val="000000"/>
              </w:rPr>
              <w:t>‘20MHz’(5480)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725484" w14:textId="77777777" w:rsidR="00643FDB" w:rsidRPr="00906819" w:rsidRDefault="00643FDB" w:rsidP="001D1C77">
            <w:pPr>
              <w:jc w:val="center"/>
              <w:rPr>
                <w:color w:val="000000"/>
              </w:rPr>
            </w:pPr>
            <w:r w:rsidRPr="008B648F">
              <w:rPr>
                <w:rFonts w:hint="eastAsia"/>
                <w:color w:val="000000"/>
              </w:rPr>
              <w:t>21.05</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1213693" w14:textId="77777777" w:rsidR="00643FDB" w:rsidRPr="00906819" w:rsidRDefault="00643FDB" w:rsidP="001D1C77">
            <w:pPr>
              <w:jc w:val="center"/>
              <w:rPr>
                <w:color w:val="000000"/>
              </w:rPr>
            </w:pPr>
            <w:r w:rsidRPr="008B648F">
              <w:rPr>
                <w:rFonts w:hint="eastAsia"/>
                <w:color w:val="000000"/>
              </w:rPr>
              <w:t>16.83</w:t>
            </w:r>
          </w:p>
        </w:tc>
        <w:tc>
          <w:tcPr>
            <w:tcW w:w="723" w:type="dxa"/>
            <w:tcBorders>
              <w:top w:val="nil"/>
              <w:left w:val="single" w:sz="4" w:space="0" w:color="auto"/>
              <w:bottom w:val="nil"/>
              <w:right w:val="nil"/>
            </w:tcBorders>
            <w:shd w:val="clear" w:color="auto" w:fill="auto"/>
            <w:noWrap/>
            <w:vAlign w:val="center"/>
          </w:tcPr>
          <w:p w14:paraId="22379173"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8D3BFEB"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7E767DB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2C21CD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BDA317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CA85A4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19C2A89"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0F18B45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1CA6CA7" w14:textId="77777777" w:rsidR="00643FDB" w:rsidRPr="007917A1" w:rsidRDefault="00643FDB" w:rsidP="001D1C77">
            <w:pPr>
              <w:jc w:val="center"/>
              <w:rPr>
                <w:color w:val="000000"/>
              </w:rPr>
            </w:pPr>
          </w:p>
        </w:tc>
      </w:tr>
      <w:tr w:rsidR="00643FDB" w:rsidRPr="00491A77" w14:paraId="73E3D0D8" w14:textId="77777777" w:rsidTr="00FB1E20">
        <w:trPr>
          <w:trHeight w:val="266"/>
          <w:jc w:val="center"/>
        </w:trPr>
        <w:tc>
          <w:tcPr>
            <w:tcW w:w="2415" w:type="dxa"/>
            <w:shd w:val="clear" w:color="auto" w:fill="auto"/>
            <w:noWrap/>
            <w:vAlign w:val="center"/>
          </w:tcPr>
          <w:p w14:paraId="3DB4F667" w14:textId="1D627728" w:rsidR="00643FDB" w:rsidRDefault="00643FDB" w:rsidP="00643FDB">
            <w:pPr>
              <w:jc w:val="center"/>
              <w:rPr>
                <w:color w:val="000000"/>
              </w:rPr>
            </w:pPr>
            <w:r>
              <w:rPr>
                <w:color w:val="000000"/>
              </w:rPr>
              <w:t>‘20MHz’(5700)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5DB38B" w14:textId="77777777" w:rsidR="00643FDB" w:rsidRPr="0068728E" w:rsidRDefault="00643FDB" w:rsidP="001D1C77">
            <w:pPr>
              <w:jc w:val="center"/>
              <w:rPr>
                <w:color w:val="000000"/>
              </w:rPr>
            </w:pPr>
            <w:r>
              <w:rPr>
                <w:rFonts w:hint="eastAsia"/>
                <w:color w:val="000000"/>
              </w:rPr>
              <w:t>6.62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FBDCB70" w14:textId="77777777" w:rsidR="00643FDB" w:rsidRPr="0068728E" w:rsidRDefault="00643FDB" w:rsidP="001D1C77">
            <w:pPr>
              <w:jc w:val="center"/>
              <w:rPr>
                <w:color w:val="000000"/>
              </w:rPr>
            </w:pPr>
            <w:r w:rsidRPr="008B648F">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6F326FC3"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CF67124"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55F621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74321D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575F6E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98D751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2D22BFB"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23EE053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D4BD2D1" w14:textId="77777777" w:rsidR="00643FDB" w:rsidRPr="007917A1" w:rsidRDefault="00643FDB" w:rsidP="001D1C77">
            <w:pPr>
              <w:jc w:val="center"/>
              <w:rPr>
                <w:color w:val="000000"/>
              </w:rPr>
            </w:pPr>
          </w:p>
        </w:tc>
      </w:tr>
      <w:tr w:rsidR="00643FDB" w:rsidRPr="00491A77" w14:paraId="6693711D" w14:textId="77777777" w:rsidTr="00FB1E20">
        <w:trPr>
          <w:trHeight w:val="266"/>
          <w:jc w:val="center"/>
        </w:trPr>
        <w:tc>
          <w:tcPr>
            <w:tcW w:w="2415" w:type="dxa"/>
            <w:shd w:val="clear" w:color="auto" w:fill="auto"/>
            <w:noWrap/>
            <w:vAlign w:val="center"/>
            <w:hideMark/>
          </w:tcPr>
          <w:p w14:paraId="05CFD31A" w14:textId="77777777" w:rsidR="00643FDB" w:rsidRPr="00A45F58" w:rsidRDefault="00643FDB"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0E23DD4" w14:textId="77777777" w:rsidR="00643FDB" w:rsidRPr="007917A1" w:rsidRDefault="00643FDB" w:rsidP="001D1C77">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26A9607" w14:textId="77777777" w:rsidR="00643FDB" w:rsidRPr="007917A1" w:rsidRDefault="00643FDB" w:rsidP="001D1C77">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5E0A643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FB41588"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AAAE40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8FB211D"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53201F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A8255E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526F583"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2A54D9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A9ECA76" w14:textId="77777777" w:rsidR="00643FDB" w:rsidRPr="007917A1" w:rsidRDefault="00643FDB" w:rsidP="001D1C77">
            <w:pPr>
              <w:jc w:val="center"/>
              <w:rPr>
                <w:color w:val="000000"/>
              </w:rPr>
            </w:pPr>
          </w:p>
        </w:tc>
      </w:tr>
      <w:tr w:rsidR="00643FDB" w:rsidRPr="00491A77" w14:paraId="1F81C496" w14:textId="77777777" w:rsidTr="00FB1E20">
        <w:trPr>
          <w:trHeight w:val="266"/>
          <w:jc w:val="center"/>
        </w:trPr>
        <w:tc>
          <w:tcPr>
            <w:tcW w:w="2415" w:type="dxa"/>
            <w:shd w:val="clear" w:color="auto" w:fill="auto"/>
            <w:noWrap/>
            <w:vAlign w:val="center"/>
            <w:hideMark/>
          </w:tcPr>
          <w:p w14:paraId="33BFF77A" w14:textId="65820069" w:rsidR="00643FDB" w:rsidRPr="00A45F58" w:rsidRDefault="00643FDB" w:rsidP="00643FDB">
            <w:pPr>
              <w:jc w:val="center"/>
              <w:rPr>
                <w:color w:val="000000"/>
              </w:rPr>
            </w:pPr>
            <w:r>
              <w:rPr>
                <w:color w:val="000000"/>
              </w:rPr>
              <w:t>‘40MHz’(5170)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85C422" w14:textId="77777777" w:rsidR="00643FDB" w:rsidRPr="00D70D09" w:rsidRDefault="00643FDB" w:rsidP="001D1C77">
            <w:pPr>
              <w:jc w:val="center"/>
              <w:rPr>
                <w:color w:val="000000"/>
              </w:rPr>
            </w:pPr>
            <w:r w:rsidRPr="008B648F">
              <w:rPr>
                <w:rFonts w:hint="eastAsia"/>
                <w:color w:val="000000"/>
              </w:rPr>
              <w:t>29.78</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4C22AC3" w14:textId="77777777" w:rsidR="00643FDB" w:rsidRPr="00D70D09" w:rsidRDefault="00643FDB" w:rsidP="001D1C77">
            <w:pPr>
              <w:jc w:val="center"/>
              <w:rPr>
                <w:color w:val="000000"/>
              </w:rPr>
            </w:pPr>
            <w:r w:rsidRPr="008B648F">
              <w:rPr>
                <w:rFonts w:hint="eastAsia"/>
                <w:color w:val="000000"/>
              </w:rPr>
              <w:t>26.69</w:t>
            </w:r>
          </w:p>
        </w:tc>
        <w:tc>
          <w:tcPr>
            <w:tcW w:w="723" w:type="dxa"/>
            <w:tcBorders>
              <w:top w:val="nil"/>
              <w:left w:val="single" w:sz="4" w:space="0" w:color="auto"/>
              <w:bottom w:val="nil"/>
              <w:right w:val="nil"/>
            </w:tcBorders>
            <w:shd w:val="clear" w:color="auto" w:fill="auto"/>
            <w:noWrap/>
            <w:vAlign w:val="center"/>
          </w:tcPr>
          <w:p w14:paraId="17EF4F9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2CCF1AD"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B605EE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B26853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FD13DA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9375C7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BE2A2E2"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708FA2A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15F9F88" w14:textId="77777777" w:rsidR="00643FDB" w:rsidRPr="007917A1" w:rsidRDefault="00643FDB" w:rsidP="001D1C77">
            <w:pPr>
              <w:jc w:val="center"/>
              <w:rPr>
                <w:color w:val="000000"/>
              </w:rPr>
            </w:pPr>
          </w:p>
        </w:tc>
      </w:tr>
      <w:tr w:rsidR="00643FDB" w:rsidRPr="00491A77" w14:paraId="4A85B082" w14:textId="77777777" w:rsidTr="00FB1E20">
        <w:trPr>
          <w:trHeight w:val="266"/>
          <w:jc w:val="center"/>
        </w:trPr>
        <w:tc>
          <w:tcPr>
            <w:tcW w:w="2415" w:type="dxa"/>
            <w:shd w:val="clear" w:color="auto" w:fill="auto"/>
            <w:noWrap/>
            <w:vAlign w:val="center"/>
          </w:tcPr>
          <w:p w14:paraId="78C7DB89" w14:textId="4756B5E7" w:rsidR="00643FDB" w:rsidRDefault="00643FDB" w:rsidP="00643FDB">
            <w:pPr>
              <w:jc w:val="center"/>
              <w:rPr>
                <w:color w:val="000000"/>
              </w:rPr>
            </w:pPr>
            <w:r>
              <w:rPr>
                <w:color w:val="000000"/>
              </w:rPr>
              <w:t>‘40MHz’(5190)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3E0BE2" w14:textId="77777777" w:rsidR="00643FDB" w:rsidRPr="0068728E" w:rsidRDefault="00643FDB" w:rsidP="001D1C77">
            <w:pPr>
              <w:jc w:val="center"/>
              <w:rPr>
                <w:color w:val="000000"/>
              </w:rPr>
            </w:pPr>
            <w:r w:rsidRPr="008B648F">
              <w:rPr>
                <w:rFonts w:hint="eastAsia"/>
                <w:color w:val="000000"/>
              </w:rPr>
              <w:t>12.58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B358" w14:textId="77777777" w:rsidR="00643FDB" w:rsidRPr="0068728E" w:rsidRDefault="00643FDB" w:rsidP="001D1C77">
            <w:pPr>
              <w:jc w:val="center"/>
              <w:rPr>
                <w:color w:val="000000"/>
              </w:rPr>
            </w:pPr>
            <w:r w:rsidRPr="008B648F">
              <w:rPr>
                <w:rFonts w:hint="eastAsia"/>
                <w:color w:val="000000"/>
              </w:rPr>
              <w:t>7.85</w:t>
            </w:r>
          </w:p>
        </w:tc>
        <w:tc>
          <w:tcPr>
            <w:tcW w:w="723" w:type="dxa"/>
            <w:tcBorders>
              <w:top w:val="nil"/>
              <w:left w:val="single" w:sz="4" w:space="0" w:color="auto"/>
              <w:bottom w:val="nil"/>
              <w:right w:val="nil"/>
            </w:tcBorders>
            <w:shd w:val="clear" w:color="auto" w:fill="auto"/>
            <w:noWrap/>
            <w:vAlign w:val="center"/>
          </w:tcPr>
          <w:p w14:paraId="739F136D"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8B94258"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6330CA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F791E9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4982C80"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CEFFE9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E05F93C"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0637569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40229B0" w14:textId="77777777" w:rsidR="00643FDB" w:rsidRPr="007917A1" w:rsidRDefault="00643FDB" w:rsidP="001D1C77">
            <w:pPr>
              <w:jc w:val="center"/>
              <w:rPr>
                <w:color w:val="000000"/>
              </w:rPr>
            </w:pPr>
          </w:p>
        </w:tc>
      </w:tr>
      <w:tr w:rsidR="00643FDB" w:rsidRPr="00491A77" w14:paraId="12F7E6C2" w14:textId="77777777" w:rsidTr="00FB1E20">
        <w:trPr>
          <w:trHeight w:val="266"/>
          <w:jc w:val="center"/>
        </w:trPr>
        <w:tc>
          <w:tcPr>
            <w:tcW w:w="2415" w:type="dxa"/>
            <w:shd w:val="clear" w:color="auto" w:fill="auto"/>
            <w:noWrap/>
            <w:vAlign w:val="center"/>
          </w:tcPr>
          <w:p w14:paraId="49D49D85" w14:textId="648D3F20" w:rsidR="00643FDB" w:rsidRDefault="00643FDB" w:rsidP="00643FDB">
            <w:pPr>
              <w:jc w:val="center"/>
              <w:rPr>
                <w:color w:val="000000"/>
              </w:rPr>
            </w:pPr>
            <w:r>
              <w:rPr>
                <w:color w:val="000000"/>
              </w:rPr>
              <w:t>‘40MHz’(5230)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ABC191" w14:textId="77777777" w:rsidR="00643FDB" w:rsidRPr="0068728E" w:rsidRDefault="00643FDB" w:rsidP="001D1C77">
            <w:pPr>
              <w:jc w:val="center"/>
              <w:rPr>
                <w:color w:val="000000"/>
              </w:rPr>
            </w:pPr>
            <w:r w:rsidRPr="008B648F">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DD81A" w14:textId="77777777" w:rsidR="00643FDB" w:rsidRPr="0068728E" w:rsidRDefault="00643FDB" w:rsidP="001D1C77">
            <w:pPr>
              <w:jc w:val="center"/>
              <w:rPr>
                <w:color w:val="000000"/>
              </w:rPr>
            </w:pPr>
            <w:r w:rsidRPr="008B648F">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4DC8442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6EC26F3"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7C9EFF6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AB83AE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8B883C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9A3B39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82CB8D1"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6BAD60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8B2D6C4" w14:textId="77777777" w:rsidR="00643FDB" w:rsidRPr="007917A1" w:rsidRDefault="00643FDB" w:rsidP="001D1C77">
            <w:pPr>
              <w:jc w:val="center"/>
              <w:rPr>
                <w:color w:val="000000"/>
              </w:rPr>
            </w:pPr>
          </w:p>
        </w:tc>
      </w:tr>
      <w:tr w:rsidR="00643FDB" w:rsidRPr="00491A77" w14:paraId="0D688A6D" w14:textId="77777777" w:rsidTr="00FB1E20">
        <w:trPr>
          <w:trHeight w:val="266"/>
          <w:jc w:val="center"/>
        </w:trPr>
        <w:tc>
          <w:tcPr>
            <w:tcW w:w="2415" w:type="dxa"/>
            <w:shd w:val="clear" w:color="auto" w:fill="auto"/>
            <w:noWrap/>
            <w:vAlign w:val="center"/>
          </w:tcPr>
          <w:p w14:paraId="336342E7" w14:textId="19BB9129" w:rsidR="00643FDB" w:rsidRDefault="00643FDB" w:rsidP="00643FDB">
            <w:pPr>
              <w:jc w:val="center"/>
              <w:rPr>
                <w:color w:val="000000"/>
              </w:rPr>
            </w:pPr>
            <w:r>
              <w:rPr>
                <w:color w:val="000000"/>
              </w:rPr>
              <w:t>‘40MHz’(5310)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0A74FC" w14:textId="77777777" w:rsidR="00643FDB" w:rsidRPr="00906819" w:rsidRDefault="00643FDB" w:rsidP="001D1C77">
            <w:pPr>
              <w:jc w:val="center"/>
              <w:rPr>
                <w:color w:val="000000"/>
              </w:rPr>
            </w:pPr>
            <w:r w:rsidRPr="008B648F">
              <w:rPr>
                <w:rFonts w:hint="eastAsia"/>
                <w:color w:val="000000"/>
              </w:rPr>
              <w:t>12.67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68B96" w14:textId="77777777" w:rsidR="00643FDB" w:rsidRPr="00906819" w:rsidRDefault="00643FDB" w:rsidP="001D1C77">
            <w:pPr>
              <w:jc w:val="center"/>
              <w:rPr>
                <w:color w:val="000000"/>
              </w:rPr>
            </w:pPr>
            <w:r w:rsidRPr="008B648F">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5595E17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1F8941C"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856E13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80BF71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E1318F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DB11C30"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E932537"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6E07AFA1"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7E9AF0C" w14:textId="77777777" w:rsidR="00643FDB" w:rsidRPr="007917A1" w:rsidRDefault="00643FDB" w:rsidP="001D1C77">
            <w:pPr>
              <w:jc w:val="center"/>
              <w:rPr>
                <w:color w:val="000000"/>
              </w:rPr>
            </w:pPr>
          </w:p>
        </w:tc>
      </w:tr>
      <w:tr w:rsidR="00643FDB" w:rsidRPr="00491A77" w14:paraId="5C1B242C" w14:textId="77777777" w:rsidTr="00FB1E20">
        <w:trPr>
          <w:trHeight w:val="266"/>
          <w:jc w:val="center"/>
        </w:trPr>
        <w:tc>
          <w:tcPr>
            <w:tcW w:w="2415" w:type="dxa"/>
            <w:shd w:val="clear" w:color="auto" w:fill="auto"/>
            <w:noWrap/>
            <w:vAlign w:val="center"/>
          </w:tcPr>
          <w:p w14:paraId="71F90644" w14:textId="4BBC7FE6" w:rsidR="00643FDB" w:rsidRDefault="00643FDB" w:rsidP="00643FDB">
            <w:pPr>
              <w:jc w:val="center"/>
              <w:rPr>
                <w:color w:val="000000"/>
              </w:rPr>
            </w:pPr>
            <w:r>
              <w:rPr>
                <w:color w:val="000000"/>
              </w:rPr>
              <w:t>‘40MHz’(5330)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9725204" w14:textId="77777777" w:rsidR="00643FDB" w:rsidRPr="00906819" w:rsidRDefault="00643FDB" w:rsidP="001D1C77">
            <w:pPr>
              <w:jc w:val="center"/>
              <w:rPr>
                <w:color w:val="000000"/>
              </w:rPr>
            </w:pPr>
            <w:r w:rsidRPr="008B648F">
              <w:rPr>
                <w:rFonts w:hint="eastAsia"/>
                <w:color w:val="000000"/>
              </w:rPr>
              <w:t>33.21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15246" w14:textId="77777777" w:rsidR="00643FDB" w:rsidRPr="00906819" w:rsidRDefault="00643FDB" w:rsidP="001D1C77">
            <w:pPr>
              <w:jc w:val="center"/>
              <w:rPr>
                <w:color w:val="000000"/>
              </w:rPr>
            </w:pPr>
            <w:r w:rsidRPr="008B648F">
              <w:rPr>
                <w:rFonts w:hint="eastAsia"/>
                <w:color w:val="000000"/>
              </w:rPr>
              <w:t>8.86</w:t>
            </w:r>
          </w:p>
        </w:tc>
        <w:tc>
          <w:tcPr>
            <w:tcW w:w="723" w:type="dxa"/>
            <w:tcBorders>
              <w:top w:val="nil"/>
              <w:left w:val="single" w:sz="4" w:space="0" w:color="auto"/>
              <w:bottom w:val="nil"/>
              <w:right w:val="nil"/>
            </w:tcBorders>
            <w:shd w:val="clear" w:color="auto" w:fill="auto"/>
            <w:noWrap/>
            <w:vAlign w:val="center"/>
          </w:tcPr>
          <w:p w14:paraId="607E13C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FC9BD04"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596528B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8D8657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0B8CC9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C8E62B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D6E3C2E"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9079CE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41B5535" w14:textId="77777777" w:rsidR="00643FDB" w:rsidRPr="007917A1" w:rsidRDefault="00643FDB" w:rsidP="001D1C77">
            <w:pPr>
              <w:jc w:val="center"/>
              <w:rPr>
                <w:color w:val="000000"/>
              </w:rPr>
            </w:pPr>
          </w:p>
        </w:tc>
      </w:tr>
      <w:tr w:rsidR="00643FDB" w:rsidRPr="00491A77" w14:paraId="7FD87CC0" w14:textId="77777777" w:rsidTr="00FB1E20">
        <w:trPr>
          <w:trHeight w:val="266"/>
          <w:jc w:val="center"/>
        </w:trPr>
        <w:tc>
          <w:tcPr>
            <w:tcW w:w="2415" w:type="dxa"/>
            <w:shd w:val="clear" w:color="auto" w:fill="auto"/>
            <w:noWrap/>
            <w:vAlign w:val="center"/>
          </w:tcPr>
          <w:p w14:paraId="0CF6A988" w14:textId="198388A1" w:rsidR="00643FDB" w:rsidRDefault="00643FDB" w:rsidP="00643FDB">
            <w:pPr>
              <w:jc w:val="center"/>
              <w:rPr>
                <w:color w:val="000000"/>
              </w:rPr>
            </w:pPr>
            <w:r>
              <w:rPr>
                <w:color w:val="000000"/>
              </w:rPr>
              <w:t>‘40MHz’(5490)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D2826C" w14:textId="77777777" w:rsidR="00643FDB" w:rsidRPr="00906819" w:rsidRDefault="00643FDB" w:rsidP="001D1C77">
            <w:pPr>
              <w:jc w:val="center"/>
              <w:rPr>
                <w:color w:val="000000"/>
              </w:rPr>
            </w:pPr>
            <w:r w:rsidRPr="008B648F">
              <w:rPr>
                <w:rFonts w:hint="eastAsia"/>
                <w:color w:val="000000"/>
              </w:rPr>
              <w:t>28.26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25608" w14:textId="77777777" w:rsidR="00643FDB" w:rsidRPr="00906819" w:rsidRDefault="00643FDB" w:rsidP="001D1C77">
            <w:pPr>
              <w:jc w:val="center"/>
              <w:rPr>
                <w:color w:val="000000"/>
              </w:rPr>
            </w:pPr>
            <w:r w:rsidRPr="008B648F">
              <w:rPr>
                <w:rFonts w:hint="eastAsia"/>
                <w:color w:val="000000"/>
              </w:rPr>
              <w:t>21.27</w:t>
            </w:r>
          </w:p>
        </w:tc>
        <w:tc>
          <w:tcPr>
            <w:tcW w:w="723" w:type="dxa"/>
            <w:tcBorders>
              <w:top w:val="nil"/>
              <w:left w:val="single" w:sz="4" w:space="0" w:color="auto"/>
              <w:bottom w:val="nil"/>
              <w:right w:val="nil"/>
            </w:tcBorders>
            <w:shd w:val="clear" w:color="auto" w:fill="auto"/>
            <w:noWrap/>
            <w:vAlign w:val="center"/>
          </w:tcPr>
          <w:p w14:paraId="690B40D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FC3E421"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913A64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1DE8EA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21300C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E12561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07CC0B7"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CF9ED9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B1CB423" w14:textId="77777777" w:rsidR="00643FDB" w:rsidRPr="007917A1" w:rsidRDefault="00643FDB" w:rsidP="001D1C77">
            <w:pPr>
              <w:jc w:val="center"/>
              <w:rPr>
                <w:color w:val="000000"/>
              </w:rPr>
            </w:pPr>
          </w:p>
        </w:tc>
      </w:tr>
      <w:tr w:rsidR="00643FDB" w:rsidRPr="00491A77" w14:paraId="4CB70778" w14:textId="77777777" w:rsidTr="00FB1E20">
        <w:trPr>
          <w:trHeight w:val="266"/>
          <w:jc w:val="center"/>
        </w:trPr>
        <w:tc>
          <w:tcPr>
            <w:tcW w:w="2415" w:type="dxa"/>
            <w:shd w:val="clear" w:color="auto" w:fill="auto"/>
            <w:noWrap/>
            <w:vAlign w:val="center"/>
          </w:tcPr>
          <w:p w14:paraId="6509F468" w14:textId="661D3571" w:rsidR="00643FDB" w:rsidRDefault="00643FDB" w:rsidP="00643FDB">
            <w:pPr>
              <w:jc w:val="center"/>
              <w:rPr>
                <w:color w:val="000000"/>
              </w:rPr>
            </w:pPr>
            <w:r>
              <w:rPr>
                <w:color w:val="000000"/>
              </w:rPr>
              <w:t>‘40MHz’(5510)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F23902" w14:textId="77777777" w:rsidR="00643FDB" w:rsidRPr="0068728E" w:rsidRDefault="00643FDB" w:rsidP="001D1C77">
            <w:pPr>
              <w:jc w:val="center"/>
              <w:rPr>
                <w:color w:val="000000"/>
              </w:rPr>
            </w:pPr>
            <w:r w:rsidRPr="008B648F">
              <w:rPr>
                <w:rFonts w:hint="eastAsia"/>
                <w:color w:val="000000"/>
              </w:rPr>
              <w:t>12.27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1EBE6" w14:textId="77777777" w:rsidR="00643FDB" w:rsidRPr="0068728E" w:rsidRDefault="00643FDB" w:rsidP="001D1C77">
            <w:pPr>
              <w:jc w:val="center"/>
              <w:rPr>
                <w:color w:val="000000"/>
              </w:rPr>
            </w:pPr>
            <w:r w:rsidRPr="008B648F">
              <w:rPr>
                <w:rFonts w:hint="eastAsia"/>
                <w:color w:val="000000"/>
              </w:rPr>
              <w:t>6.53</w:t>
            </w:r>
          </w:p>
        </w:tc>
        <w:tc>
          <w:tcPr>
            <w:tcW w:w="723" w:type="dxa"/>
            <w:tcBorders>
              <w:top w:val="nil"/>
              <w:left w:val="single" w:sz="4" w:space="0" w:color="auto"/>
              <w:bottom w:val="nil"/>
              <w:right w:val="nil"/>
            </w:tcBorders>
            <w:shd w:val="clear" w:color="auto" w:fill="auto"/>
            <w:noWrap/>
            <w:vAlign w:val="center"/>
          </w:tcPr>
          <w:p w14:paraId="4F43BF2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5092AE2"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7BBF19A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D474DA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37B6FA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1779EC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5141AB4"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5F514B5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CC56F80" w14:textId="77777777" w:rsidR="00643FDB" w:rsidRPr="007917A1" w:rsidRDefault="00643FDB" w:rsidP="001D1C77">
            <w:pPr>
              <w:jc w:val="center"/>
              <w:rPr>
                <w:color w:val="000000"/>
              </w:rPr>
            </w:pPr>
          </w:p>
        </w:tc>
      </w:tr>
      <w:tr w:rsidR="00643FDB" w:rsidRPr="00491A77" w14:paraId="36BC4DCE" w14:textId="77777777" w:rsidTr="00FB1E20">
        <w:trPr>
          <w:trHeight w:val="266"/>
          <w:jc w:val="center"/>
        </w:trPr>
        <w:tc>
          <w:tcPr>
            <w:tcW w:w="2415" w:type="dxa"/>
            <w:shd w:val="clear" w:color="auto" w:fill="auto"/>
            <w:noWrap/>
            <w:vAlign w:val="center"/>
          </w:tcPr>
          <w:p w14:paraId="2074B57A" w14:textId="09982FA8" w:rsidR="00643FDB" w:rsidRDefault="00643FDB" w:rsidP="00643FDB">
            <w:pPr>
              <w:jc w:val="center"/>
              <w:rPr>
                <w:color w:val="000000"/>
              </w:rPr>
            </w:pPr>
            <w:r>
              <w:rPr>
                <w:color w:val="000000"/>
              </w:rPr>
              <w:t>‘40MHz’(5670)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62D539" w14:textId="77777777" w:rsidR="00643FDB" w:rsidRPr="0068728E" w:rsidRDefault="00643FDB" w:rsidP="001D1C77">
            <w:pPr>
              <w:jc w:val="center"/>
              <w:rPr>
                <w:color w:val="000000"/>
              </w:rPr>
            </w:pPr>
            <w:r w:rsidRPr="008B648F">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AC59F" w14:textId="77777777" w:rsidR="00643FDB" w:rsidRPr="0068728E" w:rsidRDefault="00643FDB" w:rsidP="001D1C77">
            <w:pPr>
              <w:jc w:val="center"/>
              <w:rPr>
                <w:color w:val="000000"/>
              </w:rPr>
            </w:pPr>
            <w:r w:rsidRPr="008B648F">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469C3D67" w14:textId="77777777" w:rsidR="00643FDB" w:rsidRPr="007917A1" w:rsidRDefault="00643FDB"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2EC6DAF" w14:textId="77777777" w:rsidR="00643FDB" w:rsidRPr="007917A1" w:rsidRDefault="00643FDB" w:rsidP="001D1C77">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338C78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44BC170"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948CA7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88C1CD6"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23AFCE9"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2C052ED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DE2D0C9" w14:textId="77777777" w:rsidR="00643FDB" w:rsidRPr="007917A1" w:rsidRDefault="00643FDB" w:rsidP="001D1C77">
            <w:pPr>
              <w:jc w:val="center"/>
              <w:rPr>
                <w:color w:val="000000"/>
              </w:rPr>
            </w:pPr>
          </w:p>
        </w:tc>
      </w:tr>
      <w:tr w:rsidR="00643FDB" w:rsidRPr="00491A77" w14:paraId="2EC34747" w14:textId="77777777" w:rsidTr="00FB1E20">
        <w:trPr>
          <w:trHeight w:val="266"/>
          <w:jc w:val="center"/>
        </w:trPr>
        <w:tc>
          <w:tcPr>
            <w:tcW w:w="2415" w:type="dxa"/>
            <w:shd w:val="clear" w:color="auto" w:fill="auto"/>
            <w:noWrap/>
            <w:vAlign w:val="center"/>
            <w:hideMark/>
          </w:tcPr>
          <w:p w14:paraId="71019FEA" w14:textId="77777777" w:rsidR="00643FDB" w:rsidRPr="00A45F58" w:rsidRDefault="00643FDB"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660CA2B" w14:textId="77777777" w:rsidR="00643FDB" w:rsidRPr="00D70D09" w:rsidRDefault="00643FDB" w:rsidP="001D1C77">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2A38BEB2" w14:textId="77777777" w:rsidR="00643FDB" w:rsidRPr="00D70D09" w:rsidRDefault="00643FDB" w:rsidP="001D1C77">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5DF87BCB" w14:textId="77777777" w:rsidR="00643FDB" w:rsidRPr="007917A1" w:rsidRDefault="00643FDB" w:rsidP="001D1C77">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20B1FF61" w14:textId="77777777" w:rsidR="00643FDB" w:rsidRPr="007917A1" w:rsidRDefault="00643FDB" w:rsidP="001D1C77">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79EDD8A" w14:textId="77777777" w:rsidR="00643FDB" w:rsidRPr="007917A1" w:rsidRDefault="00643FDB" w:rsidP="001D1C77">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54A5E4E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B4B4FB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33E7C4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F332E79"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98AC10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6B1B3687" w14:textId="77777777" w:rsidR="00643FDB" w:rsidRPr="007917A1" w:rsidRDefault="00643FDB" w:rsidP="001D1C77">
            <w:pPr>
              <w:jc w:val="center"/>
              <w:rPr>
                <w:color w:val="000000"/>
              </w:rPr>
            </w:pPr>
          </w:p>
        </w:tc>
      </w:tr>
      <w:tr w:rsidR="00643FDB" w:rsidRPr="00491A77" w14:paraId="1C49C418" w14:textId="77777777" w:rsidTr="00FB1E20">
        <w:trPr>
          <w:trHeight w:val="266"/>
          <w:jc w:val="center"/>
        </w:trPr>
        <w:tc>
          <w:tcPr>
            <w:tcW w:w="2415" w:type="dxa"/>
            <w:tcBorders>
              <w:bottom w:val="single" w:sz="4" w:space="0" w:color="auto"/>
            </w:tcBorders>
            <w:shd w:val="clear" w:color="auto" w:fill="auto"/>
            <w:noWrap/>
            <w:vAlign w:val="center"/>
            <w:hideMark/>
          </w:tcPr>
          <w:p w14:paraId="4611190A" w14:textId="2E690052" w:rsidR="00643FDB" w:rsidRPr="00A45F58" w:rsidRDefault="00643FDB" w:rsidP="00643FDB">
            <w:pPr>
              <w:jc w:val="center"/>
              <w:rPr>
                <w:color w:val="000000"/>
              </w:rPr>
            </w:pPr>
            <w:r>
              <w:rPr>
                <w:color w:val="000000"/>
              </w:rPr>
              <w:t>‘60MHz’(5180)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FA6BDA" w14:textId="77777777" w:rsidR="00643FDB" w:rsidRPr="00D70D09" w:rsidRDefault="00643FDB" w:rsidP="001D1C77">
            <w:pPr>
              <w:jc w:val="center"/>
              <w:rPr>
                <w:color w:val="000000"/>
              </w:rPr>
            </w:pPr>
            <w:r w:rsidRPr="008B648F">
              <w:rPr>
                <w:rFonts w:hint="eastAsia"/>
                <w:color w:val="000000"/>
              </w:rPr>
              <w:t>31.10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84E27" w14:textId="77777777" w:rsidR="00643FDB" w:rsidRPr="00D70D09" w:rsidRDefault="00643FDB" w:rsidP="001D1C77">
            <w:pPr>
              <w:jc w:val="center"/>
              <w:rPr>
                <w:color w:val="000000"/>
              </w:rPr>
            </w:pPr>
            <w:r w:rsidRPr="008B648F">
              <w:rPr>
                <w:rFonts w:hint="eastAsia"/>
                <w:color w:val="000000"/>
              </w:rPr>
              <w:t>28.95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B24B5" w14:textId="77777777" w:rsidR="00643FDB" w:rsidRPr="00D70D09" w:rsidRDefault="00643FDB" w:rsidP="001D1C77">
            <w:pPr>
              <w:jc w:val="center"/>
              <w:rPr>
                <w:color w:val="000000"/>
              </w:rPr>
            </w:pPr>
            <w:r w:rsidRPr="008B648F">
              <w:rPr>
                <w:rFonts w:hint="eastAsia"/>
                <w:color w:val="000000"/>
              </w:rPr>
              <w:t>25.70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F4DE" w14:textId="77777777" w:rsidR="00643FDB" w:rsidRPr="00D70D09" w:rsidRDefault="00643FDB" w:rsidP="001D1C77">
            <w:pPr>
              <w:jc w:val="center"/>
              <w:rPr>
                <w:color w:val="000000"/>
              </w:rPr>
            </w:pPr>
            <w:r w:rsidRPr="008B648F">
              <w:rPr>
                <w:rFonts w:hint="eastAsia"/>
                <w:color w:val="000000"/>
              </w:rPr>
              <w:t>7.69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2DDBC91" w14:textId="77777777" w:rsidR="00643FDB" w:rsidRPr="00D70D09" w:rsidRDefault="00643FDB" w:rsidP="001D1C77">
            <w:pPr>
              <w:jc w:val="center"/>
              <w:rPr>
                <w:color w:val="000000"/>
              </w:rPr>
            </w:pPr>
            <w:r w:rsidRPr="008B648F">
              <w:rPr>
                <w:rFonts w:hint="eastAsia"/>
                <w:color w:val="000000"/>
              </w:rPr>
              <w:t>26.58</w:t>
            </w:r>
          </w:p>
        </w:tc>
        <w:tc>
          <w:tcPr>
            <w:tcW w:w="723" w:type="dxa"/>
            <w:tcBorders>
              <w:top w:val="nil"/>
              <w:left w:val="single" w:sz="4" w:space="0" w:color="auto"/>
              <w:bottom w:val="nil"/>
              <w:right w:val="nil"/>
            </w:tcBorders>
            <w:shd w:val="clear" w:color="auto" w:fill="auto"/>
            <w:noWrap/>
            <w:vAlign w:val="center"/>
          </w:tcPr>
          <w:p w14:paraId="4F97F14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310DCA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8EDF00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B1DEB99"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5E4291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D0A4A41" w14:textId="77777777" w:rsidR="00643FDB" w:rsidRPr="007917A1" w:rsidRDefault="00643FDB" w:rsidP="001D1C77">
            <w:pPr>
              <w:jc w:val="center"/>
              <w:rPr>
                <w:color w:val="000000"/>
              </w:rPr>
            </w:pPr>
          </w:p>
        </w:tc>
      </w:tr>
      <w:tr w:rsidR="00643FDB" w:rsidRPr="00491A77" w14:paraId="6DF68415" w14:textId="77777777" w:rsidTr="00FB1E20">
        <w:trPr>
          <w:trHeight w:val="266"/>
          <w:jc w:val="center"/>
        </w:trPr>
        <w:tc>
          <w:tcPr>
            <w:tcW w:w="2415" w:type="dxa"/>
            <w:tcBorders>
              <w:bottom w:val="single" w:sz="4" w:space="0" w:color="auto"/>
            </w:tcBorders>
            <w:shd w:val="clear" w:color="auto" w:fill="auto"/>
            <w:noWrap/>
            <w:vAlign w:val="center"/>
          </w:tcPr>
          <w:p w14:paraId="46CC42F6" w14:textId="0D3E1DC9" w:rsidR="00643FDB" w:rsidRDefault="00643FDB" w:rsidP="00643FDB">
            <w:pPr>
              <w:jc w:val="center"/>
              <w:rPr>
                <w:color w:val="000000"/>
              </w:rPr>
            </w:pPr>
            <w:r>
              <w:rPr>
                <w:color w:val="000000"/>
              </w:rPr>
              <w:t>‘60MHz’(5200)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31A632" w14:textId="77777777" w:rsidR="00643FDB" w:rsidRPr="0068728E" w:rsidRDefault="00643FDB" w:rsidP="001D1C77">
            <w:pPr>
              <w:jc w:val="center"/>
              <w:rPr>
                <w:color w:val="000000"/>
              </w:rPr>
            </w:pPr>
            <w:r w:rsidRPr="008B648F">
              <w:rPr>
                <w:rFonts w:hint="eastAsia"/>
                <w:color w:val="000000"/>
              </w:rPr>
              <w:t>23.10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182EF" w14:textId="77777777" w:rsidR="00643FDB" w:rsidRPr="0068728E" w:rsidRDefault="00643FDB" w:rsidP="001D1C77">
            <w:pPr>
              <w:jc w:val="center"/>
              <w:rPr>
                <w:color w:val="000000"/>
              </w:rPr>
            </w:pPr>
            <w:r w:rsidRPr="008B648F">
              <w:rPr>
                <w:rFonts w:hint="eastAsia"/>
                <w:color w:val="000000"/>
              </w:rPr>
              <w:t>18.41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0290" w14:textId="77777777" w:rsidR="00643FDB" w:rsidRPr="0068728E" w:rsidRDefault="00643FDB" w:rsidP="001D1C77">
            <w:pPr>
              <w:jc w:val="center"/>
              <w:rPr>
                <w:color w:val="000000"/>
              </w:rPr>
            </w:pPr>
            <w:r w:rsidRPr="008B648F">
              <w:rPr>
                <w:rFonts w:hint="eastAsia"/>
                <w:color w:val="000000"/>
              </w:rPr>
              <w:t>9.63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40BFB" w14:textId="77777777" w:rsidR="00643FDB" w:rsidRPr="0068728E"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C6277" w14:textId="77777777" w:rsidR="00643FDB" w:rsidRPr="0068728E" w:rsidRDefault="00643FDB" w:rsidP="001D1C77">
            <w:pPr>
              <w:jc w:val="center"/>
              <w:rPr>
                <w:color w:val="000000"/>
              </w:rPr>
            </w:pPr>
            <w:r w:rsidRPr="008B648F">
              <w:rPr>
                <w:rFonts w:hint="eastAsia"/>
                <w:color w:val="000000"/>
              </w:rPr>
              <w:t>26.58</w:t>
            </w:r>
          </w:p>
        </w:tc>
        <w:tc>
          <w:tcPr>
            <w:tcW w:w="723" w:type="dxa"/>
            <w:tcBorders>
              <w:top w:val="nil"/>
              <w:left w:val="single" w:sz="4" w:space="0" w:color="auto"/>
              <w:bottom w:val="nil"/>
              <w:right w:val="nil"/>
            </w:tcBorders>
            <w:shd w:val="clear" w:color="auto" w:fill="auto"/>
            <w:noWrap/>
            <w:vAlign w:val="center"/>
          </w:tcPr>
          <w:p w14:paraId="7B5A579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3DFB01F"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77474C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9B1804A"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099369F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7558684" w14:textId="77777777" w:rsidR="00643FDB" w:rsidRPr="007917A1" w:rsidRDefault="00643FDB" w:rsidP="001D1C77">
            <w:pPr>
              <w:jc w:val="center"/>
              <w:rPr>
                <w:color w:val="000000"/>
              </w:rPr>
            </w:pPr>
          </w:p>
        </w:tc>
      </w:tr>
      <w:tr w:rsidR="00643FDB" w:rsidRPr="00491A77" w14:paraId="55CF49B0" w14:textId="77777777" w:rsidTr="00FB1E20">
        <w:trPr>
          <w:trHeight w:val="266"/>
          <w:jc w:val="center"/>
        </w:trPr>
        <w:tc>
          <w:tcPr>
            <w:tcW w:w="2415" w:type="dxa"/>
            <w:tcBorders>
              <w:bottom w:val="single" w:sz="4" w:space="0" w:color="auto"/>
            </w:tcBorders>
            <w:shd w:val="clear" w:color="auto" w:fill="auto"/>
            <w:noWrap/>
            <w:vAlign w:val="center"/>
          </w:tcPr>
          <w:p w14:paraId="275054B7" w14:textId="23097340" w:rsidR="00643FDB" w:rsidRDefault="00643FDB" w:rsidP="00643FDB">
            <w:pPr>
              <w:jc w:val="center"/>
              <w:rPr>
                <w:color w:val="000000"/>
              </w:rPr>
            </w:pPr>
            <w:r>
              <w:rPr>
                <w:color w:val="000000"/>
              </w:rPr>
              <w:t>‘60MHz’(5220)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CEB02B" w14:textId="77777777" w:rsidR="00643FDB" w:rsidRPr="0068728E" w:rsidRDefault="00643FDB" w:rsidP="001D1C77">
            <w:pPr>
              <w:jc w:val="center"/>
              <w:rPr>
                <w:color w:val="000000"/>
              </w:rPr>
            </w:pPr>
            <w:r w:rsidRPr="008B648F">
              <w:rPr>
                <w:rFonts w:hint="eastAsia"/>
                <w:color w:val="000000"/>
              </w:rPr>
              <w:t>12.51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94A98" w14:textId="77777777" w:rsidR="00643FDB" w:rsidRPr="0068728E" w:rsidRDefault="00643FDB" w:rsidP="001D1C77">
            <w:pPr>
              <w:jc w:val="center"/>
              <w:rPr>
                <w:color w:val="000000"/>
              </w:rPr>
            </w:pPr>
            <w:r w:rsidRPr="008B648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F956A" w14:textId="77777777" w:rsidR="00643FDB" w:rsidRPr="0068728E" w:rsidRDefault="00643FDB" w:rsidP="001D1C77">
            <w:pPr>
              <w:jc w:val="center"/>
              <w:rPr>
                <w:color w:val="000000"/>
              </w:rPr>
            </w:pPr>
            <w:r w:rsidRPr="008B648F">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3E871" w14:textId="77777777" w:rsidR="00643FDB" w:rsidRPr="0068728E"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8DDDE" w14:textId="77777777" w:rsidR="00643FDB" w:rsidRPr="0068728E" w:rsidRDefault="00643FDB" w:rsidP="001D1C77">
            <w:pPr>
              <w:jc w:val="center"/>
              <w:rPr>
                <w:color w:val="000000"/>
              </w:rPr>
            </w:pPr>
            <w:r w:rsidRPr="008B648F">
              <w:rPr>
                <w:rFonts w:hint="eastAsia"/>
                <w:color w:val="000000"/>
              </w:rPr>
              <w:t>11.24</w:t>
            </w:r>
          </w:p>
        </w:tc>
        <w:tc>
          <w:tcPr>
            <w:tcW w:w="723" w:type="dxa"/>
            <w:tcBorders>
              <w:top w:val="nil"/>
              <w:left w:val="single" w:sz="4" w:space="0" w:color="auto"/>
              <w:bottom w:val="nil"/>
              <w:right w:val="nil"/>
            </w:tcBorders>
            <w:shd w:val="clear" w:color="auto" w:fill="auto"/>
            <w:noWrap/>
            <w:vAlign w:val="center"/>
          </w:tcPr>
          <w:p w14:paraId="3EB4449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4B7745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CF755F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7A9EA8E"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3C980CC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02FC554" w14:textId="77777777" w:rsidR="00643FDB" w:rsidRPr="007917A1" w:rsidRDefault="00643FDB" w:rsidP="001D1C77">
            <w:pPr>
              <w:jc w:val="center"/>
              <w:rPr>
                <w:color w:val="000000"/>
              </w:rPr>
            </w:pPr>
          </w:p>
        </w:tc>
      </w:tr>
      <w:tr w:rsidR="00643FDB" w:rsidRPr="007917A1" w14:paraId="39855A65" w14:textId="77777777" w:rsidTr="00FB1E20">
        <w:trPr>
          <w:trHeight w:val="266"/>
          <w:jc w:val="center"/>
        </w:trPr>
        <w:tc>
          <w:tcPr>
            <w:tcW w:w="2415" w:type="dxa"/>
            <w:tcBorders>
              <w:bottom w:val="single" w:sz="4" w:space="0" w:color="auto"/>
            </w:tcBorders>
            <w:shd w:val="clear" w:color="auto" w:fill="auto"/>
            <w:noWrap/>
            <w:vAlign w:val="center"/>
          </w:tcPr>
          <w:p w14:paraId="565C196E" w14:textId="3C971FD0" w:rsidR="00643FDB" w:rsidRDefault="00643FDB" w:rsidP="00643FDB">
            <w:pPr>
              <w:jc w:val="center"/>
              <w:rPr>
                <w:color w:val="000000"/>
              </w:rPr>
            </w:pPr>
            <w:r>
              <w:rPr>
                <w:color w:val="000000"/>
              </w:rPr>
              <w:lastRenderedPageBreak/>
              <w:t>‘60MHz’(5280)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487272" w14:textId="77777777" w:rsidR="00643FDB" w:rsidRPr="00906819" w:rsidRDefault="00643FDB" w:rsidP="001D1C77">
            <w:pPr>
              <w:jc w:val="center"/>
              <w:rPr>
                <w:color w:val="000000"/>
              </w:rPr>
            </w:pPr>
            <w:r w:rsidRPr="008B648F">
              <w:rPr>
                <w:rFonts w:hint="eastAsia"/>
                <w:color w:val="000000"/>
              </w:rPr>
              <w:t>12.91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4A6B" w14:textId="77777777" w:rsidR="00643FDB" w:rsidRPr="00906819" w:rsidRDefault="00643FDB" w:rsidP="001D1C77">
            <w:pPr>
              <w:jc w:val="center"/>
              <w:rPr>
                <w:color w:val="000000"/>
              </w:rPr>
            </w:pPr>
            <w:r w:rsidRPr="008B648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2BDE3" w14:textId="77777777" w:rsidR="00643FDB" w:rsidRPr="00906819" w:rsidRDefault="00643FDB" w:rsidP="001D1C77">
            <w:pPr>
              <w:jc w:val="center"/>
              <w:rPr>
                <w:color w:val="000000"/>
              </w:rPr>
            </w:pPr>
            <w:r w:rsidRPr="008B648F">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BB790" w14:textId="77777777" w:rsidR="00643FDB" w:rsidRPr="00906819"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B9CD" w14:textId="77777777" w:rsidR="00643FDB" w:rsidRPr="00906819" w:rsidRDefault="00643FDB" w:rsidP="001D1C77">
            <w:pPr>
              <w:jc w:val="center"/>
              <w:rPr>
                <w:color w:val="000000"/>
              </w:rPr>
            </w:pPr>
            <w:r w:rsidRPr="008B648F">
              <w:rPr>
                <w:rFonts w:hint="eastAsia"/>
                <w:color w:val="000000"/>
              </w:rPr>
              <w:t>11.35</w:t>
            </w:r>
          </w:p>
        </w:tc>
        <w:tc>
          <w:tcPr>
            <w:tcW w:w="723" w:type="dxa"/>
            <w:tcBorders>
              <w:top w:val="nil"/>
              <w:left w:val="single" w:sz="4" w:space="0" w:color="auto"/>
              <w:bottom w:val="nil"/>
              <w:right w:val="nil"/>
            </w:tcBorders>
            <w:shd w:val="clear" w:color="auto" w:fill="auto"/>
            <w:noWrap/>
            <w:vAlign w:val="center"/>
          </w:tcPr>
          <w:p w14:paraId="700DA092"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5D5FC9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D48414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7FD8734"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4438AF21"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DA36BA4" w14:textId="77777777" w:rsidR="00643FDB" w:rsidRPr="007917A1" w:rsidRDefault="00643FDB" w:rsidP="001D1C77">
            <w:pPr>
              <w:jc w:val="center"/>
              <w:rPr>
                <w:color w:val="000000"/>
              </w:rPr>
            </w:pPr>
          </w:p>
        </w:tc>
      </w:tr>
      <w:tr w:rsidR="00643FDB" w:rsidRPr="007917A1" w14:paraId="479FEF8A" w14:textId="77777777" w:rsidTr="00FB1E20">
        <w:trPr>
          <w:trHeight w:val="266"/>
          <w:jc w:val="center"/>
        </w:trPr>
        <w:tc>
          <w:tcPr>
            <w:tcW w:w="2415" w:type="dxa"/>
            <w:tcBorders>
              <w:bottom w:val="single" w:sz="4" w:space="0" w:color="auto"/>
            </w:tcBorders>
            <w:shd w:val="clear" w:color="auto" w:fill="auto"/>
            <w:noWrap/>
            <w:vAlign w:val="center"/>
          </w:tcPr>
          <w:p w14:paraId="5CABC22A" w14:textId="0CAC45EF" w:rsidR="00643FDB" w:rsidRDefault="00643FDB" w:rsidP="00643FDB">
            <w:pPr>
              <w:jc w:val="center"/>
              <w:rPr>
                <w:color w:val="000000"/>
              </w:rPr>
            </w:pPr>
            <w:r>
              <w:rPr>
                <w:color w:val="000000"/>
              </w:rPr>
              <w:t>‘60MHz’(5500)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4BEDE" w14:textId="77777777" w:rsidR="00643FDB" w:rsidRPr="00906819" w:rsidRDefault="00643FDB" w:rsidP="001D1C77">
            <w:pPr>
              <w:jc w:val="center"/>
              <w:rPr>
                <w:color w:val="000000"/>
              </w:rPr>
            </w:pPr>
            <w:r w:rsidRPr="008B648F">
              <w:rPr>
                <w:rFonts w:hint="eastAsia"/>
                <w:color w:val="000000"/>
              </w:rPr>
              <w:t>30.21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B1CEC" w14:textId="77777777" w:rsidR="00643FDB" w:rsidRPr="00906819" w:rsidRDefault="00643FDB" w:rsidP="001D1C77">
            <w:pPr>
              <w:jc w:val="center"/>
              <w:rPr>
                <w:color w:val="000000"/>
              </w:rPr>
            </w:pPr>
            <w:r w:rsidRPr="008B648F">
              <w:rPr>
                <w:rFonts w:hint="eastAsia"/>
                <w:color w:val="000000"/>
              </w:rPr>
              <w:t>26.85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14E24" w14:textId="77777777" w:rsidR="00643FDB" w:rsidRPr="00906819" w:rsidRDefault="00643FDB" w:rsidP="001D1C77">
            <w:pPr>
              <w:jc w:val="center"/>
              <w:rPr>
                <w:color w:val="000000"/>
              </w:rPr>
            </w:pPr>
            <w:r w:rsidRPr="008B648F">
              <w:rPr>
                <w:rFonts w:hint="eastAsia"/>
                <w:color w:val="000000"/>
              </w:rPr>
              <w:t>16.92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FB511" w14:textId="77777777" w:rsidR="00643FDB" w:rsidRPr="00906819"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1F590" w14:textId="77777777" w:rsidR="00643FDB" w:rsidRPr="00906819" w:rsidRDefault="00643FDB" w:rsidP="001D1C77">
            <w:pPr>
              <w:jc w:val="center"/>
              <w:rPr>
                <w:color w:val="000000"/>
              </w:rPr>
            </w:pPr>
            <w:r w:rsidRPr="008B648F">
              <w:rPr>
                <w:rFonts w:hint="eastAsia"/>
                <w:color w:val="000000"/>
              </w:rPr>
              <w:t>26.58</w:t>
            </w:r>
          </w:p>
        </w:tc>
        <w:tc>
          <w:tcPr>
            <w:tcW w:w="723" w:type="dxa"/>
            <w:tcBorders>
              <w:top w:val="nil"/>
              <w:left w:val="single" w:sz="4" w:space="0" w:color="auto"/>
              <w:bottom w:val="nil"/>
              <w:right w:val="nil"/>
            </w:tcBorders>
            <w:shd w:val="clear" w:color="auto" w:fill="auto"/>
            <w:noWrap/>
            <w:vAlign w:val="center"/>
          </w:tcPr>
          <w:p w14:paraId="5B166B7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626232E"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02058D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3FD856C"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5FF4857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42B0C015" w14:textId="77777777" w:rsidR="00643FDB" w:rsidRPr="007917A1" w:rsidRDefault="00643FDB" w:rsidP="001D1C77">
            <w:pPr>
              <w:jc w:val="center"/>
              <w:rPr>
                <w:color w:val="000000"/>
              </w:rPr>
            </w:pPr>
          </w:p>
        </w:tc>
      </w:tr>
      <w:tr w:rsidR="00643FDB" w:rsidRPr="007917A1" w14:paraId="320B53FA" w14:textId="77777777" w:rsidTr="00FB1E20">
        <w:trPr>
          <w:trHeight w:val="266"/>
          <w:jc w:val="center"/>
        </w:trPr>
        <w:tc>
          <w:tcPr>
            <w:tcW w:w="2415" w:type="dxa"/>
            <w:tcBorders>
              <w:bottom w:val="single" w:sz="4" w:space="0" w:color="auto"/>
            </w:tcBorders>
            <w:shd w:val="clear" w:color="auto" w:fill="auto"/>
            <w:noWrap/>
            <w:vAlign w:val="center"/>
          </w:tcPr>
          <w:p w14:paraId="11B7B0E6" w14:textId="48038D5B" w:rsidR="00643FDB" w:rsidRDefault="00643FDB" w:rsidP="00643FDB">
            <w:pPr>
              <w:jc w:val="center"/>
              <w:rPr>
                <w:color w:val="000000"/>
              </w:rPr>
            </w:pPr>
            <w:r>
              <w:rPr>
                <w:color w:val="000000"/>
              </w:rPr>
              <w:t>‘60MHz’(5520)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0A26A5" w14:textId="77777777" w:rsidR="00643FDB" w:rsidRPr="0068728E" w:rsidRDefault="00643FDB" w:rsidP="001D1C77">
            <w:pPr>
              <w:jc w:val="center"/>
              <w:rPr>
                <w:color w:val="000000"/>
              </w:rPr>
            </w:pPr>
            <w:r w:rsidRPr="008B648F">
              <w:rPr>
                <w:rFonts w:hint="eastAsia"/>
                <w:color w:val="000000"/>
              </w:rPr>
              <w:t>12.98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95F88" w14:textId="77777777" w:rsidR="00643FDB" w:rsidRPr="0068728E" w:rsidRDefault="00643FDB" w:rsidP="001D1C77">
            <w:pPr>
              <w:jc w:val="center"/>
              <w:rPr>
                <w:color w:val="000000"/>
              </w:rPr>
            </w:pPr>
            <w:r w:rsidRPr="008B648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CB35" w14:textId="77777777" w:rsidR="00643FDB" w:rsidRPr="0068728E" w:rsidRDefault="00643FDB" w:rsidP="001D1C77">
            <w:pPr>
              <w:jc w:val="center"/>
              <w:rPr>
                <w:color w:val="000000"/>
              </w:rPr>
            </w:pPr>
            <w:r w:rsidRPr="008B648F">
              <w:rPr>
                <w:rFonts w:hint="eastAsia"/>
                <w:color w:val="000000"/>
              </w:rPr>
              <w:t>8.45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A922F" w14:textId="77777777" w:rsidR="00643FDB" w:rsidRPr="0068728E"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6FE7F" w14:textId="77777777" w:rsidR="00643FDB" w:rsidRPr="0068728E" w:rsidRDefault="00643FDB" w:rsidP="001D1C77">
            <w:pPr>
              <w:jc w:val="center"/>
              <w:rPr>
                <w:color w:val="000000"/>
              </w:rPr>
            </w:pPr>
            <w:r w:rsidRPr="008B648F">
              <w:rPr>
                <w:rFonts w:hint="eastAsia"/>
                <w:color w:val="000000"/>
              </w:rPr>
              <w:t>26.58</w:t>
            </w:r>
          </w:p>
        </w:tc>
        <w:tc>
          <w:tcPr>
            <w:tcW w:w="723" w:type="dxa"/>
            <w:tcBorders>
              <w:top w:val="nil"/>
              <w:left w:val="single" w:sz="4" w:space="0" w:color="auto"/>
              <w:bottom w:val="nil"/>
              <w:right w:val="nil"/>
            </w:tcBorders>
            <w:shd w:val="clear" w:color="auto" w:fill="auto"/>
            <w:noWrap/>
            <w:vAlign w:val="center"/>
          </w:tcPr>
          <w:p w14:paraId="32EE3DD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8C7CDB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42C4A3D"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228CEC4"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02910F6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2094A06" w14:textId="77777777" w:rsidR="00643FDB" w:rsidRPr="007917A1" w:rsidRDefault="00643FDB" w:rsidP="001D1C77">
            <w:pPr>
              <w:jc w:val="center"/>
              <w:rPr>
                <w:color w:val="000000"/>
              </w:rPr>
            </w:pPr>
          </w:p>
        </w:tc>
      </w:tr>
      <w:tr w:rsidR="00643FDB" w:rsidRPr="007917A1" w14:paraId="1C1F69A4" w14:textId="77777777" w:rsidTr="00FB1E20">
        <w:trPr>
          <w:trHeight w:val="266"/>
          <w:jc w:val="center"/>
        </w:trPr>
        <w:tc>
          <w:tcPr>
            <w:tcW w:w="2415" w:type="dxa"/>
            <w:tcBorders>
              <w:bottom w:val="single" w:sz="4" w:space="0" w:color="auto"/>
            </w:tcBorders>
            <w:shd w:val="clear" w:color="auto" w:fill="auto"/>
            <w:noWrap/>
            <w:vAlign w:val="center"/>
          </w:tcPr>
          <w:p w14:paraId="05594406" w14:textId="4B52CA5A" w:rsidR="00643FDB" w:rsidRDefault="00643FDB" w:rsidP="00643FDB">
            <w:pPr>
              <w:jc w:val="center"/>
              <w:rPr>
                <w:color w:val="000000"/>
              </w:rPr>
            </w:pPr>
            <w:r>
              <w:rPr>
                <w:color w:val="000000"/>
              </w:rPr>
              <w:t>‘60MHz’(5540)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9347F6" w14:textId="77777777" w:rsidR="00643FDB" w:rsidRPr="0068728E" w:rsidRDefault="00643FDB" w:rsidP="001D1C77">
            <w:pPr>
              <w:jc w:val="center"/>
              <w:rPr>
                <w:color w:val="000000"/>
              </w:rPr>
            </w:pPr>
            <w:r w:rsidRPr="008B648F">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C8188" w14:textId="77777777" w:rsidR="00643FDB" w:rsidRPr="0068728E" w:rsidRDefault="00643FDB" w:rsidP="001D1C77">
            <w:pPr>
              <w:jc w:val="center"/>
              <w:rPr>
                <w:color w:val="000000"/>
              </w:rPr>
            </w:pPr>
            <w:r w:rsidRPr="008B648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21E17" w14:textId="77777777" w:rsidR="00643FDB" w:rsidRPr="0068728E" w:rsidRDefault="00643FDB" w:rsidP="001D1C77">
            <w:pPr>
              <w:jc w:val="center"/>
              <w:rPr>
                <w:color w:val="000000"/>
              </w:rPr>
            </w:pPr>
            <w:r w:rsidRPr="008B648F">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93078" w14:textId="77777777" w:rsidR="00643FDB" w:rsidRPr="0068728E"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55CD0" w14:textId="77777777" w:rsidR="00643FDB" w:rsidRPr="0068728E" w:rsidRDefault="00643FDB" w:rsidP="001D1C77">
            <w:pPr>
              <w:jc w:val="center"/>
              <w:rPr>
                <w:color w:val="000000"/>
              </w:rPr>
            </w:pPr>
            <w:r w:rsidRPr="008B648F">
              <w:rPr>
                <w:rFonts w:hint="eastAsia"/>
                <w:color w:val="000000"/>
              </w:rPr>
              <w:t>9.40</w:t>
            </w:r>
          </w:p>
        </w:tc>
        <w:tc>
          <w:tcPr>
            <w:tcW w:w="723" w:type="dxa"/>
            <w:tcBorders>
              <w:top w:val="nil"/>
              <w:left w:val="single" w:sz="4" w:space="0" w:color="auto"/>
              <w:bottom w:val="nil"/>
              <w:right w:val="nil"/>
            </w:tcBorders>
            <w:shd w:val="clear" w:color="auto" w:fill="auto"/>
            <w:noWrap/>
            <w:vAlign w:val="center"/>
          </w:tcPr>
          <w:p w14:paraId="60965CA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36D11EB"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A550E09"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7C082271"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5F1E4B93"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846306D" w14:textId="77777777" w:rsidR="00643FDB" w:rsidRPr="007917A1" w:rsidRDefault="00643FDB" w:rsidP="001D1C77">
            <w:pPr>
              <w:jc w:val="center"/>
              <w:rPr>
                <w:color w:val="000000"/>
              </w:rPr>
            </w:pPr>
          </w:p>
        </w:tc>
      </w:tr>
      <w:tr w:rsidR="00643FDB" w:rsidRPr="007917A1" w14:paraId="11622F72" w14:textId="77777777" w:rsidTr="00FB1E20">
        <w:trPr>
          <w:trHeight w:val="266"/>
          <w:jc w:val="center"/>
        </w:trPr>
        <w:tc>
          <w:tcPr>
            <w:tcW w:w="2415" w:type="dxa"/>
            <w:tcBorders>
              <w:bottom w:val="single" w:sz="4" w:space="0" w:color="auto"/>
            </w:tcBorders>
            <w:shd w:val="clear" w:color="auto" w:fill="auto"/>
            <w:noWrap/>
            <w:vAlign w:val="center"/>
          </w:tcPr>
          <w:p w14:paraId="1E0CD2D8" w14:textId="4229C6EC" w:rsidR="00643FDB" w:rsidRDefault="00643FDB" w:rsidP="00643FDB">
            <w:pPr>
              <w:jc w:val="center"/>
              <w:rPr>
                <w:color w:val="000000"/>
              </w:rPr>
            </w:pPr>
            <w:r>
              <w:rPr>
                <w:color w:val="000000"/>
              </w:rPr>
              <w:t>‘60MHz’(5680)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016D07" w14:textId="77777777" w:rsidR="00643FDB" w:rsidRPr="0068728E" w:rsidRDefault="00643FDB" w:rsidP="001D1C77">
            <w:pPr>
              <w:jc w:val="center"/>
              <w:rPr>
                <w:color w:val="000000"/>
              </w:rPr>
            </w:pPr>
            <w:r w:rsidRPr="008B648F">
              <w:rPr>
                <w:rFonts w:hint="eastAsia"/>
                <w:color w:val="000000"/>
              </w:rPr>
              <w:t>9.87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08719" w14:textId="77777777" w:rsidR="00643FDB" w:rsidRPr="0068728E" w:rsidRDefault="00643FDB" w:rsidP="001D1C77">
            <w:pPr>
              <w:jc w:val="center"/>
              <w:rPr>
                <w:color w:val="000000"/>
              </w:rPr>
            </w:pPr>
            <w:r w:rsidRPr="008B648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BB71A" w14:textId="77777777" w:rsidR="00643FDB" w:rsidRPr="0068728E" w:rsidRDefault="00643FDB" w:rsidP="001D1C77">
            <w:pPr>
              <w:jc w:val="center"/>
              <w:rPr>
                <w:color w:val="000000"/>
              </w:rPr>
            </w:pPr>
            <w:r w:rsidRPr="008B648F">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454D" w14:textId="77777777" w:rsidR="00643FDB" w:rsidRPr="0068728E" w:rsidRDefault="00643FDB" w:rsidP="001D1C77">
            <w:pPr>
              <w:jc w:val="center"/>
              <w:rPr>
                <w:color w:val="000000"/>
              </w:rPr>
            </w:pPr>
            <w:r w:rsidRPr="008B648F">
              <w:rPr>
                <w:rFonts w:hint="eastAsia"/>
                <w:color w:val="000000"/>
              </w:rPr>
              <w:t>7.00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6155" w14:textId="77777777" w:rsidR="00643FDB" w:rsidRPr="0068728E" w:rsidRDefault="00643FDB" w:rsidP="001D1C77">
            <w:pPr>
              <w:jc w:val="center"/>
              <w:rPr>
                <w:color w:val="000000"/>
              </w:rPr>
            </w:pPr>
            <w:r w:rsidRPr="008B648F">
              <w:rPr>
                <w:rFonts w:hint="eastAsia"/>
                <w:color w:val="000000"/>
              </w:rPr>
              <w:t>9.40</w:t>
            </w:r>
          </w:p>
        </w:tc>
        <w:tc>
          <w:tcPr>
            <w:tcW w:w="723" w:type="dxa"/>
            <w:tcBorders>
              <w:top w:val="nil"/>
              <w:left w:val="single" w:sz="4" w:space="0" w:color="auto"/>
              <w:bottom w:val="single" w:sz="4" w:space="0" w:color="auto"/>
              <w:right w:val="nil"/>
            </w:tcBorders>
            <w:shd w:val="clear" w:color="auto" w:fill="auto"/>
            <w:noWrap/>
            <w:vAlign w:val="center"/>
          </w:tcPr>
          <w:p w14:paraId="3951C2DC" w14:textId="77777777" w:rsidR="00643FDB" w:rsidRPr="007917A1" w:rsidRDefault="00643FDB"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0AD489E" w14:textId="77777777" w:rsidR="00643FDB" w:rsidRPr="007917A1" w:rsidRDefault="00643FDB"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2C78EF1" w14:textId="77777777" w:rsidR="00643FDB" w:rsidRPr="007917A1" w:rsidRDefault="00643FDB"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CC3A093" w14:textId="77777777" w:rsidR="00643FDB" w:rsidRPr="007917A1" w:rsidRDefault="00643FDB" w:rsidP="001D1C77">
            <w:pPr>
              <w:jc w:val="center"/>
              <w:rPr>
                <w:color w:val="000000"/>
              </w:rPr>
            </w:pPr>
          </w:p>
        </w:tc>
        <w:tc>
          <w:tcPr>
            <w:tcW w:w="722" w:type="dxa"/>
            <w:tcBorders>
              <w:top w:val="nil"/>
              <w:left w:val="nil"/>
              <w:bottom w:val="nil"/>
              <w:right w:val="nil"/>
            </w:tcBorders>
            <w:shd w:val="clear" w:color="auto" w:fill="auto"/>
            <w:noWrap/>
            <w:vAlign w:val="center"/>
          </w:tcPr>
          <w:p w14:paraId="17F3E5E5"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2C74867" w14:textId="77777777" w:rsidR="00643FDB" w:rsidRPr="007917A1" w:rsidRDefault="00643FDB" w:rsidP="001D1C77">
            <w:pPr>
              <w:jc w:val="center"/>
              <w:rPr>
                <w:color w:val="000000"/>
              </w:rPr>
            </w:pPr>
          </w:p>
        </w:tc>
      </w:tr>
      <w:tr w:rsidR="00643FDB" w:rsidRPr="007917A1" w14:paraId="00D55D53" w14:textId="77777777" w:rsidTr="00FB1E20">
        <w:trPr>
          <w:trHeight w:val="266"/>
          <w:jc w:val="center"/>
        </w:trPr>
        <w:tc>
          <w:tcPr>
            <w:tcW w:w="2415" w:type="dxa"/>
            <w:shd w:val="clear" w:color="auto" w:fill="auto"/>
            <w:noWrap/>
            <w:vAlign w:val="center"/>
            <w:hideMark/>
          </w:tcPr>
          <w:p w14:paraId="7EC2E9E6" w14:textId="77777777" w:rsidR="00643FDB" w:rsidRPr="00A45F58" w:rsidRDefault="00643FDB"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6941352" w14:textId="77777777" w:rsidR="00643FDB" w:rsidRPr="00D70D09" w:rsidRDefault="00643FDB" w:rsidP="001D1C77">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49B5E085" w14:textId="77777777" w:rsidR="00643FDB" w:rsidRPr="00D70D09" w:rsidRDefault="00643FDB" w:rsidP="001D1C77">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61731CD7" w14:textId="77777777" w:rsidR="00643FDB" w:rsidRPr="00D70D09" w:rsidRDefault="00643FDB" w:rsidP="001D1C77">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18264BBC" w14:textId="77777777" w:rsidR="00643FDB" w:rsidRPr="00D70D09" w:rsidRDefault="00643FDB" w:rsidP="001D1C77">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103426CB" w14:textId="77777777" w:rsidR="00643FDB" w:rsidRPr="00D70D09" w:rsidRDefault="00643FDB" w:rsidP="001D1C77">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3BC0F5C4" w14:textId="77777777" w:rsidR="00643FDB" w:rsidRPr="00D70D09" w:rsidRDefault="00643FDB" w:rsidP="001D1C77">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74A126A2" w14:textId="77777777" w:rsidR="00643FDB" w:rsidRPr="00D70D09" w:rsidRDefault="00643FDB" w:rsidP="001D1C77">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5540B29" w14:textId="77777777" w:rsidR="00643FDB" w:rsidRPr="00D70D09" w:rsidRDefault="00643FDB" w:rsidP="001D1C77">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D1CE7" w14:textId="77777777" w:rsidR="00643FDB" w:rsidRPr="00D70D09" w:rsidRDefault="00643FDB" w:rsidP="001D1C77">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178AB12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EBBA400" w14:textId="77777777" w:rsidR="00643FDB" w:rsidRPr="007917A1" w:rsidRDefault="00643FDB" w:rsidP="001D1C77">
            <w:pPr>
              <w:jc w:val="center"/>
              <w:rPr>
                <w:color w:val="000000"/>
              </w:rPr>
            </w:pPr>
          </w:p>
        </w:tc>
      </w:tr>
      <w:tr w:rsidR="00643FDB" w:rsidRPr="007917A1" w14:paraId="797097CF" w14:textId="77777777" w:rsidTr="00FB1E20">
        <w:trPr>
          <w:trHeight w:val="266"/>
          <w:jc w:val="center"/>
        </w:trPr>
        <w:tc>
          <w:tcPr>
            <w:tcW w:w="2415" w:type="dxa"/>
            <w:tcBorders>
              <w:bottom w:val="single" w:sz="4" w:space="0" w:color="auto"/>
            </w:tcBorders>
            <w:shd w:val="clear" w:color="auto" w:fill="auto"/>
            <w:noWrap/>
            <w:vAlign w:val="center"/>
            <w:hideMark/>
          </w:tcPr>
          <w:p w14:paraId="3CD6031D" w14:textId="57C1189C"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9423D7F" w14:textId="77777777" w:rsidR="00643FDB" w:rsidRPr="00D70D09" w:rsidRDefault="00643FDB" w:rsidP="001D1C77">
            <w:pPr>
              <w:jc w:val="center"/>
              <w:rPr>
                <w:color w:val="000000"/>
              </w:rPr>
            </w:pPr>
            <w:r w:rsidRPr="008B648F">
              <w:rPr>
                <w:rFonts w:hint="eastAsia"/>
                <w:color w:val="000000"/>
              </w:rPr>
              <w:t>31.31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E1E14" w14:textId="77777777" w:rsidR="00643FDB" w:rsidRPr="00D70D09" w:rsidRDefault="00643FDB" w:rsidP="001D1C77">
            <w:pPr>
              <w:jc w:val="center"/>
              <w:rPr>
                <w:color w:val="000000"/>
              </w:rPr>
            </w:pPr>
            <w:r w:rsidRPr="008B648F">
              <w:rPr>
                <w:rFonts w:hint="eastAsia"/>
                <w:color w:val="000000"/>
              </w:rPr>
              <w:t>30.67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4E9AA" w14:textId="77777777" w:rsidR="00643FDB" w:rsidRPr="00D70D09" w:rsidRDefault="00643FDB" w:rsidP="001D1C77">
            <w:pPr>
              <w:jc w:val="center"/>
              <w:rPr>
                <w:color w:val="000000"/>
              </w:rPr>
            </w:pPr>
            <w:r w:rsidRPr="008B648F">
              <w:rPr>
                <w:rFonts w:hint="eastAsia"/>
                <w:color w:val="000000"/>
              </w:rPr>
              <w:t>28.58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4F719" w14:textId="77777777" w:rsidR="00643FDB" w:rsidRPr="00D70D09" w:rsidRDefault="00643FDB" w:rsidP="001D1C77">
            <w:pPr>
              <w:jc w:val="center"/>
              <w:rPr>
                <w:color w:val="000000"/>
              </w:rPr>
            </w:pPr>
            <w:r w:rsidRPr="008B648F">
              <w:rPr>
                <w:rFonts w:hint="eastAsia"/>
                <w:color w:val="000000"/>
              </w:rPr>
              <w:t>24.90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859D8" w14:textId="77777777" w:rsidR="00643FDB" w:rsidRPr="00D70D09" w:rsidRDefault="00643FDB" w:rsidP="001D1C77">
            <w:pPr>
              <w:jc w:val="center"/>
              <w:rPr>
                <w:color w:val="000000"/>
              </w:rPr>
            </w:pPr>
            <w:r w:rsidRPr="008B648F">
              <w:rPr>
                <w:rFonts w:hint="eastAsia"/>
                <w:color w:val="000000"/>
              </w:rPr>
              <w:t>13.18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6C31" w14:textId="77777777" w:rsidR="00643FDB" w:rsidRPr="00D70D09" w:rsidRDefault="00643FDB" w:rsidP="001D1C77">
            <w:pPr>
              <w:jc w:val="center"/>
              <w:rPr>
                <w:color w:val="000000"/>
              </w:rPr>
            </w:pPr>
            <w:r w:rsidRPr="008B648F">
              <w:rPr>
                <w:rFonts w:hint="eastAsia"/>
                <w:color w:val="000000"/>
              </w:rPr>
              <w:t>7.92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25A88" w14:textId="77777777" w:rsidR="00643FDB" w:rsidRPr="00D70D09" w:rsidRDefault="00643FDB" w:rsidP="001D1C77">
            <w:pPr>
              <w:jc w:val="center"/>
              <w:rPr>
                <w:color w:val="000000"/>
              </w:rPr>
            </w:pPr>
            <w:r w:rsidRPr="008B648F">
              <w:rPr>
                <w:rFonts w:hint="eastAsia"/>
                <w:color w:val="000000"/>
              </w:rPr>
              <w:t>28.39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7FF3A" w14:textId="77777777" w:rsidR="00643FDB" w:rsidRPr="00D70D09" w:rsidRDefault="00643FDB" w:rsidP="001D1C77">
            <w:pPr>
              <w:jc w:val="center"/>
              <w:rPr>
                <w:color w:val="000000"/>
              </w:rPr>
            </w:pPr>
            <w:r w:rsidRPr="008B648F">
              <w:rPr>
                <w:rFonts w:hint="eastAsia"/>
                <w:color w:val="000000"/>
              </w:rPr>
              <w:t>26.47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F973C98" w14:textId="77777777" w:rsidR="00643FDB" w:rsidRPr="00D70D09" w:rsidRDefault="00643FDB" w:rsidP="001D1C77">
            <w:pPr>
              <w:jc w:val="center"/>
              <w:rPr>
                <w:color w:val="000000"/>
              </w:rPr>
            </w:pPr>
            <w:r w:rsidRPr="008B648F">
              <w:rPr>
                <w:rFonts w:hint="eastAsia"/>
                <w:color w:val="000000"/>
              </w:rPr>
              <w:t>26.30</w:t>
            </w:r>
          </w:p>
        </w:tc>
        <w:tc>
          <w:tcPr>
            <w:tcW w:w="722" w:type="dxa"/>
            <w:tcBorders>
              <w:top w:val="nil"/>
              <w:left w:val="single" w:sz="4" w:space="0" w:color="auto"/>
              <w:bottom w:val="nil"/>
              <w:right w:val="nil"/>
            </w:tcBorders>
            <w:shd w:val="clear" w:color="auto" w:fill="auto"/>
            <w:noWrap/>
            <w:vAlign w:val="center"/>
          </w:tcPr>
          <w:p w14:paraId="77FC7C0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C2F9042" w14:textId="77777777" w:rsidR="00643FDB" w:rsidRPr="007917A1" w:rsidRDefault="00643FDB" w:rsidP="001D1C77">
            <w:pPr>
              <w:jc w:val="center"/>
              <w:rPr>
                <w:color w:val="000000"/>
              </w:rPr>
            </w:pPr>
          </w:p>
        </w:tc>
      </w:tr>
      <w:tr w:rsidR="00643FDB" w:rsidRPr="007917A1" w14:paraId="08E7A8EC" w14:textId="77777777" w:rsidTr="00FB1E20">
        <w:trPr>
          <w:trHeight w:val="266"/>
          <w:jc w:val="center"/>
        </w:trPr>
        <w:tc>
          <w:tcPr>
            <w:tcW w:w="2415" w:type="dxa"/>
            <w:tcBorders>
              <w:bottom w:val="single" w:sz="4" w:space="0" w:color="auto"/>
            </w:tcBorders>
            <w:shd w:val="clear" w:color="auto" w:fill="auto"/>
            <w:noWrap/>
            <w:vAlign w:val="center"/>
          </w:tcPr>
          <w:p w14:paraId="2540BB2A" w14:textId="25DA0073"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58F96C" w14:textId="77777777" w:rsidR="00643FDB" w:rsidRPr="0068728E" w:rsidRDefault="00643FDB" w:rsidP="001D1C77">
            <w:pPr>
              <w:jc w:val="center"/>
              <w:rPr>
                <w:color w:val="000000"/>
              </w:rPr>
            </w:pPr>
            <w:r w:rsidRPr="008B648F">
              <w:rPr>
                <w:rFonts w:hint="eastAsia"/>
                <w:color w:val="000000"/>
              </w:rPr>
              <w:t>27.86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582CB" w14:textId="77777777" w:rsidR="00643FDB" w:rsidRPr="0068728E" w:rsidRDefault="00643FDB" w:rsidP="001D1C77">
            <w:pPr>
              <w:jc w:val="center"/>
              <w:rPr>
                <w:color w:val="000000"/>
              </w:rPr>
            </w:pPr>
            <w:r w:rsidRPr="008B648F">
              <w:rPr>
                <w:rFonts w:hint="eastAsia"/>
                <w:color w:val="000000"/>
              </w:rPr>
              <w:t>13.81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7886C" w14:textId="77777777" w:rsidR="00643FDB" w:rsidRPr="0068728E" w:rsidRDefault="00643FDB" w:rsidP="001D1C77">
            <w:pPr>
              <w:jc w:val="center"/>
              <w:rPr>
                <w:color w:val="000000"/>
              </w:rPr>
            </w:pPr>
            <w:r w:rsidRPr="008B648F">
              <w:rPr>
                <w:rFonts w:hint="eastAsia"/>
                <w:color w:val="000000"/>
              </w:rPr>
              <w:t>12.75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99FE7" w14:textId="77777777" w:rsidR="00643FDB" w:rsidRPr="0068728E" w:rsidRDefault="00643FDB" w:rsidP="001D1C77">
            <w:pPr>
              <w:jc w:val="center"/>
              <w:rPr>
                <w:color w:val="000000"/>
              </w:rPr>
            </w:pPr>
            <w:r w:rsidRPr="008B648F">
              <w:rPr>
                <w:rFonts w:hint="eastAsia"/>
                <w:color w:val="000000"/>
              </w:rPr>
              <w:t>9.29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846BE" w14:textId="77777777" w:rsidR="00643FDB" w:rsidRPr="0068728E" w:rsidRDefault="00643FDB" w:rsidP="001D1C77">
            <w:pPr>
              <w:jc w:val="center"/>
              <w:rPr>
                <w:color w:val="000000"/>
              </w:rPr>
            </w:pPr>
            <w:r w:rsidRPr="008B648F">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EE175" w14:textId="77777777" w:rsidR="00643FDB" w:rsidRPr="0068728E"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17B3" w14:textId="77777777" w:rsidR="00643FDB" w:rsidRPr="0068728E" w:rsidRDefault="00643FDB" w:rsidP="001D1C77">
            <w:pPr>
              <w:jc w:val="center"/>
              <w:rPr>
                <w:color w:val="000000"/>
              </w:rPr>
            </w:pPr>
            <w:r w:rsidRPr="008B648F">
              <w:rPr>
                <w:rFonts w:hint="eastAsia"/>
                <w:color w:val="000000"/>
              </w:rPr>
              <w:t>27.41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11D5" w14:textId="77777777" w:rsidR="00643FDB" w:rsidRPr="0068728E" w:rsidRDefault="00643FDB" w:rsidP="001D1C77">
            <w:pPr>
              <w:jc w:val="center"/>
              <w:rPr>
                <w:color w:val="000000"/>
              </w:rPr>
            </w:pPr>
            <w:r w:rsidRPr="008B648F">
              <w:rPr>
                <w:rFonts w:hint="eastAsia"/>
                <w:color w:val="000000"/>
              </w:rPr>
              <w:t>26.47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086F020" w14:textId="77777777" w:rsidR="00643FDB" w:rsidRPr="0068728E" w:rsidRDefault="00643FDB" w:rsidP="001D1C77">
            <w:pPr>
              <w:jc w:val="center"/>
              <w:rPr>
                <w:color w:val="000000"/>
              </w:rPr>
            </w:pPr>
            <w:r w:rsidRPr="008B648F">
              <w:rPr>
                <w:rFonts w:hint="eastAsia"/>
                <w:color w:val="000000"/>
              </w:rPr>
              <w:t>26.30</w:t>
            </w:r>
          </w:p>
        </w:tc>
        <w:tc>
          <w:tcPr>
            <w:tcW w:w="722" w:type="dxa"/>
            <w:tcBorders>
              <w:top w:val="nil"/>
              <w:left w:val="single" w:sz="4" w:space="0" w:color="auto"/>
              <w:bottom w:val="nil"/>
              <w:right w:val="nil"/>
            </w:tcBorders>
            <w:shd w:val="clear" w:color="auto" w:fill="auto"/>
            <w:noWrap/>
            <w:vAlign w:val="center"/>
          </w:tcPr>
          <w:p w14:paraId="23B6A3A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0B07DE8" w14:textId="77777777" w:rsidR="00643FDB" w:rsidRPr="007917A1" w:rsidRDefault="00643FDB" w:rsidP="001D1C77">
            <w:pPr>
              <w:jc w:val="center"/>
              <w:rPr>
                <w:color w:val="000000"/>
              </w:rPr>
            </w:pPr>
          </w:p>
        </w:tc>
      </w:tr>
      <w:tr w:rsidR="00643FDB" w:rsidRPr="007917A1" w14:paraId="1A4BFE59" w14:textId="77777777" w:rsidTr="00FB1E20">
        <w:trPr>
          <w:trHeight w:val="266"/>
          <w:jc w:val="center"/>
        </w:trPr>
        <w:tc>
          <w:tcPr>
            <w:tcW w:w="2415" w:type="dxa"/>
            <w:tcBorders>
              <w:bottom w:val="single" w:sz="4" w:space="0" w:color="auto"/>
            </w:tcBorders>
            <w:shd w:val="clear" w:color="auto" w:fill="auto"/>
            <w:noWrap/>
            <w:vAlign w:val="center"/>
          </w:tcPr>
          <w:p w14:paraId="7B3B526F" w14:textId="37500535"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(5290)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D66C27" w14:textId="77777777" w:rsidR="00643FDB" w:rsidRPr="0068728E" w:rsidRDefault="00643FDB" w:rsidP="001D1C77">
            <w:pPr>
              <w:jc w:val="center"/>
              <w:rPr>
                <w:color w:val="000000"/>
              </w:rPr>
            </w:pPr>
            <w:r w:rsidRPr="008B648F">
              <w:rPr>
                <w:rFonts w:hint="eastAsia"/>
                <w:color w:val="000000"/>
              </w:rPr>
              <w:t>27.41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FE984" w14:textId="77777777" w:rsidR="00643FDB" w:rsidRPr="0068728E" w:rsidRDefault="00643FDB" w:rsidP="001D1C77">
            <w:pPr>
              <w:jc w:val="center"/>
              <w:rPr>
                <w:color w:val="000000"/>
              </w:rPr>
            </w:pPr>
            <w:r w:rsidRPr="008B648F">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E1C29" w14:textId="77777777" w:rsidR="00643FDB" w:rsidRPr="0068728E" w:rsidRDefault="00643FDB" w:rsidP="001D1C77">
            <w:pPr>
              <w:jc w:val="center"/>
              <w:rPr>
                <w:color w:val="000000"/>
              </w:rPr>
            </w:pPr>
            <w:r w:rsidRPr="008B648F">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B1501" w14:textId="77777777" w:rsidR="00643FDB" w:rsidRPr="0068728E" w:rsidRDefault="00643FDB" w:rsidP="001D1C77">
            <w:pPr>
              <w:jc w:val="center"/>
              <w:rPr>
                <w:color w:val="000000"/>
              </w:rPr>
            </w:pPr>
            <w:r w:rsidRPr="008B648F">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1A579" w14:textId="77777777" w:rsidR="00643FDB" w:rsidRPr="0068728E" w:rsidRDefault="00643FDB" w:rsidP="001D1C77">
            <w:pPr>
              <w:jc w:val="center"/>
              <w:rPr>
                <w:color w:val="000000"/>
              </w:rPr>
            </w:pPr>
            <w:r w:rsidRPr="008B648F">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5F230" w14:textId="77777777" w:rsidR="00643FDB" w:rsidRPr="0068728E"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91677" w14:textId="77777777" w:rsidR="00643FDB" w:rsidRPr="0068728E" w:rsidRDefault="00643FDB" w:rsidP="001D1C77">
            <w:pPr>
              <w:jc w:val="center"/>
              <w:rPr>
                <w:color w:val="000000"/>
              </w:rPr>
            </w:pPr>
            <w:r w:rsidRPr="008B648F">
              <w:rPr>
                <w:rFonts w:hint="eastAsia"/>
                <w:color w:val="000000"/>
              </w:rPr>
              <w:t>24.90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FDD53" w14:textId="77777777" w:rsidR="00643FDB" w:rsidRPr="0068728E" w:rsidRDefault="00643FDB" w:rsidP="001D1C77">
            <w:pPr>
              <w:jc w:val="center"/>
              <w:rPr>
                <w:color w:val="000000"/>
              </w:rPr>
            </w:pPr>
            <w:r w:rsidRPr="008B648F">
              <w:rPr>
                <w:rFonts w:hint="eastAsia"/>
                <w:color w:val="000000"/>
              </w:rPr>
              <w:t>11.30</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DBA8A00" w14:textId="77777777" w:rsidR="00643FDB" w:rsidRPr="0068728E" w:rsidRDefault="00643FDB" w:rsidP="001D1C77">
            <w:pPr>
              <w:jc w:val="center"/>
              <w:rPr>
                <w:color w:val="000000"/>
              </w:rPr>
            </w:pPr>
            <w:r w:rsidRPr="008B648F">
              <w:rPr>
                <w:rFonts w:hint="eastAsia"/>
                <w:color w:val="000000"/>
              </w:rPr>
              <w:t>26.55</w:t>
            </w:r>
          </w:p>
        </w:tc>
        <w:tc>
          <w:tcPr>
            <w:tcW w:w="722" w:type="dxa"/>
            <w:tcBorders>
              <w:top w:val="nil"/>
              <w:left w:val="single" w:sz="4" w:space="0" w:color="auto"/>
              <w:bottom w:val="nil"/>
              <w:right w:val="nil"/>
            </w:tcBorders>
            <w:shd w:val="clear" w:color="auto" w:fill="auto"/>
            <w:noWrap/>
            <w:vAlign w:val="center"/>
          </w:tcPr>
          <w:p w14:paraId="584CFB77"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1C57D96D" w14:textId="77777777" w:rsidR="00643FDB" w:rsidRPr="007917A1" w:rsidRDefault="00643FDB" w:rsidP="001D1C77">
            <w:pPr>
              <w:jc w:val="center"/>
              <w:rPr>
                <w:color w:val="000000"/>
              </w:rPr>
            </w:pPr>
          </w:p>
        </w:tc>
      </w:tr>
      <w:tr w:rsidR="00643FDB" w:rsidRPr="007917A1" w14:paraId="6DE63EAA" w14:textId="77777777" w:rsidTr="00FB1E20">
        <w:trPr>
          <w:trHeight w:val="266"/>
          <w:jc w:val="center"/>
        </w:trPr>
        <w:tc>
          <w:tcPr>
            <w:tcW w:w="2415" w:type="dxa"/>
            <w:tcBorders>
              <w:bottom w:val="single" w:sz="4" w:space="0" w:color="auto"/>
            </w:tcBorders>
            <w:shd w:val="clear" w:color="auto" w:fill="auto"/>
            <w:noWrap/>
            <w:vAlign w:val="center"/>
          </w:tcPr>
          <w:p w14:paraId="176618FD" w14:textId="13E49C65"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(5310)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D96412" w14:textId="77777777" w:rsidR="00643FDB" w:rsidRPr="00906819" w:rsidRDefault="00643FDB" w:rsidP="001D1C77">
            <w:pPr>
              <w:jc w:val="center"/>
              <w:rPr>
                <w:color w:val="000000"/>
              </w:rPr>
            </w:pPr>
            <w:r w:rsidRPr="008B648F">
              <w:rPr>
                <w:rFonts w:hint="eastAsia"/>
                <w:color w:val="000000"/>
              </w:rPr>
              <w:t>31.77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EF4A" w14:textId="77777777" w:rsidR="00643FDB" w:rsidRPr="00906819" w:rsidRDefault="00643FDB" w:rsidP="001D1C77">
            <w:pPr>
              <w:jc w:val="center"/>
              <w:rPr>
                <w:color w:val="000000"/>
              </w:rPr>
            </w:pPr>
            <w:r w:rsidRPr="008B648F">
              <w:rPr>
                <w:rFonts w:hint="eastAsia"/>
                <w:color w:val="000000"/>
              </w:rPr>
              <w:t>24.59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8C12C" w14:textId="77777777" w:rsidR="00643FDB" w:rsidRPr="00906819" w:rsidRDefault="00643FDB" w:rsidP="001D1C77">
            <w:pPr>
              <w:jc w:val="center"/>
              <w:rPr>
                <w:color w:val="000000"/>
              </w:rPr>
            </w:pPr>
            <w:r w:rsidRPr="008B648F">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A646" w14:textId="77777777" w:rsidR="00643FDB" w:rsidRPr="00906819" w:rsidRDefault="00643FDB" w:rsidP="001D1C77">
            <w:pPr>
              <w:jc w:val="center"/>
              <w:rPr>
                <w:color w:val="000000"/>
              </w:rPr>
            </w:pPr>
            <w:r w:rsidRPr="008B648F">
              <w:rPr>
                <w:rFonts w:hint="eastAsia"/>
                <w:color w:val="000000"/>
              </w:rPr>
              <w:t>8.27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2BDD8" w14:textId="77777777" w:rsidR="00643FDB" w:rsidRPr="00906819" w:rsidRDefault="00643FDB" w:rsidP="001D1C77">
            <w:pPr>
              <w:jc w:val="center"/>
              <w:rPr>
                <w:color w:val="000000"/>
              </w:rPr>
            </w:pPr>
            <w:r w:rsidRPr="008B648F">
              <w:rPr>
                <w:rFonts w:hint="eastAsia"/>
                <w:color w:val="000000"/>
              </w:rPr>
              <w:t>13.20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EF64" w14:textId="77777777" w:rsidR="00643FDB" w:rsidRPr="00906819"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1CD0F" w14:textId="77777777" w:rsidR="00643FDB" w:rsidRPr="00906819" w:rsidRDefault="00643FDB" w:rsidP="001D1C77">
            <w:pPr>
              <w:jc w:val="center"/>
              <w:rPr>
                <w:color w:val="000000"/>
              </w:rPr>
            </w:pPr>
            <w:r w:rsidRPr="008B648F">
              <w:rPr>
                <w:rFonts w:hint="eastAsia"/>
                <w:color w:val="000000"/>
              </w:rPr>
              <w:t>29.01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8A7F" w14:textId="77777777" w:rsidR="00643FDB" w:rsidRPr="00906819" w:rsidRDefault="00643FDB" w:rsidP="001D1C77">
            <w:pPr>
              <w:jc w:val="center"/>
              <w:rPr>
                <w:color w:val="000000"/>
              </w:rPr>
            </w:pPr>
            <w:r w:rsidRPr="008B648F">
              <w:rPr>
                <w:rFonts w:hint="eastAsia"/>
                <w:color w:val="000000"/>
              </w:rPr>
              <w:t>26.41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FA20002" w14:textId="77777777" w:rsidR="00643FDB" w:rsidRPr="00906819" w:rsidRDefault="00643FDB" w:rsidP="001D1C77">
            <w:pPr>
              <w:jc w:val="center"/>
              <w:rPr>
                <w:color w:val="000000"/>
              </w:rPr>
            </w:pPr>
            <w:r w:rsidRPr="008B648F">
              <w:rPr>
                <w:rFonts w:hint="eastAsia"/>
                <w:color w:val="000000"/>
              </w:rPr>
              <w:t>28.29</w:t>
            </w:r>
          </w:p>
        </w:tc>
        <w:tc>
          <w:tcPr>
            <w:tcW w:w="722" w:type="dxa"/>
            <w:tcBorders>
              <w:top w:val="nil"/>
              <w:left w:val="single" w:sz="4" w:space="0" w:color="auto"/>
              <w:bottom w:val="nil"/>
              <w:right w:val="nil"/>
            </w:tcBorders>
            <w:shd w:val="clear" w:color="auto" w:fill="auto"/>
            <w:noWrap/>
            <w:vAlign w:val="center"/>
          </w:tcPr>
          <w:p w14:paraId="74E70658"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5DEB51F5" w14:textId="77777777" w:rsidR="00643FDB" w:rsidRPr="007917A1" w:rsidRDefault="00643FDB" w:rsidP="001D1C77">
            <w:pPr>
              <w:jc w:val="center"/>
              <w:rPr>
                <w:color w:val="000000"/>
              </w:rPr>
            </w:pPr>
          </w:p>
        </w:tc>
      </w:tr>
      <w:tr w:rsidR="00643FDB" w:rsidRPr="007917A1" w14:paraId="5CCEF53C" w14:textId="77777777" w:rsidTr="00FB1E20">
        <w:trPr>
          <w:trHeight w:val="266"/>
          <w:jc w:val="center"/>
        </w:trPr>
        <w:tc>
          <w:tcPr>
            <w:tcW w:w="2415" w:type="dxa"/>
            <w:tcBorders>
              <w:bottom w:val="single" w:sz="4" w:space="0" w:color="auto"/>
            </w:tcBorders>
            <w:shd w:val="clear" w:color="auto" w:fill="auto"/>
            <w:noWrap/>
            <w:vAlign w:val="center"/>
          </w:tcPr>
          <w:p w14:paraId="361E6D25" w14:textId="445095E0"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(5510)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4E0480" w14:textId="77777777" w:rsidR="00643FDB" w:rsidRPr="00906819" w:rsidRDefault="00643FDB" w:rsidP="001D1C77">
            <w:pPr>
              <w:jc w:val="center"/>
              <w:rPr>
                <w:color w:val="000000"/>
              </w:rPr>
            </w:pPr>
            <w:r w:rsidRPr="008B648F">
              <w:rPr>
                <w:rFonts w:hint="eastAsia"/>
                <w:color w:val="000000"/>
              </w:rPr>
              <w:t>30.04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F7717" w14:textId="77777777" w:rsidR="00643FDB" w:rsidRPr="00906819" w:rsidRDefault="00643FDB" w:rsidP="001D1C77">
            <w:pPr>
              <w:jc w:val="center"/>
              <w:rPr>
                <w:color w:val="000000"/>
              </w:rPr>
            </w:pPr>
            <w:r w:rsidRPr="008B648F">
              <w:rPr>
                <w:rFonts w:hint="eastAsia"/>
                <w:color w:val="000000"/>
              </w:rPr>
              <w:t>29.18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8B055" w14:textId="77777777" w:rsidR="00643FDB" w:rsidRPr="00906819" w:rsidRDefault="00643FDB" w:rsidP="001D1C77">
            <w:pPr>
              <w:jc w:val="center"/>
              <w:rPr>
                <w:color w:val="000000"/>
              </w:rPr>
            </w:pPr>
            <w:r w:rsidRPr="008B648F">
              <w:rPr>
                <w:rFonts w:hint="eastAsia"/>
                <w:color w:val="000000"/>
              </w:rPr>
              <w:t>26.57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173D6" w14:textId="77777777" w:rsidR="00643FDB" w:rsidRPr="00906819" w:rsidRDefault="00643FDB" w:rsidP="001D1C77">
            <w:pPr>
              <w:jc w:val="center"/>
              <w:rPr>
                <w:color w:val="000000"/>
              </w:rPr>
            </w:pPr>
            <w:r w:rsidRPr="008B648F">
              <w:rPr>
                <w:rFonts w:hint="eastAsia"/>
                <w:color w:val="000000"/>
              </w:rPr>
              <w:t>17.16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5B31B" w14:textId="77777777" w:rsidR="00643FDB" w:rsidRPr="00906819" w:rsidRDefault="00643FDB" w:rsidP="001D1C77">
            <w:pPr>
              <w:jc w:val="center"/>
              <w:rPr>
                <w:color w:val="000000"/>
              </w:rPr>
            </w:pPr>
            <w:r w:rsidRPr="008B648F">
              <w:rPr>
                <w:rFonts w:hint="eastAsia"/>
                <w:color w:val="000000"/>
              </w:rPr>
              <w:t>12.65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4EEE6" w14:textId="77777777" w:rsidR="00643FDB" w:rsidRPr="00906819"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DAA18" w14:textId="77777777" w:rsidR="00643FDB" w:rsidRPr="00906819" w:rsidRDefault="00643FDB" w:rsidP="001D1C77">
            <w:pPr>
              <w:jc w:val="center"/>
              <w:rPr>
                <w:color w:val="000000"/>
              </w:rPr>
            </w:pPr>
            <w:r w:rsidRPr="008B648F">
              <w:rPr>
                <w:rFonts w:hint="eastAsia"/>
                <w:color w:val="000000"/>
              </w:rPr>
              <w:t>27.41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351EE" w14:textId="77777777" w:rsidR="00643FDB" w:rsidRPr="00906819" w:rsidRDefault="00643FDB" w:rsidP="001D1C77">
            <w:pPr>
              <w:jc w:val="center"/>
              <w:rPr>
                <w:color w:val="000000"/>
              </w:rPr>
            </w:pPr>
            <w:r w:rsidRPr="008B648F">
              <w:rPr>
                <w:rFonts w:hint="eastAsia"/>
                <w:color w:val="000000"/>
              </w:rPr>
              <w:t>26.47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ACAF100" w14:textId="77777777" w:rsidR="00643FDB" w:rsidRPr="00906819" w:rsidRDefault="00643FDB" w:rsidP="001D1C77">
            <w:pPr>
              <w:jc w:val="center"/>
              <w:rPr>
                <w:color w:val="000000"/>
              </w:rPr>
            </w:pPr>
            <w:r w:rsidRPr="008B648F">
              <w:rPr>
                <w:rFonts w:hint="eastAsia"/>
                <w:color w:val="000000"/>
              </w:rPr>
              <w:t>26.30</w:t>
            </w:r>
          </w:p>
        </w:tc>
        <w:tc>
          <w:tcPr>
            <w:tcW w:w="722" w:type="dxa"/>
            <w:tcBorders>
              <w:top w:val="nil"/>
              <w:left w:val="single" w:sz="4" w:space="0" w:color="auto"/>
              <w:bottom w:val="nil"/>
              <w:right w:val="nil"/>
            </w:tcBorders>
            <w:shd w:val="clear" w:color="auto" w:fill="auto"/>
            <w:noWrap/>
            <w:vAlign w:val="center"/>
          </w:tcPr>
          <w:p w14:paraId="168C692A"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23AB33C5" w14:textId="77777777" w:rsidR="00643FDB" w:rsidRPr="007917A1" w:rsidRDefault="00643FDB" w:rsidP="001D1C77">
            <w:pPr>
              <w:jc w:val="center"/>
              <w:rPr>
                <w:color w:val="000000"/>
              </w:rPr>
            </w:pPr>
          </w:p>
        </w:tc>
      </w:tr>
      <w:tr w:rsidR="00643FDB" w:rsidRPr="007917A1" w14:paraId="505AA224" w14:textId="77777777" w:rsidTr="00FB1E20">
        <w:trPr>
          <w:trHeight w:val="266"/>
          <w:jc w:val="center"/>
        </w:trPr>
        <w:tc>
          <w:tcPr>
            <w:tcW w:w="2415" w:type="dxa"/>
            <w:tcBorders>
              <w:bottom w:val="single" w:sz="4" w:space="0" w:color="auto"/>
            </w:tcBorders>
            <w:shd w:val="clear" w:color="auto" w:fill="auto"/>
            <w:noWrap/>
            <w:vAlign w:val="center"/>
          </w:tcPr>
          <w:p w14:paraId="263AE16C" w14:textId="62927B47"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(5530)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E6A5B4" w14:textId="77777777" w:rsidR="00643FDB" w:rsidRPr="00906819" w:rsidRDefault="00643FDB" w:rsidP="001D1C77">
            <w:pPr>
              <w:jc w:val="center"/>
              <w:rPr>
                <w:color w:val="000000"/>
              </w:rPr>
            </w:pPr>
            <w:r w:rsidRPr="008B648F">
              <w:rPr>
                <w:rFonts w:hint="eastAsia"/>
                <w:color w:val="000000"/>
              </w:rPr>
              <w:t>26.05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FD072" w14:textId="77777777" w:rsidR="00643FDB" w:rsidRPr="00906819" w:rsidRDefault="00643FDB" w:rsidP="001D1C77">
            <w:pPr>
              <w:jc w:val="center"/>
              <w:rPr>
                <w:color w:val="000000"/>
              </w:rPr>
            </w:pPr>
            <w:r w:rsidRPr="008B648F">
              <w:rPr>
                <w:rFonts w:hint="eastAsia"/>
                <w:color w:val="000000"/>
              </w:rPr>
              <w:t>13.81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C6806" w14:textId="77777777" w:rsidR="00643FDB" w:rsidRPr="00906819" w:rsidRDefault="00643FDB" w:rsidP="001D1C77">
            <w:pPr>
              <w:jc w:val="center"/>
              <w:rPr>
                <w:color w:val="000000"/>
              </w:rPr>
            </w:pPr>
            <w:r w:rsidRPr="008B648F">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F9A60" w14:textId="77777777" w:rsidR="00643FDB" w:rsidRPr="00906819" w:rsidRDefault="00643FDB" w:rsidP="001D1C77">
            <w:pPr>
              <w:jc w:val="center"/>
              <w:rPr>
                <w:color w:val="000000"/>
              </w:rPr>
            </w:pPr>
            <w:r w:rsidRPr="008B648F">
              <w:rPr>
                <w:rFonts w:hint="eastAsia"/>
                <w:color w:val="000000"/>
              </w:rPr>
              <w:t>7.94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239CE" w14:textId="77777777" w:rsidR="00643FDB" w:rsidRPr="00906819" w:rsidRDefault="00643FDB" w:rsidP="001D1C77">
            <w:pPr>
              <w:jc w:val="center"/>
              <w:rPr>
                <w:color w:val="000000"/>
              </w:rPr>
            </w:pPr>
            <w:r w:rsidRPr="008B648F">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06104" w14:textId="77777777" w:rsidR="00643FDB" w:rsidRPr="00906819"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8D60" w14:textId="77777777" w:rsidR="00643FDB" w:rsidRPr="00906819" w:rsidRDefault="00643FDB" w:rsidP="001D1C77">
            <w:pPr>
              <w:jc w:val="center"/>
              <w:rPr>
                <w:color w:val="000000"/>
              </w:rPr>
            </w:pPr>
            <w:r w:rsidRPr="008B648F">
              <w:rPr>
                <w:rFonts w:hint="eastAsia"/>
                <w:color w:val="000000"/>
              </w:rPr>
              <w:t>27.22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A7B2F" w14:textId="77777777" w:rsidR="00643FDB" w:rsidRPr="00906819" w:rsidRDefault="00643FDB" w:rsidP="001D1C77">
            <w:pPr>
              <w:jc w:val="center"/>
              <w:rPr>
                <w:color w:val="000000"/>
              </w:rPr>
            </w:pPr>
            <w:r w:rsidRPr="008B648F">
              <w:rPr>
                <w:rFonts w:hint="eastAsia"/>
                <w:color w:val="000000"/>
              </w:rPr>
              <w:t>26.47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E2495B6" w14:textId="77777777" w:rsidR="00643FDB" w:rsidRPr="00906819" w:rsidRDefault="00643FDB" w:rsidP="001D1C77">
            <w:pPr>
              <w:jc w:val="center"/>
              <w:rPr>
                <w:color w:val="000000"/>
              </w:rPr>
            </w:pPr>
            <w:r w:rsidRPr="008B648F">
              <w:rPr>
                <w:rFonts w:hint="eastAsia"/>
                <w:color w:val="000000"/>
              </w:rPr>
              <w:t>26.30</w:t>
            </w:r>
          </w:p>
        </w:tc>
        <w:tc>
          <w:tcPr>
            <w:tcW w:w="722" w:type="dxa"/>
            <w:tcBorders>
              <w:top w:val="nil"/>
              <w:left w:val="single" w:sz="4" w:space="0" w:color="auto"/>
              <w:bottom w:val="nil"/>
              <w:right w:val="nil"/>
            </w:tcBorders>
            <w:shd w:val="clear" w:color="auto" w:fill="auto"/>
            <w:noWrap/>
            <w:vAlign w:val="center"/>
          </w:tcPr>
          <w:p w14:paraId="3C904694"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05F05EFB" w14:textId="77777777" w:rsidR="00643FDB" w:rsidRPr="007917A1" w:rsidRDefault="00643FDB" w:rsidP="001D1C77">
            <w:pPr>
              <w:jc w:val="center"/>
              <w:rPr>
                <w:color w:val="000000"/>
              </w:rPr>
            </w:pPr>
          </w:p>
        </w:tc>
      </w:tr>
      <w:tr w:rsidR="00643FDB" w:rsidRPr="007917A1" w14:paraId="7CF2DD85" w14:textId="77777777" w:rsidTr="00FB1E20">
        <w:trPr>
          <w:trHeight w:val="266"/>
          <w:jc w:val="center"/>
        </w:trPr>
        <w:tc>
          <w:tcPr>
            <w:tcW w:w="2415" w:type="dxa"/>
            <w:tcBorders>
              <w:bottom w:val="single" w:sz="4" w:space="0" w:color="auto"/>
            </w:tcBorders>
            <w:shd w:val="clear" w:color="auto" w:fill="auto"/>
            <w:noWrap/>
            <w:vAlign w:val="center"/>
          </w:tcPr>
          <w:p w14:paraId="07C45EA5" w14:textId="289048E2" w:rsidR="00643FDB" w:rsidRPr="00A45F58" w:rsidRDefault="00643FDB" w:rsidP="00643FDB">
            <w:pPr>
              <w:jc w:val="center"/>
              <w:rPr>
                <w:color w:val="000000"/>
              </w:rPr>
            </w:pPr>
            <w:r w:rsidRPr="00A45F58">
              <w:rPr>
                <w:color w:val="000000"/>
              </w:rPr>
              <w:t>'</w:t>
            </w:r>
            <w:r>
              <w:rPr>
                <w:color w:val="000000"/>
              </w:rPr>
              <w:t>80MHz</w:t>
            </w:r>
            <w:r w:rsidRPr="00A45F58">
              <w:rPr>
                <w:color w:val="000000"/>
              </w:rPr>
              <w:t>'</w:t>
            </w:r>
            <w:r>
              <w:rPr>
                <w:color w:val="000000"/>
              </w:rPr>
              <w:t>(5610)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36FA34E" w14:textId="77777777" w:rsidR="00643FDB" w:rsidRPr="0068728E" w:rsidRDefault="00643FDB" w:rsidP="001D1C77">
            <w:pPr>
              <w:jc w:val="center"/>
              <w:rPr>
                <w:color w:val="000000"/>
              </w:rPr>
            </w:pPr>
            <w:r w:rsidRPr="008B648F">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8A620" w14:textId="77777777" w:rsidR="00643FDB" w:rsidRPr="0068728E" w:rsidRDefault="00643FDB" w:rsidP="001D1C77">
            <w:pPr>
              <w:jc w:val="center"/>
              <w:rPr>
                <w:color w:val="000000"/>
              </w:rPr>
            </w:pPr>
            <w:r w:rsidRPr="008B648F">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9FBB4" w14:textId="77777777" w:rsidR="00643FDB" w:rsidRPr="0068728E" w:rsidRDefault="00643FDB" w:rsidP="001D1C77">
            <w:pPr>
              <w:jc w:val="center"/>
              <w:rPr>
                <w:color w:val="000000"/>
              </w:rPr>
            </w:pPr>
            <w:r w:rsidRPr="008B648F">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A1FAE" w14:textId="77777777" w:rsidR="00643FDB" w:rsidRPr="0068728E" w:rsidRDefault="00643FDB" w:rsidP="001D1C77">
            <w:pPr>
              <w:jc w:val="center"/>
              <w:rPr>
                <w:color w:val="000000"/>
              </w:rPr>
            </w:pPr>
            <w:r w:rsidRPr="008B648F">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E1049" w14:textId="77777777" w:rsidR="00643FDB" w:rsidRPr="0068728E" w:rsidRDefault="00643FDB" w:rsidP="001D1C77">
            <w:pPr>
              <w:jc w:val="center"/>
              <w:rPr>
                <w:color w:val="000000"/>
              </w:rPr>
            </w:pPr>
            <w:r w:rsidRPr="008B648F">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36B3B" w14:textId="77777777" w:rsidR="00643FDB" w:rsidRPr="0068728E" w:rsidRDefault="00643FDB" w:rsidP="001D1C77">
            <w:pPr>
              <w:jc w:val="center"/>
              <w:rPr>
                <w:color w:val="000000"/>
              </w:rPr>
            </w:pPr>
            <w:r w:rsidRPr="008B648F">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57E72" w14:textId="77777777" w:rsidR="00643FDB" w:rsidRPr="0068728E" w:rsidRDefault="00643FDB" w:rsidP="001D1C77">
            <w:pPr>
              <w:jc w:val="center"/>
              <w:rPr>
                <w:color w:val="000000"/>
              </w:rPr>
            </w:pPr>
            <w:r w:rsidRPr="008B648F">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7DE1" w14:textId="77777777" w:rsidR="00643FDB" w:rsidRPr="0068728E" w:rsidRDefault="00643FDB" w:rsidP="001D1C77">
            <w:pPr>
              <w:jc w:val="center"/>
              <w:rPr>
                <w:color w:val="000000"/>
              </w:rPr>
            </w:pPr>
            <w:r w:rsidRPr="008B648F">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DBA0FDC" w14:textId="77777777" w:rsidR="00643FDB" w:rsidRPr="0068728E" w:rsidRDefault="00643FDB" w:rsidP="001D1C77">
            <w:pPr>
              <w:jc w:val="center"/>
              <w:rPr>
                <w:color w:val="000000"/>
              </w:rPr>
            </w:pPr>
            <w:r w:rsidRPr="008B648F">
              <w:rPr>
                <w:rFonts w:hint="eastAsia"/>
                <w:color w:val="000000"/>
              </w:rPr>
              <w:t>8.73</w:t>
            </w:r>
          </w:p>
        </w:tc>
        <w:tc>
          <w:tcPr>
            <w:tcW w:w="722" w:type="dxa"/>
            <w:tcBorders>
              <w:top w:val="nil"/>
              <w:left w:val="single" w:sz="4" w:space="0" w:color="auto"/>
              <w:bottom w:val="nil"/>
              <w:right w:val="nil"/>
            </w:tcBorders>
            <w:shd w:val="clear" w:color="auto" w:fill="auto"/>
            <w:noWrap/>
            <w:vAlign w:val="center"/>
          </w:tcPr>
          <w:p w14:paraId="55FF382C" w14:textId="77777777" w:rsidR="00643FDB" w:rsidRPr="007917A1" w:rsidRDefault="00643FDB" w:rsidP="001D1C77">
            <w:pPr>
              <w:jc w:val="center"/>
              <w:rPr>
                <w:color w:val="000000"/>
              </w:rPr>
            </w:pPr>
          </w:p>
        </w:tc>
        <w:tc>
          <w:tcPr>
            <w:tcW w:w="723" w:type="dxa"/>
            <w:tcBorders>
              <w:top w:val="nil"/>
              <w:left w:val="nil"/>
              <w:bottom w:val="nil"/>
              <w:right w:val="nil"/>
            </w:tcBorders>
            <w:shd w:val="clear" w:color="auto" w:fill="auto"/>
            <w:noWrap/>
            <w:vAlign w:val="center"/>
          </w:tcPr>
          <w:p w14:paraId="3B1AD43D" w14:textId="77777777" w:rsidR="00643FDB" w:rsidRPr="007917A1" w:rsidRDefault="00643FDB" w:rsidP="001D1C77">
            <w:pPr>
              <w:jc w:val="center"/>
              <w:rPr>
                <w:color w:val="000000"/>
              </w:rPr>
            </w:pPr>
          </w:p>
        </w:tc>
      </w:tr>
    </w:tbl>
    <w:p w14:paraId="0C29350D" w14:textId="77777777" w:rsidR="00865276" w:rsidRDefault="00865276" w:rsidP="00865276">
      <w:pPr>
        <w:pStyle w:val="BodyText"/>
      </w:pPr>
    </w:p>
    <w:p w14:paraId="23E4DF68" w14:textId="77777777" w:rsidR="00865276" w:rsidRDefault="00865276" w:rsidP="00865276">
      <w:pPr>
        <w:pStyle w:val="BodyText"/>
        <w:rPr>
          <w:rFonts w:eastAsiaTheme="minorEastAsia"/>
          <w:lang w:eastAsia="ko-KR"/>
        </w:rPr>
      </w:pPr>
    </w:p>
    <w:p w14:paraId="1E5B6EA7" w14:textId="77777777" w:rsidR="00865276" w:rsidRDefault="00865276" w:rsidP="00865276">
      <w:pPr>
        <w:pStyle w:val="BodyText"/>
      </w:pPr>
    </w:p>
    <w:p w14:paraId="34B0B64A" w14:textId="77777777" w:rsidR="00865276" w:rsidRDefault="00865276" w:rsidP="00865276">
      <w:pPr>
        <w:pStyle w:val="BodyText"/>
        <w:sectPr w:rsidR="00865276" w:rsidSect="001D1C77">
          <w:pgSz w:w="16838" w:h="11906" w:orient="landscape"/>
          <w:pgMar w:top="720" w:right="720" w:bottom="720" w:left="720" w:header="851" w:footer="992" w:gutter="0"/>
          <w:cols w:space="425"/>
          <w:docGrid w:linePitch="360"/>
        </w:sectPr>
      </w:pPr>
    </w:p>
    <w:p w14:paraId="7A4E0281" w14:textId="39FC76AE" w:rsidR="00865276" w:rsidRDefault="00865276" w:rsidP="00865276">
      <w:pPr>
        <w:pStyle w:val="BodyText"/>
        <w:rPr>
          <w:rFonts w:eastAsiaTheme="minorEastAsia"/>
          <w:lang w:eastAsia="ko-KR"/>
        </w:rPr>
      </w:pPr>
      <w:r>
        <w:rPr>
          <w:rFonts w:eastAsiaTheme="minorEastAsia"/>
          <w:lang w:eastAsia="ko-KR"/>
        </w:rPr>
        <w:lastRenderedPageBreak/>
        <w:t>Table 2-11 shows the maximum value of simulation results considering combinations of Outer/Inner sub-band configuration and Full/Partial RB allocation.</w:t>
      </w:r>
    </w:p>
    <w:p w14:paraId="1DC315F6" w14:textId="5305D8BB" w:rsidR="00865276" w:rsidRDefault="00865276" w:rsidP="00865276">
      <w:pPr>
        <w:pStyle w:val="TH"/>
      </w:pPr>
      <w:r w:rsidRPr="009C4BB9">
        <w:t xml:space="preserve">Table </w:t>
      </w:r>
      <w:r>
        <w:t>2</w:t>
      </w:r>
      <w:r w:rsidRPr="009C4BB9">
        <w:t>-</w:t>
      </w:r>
      <w:r>
        <w:t>11</w:t>
      </w:r>
      <w:r w:rsidRPr="009C4BB9">
        <w:t xml:space="preserve"> : NS_</w:t>
      </w:r>
      <w:r>
        <w:t>30</w:t>
      </w:r>
      <w:r w:rsidRPr="009C4BB9">
        <w:t>-PS</w:t>
      </w:r>
      <w:r>
        <w:t>FCH</w:t>
      </w:r>
      <w:r w:rsidRPr="009C4BB9">
        <w:t xml:space="preserve"> A-MPR simulation results for SL-U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865276" w:rsidRPr="00A1115A" w14:paraId="23780B7B" w14:textId="77777777" w:rsidTr="001D1C77">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602E4506" w14:textId="77777777" w:rsidR="00865276" w:rsidRPr="00A1115A" w:rsidRDefault="00865276" w:rsidP="001D1C77">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6A1ADC08" w14:textId="77777777" w:rsidR="00865276" w:rsidRPr="00A1115A" w:rsidRDefault="00865276" w:rsidP="001D1C7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865276" w:rsidRPr="00A1115A" w14:paraId="484C352E" w14:textId="77777777" w:rsidTr="001D1C7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4F5D28BA" w14:textId="77777777" w:rsidR="00865276" w:rsidRPr="00A1115A" w:rsidRDefault="00865276" w:rsidP="001D1C77">
            <w:pPr>
              <w:pStyle w:val="TAH"/>
            </w:pPr>
          </w:p>
        </w:tc>
        <w:tc>
          <w:tcPr>
            <w:tcW w:w="3421" w:type="dxa"/>
            <w:gridSpan w:val="2"/>
            <w:tcBorders>
              <w:left w:val="single" w:sz="4" w:space="0" w:color="auto"/>
            </w:tcBorders>
          </w:tcPr>
          <w:p w14:paraId="43F04681" w14:textId="77777777" w:rsidR="00865276" w:rsidRDefault="00865276" w:rsidP="001D1C77">
            <w:pPr>
              <w:pStyle w:val="TAH"/>
              <w:ind w:leftChars="200" w:left="400"/>
              <w:jc w:val="left"/>
              <w:rPr>
                <w:rFonts w:eastAsiaTheme="minorEastAsia"/>
                <w:lang w:eastAsia="ko-KR"/>
              </w:rPr>
            </w:pPr>
            <w:r>
              <w:rPr>
                <w:rFonts w:eastAsiaTheme="minorEastAsia"/>
                <w:lang w:eastAsia="ko-KR"/>
              </w:rPr>
              <w:t xml:space="preserve">20MHz : 5160/5340/5480 </w:t>
            </w:r>
          </w:p>
          <w:p w14:paraId="73CDA205" w14:textId="77777777" w:rsidR="00865276" w:rsidRDefault="00865276" w:rsidP="001D1C77">
            <w:pPr>
              <w:pStyle w:val="TAH"/>
              <w:ind w:leftChars="200" w:left="400"/>
              <w:jc w:val="left"/>
              <w:rPr>
                <w:rFonts w:eastAsiaTheme="minorEastAsia"/>
                <w:lang w:eastAsia="ko-KR"/>
              </w:rPr>
            </w:pPr>
            <w:r>
              <w:rPr>
                <w:rFonts w:eastAsiaTheme="minorEastAsia"/>
                <w:lang w:eastAsia="ko-KR"/>
              </w:rPr>
              <w:t>40MHz :5170/5190/5310/5330/</w:t>
            </w:r>
          </w:p>
          <w:p w14:paraId="32CD8DE2" w14:textId="77777777" w:rsidR="00865276" w:rsidRDefault="00865276" w:rsidP="001D1C77">
            <w:pPr>
              <w:pStyle w:val="TAH"/>
              <w:ind w:leftChars="200" w:left="400" w:firstLineChars="400" w:firstLine="720"/>
              <w:jc w:val="left"/>
              <w:rPr>
                <w:rFonts w:eastAsiaTheme="minorEastAsia"/>
                <w:lang w:eastAsia="ko-KR"/>
              </w:rPr>
            </w:pPr>
            <w:r>
              <w:rPr>
                <w:rFonts w:eastAsiaTheme="minorEastAsia"/>
                <w:lang w:eastAsia="ko-KR"/>
              </w:rPr>
              <w:t>5490/5510</w:t>
            </w:r>
          </w:p>
          <w:p w14:paraId="12C8D884" w14:textId="77777777" w:rsidR="00865276" w:rsidRDefault="00865276" w:rsidP="001D1C77">
            <w:pPr>
              <w:pStyle w:val="TAH"/>
              <w:ind w:leftChars="200" w:left="400"/>
              <w:jc w:val="left"/>
              <w:rPr>
                <w:rFonts w:eastAsiaTheme="minorEastAsia"/>
                <w:lang w:eastAsia="ko-KR"/>
              </w:rPr>
            </w:pPr>
            <w:r>
              <w:rPr>
                <w:rFonts w:eastAsiaTheme="minorEastAsia"/>
                <w:lang w:eastAsia="ko-KR"/>
              </w:rPr>
              <w:t>60MHz :5180/5200/5500/5520</w:t>
            </w:r>
          </w:p>
          <w:p w14:paraId="3E270962" w14:textId="77777777" w:rsidR="00865276" w:rsidRDefault="00865276" w:rsidP="001D1C77">
            <w:pPr>
              <w:pStyle w:val="TAH"/>
              <w:ind w:leftChars="200" w:left="400"/>
              <w:jc w:val="left"/>
              <w:rPr>
                <w:rFonts w:eastAsiaTheme="minorEastAsia"/>
                <w:lang w:eastAsia="ko-KR"/>
              </w:rPr>
            </w:pPr>
            <w:r>
              <w:rPr>
                <w:rFonts w:eastAsiaTheme="minorEastAsia"/>
                <w:lang w:eastAsia="ko-KR"/>
              </w:rPr>
              <w:t>80MHz : 5190/5210/5290/5310/</w:t>
            </w:r>
          </w:p>
          <w:p w14:paraId="7A9FCEBD" w14:textId="77777777" w:rsidR="00865276" w:rsidRPr="00AD2C42" w:rsidRDefault="00865276" w:rsidP="001D1C77">
            <w:pPr>
              <w:pStyle w:val="TAH"/>
              <w:ind w:leftChars="200" w:left="400" w:firstLineChars="400" w:firstLine="720"/>
              <w:jc w:val="left"/>
              <w:rPr>
                <w:rFonts w:eastAsiaTheme="minorEastAsia"/>
                <w:lang w:eastAsia="ko-KR"/>
              </w:rPr>
            </w:pPr>
            <w:r>
              <w:rPr>
                <w:rFonts w:eastAsiaTheme="minorEastAsia"/>
                <w:lang w:eastAsia="ko-KR"/>
              </w:rPr>
              <w:t>5510/5530</w:t>
            </w:r>
          </w:p>
        </w:tc>
        <w:tc>
          <w:tcPr>
            <w:tcW w:w="3281" w:type="dxa"/>
            <w:gridSpan w:val="2"/>
          </w:tcPr>
          <w:p w14:paraId="5FCB1634" w14:textId="77777777" w:rsidR="00865276" w:rsidRDefault="00865276" w:rsidP="001D1C77">
            <w:pPr>
              <w:pStyle w:val="TAH"/>
              <w:ind w:leftChars="200" w:left="400"/>
              <w:jc w:val="left"/>
              <w:rPr>
                <w:rFonts w:eastAsiaTheme="minorEastAsia"/>
                <w:lang w:eastAsia="ko-KR"/>
              </w:rPr>
            </w:pPr>
            <w:r>
              <w:rPr>
                <w:rFonts w:eastAsiaTheme="minorEastAsia"/>
                <w:lang w:eastAsia="ko-KR"/>
              </w:rPr>
              <w:t>20MHz : 5180/5200/5320/5700</w:t>
            </w:r>
          </w:p>
          <w:p w14:paraId="0D1FB850" w14:textId="77777777" w:rsidR="00865276" w:rsidRDefault="00865276" w:rsidP="001D1C77">
            <w:pPr>
              <w:pStyle w:val="TAH"/>
              <w:ind w:leftChars="200" w:left="400"/>
              <w:jc w:val="left"/>
              <w:rPr>
                <w:rFonts w:eastAsiaTheme="minorEastAsia"/>
                <w:lang w:eastAsia="ko-KR"/>
              </w:rPr>
            </w:pPr>
            <w:r>
              <w:rPr>
                <w:rFonts w:eastAsiaTheme="minorEastAsia"/>
                <w:lang w:eastAsia="ko-KR"/>
              </w:rPr>
              <w:t>40MHz : 5230/5510/5670</w:t>
            </w:r>
          </w:p>
          <w:p w14:paraId="14EE8C5D" w14:textId="77777777" w:rsidR="00865276" w:rsidRDefault="00865276" w:rsidP="001D1C77">
            <w:pPr>
              <w:pStyle w:val="TAH"/>
              <w:ind w:leftChars="200" w:left="400"/>
              <w:jc w:val="left"/>
              <w:rPr>
                <w:rFonts w:eastAsiaTheme="minorEastAsia"/>
                <w:lang w:eastAsia="ko-KR"/>
              </w:rPr>
            </w:pPr>
          </w:p>
          <w:p w14:paraId="1E8B8136" w14:textId="77777777" w:rsidR="00865276" w:rsidRDefault="00865276" w:rsidP="001D1C77">
            <w:pPr>
              <w:pStyle w:val="TAH"/>
              <w:ind w:leftChars="200" w:left="400"/>
              <w:jc w:val="left"/>
              <w:rPr>
                <w:rFonts w:eastAsiaTheme="minorEastAsia"/>
                <w:lang w:eastAsia="ko-KR"/>
              </w:rPr>
            </w:pPr>
            <w:r>
              <w:rPr>
                <w:rFonts w:eastAsiaTheme="minorEastAsia"/>
                <w:lang w:eastAsia="ko-KR"/>
              </w:rPr>
              <w:t>60MHz : 5220/5280/5540/5680</w:t>
            </w:r>
          </w:p>
          <w:p w14:paraId="68E8BBA6" w14:textId="77777777" w:rsidR="00865276" w:rsidRDefault="00865276" w:rsidP="001D1C77">
            <w:pPr>
              <w:pStyle w:val="TAH"/>
              <w:ind w:leftChars="200" w:left="400"/>
              <w:jc w:val="left"/>
              <w:rPr>
                <w:rFonts w:eastAsiaTheme="minorEastAsia"/>
                <w:lang w:eastAsia="ko-KR"/>
              </w:rPr>
            </w:pPr>
            <w:r>
              <w:rPr>
                <w:rFonts w:eastAsiaTheme="minorEastAsia"/>
                <w:lang w:eastAsia="ko-KR"/>
              </w:rPr>
              <w:t>80MHz : 5610</w:t>
            </w:r>
          </w:p>
          <w:p w14:paraId="4373B0A3" w14:textId="77777777" w:rsidR="00865276" w:rsidRPr="00A1115A" w:rsidRDefault="00865276" w:rsidP="001D1C77">
            <w:pPr>
              <w:pStyle w:val="TAH"/>
              <w:ind w:leftChars="200" w:left="400"/>
              <w:jc w:val="left"/>
            </w:pPr>
          </w:p>
        </w:tc>
      </w:tr>
      <w:tr w:rsidR="00865276" w14:paraId="2BA9F00A" w14:textId="77777777" w:rsidTr="001D1C7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EA108FE" w14:textId="77777777" w:rsidR="00865276" w:rsidRPr="00A1115A" w:rsidRDefault="00865276" w:rsidP="001D1C77">
            <w:pPr>
              <w:pStyle w:val="TAH"/>
            </w:pPr>
          </w:p>
        </w:tc>
        <w:tc>
          <w:tcPr>
            <w:tcW w:w="1758" w:type="dxa"/>
            <w:tcBorders>
              <w:left w:val="single" w:sz="4" w:space="0" w:color="auto"/>
            </w:tcBorders>
          </w:tcPr>
          <w:p w14:paraId="72E2C599" w14:textId="77777777" w:rsidR="00865276" w:rsidRDefault="00865276"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00C369CF" w14:textId="77777777" w:rsidR="00865276" w:rsidRPr="00D70CD0" w:rsidRDefault="00865276" w:rsidP="001D1C77">
            <w:pPr>
              <w:pStyle w:val="TAH"/>
              <w:rPr>
                <w:rFonts w:eastAsiaTheme="minorEastAsia"/>
                <w:lang w:eastAsia="ko-KR"/>
              </w:rPr>
            </w:pPr>
            <w:r>
              <w:rPr>
                <w:rFonts w:eastAsiaTheme="minorEastAsia"/>
                <w:lang w:eastAsia="ko-KR"/>
              </w:rPr>
              <w:t>(Full/Partial)</w:t>
            </w:r>
          </w:p>
        </w:tc>
        <w:tc>
          <w:tcPr>
            <w:tcW w:w="1663" w:type="dxa"/>
          </w:tcPr>
          <w:p w14:paraId="63BEDAFA" w14:textId="77777777" w:rsidR="00865276" w:rsidRDefault="00865276"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2BE38C2E" w14:textId="77777777" w:rsidR="00865276" w:rsidRPr="00D70CD0" w:rsidRDefault="00865276" w:rsidP="001D1C77">
            <w:pPr>
              <w:pStyle w:val="TAH"/>
              <w:rPr>
                <w:rFonts w:eastAsiaTheme="minorEastAsia"/>
                <w:lang w:eastAsia="ko-KR"/>
              </w:rPr>
            </w:pPr>
            <w:r>
              <w:rPr>
                <w:rFonts w:eastAsiaTheme="minorEastAsia"/>
                <w:lang w:eastAsia="ko-KR"/>
              </w:rPr>
              <w:t>(Full/Partial)</w:t>
            </w:r>
          </w:p>
        </w:tc>
        <w:tc>
          <w:tcPr>
            <w:tcW w:w="1580" w:type="dxa"/>
          </w:tcPr>
          <w:p w14:paraId="53857A1B" w14:textId="77777777" w:rsidR="00865276" w:rsidRDefault="00865276"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42AA3CE5" w14:textId="77777777" w:rsidR="00865276" w:rsidRDefault="00865276" w:rsidP="001D1C77">
            <w:pPr>
              <w:pStyle w:val="TAH"/>
              <w:rPr>
                <w:rFonts w:eastAsiaTheme="minorEastAsia"/>
                <w:lang w:eastAsia="ko-KR"/>
              </w:rPr>
            </w:pPr>
            <w:r>
              <w:rPr>
                <w:rFonts w:eastAsiaTheme="minorEastAsia"/>
                <w:lang w:eastAsia="ko-KR"/>
              </w:rPr>
              <w:t>(Full/Partial)</w:t>
            </w:r>
          </w:p>
        </w:tc>
        <w:tc>
          <w:tcPr>
            <w:tcW w:w="1701" w:type="dxa"/>
          </w:tcPr>
          <w:p w14:paraId="17EEE3ED" w14:textId="77777777" w:rsidR="00865276" w:rsidRDefault="00865276"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42AAC08E" w14:textId="77777777" w:rsidR="00865276" w:rsidRDefault="00865276" w:rsidP="001D1C77">
            <w:pPr>
              <w:pStyle w:val="TAH"/>
              <w:rPr>
                <w:rFonts w:eastAsiaTheme="minorEastAsia"/>
                <w:lang w:eastAsia="ko-KR"/>
              </w:rPr>
            </w:pPr>
            <w:r>
              <w:rPr>
                <w:rFonts w:eastAsiaTheme="minorEastAsia"/>
                <w:lang w:eastAsia="ko-KR"/>
              </w:rPr>
              <w:t>(Full/Partial)</w:t>
            </w:r>
          </w:p>
        </w:tc>
      </w:tr>
      <w:tr w:rsidR="00865276" w14:paraId="3101FA03" w14:textId="77777777" w:rsidTr="001D1C77">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316A6B0D" w14:textId="77777777" w:rsidR="00865276" w:rsidRPr="00A1115A" w:rsidRDefault="00865276" w:rsidP="001D1C77">
            <w:pPr>
              <w:pStyle w:val="TAH"/>
            </w:pPr>
            <w:r>
              <w:rPr>
                <w:b w:val="0"/>
                <w:bCs/>
                <w:szCs w:val="18"/>
              </w:rPr>
              <w:t>Contiguous/Non-contiguous sub-band RB sets</w:t>
            </w:r>
          </w:p>
        </w:tc>
        <w:tc>
          <w:tcPr>
            <w:tcW w:w="1758" w:type="dxa"/>
            <w:tcBorders>
              <w:left w:val="single" w:sz="4" w:space="0" w:color="auto"/>
            </w:tcBorders>
            <w:vAlign w:val="center"/>
          </w:tcPr>
          <w:p w14:paraId="5A99AD22" w14:textId="77777777" w:rsidR="00865276" w:rsidRPr="00E721A4" w:rsidRDefault="00865276" w:rsidP="001D1C77">
            <w:pPr>
              <w:pStyle w:val="TAH"/>
              <w:rPr>
                <w:b w:val="0"/>
                <w:bCs/>
                <w:szCs w:val="18"/>
              </w:rPr>
            </w:pPr>
            <w:r>
              <w:rPr>
                <w:b w:val="0"/>
                <w:bCs/>
                <w:szCs w:val="18"/>
              </w:rPr>
              <w:t>33.21</w:t>
            </w:r>
          </w:p>
        </w:tc>
        <w:tc>
          <w:tcPr>
            <w:tcW w:w="1663" w:type="dxa"/>
            <w:vAlign w:val="center"/>
          </w:tcPr>
          <w:p w14:paraId="5493E244" w14:textId="77777777" w:rsidR="00865276" w:rsidRPr="00E721A4" w:rsidRDefault="00865276" w:rsidP="001D1C77">
            <w:pPr>
              <w:pStyle w:val="TAH"/>
              <w:rPr>
                <w:b w:val="0"/>
                <w:bCs/>
                <w:szCs w:val="18"/>
              </w:rPr>
            </w:pPr>
            <w:r>
              <w:rPr>
                <w:b w:val="0"/>
                <w:bCs/>
                <w:szCs w:val="18"/>
              </w:rPr>
              <w:t>13.20</w:t>
            </w:r>
          </w:p>
        </w:tc>
        <w:tc>
          <w:tcPr>
            <w:tcW w:w="1580" w:type="dxa"/>
            <w:vAlign w:val="center"/>
          </w:tcPr>
          <w:p w14:paraId="485C40A4" w14:textId="77777777" w:rsidR="00865276" w:rsidRPr="00E721A4" w:rsidRDefault="00865276" w:rsidP="001D1C77">
            <w:pPr>
              <w:pStyle w:val="TAH"/>
              <w:rPr>
                <w:b w:val="0"/>
                <w:bCs/>
                <w:szCs w:val="18"/>
              </w:rPr>
            </w:pPr>
            <w:r>
              <w:rPr>
                <w:b w:val="0"/>
                <w:bCs/>
                <w:szCs w:val="18"/>
              </w:rPr>
              <w:t>12.91</w:t>
            </w:r>
          </w:p>
        </w:tc>
        <w:tc>
          <w:tcPr>
            <w:tcW w:w="1701" w:type="dxa"/>
            <w:vAlign w:val="center"/>
          </w:tcPr>
          <w:p w14:paraId="1628A9AC" w14:textId="77777777" w:rsidR="00865276" w:rsidRPr="00E721A4" w:rsidRDefault="00865276" w:rsidP="001D1C77">
            <w:pPr>
              <w:pStyle w:val="TAH"/>
              <w:rPr>
                <w:b w:val="0"/>
                <w:bCs/>
                <w:szCs w:val="18"/>
              </w:rPr>
            </w:pPr>
            <w:r>
              <w:rPr>
                <w:b w:val="0"/>
                <w:bCs/>
                <w:szCs w:val="18"/>
              </w:rPr>
              <w:t>9.96</w:t>
            </w:r>
          </w:p>
        </w:tc>
      </w:tr>
    </w:tbl>
    <w:p w14:paraId="35CA074A" w14:textId="77777777" w:rsidR="00865276" w:rsidRDefault="00865276" w:rsidP="00865276">
      <w:pPr>
        <w:pStyle w:val="BodyText"/>
        <w:rPr>
          <w:rFonts w:eastAsiaTheme="minorEastAsia"/>
          <w:lang w:eastAsia="ko-KR"/>
        </w:rPr>
      </w:pPr>
    </w:p>
    <w:p w14:paraId="2286840A" w14:textId="10EA1AF1" w:rsidR="00865276" w:rsidRDefault="00865276" w:rsidP="00865276">
      <w:pPr>
        <w:pStyle w:val="BodyText"/>
      </w:pPr>
      <w:r>
        <w:t>Considering implementation margin, Table 2-12 shows proposal for SL-U NS_30 PSFCH A-MPR.</w:t>
      </w:r>
    </w:p>
    <w:p w14:paraId="1D844B87" w14:textId="674BB492" w:rsidR="00865276" w:rsidRDefault="00865276" w:rsidP="00865276">
      <w:pPr>
        <w:pStyle w:val="TH"/>
      </w:pPr>
      <w:r w:rsidRPr="00D70CD0">
        <w:t xml:space="preserve">Table </w:t>
      </w:r>
      <w:r>
        <w:t>2-12. NS_30 PSFCH A-</w:t>
      </w:r>
      <w:r w:rsidRPr="00D70CD0">
        <w:t xml:space="preserve">MPR for </w:t>
      </w:r>
      <w:r>
        <w:t>SL-U</w:t>
      </w:r>
      <w:r w:rsidRPr="00D70CD0">
        <w:t xml:space="preserve"> UE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865276" w:rsidRPr="00A1115A" w14:paraId="774421C3" w14:textId="77777777" w:rsidTr="001D1C77">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77522FFD" w14:textId="77777777" w:rsidR="00865276" w:rsidRPr="00A1115A" w:rsidRDefault="00865276" w:rsidP="001D1C77">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2707F4B9" w14:textId="77777777" w:rsidR="00865276" w:rsidRPr="00A1115A" w:rsidRDefault="00865276" w:rsidP="001D1C7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865276" w:rsidRPr="00A1115A" w14:paraId="7AC8FA7A" w14:textId="77777777" w:rsidTr="001D1C7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BD03DC3" w14:textId="77777777" w:rsidR="00865276" w:rsidRPr="00A1115A" w:rsidRDefault="00865276" w:rsidP="001D1C77">
            <w:pPr>
              <w:pStyle w:val="TAH"/>
            </w:pPr>
          </w:p>
        </w:tc>
        <w:tc>
          <w:tcPr>
            <w:tcW w:w="3421" w:type="dxa"/>
            <w:gridSpan w:val="2"/>
            <w:tcBorders>
              <w:left w:val="single" w:sz="4" w:space="0" w:color="auto"/>
            </w:tcBorders>
          </w:tcPr>
          <w:p w14:paraId="4EDE287F" w14:textId="77777777" w:rsidR="00865276" w:rsidRPr="00AD2C42" w:rsidRDefault="00865276" w:rsidP="001D1C77">
            <w:pPr>
              <w:pStyle w:val="TAH"/>
              <w:ind w:leftChars="200" w:left="400" w:firstLineChars="400" w:firstLine="723"/>
              <w:rPr>
                <w:rFonts w:eastAsiaTheme="minorEastAsia"/>
                <w:lang w:eastAsia="ko-KR"/>
              </w:rPr>
            </w:pPr>
            <w:r w:rsidRPr="00A1115A">
              <w:t>RB Allocation</w:t>
            </w:r>
            <w:r w:rsidRPr="0073372F">
              <w:rPr>
                <w:vertAlign w:val="superscript"/>
              </w:rPr>
              <w:t>2</w:t>
            </w:r>
          </w:p>
        </w:tc>
        <w:tc>
          <w:tcPr>
            <w:tcW w:w="3281" w:type="dxa"/>
            <w:gridSpan w:val="2"/>
          </w:tcPr>
          <w:p w14:paraId="3BC474FE" w14:textId="77777777" w:rsidR="00865276" w:rsidRPr="00A1115A" w:rsidRDefault="00865276" w:rsidP="001D1C77">
            <w:pPr>
              <w:pStyle w:val="TAH"/>
              <w:ind w:leftChars="200" w:left="400"/>
            </w:pPr>
            <w:r w:rsidRPr="00A1115A">
              <w:t>RB Allocation</w:t>
            </w:r>
            <w:r w:rsidRPr="0073372F">
              <w:rPr>
                <w:vertAlign w:val="superscript"/>
              </w:rPr>
              <w:t>3</w:t>
            </w:r>
          </w:p>
        </w:tc>
      </w:tr>
      <w:tr w:rsidR="00865276" w14:paraId="7EC4307A" w14:textId="77777777" w:rsidTr="001D1C77">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B3E2218" w14:textId="77777777" w:rsidR="00865276" w:rsidRPr="00A1115A" w:rsidRDefault="00865276" w:rsidP="001D1C77">
            <w:pPr>
              <w:pStyle w:val="TAH"/>
            </w:pPr>
          </w:p>
        </w:tc>
        <w:tc>
          <w:tcPr>
            <w:tcW w:w="1758" w:type="dxa"/>
            <w:tcBorders>
              <w:left w:val="single" w:sz="4" w:space="0" w:color="auto"/>
            </w:tcBorders>
          </w:tcPr>
          <w:p w14:paraId="69AEAB4A" w14:textId="77777777" w:rsidR="00865276" w:rsidRPr="00D70CD0" w:rsidRDefault="00865276" w:rsidP="001D1C77">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663" w:type="dxa"/>
          </w:tcPr>
          <w:p w14:paraId="6CEE150A" w14:textId="77777777" w:rsidR="00865276" w:rsidRPr="00D70CD0" w:rsidRDefault="00865276" w:rsidP="001D1C77">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80" w:type="dxa"/>
          </w:tcPr>
          <w:p w14:paraId="04AA14B3" w14:textId="77777777" w:rsidR="00865276" w:rsidRDefault="00865276" w:rsidP="001D1C77">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701" w:type="dxa"/>
          </w:tcPr>
          <w:p w14:paraId="0BE8D871" w14:textId="77777777" w:rsidR="00865276" w:rsidRDefault="00865276" w:rsidP="001D1C77">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865276" w14:paraId="240DF3ED" w14:textId="77777777" w:rsidTr="001D1C77">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4784B8D2" w14:textId="77777777" w:rsidR="00865276" w:rsidRPr="00A1115A" w:rsidRDefault="00865276" w:rsidP="001D1C77">
            <w:pPr>
              <w:pStyle w:val="TAH"/>
            </w:pPr>
            <w:r>
              <w:rPr>
                <w:b w:val="0"/>
                <w:bCs/>
                <w:szCs w:val="18"/>
              </w:rPr>
              <w:t>Contiguous/Non-contiguous sub-band RB sets</w:t>
            </w:r>
          </w:p>
        </w:tc>
        <w:tc>
          <w:tcPr>
            <w:tcW w:w="1758" w:type="dxa"/>
            <w:tcBorders>
              <w:left w:val="single" w:sz="4" w:space="0" w:color="auto"/>
            </w:tcBorders>
            <w:vAlign w:val="center"/>
          </w:tcPr>
          <w:p w14:paraId="49B33DE9" w14:textId="7D211B59" w:rsidR="00865276" w:rsidRPr="00E721A4" w:rsidRDefault="00F1624F" w:rsidP="001D1C77">
            <w:pPr>
              <w:pStyle w:val="TAH"/>
              <w:rPr>
                <w:b w:val="0"/>
                <w:bCs/>
                <w:szCs w:val="18"/>
              </w:rPr>
            </w:pPr>
            <w:r w:rsidRPr="00F1624F">
              <w:rPr>
                <w:rFonts w:eastAsiaTheme="minorEastAsia" w:cs="Arial"/>
                <w:b w:val="0"/>
              </w:rPr>
              <w:t>≤</w:t>
            </w:r>
            <w:r w:rsidRPr="00B159F1">
              <w:rPr>
                <w:rFonts w:eastAsiaTheme="minorEastAsia"/>
              </w:rPr>
              <w:t xml:space="preserve"> </w:t>
            </w:r>
            <w:r w:rsidR="00865276">
              <w:rPr>
                <w:b w:val="0"/>
                <w:bCs/>
                <w:szCs w:val="18"/>
              </w:rPr>
              <w:t>36.0</w:t>
            </w:r>
          </w:p>
        </w:tc>
        <w:tc>
          <w:tcPr>
            <w:tcW w:w="1663" w:type="dxa"/>
            <w:vAlign w:val="center"/>
          </w:tcPr>
          <w:p w14:paraId="7C5AE384" w14:textId="3BA9398E" w:rsidR="00865276" w:rsidRPr="00E721A4" w:rsidRDefault="00F1624F" w:rsidP="001D1C77">
            <w:pPr>
              <w:pStyle w:val="TAH"/>
              <w:rPr>
                <w:b w:val="0"/>
                <w:bCs/>
                <w:szCs w:val="18"/>
              </w:rPr>
            </w:pPr>
            <w:r w:rsidRPr="00F1624F">
              <w:rPr>
                <w:rFonts w:eastAsiaTheme="minorEastAsia" w:cs="Arial"/>
                <w:b w:val="0"/>
              </w:rPr>
              <w:t>≤</w:t>
            </w:r>
            <w:r w:rsidR="00865276">
              <w:rPr>
                <w:b w:val="0"/>
                <w:bCs/>
                <w:szCs w:val="18"/>
              </w:rPr>
              <w:t>16.0</w:t>
            </w:r>
          </w:p>
        </w:tc>
        <w:tc>
          <w:tcPr>
            <w:tcW w:w="1580" w:type="dxa"/>
            <w:vAlign w:val="center"/>
          </w:tcPr>
          <w:p w14:paraId="45D730EB" w14:textId="6611C052" w:rsidR="00865276" w:rsidRPr="00E721A4" w:rsidRDefault="00F1624F" w:rsidP="001D1C77">
            <w:pPr>
              <w:pStyle w:val="TAH"/>
              <w:rPr>
                <w:b w:val="0"/>
                <w:bCs/>
                <w:szCs w:val="18"/>
              </w:rPr>
            </w:pPr>
            <w:r w:rsidRPr="00F1624F">
              <w:rPr>
                <w:rFonts w:eastAsiaTheme="minorEastAsia" w:cs="Arial"/>
                <w:b w:val="0"/>
              </w:rPr>
              <w:t>≤</w:t>
            </w:r>
            <w:r w:rsidR="00865276">
              <w:rPr>
                <w:b w:val="0"/>
                <w:bCs/>
                <w:szCs w:val="18"/>
              </w:rPr>
              <w:t>15.5</w:t>
            </w:r>
          </w:p>
        </w:tc>
        <w:tc>
          <w:tcPr>
            <w:tcW w:w="1701" w:type="dxa"/>
            <w:vAlign w:val="center"/>
          </w:tcPr>
          <w:p w14:paraId="6B7C8BD9" w14:textId="520BEB6B" w:rsidR="00865276" w:rsidRPr="00E721A4" w:rsidRDefault="00F1624F" w:rsidP="001D1C77">
            <w:pPr>
              <w:pStyle w:val="TAH"/>
              <w:rPr>
                <w:b w:val="0"/>
                <w:bCs/>
                <w:szCs w:val="18"/>
              </w:rPr>
            </w:pPr>
            <w:r w:rsidRPr="00F1624F">
              <w:rPr>
                <w:rFonts w:eastAsiaTheme="minorEastAsia" w:cs="Arial"/>
                <w:b w:val="0"/>
              </w:rPr>
              <w:t>≤</w:t>
            </w:r>
            <w:r w:rsidR="00865276">
              <w:rPr>
                <w:b w:val="0"/>
                <w:bCs/>
                <w:szCs w:val="18"/>
              </w:rPr>
              <w:t>12.5</w:t>
            </w:r>
          </w:p>
        </w:tc>
      </w:tr>
      <w:tr w:rsidR="00865276" w14:paraId="42881C74" w14:textId="77777777" w:rsidTr="001D1C77">
        <w:trPr>
          <w:trHeight w:val="237"/>
          <w:jc w:val="center"/>
        </w:trPr>
        <w:tc>
          <w:tcPr>
            <w:tcW w:w="8894" w:type="dxa"/>
            <w:gridSpan w:val="5"/>
            <w:tcBorders>
              <w:top w:val="single" w:sz="4" w:space="0" w:color="auto"/>
              <w:left w:val="single" w:sz="4" w:space="0" w:color="auto"/>
              <w:bottom w:val="single" w:sz="4" w:space="0" w:color="auto"/>
            </w:tcBorders>
            <w:shd w:val="clear" w:color="auto" w:fill="auto"/>
          </w:tcPr>
          <w:p w14:paraId="46539ABF" w14:textId="77777777" w:rsidR="00865276" w:rsidRPr="005C38E7" w:rsidRDefault="00865276" w:rsidP="001D1C77">
            <w:pPr>
              <w:pStyle w:val="TAN"/>
            </w:pPr>
            <w:r w:rsidRPr="005C38E7">
              <w:t>NOTE 1: The A-MPR shall apply to all SCS in all active 20 MHz sub-bands contiguously or non-contiguously allocated in the channel.</w:t>
            </w:r>
          </w:p>
          <w:p w14:paraId="10646E73" w14:textId="77777777" w:rsidR="00865276" w:rsidRPr="005C38E7" w:rsidRDefault="00865276" w:rsidP="001D1C77">
            <w:pPr>
              <w:pStyle w:val="TAN"/>
            </w:pPr>
            <w:r w:rsidRPr="005C38E7">
              <w:t>NOTE 2: Applicable for 20 MHz channels centered at the nearest NR-ARFCN corresponding to 5160, 5340, and 5480 MHz, 40 MHz channels centered at the nearest NR-ARFCN corresponding to 5170, 5190, 5310, 5330, 5490, and 5510 MHz, 60 MHz channels centered at the nearest NR-ARFCN corresponding to 5180, 5200, 5300, 5320, 5500, and 5520 MHz, and 80 MHz channels centered at the nearest NR-ARFCN corresponding to 5190, 5210, 5290, 5310, 5510, and 5530 MHz.</w:t>
            </w:r>
          </w:p>
          <w:p w14:paraId="77EDFC2E" w14:textId="77777777" w:rsidR="00865276" w:rsidRPr="005C38E7" w:rsidRDefault="00865276" w:rsidP="001D1C77">
            <w:pPr>
              <w:pStyle w:val="TAN"/>
            </w:pPr>
            <w:r w:rsidRPr="005C38E7">
              <w:t>NOTE 3: Applicable for all valid channels other than those enumerated under NOTE 2.</w:t>
            </w:r>
          </w:p>
          <w:p w14:paraId="7FF058B5" w14:textId="77777777" w:rsidR="00865276" w:rsidRDefault="00865276" w:rsidP="001D1C77">
            <w:pPr>
              <w:pStyle w:val="TAN"/>
              <w:rPr>
                <w:b/>
                <w:bCs/>
                <w:szCs w:val="18"/>
              </w:rPr>
            </w:pPr>
            <w:r w:rsidRPr="005C38E7">
              <w:t>NOTE 4: In current release larger CBW than 80MHz are not applicable for this network signalling.</w:t>
            </w:r>
          </w:p>
        </w:tc>
      </w:tr>
    </w:tbl>
    <w:p w14:paraId="7A03F7B2" w14:textId="5E5B3EF2" w:rsidR="00865276" w:rsidRDefault="00865276" w:rsidP="00C8614C">
      <w:pPr>
        <w:rPr>
          <w:rFonts w:eastAsia="Malgun Gothic"/>
          <w:color w:val="000000" w:themeColor="text1"/>
          <w:lang w:eastAsia="ko-KR"/>
        </w:rPr>
      </w:pPr>
    </w:p>
    <w:p w14:paraId="7CA9AA5D" w14:textId="7C8B22D9" w:rsidR="00865276" w:rsidRPr="00FB4F0C" w:rsidRDefault="00865276" w:rsidP="00865276">
      <w:pPr>
        <w:pStyle w:val="Heading4"/>
        <w:rPr>
          <w:rFonts w:eastAsia="Malgun Gothic"/>
          <w:lang w:val="en-US" w:eastAsia="ko-KR"/>
        </w:rPr>
      </w:pPr>
      <w:r w:rsidRPr="00FB4F0C">
        <w:rPr>
          <w:rFonts w:eastAsia="Malgun Gothic"/>
          <w:lang w:val="en-US" w:eastAsia="ko-KR"/>
        </w:rPr>
        <w:t xml:space="preserve">Proposal </w:t>
      </w:r>
      <w:r w:rsidR="00643FDB">
        <w:rPr>
          <w:rFonts w:eastAsia="Malgun Gothic"/>
          <w:lang w:val="en-US" w:eastAsia="ko-KR"/>
        </w:rPr>
        <w:t>6</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PSFCH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12</w:t>
      </w:r>
      <w:r w:rsidRPr="00FB4F0C">
        <w:rPr>
          <w:rFonts w:eastAsia="Malgun Gothic"/>
          <w:lang w:val="en-US" w:eastAsia="ko-KR"/>
        </w:rPr>
        <w:t xml:space="preserve">. </w:t>
      </w:r>
    </w:p>
    <w:p w14:paraId="6D8AB80E" w14:textId="77777777" w:rsidR="00865276" w:rsidRPr="00865276" w:rsidRDefault="00865276" w:rsidP="00C8614C">
      <w:pPr>
        <w:rPr>
          <w:rFonts w:eastAsia="Malgun Gothic"/>
          <w:color w:val="000000" w:themeColor="text1"/>
          <w:lang w:val="en-US" w:eastAsia="ko-KR"/>
        </w:rPr>
      </w:pPr>
    </w:p>
    <w:p w14:paraId="0E7F290A" w14:textId="77F92A0D" w:rsidR="00C94D07" w:rsidRPr="000C68ED" w:rsidRDefault="00C94D07" w:rsidP="00C94D07">
      <w:pPr>
        <w:pStyle w:val="Heading2"/>
        <w:rPr>
          <w:lang w:val="en-US"/>
        </w:rPr>
      </w:pPr>
      <w:r w:rsidRPr="000C68ED">
        <w:rPr>
          <w:lang w:val="en-US"/>
        </w:rPr>
        <w:t xml:space="preserve">SL-U </w:t>
      </w:r>
      <w:r>
        <w:rPr>
          <w:lang w:val="en-US"/>
        </w:rPr>
        <w:t>S-SSB</w:t>
      </w:r>
      <w:r w:rsidR="00FB4F0C">
        <w:rPr>
          <w:lang w:val="en-US"/>
        </w:rPr>
        <w:t xml:space="preserve"> </w:t>
      </w:r>
    </w:p>
    <w:p w14:paraId="2DCD3624" w14:textId="211A9D48" w:rsidR="003101C7" w:rsidRDefault="00FB4F0C" w:rsidP="003101C7">
      <w:pPr>
        <w:pStyle w:val="BodyText"/>
        <w:rPr>
          <w:rFonts w:eastAsia="Malgun Gothic"/>
          <w:lang w:val="en-US" w:eastAsia="ko-KR"/>
        </w:rPr>
      </w:pPr>
      <w:r>
        <w:rPr>
          <w:lang w:val="en-US" w:eastAsia="ko-KR"/>
        </w:rPr>
        <w:t xml:space="preserve">Based on the simulation assumption and test scenario in </w:t>
      </w:r>
      <w:r w:rsidRPr="000C68ED">
        <w:rPr>
          <w:lang w:val="en-US" w:eastAsia="ko-KR"/>
        </w:rPr>
        <w:t>[</w:t>
      </w:r>
      <w:r w:rsidR="008B542B">
        <w:rPr>
          <w:lang w:val="en-US" w:eastAsia="ko-KR"/>
        </w:rPr>
        <w:t>2</w:t>
      </w:r>
      <w:r w:rsidRPr="000C68ED">
        <w:rPr>
          <w:lang w:val="en-US" w:eastAsia="ko-KR"/>
        </w:rPr>
        <w:t>]</w:t>
      </w:r>
      <w:r>
        <w:rPr>
          <w:lang w:val="en-US" w:eastAsia="ko-KR"/>
        </w:rPr>
        <w:t>,</w:t>
      </w:r>
      <w:r w:rsidR="00717869" w:rsidRPr="00717869">
        <w:rPr>
          <w:lang w:val="en-US" w:eastAsia="ko-KR"/>
        </w:rPr>
        <w:t xml:space="preserve"> </w:t>
      </w:r>
      <w:r w:rsidR="00717869">
        <w:rPr>
          <w:lang w:val="en-US" w:eastAsia="ko-KR"/>
        </w:rPr>
        <w:t>simulation results for</w:t>
      </w:r>
      <w:r>
        <w:rPr>
          <w:lang w:val="en-US" w:eastAsia="ko-KR"/>
        </w:rPr>
        <w:t xml:space="preserve"> </w:t>
      </w:r>
      <w:r w:rsidR="003101C7">
        <w:rPr>
          <w:lang w:val="en-US" w:eastAsia="ko-KR"/>
        </w:rPr>
        <w:t>A-MPR for NS_28</w:t>
      </w:r>
      <w:r w:rsidR="00693DAC">
        <w:rPr>
          <w:lang w:val="en-US" w:eastAsia="ko-KR"/>
        </w:rPr>
        <w:t xml:space="preserve"> and NS_30</w:t>
      </w:r>
      <w:r w:rsidR="003101C7">
        <w:rPr>
          <w:lang w:val="en-US" w:eastAsia="ko-KR"/>
        </w:rPr>
        <w:t xml:space="preserve"> </w:t>
      </w:r>
      <w:r w:rsidR="00717869">
        <w:rPr>
          <w:lang w:val="en-US" w:eastAsia="ko-KR"/>
        </w:rPr>
        <w:t>are shown below</w:t>
      </w:r>
      <w:r w:rsidR="003101C7">
        <w:rPr>
          <w:lang w:val="en-US" w:eastAsia="ko-KR"/>
        </w:rPr>
        <w:t>.</w:t>
      </w:r>
    </w:p>
    <w:p w14:paraId="1F5D7854" w14:textId="77777777" w:rsidR="00C94D07" w:rsidRPr="00E5734C" w:rsidRDefault="00C94D07" w:rsidP="00C94D07">
      <w:pPr>
        <w:pStyle w:val="BodyText"/>
        <w:rPr>
          <w:lang w:val="en-US" w:eastAsia="ko-KR"/>
        </w:rPr>
      </w:pPr>
    </w:p>
    <w:p w14:paraId="5FDDEA02" w14:textId="77777777" w:rsidR="00C94D07" w:rsidRPr="000C68ED" w:rsidRDefault="00C94D07" w:rsidP="00C94D07">
      <w:pPr>
        <w:spacing w:line="276" w:lineRule="auto"/>
        <w:rPr>
          <w:lang w:val="en-US"/>
        </w:rPr>
        <w:sectPr w:rsidR="00C94D07" w:rsidRPr="000C68ED" w:rsidSect="0041627D">
          <w:footnotePr>
            <w:numRestart w:val="eachSect"/>
          </w:footnotePr>
          <w:pgSz w:w="11907" w:h="16840" w:code="9"/>
          <w:pgMar w:top="1133" w:right="1133" w:bottom="1416" w:left="1133" w:header="850" w:footer="340" w:gutter="0"/>
          <w:cols w:space="720"/>
          <w:formProt w:val="0"/>
          <w:docGrid w:linePitch="272"/>
        </w:sectPr>
      </w:pPr>
    </w:p>
    <w:p w14:paraId="30523C4A" w14:textId="69E227B0" w:rsidR="00693DAC" w:rsidRPr="000C68ED" w:rsidRDefault="00693DAC" w:rsidP="00693DAC">
      <w:pPr>
        <w:pStyle w:val="Heading3"/>
        <w:numPr>
          <w:ilvl w:val="0"/>
          <w:numId w:val="0"/>
        </w:numPr>
        <w:rPr>
          <w:lang w:val="en-US"/>
        </w:rPr>
      </w:pPr>
      <w:r w:rsidRPr="000C68ED">
        <w:rPr>
          <w:lang w:val="en-US"/>
        </w:rPr>
        <w:lastRenderedPageBreak/>
        <w:t>2.</w:t>
      </w:r>
      <w:r>
        <w:rPr>
          <w:lang w:val="en-US"/>
        </w:rPr>
        <w:t>3</w:t>
      </w:r>
      <w:r w:rsidRPr="000C68ED">
        <w:rPr>
          <w:lang w:val="en-US"/>
        </w:rPr>
        <w:t>.1 NS_</w:t>
      </w:r>
      <w:r>
        <w:rPr>
          <w:lang w:val="en-US"/>
        </w:rPr>
        <w:t>28</w:t>
      </w:r>
      <w:r w:rsidRPr="000C68ED">
        <w:rPr>
          <w:lang w:val="en-US"/>
        </w:rPr>
        <w:t xml:space="preserve"> (A-MPR)</w:t>
      </w:r>
    </w:p>
    <w:p w14:paraId="426BB0B5" w14:textId="08125313" w:rsidR="003101C7" w:rsidRPr="000C68ED" w:rsidRDefault="003101C7" w:rsidP="003101C7">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28</w:t>
      </w:r>
      <w:r w:rsidRPr="000C68ED">
        <w:rPr>
          <w:rFonts w:eastAsiaTheme="minorEastAsia"/>
          <w:lang w:val="en-US" w:eastAsia="ko-KR"/>
        </w:rPr>
        <w:t>, Table 2-</w:t>
      </w:r>
      <w:r w:rsidR="001D1C77">
        <w:rPr>
          <w:rFonts w:eastAsiaTheme="minorEastAsia"/>
          <w:lang w:val="en-US" w:eastAsia="ko-KR"/>
        </w:rPr>
        <w:t>13</w:t>
      </w:r>
      <w:r w:rsidR="001D1C77" w:rsidRPr="000C68ED">
        <w:rPr>
          <w:rFonts w:eastAsiaTheme="minorEastAsia"/>
          <w:lang w:val="en-US" w:eastAsia="ko-KR"/>
        </w:rPr>
        <w:t xml:space="preserve"> </w:t>
      </w:r>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sidR="00717869">
        <w:rPr>
          <w:rFonts w:eastAsiaTheme="minorEastAsia"/>
          <w:lang w:val="en-US" w:eastAsia="ko-KR"/>
        </w:rPr>
        <w:t xml:space="preserve">agreed </w:t>
      </w:r>
      <w:r w:rsidRPr="000C68ED">
        <w:rPr>
          <w:rFonts w:eastAsiaTheme="minorEastAsia"/>
          <w:lang w:val="en-US" w:eastAsia="ko-KR"/>
        </w:rPr>
        <w:t>scenarios</w:t>
      </w:r>
      <w:r w:rsidR="00717869">
        <w:rPr>
          <w:rFonts w:eastAsiaTheme="minorEastAsia"/>
          <w:lang w:val="en-US" w:eastAsia="ko-KR"/>
        </w:rPr>
        <w:t xml:space="preserve"> with</w:t>
      </w:r>
      <w:r>
        <w:rPr>
          <w:rFonts w:eastAsiaTheme="minorEastAsia"/>
          <w:lang w:val="en-US" w:eastAsia="ko-KR"/>
        </w:rPr>
        <w:t xml:space="preserve"> different center frequencies.</w:t>
      </w:r>
    </w:p>
    <w:p w14:paraId="1893D29C" w14:textId="4209BDCB" w:rsidR="003101C7" w:rsidRPr="003101C7" w:rsidRDefault="003101C7" w:rsidP="003101C7">
      <w:pPr>
        <w:pStyle w:val="TH"/>
        <w:rPr>
          <w:rFonts w:ascii="Times New Roman" w:hAnsi="Times New Roman"/>
          <w:lang w:val="en-US"/>
        </w:rPr>
      </w:pPr>
      <w:r>
        <w:rPr>
          <w:rFonts w:ascii="Times New Roman" w:hAnsi="Times New Roman"/>
          <w:lang w:val="en-US"/>
        </w:rPr>
        <w:t>Table 2</w:t>
      </w:r>
      <w:r w:rsidRPr="003101C7">
        <w:rPr>
          <w:rFonts w:ascii="Times New Roman" w:hAnsi="Times New Roman"/>
          <w:lang w:val="en-US"/>
        </w:rPr>
        <w:t>-</w:t>
      </w:r>
      <w:r w:rsidR="001D1C77">
        <w:rPr>
          <w:rFonts w:ascii="Times New Roman" w:hAnsi="Times New Roman"/>
          <w:lang w:val="en-US"/>
        </w:rPr>
        <w:t>13</w:t>
      </w:r>
      <w:r w:rsidRPr="003101C7">
        <w:rPr>
          <w:rFonts w:ascii="Times New Roman" w:hAnsi="Times New Roman"/>
          <w:lang w:val="en-US"/>
        </w:rPr>
        <w:t>: NS_28-S-SSB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3101C7" w:rsidRPr="00491A77" w14:paraId="419F703E" w14:textId="77777777" w:rsidTr="003101C7">
        <w:trPr>
          <w:trHeight w:val="266"/>
        </w:trPr>
        <w:tc>
          <w:tcPr>
            <w:tcW w:w="1134" w:type="dxa"/>
            <w:shd w:val="clear" w:color="auto" w:fill="auto"/>
            <w:noWrap/>
            <w:vAlign w:val="center"/>
            <w:hideMark/>
          </w:tcPr>
          <w:p w14:paraId="7A037A8B" w14:textId="77777777" w:rsidR="003101C7" w:rsidRPr="00A45F58" w:rsidRDefault="003101C7" w:rsidP="003101C7">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72811876" w14:textId="77777777" w:rsidR="003101C7" w:rsidRPr="00D70D09" w:rsidRDefault="003101C7" w:rsidP="003101C7">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5D944B58" w14:textId="77777777" w:rsidR="003101C7" w:rsidRPr="00D70D09" w:rsidRDefault="003101C7" w:rsidP="003101C7">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B5F24" w14:textId="77777777" w:rsidR="003101C7" w:rsidRPr="00231537" w:rsidRDefault="003101C7" w:rsidP="003101C7">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D9855" w14:textId="77777777" w:rsidR="003101C7" w:rsidRPr="00231537" w:rsidRDefault="003101C7" w:rsidP="003101C7">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9CDD2" w14:textId="77777777" w:rsidR="003101C7" w:rsidRPr="00231537" w:rsidRDefault="003101C7" w:rsidP="003101C7">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4609BC1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E80BCA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BD242C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C58027D"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764527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EBCB65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8ACCF6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89E4093"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A1FEED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619903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DBF0C2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541795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BD934F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46D25F5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0FA17F5B" w14:textId="77777777" w:rsidR="003101C7" w:rsidRPr="00231537" w:rsidRDefault="003101C7" w:rsidP="003101C7">
            <w:pPr>
              <w:jc w:val="center"/>
              <w:rPr>
                <w:color w:val="000000"/>
              </w:rPr>
            </w:pPr>
          </w:p>
        </w:tc>
      </w:tr>
      <w:tr w:rsidR="003101C7" w:rsidRPr="00491A77" w14:paraId="6CE1965B" w14:textId="77777777" w:rsidTr="003101C7">
        <w:trPr>
          <w:trHeight w:val="266"/>
        </w:trPr>
        <w:tc>
          <w:tcPr>
            <w:tcW w:w="1134" w:type="dxa"/>
            <w:shd w:val="clear" w:color="auto" w:fill="auto"/>
            <w:noWrap/>
            <w:vAlign w:val="center"/>
            <w:hideMark/>
          </w:tcPr>
          <w:p w14:paraId="1CA1DE7B" w14:textId="77777777" w:rsidR="003101C7" w:rsidRDefault="003101C7" w:rsidP="003101C7">
            <w:pPr>
              <w:jc w:val="center"/>
              <w:rPr>
                <w:color w:val="000000"/>
              </w:rPr>
            </w:pPr>
            <w:r w:rsidRPr="00674502">
              <w:rPr>
                <w:color w:val="000000"/>
              </w:rPr>
              <w:t>‘20MHz’</w:t>
            </w:r>
          </w:p>
          <w:p w14:paraId="08E0D400" w14:textId="77777777" w:rsidR="003101C7" w:rsidRPr="00674502" w:rsidRDefault="003101C7" w:rsidP="003101C7">
            <w:pPr>
              <w:jc w:val="center"/>
              <w:rPr>
                <w:color w:val="000000"/>
              </w:rPr>
            </w:pPr>
            <w:r>
              <w:rPr>
                <w:color w:val="000000"/>
              </w:rPr>
              <w:t>(5160)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31CA22" w14:textId="77777777" w:rsidR="003101C7" w:rsidRPr="00D70D09" w:rsidRDefault="003101C7" w:rsidP="003101C7">
            <w:pPr>
              <w:jc w:val="center"/>
              <w:rPr>
                <w:color w:val="000000"/>
              </w:rPr>
            </w:pPr>
            <w:r w:rsidRPr="00C77BFF">
              <w:rPr>
                <w:rFonts w:hint="eastAsia"/>
                <w:color w:val="000000"/>
              </w:rPr>
              <w:t>10.07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454C9" w14:textId="77777777" w:rsidR="003101C7" w:rsidRPr="00D70D09" w:rsidRDefault="003101C7" w:rsidP="003101C7">
            <w:pPr>
              <w:jc w:val="center"/>
              <w:rPr>
                <w:color w:val="000000"/>
              </w:rPr>
            </w:pPr>
            <w:r w:rsidRPr="00C77BFF">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5AC71" w14:textId="77777777" w:rsidR="003101C7" w:rsidRPr="00231537" w:rsidRDefault="003101C7" w:rsidP="003101C7">
            <w:pPr>
              <w:jc w:val="center"/>
              <w:rPr>
                <w:color w:val="000000"/>
              </w:rPr>
            </w:pPr>
            <w:r w:rsidRPr="00C77BFF">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5239F" w14:textId="77777777" w:rsidR="003101C7" w:rsidRPr="00231537" w:rsidRDefault="003101C7" w:rsidP="003101C7">
            <w:pPr>
              <w:jc w:val="center"/>
              <w:rPr>
                <w:color w:val="000000"/>
              </w:rPr>
            </w:pPr>
            <w:r w:rsidRPr="00C77BFF">
              <w:rPr>
                <w:rFonts w:hint="eastAsia"/>
                <w:color w:val="000000"/>
              </w:rPr>
              <w:t>7.83</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C7469EC" w14:textId="77777777" w:rsidR="003101C7" w:rsidRPr="00231537" w:rsidRDefault="003101C7" w:rsidP="003101C7">
            <w:pPr>
              <w:jc w:val="center"/>
              <w:rPr>
                <w:color w:val="000000"/>
              </w:rPr>
            </w:pPr>
            <w:r w:rsidRPr="00C77BFF">
              <w:rPr>
                <w:rFonts w:hint="eastAsia"/>
                <w:color w:val="000000"/>
              </w:rPr>
              <w:t>6.90</w:t>
            </w:r>
          </w:p>
        </w:tc>
        <w:tc>
          <w:tcPr>
            <w:tcW w:w="723" w:type="dxa"/>
            <w:tcBorders>
              <w:top w:val="nil"/>
              <w:left w:val="single" w:sz="4" w:space="0" w:color="auto"/>
              <w:bottom w:val="nil"/>
              <w:right w:val="nil"/>
            </w:tcBorders>
            <w:shd w:val="clear" w:color="auto" w:fill="auto"/>
            <w:noWrap/>
            <w:vAlign w:val="center"/>
          </w:tcPr>
          <w:p w14:paraId="2910507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1EA9A0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023C10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6B021B4"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2E099DC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1F7B02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62D39C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00E8C4B"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6928DC8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FA12B9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512260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44ADDF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733639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9807D8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515CB6E7" w14:textId="77777777" w:rsidR="003101C7" w:rsidRPr="00231537" w:rsidRDefault="003101C7" w:rsidP="003101C7">
            <w:pPr>
              <w:jc w:val="center"/>
              <w:rPr>
                <w:color w:val="000000"/>
              </w:rPr>
            </w:pPr>
          </w:p>
        </w:tc>
      </w:tr>
      <w:tr w:rsidR="003101C7" w:rsidRPr="00491A77" w14:paraId="7C0BB365" w14:textId="77777777" w:rsidTr="003101C7">
        <w:trPr>
          <w:trHeight w:val="266"/>
        </w:trPr>
        <w:tc>
          <w:tcPr>
            <w:tcW w:w="1134" w:type="dxa"/>
            <w:shd w:val="clear" w:color="auto" w:fill="auto"/>
            <w:noWrap/>
            <w:vAlign w:val="center"/>
          </w:tcPr>
          <w:p w14:paraId="2552041E" w14:textId="77777777" w:rsidR="003101C7" w:rsidRDefault="003101C7" w:rsidP="003101C7">
            <w:pPr>
              <w:jc w:val="center"/>
              <w:rPr>
                <w:color w:val="000000"/>
              </w:rPr>
            </w:pPr>
            <w:r w:rsidRPr="00674502">
              <w:rPr>
                <w:color w:val="000000"/>
              </w:rPr>
              <w:t>‘20MHz’</w:t>
            </w:r>
          </w:p>
          <w:p w14:paraId="5674AB78" w14:textId="77777777" w:rsidR="003101C7" w:rsidRPr="00674502" w:rsidRDefault="003101C7" w:rsidP="003101C7">
            <w:pPr>
              <w:jc w:val="center"/>
              <w:rPr>
                <w:color w:val="000000"/>
              </w:rPr>
            </w:pPr>
            <w:r>
              <w:rPr>
                <w:color w:val="000000"/>
              </w:rPr>
              <w:t>(5180)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2F9C0" w14:textId="77777777" w:rsidR="003101C7" w:rsidRPr="00C77BFF" w:rsidRDefault="003101C7" w:rsidP="003101C7">
            <w:pPr>
              <w:jc w:val="center"/>
              <w:rPr>
                <w:color w:val="000000"/>
              </w:rPr>
            </w:pPr>
            <w:r w:rsidRPr="00B2296E">
              <w:rPr>
                <w:rFonts w:hint="eastAsia"/>
                <w:color w:val="000000"/>
              </w:rPr>
              <w:t>8.75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42ED1" w14:textId="77777777" w:rsidR="003101C7" w:rsidRPr="00C77BFF" w:rsidRDefault="003101C7" w:rsidP="003101C7">
            <w:pPr>
              <w:jc w:val="center"/>
              <w:rPr>
                <w:color w:val="000000"/>
              </w:rPr>
            </w:pPr>
            <w:r w:rsidRPr="00B2296E">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C944" w14:textId="77777777" w:rsidR="003101C7" w:rsidRPr="00C77BFF" w:rsidRDefault="003101C7" w:rsidP="003101C7">
            <w:pPr>
              <w:jc w:val="center"/>
              <w:rPr>
                <w:color w:val="000000"/>
              </w:rPr>
            </w:pPr>
            <w:r w:rsidRPr="00B2296E">
              <w:rPr>
                <w:rFonts w:hint="eastAsia"/>
                <w:color w:val="000000"/>
              </w:rPr>
              <w:t>5.53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F82A" w14:textId="77777777" w:rsidR="003101C7" w:rsidRPr="00C77BFF" w:rsidRDefault="003101C7" w:rsidP="003101C7">
            <w:pPr>
              <w:jc w:val="center"/>
              <w:rPr>
                <w:color w:val="000000"/>
              </w:rPr>
            </w:pPr>
            <w:r w:rsidRPr="00B2296E">
              <w:rPr>
                <w:rFonts w:hint="eastAsia"/>
                <w:color w:val="000000"/>
              </w:rPr>
              <w:t>6.45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24185" w14:textId="77777777" w:rsidR="003101C7" w:rsidRPr="00C77BFF" w:rsidRDefault="003101C7" w:rsidP="003101C7">
            <w:pPr>
              <w:jc w:val="center"/>
              <w:rPr>
                <w:color w:val="000000"/>
              </w:rPr>
            </w:pPr>
            <w:r w:rsidRPr="00B2296E">
              <w:rPr>
                <w:rFonts w:hint="eastAsia"/>
                <w:color w:val="000000"/>
              </w:rPr>
              <w:t>5.71</w:t>
            </w:r>
          </w:p>
        </w:tc>
        <w:tc>
          <w:tcPr>
            <w:tcW w:w="723" w:type="dxa"/>
            <w:tcBorders>
              <w:top w:val="nil"/>
              <w:left w:val="single" w:sz="4" w:space="0" w:color="auto"/>
              <w:bottom w:val="nil"/>
              <w:right w:val="nil"/>
            </w:tcBorders>
            <w:shd w:val="clear" w:color="auto" w:fill="auto"/>
            <w:noWrap/>
            <w:vAlign w:val="center"/>
          </w:tcPr>
          <w:p w14:paraId="05C8522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103620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9D5710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C5EE1F3"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F0F2C8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42B02D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118D1D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037EA5F"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4C27053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001075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283A36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F2121A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514DF1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5CBEF32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248421A6" w14:textId="77777777" w:rsidR="003101C7" w:rsidRPr="00231537" w:rsidRDefault="003101C7" w:rsidP="003101C7">
            <w:pPr>
              <w:jc w:val="center"/>
              <w:rPr>
                <w:color w:val="000000"/>
              </w:rPr>
            </w:pPr>
          </w:p>
        </w:tc>
      </w:tr>
      <w:tr w:rsidR="003101C7" w:rsidRPr="00491A77" w14:paraId="103BD47C" w14:textId="77777777" w:rsidTr="003101C7">
        <w:trPr>
          <w:trHeight w:val="266"/>
        </w:trPr>
        <w:tc>
          <w:tcPr>
            <w:tcW w:w="1134" w:type="dxa"/>
            <w:shd w:val="clear" w:color="auto" w:fill="auto"/>
            <w:noWrap/>
            <w:vAlign w:val="center"/>
          </w:tcPr>
          <w:p w14:paraId="67EE1E94" w14:textId="77777777" w:rsidR="003101C7" w:rsidRDefault="003101C7" w:rsidP="003101C7">
            <w:pPr>
              <w:jc w:val="center"/>
              <w:rPr>
                <w:color w:val="000000"/>
              </w:rPr>
            </w:pPr>
            <w:r w:rsidRPr="00674502">
              <w:rPr>
                <w:color w:val="000000"/>
              </w:rPr>
              <w:t>‘20MHz’</w:t>
            </w:r>
          </w:p>
          <w:p w14:paraId="3517FB64" w14:textId="77777777" w:rsidR="003101C7" w:rsidRPr="00674502" w:rsidRDefault="003101C7" w:rsidP="003101C7">
            <w:pPr>
              <w:jc w:val="center"/>
              <w:rPr>
                <w:color w:val="000000"/>
              </w:rPr>
            </w:pPr>
            <w:r>
              <w:rPr>
                <w:color w:val="000000"/>
              </w:rPr>
              <w:t>(5200)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140D2E" w14:textId="77777777" w:rsidR="003101C7" w:rsidRPr="00C77BFF" w:rsidRDefault="003101C7" w:rsidP="003101C7">
            <w:pPr>
              <w:jc w:val="center"/>
              <w:rPr>
                <w:color w:val="000000"/>
              </w:rPr>
            </w:pPr>
            <w:r w:rsidRPr="00B2296E">
              <w:rPr>
                <w:rFonts w:hint="eastAsia"/>
                <w:color w:val="000000"/>
              </w:rPr>
              <w:t>8.82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AA675" w14:textId="77777777" w:rsidR="003101C7" w:rsidRPr="00C77BFF" w:rsidRDefault="003101C7" w:rsidP="003101C7">
            <w:pPr>
              <w:jc w:val="center"/>
              <w:rPr>
                <w:color w:val="000000"/>
              </w:rPr>
            </w:pPr>
            <w:r w:rsidRPr="00B2296E">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09D04" w14:textId="77777777" w:rsidR="003101C7" w:rsidRPr="00C77BFF" w:rsidRDefault="003101C7" w:rsidP="003101C7">
            <w:pPr>
              <w:jc w:val="center"/>
              <w:rPr>
                <w:color w:val="000000"/>
              </w:rPr>
            </w:pPr>
            <w:r w:rsidRPr="00B2296E">
              <w:rPr>
                <w:rFonts w:hint="eastAsia"/>
                <w:color w:val="000000"/>
              </w:rPr>
              <w:t>5.60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45301" w14:textId="77777777" w:rsidR="003101C7" w:rsidRPr="00C77BFF" w:rsidRDefault="003101C7" w:rsidP="003101C7">
            <w:pPr>
              <w:jc w:val="center"/>
              <w:rPr>
                <w:color w:val="000000"/>
              </w:rPr>
            </w:pPr>
            <w:r w:rsidRPr="00B2296E">
              <w:rPr>
                <w:rFonts w:hint="eastAsia"/>
                <w:color w:val="000000"/>
              </w:rPr>
              <w:t>6.34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1422D" w14:textId="77777777" w:rsidR="003101C7" w:rsidRPr="00C77BFF" w:rsidRDefault="003101C7" w:rsidP="003101C7">
            <w:pPr>
              <w:jc w:val="center"/>
              <w:rPr>
                <w:color w:val="000000"/>
              </w:rPr>
            </w:pPr>
            <w:r w:rsidRPr="00B2296E">
              <w:rPr>
                <w:rFonts w:hint="eastAsia"/>
                <w:color w:val="000000"/>
              </w:rPr>
              <w:t>5.62</w:t>
            </w:r>
          </w:p>
        </w:tc>
        <w:tc>
          <w:tcPr>
            <w:tcW w:w="723" w:type="dxa"/>
            <w:tcBorders>
              <w:top w:val="nil"/>
              <w:left w:val="single" w:sz="4" w:space="0" w:color="auto"/>
              <w:bottom w:val="nil"/>
              <w:right w:val="nil"/>
            </w:tcBorders>
            <w:shd w:val="clear" w:color="auto" w:fill="auto"/>
            <w:noWrap/>
            <w:vAlign w:val="center"/>
          </w:tcPr>
          <w:p w14:paraId="3BF4990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19EA15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DA0689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DDA18FC"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2FD867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31C541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0D25CB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13C4721"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081849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3C9941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743F9E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5D6AC7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7A34F1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2F1EC50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4A789D6A" w14:textId="77777777" w:rsidR="003101C7" w:rsidRPr="00231537" w:rsidRDefault="003101C7" w:rsidP="003101C7">
            <w:pPr>
              <w:jc w:val="center"/>
              <w:rPr>
                <w:color w:val="000000"/>
              </w:rPr>
            </w:pPr>
          </w:p>
        </w:tc>
      </w:tr>
      <w:tr w:rsidR="003101C7" w:rsidRPr="00491A77" w14:paraId="157A9205" w14:textId="77777777" w:rsidTr="003101C7">
        <w:trPr>
          <w:trHeight w:val="266"/>
        </w:trPr>
        <w:tc>
          <w:tcPr>
            <w:tcW w:w="1134" w:type="dxa"/>
            <w:shd w:val="clear" w:color="auto" w:fill="auto"/>
            <w:noWrap/>
            <w:vAlign w:val="center"/>
          </w:tcPr>
          <w:p w14:paraId="62535EE1" w14:textId="77777777" w:rsidR="003101C7" w:rsidRDefault="003101C7" w:rsidP="003101C7">
            <w:pPr>
              <w:jc w:val="center"/>
              <w:rPr>
                <w:color w:val="000000"/>
              </w:rPr>
            </w:pPr>
            <w:r w:rsidRPr="00674502">
              <w:rPr>
                <w:color w:val="000000"/>
              </w:rPr>
              <w:t>‘20MHz’</w:t>
            </w:r>
          </w:p>
          <w:p w14:paraId="336BC2AB" w14:textId="77777777" w:rsidR="003101C7" w:rsidRPr="00674502" w:rsidRDefault="003101C7" w:rsidP="003101C7">
            <w:pPr>
              <w:jc w:val="center"/>
              <w:rPr>
                <w:color w:val="000000"/>
              </w:rPr>
            </w:pPr>
            <w:r>
              <w:rPr>
                <w:color w:val="000000"/>
              </w:rPr>
              <w:t>(5700)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17E74C" w14:textId="77777777" w:rsidR="003101C7" w:rsidRPr="00C77BFF" w:rsidRDefault="003101C7" w:rsidP="003101C7">
            <w:pPr>
              <w:jc w:val="center"/>
              <w:rPr>
                <w:color w:val="000000"/>
              </w:rPr>
            </w:pPr>
            <w:r w:rsidRPr="00B2296E">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12BE5" w14:textId="77777777" w:rsidR="003101C7" w:rsidRPr="00C77BFF" w:rsidRDefault="003101C7" w:rsidP="003101C7">
            <w:pPr>
              <w:jc w:val="center"/>
              <w:rPr>
                <w:color w:val="000000"/>
              </w:rPr>
            </w:pPr>
            <w:r w:rsidRPr="00B2296E">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DCF81" w14:textId="77777777" w:rsidR="003101C7" w:rsidRPr="00C77BFF" w:rsidRDefault="003101C7" w:rsidP="003101C7">
            <w:pPr>
              <w:jc w:val="center"/>
              <w:rPr>
                <w:color w:val="000000"/>
              </w:rPr>
            </w:pPr>
            <w:r w:rsidRPr="00B2296E">
              <w:rPr>
                <w:rFonts w:hint="eastAsia"/>
                <w:color w:val="000000"/>
              </w:rPr>
              <w:t>7.81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E3D23" w14:textId="77777777" w:rsidR="003101C7" w:rsidRPr="00C77BFF" w:rsidRDefault="003101C7" w:rsidP="003101C7">
            <w:pPr>
              <w:jc w:val="center"/>
              <w:rPr>
                <w:color w:val="000000"/>
              </w:rPr>
            </w:pPr>
            <w:r w:rsidRPr="00B2296E">
              <w:rPr>
                <w:rFonts w:hint="eastAsia"/>
                <w:color w:val="000000"/>
              </w:rPr>
              <w:t>6.46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472C" w14:textId="77777777" w:rsidR="003101C7" w:rsidRPr="00C77BFF" w:rsidRDefault="003101C7" w:rsidP="003101C7">
            <w:pPr>
              <w:jc w:val="center"/>
              <w:rPr>
                <w:color w:val="000000"/>
              </w:rPr>
            </w:pPr>
            <w:r w:rsidRPr="00B2296E">
              <w:rPr>
                <w:rFonts w:hint="eastAsia"/>
                <w:color w:val="000000"/>
              </w:rPr>
              <w:t>5.54</w:t>
            </w:r>
          </w:p>
        </w:tc>
        <w:tc>
          <w:tcPr>
            <w:tcW w:w="723" w:type="dxa"/>
            <w:tcBorders>
              <w:top w:val="nil"/>
              <w:left w:val="single" w:sz="4" w:space="0" w:color="auto"/>
              <w:bottom w:val="single" w:sz="4" w:space="0" w:color="auto"/>
              <w:right w:val="nil"/>
            </w:tcBorders>
            <w:shd w:val="clear" w:color="auto" w:fill="auto"/>
            <w:noWrap/>
            <w:vAlign w:val="center"/>
          </w:tcPr>
          <w:p w14:paraId="2E634C8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27CE12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BD6F29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0250E4E"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28A2879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E38DA7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620EB7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7F5A938"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4669884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99E222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291E10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172AAB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70C6B9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288B81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020BB064" w14:textId="77777777" w:rsidR="003101C7" w:rsidRPr="00231537" w:rsidRDefault="003101C7" w:rsidP="003101C7">
            <w:pPr>
              <w:jc w:val="center"/>
              <w:rPr>
                <w:color w:val="000000"/>
              </w:rPr>
            </w:pPr>
          </w:p>
        </w:tc>
      </w:tr>
      <w:tr w:rsidR="003101C7" w:rsidRPr="00491A77" w14:paraId="0A2D1414" w14:textId="77777777" w:rsidTr="003101C7">
        <w:trPr>
          <w:trHeight w:val="266"/>
        </w:trPr>
        <w:tc>
          <w:tcPr>
            <w:tcW w:w="1134" w:type="dxa"/>
            <w:shd w:val="clear" w:color="auto" w:fill="auto"/>
            <w:noWrap/>
            <w:vAlign w:val="center"/>
            <w:hideMark/>
          </w:tcPr>
          <w:p w14:paraId="1A408B4F" w14:textId="77777777" w:rsidR="003101C7" w:rsidRPr="00674502"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92D16BD" w14:textId="77777777" w:rsidR="003101C7" w:rsidRPr="00231537" w:rsidRDefault="003101C7" w:rsidP="003101C7">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1CE1D9D" w14:textId="77777777" w:rsidR="003101C7" w:rsidRPr="00231537" w:rsidRDefault="003101C7" w:rsidP="003101C7">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2D86B" w14:textId="77777777" w:rsidR="003101C7" w:rsidRPr="00231537" w:rsidRDefault="003101C7" w:rsidP="003101C7">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5462F" w14:textId="77777777" w:rsidR="003101C7" w:rsidRPr="00231537" w:rsidRDefault="003101C7" w:rsidP="003101C7">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2D3A" w14:textId="77777777" w:rsidR="003101C7" w:rsidRPr="00231537" w:rsidRDefault="003101C7" w:rsidP="003101C7">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DCDBB" w14:textId="77777777" w:rsidR="003101C7" w:rsidRPr="00231537" w:rsidRDefault="003101C7" w:rsidP="003101C7">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7EBA599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E0C142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06EFB35"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CA7F99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31E1D4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556BC8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B8C8C86"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49F7AA9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D58991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AF58AE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8DDA1D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995C51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41B6C7F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1C231D70" w14:textId="77777777" w:rsidR="003101C7" w:rsidRPr="00231537" w:rsidRDefault="003101C7" w:rsidP="003101C7">
            <w:pPr>
              <w:jc w:val="center"/>
              <w:rPr>
                <w:color w:val="000000"/>
              </w:rPr>
            </w:pPr>
          </w:p>
        </w:tc>
      </w:tr>
      <w:tr w:rsidR="003101C7" w:rsidRPr="00491A77" w14:paraId="3CBCA2FC" w14:textId="77777777" w:rsidTr="003101C7">
        <w:trPr>
          <w:trHeight w:val="266"/>
        </w:trPr>
        <w:tc>
          <w:tcPr>
            <w:tcW w:w="1134" w:type="dxa"/>
            <w:shd w:val="clear" w:color="auto" w:fill="auto"/>
            <w:noWrap/>
            <w:vAlign w:val="center"/>
            <w:hideMark/>
          </w:tcPr>
          <w:p w14:paraId="7E67F431" w14:textId="77777777" w:rsidR="003101C7" w:rsidRDefault="003101C7" w:rsidP="003101C7">
            <w:pPr>
              <w:jc w:val="center"/>
              <w:rPr>
                <w:color w:val="000000"/>
              </w:rPr>
            </w:pPr>
            <w:r w:rsidRPr="00674502">
              <w:rPr>
                <w:color w:val="000000"/>
              </w:rPr>
              <w:t>‘40MHz’</w:t>
            </w:r>
          </w:p>
          <w:p w14:paraId="750FED17" w14:textId="77777777" w:rsidR="003101C7" w:rsidRPr="00674502" w:rsidRDefault="003101C7" w:rsidP="003101C7">
            <w:pPr>
              <w:jc w:val="center"/>
              <w:rPr>
                <w:color w:val="000000"/>
              </w:rPr>
            </w:pPr>
            <w:r>
              <w:rPr>
                <w:color w:val="000000"/>
              </w:rPr>
              <w:t>(5170)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077DC4" w14:textId="77777777" w:rsidR="003101C7" w:rsidRPr="00D70D09" w:rsidRDefault="003101C7" w:rsidP="003101C7">
            <w:pPr>
              <w:jc w:val="center"/>
              <w:rPr>
                <w:color w:val="000000"/>
              </w:rPr>
            </w:pPr>
            <w:r w:rsidRPr="00C77BFF">
              <w:rPr>
                <w:rFonts w:hint="eastAsia"/>
                <w:color w:val="000000"/>
              </w:rPr>
              <w:t>10.98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D67E" w14:textId="77777777" w:rsidR="003101C7" w:rsidRPr="00D70D09" w:rsidRDefault="003101C7" w:rsidP="003101C7">
            <w:pPr>
              <w:jc w:val="center"/>
              <w:rPr>
                <w:color w:val="000000"/>
              </w:rPr>
            </w:pPr>
            <w:r w:rsidRPr="00C77BF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17737" w14:textId="77777777" w:rsidR="003101C7" w:rsidRPr="00231537" w:rsidRDefault="003101C7" w:rsidP="003101C7">
            <w:pPr>
              <w:jc w:val="center"/>
              <w:rPr>
                <w:color w:val="000000"/>
              </w:rPr>
            </w:pPr>
            <w:r w:rsidRPr="00C77BFF">
              <w:rPr>
                <w:rFonts w:hint="eastAsia"/>
                <w:color w:val="000000"/>
              </w:rPr>
              <w:t>7.77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751DA" w14:textId="77777777" w:rsidR="003101C7" w:rsidRPr="00231537" w:rsidRDefault="003101C7" w:rsidP="003101C7">
            <w:pPr>
              <w:jc w:val="center"/>
              <w:rPr>
                <w:color w:val="000000"/>
              </w:rPr>
            </w:pPr>
            <w:r w:rsidRPr="00C77BFF">
              <w:rPr>
                <w:rFonts w:hint="eastAsia"/>
                <w:color w:val="000000"/>
              </w:rPr>
              <w:t>9.86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BB5A5" w14:textId="77777777" w:rsidR="003101C7" w:rsidRPr="00231537" w:rsidRDefault="003101C7" w:rsidP="003101C7">
            <w:pPr>
              <w:jc w:val="center"/>
              <w:rPr>
                <w:color w:val="000000"/>
              </w:rPr>
            </w:pPr>
            <w:r w:rsidRPr="00C77BFF">
              <w:rPr>
                <w:rFonts w:hint="eastAsia"/>
                <w:color w:val="000000"/>
              </w:rPr>
              <w:t>8.73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43D2E" w14:textId="77777777" w:rsidR="003101C7" w:rsidRPr="00231537" w:rsidRDefault="003101C7" w:rsidP="003101C7">
            <w:pPr>
              <w:jc w:val="center"/>
              <w:rPr>
                <w:color w:val="000000"/>
              </w:rPr>
            </w:pPr>
            <w:r w:rsidRPr="00C77BFF">
              <w:rPr>
                <w:rFonts w:hint="eastAsia"/>
                <w:color w:val="000000"/>
              </w:rPr>
              <w:t>7.43</w:t>
            </w:r>
          </w:p>
        </w:tc>
        <w:tc>
          <w:tcPr>
            <w:tcW w:w="723" w:type="dxa"/>
            <w:tcBorders>
              <w:top w:val="nil"/>
              <w:left w:val="single" w:sz="4" w:space="0" w:color="auto"/>
              <w:bottom w:val="nil"/>
              <w:right w:val="nil"/>
            </w:tcBorders>
            <w:shd w:val="clear" w:color="auto" w:fill="auto"/>
            <w:noWrap/>
            <w:vAlign w:val="center"/>
          </w:tcPr>
          <w:p w14:paraId="025BE292"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A0FB67F"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7D8F1DA"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08C32AE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2509A1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934E9A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DF3ADF0"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864B1F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A0C529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5C8EFA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89EA51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9316CB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58250CF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206E2636" w14:textId="77777777" w:rsidR="003101C7" w:rsidRPr="00231537" w:rsidRDefault="003101C7" w:rsidP="003101C7">
            <w:pPr>
              <w:jc w:val="center"/>
              <w:rPr>
                <w:color w:val="000000"/>
              </w:rPr>
            </w:pPr>
          </w:p>
        </w:tc>
      </w:tr>
      <w:tr w:rsidR="003101C7" w:rsidRPr="00491A77" w14:paraId="4A6333F4" w14:textId="77777777" w:rsidTr="003101C7">
        <w:trPr>
          <w:trHeight w:val="266"/>
        </w:trPr>
        <w:tc>
          <w:tcPr>
            <w:tcW w:w="1134" w:type="dxa"/>
            <w:shd w:val="clear" w:color="auto" w:fill="auto"/>
            <w:noWrap/>
            <w:vAlign w:val="center"/>
          </w:tcPr>
          <w:p w14:paraId="2BC56E52" w14:textId="77777777" w:rsidR="003101C7" w:rsidRDefault="003101C7" w:rsidP="003101C7">
            <w:pPr>
              <w:jc w:val="center"/>
              <w:rPr>
                <w:color w:val="000000"/>
              </w:rPr>
            </w:pPr>
            <w:r w:rsidRPr="00674502">
              <w:rPr>
                <w:color w:val="000000"/>
              </w:rPr>
              <w:t>‘40MHz’</w:t>
            </w:r>
          </w:p>
          <w:p w14:paraId="50261249" w14:textId="77777777" w:rsidR="003101C7" w:rsidRPr="00674502" w:rsidRDefault="003101C7" w:rsidP="003101C7">
            <w:pPr>
              <w:jc w:val="center"/>
              <w:rPr>
                <w:color w:val="000000"/>
              </w:rPr>
            </w:pP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9853D5" w14:textId="77777777" w:rsidR="003101C7" w:rsidRPr="00C77BFF" w:rsidRDefault="003101C7" w:rsidP="003101C7">
            <w:pPr>
              <w:jc w:val="center"/>
              <w:rPr>
                <w:color w:val="000000"/>
              </w:rPr>
            </w:pPr>
            <w:r w:rsidRPr="00B2296E">
              <w:rPr>
                <w:rFonts w:hint="eastAsia"/>
                <w:color w:val="000000"/>
              </w:rPr>
              <w:t>9.35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4FFFF" w14:textId="77777777" w:rsidR="003101C7" w:rsidRPr="00C77BFF" w:rsidRDefault="003101C7" w:rsidP="003101C7">
            <w:pPr>
              <w:jc w:val="center"/>
              <w:rPr>
                <w:color w:val="000000"/>
              </w:rPr>
            </w:pPr>
            <w:r w:rsidRPr="00B2296E">
              <w:rPr>
                <w:rFonts w:hint="eastAsia"/>
                <w:color w:val="000000"/>
              </w:rPr>
              <w:t>8.21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DCFE0" w14:textId="77777777" w:rsidR="003101C7" w:rsidRPr="00C77BFF" w:rsidRDefault="003101C7" w:rsidP="003101C7">
            <w:pPr>
              <w:jc w:val="center"/>
              <w:rPr>
                <w:color w:val="000000"/>
              </w:rPr>
            </w:pPr>
            <w:r w:rsidRPr="00B2296E">
              <w:rPr>
                <w:rFonts w:hint="eastAsia"/>
                <w:color w:val="000000"/>
              </w:rPr>
              <w:t>6.09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C9020" w14:textId="77777777" w:rsidR="003101C7" w:rsidRPr="00C77BFF" w:rsidRDefault="003101C7" w:rsidP="003101C7">
            <w:pPr>
              <w:jc w:val="center"/>
              <w:rPr>
                <w:color w:val="000000"/>
              </w:rPr>
            </w:pPr>
            <w:r w:rsidRPr="00B2296E">
              <w:rPr>
                <w:rFonts w:hint="eastAsia"/>
                <w:color w:val="000000"/>
              </w:rPr>
              <w:t>8.70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20DF8" w14:textId="77777777" w:rsidR="003101C7" w:rsidRPr="00C77BFF" w:rsidRDefault="003101C7" w:rsidP="003101C7">
            <w:pPr>
              <w:jc w:val="center"/>
              <w:rPr>
                <w:color w:val="000000"/>
              </w:rPr>
            </w:pPr>
            <w:r w:rsidRPr="00B2296E">
              <w:rPr>
                <w:rFonts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E9DC3" w14:textId="77777777" w:rsidR="003101C7" w:rsidRPr="00C77BFF" w:rsidRDefault="003101C7" w:rsidP="003101C7">
            <w:pPr>
              <w:jc w:val="center"/>
              <w:rPr>
                <w:color w:val="000000"/>
              </w:rPr>
            </w:pPr>
            <w:r w:rsidRPr="00B2296E">
              <w:rPr>
                <w:rFonts w:hint="eastAsia"/>
                <w:color w:val="000000"/>
              </w:rPr>
              <w:t>5.53</w:t>
            </w:r>
          </w:p>
        </w:tc>
        <w:tc>
          <w:tcPr>
            <w:tcW w:w="723" w:type="dxa"/>
            <w:tcBorders>
              <w:top w:val="nil"/>
              <w:left w:val="single" w:sz="4" w:space="0" w:color="auto"/>
              <w:bottom w:val="nil"/>
              <w:right w:val="nil"/>
            </w:tcBorders>
            <w:shd w:val="clear" w:color="auto" w:fill="auto"/>
            <w:noWrap/>
            <w:vAlign w:val="center"/>
          </w:tcPr>
          <w:p w14:paraId="1317244C"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9D84502"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8DC4FEA"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36F2BD5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955A94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64B4B3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190D7E5"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7CB7230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8C80EF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DF3464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8DC6AF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AFF3BC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CA5ED4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048DAE45" w14:textId="77777777" w:rsidR="003101C7" w:rsidRPr="00231537" w:rsidRDefault="003101C7" w:rsidP="003101C7">
            <w:pPr>
              <w:jc w:val="center"/>
              <w:rPr>
                <w:color w:val="000000"/>
              </w:rPr>
            </w:pPr>
          </w:p>
        </w:tc>
      </w:tr>
      <w:tr w:rsidR="003101C7" w:rsidRPr="00491A77" w14:paraId="5C5BF9EC" w14:textId="77777777" w:rsidTr="003101C7">
        <w:trPr>
          <w:trHeight w:val="266"/>
        </w:trPr>
        <w:tc>
          <w:tcPr>
            <w:tcW w:w="1134" w:type="dxa"/>
            <w:shd w:val="clear" w:color="auto" w:fill="auto"/>
            <w:noWrap/>
            <w:vAlign w:val="center"/>
          </w:tcPr>
          <w:p w14:paraId="5ACCFBE5" w14:textId="77777777" w:rsidR="003101C7" w:rsidRDefault="003101C7" w:rsidP="003101C7">
            <w:pPr>
              <w:jc w:val="center"/>
              <w:rPr>
                <w:color w:val="000000"/>
              </w:rPr>
            </w:pPr>
            <w:r w:rsidRPr="00674502">
              <w:rPr>
                <w:color w:val="000000"/>
              </w:rPr>
              <w:t>‘40MHz’</w:t>
            </w:r>
          </w:p>
          <w:p w14:paraId="04E85B62" w14:textId="77777777" w:rsidR="003101C7" w:rsidRPr="00674502" w:rsidRDefault="003101C7" w:rsidP="003101C7">
            <w:pPr>
              <w:jc w:val="center"/>
              <w:rPr>
                <w:color w:val="000000"/>
              </w:rPr>
            </w:pPr>
            <w:r>
              <w:rPr>
                <w:color w:val="000000"/>
              </w:rPr>
              <w:t>(5230)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067440" w14:textId="77777777" w:rsidR="003101C7" w:rsidRPr="00C77BFF" w:rsidRDefault="003101C7" w:rsidP="003101C7">
            <w:pPr>
              <w:jc w:val="center"/>
              <w:rPr>
                <w:color w:val="000000"/>
              </w:rPr>
            </w:pPr>
            <w:r w:rsidRPr="00B2296E">
              <w:rPr>
                <w:rFonts w:hint="eastAsia"/>
                <w:color w:val="000000"/>
              </w:rPr>
              <w:t>9.17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69730" w14:textId="77777777" w:rsidR="003101C7" w:rsidRPr="00C77BFF" w:rsidRDefault="003101C7" w:rsidP="003101C7">
            <w:pPr>
              <w:jc w:val="center"/>
              <w:rPr>
                <w:color w:val="000000"/>
              </w:rPr>
            </w:pPr>
            <w:r w:rsidRPr="00B2296E">
              <w:rPr>
                <w:rFonts w:hint="eastAsia"/>
                <w:color w:val="000000"/>
              </w:rPr>
              <w:t>8.31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2E168" w14:textId="77777777" w:rsidR="003101C7" w:rsidRPr="00C77BFF" w:rsidRDefault="003101C7" w:rsidP="003101C7">
            <w:pPr>
              <w:jc w:val="center"/>
              <w:rPr>
                <w:color w:val="000000"/>
              </w:rPr>
            </w:pPr>
            <w:r w:rsidRPr="00B2296E">
              <w:rPr>
                <w:rFonts w:hint="eastAsia"/>
                <w:color w:val="000000"/>
              </w:rPr>
              <w:t>6.01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E2BE0" w14:textId="77777777" w:rsidR="003101C7" w:rsidRPr="00C77BFF" w:rsidRDefault="003101C7" w:rsidP="003101C7">
            <w:pPr>
              <w:jc w:val="center"/>
              <w:rPr>
                <w:color w:val="000000"/>
              </w:rPr>
            </w:pPr>
            <w:r w:rsidRPr="00B2296E">
              <w:rPr>
                <w:rFonts w:hint="eastAsia"/>
                <w:color w:val="000000"/>
              </w:rPr>
              <w:t>8.80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5E2BA" w14:textId="77777777" w:rsidR="003101C7" w:rsidRPr="00C77BFF" w:rsidRDefault="003101C7" w:rsidP="003101C7">
            <w:pPr>
              <w:jc w:val="center"/>
              <w:rPr>
                <w:color w:val="000000"/>
              </w:rPr>
            </w:pPr>
            <w:r w:rsidRPr="00B2296E">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7D5CF" w14:textId="77777777" w:rsidR="003101C7" w:rsidRPr="00C77BFF" w:rsidRDefault="003101C7" w:rsidP="003101C7">
            <w:pPr>
              <w:jc w:val="center"/>
              <w:rPr>
                <w:color w:val="000000"/>
              </w:rPr>
            </w:pPr>
            <w:r w:rsidRPr="00B2296E">
              <w:rPr>
                <w:rFonts w:hint="eastAsia"/>
                <w:color w:val="000000"/>
              </w:rPr>
              <w:t>5.70</w:t>
            </w:r>
          </w:p>
        </w:tc>
        <w:tc>
          <w:tcPr>
            <w:tcW w:w="723" w:type="dxa"/>
            <w:tcBorders>
              <w:top w:val="nil"/>
              <w:left w:val="single" w:sz="4" w:space="0" w:color="auto"/>
              <w:bottom w:val="nil"/>
              <w:right w:val="nil"/>
            </w:tcBorders>
            <w:shd w:val="clear" w:color="auto" w:fill="auto"/>
            <w:noWrap/>
            <w:vAlign w:val="center"/>
          </w:tcPr>
          <w:p w14:paraId="07E230AF"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B724BD2" w14:textId="77777777" w:rsidR="003101C7" w:rsidRPr="00B6349F"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AD36B24"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BC2123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F42263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7C1027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287898E"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4B50AFD"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073763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88BABF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151309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2C124F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6B3B5A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674BA73F" w14:textId="77777777" w:rsidR="003101C7" w:rsidRPr="00231537" w:rsidRDefault="003101C7" w:rsidP="003101C7">
            <w:pPr>
              <w:jc w:val="center"/>
              <w:rPr>
                <w:color w:val="000000"/>
              </w:rPr>
            </w:pPr>
          </w:p>
        </w:tc>
      </w:tr>
      <w:tr w:rsidR="003101C7" w:rsidRPr="00491A77" w14:paraId="0C63DBA8" w14:textId="77777777" w:rsidTr="003101C7">
        <w:trPr>
          <w:trHeight w:val="266"/>
        </w:trPr>
        <w:tc>
          <w:tcPr>
            <w:tcW w:w="1134" w:type="dxa"/>
            <w:shd w:val="clear" w:color="auto" w:fill="auto"/>
            <w:noWrap/>
            <w:vAlign w:val="center"/>
          </w:tcPr>
          <w:p w14:paraId="4F8FAB00" w14:textId="77777777" w:rsidR="003101C7" w:rsidRDefault="003101C7" w:rsidP="003101C7">
            <w:pPr>
              <w:jc w:val="center"/>
              <w:rPr>
                <w:color w:val="000000"/>
              </w:rPr>
            </w:pPr>
            <w:r w:rsidRPr="00674502">
              <w:rPr>
                <w:color w:val="000000"/>
              </w:rPr>
              <w:t>‘40MHz’</w:t>
            </w:r>
          </w:p>
          <w:p w14:paraId="559FF7CA" w14:textId="77777777" w:rsidR="003101C7" w:rsidRPr="00674502" w:rsidRDefault="003101C7" w:rsidP="003101C7">
            <w:pPr>
              <w:jc w:val="center"/>
              <w:rPr>
                <w:color w:val="000000"/>
              </w:rPr>
            </w:pPr>
            <w:r>
              <w:rPr>
                <w:color w:val="000000"/>
              </w:rPr>
              <w:t>(5670)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F1E396" w14:textId="77777777" w:rsidR="003101C7" w:rsidRPr="00C77BFF" w:rsidRDefault="003101C7" w:rsidP="003101C7">
            <w:pPr>
              <w:jc w:val="center"/>
              <w:rPr>
                <w:color w:val="000000"/>
              </w:rPr>
            </w:pPr>
            <w:r w:rsidRPr="00B2296E">
              <w:rPr>
                <w:rFonts w:hint="eastAsia"/>
                <w:color w:val="000000"/>
              </w:rPr>
              <w:t>9.11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DE36" w14:textId="77777777" w:rsidR="003101C7" w:rsidRPr="00C77BFF" w:rsidRDefault="003101C7" w:rsidP="003101C7">
            <w:pPr>
              <w:jc w:val="center"/>
              <w:rPr>
                <w:color w:val="000000"/>
              </w:rPr>
            </w:pPr>
            <w:r w:rsidRPr="00B2296E">
              <w:rPr>
                <w:rFonts w:hint="eastAsia"/>
                <w:color w:val="000000"/>
              </w:rPr>
              <w:t>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DAD08" w14:textId="77777777" w:rsidR="003101C7" w:rsidRPr="00C77BFF" w:rsidRDefault="003101C7" w:rsidP="003101C7">
            <w:pPr>
              <w:jc w:val="center"/>
              <w:rPr>
                <w:color w:val="000000"/>
              </w:rPr>
            </w:pPr>
            <w:r w:rsidRPr="00B2296E">
              <w:rPr>
                <w:rFonts w:hint="eastAsia"/>
                <w:color w:val="000000"/>
              </w:rPr>
              <w:t>5.99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41001" w14:textId="77777777" w:rsidR="003101C7" w:rsidRPr="00C77BFF" w:rsidRDefault="003101C7" w:rsidP="003101C7">
            <w:pPr>
              <w:jc w:val="center"/>
              <w:rPr>
                <w:color w:val="000000"/>
              </w:rPr>
            </w:pPr>
            <w:r w:rsidRPr="00B2296E">
              <w:rPr>
                <w:rFonts w:hint="eastAsia"/>
                <w:color w:val="000000"/>
              </w:rPr>
              <w:t>8.58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6D931" w14:textId="77777777" w:rsidR="003101C7" w:rsidRPr="00C77BFF" w:rsidRDefault="003101C7" w:rsidP="003101C7">
            <w:pPr>
              <w:jc w:val="center"/>
              <w:rPr>
                <w:color w:val="000000"/>
              </w:rPr>
            </w:pPr>
            <w:r w:rsidRPr="00B2296E">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71D0B" w14:textId="77777777" w:rsidR="003101C7" w:rsidRPr="00C77BFF" w:rsidRDefault="003101C7" w:rsidP="003101C7">
            <w:pPr>
              <w:jc w:val="center"/>
              <w:rPr>
                <w:color w:val="000000"/>
              </w:rPr>
            </w:pPr>
            <w:r w:rsidRPr="00B2296E">
              <w:rPr>
                <w:rFonts w:hint="eastAsia"/>
                <w:color w:val="000000"/>
              </w:rPr>
              <w:t>5.63</w:t>
            </w:r>
          </w:p>
        </w:tc>
        <w:tc>
          <w:tcPr>
            <w:tcW w:w="723" w:type="dxa"/>
            <w:tcBorders>
              <w:top w:val="nil"/>
              <w:left w:val="single" w:sz="4" w:space="0" w:color="auto"/>
              <w:bottom w:val="single" w:sz="4" w:space="0" w:color="auto"/>
              <w:right w:val="nil"/>
            </w:tcBorders>
            <w:shd w:val="clear" w:color="auto" w:fill="auto"/>
            <w:noWrap/>
            <w:vAlign w:val="center"/>
          </w:tcPr>
          <w:p w14:paraId="75B20C94" w14:textId="77777777" w:rsidR="003101C7" w:rsidRPr="00B6349F"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A9984F3" w14:textId="77777777" w:rsidR="003101C7" w:rsidRPr="00B6349F"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E8E296D" w14:textId="77777777" w:rsidR="003101C7" w:rsidRPr="00231537" w:rsidRDefault="003101C7" w:rsidP="003101C7">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ED841E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965B00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D1E1C3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72C20A6"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2ED578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64373A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4B82AC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84CEF5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A8817B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1203437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2240009A" w14:textId="77777777" w:rsidR="003101C7" w:rsidRPr="00231537" w:rsidRDefault="003101C7" w:rsidP="003101C7">
            <w:pPr>
              <w:jc w:val="center"/>
              <w:rPr>
                <w:color w:val="000000"/>
              </w:rPr>
            </w:pPr>
          </w:p>
        </w:tc>
      </w:tr>
      <w:tr w:rsidR="003101C7" w:rsidRPr="00491A77" w14:paraId="375914A1" w14:textId="77777777" w:rsidTr="003101C7">
        <w:trPr>
          <w:trHeight w:val="266"/>
        </w:trPr>
        <w:tc>
          <w:tcPr>
            <w:tcW w:w="1134" w:type="dxa"/>
            <w:shd w:val="clear" w:color="auto" w:fill="auto"/>
            <w:noWrap/>
            <w:vAlign w:val="center"/>
            <w:hideMark/>
          </w:tcPr>
          <w:p w14:paraId="6DEE68FC" w14:textId="77777777" w:rsidR="003101C7" w:rsidRPr="00674502"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6E3E8B26" w14:textId="77777777" w:rsidR="003101C7" w:rsidRPr="00D70D09" w:rsidRDefault="003101C7" w:rsidP="003101C7">
            <w:pPr>
              <w:jc w:val="center"/>
              <w:rPr>
                <w:color w:val="000000"/>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706D1787" w14:textId="77777777" w:rsidR="003101C7" w:rsidRPr="00D70D09" w:rsidRDefault="003101C7" w:rsidP="003101C7">
            <w:pPr>
              <w:jc w:val="center"/>
              <w:rPr>
                <w:color w:val="000000"/>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242C9772" w14:textId="77777777" w:rsidR="003101C7" w:rsidRPr="00231537" w:rsidRDefault="003101C7" w:rsidP="003101C7">
            <w:pPr>
              <w:jc w:val="center"/>
              <w:rPr>
                <w:color w:val="000000"/>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5DBABE90" w14:textId="77777777" w:rsidR="003101C7" w:rsidRPr="00231537" w:rsidRDefault="003101C7" w:rsidP="003101C7">
            <w:pPr>
              <w:jc w:val="center"/>
              <w:rPr>
                <w:color w:val="000000"/>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02D8575" w14:textId="77777777" w:rsidR="003101C7" w:rsidRPr="00231537" w:rsidRDefault="003101C7" w:rsidP="003101C7">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5CFF7" w14:textId="77777777" w:rsidR="003101C7" w:rsidRPr="00231537" w:rsidRDefault="003101C7" w:rsidP="003101C7">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8173D" w14:textId="77777777" w:rsidR="003101C7" w:rsidRPr="00231537" w:rsidRDefault="003101C7" w:rsidP="003101C7">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05733" w14:textId="77777777" w:rsidR="003101C7" w:rsidRPr="00231537" w:rsidRDefault="003101C7" w:rsidP="003101C7">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E29C7" w14:textId="77777777" w:rsidR="003101C7" w:rsidRPr="00231537" w:rsidRDefault="003101C7" w:rsidP="003101C7">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5807F" w14:textId="77777777" w:rsidR="003101C7" w:rsidRPr="00231537" w:rsidRDefault="003101C7" w:rsidP="003101C7">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A9F73BB"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227C6D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B041453"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468C956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A4CAE2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AC1827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CB775A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528B69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65F1D0E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08E79558" w14:textId="77777777" w:rsidR="003101C7" w:rsidRPr="00231537" w:rsidRDefault="003101C7" w:rsidP="003101C7">
            <w:pPr>
              <w:jc w:val="center"/>
              <w:rPr>
                <w:color w:val="000000"/>
              </w:rPr>
            </w:pPr>
          </w:p>
        </w:tc>
      </w:tr>
      <w:tr w:rsidR="003101C7" w:rsidRPr="00491A77" w14:paraId="66A9F4D8" w14:textId="77777777" w:rsidTr="003101C7">
        <w:trPr>
          <w:trHeight w:val="266"/>
        </w:trPr>
        <w:tc>
          <w:tcPr>
            <w:tcW w:w="1134" w:type="dxa"/>
            <w:shd w:val="clear" w:color="auto" w:fill="auto"/>
            <w:noWrap/>
            <w:vAlign w:val="center"/>
            <w:hideMark/>
          </w:tcPr>
          <w:p w14:paraId="6F793F26" w14:textId="77777777" w:rsidR="003101C7" w:rsidRDefault="003101C7" w:rsidP="003101C7">
            <w:pPr>
              <w:jc w:val="center"/>
              <w:rPr>
                <w:color w:val="000000"/>
              </w:rPr>
            </w:pPr>
            <w:r w:rsidRPr="00674502">
              <w:rPr>
                <w:color w:val="000000"/>
              </w:rPr>
              <w:lastRenderedPageBreak/>
              <w:t>‘60MHz’</w:t>
            </w:r>
          </w:p>
          <w:p w14:paraId="19788CC4" w14:textId="77777777" w:rsidR="003101C7" w:rsidRPr="00674502" w:rsidRDefault="003101C7" w:rsidP="003101C7">
            <w:pPr>
              <w:jc w:val="center"/>
              <w:rPr>
                <w:color w:val="000000"/>
              </w:rPr>
            </w:pPr>
            <w:r>
              <w:rPr>
                <w:color w:val="000000"/>
              </w:rPr>
              <w:t>(5180)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BD0DB3" w14:textId="77777777" w:rsidR="003101C7" w:rsidRPr="00D70D09" w:rsidRDefault="003101C7" w:rsidP="003101C7">
            <w:pPr>
              <w:jc w:val="center"/>
              <w:rPr>
                <w:color w:val="000000"/>
              </w:rPr>
            </w:pPr>
            <w:r w:rsidRPr="00C77BFF">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36558" w14:textId="77777777" w:rsidR="003101C7" w:rsidRPr="00D70D09" w:rsidRDefault="003101C7" w:rsidP="003101C7">
            <w:pPr>
              <w:jc w:val="center"/>
              <w:rPr>
                <w:color w:val="000000"/>
              </w:rPr>
            </w:pPr>
            <w:r w:rsidRPr="00C77BFF">
              <w:rPr>
                <w:rFonts w:hint="eastAsia"/>
                <w:color w:val="000000"/>
              </w:rPr>
              <w:t>8.22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3A839" w14:textId="77777777" w:rsidR="003101C7" w:rsidRPr="00D70D09" w:rsidRDefault="003101C7" w:rsidP="003101C7">
            <w:pPr>
              <w:jc w:val="center"/>
              <w:rPr>
                <w:color w:val="000000"/>
              </w:rPr>
            </w:pPr>
            <w:r w:rsidRPr="00C77BFF">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988F1" w14:textId="77777777" w:rsidR="003101C7" w:rsidRPr="00D70D09" w:rsidRDefault="003101C7" w:rsidP="003101C7">
            <w:pPr>
              <w:jc w:val="center"/>
              <w:rPr>
                <w:color w:val="000000"/>
              </w:rPr>
            </w:pPr>
            <w:r w:rsidRPr="00C77BFF">
              <w:rPr>
                <w:rFonts w:hint="eastAsia"/>
                <w:color w:val="000000"/>
              </w:rPr>
              <w:t>7.11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777AB" w14:textId="77777777" w:rsidR="003101C7" w:rsidRPr="00D70D09" w:rsidRDefault="003101C7" w:rsidP="003101C7">
            <w:pPr>
              <w:jc w:val="center"/>
              <w:rPr>
                <w:color w:val="000000"/>
              </w:rPr>
            </w:pPr>
            <w:r w:rsidRPr="00C77BFF">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A72D" w14:textId="77777777" w:rsidR="003101C7" w:rsidRPr="00231537" w:rsidRDefault="003101C7" w:rsidP="003101C7">
            <w:pPr>
              <w:jc w:val="center"/>
              <w:rPr>
                <w:color w:val="000000"/>
              </w:rPr>
            </w:pPr>
            <w:r w:rsidRPr="00C77BFF">
              <w:rPr>
                <w:rFonts w:hint="eastAsia"/>
                <w:color w:val="000000"/>
              </w:rPr>
              <w:t>6.83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82AD7" w14:textId="77777777" w:rsidR="003101C7" w:rsidRPr="00231537" w:rsidRDefault="003101C7" w:rsidP="003101C7">
            <w:pPr>
              <w:jc w:val="center"/>
              <w:rPr>
                <w:color w:val="000000"/>
              </w:rPr>
            </w:pPr>
            <w:r w:rsidRPr="00C77BFF">
              <w:rPr>
                <w:rFonts w:hint="eastAsia"/>
                <w:color w:val="000000"/>
              </w:rPr>
              <w:t>6.37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02425" w14:textId="77777777" w:rsidR="003101C7" w:rsidRPr="00231537" w:rsidRDefault="003101C7" w:rsidP="003101C7">
            <w:pPr>
              <w:jc w:val="center"/>
              <w:rPr>
                <w:color w:val="000000"/>
              </w:rPr>
            </w:pPr>
            <w:r w:rsidRPr="00C77BFF">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4F19" w14:textId="77777777" w:rsidR="003101C7" w:rsidRPr="00231537" w:rsidRDefault="003101C7" w:rsidP="003101C7">
            <w:pPr>
              <w:jc w:val="center"/>
              <w:rPr>
                <w:color w:val="000000"/>
              </w:rPr>
            </w:pPr>
            <w:r w:rsidRPr="00C77BFF">
              <w:rPr>
                <w:rFonts w:hint="eastAsia"/>
                <w:color w:val="000000"/>
              </w:rPr>
              <w:t>8.24</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EF239A4" w14:textId="77777777" w:rsidR="003101C7" w:rsidRPr="00231537" w:rsidRDefault="003101C7" w:rsidP="003101C7">
            <w:pPr>
              <w:jc w:val="center"/>
              <w:rPr>
                <w:color w:val="000000"/>
              </w:rPr>
            </w:pPr>
            <w:r w:rsidRPr="00C77BFF">
              <w:rPr>
                <w:rFonts w:hint="eastAsia"/>
                <w:color w:val="000000"/>
              </w:rPr>
              <w:t>7.43</w:t>
            </w:r>
          </w:p>
        </w:tc>
        <w:tc>
          <w:tcPr>
            <w:tcW w:w="723" w:type="dxa"/>
            <w:tcBorders>
              <w:top w:val="nil"/>
              <w:left w:val="single" w:sz="4" w:space="0" w:color="auto"/>
              <w:bottom w:val="nil"/>
              <w:right w:val="nil"/>
            </w:tcBorders>
            <w:shd w:val="clear" w:color="auto" w:fill="auto"/>
            <w:noWrap/>
            <w:vAlign w:val="center"/>
          </w:tcPr>
          <w:p w14:paraId="7D9A0DF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A1677D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B00A5CF"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2E5D83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6A4333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44D5CC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6EE41E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D62E01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653B6310"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32544A0F" w14:textId="77777777" w:rsidR="003101C7" w:rsidRPr="00231537" w:rsidRDefault="003101C7" w:rsidP="003101C7">
            <w:pPr>
              <w:jc w:val="center"/>
              <w:rPr>
                <w:color w:val="000000"/>
              </w:rPr>
            </w:pPr>
          </w:p>
        </w:tc>
      </w:tr>
      <w:tr w:rsidR="003101C7" w:rsidRPr="00491A77" w14:paraId="38A1B57F" w14:textId="77777777" w:rsidTr="003101C7">
        <w:trPr>
          <w:trHeight w:val="266"/>
        </w:trPr>
        <w:tc>
          <w:tcPr>
            <w:tcW w:w="1134" w:type="dxa"/>
            <w:shd w:val="clear" w:color="auto" w:fill="auto"/>
            <w:noWrap/>
            <w:vAlign w:val="center"/>
          </w:tcPr>
          <w:p w14:paraId="2122E2AE" w14:textId="77777777" w:rsidR="003101C7" w:rsidRDefault="003101C7" w:rsidP="003101C7">
            <w:pPr>
              <w:jc w:val="center"/>
              <w:rPr>
                <w:color w:val="000000"/>
              </w:rPr>
            </w:pPr>
            <w:r w:rsidRPr="00674502">
              <w:rPr>
                <w:color w:val="000000"/>
              </w:rPr>
              <w:t>‘60MHz’</w:t>
            </w:r>
          </w:p>
          <w:p w14:paraId="525EE961" w14:textId="77777777" w:rsidR="003101C7" w:rsidRPr="00674502" w:rsidRDefault="003101C7" w:rsidP="003101C7">
            <w:pPr>
              <w:jc w:val="center"/>
              <w:rPr>
                <w:color w:val="000000"/>
              </w:rPr>
            </w:pPr>
            <w:r>
              <w:rPr>
                <w:color w:val="000000"/>
              </w:rPr>
              <w:t>(5200)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E2C029C" w14:textId="77777777" w:rsidR="003101C7" w:rsidRPr="00C77BFF" w:rsidRDefault="003101C7" w:rsidP="003101C7">
            <w:pPr>
              <w:jc w:val="center"/>
              <w:rPr>
                <w:color w:val="000000"/>
              </w:rPr>
            </w:pPr>
            <w:r w:rsidRPr="00B2296E">
              <w:rPr>
                <w:rFonts w:hint="eastAsia"/>
                <w:color w:val="000000"/>
              </w:rPr>
              <w:t>8.30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CE262" w14:textId="77777777" w:rsidR="003101C7" w:rsidRPr="00C77BFF" w:rsidRDefault="003101C7" w:rsidP="003101C7">
            <w:pPr>
              <w:jc w:val="center"/>
              <w:rPr>
                <w:color w:val="000000"/>
              </w:rPr>
            </w:pPr>
            <w:r w:rsidRPr="00B2296E">
              <w:rPr>
                <w:rFonts w:hint="eastAsia"/>
                <w:color w:val="000000"/>
              </w:rPr>
              <w:t>7.10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57690" w14:textId="77777777" w:rsidR="003101C7" w:rsidRPr="00C77BFF" w:rsidRDefault="003101C7" w:rsidP="003101C7">
            <w:pPr>
              <w:jc w:val="center"/>
              <w:rPr>
                <w:color w:val="000000"/>
              </w:rPr>
            </w:pPr>
            <w:r w:rsidRPr="00B2296E">
              <w:rPr>
                <w:rFonts w:hint="eastAsia"/>
                <w:color w:val="000000"/>
              </w:rPr>
              <w:t>7.27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2252F" w14:textId="77777777" w:rsidR="003101C7" w:rsidRPr="00C77BFF" w:rsidRDefault="003101C7" w:rsidP="003101C7">
            <w:pPr>
              <w:jc w:val="center"/>
              <w:rPr>
                <w:color w:val="000000"/>
              </w:rPr>
            </w:pPr>
            <w:r w:rsidRPr="00B2296E">
              <w:rPr>
                <w:rFonts w:hint="eastAsia"/>
                <w:color w:val="000000"/>
              </w:rPr>
              <w:t>6.23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98918" w14:textId="77777777" w:rsidR="003101C7" w:rsidRPr="00C77BFF" w:rsidRDefault="003101C7" w:rsidP="003101C7">
            <w:pPr>
              <w:jc w:val="center"/>
              <w:rPr>
                <w:color w:val="000000"/>
              </w:rPr>
            </w:pPr>
            <w:r w:rsidRPr="00B2296E">
              <w:rPr>
                <w:rFonts w:hint="eastAsia"/>
                <w:color w:val="000000"/>
              </w:rPr>
              <w:t>6.52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D16E4" w14:textId="77777777" w:rsidR="003101C7" w:rsidRPr="00C77BFF" w:rsidRDefault="003101C7" w:rsidP="003101C7">
            <w:pPr>
              <w:jc w:val="center"/>
              <w:rPr>
                <w:color w:val="000000"/>
              </w:rPr>
            </w:pPr>
            <w:r w:rsidRPr="00B2296E">
              <w:rPr>
                <w:rFonts w:hint="eastAsia"/>
                <w:color w:val="000000"/>
              </w:rPr>
              <w:t>5.53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3F302" w14:textId="77777777" w:rsidR="003101C7" w:rsidRPr="00C77BFF" w:rsidRDefault="003101C7" w:rsidP="003101C7">
            <w:pPr>
              <w:jc w:val="center"/>
              <w:rPr>
                <w:color w:val="000000"/>
              </w:rPr>
            </w:pPr>
            <w:r w:rsidRPr="00B2296E">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E7DD4" w14:textId="77777777" w:rsidR="003101C7" w:rsidRPr="00C77BFF" w:rsidRDefault="003101C7" w:rsidP="003101C7">
            <w:pPr>
              <w:jc w:val="center"/>
              <w:rPr>
                <w:color w:val="000000"/>
              </w:rPr>
            </w:pPr>
            <w:r w:rsidRPr="00B2296E">
              <w:rPr>
                <w:rFonts w:hint="eastAsia"/>
                <w:color w:val="000000"/>
              </w:rPr>
              <w:t>5.10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DE948" w14:textId="77777777" w:rsidR="003101C7" w:rsidRPr="00C77BFF" w:rsidRDefault="003101C7" w:rsidP="003101C7">
            <w:pPr>
              <w:jc w:val="center"/>
              <w:rPr>
                <w:color w:val="000000"/>
              </w:rPr>
            </w:pPr>
            <w:r w:rsidRPr="00B2296E">
              <w:rPr>
                <w:rFonts w:hint="eastAsia"/>
                <w:color w:val="000000"/>
              </w:rPr>
              <w:t>8.33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B62FE" w14:textId="77777777" w:rsidR="003101C7" w:rsidRPr="00C77BFF" w:rsidRDefault="003101C7" w:rsidP="003101C7">
            <w:pPr>
              <w:jc w:val="center"/>
              <w:rPr>
                <w:color w:val="000000"/>
              </w:rPr>
            </w:pPr>
            <w:r w:rsidRPr="00B2296E">
              <w:rPr>
                <w:rFonts w:hint="eastAsia"/>
                <w:color w:val="000000"/>
              </w:rPr>
              <w:t>7.36</w:t>
            </w:r>
          </w:p>
        </w:tc>
        <w:tc>
          <w:tcPr>
            <w:tcW w:w="723" w:type="dxa"/>
            <w:tcBorders>
              <w:top w:val="nil"/>
              <w:left w:val="single" w:sz="4" w:space="0" w:color="auto"/>
              <w:bottom w:val="nil"/>
              <w:right w:val="nil"/>
            </w:tcBorders>
            <w:shd w:val="clear" w:color="auto" w:fill="auto"/>
            <w:noWrap/>
            <w:vAlign w:val="center"/>
          </w:tcPr>
          <w:p w14:paraId="74A1A36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7807A83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8CD76E3"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5D56B6C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62AE179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4BCB6035"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436AA1E"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50292B1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56663A2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2AD1406F" w14:textId="77777777" w:rsidR="003101C7" w:rsidRPr="00231537" w:rsidRDefault="003101C7" w:rsidP="003101C7">
            <w:pPr>
              <w:jc w:val="center"/>
              <w:rPr>
                <w:color w:val="000000"/>
              </w:rPr>
            </w:pPr>
          </w:p>
        </w:tc>
      </w:tr>
      <w:tr w:rsidR="003101C7" w:rsidRPr="00491A77" w14:paraId="42F1CD6E" w14:textId="77777777" w:rsidTr="003101C7">
        <w:trPr>
          <w:trHeight w:val="266"/>
        </w:trPr>
        <w:tc>
          <w:tcPr>
            <w:tcW w:w="1134" w:type="dxa"/>
            <w:shd w:val="clear" w:color="auto" w:fill="auto"/>
            <w:noWrap/>
            <w:vAlign w:val="center"/>
          </w:tcPr>
          <w:p w14:paraId="2EBC9471" w14:textId="77777777" w:rsidR="003101C7" w:rsidRDefault="003101C7" w:rsidP="003101C7">
            <w:pPr>
              <w:jc w:val="center"/>
              <w:rPr>
                <w:color w:val="000000"/>
              </w:rPr>
            </w:pPr>
            <w:r w:rsidRPr="00674502">
              <w:rPr>
                <w:color w:val="000000"/>
              </w:rPr>
              <w:t>‘60MHz’</w:t>
            </w:r>
          </w:p>
          <w:p w14:paraId="13977B96" w14:textId="77777777" w:rsidR="003101C7" w:rsidRPr="00674502" w:rsidRDefault="003101C7" w:rsidP="003101C7">
            <w:pPr>
              <w:jc w:val="center"/>
              <w:rPr>
                <w:color w:val="000000"/>
              </w:rPr>
            </w:pPr>
            <w:r>
              <w:rPr>
                <w:color w:val="000000"/>
              </w:rPr>
              <w:t>(5220)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6CD660" w14:textId="77777777" w:rsidR="003101C7" w:rsidRPr="00C77BFF" w:rsidRDefault="003101C7" w:rsidP="003101C7">
            <w:pPr>
              <w:jc w:val="center"/>
              <w:rPr>
                <w:color w:val="000000"/>
              </w:rPr>
            </w:pPr>
            <w:r w:rsidRPr="00B2296E">
              <w:rPr>
                <w:rFonts w:hint="eastAsia"/>
                <w:color w:val="000000"/>
              </w:rPr>
              <w:t>7.95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8F326" w14:textId="77777777" w:rsidR="003101C7" w:rsidRPr="00C77BFF" w:rsidRDefault="003101C7" w:rsidP="003101C7">
            <w:pPr>
              <w:jc w:val="center"/>
              <w:rPr>
                <w:color w:val="000000"/>
              </w:rPr>
            </w:pPr>
            <w:r w:rsidRPr="00B2296E">
              <w:rPr>
                <w:rFonts w:hint="eastAsia"/>
                <w:color w:val="000000"/>
              </w:rPr>
              <w:t>7.03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4BD36" w14:textId="77777777" w:rsidR="003101C7" w:rsidRPr="00C77BFF" w:rsidRDefault="003101C7" w:rsidP="003101C7">
            <w:pPr>
              <w:jc w:val="center"/>
              <w:rPr>
                <w:color w:val="000000"/>
              </w:rPr>
            </w:pPr>
            <w:r w:rsidRPr="00B2296E">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BBA9B" w14:textId="77777777" w:rsidR="003101C7" w:rsidRPr="00C77BFF" w:rsidRDefault="003101C7" w:rsidP="003101C7">
            <w:pPr>
              <w:jc w:val="center"/>
              <w:rPr>
                <w:color w:val="000000"/>
              </w:rPr>
            </w:pPr>
            <w:r w:rsidRPr="00B2296E">
              <w:rPr>
                <w:rFonts w:hint="eastAsia"/>
                <w:color w:val="000000"/>
              </w:rPr>
              <w:t>6.17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274B3" w14:textId="77777777" w:rsidR="003101C7" w:rsidRPr="00C77BFF" w:rsidRDefault="003101C7" w:rsidP="003101C7">
            <w:pPr>
              <w:jc w:val="center"/>
              <w:rPr>
                <w:color w:val="000000"/>
              </w:rPr>
            </w:pPr>
            <w:r w:rsidRPr="00B2296E">
              <w:rPr>
                <w:rFonts w:hint="eastAsia"/>
                <w:color w:val="000000"/>
              </w:rPr>
              <w:t>6.51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3A6D6" w14:textId="77777777" w:rsidR="003101C7" w:rsidRPr="00C77BFF" w:rsidRDefault="003101C7" w:rsidP="003101C7">
            <w:pPr>
              <w:jc w:val="center"/>
              <w:rPr>
                <w:color w:val="000000"/>
              </w:rPr>
            </w:pPr>
            <w:r w:rsidRPr="00B2296E">
              <w:rPr>
                <w:rFonts w:hint="eastAsia"/>
                <w:color w:val="000000"/>
              </w:rPr>
              <w:t>5.65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40EDF" w14:textId="77777777" w:rsidR="003101C7" w:rsidRPr="00C77BFF" w:rsidRDefault="003101C7" w:rsidP="003101C7">
            <w:pPr>
              <w:jc w:val="center"/>
              <w:rPr>
                <w:color w:val="000000"/>
              </w:rPr>
            </w:pPr>
            <w:r w:rsidRPr="00B2296E">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B6484" w14:textId="77777777" w:rsidR="003101C7" w:rsidRPr="00C77BFF" w:rsidRDefault="003101C7" w:rsidP="003101C7">
            <w:pPr>
              <w:jc w:val="center"/>
              <w:rPr>
                <w:color w:val="000000"/>
              </w:rPr>
            </w:pPr>
            <w:r w:rsidRPr="00B2296E">
              <w:rPr>
                <w:rFonts w:hint="eastAsia"/>
                <w:color w:val="000000"/>
              </w:rPr>
              <w:t>5.04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BFE2F" w14:textId="77777777" w:rsidR="003101C7" w:rsidRPr="00C77BFF" w:rsidRDefault="003101C7" w:rsidP="003101C7">
            <w:pPr>
              <w:jc w:val="center"/>
              <w:rPr>
                <w:color w:val="000000"/>
              </w:rPr>
            </w:pPr>
            <w:r w:rsidRPr="00B2296E">
              <w:rPr>
                <w:rFonts w:hint="eastAsia"/>
                <w:color w:val="000000"/>
              </w:rPr>
              <w:t>8.46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32FF0" w14:textId="77777777" w:rsidR="003101C7" w:rsidRPr="00C77BFF" w:rsidRDefault="003101C7" w:rsidP="003101C7">
            <w:pPr>
              <w:jc w:val="center"/>
              <w:rPr>
                <w:color w:val="000000"/>
              </w:rPr>
            </w:pPr>
            <w:r w:rsidRPr="00B2296E">
              <w:rPr>
                <w:rFonts w:hint="eastAsia"/>
                <w:color w:val="000000"/>
              </w:rPr>
              <w:t>7.15</w:t>
            </w:r>
          </w:p>
        </w:tc>
        <w:tc>
          <w:tcPr>
            <w:tcW w:w="723" w:type="dxa"/>
            <w:tcBorders>
              <w:top w:val="nil"/>
              <w:left w:val="single" w:sz="4" w:space="0" w:color="auto"/>
              <w:bottom w:val="nil"/>
              <w:right w:val="nil"/>
            </w:tcBorders>
            <w:shd w:val="clear" w:color="auto" w:fill="auto"/>
            <w:noWrap/>
            <w:vAlign w:val="center"/>
          </w:tcPr>
          <w:p w14:paraId="1DA2BC04"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0713B747"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A6ADFC2" w14:textId="77777777" w:rsidR="003101C7" w:rsidRPr="00231537" w:rsidRDefault="003101C7" w:rsidP="003101C7">
            <w:pPr>
              <w:jc w:val="center"/>
              <w:rPr>
                <w:color w:val="000000"/>
              </w:rPr>
            </w:pPr>
          </w:p>
        </w:tc>
        <w:tc>
          <w:tcPr>
            <w:tcW w:w="722" w:type="dxa"/>
            <w:tcBorders>
              <w:top w:val="nil"/>
              <w:left w:val="nil"/>
              <w:bottom w:val="nil"/>
              <w:right w:val="nil"/>
            </w:tcBorders>
            <w:shd w:val="clear" w:color="auto" w:fill="auto"/>
            <w:noWrap/>
            <w:vAlign w:val="center"/>
          </w:tcPr>
          <w:p w14:paraId="1116DB76"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4EE0A5F"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2B10A37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385B2A7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noWrap/>
            <w:vAlign w:val="center"/>
          </w:tcPr>
          <w:p w14:paraId="1C78560C"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4F89BCC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21C4E39" w14:textId="77777777" w:rsidR="003101C7" w:rsidRPr="00231537" w:rsidRDefault="003101C7" w:rsidP="003101C7">
            <w:pPr>
              <w:jc w:val="center"/>
              <w:rPr>
                <w:color w:val="000000"/>
              </w:rPr>
            </w:pPr>
          </w:p>
        </w:tc>
      </w:tr>
      <w:tr w:rsidR="003101C7" w:rsidRPr="00491A77" w14:paraId="61C0BF8A" w14:textId="77777777" w:rsidTr="003101C7">
        <w:trPr>
          <w:trHeight w:val="266"/>
        </w:trPr>
        <w:tc>
          <w:tcPr>
            <w:tcW w:w="1134" w:type="dxa"/>
            <w:shd w:val="clear" w:color="auto" w:fill="auto"/>
            <w:noWrap/>
            <w:vAlign w:val="center"/>
          </w:tcPr>
          <w:p w14:paraId="5162BE04" w14:textId="77777777" w:rsidR="003101C7" w:rsidRDefault="003101C7" w:rsidP="003101C7">
            <w:pPr>
              <w:jc w:val="center"/>
              <w:rPr>
                <w:color w:val="000000"/>
              </w:rPr>
            </w:pPr>
            <w:r w:rsidRPr="00674502">
              <w:rPr>
                <w:color w:val="000000"/>
              </w:rPr>
              <w:t>‘60MHz’</w:t>
            </w:r>
          </w:p>
          <w:p w14:paraId="54207D1D" w14:textId="77777777" w:rsidR="003101C7" w:rsidRPr="00674502" w:rsidRDefault="003101C7" w:rsidP="003101C7">
            <w:pPr>
              <w:jc w:val="center"/>
              <w:rPr>
                <w:color w:val="000000"/>
              </w:rPr>
            </w:pPr>
            <w:r>
              <w:rPr>
                <w:color w:val="000000"/>
              </w:rPr>
              <w:t>(5680)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D6C9D52" w14:textId="77777777" w:rsidR="003101C7" w:rsidRPr="00C77BFF" w:rsidRDefault="003101C7" w:rsidP="003101C7">
            <w:pPr>
              <w:jc w:val="center"/>
              <w:rPr>
                <w:color w:val="000000"/>
              </w:rPr>
            </w:pPr>
            <w:r w:rsidRPr="00B2296E">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C402F" w14:textId="77777777" w:rsidR="003101C7" w:rsidRPr="00C77BFF" w:rsidRDefault="003101C7" w:rsidP="003101C7">
            <w:pPr>
              <w:jc w:val="center"/>
              <w:rPr>
                <w:color w:val="000000"/>
              </w:rPr>
            </w:pPr>
            <w:r w:rsidRPr="00B2296E">
              <w:rPr>
                <w:rFonts w:hint="eastAsia"/>
                <w:color w:val="000000"/>
              </w:rPr>
              <w:t>8.16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72C67" w14:textId="77777777" w:rsidR="003101C7" w:rsidRPr="00C77BFF" w:rsidRDefault="003101C7" w:rsidP="003101C7">
            <w:pPr>
              <w:jc w:val="center"/>
              <w:rPr>
                <w:color w:val="000000"/>
              </w:rPr>
            </w:pPr>
            <w:r w:rsidRPr="00B2296E">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F69C0" w14:textId="77777777" w:rsidR="003101C7" w:rsidRPr="00C77BFF" w:rsidRDefault="003101C7" w:rsidP="003101C7">
            <w:pPr>
              <w:jc w:val="center"/>
              <w:rPr>
                <w:color w:val="000000"/>
              </w:rPr>
            </w:pPr>
            <w:r w:rsidRPr="00B2296E">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8A7D2" w14:textId="77777777" w:rsidR="003101C7" w:rsidRPr="00C77BFF" w:rsidRDefault="003101C7" w:rsidP="003101C7">
            <w:pPr>
              <w:jc w:val="center"/>
              <w:rPr>
                <w:color w:val="000000"/>
              </w:rPr>
            </w:pPr>
            <w:r w:rsidRPr="00B2296E">
              <w:rPr>
                <w:rFonts w:hint="eastAsia"/>
                <w:color w:val="000000"/>
              </w:rPr>
              <w:t>6.34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AD831" w14:textId="77777777" w:rsidR="003101C7" w:rsidRPr="00C77BFF" w:rsidRDefault="003101C7" w:rsidP="003101C7">
            <w:pPr>
              <w:jc w:val="center"/>
              <w:rPr>
                <w:color w:val="000000"/>
              </w:rPr>
            </w:pPr>
            <w:r w:rsidRPr="00B2296E">
              <w:rPr>
                <w:rFonts w:hint="eastAsia"/>
                <w:color w:val="000000"/>
              </w:rPr>
              <w:t>5.55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48C6B" w14:textId="77777777" w:rsidR="003101C7" w:rsidRPr="00C77BFF" w:rsidRDefault="003101C7" w:rsidP="003101C7">
            <w:pPr>
              <w:jc w:val="center"/>
              <w:rPr>
                <w:color w:val="000000"/>
              </w:rPr>
            </w:pPr>
            <w:r w:rsidRPr="00B2296E">
              <w:rPr>
                <w:rFonts w:hint="eastAsia"/>
                <w:color w:val="000000"/>
              </w:rPr>
              <w:t>6.41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BC830" w14:textId="77777777" w:rsidR="003101C7" w:rsidRPr="00C77BFF" w:rsidRDefault="003101C7" w:rsidP="003101C7">
            <w:pPr>
              <w:jc w:val="center"/>
              <w:rPr>
                <w:color w:val="000000"/>
              </w:rPr>
            </w:pPr>
            <w:r w:rsidRPr="00B2296E">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BBD65" w14:textId="77777777" w:rsidR="003101C7" w:rsidRPr="00C77BFF" w:rsidRDefault="003101C7" w:rsidP="003101C7">
            <w:pPr>
              <w:jc w:val="center"/>
              <w:rPr>
                <w:color w:val="000000"/>
              </w:rPr>
            </w:pPr>
            <w:r w:rsidRPr="00B2296E">
              <w:rPr>
                <w:rFonts w:hint="eastAsia"/>
                <w:color w:val="000000"/>
              </w:rPr>
              <w:t>8.13</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1DD8B01" w14:textId="77777777" w:rsidR="003101C7" w:rsidRPr="00C77BFF" w:rsidRDefault="003101C7" w:rsidP="003101C7">
            <w:pPr>
              <w:jc w:val="center"/>
              <w:rPr>
                <w:color w:val="000000"/>
              </w:rPr>
            </w:pPr>
            <w:r w:rsidRPr="00B2296E">
              <w:rPr>
                <w:rFonts w:hint="eastAsia"/>
                <w:color w:val="000000"/>
              </w:rPr>
              <w:t>7.27</w:t>
            </w:r>
          </w:p>
        </w:tc>
        <w:tc>
          <w:tcPr>
            <w:tcW w:w="723" w:type="dxa"/>
            <w:tcBorders>
              <w:top w:val="nil"/>
              <w:left w:val="single" w:sz="4" w:space="0" w:color="auto"/>
              <w:bottom w:val="single" w:sz="4" w:space="0" w:color="auto"/>
              <w:right w:val="nil"/>
            </w:tcBorders>
            <w:shd w:val="clear" w:color="auto" w:fill="auto"/>
            <w:noWrap/>
            <w:vAlign w:val="center"/>
          </w:tcPr>
          <w:p w14:paraId="3B2A91DC"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B2A7F5C"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864CF7A" w14:textId="77777777" w:rsidR="003101C7" w:rsidRPr="00231537" w:rsidRDefault="003101C7" w:rsidP="003101C7">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E785A41"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A2B4EC5"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A79CFA1"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E1F3B31" w14:textId="77777777" w:rsidR="003101C7" w:rsidRPr="00231537" w:rsidRDefault="003101C7" w:rsidP="003101C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2E8943"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4754AD99"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1694B3C1" w14:textId="77777777" w:rsidR="003101C7" w:rsidRPr="00231537" w:rsidRDefault="003101C7" w:rsidP="003101C7">
            <w:pPr>
              <w:jc w:val="center"/>
              <w:rPr>
                <w:color w:val="000000"/>
              </w:rPr>
            </w:pPr>
          </w:p>
        </w:tc>
      </w:tr>
      <w:tr w:rsidR="003101C7" w:rsidRPr="00491A77" w14:paraId="5392D2BA" w14:textId="77777777" w:rsidTr="003101C7">
        <w:trPr>
          <w:trHeight w:val="266"/>
        </w:trPr>
        <w:tc>
          <w:tcPr>
            <w:tcW w:w="1134" w:type="dxa"/>
            <w:shd w:val="clear" w:color="auto" w:fill="auto"/>
            <w:noWrap/>
            <w:vAlign w:val="center"/>
            <w:hideMark/>
          </w:tcPr>
          <w:p w14:paraId="3A80F576" w14:textId="77777777" w:rsidR="003101C7" w:rsidRPr="00674502" w:rsidRDefault="003101C7" w:rsidP="003101C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00559207" w14:textId="77777777" w:rsidR="003101C7" w:rsidRPr="00D70D09" w:rsidRDefault="003101C7" w:rsidP="003101C7">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6DCFC811" w14:textId="77777777" w:rsidR="003101C7" w:rsidRPr="00D70D09" w:rsidRDefault="003101C7" w:rsidP="003101C7">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573B36DA" w14:textId="77777777" w:rsidR="003101C7" w:rsidRPr="00D70D09" w:rsidRDefault="003101C7" w:rsidP="003101C7">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5B42908" w14:textId="77777777" w:rsidR="003101C7" w:rsidRPr="00D70D09" w:rsidRDefault="003101C7" w:rsidP="003101C7">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3B96D799" w14:textId="77777777" w:rsidR="003101C7" w:rsidRPr="00D70D09" w:rsidRDefault="003101C7" w:rsidP="003101C7">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24D9CB32" w14:textId="77777777" w:rsidR="003101C7" w:rsidRPr="00D70D09" w:rsidRDefault="003101C7" w:rsidP="003101C7">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525502FF" w14:textId="77777777" w:rsidR="003101C7" w:rsidRPr="00D70D09" w:rsidRDefault="003101C7" w:rsidP="003101C7">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2260D591" w14:textId="77777777" w:rsidR="003101C7" w:rsidRPr="00D70D09" w:rsidRDefault="003101C7" w:rsidP="003101C7">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E8D9" w14:textId="77777777" w:rsidR="003101C7" w:rsidRPr="00D70D09" w:rsidRDefault="003101C7" w:rsidP="003101C7">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D07A" w14:textId="77777777" w:rsidR="003101C7" w:rsidRPr="00231537" w:rsidRDefault="003101C7" w:rsidP="003101C7">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CDE12" w14:textId="77777777" w:rsidR="003101C7" w:rsidRPr="00231537" w:rsidRDefault="003101C7" w:rsidP="003101C7">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014DA" w14:textId="77777777" w:rsidR="003101C7" w:rsidRPr="00231537" w:rsidRDefault="003101C7" w:rsidP="003101C7">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CF7DE" w14:textId="77777777" w:rsidR="003101C7" w:rsidRPr="00231537" w:rsidRDefault="003101C7" w:rsidP="003101C7">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DBF1D" w14:textId="77777777" w:rsidR="003101C7" w:rsidRPr="00231537" w:rsidRDefault="003101C7" w:rsidP="003101C7">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98F9B" w14:textId="77777777" w:rsidR="003101C7" w:rsidRPr="00231537" w:rsidRDefault="003101C7" w:rsidP="003101C7">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6FF81" w14:textId="77777777" w:rsidR="003101C7" w:rsidRPr="00231537" w:rsidRDefault="003101C7" w:rsidP="003101C7">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4DBAB" w14:textId="77777777" w:rsidR="003101C7" w:rsidRPr="00231537" w:rsidRDefault="003101C7" w:rsidP="003101C7">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C06DD" w14:textId="77777777" w:rsidR="003101C7" w:rsidRPr="00231537" w:rsidRDefault="003101C7" w:rsidP="003101C7">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12301AAA"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5A7B9F15" w14:textId="77777777" w:rsidR="003101C7" w:rsidRPr="00231537" w:rsidRDefault="003101C7" w:rsidP="003101C7">
            <w:pPr>
              <w:jc w:val="center"/>
              <w:rPr>
                <w:color w:val="000000"/>
              </w:rPr>
            </w:pPr>
          </w:p>
        </w:tc>
      </w:tr>
      <w:tr w:rsidR="003101C7" w:rsidRPr="00491A77" w14:paraId="08BCC70E" w14:textId="77777777" w:rsidTr="003101C7">
        <w:trPr>
          <w:trHeight w:val="266"/>
        </w:trPr>
        <w:tc>
          <w:tcPr>
            <w:tcW w:w="1134" w:type="dxa"/>
            <w:shd w:val="clear" w:color="auto" w:fill="auto"/>
            <w:noWrap/>
            <w:vAlign w:val="center"/>
            <w:hideMark/>
          </w:tcPr>
          <w:p w14:paraId="42AB0B34" w14:textId="77777777" w:rsidR="003101C7" w:rsidRDefault="003101C7" w:rsidP="003101C7">
            <w:pPr>
              <w:jc w:val="center"/>
              <w:rPr>
                <w:color w:val="000000"/>
              </w:rPr>
            </w:pPr>
            <w:r w:rsidRPr="00674502">
              <w:rPr>
                <w:color w:val="000000"/>
              </w:rPr>
              <w:t>'80MHz'</w:t>
            </w:r>
          </w:p>
          <w:p w14:paraId="36D9975E" w14:textId="77777777" w:rsidR="003101C7" w:rsidRPr="00674502" w:rsidRDefault="003101C7" w:rsidP="003101C7">
            <w:pPr>
              <w:jc w:val="center"/>
              <w:rPr>
                <w:color w:val="000000"/>
              </w:rPr>
            </w:pP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0C3F1" w14:textId="77777777" w:rsidR="003101C7" w:rsidRPr="00D70D09" w:rsidRDefault="003101C7" w:rsidP="003101C7">
            <w:pPr>
              <w:jc w:val="center"/>
              <w:rPr>
                <w:color w:val="000000"/>
              </w:rPr>
            </w:pPr>
            <w:r w:rsidRPr="00C77BFF">
              <w:rPr>
                <w:rFonts w:hint="eastAsia"/>
                <w:color w:val="000000"/>
              </w:rPr>
              <w:t>10.09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9E9BD" w14:textId="77777777" w:rsidR="003101C7" w:rsidRPr="00D70D09" w:rsidRDefault="003101C7" w:rsidP="003101C7">
            <w:pPr>
              <w:jc w:val="center"/>
              <w:rPr>
                <w:color w:val="000000"/>
              </w:rPr>
            </w:pPr>
            <w:r w:rsidRPr="00C77BFF">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8D4CD" w14:textId="77777777" w:rsidR="003101C7" w:rsidRPr="00D70D09" w:rsidRDefault="003101C7" w:rsidP="003101C7">
            <w:pPr>
              <w:jc w:val="center"/>
              <w:rPr>
                <w:color w:val="000000"/>
              </w:rPr>
            </w:pPr>
            <w:r w:rsidRPr="00C77BFF">
              <w:rPr>
                <w:rFonts w:hint="eastAsia"/>
                <w:color w:val="000000"/>
              </w:rPr>
              <w:t>9.31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8677C" w14:textId="77777777" w:rsidR="003101C7" w:rsidRPr="00D70D09" w:rsidRDefault="003101C7" w:rsidP="003101C7">
            <w:pPr>
              <w:jc w:val="center"/>
              <w:rPr>
                <w:color w:val="000000"/>
              </w:rPr>
            </w:pPr>
            <w:r w:rsidRPr="00C77BFF">
              <w:rPr>
                <w:rFonts w:hint="eastAsia"/>
                <w:color w:val="000000"/>
              </w:rPr>
              <w:t>7.64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6BD91" w14:textId="77777777" w:rsidR="003101C7" w:rsidRPr="00D70D09" w:rsidRDefault="003101C7" w:rsidP="003101C7">
            <w:pPr>
              <w:jc w:val="center"/>
              <w:rPr>
                <w:color w:val="000000"/>
              </w:rPr>
            </w:pPr>
            <w:r w:rsidRPr="00C77BF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31C06" w14:textId="77777777" w:rsidR="003101C7" w:rsidRPr="00D70D09" w:rsidRDefault="003101C7" w:rsidP="003101C7">
            <w:pPr>
              <w:jc w:val="center"/>
              <w:rPr>
                <w:color w:val="000000"/>
              </w:rPr>
            </w:pPr>
            <w:r w:rsidRPr="00C77BFF">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6DC6E" w14:textId="77777777" w:rsidR="003101C7" w:rsidRPr="00D70D09" w:rsidRDefault="003101C7" w:rsidP="003101C7">
            <w:pPr>
              <w:jc w:val="center"/>
              <w:rPr>
                <w:color w:val="000000"/>
              </w:rPr>
            </w:pPr>
            <w:r w:rsidRPr="00C77BFF">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6863" w14:textId="77777777" w:rsidR="003101C7" w:rsidRPr="00D70D09" w:rsidRDefault="003101C7" w:rsidP="003101C7">
            <w:pPr>
              <w:jc w:val="center"/>
              <w:rPr>
                <w:color w:val="000000"/>
              </w:rPr>
            </w:pPr>
            <w:r w:rsidRPr="00C77BFF">
              <w:rPr>
                <w:rFonts w:hint="eastAsia"/>
                <w:color w:val="000000"/>
              </w:rPr>
              <w:t>6.92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884B2" w14:textId="77777777" w:rsidR="003101C7" w:rsidRPr="00D70D09" w:rsidRDefault="003101C7" w:rsidP="003101C7">
            <w:pPr>
              <w:jc w:val="center"/>
              <w:rPr>
                <w:color w:val="000000"/>
              </w:rPr>
            </w:pPr>
            <w:r w:rsidRPr="00C77BFF">
              <w:rPr>
                <w:rFonts w:hint="eastAsia"/>
                <w:color w:val="000000"/>
              </w:rPr>
              <w:t>7.34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5557" w14:textId="77777777" w:rsidR="003101C7" w:rsidRPr="00231537" w:rsidRDefault="003101C7" w:rsidP="003101C7">
            <w:pPr>
              <w:jc w:val="center"/>
              <w:rPr>
                <w:color w:val="000000"/>
              </w:rPr>
            </w:pPr>
            <w:r w:rsidRPr="00C77BFF">
              <w:rPr>
                <w:rFonts w:hint="eastAsia"/>
                <w:color w:val="000000"/>
              </w:rPr>
              <w:t>5.79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1B8AE" w14:textId="77777777" w:rsidR="003101C7" w:rsidRPr="00231537" w:rsidRDefault="003101C7" w:rsidP="003101C7">
            <w:pPr>
              <w:jc w:val="center"/>
              <w:rPr>
                <w:color w:val="000000"/>
              </w:rPr>
            </w:pPr>
            <w:r w:rsidRPr="00C77BF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6CF64" w14:textId="77777777" w:rsidR="003101C7" w:rsidRPr="00231537" w:rsidRDefault="003101C7" w:rsidP="003101C7">
            <w:pPr>
              <w:jc w:val="center"/>
              <w:rPr>
                <w:color w:val="000000"/>
              </w:rPr>
            </w:pPr>
            <w:r w:rsidRPr="00C77BFF">
              <w:rPr>
                <w:rFonts w:hint="eastAsia"/>
                <w:color w:val="000000"/>
              </w:rPr>
              <w:t>4.97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F038D" w14:textId="77777777" w:rsidR="003101C7" w:rsidRPr="00231537" w:rsidRDefault="003101C7" w:rsidP="003101C7">
            <w:pPr>
              <w:jc w:val="center"/>
              <w:rPr>
                <w:color w:val="000000"/>
              </w:rPr>
            </w:pPr>
            <w:r w:rsidRPr="00C77BFF">
              <w:rPr>
                <w:rFonts w:hint="eastAsia"/>
                <w:color w:val="000000"/>
              </w:rPr>
              <w:t>8.96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7F1FF" w14:textId="77777777" w:rsidR="003101C7" w:rsidRPr="00231537" w:rsidRDefault="003101C7" w:rsidP="003101C7">
            <w:pPr>
              <w:jc w:val="center"/>
              <w:rPr>
                <w:color w:val="000000"/>
              </w:rPr>
            </w:pPr>
            <w:r w:rsidRPr="00C77BFF">
              <w:rPr>
                <w:rFonts w:hint="eastAsia"/>
                <w:color w:val="000000"/>
              </w:rPr>
              <w:t>7.35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78D7" w14:textId="77777777" w:rsidR="003101C7" w:rsidRPr="00231537" w:rsidRDefault="003101C7" w:rsidP="003101C7">
            <w:pPr>
              <w:jc w:val="center"/>
              <w:rPr>
                <w:color w:val="000000"/>
              </w:rPr>
            </w:pPr>
            <w:r w:rsidRPr="00C77BFF">
              <w:rPr>
                <w:rFonts w:hint="eastAsia"/>
                <w:color w:val="000000"/>
              </w:rPr>
              <w:t>8.23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7823D" w14:textId="77777777" w:rsidR="003101C7" w:rsidRPr="00231537" w:rsidRDefault="003101C7" w:rsidP="003101C7">
            <w:pPr>
              <w:jc w:val="center"/>
              <w:rPr>
                <w:color w:val="000000"/>
              </w:rPr>
            </w:pPr>
            <w:r w:rsidRPr="00C77BFF">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BFF20" w14:textId="77777777" w:rsidR="003101C7" w:rsidRPr="00231537" w:rsidRDefault="003101C7" w:rsidP="003101C7">
            <w:pPr>
              <w:jc w:val="center"/>
              <w:rPr>
                <w:color w:val="000000"/>
              </w:rPr>
            </w:pPr>
            <w:r w:rsidRPr="00C77BFF">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76BD5" w14:textId="77777777" w:rsidR="003101C7" w:rsidRPr="00231537" w:rsidRDefault="003101C7" w:rsidP="003101C7">
            <w:pPr>
              <w:jc w:val="center"/>
              <w:rPr>
                <w:color w:val="000000"/>
              </w:rPr>
            </w:pPr>
            <w:r w:rsidRPr="00C77BFF">
              <w:rPr>
                <w:rFonts w:hint="eastAsia"/>
                <w:color w:val="000000"/>
              </w:rPr>
              <w:t>7.52</w:t>
            </w:r>
          </w:p>
        </w:tc>
        <w:tc>
          <w:tcPr>
            <w:tcW w:w="723" w:type="dxa"/>
            <w:tcBorders>
              <w:top w:val="nil"/>
              <w:left w:val="single" w:sz="4" w:space="0" w:color="auto"/>
              <w:bottom w:val="nil"/>
              <w:right w:val="nil"/>
            </w:tcBorders>
            <w:shd w:val="clear" w:color="auto" w:fill="auto"/>
            <w:vAlign w:val="center"/>
          </w:tcPr>
          <w:p w14:paraId="6F309D52"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371055EA" w14:textId="77777777" w:rsidR="003101C7" w:rsidRPr="00231537" w:rsidRDefault="003101C7" w:rsidP="003101C7">
            <w:pPr>
              <w:jc w:val="center"/>
              <w:rPr>
                <w:color w:val="000000"/>
              </w:rPr>
            </w:pPr>
          </w:p>
        </w:tc>
      </w:tr>
      <w:tr w:rsidR="003101C7" w:rsidRPr="00491A77" w14:paraId="28D3C775" w14:textId="77777777" w:rsidTr="003101C7">
        <w:trPr>
          <w:trHeight w:val="266"/>
        </w:trPr>
        <w:tc>
          <w:tcPr>
            <w:tcW w:w="1134" w:type="dxa"/>
            <w:shd w:val="clear" w:color="auto" w:fill="auto"/>
            <w:noWrap/>
            <w:vAlign w:val="center"/>
          </w:tcPr>
          <w:p w14:paraId="4D2D1DC8" w14:textId="77777777" w:rsidR="003101C7" w:rsidRDefault="003101C7" w:rsidP="003101C7">
            <w:pPr>
              <w:jc w:val="center"/>
              <w:rPr>
                <w:color w:val="000000"/>
              </w:rPr>
            </w:pPr>
            <w:r w:rsidRPr="00674502">
              <w:rPr>
                <w:color w:val="000000"/>
              </w:rPr>
              <w:t>'80MHz'</w:t>
            </w:r>
          </w:p>
          <w:p w14:paraId="56DC5640" w14:textId="77777777" w:rsidR="003101C7" w:rsidRPr="00674502" w:rsidRDefault="003101C7" w:rsidP="003101C7">
            <w:pPr>
              <w:jc w:val="center"/>
              <w:rPr>
                <w:color w:val="000000"/>
              </w:rPr>
            </w:pP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E5B1DC" w14:textId="77777777" w:rsidR="003101C7" w:rsidRPr="00C77BFF" w:rsidRDefault="003101C7" w:rsidP="003101C7">
            <w:pPr>
              <w:jc w:val="center"/>
              <w:rPr>
                <w:color w:val="000000"/>
              </w:rPr>
            </w:pPr>
            <w:r w:rsidRPr="00B2296E">
              <w:rPr>
                <w:rFonts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5323E" w14:textId="77777777" w:rsidR="003101C7" w:rsidRPr="00C77BFF" w:rsidRDefault="003101C7" w:rsidP="003101C7">
            <w:pPr>
              <w:jc w:val="center"/>
              <w:rPr>
                <w:color w:val="000000"/>
              </w:rPr>
            </w:pPr>
            <w:r w:rsidRPr="00B2296E">
              <w:rPr>
                <w:rFonts w:hint="eastAsia"/>
                <w:color w:val="000000"/>
              </w:rPr>
              <w:t>7.40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4EE4" w14:textId="77777777" w:rsidR="003101C7" w:rsidRPr="00C77BFF" w:rsidRDefault="003101C7" w:rsidP="003101C7">
            <w:pPr>
              <w:jc w:val="center"/>
              <w:rPr>
                <w:color w:val="000000"/>
              </w:rPr>
            </w:pPr>
            <w:r w:rsidRPr="00B2296E">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0368C" w14:textId="77777777" w:rsidR="003101C7" w:rsidRPr="00C77BFF" w:rsidRDefault="003101C7" w:rsidP="003101C7">
            <w:pPr>
              <w:jc w:val="center"/>
              <w:rPr>
                <w:color w:val="000000"/>
              </w:rPr>
            </w:pPr>
            <w:r w:rsidRPr="00B2296E">
              <w:rPr>
                <w:rFonts w:hint="eastAsia"/>
                <w:color w:val="000000"/>
              </w:rPr>
              <w:t>6.27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9A221" w14:textId="77777777" w:rsidR="003101C7" w:rsidRPr="00C77BFF" w:rsidRDefault="003101C7" w:rsidP="003101C7">
            <w:pPr>
              <w:jc w:val="center"/>
              <w:rPr>
                <w:color w:val="000000"/>
              </w:rPr>
            </w:pPr>
            <w:r w:rsidRPr="00B2296E">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9CD6" w14:textId="77777777" w:rsidR="003101C7" w:rsidRPr="00C77BFF" w:rsidRDefault="003101C7" w:rsidP="003101C7">
            <w:pPr>
              <w:jc w:val="center"/>
              <w:rPr>
                <w:color w:val="000000"/>
              </w:rPr>
            </w:pPr>
            <w:r w:rsidRPr="00B2296E">
              <w:rPr>
                <w:rFonts w:hint="eastAsia"/>
                <w:color w:val="000000"/>
              </w:rPr>
              <w:t>6.18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69736" w14:textId="77777777" w:rsidR="003101C7" w:rsidRPr="00C77BFF" w:rsidRDefault="003101C7" w:rsidP="003101C7">
            <w:pPr>
              <w:jc w:val="center"/>
              <w:rPr>
                <w:color w:val="000000"/>
              </w:rPr>
            </w:pPr>
            <w:r w:rsidRPr="00B2296E">
              <w:rPr>
                <w:rFonts w:hint="eastAsia"/>
                <w:color w:val="000000"/>
              </w:rPr>
              <w:t>6.36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3A174" w14:textId="77777777" w:rsidR="003101C7" w:rsidRPr="00C77BFF" w:rsidRDefault="003101C7" w:rsidP="003101C7">
            <w:pPr>
              <w:jc w:val="center"/>
              <w:rPr>
                <w:color w:val="000000"/>
              </w:rPr>
            </w:pPr>
            <w:r w:rsidRPr="00B2296E">
              <w:rPr>
                <w:rFonts w:hint="eastAsia"/>
                <w:color w:val="000000"/>
              </w:rPr>
              <w:t>5.40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58068" w14:textId="77777777" w:rsidR="003101C7" w:rsidRPr="00C77BFF" w:rsidRDefault="003101C7" w:rsidP="003101C7">
            <w:pPr>
              <w:jc w:val="center"/>
              <w:rPr>
                <w:color w:val="000000"/>
              </w:rPr>
            </w:pPr>
            <w:r w:rsidRPr="00B2296E">
              <w:rPr>
                <w:rFonts w:hint="eastAsia"/>
                <w:color w:val="000000"/>
              </w:rPr>
              <w:t>7.48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C0881" w14:textId="77777777" w:rsidR="003101C7" w:rsidRPr="00C77BFF" w:rsidRDefault="003101C7" w:rsidP="003101C7">
            <w:pPr>
              <w:jc w:val="center"/>
              <w:rPr>
                <w:color w:val="000000"/>
              </w:rPr>
            </w:pPr>
            <w:r w:rsidRPr="00B2296E">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EE47F" w14:textId="77777777" w:rsidR="003101C7" w:rsidRPr="00C77BFF" w:rsidRDefault="003101C7" w:rsidP="003101C7">
            <w:pPr>
              <w:jc w:val="center"/>
              <w:rPr>
                <w:color w:val="000000"/>
              </w:rPr>
            </w:pPr>
            <w:r w:rsidRPr="00B2296E">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0DFB7" w14:textId="77777777" w:rsidR="003101C7" w:rsidRPr="00C77BFF" w:rsidRDefault="003101C7" w:rsidP="003101C7">
            <w:pPr>
              <w:jc w:val="center"/>
              <w:rPr>
                <w:color w:val="000000"/>
              </w:rPr>
            </w:pPr>
            <w:r w:rsidRPr="00B2296E">
              <w:rPr>
                <w:rFonts w:hint="eastAsia"/>
                <w:color w:val="000000"/>
              </w:rPr>
              <w:t>5.03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32175" w14:textId="77777777" w:rsidR="003101C7" w:rsidRPr="00C77BFF" w:rsidRDefault="003101C7" w:rsidP="003101C7">
            <w:pPr>
              <w:jc w:val="center"/>
              <w:rPr>
                <w:color w:val="000000"/>
              </w:rPr>
            </w:pPr>
            <w:r w:rsidRPr="00B2296E">
              <w:rPr>
                <w:rFonts w:hint="eastAsia"/>
                <w:color w:val="000000"/>
              </w:rPr>
              <w:t>8.40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76542" w14:textId="77777777" w:rsidR="003101C7" w:rsidRPr="00C77BFF" w:rsidRDefault="003101C7" w:rsidP="003101C7">
            <w:pPr>
              <w:jc w:val="center"/>
              <w:rPr>
                <w:color w:val="000000"/>
              </w:rPr>
            </w:pPr>
            <w:r w:rsidRPr="00B2296E">
              <w:rPr>
                <w:rFonts w:hint="eastAsia"/>
                <w:color w:val="000000"/>
              </w:rPr>
              <w:t>7.35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49A6C" w14:textId="77777777" w:rsidR="003101C7" w:rsidRPr="00C77BFF" w:rsidRDefault="003101C7" w:rsidP="003101C7">
            <w:pPr>
              <w:jc w:val="center"/>
              <w:rPr>
                <w:color w:val="000000"/>
              </w:rPr>
            </w:pPr>
            <w:r w:rsidRPr="00B2296E">
              <w:rPr>
                <w:rFonts w:hint="eastAsia"/>
                <w:color w:val="000000"/>
              </w:rPr>
              <w:t>8.12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E68" w14:textId="77777777" w:rsidR="003101C7" w:rsidRPr="00C77BFF" w:rsidRDefault="003101C7" w:rsidP="003101C7">
            <w:pPr>
              <w:jc w:val="center"/>
              <w:rPr>
                <w:color w:val="000000"/>
              </w:rPr>
            </w:pPr>
            <w:r w:rsidRPr="00B2296E">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67836" w14:textId="77777777" w:rsidR="003101C7" w:rsidRPr="00C77BFF" w:rsidRDefault="003101C7" w:rsidP="003101C7">
            <w:pPr>
              <w:jc w:val="center"/>
              <w:rPr>
                <w:color w:val="000000"/>
              </w:rPr>
            </w:pPr>
            <w:r w:rsidRPr="00B2296E">
              <w:rPr>
                <w:rFonts w:hint="eastAsia"/>
                <w:color w:val="000000"/>
              </w:rPr>
              <w:t>8.33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E6D95" w14:textId="77777777" w:rsidR="003101C7" w:rsidRPr="00C77BFF" w:rsidRDefault="003101C7" w:rsidP="003101C7">
            <w:pPr>
              <w:jc w:val="center"/>
              <w:rPr>
                <w:color w:val="000000"/>
              </w:rPr>
            </w:pPr>
            <w:r w:rsidRPr="00B2296E">
              <w:rPr>
                <w:rFonts w:hint="eastAsia"/>
                <w:color w:val="000000"/>
              </w:rPr>
              <w:t>6.98</w:t>
            </w:r>
          </w:p>
        </w:tc>
        <w:tc>
          <w:tcPr>
            <w:tcW w:w="723" w:type="dxa"/>
            <w:tcBorders>
              <w:top w:val="nil"/>
              <w:left w:val="single" w:sz="4" w:space="0" w:color="auto"/>
              <w:bottom w:val="nil"/>
              <w:right w:val="nil"/>
            </w:tcBorders>
            <w:shd w:val="clear" w:color="auto" w:fill="auto"/>
            <w:vAlign w:val="center"/>
          </w:tcPr>
          <w:p w14:paraId="637ECF48"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12E2FB6A" w14:textId="77777777" w:rsidR="003101C7" w:rsidRPr="00231537" w:rsidRDefault="003101C7" w:rsidP="003101C7">
            <w:pPr>
              <w:jc w:val="center"/>
              <w:rPr>
                <w:color w:val="000000"/>
              </w:rPr>
            </w:pPr>
          </w:p>
        </w:tc>
      </w:tr>
      <w:tr w:rsidR="003101C7" w:rsidRPr="00491A77" w14:paraId="118323FB" w14:textId="77777777" w:rsidTr="003101C7">
        <w:trPr>
          <w:trHeight w:val="266"/>
        </w:trPr>
        <w:tc>
          <w:tcPr>
            <w:tcW w:w="1134" w:type="dxa"/>
            <w:shd w:val="clear" w:color="auto" w:fill="auto"/>
            <w:noWrap/>
            <w:vAlign w:val="center"/>
          </w:tcPr>
          <w:p w14:paraId="5F97A4F3" w14:textId="77777777" w:rsidR="003101C7" w:rsidRDefault="003101C7" w:rsidP="003101C7">
            <w:pPr>
              <w:jc w:val="center"/>
              <w:rPr>
                <w:color w:val="000000"/>
              </w:rPr>
            </w:pPr>
            <w:r w:rsidRPr="00674502">
              <w:rPr>
                <w:color w:val="000000"/>
              </w:rPr>
              <w:t>'80MHz'</w:t>
            </w:r>
          </w:p>
          <w:p w14:paraId="579FE920" w14:textId="77777777" w:rsidR="003101C7" w:rsidRPr="00674502" w:rsidRDefault="003101C7" w:rsidP="003101C7">
            <w:pPr>
              <w:jc w:val="center"/>
              <w:rPr>
                <w:color w:val="000000"/>
              </w:rPr>
            </w:pPr>
            <w:r>
              <w:rPr>
                <w:color w:val="000000"/>
              </w:rPr>
              <w:t>(5610)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BF4B37" w14:textId="77777777" w:rsidR="003101C7" w:rsidRPr="00C77BFF" w:rsidRDefault="003101C7" w:rsidP="003101C7">
            <w:pPr>
              <w:jc w:val="center"/>
              <w:rPr>
                <w:color w:val="000000"/>
              </w:rPr>
            </w:pPr>
            <w:r w:rsidRPr="00B2296E">
              <w:rPr>
                <w:rFonts w:hint="eastAsia"/>
                <w:color w:val="000000"/>
              </w:rPr>
              <w:t>7.48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5479C" w14:textId="77777777" w:rsidR="003101C7" w:rsidRPr="00C77BFF" w:rsidRDefault="003101C7" w:rsidP="003101C7">
            <w:pPr>
              <w:jc w:val="center"/>
              <w:rPr>
                <w:color w:val="000000"/>
              </w:rPr>
            </w:pPr>
            <w:r w:rsidRPr="00B2296E">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0236" w14:textId="77777777" w:rsidR="003101C7" w:rsidRPr="00C77BFF" w:rsidRDefault="003101C7" w:rsidP="003101C7">
            <w:pPr>
              <w:jc w:val="center"/>
              <w:rPr>
                <w:color w:val="000000"/>
              </w:rPr>
            </w:pPr>
            <w:r w:rsidRPr="00B2296E">
              <w:rPr>
                <w:rFonts w:hint="eastAsia"/>
                <w:color w:val="000000"/>
              </w:rPr>
              <w:t>7.47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C9F4" w14:textId="77777777" w:rsidR="003101C7" w:rsidRPr="00C77BFF" w:rsidRDefault="003101C7" w:rsidP="003101C7">
            <w:pPr>
              <w:jc w:val="center"/>
              <w:rPr>
                <w:color w:val="000000"/>
              </w:rPr>
            </w:pPr>
            <w:r w:rsidRPr="00B2296E">
              <w:rPr>
                <w:rFonts w:hint="eastAsia"/>
                <w:color w:val="000000"/>
              </w:rPr>
              <w:t>6.35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648B" w14:textId="77777777" w:rsidR="003101C7" w:rsidRPr="00C77BFF" w:rsidRDefault="003101C7" w:rsidP="003101C7">
            <w:pPr>
              <w:jc w:val="center"/>
              <w:rPr>
                <w:color w:val="000000"/>
              </w:rPr>
            </w:pPr>
            <w:r w:rsidRPr="00B2296E">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3E63C" w14:textId="77777777" w:rsidR="003101C7" w:rsidRPr="00C77BFF" w:rsidRDefault="003101C7" w:rsidP="003101C7">
            <w:pPr>
              <w:jc w:val="center"/>
              <w:rPr>
                <w:color w:val="000000"/>
              </w:rPr>
            </w:pPr>
            <w:r w:rsidRPr="00B2296E">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47F69" w14:textId="77777777" w:rsidR="003101C7" w:rsidRPr="00C77BFF" w:rsidRDefault="003101C7" w:rsidP="003101C7">
            <w:pPr>
              <w:jc w:val="center"/>
              <w:rPr>
                <w:color w:val="000000"/>
              </w:rPr>
            </w:pPr>
            <w:r w:rsidRPr="00B2296E">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8C379" w14:textId="77777777" w:rsidR="003101C7" w:rsidRPr="00C77BFF" w:rsidRDefault="003101C7" w:rsidP="003101C7">
            <w:pPr>
              <w:jc w:val="center"/>
              <w:rPr>
                <w:color w:val="000000"/>
              </w:rPr>
            </w:pPr>
            <w:r w:rsidRPr="00B2296E">
              <w:rPr>
                <w:rFonts w:hint="eastAsia"/>
                <w:color w:val="000000"/>
              </w:rPr>
              <w:t>5.52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FDB1D" w14:textId="77777777" w:rsidR="003101C7" w:rsidRPr="00C77BFF" w:rsidRDefault="003101C7" w:rsidP="003101C7">
            <w:pPr>
              <w:jc w:val="center"/>
              <w:rPr>
                <w:color w:val="000000"/>
              </w:rPr>
            </w:pPr>
            <w:r w:rsidRPr="00B2296E">
              <w:rPr>
                <w:rFonts w:hint="eastAsia"/>
                <w:color w:val="000000"/>
              </w:rPr>
              <w:t>7.51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BF6C" w14:textId="77777777" w:rsidR="003101C7" w:rsidRPr="00C77BFF" w:rsidRDefault="003101C7" w:rsidP="003101C7">
            <w:pPr>
              <w:jc w:val="center"/>
              <w:rPr>
                <w:color w:val="000000"/>
              </w:rPr>
            </w:pPr>
            <w:r w:rsidRPr="00B2296E">
              <w:rPr>
                <w:rFonts w:hint="eastAsia"/>
                <w:color w:val="000000"/>
              </w:rPr>
              <w:t>6.02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94E9" w14:textId="77777777" w:rsidR="003101C7" w:rsidRPr="00C77BFF" w:rsidRDefault="003101C7" w:rsidP="003101C7">
            <w:pPr>
              <w:jc w:val="center"/>
              <w:rPr>
                <w:color w:val="000000"/>
              </w:rPr>
            </w:pPr>
            <w:r w:rsidRPr="00B2296E">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018" w14:textId="77777777" w:rsidR="003101C7" w:rsidRPr="00C77BFF" w:rsidRDefault="003101C7" w:rsidP="003101C7">
            <w:pPr>
              <w:jc w:val="center"/>
              <w:rPr>
                <w:color w:val="000000"/>
              </w:rPr>
            </w:pPr>
            <w:r w:rsidRPr="00B2296E">
              <w:rPr>
                <w:rFonts w:hint="eastAsia"/>
                <w:color w:val="000000"/>
              </w:rPr>
              <w:t>4.84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CDD34" w14:textId="77777777" w:rsidR="003101C7" w:rsidRPr="00C77BFF" w:rsidRDefault="003101C7" w:rsidP="003101C7">
            <w:pPr>
              <w:jc w:val="center"/>
              <w:rPr>
                <w:color w:val="000000"/>
              </w:rPr>
            </w:pPr>
            <w:r w:rsidRPr="00B2296E">
              <w:rPr>
                <w:rFonts w:hint="eastAsia"/>
                <w:color w:val="000000"/>
              </w:rPr>
              <w:t>8.66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EE7A" w14:textId="77777777" w:rsidR="003101C7" w:rsidRPr="00C77BFF" w:rsidRDefault="003101C7" w:rsidP="003101C7">
            <w:pPr>
              <w:jc w:val="center"/>
              <w:rPr>
                <w:color w:val="000000"/>
              </w:rPr>
            </w:pPr>
            <w:r w:rsidRPr="00B2296E">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AF51" w14:textId="77777777" w:rsidR="003101C7" w:rsidRPr="00C77BFF" w:rsidRDefault="003101C7" w:rsidP="003101C7">
            <w:pPr>
              <w:jc w:val="center"/>
              <w:rPr>
                <w:color w:val="000000"/>
              </w:rPr>
            </w:pPr>
            <w:r w:rsidRPr="00B2296E">
              <w:rPr>
                <w:rFonts w:hint="eastAsia"/>
                <w:color w:val="000000"/>
              </w:rPr>
              <w:t>8.28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5669A" w14:textId="77777777" w:rsidR="003101C7" w:rsidRPr="00C77BFF" w:rsidRDefault="003101C7" w:rsidP="003101C7">
            <w:pPr>
              <w:jc w:val="center"/>
              <w:rPr>
                <w:color w:val="000000"/>
              </w:rPr>
            </w:pPr>
            <w:r w:rsidRPr="00B2296E">
              <w:rPr>
                <w:rFonts w:hint="eastAsia"/>
                <w:color w:val="000000"/>
              </w:rPr>
              <w:t>6.96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E1A48" w14:textId="77777777" w:rsidR="003101C7" w:rsidRPr="00C77BFF" w:rsidRDefault="003101C7" w:rsidP="003101C7">
            <w:pPr>
              <w:jc w:val="center"/>
              <w:rPr>
                <w:color w:val="000000"/>
              </w:rPr>
            </w:pPr>
            <w:r w:rsidRPr="00B2296E">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30B0F" w14:textId="77777777" w:rsidR="003101C7" w:rsidRPr="00C77BFF" w:rsidRDefault="003101C7" w:rsidP="003101C7">
            <w:pPr>
              <w:jc w:val="center"/>
              <w:rPr>
                <w:color w:val="000000"/>
              </w:rPr>
            </w:pPr>
            <w:r w:rsidRPr="00B2296E">
              <w:rPr>
                <w:rFonts w:hint="eastAsia"/>
                <w:color w:val="000000"/>
              </w:rPr>
              <w:t>6.85</w:t>
            </w:r>
          </w:p>
        </w:tc>
        <w:tc>
          <w:tcPr>
            <w:tcW w:w="723" w:type="dxa"/>
            <w:tcBorders>
              <w:top w:val="nil"/>
              <w:left w:val="single" w:sz="4" w:space="0" w:color="auto"/>
              <w:bottom w:val="nil"/>
              <w:right w:val="nil"/>
            </w:tcBorders>
            <w:shd w:val="clear" w:color="auto" w:fill="auto"/>
            <w:vAlign w:val="center"/>
          </w:tcPr>
          <w:p w14:paraId="32BBFC31" w14:textId="77777777" w:rsidR="003101C7" w:rsidRPr="00231537" w:rsidRDefault="003101C7" w:rsidP="003101C7">
            <w:pPr>
              <w:jc w:val="center"/>
              <w:rPr>
                <w:color w:val="000000"/>
              </w:rPr>
            </w:pPr>
          </w:p>
        </w:tc>
        <w:tc>
          <w:tcPr>
            <w:tcW w:w="723" w:type="dxa"/>
            <w:tcBorders>
              <w:top w:val="nil"/>
              <w:left w:val="nil"/>
              <w:bottom w:val="nil"/>
              <w:right w:val="nil"/>
            </w:tcBorders>
            <w:shd w:val="clear" w:color="auto" w:fill="auto"/>
            <w:vAlign w:val="center"/>
          </w:tcPr>
          <w:p w14:paraId="70C6B10D" w14:textId="77777777" w:rsidR="003101C7" w:rsidRPr="00231537" w:rsidRDefault="003101C7" w:rsidP="003101C7">
            <w:pPr>
              <w:jc w:val="center"/>
              <w:rPr>
                <w:color w:val="000000"/>
              </w:rPr>
            </w:pPr>
          </w:p>
        </w:tc>
      </w:tr>
    </w:tbl>
    <w:p w14:paraId="6F080928" w14:textId="77777777" w:rsidR="003101C7" w:rsidRDefault="003101C7" w:rsidP="003101C7">
      <w:pPr>
        <w:pStyle w:val="BodyText"/>
      </w:pPr>
    </w:p>
    <w:p w14:paraId="5B778E96" w14:textId="77777777" w:rsidR="00C94D07" w:rsidRPr="000C68ED" w:rsidRDefault="00C94D07" w:rsidP="00C94D07">
      <w:pPr>
        <w:spacing w:after="0"/>
        <w:rPr>
          <w:lang w:val="en-US" w:eastAsia="zh-CN"/>
        </w:rPr>
        <w:sectPr w:rsidR="00C94D07"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lastRenderedPageBreak/>
        <w:br w:type="page"/>
      </w:r>
    </w:p>
    <w:p w14:paraId="4661206F" w14:textId="0AC2EFF0" w:rsidR="003101C7" w:rsidRDefault="003101C7" w:rsidP="003101C7">
      <w:pPr>
        <w:pStyle w:val="BodyText"/>
        <w:rPr>
          <w:rFonts w:eastAsiaTheme="minorEastAsia"/>
          <w:lang w:eastAsia="ko-KR"/>
        </w:rPr>
      </w:pPr>
      <w:r>
        <w:rPr>
          <w:rFonts w:eastAsiaTheme="minorEastAsia"/>
          <w:lang w:eastAsia="ko-KR"/>
        </w:rPr>
        <w:lastRenderedPageBreak/>
        <w:t>Table 2-</w:t>
      </w:r>
      <w:r w:rsidR="001D1C77">
        <w:rPr>
          <w:rFonts w:eastAsiaTheme="minorEastAsia"/>
          <w:lang w:eastAsia="ko-KR"/>
        </w:rPr>
        <w:t xml:space="preserve">14 </w:t>
      </w:r>
      <w:r>
        <w:rPr>
          <w:rFonts w:eastAsiaTheme="minorEastAsia"/>
          <w:lang w:eastAsia="ko-KR"/>
        </w:rPr>
        <w:t>shows the maximum value of simulation results considering combinations of Outer/Inner sub-band configuration and Full/Partial RB allocation.</w:t>
      </w:r>
    </w:p>
    <w:p w14:paraId="17261174" w14:textId="63E410AD" w:rsidR="003101C7" w:rsidRDefault="003101C7" w:rsidP="003101C7">
      <w:pPr>
        <w:pStyle w:val="TH"/>
      </w:pPr>
      <w:r w:rsidRPr="009C4BB9">
        <w:t xml:space="preserve">Table </w:t>
      </w:r>
      <w:r>
        <w:t>2</w:t>
      </w:r>
      <w:r w:rsidRPr="009C4BB9">
        <w:t>-</w:t>
      </w:r>
      <w:r w:rsidR="001D1C77">
        <w:t>14</w:t>
      </w:r>
      <w:r w:rsidR="001D1C77" w:rsidRPr="009C4BB9">
        <w:t xml:space="preserve"> </w:t>
      </w:r>
      <w:r w:rsidRPr="009C4BB9">
        <w:t>: NS_</w:t>
      </w:r>
      <w:r>
        <w:t>28</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3101C7" w:rsidRPr="00A1115A" w14:paraId="66E9CB6C" w14:textId="77777777" w:rsidTr="003101C7">
        <w:trPr>
          <w:trHeight w:val="237"/>
          <w:jc w:val="center"/>
        </w:trPr>
        <w:tc>
          <w:tcPr>
            <w:tcW w:w="2448" w:type="dxa"/>
            <w:vMerge w:val="restart"/>
            <w:shd w:val="clear" w:color="auto" w:fill="auto"/>
          </w:tcPr>
          <w:p w14:paraId="2A783B6D" w14:textId="77777777" w:rsidR="003101C7" w:rsidRPr="00A1115A" w:rsidRDefault="003101C7" w:rsidP="003101C7">
            <w:pPr>
              <w:pStyle w:val="TAH"/>
            </w:pPr>
          </w:p>
        </w:tc>
        <w:tc>
          <w:tcPr>
            <w:tcW w:w="8008" w:type="dxa"/>
            <w:gridSpan w:val="8"/>
          </w:tcPr>
          <w:p w14:paraId="618C857C" w14:textId="77777777" w:rsidR="003101C7" w:rsidRPr="00A1115A" w:rsidRDefault="003101C7" w:rsidP="003101C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p>
        </w:tc>
      </w:tr>
      <w:tr w:rsidR="003101C7" w:rsidRPr="00A1115A" w14:paraId="3C5302E3" w14:textId="77777777" w:rsidTr="003101C7">
        <w:trPr>
          <w:trHeight w:val="237"/>
          <w:jc w:val="center"/>
        </w:trPr>
        <w:tc>
          <w:tcPr>
            <w:tcW w:w="2448" w:type="dxa"/>
            <w:vMerge/>
            <w:shd w:val="clear" w:color="auto" w:fill="auto"/>
          </w:tcPr>
          <w:p w14:paraId="322DE539" w14:textId="77777777" w:rsidR="003101C7" w:rsidRPr="00A1115A" w:rsidRDefault="003101C7" w:rsidP="003101C7">
            <w:pPr>
              <w:pStyle w:val="TAH"/>
            </w:pPr>
          </w:p>
        </w:tc>
        <w:tc>
          <w:tcPr>
            <w:tcW w:w="4272" w:type="dxa"/>
            <w:gridSpan w:val="4"/>
          </w:tcPr>
          <w:p w14:paraId="25BF8045" w14:textId="77777777" w:rsidR="003101C7" w:rsidRDefault="003101C7" w:rsidP="003101C7">
            <w:pPr>
              <w:pStyle w:val="TAH"/>
              <w:ind w:leftChars="200" w:left="400"/>
              <w:jc w:val="left"/>
              <w:rPr>
                <w:rFonts w:eastAsiaTheme="minorEastAsia"/>
                <w:lang w:eastAsia="ko-KR"/>
              </w:rPr>
            </w:pPr>
            <w:r>
              <w:rPr>
                <w:rFonts w:eastAsiaTheme="minorEastAsia"/>
                <w:lang w:eastAsia="ko-KR"/>
              </w:rPr>
              <w:t xml:space="preserve">20MHz : 5160 </w:t>
            </w:r>
          </w:p>
          <w:p w14:paraId="3EA89243" w14:textId="77777777" w:rsidR="003101C7" w:rsidRDefault="003101C7" w:rsidP="003101C7">
            <w:pPr>
              <w:pStyle w:val="TAH"/>
              <w:ind w:leftChars="200" w:left="400"/>
              <w:jc w:val="left"/>
              <w:rPr>
                <w:rFonts w:eastAsiaTheme="minorEastAsia"/>
                <w:lang w:eastAsia="ko-KR"/>
              </w:rPr>
            </w:pPr>
            <w:r>
              <w:rPr>
                <w:rFonts w:eastAsiaTheme="minorEastAsia"/>
                <w:lang w:eastAsia="ko-KR"/>
              </w:rPr>
              <w:t>40MHz : 5170/5190/5310</w:t>
            </w:r>
          </w:p>
          <w:p w14:paraId="63FFDAD8" w14:textId="77777777" w:rsidR="003101C7" w:rsidRDefault="003101C7" w:rsidP="003101C7">
            <w:pPr>
              <w:pStyle w:val="TAH"/>
              <w:ind w:leftChars="200" w:left="400"/>
              <w:jc w:val="left"/>
              <w:rPr>
                <w:rFonts w:eastAsiaTheme="minorEastAsia"/>
                <w:lang w:eastAsia="ko-KR"/>
              </w:rPr>
            </w:pPr>
            <w:r>
              <w:rPr>
                <w:rFonts w:eastAsiaTheme="minorEastAsia"/>
                <w:lang w:eastAsia="ko-KR"/>
              </w:rPr>
              <w:t>60MHz :5180/5200/5220/5520/</w:t>
            </w:r>
          </w:p>
          <w:p w14:paraId="697B8DBF" w14:textId="77777777" w:rsidR="003101C7" w:rsidRDefault="003101C7" w:rsidP="003101C7">
            <w:pPr>
              <w:pStyle w:val="TAH"/>
              <w:ind w:leftChars="200" w:left="400" w:firstLineChars="400" w:firstLine="720"/>
              <w:jc w:val="left"/>
              <w:rPr>
                <w:rFonts w:eastAsiaTheme="minorEastAsia"/>
                <w:lang w:eastAsia="ko-KR"/>
              </w:rPr>
            </w:pPr>
            <w:r>
              <w:rPr>
                <w:rFonts w:eastAsiaTheme="minorEastAsia"/>
                <w:lang w:eastAsia="ko-KR"/>
              </w:rPr>
              <w:t>5540/ 5680</w:t>
            </w:r>
          </w:p>
          <w:p w14:paraId="43F9CD33" w14:textId="77777777" w:rsidR="003101C7" w:rsidRPr="00A1115A" w:rsidRDefault="003101C7" w:rsidP="003101C7">
            <w:pPr>
              <w:pStyle w:val="TAH"/>
              <w:ind w:leftChars="200" w:left="400"/>
              <w:jc w:val="left"/>
            </w:pPr>
            <w:r>
              <w:rPr>
                <w:rFonts w:eastAsiaTheme="minorEastAsia"/>
                <w:lang w:eastAsia="ko-KR"/>
              </w:rPr>
              <w:t>80MHz : 5190/5210/5530/5610</w:t>
            </w:r>
          </w:p>
        </w:tc>
        <w:tc>
          <w:tcPr>
            <w:tcW w:w="3736" w:type="dxa"/>
            <w:gridSpan w:val="4"/>
          </w:tcPr>
          <w:p w14:paraId="6141FE2F" w14:textId="77777777" w:rsidR="003101C7" w:rsidRDefault="003101C7" w:rsidP="003101C7">
            <w:pPr>
              <w:pStyle w:val="TAH"/>
              <w:ind w:leftChars="200" w:left="400"/>
              <w:jc w:val="left"/>
              <w:rPr>
                <w:rFonts w:eastAsiaTheme="minorEastAsia"/>
                <w:lang w:eastAsia="ko-KR"/>
              </w:rPr>
            </w:pPr>
            <w:r>
              <w:rPr>
                <w:rFonts w:eastAsiaTheme="minorEastAsia"/>
                <w:lang w:eastAsia="ko-KR"/>
              </w:rPr>
              <w:t>20MHz : 5180/5200/5700</w:t>
            </w:r>
          </w:p>
          <w:p w14:paraId="3BC1370D" w14:textId="77777777" w:rsidR="003101C7" w:rsidRDefault="003101C7" w:rsidP="003101C7">
            <w:pPr>
              <w:pStyle w:val="TAH"/>
              <w:ind w:leftChars="200" w:left="400"/>
              <w:jc w:val="left"/>
              <w:rPr>
                <w:rFonts w:eastAsiaTheme="minorEastAsia"/>
                <w:lang w:eastAsia="ko-KR"/>
              </w:rPr>
            </w:pPr>
            <w:r>
              <w:rPr>
                <w:rFonts w:eastAsiaTheme="minorEastAsia"/>
                <w:lang w:eastAsia="ko-KR"/>
              </w:rPr>
              <w:t>40MHz : 5230/5510/5670</w:t>
            </w:r>
          </w:p>
          <w:p w14:paraId="7E69CFBA" w14:textId="77777777" w:rsidR="003101C7" w:rsidRPr="00A1115A" w:rsidRDefault="003101C7" w:rsidP="003101C7">
            <w:pPr>
              <w:pStyle w:val="TAH"/>
              <w:ind w:leftChars="200" w:left="400"/>
              <w:jc w:val="left"/>
            </w:pPr>
          </w:p>
        </w:tc>
      </w:tr>
      <w:tr w:rsidR="003101C7" w:rsidRPr="00D70CD0" w14:paraId="7345DFBD" w14:textId="77777777" w:rsidTr="003101C7">
        <w:trPr>
          <w:trHeight w:val="237"/>
          <w:jc w:val="center"/>
        </w:trPr>
        <w:tc>
          <w:tcPr>
            <w:tcW w:w="2448" w:type="dxa"/>
            <w:vMerge/>
            <w:shd w:val="clear" w:color="auto" w:fill="auto"/>
          </w:tcPr>
          <w:p w14:paraId="57A2A318" w14:textId="77777777" w:rsidR="003101C7" w:rsidRPr="00A1115A" w:rsidRDefault="003101C7" w:rsidP="003101C7">
            <w:pPr>
              <w:pStyle w:val="TAH"/>
            </w:pPr>
          </w:p>
        </w:tc>
        <w:tc>
          <w:tcPr>
            <w:tcW w:w="2128" w:type="dxa"/>
            <w:gridSpan w:val="2"/>
          </w:tcPr>
          <w:p w14:paraId="1557A763" w14:textId="77777777" w:rsidR="003101C7" w:rsidRPr="00D70CD0" w:rsidRDefault="003101C7" w:rsidP="003101C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5EBD485F" w14:textId="77777777" w:rsidR="003101C7" w:rsidRPr="00D70CD0" w:rsidRDefault="003101C7" w:rsidP="003101C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1E8E4253" w14:textId="77777777" w:rsidR="003101C7" w:rsidRDefault="003101C7" w:rsidP="003101C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52932D83" w14:textId="77777777" w:rsidR="003101C7" w:rsidRDefault="003101C7" w:rsidP="003101C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101C7" w:rsidRPr="00D70CD0" w14:paraId="67E23BAD" w14:textId="77777777" w:rsidTr="003101C7">
        <w:trPr>
          <w:trHeight w:val="237"/>
          <w:jc w:val="center"/>
        </w:trPr>
        <w:tc>
          <w:tcPr>
            <w:tcW w:w="2448" w:type="dxa"/>
            <w:shd w:val="clear" w:color="auto" w:fill="auto"/>
          </w:tcPr>
          <w:p w14:paraId="5AA55E1A" w14:textId="77777777" w:rsidR="003101C7" w:rsidRPr="00625CE6" w:rsidRDefault="003101C7" w:rsidP="003101C7">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151802CF" w14:textId="77777777" w:rsidR="003101C7" w:rsidRDefault="003101C7" w:rsidP="003101C7">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5530803C" w14:textId="77777777" w:rsidR="003101C7" w:rsidRDefault="003101C7" w:rsidP="003101C7">
            <w:pPr>
              <w:pStyle w:val="TAH"/>
              <w:rPr>
                <w:rFonts w:eastAsiaTheme="minorEastAsia"/>
                <w:lang w:eastAsia="ko-KR"/>
              </w:rPr>
            </w:pPr>
            <w:r>
              <w:rPr>
                <w:rFonts w:eastAsiaTheme="minorEastAsia" w:hint="eastAsia"/>
                <w:lang w:eastAsia="ko-KR"/>
              </w:rPr>
              <w:t>2</w:t>
            </w:r>
          </w:p>
        </w:tc>
        <w:tc>
          <w:tcPr>
            <w:tcW w:w="1086" w:type="dxa"/>
            <w:vAlign w:val="center"/>
          </w:tcPr>
          <w:p w14:paraId="40B4711D" w14:textId="77777777" w:rsidR="003101C7" w:rsidRDefault="003101C7" w:rsidP="003101C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65642DEA" w14:textId="77777777" w:rsidR="003101C7" w:rsidRDefault="003101C7" w:rsidP="003101C7">
            <w:pPr>
              <w:pStyle w:val="TAH"/>
              <w:rPr>
                <w:rFonts w:eastAsiaTheme="minorEastAsia"/>
                <w:lang w:eastAsia="ko-KR"/>
              </w:rPr>
            </w:pPr>
            <w:r>
              <w:rPr>
                <w:rFonts w:eastAsiaTheme="minorEastAsia" w:hint="eastAsia"/>
                <w:lang w:eastAsia="ko-KR"/>
              </w:rPr>
              <w:t>2</w:t>
            </w:r>
          </w:p>
        </w:tc>
        <w:tc>
          <w:tcPr>
            <w:tcW w:w="934" w:type="dxa"/>
            <w:vAlign w:val="center"/>
          </w:tcPr>
          <w:p w14:paraId="4F4255AE" w14:textId="77777777" w:rsidR="003101C7" w:rsidRDefault="003101C7" w:rsidP="003101C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3EDDCEBA" w14:textId="77777777" w:rsidR="003101C7" w:rsidRDefault="003101C7" w:rsidP="003101C7">
            <w:pPr>
              <w:pStyle w:val="TAH"/>
              <w:rPr>
                <w:rFonts w:eastAsiaTheme="minorEastAsia"/>
                <w:lang w:eastAsia="ko-KR"/>
              </w:rPr>
            </w:pPr>
            <w:r>
              <w:rPr>
                <w:rFonts w:eastAsiaTheme="minorEastAsia" w:hint="eastAsia"/>
                <w:lang w:eastAsia="ko-KR"/>
              </w:rPr>
              <w:t>2</w:t>
            </w:r>
          </w:p>
        </w:tc>
        <w:tc>
          <w:tcPr>
            <w:tcW w:w="934" w:type="dxa"/>
            <w:vAlign w:val="center"/>
          </w:tcPr>
          <w:p w14:paraId="5E50793B" w14:textId="77777777" w:rsidR="003101C7" w:rsidRDefault="003101C7" w:rsidP="003101C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047A719" w14:textId="77777777" w:rsidR="003101C7" w:rsidRDefault="003101C7" w:rsidP="003101C7">
            <w:pPr>
              <w:pStyle w:val="TAH"/>
              <w:rPr>
                <w:rFonts w:eastAsiaTheme="minorEastAsia"/>
                <w:lang w:eastAsia="ko-KR"/>
              </w:rPr>
            </w:pPr>
            <w:r>
              <w:rPr>
                <w:rFonts w:eastAsiaTheme="minorEastAsia" w:hint="eastAsia"/>
                <w:lang w:eastAsia="ko-KR"/>
              </w:rPr>
              <w:t>2</w:t>
            </w:r>
          </w:p>
        </w:tc>
      </w:tr>
      <w:tr w:rsidR="003101C7" w:rsidRPr="00D70CD0" w14:paraId="3A0998E2" w14:textId="77777777" w:rsidTr="003101C7">
        <w:trPr>
          <w:trHeight w:val="237"/>
          <w:jc w:val="center"/>
        </w:trPr>
        <w:tc>
          <w:tcPr>
            <w:tcW w:w="2448" w:type="dxa"/>
            <w:shd w:val="clear" w:color="auto" w:fill="auto"/>
          </w:tcPr>
          <w:p w14:paraId="6D1854A1" w14:textId="77777777" w:rsidR="003101C7" w:rsidRPr="00A1115A" w:rsidRDefault="003101C7" w:rsidP="003101C7">
            <w:pPr>
              <w:pStyle w:val="TAH"/>
            </w:pPr>
            <w:r>
              <w:rPr>
                <w:b w:val="0"/>
                <w:bCs/>
                <w:szCs w:val="18"/>
              </w:rPr>
              <w:t>Contiguous/ Non-contiguous sub-band RB sets</w:t>
            </w:r>
          </w:p>
        </w:tc>
        <w:tc>
          <w:tcPr>
            <w:tcW w:w="1135" w:type="dxa"/>
            <w:vAlign w:val="center"/>
          </w:tcPr>
          <w:p w14:paraId="59739D32" w14:textId="77777777" w:rsidR="003101C7" w:rsidRPr="00625CE6" w:rsidRDefault="003101C7" w:rsidP="003101C7">
            <w:pPr>
              <w:pStyle w:val="TAH"/>
              <w:rPr>
                <w:b w:val="0"/>
                <w:bCs/>
                <w:szCs w:val="18"/>
              </w:rPr>
            </w:pPr>
            <w:r w:rsidRPr="00895830">
              <w:rPr>
                <w:rFonts w:hint="eastAsia"/>
                <w:b w:val="0"/>
                <w:bCs/>
                <w:szCs w:val="18"/>
              </w:rPr>
              <w:t>10.98</w:t>
            </w:r>
          </w:p>
        </w:tc>
        <w:tc>
          <w:tcPr>
            <w:tcW w:w="993" w:type="dxa"/>
            <w:vAlign w:val="center"/>
          </w:tcPr>
          <w:p w14:paraId="436278FB" w14:textId="77777777" w:rsidR="003101C7" w:rsidRPr="00625CE6" w:rsidRDefault="003101C7" w:rsidP="003101C7">
            <w:pPr>
              <w:pStyle w:val="TAH"/>
              <w:rPr>
                <w:b w:val="0"/>
                <w:bCs/>
                <w:szCs w:val="18"/>
              </w:rPr>
            </w:pPr>
            <w:r w:rsidRPr="00895830">
              <w:rPr>
                <w:rFonts w:hint="eastAsia"/>
                <w:b w:val="0"/>
                <w:bCs/>
                <w:szCs w:val="18"/>
              </w:rPr>
              <w:t>8.22</w:t>
            </w:r>
          </w:p>
        </w:tc>
        <w:tc>
          <w:tcPr>
            <w:tcW w:w="1086" w:type="dxa"/>
            <w:vAlign w:val="center"/>
          </w:tcPr>
          <w:p w14:paraId="33C80BA7" w14:textId="77777777" w:rsidR="003101C7" w:rsidRPr="00625CE6" w:rsidRDefault="003101C7" w:rsidP="003101C7">
            <w:pPr>
              <w:pStyle w:val="TAH"/>
              <w:rPr>
                <w:b w:val="0"/>
                <w:bCs/>
                <w:szCs w:val="18"/>
              </w:rPr>
            </w:pPr>
            <w:r w:rsidRPr="00895830">
              <w:rPr>
                <w:rFonts w:hint="eastAsia"/>
                <w:b w:val="0"/>
                <w:bCs/>
                <w:szCs w:val="18"/>
              </w:rPr>
              <w:t>7.51</w:t>
            </w:r>
          </w:p>
        </w:tc>
        <w:tc>
          <w:tcPr>
            <w:tcW w:w="1058" w:type="dxa"/>
            <w:vAlign w:val="center"/>
          </w:tcPr>
          <w:p w14:paraId="1C73D0AC" w14:textId="77777777" w:rsidR="003101C7" w:rsidRPr="00625CE6" w:rsidRDefault="003101C7" w:rsidP="003101C7">
            <w:pPr>
              <w:pStyle w:val="TAH"/>
              <w:rPr>
                <w:b w:val="0"/>
                <w:bCs/>
                <w:szCs w:val="18"/>
              </w:rPr>
            </w:pPr>
            <w:r w:rsidRPr="00895830">
              <w:rPr>
                <w:rFonts w:hint="eastAsia"/>
                <w:b w:val="0"/>
                <w:bCs/>
                <w:szCs w:val="18"/>
              </w:rPr>
              <w:t>6.02</w:t>
            </w:r>
          </w:p>
        </w:tc>
        <w:tc>
          <w:tcPr>
            <w:tcW w:w="934" w:type="dxa"/>
            <w:vAlign w:val="center"/>
          </w:tcPr>
          <w:p w14:paraId="22192982" w14:textId="77777777" w:rsidR="003101C7" w:rsidRPr="004C1245" w:rsidRDefault="003101C7" w:rsidP="003101C7">
            <w:pPr>
              <w:pStyle w:val="TAH"/>
              <w:rPr>
                <w:b w:val="0"/>
                <w:bCs/>
                <w:szCs w:val="18"/>
              </w:rPr>
            </w:pPr>
            <w:r w:rsidRPr="00895830">
              <w:rPr>
                <w:rFonts w:hint="eastAsia"/>
                <w:b w:val="0"/>
                <w:bCs/>
                <w:szCs w:val="18"/>
              </w:rPr>
              <w:t>9.17</w:t>
            </w:r>
          </w:p>
        </w:tc>
        <w:tc>
          <w:tcPr>
            <w:tcW w:w="934" w:type="dxa"/>
            <w:vAlign w:val="center"/>
          </w:tcPr>
          <w:p w14:paraId="3A5A1D98" w14:textId="77777777" w:rsidR="003101C7" w:rsidRPr="004C1245" w:rsidRDefault="003101C7" w:rsidP="003101C7">
            <w:pPr>
              <w:pStyle w:val="TAH"/>
              <w:rPr>
                <w:b w:val="0"/>
                <w:bCs/>
                <w:szCs w:val="18"/>
              </w:rPr>
            </w:pPr>
            <w:r w:rsidRPr="00895830">
              <w:rPr>
                <w:rFonts w:hint="eastAsia"/>
                <w:b w:val="0"/>
                <w:bCs/>
                <w:szCs w:val="18"/>
              </w:rPr>
              <w:t>7.81</w:t>
            </w:r>
          </w:p>
        </w:tc>
        <w:tc>
          <w:tcPr>
            <w:tcW w:w="934" w:type="dxa"/>
            <w:vAlign w:val="center"/>
          </w:tcPr>
          <w:p w14:paraId="2E2E20FE" w14:textId="77777777" w:rsidR="003101C7" w:rsidRPr="004C1245" w:rsidRDefault="003101C7" w:rsidP="003101C7">
            <w:pPr>
              <w:pStyle w:val="TAH"/>
              <w:rPr>
                <w:b w:val="0"/>
                <w:bCs/>
                <w:szCs w:val="18"/>
              </w:rPr>
            </w:pPr>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p>
        </w:tc>
        <w:tc>
          <w:tcPr>
            <w:tcW w:w="934" w:type="dxa"/>
            <w:vAlign w:val="center"/>
          </w:tcPr>
          <w:p w14:paraId="3AB482C5" w14:textId="77777777" w:rsidR="003101C7" w:rsidRPr="004C1245" w:rsidRDefault="003101C7" w:rsidP="003101C7">
            <w:pPr>
              <w:pStyle w:val="TAH"/>
              <w:rPr>
                <w:b w:val="0"/>
                <w:bCs/>
                <w:szCs w:val="18"/>
              </w:rPr>
            </w:pPr>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p>
        </w:tc>
      </w:tr>
    </w:tbl>
    <w:p w14:paraId="1706F84F" w14:textId="77777777" w:rsidR="003101C7" w:rsidRDefault="003101C7" w:rsidP="003101C7">
      <w:pPr>
        <w:pStyle w:val="BodyText"/>
        <w:rPr>
          <w:rFonts w:eastAsiaTheme="minorEastAsia"/>
          <w:lang w:eastAsia="ko-KR"/>
        </w:rPr>
      </w:pPr>
    </w:p>
    <w:p w14:paraId="0170B091" w14:textId="714F6B92" w:rsidR="003101C7" w:rsidRDefault="003101C7" w:rsidP="003101C7">
      <w:pPr>
        <w:pStyle w:val="BodyText"/>
        <w:rPr>
          <w:rFonts w:eastAsiaTheme="minorEastAsia"/>
          <w:lang w:eastAsia="ko-KR"/>
        </w:rPr>
      </w:pPr>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r w:rsidR="00643FDB">
        <w:rPr>
          <w:rFonts w:eastAsiaTheme="minorEastAsia"/>
          <w:lang w:eastAsia="ko-KR"/>
        </w:rPr>
        <w:t>ies</w:t>
      </w:r>
      <w:r>
        <w:rPr>
          <w:rFonts w:eastAsiaTheme="minorEastAsia"/>
          <w:lang w:eastAsia="ko-KR"/>
        </w:rPr>
        <w:t xml:space="preserve"> for each CBW can be assumed to have same A-MPR in Table 2-</w:t>
      </w:r>
      <w:r w:rsidR="001D1C77">
        <w:rPr>
          <w:rFonts w:eastAsiaTheme="minorEastAsia"/>
          <w:lang w:eastAsia="ko-KR"/>
        </w:rPr>
        <w:t>14</w:t>
      </w:r>
      <w:r w:rsidR="00453EC2">
        <w:rPr>
          <w:rFonts w:eastAsiaTheme="minorEastAsia"/>
          <w:lang w:eastAsia="ko-KR"/>
        </w:rPr>
        <w:t xml:space="preserve"> </w:t>
      </w:r>
      <w:r w:rsidR="00453EC2">
        <w:rPr>
          <w:rFonts w:eastAsiaTheme="minorEastAsia"/>
          <w:lang w:eastAsia="ko-KR"/>
        </w:rPr>
        <w:t>(left side A-MPR in Table 2-14)</w:t>
      </w:r>
      <w:r w:rsidR="001D1C77">
        <w:rPr>
          <w:rFonts w:eastAsiaTheme="minorEastAsia"/>
          <w:lang w:eastAsia="ko-KR"/>
        </w:rPr>
        <w:t xml:space="preserve"> </w:t>
      </w:r>
      <w:r>
        <w:rPr>
          <w:rFonts w:eastAsiaTheme="minorEastAsia"/>
          <w:lang w:eastAsia="ko-KR"/>
        </w:rPr>
        <w:t xml:space="preserve">because the distance from the boundary of the regulation ‘-30dBm/MHz’ is </w:t>
      </w:r>
      <w:r w:rsidR="00453EC2">
        <w:rPr>
          <w:rFonts w:eastAsiaTheme="minorEastAsia"/>
          <w:lang w:eastAsia="ko-KR"/>
        </w:rPr>
        <w:t xml:space="preserve">effectively the </w:t>
      </w:r>
      <w:r>
        <w:rPr>
          <w:rFonts w:eastAsiaTheme="minorEastAsia"/>
          <w:lang w:eastAsia="ko-KR"/>
        </w:rPr>
        <w:t>same.</w:t>
      </w:r>
    </w:p>
    <w:p w14:paraId="5B325130" w14:textId="77777777" w:rsidR="003101C7" w:rsidRDefault="003101C7" w:rsidP="003101C7">
      <w:pPr>
        <w:pStyle w:val="BodyText"/>
        <w:ind w:firstLine="200"/>
        <w:rPr>
          <w:rFonts w:eastAsiaTheme="minorEastAsia"/>
          <w:lang w:eastAsia="ko-KR"/>
        </w:rPr>
      </w:pPr>
      <w:r>
        <w:rPr>
          <w:rFonts w:eastAsiaTheme="minorEastAsia"/>
          <w:lang w:eastAsia="ko-KR"/>
        </w:rPr>
        <w:t xml:space="preserve">- 20MHz </w:t>
      </w:r>
    </w:p>
    <w:p w14:paraId="34618637"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5160 MHz = A-MPR of 5340/5480 MHz</w:t>
      </w:r>
    </w:p>
    <w:p w14:paraId="1C66C0E0" w14:textId="77777777" w:rsidR="003101C7" w:rsidRPr="0046167E" w:rsidRDefault="003101C7" w:rsidP="003101C7">
      <w:pPr>
        <w:pStyle w:val="BodyText"/>
        <w:ind w:firstLineChars="250" w:firstLine="500"/>
        <w:rPr>
          <w:rFonts w:eastAsiaTheme="minorEastAsia"/>
          <w:lang w:eastAsia="ko-KR"/>
        </w:rPr>
      </w:pPr>
      <w:r>
        <w:rPr>
          <w:rFonts w:eastAsiaTheme="minorEastAsia"/>
          <w:lang w:eastAsia="ko-KR"/>
        </w:rPr>
        <w:t>: A-MPR of 5180 MHz = A-MPR of 5320 MHz</w:t>
      </w:r>
    </w:p>
    <w:p w14:paraId="2D02237F" w14:textId="77777777" w:rsidR="003101C7" w:rsidRDefault="003101C7" w:rsidP="003101C7">
      <w:pPr>
        <w:pStyle w:val="BodyText"/>
        <w:ind w:firstLine="195"/>
        <w:rPr>
          <w:rFonts w:eastAsiaTheme="minorEastAsia"/>
          <w:lang w:eastAsia="ko-KR"/>
        </w:rPr>
      </w:pPr>
      <w:r>
        <w:rPr>
          <w:rFonts w:eastAsiaTheme="minorEastAsia"/>
          <w:lang w:eastAsia="ko-KR"/>
        </w:rPr>
        <w:t xml:space="preserve">- 40MHz </w:t>
      </w:r>
    </w:p>
    <w:p w14:paraId="46189BF9"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5170 MHz = A-MPR of 5330/5490 MHz</w:t>
      </w:r>
    </w:p>
    <w:p w14:paraId="39247B52"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5190MHz = A-MPR of 5310/5510 MHz</w:t>
      </w:r>
    </w:p>
    <w:p w14:paraId="479BC6CA" w14:textId="77777777" w:rsidR="003101C7" w:rsidRDefault="003101C7" w:rsidP="003101C7">
      <w:pPr>
        <w:pStyle w:val="BodyText"/>
        <w:ind w:firstLine="195"/>
        <w:rPr>
          <w:rFonts w:eastAsiaTheme="minorEastAsia"/>
          <w:lang w:eastAsia="ko-KR"/>
        </w:rPr>
      </w:pPr>
      <w:r>
        <w:rPr>
          <w:rFonts w:eastAsiaTheme="minorEastAsia"/>
          <w:lang w:eastAsia="ko-KR"/>
        </w:rPr>
        <w:t>- 60MHz</w:t>
      </w:r>
    </w:p>
    <w:p w14:paraId="3E261098"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5180 MHz = A-MPR of 5320/5500 MHz</w:t>
      </w:r>
    </w:p>
    <w:p w14:paraId="55576F8F"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5200 MHz = A-MPR of 5300/5520MHz</w:t>
      </w:r>
    </w:p>
    <w:p w14:paraId="165FA0B6" w14:textId="77777777" w:rsidR="003101C7" w:rsidRPr="00ED073E" w:rsidRDefault="003101C7" w:rsidP="003101C7">
      <w:pPr>
        <w:pStyle w:val="BodyText"/>
        <w:ind w:firstLineChars="250" w:firstLine="500"/>
        <w:rPr>
          <w:rFonts w:eastAsiaTheme="minorEastAsia"/>
          <w:lang w:eastAsia="ko-KR"/>
        </w:rPr>
      </w:pPr>
      <w:r>
        <w:rPr>
          <w:rFonts w:eastAsiaTheme="minorEastAsia"/>
          <w:lang w:eastAsia="ko-KR"/>
        </w:rPr>
        <w:t>: A-MPR of 5220 MHz = A-MPR of 5280/5540MHz</w:t>
      </w:r>
    </w:p>
    <w:p w14:paraId="6DA51ED6" w14:textId="77777777" w:rsidR="003101C7" w:rsidRDefault="003101C7" w:rsidP="003101C7">
      <w:pPr>
        <w:pStyle w:val="BodyText"/>
        <w:ind w:firstLine="195"/>
        <w:rPr>
          <w:rFonts w:eastAsiaTheme="minorEastAsia"/>
          <w:lang w:eastAsia="ko-KR"/>
        </w:rPr>
      </w:pPr>
      <w:r>
        <w:rPr>
          <w:rFonts w:eastAsiaTheme="minorEastAsia"/>
          <w:lang w:eastAsia="ko-KR"/>
        </w:rPr>
        <w:t xml:space="preserve">- 80MHz </w:t>
      </w:r>
    </w:p>
    <w:p w14:paraId="729CE4D6" w14:textId="77777777" w:rsidR="003101C7" w:rsidRDefault="003101C7" w:rsidP="003101C7">
      <w:pPr>
        <w:pStyle w:val="BodyText"/>
        <w:ind w:firstLineChars="250" w:firstLine="500"/>
        <w:rPr>
          <w:rFonts w:eastAsiaTheme="minorEastAsia"/>
          <w:lang w:eastAsia="ko-KR"/>
        </w:rPr>
      </w:pPr>
      <w:r>
        <w:rPr>
          <w:rFonts w:eastAsiaTheme="minorEastAsia"/>
          <w:lang w:eastAsia="ko-KR"/>
        </w:rPr>
        <w:t>: A-MPR of 5190 MHz = A-MPR of 5310/5510 MHz</w:t>
      </w:r>
    </w:p>
    <w:p w14:paraId="0803D191" w14:textId="77777777" w:rsidR="003101C7" w:rsidRPr="0046167E" w:rsidRDefault="003101C7" w:rsidP="003101C7">
      <w:pPr>
        <w:pStyle w:val="BodyText"/>
        <w:ind w:firstLineChars="250" w:firstLine="500"/>
        <w:rPr>
          <w:rFonts w:eastAsiaTheme="minorEastAsia"/>
          <w:lang w:eastAsia="ko-KR"/>
        </w:rPr>
      </w:pPr>
      <w:r>
        <w:rPr>
          <w:rFonts w:eastAsiaTheme="minorEastAsia"/>
          <w:lang w:eastAsia="ko-KR"/>
        </w:rPr>
        <w:t>: A-MPR of 5210 MHz = A-MPR of 5290/5530 MHz</w:t>
      </w:r>
    </w:p>
    <w:p w14:paraId="158B69D7" w14:textId="77777777" w:rsidR="003101C7" w:rsidRDefault="003101C7" w:rsidP="003101C7">
      <w:pPr>
        <w:pStyle w:val="BodyText"/>
      </w:pPr>
    </w:p>
    <w:p w14:paraId="20681F7F" w14:textId="36751D75" w:rsidR="003101C7" w:rsidRDefault="003101C7" w:rsidP="003101C7">
      <w:pPr>
        <w:pStyle w:val="BodyText"/>
      </w:pPr>
      <w:r>
        <w:t>Considering implementation margin, Table 2-</w:t>
      </w:r>
      <w:r w:rsidR="001D1C77">
        <w:t xml:space="preserve">15 </w:t>
      </w:r>
      <w:r w:rsidR="00717869">
        <w:t xml:space="preserve">shows proposal </w:t>
      </w:r>
      <w:r>
        <w:t>for SL-U NS_28 S-SSB A-MPR.</w:t>
      </w:r>
    </w:p>
    <w:p w14:paraId="558CFC10" w14:textId="456C65C4" w:rsidR="003101C7" w:rsidRDefault="003101C7" w:rsidP="003101C7">
      <w:pPr>
        <w:pStyle w:val="TH"/>
      </w:pPr>
      <w:r w:rsidRPr="00D70CD0">
        <w:t xml:space="preserve">Table </w:t>
      </w:r>
      <w:r>
        <w:t>2-</w:t>
      </w:r>
      <w:r w:rsidR="001D1C77">
        <w:t>15</w:t>
      </w:r>
      <w:r>
        <w:t>. NS_28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3101C7" w:rsidRPr="00B159F1" w14:paraId="2BA4BD7B" w14:textId="77777777" w:rsidTr="003101C7">
        <w:trPr>
          <w:trHeight w:val="237"/>
          <w:jc w:val="center"/>
        </w:trPr>
        <w:tc>
          <w:tcPr>
            <w:tcW w:w="2567" w:type="dxa"/>
            <w:vMerge w:val="restart"/>
            <w:shd w:val="clear" w:color="auto" w:fill="auto"/>
          </w:tcPr>
          <w:p w14:paraId="1CAEE31B" w14:textId="77777777" w:rsidR="003101C7" w:rsidRPr="00B159F1" w:rsidRDefault="003101C7" w:rsidP="003101C7">
            <w:pPr>
              <w:pStyle w:val="TAH"/>
              <w:rPr>
                <w:rFonts w:eastAsiaTheme="minorEastAsia"/>
              </w:rPr>
            </w:pPr>
          </w:p>
        </w:tc>
        <w:tc>
          <w:tcPr>
            <w:tcW w:w="4461" w:type="dxa"/>
            <w:gridSpan w:val="4"/>
          </w:tcPr>
          <w:p w14:paraId="7C4B4EDC" w14:textId="77777777" w:rsidR="003101C7" w:rsidRPr="00B159F1" w:rsidRDefault="003101C7" w:rsidP="003101C7">
            <w:pPr>
              <w:pStyle w:val="TAH"/>
              <w:rPr>
                <w:rFonts w:eastAsiaTheme="minorEastAsia"/>
              </w:rPr>
            </w:pPr>
            <w:r w:rsidRPr="00B159F1">
              <w:rPr>
                <w:rFonts w:eastAsiaTheme="minorEastAsia"/>
              </w:rPr>
              <w:t>RB Allocation</w:t>
            </w:r>
            <w:r w:rsidRPr="00B6498E">
              <w:rPr>
                <w:rFonts w:eastAsiaTheme="minorEastAsia"/>
                <w:vertAlign w:val="superscript"/>
              </w:rPr>
              <w:t>2</w:t>
            </w:r>
          </w:p>
        </w:tc>
        <w:tc>
          <w:tcPr>
            <w:tcW w:w="1472" w:type="dxa"/>
          </w:tcPr>
          <w:p w14:paraId="701D35C5" w14:textId="77777777" w:rsidR="003101C7" w:rsidRPr="00B159F1" w:rsidRDefault="003101C7" w:rsidP="003101C7">
            <w:pPr>
              <w:pStyle w:val="TAH"/>
              <w:rPr>
                <w:rFonts w:eastAsiaTheme="minorEastAsia"/>
              </w:rPr>
            </w:pPr>
            <w:r w:rsidRPr="00B159F1">
              <w:rPr>
                <w:rFonts w:eastAsiaTheme="minorEastAsia"/>
              </w:rPr>
              <w:t>RB Allocation</w:t>
            </w:r>
            <w:r>
              <w:rPr>
                <w:rFonts w:eastAsiaTheme="minorEastAsia"/>
                <w:vertAlign w:val="superscript"/>
              </w:rPr>
              <w:t>3</w:t>
            </w:r>
          </w:p>
        </w:tc>
      </w:tr>
      <w:tr w:rsidR="003101C7" w:rsidRPr="00B159F1" w14:paraId="5AE1F439" w14:textId="77777777" w:rsidTr="003101C7">
        <w:trPr>
          <w:trHeight w:val="237"/>
          <w:jc w:val="center"/>
        </w:trPr>
        <w:tc>
          <w:tcPr>
            <w:tcW w:w="2567" w:type="dxa"/>
            <w:vMerge/>
            <w:shd w:val="clear" w:color="auto" w:fill="auto"/>
          </w:tcPr>
          <w:p w14:paraId="6A05D559" w14:textId="77777777" w:rsidR="003101C7" w:rsidRPr="00B159F1" w:rsidRDefault="003101C7" w:rsidP="003101C7">
            <w:pPr>
              <w:pStyle w:val="TAH"/>
              <w:rPr>
                <w:rFonts w:eastAsiaTheme="minorEastAsia"/>
              </w:rPr>
            </w:pPr>
          </w:p>
        </w:tc>
        <w:tc>
          <w:tcPr>
            <w:tcW w:w="2204" w:type="dxa"/>
            <w:gridSpan w:val="2"/>
          </w:tcPr>
          <w:p w14:paraId="7CD6A3FA"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257" w:type="dxa"/>
            <w:gridSpan w:val="2"/>
          </w:tcPr>
          <w:p w14:paraId="515D9632"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472" w:type="dxa"/>
            <w:vMerge w:val="restart"/>
          </w:tcPr>
          <w:p w14:paraId="0E57D70E" w14:textId="77777777" w:rsidR="003101C7" w:rsidRPr="00B159F1" w:rsidRDefault="003101C7" w:rsidP="003101C7">
            <w:pPr>
              <w:pStyle w:val="TAH"/>
              <w:rPr>
                <w:rFonts w:eastAsiaTheme="minorEastAsia"/>
                <w:lang w:eastAsia="ko-KR"/>
              </w:rPr>
            </w:pPr>
            <w:r>
              <w:rPr>
                <w:rFonts w:eastAsiaTheme="minorEastAsia" w:hint="eastAsia"/>
                <w:lang w:eastAsia="ko-KR"/>
              </w:rPr>
              <w:t>Outer/Inner RB sets</w:t>
            </w:r>
          </w:p>
        </w:tc>
      </w:tr>
      <w:tr w:rsidR="003101C7" w:rsidRPr="00B159F1" w14:paraId="6A46C438" w14:textId="77777777" w:rsidTr="003101C7">
        <w:trPr>
          <w:trHeight w:val="237"/>
          <w:jc w:val="center"/>
        </w:trPr>
        <w:tc>
          <w:tcPr>
            <w:tcW w:w="2567" w:type="dxa"/>
            <w:shd w:val="clear" w:color="auto" w:fill="auto"/>
          </w:tcPr>
          <w:p w14:paraId="29631B21"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114" w:type="dxa"/>
          </w:tcPr>
          <w:p w14:paraId="5A149475" w14:textId="77777777" w:rsidR="003101C7" w:rsidRPr="00B159F1" w:rsidRDefault="003101C7" w:rsidP="003101C7">
            <w:pPr>
              <w:pStyle w:val="TAH"/>
              <w:rPr>
                <w:rFonts w:eastAsiaTheme="minorEastAsia"/>
                <w:lang w:eastAsia="ko-KR"/>
              </w:rPr>
            </w:pPr>
            <w:r w:rsidRPr="00B159F1">
              <w:rPr>
                <w:rFonts w:eastAsiaTheme="minorEastAsia"/>
                <w:lang w:eastAsia="ko-KR"/>
              </w:rPr>
              <w:t>&gt; 2</w:t>
            </w:r>
          </w:p>
        </w:tc>
        <w:tc>
          <w:tcPr>
            <w:tcW w:w="1090" w:type="dxa"/>
          </w:tcPr>
          <w:p w14:paraId="629033AE"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2</w:t>
            </w:r>
          </w:p>
        </w:tc>
        <w:tc>
          <w:tcPr>
            <w:tcW w:w="1168" w:type="dxa"/>
          </w:tcPr>
          <w:p w14:paraId="511B789F" w14:textId="77777777" w:rsidR="003101C7" w:rsidRPr="00B159F1" w:rsidRDefault="003101C7" w:rsidP="003101C7">
            <w:pPr>
              <w:pStyle w:val="TAH"/>
              <w:rPr>
                <w:rFonts w:eastAsiaTheme="minorEastAsia"/>
                <w:lang w:eastAsia="ko-KR"/>
              </w:rPr>
            </w:pPr>
            <w:r w:rsidRPr="00B159F1">
              <w:rPr>
                <w:rFonts w:eastAsiaTheme="minorEastAsia"/>
                <w:lang w:eastAsia="ko-KR"/>
              </w:rPr>
              <w:t>&gt; 2</w:t>
            </w:r>
          </w:p>
        </w:tc>
        <w:tc>
          <w:tcPr>
            <w:tcW w:w="1089" w:type="dxa"/>
          </w:tcPr>
          <w:p w14:paraId="25EF4082" w14:textId="77777777" w:rsidR="003101C7" w:rsidRPr="00B159F1" w:rsidRDefault="003101C7" w:rsidP="003101C7">
            <w:pPr>
              <w:pStyle w:val="TAH"/>
              <w:rPr>
                <w:rFonts w:eastAsiaTheme="minorEastAsia"/>
                <w:lang w:eastAsia="ko-KR"/>
              </w:rPr>
            </w:pPr>
            <w:r w:rsidRPr="00B159F1">
              <w:rPr>
                <w:rFonts w:eastAsiaTheme="minorEastAsia" w:hint="eastAsia"/>
                <w:lang w:eastAsia="ko-KR"/>
              </w:rPr>
              <w:t>2</w:t>
            </w:r>
          </w:p>
        </w:tc>
        <w:tc>
          <w:tcPr>
            <w:tcW w:w="1472" w:type="dxa"/>
            <w:vMerge/>
          </w:tcPr>
          <w:p w14:paraId="668A7F69" w14:textId="77777777" w:rsidR="003101C7" w:rsidRPr="00B159F1" w:rsidRDefault="003101C7" w:rsidP="003101C7">
            <w:pPr>
              <w:pStyle w:val="TAH"/>
              <w:rPr>
                <w:rFonts w:eastAsiaTheme="minorEastAsia"/>
                <w:lang w:eastAsia="ko-KR"/>
              </w:rPr>
            </w:pPr>
          </w:p>
        </w:tc>
      </w:tr>
      <w:tr w:rsidR="003101C7" w:rsidRPr="00B159F1" w14:paraId="3A02708B" w14:textId="77777777" w:rsidTr="003101C7">
        <w:trPr>
          <w:trHeight w:val="237"/>
          <w:jc w:val="center"/>
        </w:trPr>
        <w:tc>
          <w:tcPr>
            <w:tcW w:w="2567" w:type="dxa"/>
            <w:shd w:val="clear" w:color="auto" w:fill="auto"/>
          </w:tcPr>
          <w:p w14:paraId="37E299D2" w14:textId="77777777" w:rsidR="003101C7" w:rsidRPr="00B159F1" w:rsidRDefault="003101C7" w:rsidP="003101C7">
            <w:pPr>
              <w:pStyle w:val="TAC"/>
              <w:rPr>
                <w:rFonts w:eastAsiaTheme="minorEastAsia"/>
                <w:b/>
              </w:rPr>
            </w:pPr>
            <w:r w:rsidRPr="00B159F1">
              <w:rPr>
                <w:rFonts w:eastAsiaTheme="minorEastAsia"/>
              </w:rPr>
              <w:t>Contiguous/Non-contiguous sub-band RB sets</w:t>
            </w:r>
          </w:p>
        </w:tc>
        <w:tc>
          <w:tcPr>
            <w:tcW w:w="1114" w:type="dxa"/>
            <w:vAlign w:val="center"/>
          </w:tcPr>
          <w:p w14:paraId="0B33E256" w14:textId="77777777" w:rsidR="003101C7" w:rsidRPr="00B159F1" w:rsidRDefault="003101C7" w:rsidP="003101C7">
            <w:pPr>
              <w:pStyle w:val="TAC"/>
              <w:rPr>
                <w:rFonts w:eastAsiaTheme="minorEastAsia"/>
              </w:rPr>
            </w:pPr>
            <w:r w:rsidRPr="00B159F1">
              <w:rPr>
                <w:rFonts w:eastAsiaTheme="minorEastAsia" w:cs="Arial"/>
              </w:rPr>
              <w:t xml:space="preserve">≤ </w:t>
            </w:r>
            <w:r w:rsidRPr="00B159F1">
              <w:rPr>
                <w:rFonts w:eastAsiaTheme="minorEastAsia"/>
              </w:rPr>
              <w:t>13.5</w:t>
            </w:r>
          </w:p>
        </w:tc>
        <w:tc>
          <w:tcPr>
            <w:tcW w:w="1090" w:type="dxa"/>
            <w:vAlign w:val="center"/>
          </w:tcPr>
          <w:p w14:paraId="607EB6EF" w14:textId="77777777" w:rsidR="003101C7" w:rsidRPr="00B159F1" w:rsidRDefault="003101C7" w:rsidP="003101C7">
            <w:pPr>
              <w:pStyle w:val="TAC"/>
              <w:rPr>
                <w:rFonts w:eastAsiaTheme="minorEastAsia"/>
              </w:rPr>
            </w:pPr>
            <w:r w:rsidRPr="00B159F1">
              <w:rPr>
                <w:rFonts w:eastAsiaTheme="minorEastAsia" w:cs="Arial"/>
              </w:rPr>
              <w:t>≤ 10.0</w:t>
            </w:r>
          </w:p>
        </w:tc>
        <w:tc>
          <w:tcPr>
            <w:tcW w:w="1168" w:type="dxa"/>
            <w:vAlign w:val="center"/>
          </w:tcPr>
          <w:p w14:paraId="783CE9C7" w14:textId="77777777" w:rsidR="003101C7" w:rsidRPr="00B159F1" w:rsidRDefault="003101C7" w:rsidP="003101C7">
            <w:pPr>
              <w:pStyle w:val="TAC"/>
              <w:rPr>
                <w:rFonts w:eastAsiaTheme="minorEastAsia"/>
              </w:rPr>
            </w:pPr>
            <w:r w:rsidRPr="00B159F1">
              <w:rPr>
                <w:rFonts w:eastAsiaTheme="minorEastAsia" w:cs="Arial"/>
              </w:rPr>
              <w:t>≤ 10.0</w:t>
            </w:r>
          </w:p>
        </w:tc>
        <w:tc>
          <w:tcPr>
            <w:tcW w:w="1089" w:type="dxa"/>
            <w:vAlign w:val="center"/>
          </w:tcPr>
          <w:p w14:paraId="53E17A44" w14:textId="77777777" w:rsidR="003101C7" w:rsidRPr="00B159F1" w:rsidRDefault="003101C7" w:rsidP="003101C7">
            <w:pPr>
              <w:pStyle w:val="TAC"/>
              <w:rPr>
                <w:rFonts w:eastAsiaTheme="minorEastAsia"/>
              </w:rPr>
            </w:pPr>
            <w:r w:rsidRPr="00B159F1">
              <w:rPr>
                <w:rFonts w:eastAsiaTheme="minorEastAsia" w:cs="Arial"/>
              </w:rPr>
              <w:t xml:space="preserve">≤ </w:t>
            </w:r>
            <w:r>
              <w:rPr>
                <w:rFonts w:eastAsiaTheme="minorEastAsia" w:cs="Arial"/>
              </w:rPr>
              <w:t>8.5</w:t>
            </w:r>
          </w:p>
        </w:tc>
        <w:tc>
          <w:tcPr>
            <w:tcW w:w="1472" w:type="dxa"/>
          </w:tcPr>
          <w:p w14:paraId="0C1C7007" w14:textId="77777777" w:rsidR="003101C7" w:rsidRPr="00B159F1" w:rsidRDefault="003101C7" w:rsidP="003101C7">
            <w:pPr>
              <w:pStyle w:val="TAC"/>
              <w:rPr>
                <w:rFonts w:eastAsiaTheme="minorEastAsia" w:cs="Arial"/>
              </w:rPr>
            </w:pPr>
            <w:r w:rsidRPr="00AB1245">
              <w:rPr>
                <w:rFonts w:eastAsiaTheme="minorEastAsia"/>
              </w:rPr>
              <w:t>Table 6.2E.2F-</w:t>
            </w:r>
            <w:r>
              <w:rPr>
                <w:rFonts w:eastAsiaTheme="minorEastAsia"/>
              </w:rPr>
              <w:t>5(TS38.101-1)</w:t>
            </w:r>
          </w:p>
        </w:tc>
      </w:tr>
      <w:tr w:rsidR="003101C7" w:rsidRPr="00B159F1" w14:paraId="3F1329FB" w14:textId="77777777" w:rsidTr="003101C7">
        <w:trPr>
          <w:trHeight w:val="237"/>
          <w:jc w:val="center"/>
        </w:trPr>
        <w:tc>
          <w:tcPr>
            <w:tcW w:w="8500" w:type="dxa"/>
            <w:gridSpan w:val="6"/>
            <w:shd w:val="clear" w:color="auto" w:fill="auto"/>
          </w:tcPr>
          <w:p w14:paraId="0AA46096" w14:textId="77777777" w:rsidR="003101C7" w:rsidRDefault="003101C7" w:rsidP="003101C7">
            <w:pPr>
              <w:pStyle w:val="TAN"/>
            </w:pPr>
            <w:r w:rsidRPr="00B159F1">
              <w:t>NOTE 1:</w:t>
            </w:r>
            <w:r w:rsidRPr="00B159F1">
              <w:tab/>
              <w:t>The A-MPR shall apply to all SCS in all active 20 MHz sub-bands contiguously or non-contiguously allocated in the channel.</w:t>
            </w:r>
          </w:p>
          <w:p w14:paraId="5F1A1708" w14:textId="77777777" w:rsidR="003101C7" w:rsidRDefault="003101C7" w:rsidP="003101C7">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06F2851F" w14:textId="77777777" w:rsidR="003101C7" w:rsidRDefault="003101C7" w:rsidP="003101C7">
            <w:pPr>
              <w:pStyle w:val="TAN"/>
            </w:pPr>
            <w:r>
              <w:t xml:space="preserve">NOTE 3:  Applicable for all valid channels and bandwidths other than those enumerated under NOTE 2. </w:t>
            </w:r>
          </w:p>
          <w:p w14:paraId="20E9A95D" w14:textId="77777777" w:rsidR="003101C7" w:rsidRPr="00B159F1" w:rsidRDefault="003101C7" w:rsidP="003101C7">
            <w:pPr>
              <w:pStyle w:val="TAN"/>
            </w:pPr>
            <w:r>
              <w:t>NOTE 5:  In current release larger CBW than 80MHz are not applicable for this network signalling.</w:t>
            </w:r>
          </w:p>
        </w:tc>
      </w:tr>
    </w:tbl>
    <w:p w14:paraId="52D7D671" w14:textId="77777777" w:rsidR="003101C7" w:rsidRDefault="003101C7" w:rsidP="003101C7">
      <w:pPr>
        <w:pStyle w:val="BodyText"/>
        <w:rPr>
          <w:rFonts w:eastAsiaTheme="minorEastAsia"/>
          <w:lang w:eastAsia="ko-KR"/>
        </w:rPr>
      </w:pPr>
    </w:p>
    <w:p w14:paraId="57395FA2" w14:textId="217BFA30" w:rsidR="003101C7" w:rsidRPr="00FB4F0C" w:rsidRDefault="003101C7" w:rsidP="00FB4F0C">
      <w:pPr>
        <w:pStyle w:val="Heading4"/>
        <w:rPr>
          <w:rFonts w:eastAsia="Malgun Gothic"/>
          <w:lang w:val="en-US" w:eastAsia="ko-KR"/>
        </w:rPr>
      </w:pPr>
      <w:r w:rsidRPr="00FB4F0C">
        <w:rPr>
          <w:rFonts w:eastAsia="Malgun Gothic"/>
          <w:lang w:val="en-US" w:eastAsia="ko-KR"/>
        </w:rPr>
        <w:lastRenderedPageBreak/>
        <w:t xml:space="preserve">Proposal </w:t>
      </w:r>
      <w:r w:rsidR="00643FDB">
        <w:rPr>
          <w:rFonts w:eastAsia="Malgun Gothic"/>
          <w:lang w:val="en-US" w:eastAsia="ko-KR"/>
        </w:rPr>
        <w:t>7</w:t>
      </w:r>
      <w:r w:rsidRPr="00FB4F0C">
        <w:rPr>
          <w:rFonts w:eastAsia="Malgun Gothic"/>
          <w:lang w:val="en-US" w:eastAsia="ko-KR"/>
        </w:rPr>
        <w:t>: Define NS_28 S-SSB A-MPR for SL-U UE power class 5 as</w:t>
      </w:r>
      <w:r w:rsidR="00717869">
        <w:rPr>
          <w:rFonts w:eastAsia="Malgun Gothic"/>
          <w:lang w:val="en-US" w:eastAsia="ko-KR"/>
        </w:rPr>
        <w:t xml:space="preserve"> shown in</w:t>
      </w:r>
      <w:r w:rsidRPr="00FB4F0C">
        <w:rPr>
          <w:rFonts w:eastAsia="Malgun Gothic"/>
          <w:lang w:val="en-US" w:eastAsia="ko-KR"/>
        </w:rPr>
        <w:t xml:space="preserve"> Table 2-</w:t>
      </w:r>
      <w:r w:rsidR="001D1C77">
        <w:rPr>
          <w:rFonts w:eastAsia="Malgun Gothic"/>
          <w:lang w:val="en-US" w:eastAsia="ko-KR"/>
        </w:rPr>
        <w:t>15</w:t>
      </w:r>
      <w:r w:rsidRPr="00FB4F0C">
        <w:rPr>
          <w:rFonts w:eastAsia="Malgun Gothic"/>
          <w:lang w:val="en-US" w:eastAsia="ko-KR"/>
        </w:rPr>
        <w:t xml:space="preserve">. </w:t>
      </w:r>
    </w:p>
    <w:p w14:paraId="2F09CFFB" w14:textId="77777777" w:rsidR="001D1C77" w:rsidRPr="00F23E25" w:rsidRDefault="001D1C77" w:rsidP="001D1C77">
      <w:pPr>
        <w:rPr>
          <w:rFonts w:ascii="Arial" w:hAnsi="Arial" w:cs="Arial"/>
          <w:b/>
          <w:bCs/>
          <w:i/>
          <w:iCs/>
          <w:sz w:val="24"/>
          <w:szCs w:val="26"/>
        </w:rPr>
      </w:pPr>
    </w:p>
    <w:p w14:paraId="267C9139" w14:textId="77777777" w:rsidR="001D1C77" w:rsidRPr="00AD0335" w:rsidRDefault="001D1C77" w:rsidP="001D1C77">
      <w:pPr>
        <w:pStyle w:val="BodyText"/>
        <w:rPr>
          <w:rFonts w:eastAsiaTheme="minorEastAsia"/>
          <w:lang w:val="en-US" w:eastAsia="ko-KR"/>
        </w:rPr>
        <w:sectPr w:rsidR="001D1C77" w:rsidRPr="00AD0335" w:rsidSect="001D1C77">
          <w:pgSz w:w="11906" w:h="16838"/>
          <w:pgMar w:top="720" w:right="720" w:bottom="720" w:left="720" w:header="851" w:footer="992" w:gutter="0"/>
          <w:cols w:space="425"/>
          <w:docGrid w:linePitch="360"/>
        </w:sectPr>
      </w:pPr>
      <w:r>
        <w:rPr>
          <w:rFonts w:ascii="Arial" w:hAnsi="Arial" w:cs="Arial"/>
          <w:sz w:val="24"/>
          <w:lang w:eastAsia="ko-KR"/>
        </w:rPr>
        <w:br w:type="page"/>
      </w:r>
    </w:p>
    <w:p w14:paraId="06E7B9B0" w14:textId="6040B0EC" w:rsidR="001D1C77" w:rsidRDefault="001D1C77" w:rsidP="001D1C77">
      <w:pPr>
        <w:pStyle w:val="Heading3"/>
        <w:numPr>
          <w:ilvl w:val="0"/>
          <w:numId w:val="0"/>
        </w:numPr>
        <w:rPr>
          <w:lang w:val="en-US"/>
        </w:rPr>
      </w:pPr>
      <w:r w:rsidRPr="000C68ED">
        <w:rPr>
          <w:lang w:val="en-US"/>
        </w:rPr>
        <w:lastRenderedPageBreak/>
        <w:t>2.</w:t>
      </w:r>
      <w:r>
        <w:rPr>
          <w:lang w:val="en-US"/>
        </w:rPr>
        <w:t>3</w:t>
      </w:r>
      <w:r w:rsidRPr="000C68ED">
        <w:rPr>
          <w:lang w:val="en-US"/>
        </w:rPr>
        <w:t>.</w:t>
      </w:r>
      <w:r>
        <w:rPr>
          <w:lang w:val="en-US"/>
        </w:rPr>
        <w:t>2</w:t>
      </w:r>
      <w:r w:rsidRPr="000C68ED">
        <w:rPr>
          <w:lang w:val="en-US"/>
        </w:rPr>
        <w:t xml:space="preserve"> NS_</w:t>
      </w:r>
      <w:r>
        <w:rPr>
          <w:lang w:val="en-US"/>
        </w:rPr>
        <w:t>30</w:t>
      </w:r>
      <w:r w:rsidRPr="000C68ED">
        <w:rPr>
          <w:lang w:val="en-US"/>
        </w:rPr>
        <w:t xml:space="preserve"> (A-MPR)</w:t>
      </w:r>
    </w:p>
    <w:p w14:paraId="2CD04AB7" w14:textId="1B719667" w:rsidR="001D1C77" w:rsidRPr="001D1C77" w:rsidRDefault="001D1C77" w:rsidP="001D1C77">
      <w:pPr>
        <w:pStyle w:val="BodyText"/>
        <w:rPr>
          <w:lang w:val="en-US" w:eastAsia="zh-CN"/>
        </w:rPr>
      </w:pPr>
      <w:r w:rsidRPr="000C68ED">
        <w:rPr>
          <w:rFonts w:eastAsiaTheme="minorEastAsia"/>
          <w:lang w:val="en-US" w:eastAsia="ko-KR"/>
        </w:rPr>
        <w:t>For NS_</w:t>
      </w:r>
      <w:r>
        <w:rPr>
          <w:rFonts w:eastAsiaTheme="minorEastAsia"/>
          <w:lang w:val="en-US" w:eastAsia="ko-KR"/>
        </w:rPr>
        <w:t>30</w:t>
      </w:r>
      <w:r w:rsidRPr="000C68ED">
        <w:rPr>
          <w:rFonts w:eastAsiaTheme="minorEastAsia"/>
          <w:lang w:val="en-US" w:eastAsia="ko-KR"/>
        </w:rPr>
        <w:t>, Table 2-</w:t>
      </w:r>
      <w:r>
        <w:rPr>
          <w:rFonts w:eastAsiaTheme="minorEastAsia"/>
          <w:lang w:val="en-US" w:eastAsia="ko-KR"/>
        </w:rPr>
        <w:t>16</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7AAB8FC6" w14:textId="47B8346B" w:rsidR="001D1C77" w:rsidRDefault="001D1C77" w:rsidP="001D1C77">
      <w:pPr>
        <w:pStyle w:val="TH"/>
      </w:pPr>
      <w:r w:rsidRPr="009C4BB9">
        <w:t xml:space="preserve">Table </w:t>
      </w:r>
      <w:r>
        <w:t>2-16</w:t>
      </w:r>
      <w:r w:rsidRPr="009C4BB9">
        <w:t>: NS_</w:t>
      </w:r>
      <w:r>
        <w:t>30</w:t>
      </w:r>
      <w:r w:rsidRPr="009C4BB9">
        <w:t>-</w:t>
      </w:r>
      <w:r>
        <w:t>S-SSB</w:t>
      </w:r>
      <w:r w:rsidRPr="009C4BB9">
        <w:t xml:space="preserve">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1D1C77" w:rsidRPr="00491A77" w14:paraId="55F429A4" w14:textId="77777777" w:rsidTr="001D1C77">
        <w:trPr>
          <w:trHeight w:val="266"/>
        </w:trPr>
        <w:tc>
          <w:tcPr>
            <w:tcW w:w="1134" w:type="dxa"/>
            <w:shd w:val="clear" w:color="auto" w:fill="auto"/>
            <w:noWrap/>
            <w:vAlign w:val="center"/>
            <w:hideMark/>
          </w:tcPr>
          <w:p w14:paraId="22B78A9B" w14:textId="77777777" w:rsidR="001D1C77" w:rsidRPr="00A45F58" w:rsidRDefault="001D1C77" w:rsidP="001D1C77">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764D1088" w14:textId="77777777" w:rsidR="001D1C77" w:rsidRPr="00D70D09" w:rsidRDefault="001D1C77" w:rsidP="001D1C77">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05802267" w14:textId="77777777" w:rsidR="001D1C77" w:rsidRPr="00D70D09" w:rsidRDefault="001D1C77" w:rsidP="001D1C77">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47999" w14:textId="77777777" w:rsidR="001D1C77" w:rsidRPr="00231537" w:rsidRDefault="001D1C77" w:rsidP="001D1C77">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9B48D" w14:textId="77777777" w:rsidR="001D1C77" w:rsidRPr="00231537" w:rsidRDefault="001D1C77" w:rsidP="001D1C77">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7A7D" w14:textId="77777777" w:rsidR="001D1C77" w:rsidRPr="00231537" w:rsidRDefault="001D1C77" w:rsidP="001D1C77">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11E7CB2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469646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A3E412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15543D1"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F175E9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E94095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037239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E5C977E"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12C957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66FB8A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70B82C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FA521A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D07D16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FF9A4A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672D7526" w14:textId="77777777" w:rsidR="001D1C77" w:rsidRPr="00231537" w:rsidRDefault="001D1C77" w:rsidP="001D1C77">
            <w:pPr>
              <w:jc w:val="center"/>
              <w:rPr>
                <w:color w:val="000000"/>
              </w:rPr>
            </w:pPr>
          </w:p>
        </w:tc>
      </w:tr>
      <w:tr w:rsidR="001D1C77" w:rsidRPr="00491A77" w14:paraId="65B80E33" w14:textId="77777777" w:rsidTr="001D1C77">
        <w:trPr>
          <w:trHeight w:val="266"/>
        </w:trPr>
        <w:tc>
          <w:tcPr>
            <w:tcW w:w="1134" w:type="dxa"/>
            <w:shd w:val="clear" w:color="auto" w:fill="auto"/>
            <w:noWrap/>
            <w:vAlign w:val="center"/>
            <w:hideMark/>
          </w:tcPr>
          <w:p w14:paraId="12EE5591" w14:textId="77777777" w:rsidR="001D1C77" w:rsidRDefault="001D1C77" w:rsidP="001D1C77">
            <w:pPr>
              <w:jc w:val="center"/>
              <w:rPr>
                <w:color w:val="000000"/>
              </w:rPr>
            </w:pPr>
            <w:r w:rsidRPr="00674502">
              <w:rPr>
                <w:color w:val="000000"/>
              </w:rPr>
              <w:t>‘20MHz’</w:t>
            </w:r>
          </w:p>
          <w:p w14:paraId="5C555F1C" w14:textId="77777777" w:rsidR="001D1C77" w:rsidRPr="00674502" w:rsidRDefault="001D1C77" w:rsidP="001D1C77">
            <w:pPr>
              <w:jc w:val="center"/>
              <w:rPr>
                <w:color w:val="000000"/>
              </w:rPr>
            </w:pPr>
            <w:r>
              <w:rPr>
                <w:color w:val="000000"/>
              </w:rPr>
              <w:t>(5160)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2EA14B" w14:textId="77777777" w:rsidR="001D1C77" w:rsidRPr="00D70D09" w:rsidRDefault="001D1C77" w:rsidP="001D1C77">
            <w:pPr>
              <w:jc w:val="center"/>
              <w:rPr>
                <w:color w:val="000000"/>
              </w:rPr>
            </w:pPr>
            <w:r w:rsidRPr="0075282C">
              <w:rPr>
                <w:rFonts w:hint="eastAsia"/>
                <w:color w:val="000000"/>
              </w:rPr>
              <w:t>27.99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E9834" w14:textId="77777777" w:rsidR="001D1C77" w:rsidRPr="00D70D09" w:rsidRDefault="001D1C77" w:rsidP="001D1C77">
            <w:pPr>
              <w:jc w:val="center"/>
              <w:rPr>
                <w:color w:val="000000"/>
              </w:rPr>
            </w:pPr>
            <w:r w:rsidRPr="0075282C">
              <w:rPr>
                <w:rFonts w:hint="eastAsia"/>
                <w:color w:val="000000"/>
              </w:rPr>
              <w:t>26.67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1FA8E" w14:textId="77777777" w:rsidR="001D1C77" w:rsidRPr="00231537" w:rsidRDefault="001D1C77" w:rsidP="001D1C77">
            <w:pPr>
              <w:jc w:val="center"/>
              <w:rPr>
                <w:color w:val="000000"/>
              </w:rPr>
            </w:pPr>
            <w:r w:rsidRPr="0075282C">
              <w:rPr>
                <w:rFonts w:hint="eastAsia"/>
                <w:color w:val="000000"/>
              </w:rPr>
              <w:t>24.24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5D021" w14:textId="77777777" w:rsidR="001D1C77" w:rsidRPr="00231537" w:rsidRDefault="001D1C77" w:rsidP="001D1C77">
            <w:pPr>
              <w:jc w:val="center"/>
              <w:rPr>
                <w:color w:val="000000"/>
              </w:rPr>
            </w:pPr>
            <w:r w:rsidRPr="0075282C">
              <w:rPr>
                <w:rFonts w:hint="eastAsia"/>
                <w:color w:val="000000"/>
              </w:rPr>
              <w:t>21.76</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F0E8B2E" w14:textId="77777777" w:rsidR="001D1C77" w:rsidRPr="00231537" w:rsidRDefault="001D1C77" w:rsidP="001D1C77">
            <w:pPr>
              <w:jc w:val="center"/>
              <w:rPr>
                <w:color w:val="000000"/>
              </w:rPr>
            </w:pPr>
            <w:r w:rsidRPr="0075282C">
              <w:rPr>
                <w:rFonts w:hint="eastAsia"/>
                <w:color w:val="000000"/>
              </w:rPr>
              <w:t>21.25</w:t>
            </w:r>
          </w:p>
        </w:tc>
        <w:tc>
          <w:tcPr>
            <w:tcW w:w="723" w:type="dxa"/>
            <w:tcBorders>
              <w:top w:val="nil"/>
              <w:left w:val="single" w:sz="4" w:space="0" w:color="auto"/>
              <w:bottom w:val="nil"/>
              <w:right w:val="nil"/>
            </w:tcBorders>
            <w:shd w:val="clear" w:color="auto" w:fill="auto"/>
            <w:noWrap/>
            <w:vAlign w:val="center"/>
          </w:tcPr>
          <w:p w14:paraId="1BFE540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6EA752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B9DF0A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525FE1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D90FCC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E3E9BB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2E8762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B097255"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6474219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63A4BE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57E4B1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9135BF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6BCE04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6F62A0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5CB6A3D5" w14:textId="77777777" w:rsidR="001D1C77" w:rsidRPr="00231537" w:rsidRDefault="001D1C77" w:rsidP="001D1C77">
            <w:pPr>
              <w:jc w:val="center"/>
              <w:rPr>
                <w:color w:val="000000"/>
              </w:rPr>
            </w:pPr>
          </w:p>
        </w:tc>
      </w:tr>
      <w:tr w:rsidR="001D1C77" w:rsidRPr="00491A77" w14:paraId="013A4879" w14:textId="77777777" w:rsidTr="001D1C77">
        <w:trPr>
          <w:trHeight w:val="266"/>
        </w:trPr>
        <w:tc>
          <w:tcPr>
            <w:tcW w:w="1134" w:type="dxa"/>
            <w:shd w:val="clear" w:color="auto" w:fill="auto"/>
            <w:noWrap/>
            <w:vAlign w:val="center"/>
          </w:tcPr>
          <w:p w14:paraId="6105A2FA" w14:textId="77777777" w:rsidR="001D1C77" w:rsidRDefault="001D1C77" w:rsidP="001D1C77">
            <w:pPr>
              <w:jc w:val="center"/>
              <w:rPr>
                <w:color w:val="000000"/>
              </w:rPr>
            </w:pPr>
            <w:r w:rsidRPr="00674502">
              <w:rPr>
                <w:color w:val="000000"/>
              </w:rPr>
              <w:t>‘20MHz’</w:t>
            </w:r>
          </w:p>
          <w:p w14:paraId="304A329A" w14:textId="77777777" w:rsidR="001D1C77" w:rsidRPr="00674502" w:rsidRDefault="001D1C77" w:rsidP="001D1C77">
            <w:pPr>
              <w:jc w:val="center"/>
              <w:rPr>
                <w:color w:val="000000"/>
              </w:rPr>
            </w:pPr>
            <w:r>
              <w:rPr>
                <w:color w:val="000000"/>
              </w:rPr>
              <w:t>(5180)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84195C" w14:textId="77777777" w:rsidR="001D1C77" w:rsidRPr="00D90DE2" w:rsidRDefault="001D1C77" w:rsidP="001D1C77">
            <w:pPr>
              <w:jc w:val="center"/>
              <w:rPr>
                <w:color w:val="000000"/>
              </w:rPr>
            </w:pPr>
            <w:r w:rsidRPr="0075282C">
              <w:rPr>
                <w:rFonts w:hint="eastAsia"/>
                <w:color w:val="000000"/>
              </w:rPr>
              <w:t>8.89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DA8FA" w14:textId="77777777" w:rsidR="001D1C77" w:rsidRPr="00D90DE2" w:rsidRDefault="001D1C77" w:rsidP="001D1C77">
            <w:pPr>
              <w:jc w:val="center"/>
              <w:rPr>
                <w:color w:val="000000"/>
              </w:rPr>
            </w:pPr>
            <w:r w:rsidRPr="0075282C">
              <w:rPr>
                <w:rFonts w:hint="eastAsia"/>
                <w:color w:val="000000"/>
              </w:rPr>
              <w:t>7.27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4E65" w14:textId="77777777" w:rsidR="001D1C77" w:rsidRPr="00D90DE2" w:rsidRDefault="001D1C77" w:rsidP="001D1C77">
            <w:pPr>
              <w:jc w:val="center"/>
              <w:rPr>
                <w:color w:val="000000"/>
              </w:rPr>
            </w:pPr>
            <w:r w:rsidRPr="0075282C">
              <w:rPr>
                <w:rFonts w:hint="eastAsia"/>
                <w:color w:val="000000"/>
              </w:rPr>
              <w:t>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44EC9" w14:textId="77777777" w:rsidR="001D1C77" w:rsidRPr="00D90DE2" w:rsidRDefault="001D1C77" w:rsidP="001D1C77">
            <w:pPr>
              <w:jc w:val="center"/>
              <w:rPr>
                <w:color w:val="000000"/>
              </w:rPr>
            </w:pPr>
            <w:r w:rsidRPr="0075282C">
              <w:rPr>
                <w:rFonts w:hint="eastAsia"/>
                <w:color w:val="000000"/>
              </w:rPr>
              <w:t>6.45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F438B" w14:textId="77777777" w:rsidR="001D1C77" w:rsidRPr="00D90DE2" w:rsidRDefault="001D1C77" w:rsidP="001D1C77">
            <w:pPr>
              <w:jc w:val="center"/>
              <w:rPr>
                <w:color w:val="000000"/>
              </w:rPr>
            </w:pPr>
            <w:r w:rsidRPr="0075282C">
              <w:rPr>
                <w:rFonts w:hint="eastAsia"/>
                <w:color w:val="000000"/>
              </w:rPr>
              <w:t>5.63</w:t>
            </w:r>
          </w:p>
        </w:tc>
        <w:tc>
          <w:tcPr>
            <w:tcW w:w="723" w:type="dxa"/>
            <w:tcBorders>
              <w:top w:val="nil"/>
              <w:left w:val="single" w:sz="4" w:space="0" w:color="auto"/>
              <w:bottom w:val="nil"/>
              <w:right w:val="nil"/>
            </w:tcBorders>
            <w:shd w:val="clear" w:color="auto" w:fill="auto"/>
            <w:noWrap/>
            <w:vAlign w:val="center"/>
          </w:tcPr>
          <w:p w14:paraId="721F131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D2D6E3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2E9373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7F8755B"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61BAC9E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5E04BF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8CFA45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0E0745F"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6DDD476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D0889F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BA0A87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D6B7C6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F90447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C9FB39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5BA9030" w14:textId="77777777" w:rsidR="001D1C77" w:rsidRPr="00231537" w:rsidRDefault="001D1C77" w:rsidP="001D1C77">
            <w:pPr>
              <w:jc w:val="center"/>
              <w:rPr>
                <w:color w:val="000000"/>
              </w:rPr>
            </w:pPr>
          </w:p>
        </w:tc>
      </w:tr>
      <w:tr w:rsidR="001D1C77" w:rsidRPr="00491A77" w14:paraId="11A7D909" w14:textId="77777777" w:rsidTr="001D1C77">
        <w:trPr>
          <w:trHeight w:val="266"/>
        </w:trPr>
        <w:tc>
          <w:tcPr>
            <w:tcW w:w="1134" w:type="dxa"/>
            <w:shd w:val="clear" w:color="auto" w:fill="auto"/>
            <w:noWrap/>
            <w:vAlign w:val="center"/>
          </w:tcPr>
          <w:p w14:paraId="33FB04ED" w14:textId="77777777" w:rsidR="001D1C77" w:rsidRDefault="001D1C77" w:rsidP="001D1C77">
            <w:pPr>
              <w:jc w:val="center"/>
              <w:rPr>
                <w:color w:val="000000"/>
              </w:rPr>
            </w:pPr>
            <w:r w:rsidRPr="00674502">
              <w:rPr>
                <w:color w:val="000000"/>
              </w:rPr>
              <w:t>‘20MHz’</w:t>
            </w:r>
          </w:p>
          <w:p w14:paraId="3FF8D011" w14:textId="77777777" w:rsidR="001D1C77" w:rsidRPr="00674502" w:rsidRDefault="001D1C77" w:rsidP="001D1C77">
            <w:pPr>
              <w:jc w:val="center"/>
              <w:rPr>
                <w:color w:val="000000"/>
              </w:rPr>
            </w:pPr>
            <w:r>
              <w:rPr>
                <w:color w:val="000000"/>
              </w:rPr>
              <w:t>(5200)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52E498" w14:textId="77777777" w:rsidR="001D1C77" w:rsidRPr="00D90DE2" w:rsidRDefault="001D1C77" w:rsidP="001D1C77">
            <w:pPr>
              <w:jc w:val="center"/>
              <w:rPr>
                <w:color w:val="000000"/>
              </w:rPr>
            </w:pPr>
            <w:r w:rsidRPr="0075282C">
              <w:rPr>
                <w:rFonts w:hint="eastAsia"/>
                <w:color w:val="000000"/>
              </w:rPr>
              <w:t>8.78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8773B" w14:textId="77777777" w:rsidR="001D1C77" w:rsidRPr="00D90DE2" w:rsidRDefault="001D1C77" w:rsidP="001D1C77">
            <w:pPr>
              <w:jc w:val="center"/>
              <w:rPr>
                <w:color w:val="000000"/>
              </w:rPr>
            </w:pPr>
            <w:r w:rsidRPr="0075282C">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2EE60" w14:textId="77777777" w:rsidR="001D1C77" w:rsidRPr="00D90DE2" w:rsidRDefault="001D1C77" w:rsidP="001D1C77">
            <w:pPr>
              <w:jc w:val="center"/>
              <w:rPr>
                <w:color w:val="000000"/>
              </w:rPr>
            </w:pPr>
            <w:r w:rsidRPr="0075282C">
              <w:rPr>
                <w:rFonts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F877A" w14:textId="77777777" w:rsidR="001D1C77" w:rsidRPr="00D90DE2" w:rsidRDefault="001D1C77" w:rsidP="001D1C77">
            <w:pPr>
              <w:jc w:val="center"/>
              <w:rPr>
                <w:color w:val="000000"/>
              </w:rPr>
            </w:pPr>
            <w:r w:rsidRPr="0075282C">
              <w:rPr>
                <w:rFonts w:hint="eastAsia"/>
                <w:color w:val="000000"/>
              </w:rPr>
              <w:t>6.46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D52C7" w14:textId="77777777" w:rsidR="001D1C77" w:rsidRPr="00D90DE2" w:rsidRDefault="001D1C77" w:rsidP="001D1C77">
            <w:pPr>
              <w:jc w:val="center"/>
              <w:rPr>
                <w:color w:val="000000"/>
              </w:rPr>
            </w:pPr>
            <w:r w:rsidRPr="0075282C">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4EFD4EB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6C1CC0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3BDD51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4A44F9D"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7E8EEA5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BC1D1B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596605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4FA0EA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1810962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F5D113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06A238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2E2B76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EA1F84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6BF89A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D11744F" w14:textId="77777777" w:rsidR="001D1C77" w:rsidRPr="00231537" w:rsidRDefault="001D1C77" w:rsidP="001D1C77">
            <w:pPr>
              <w:jc w:val="center"/>
              <w:rPr>
                <w:color w:val="000000"/>
              </w:rPr>
            </w:pPr>
          </w:p>
        </w:tc>
      </w:tr>
      <w:tr w:rsidR="001D1C77" w:rsidRPr="00491A77" w14:paraId="338ED1DE" w14:textId="77777777" w:rsidTr="001D1C77">
        <w:trPr>
          <w:trHeight w:val="266"/>
        </w:trPr>
        <w:tc>
          <w:tcPr>
            <w:tcW w:w="1134" w:type="dxa"/>
            <w:shd w:val="clear" w:color="auto" w:fill="auto"/>
            <w:noWrap/>
          </w:tcPr>
          <w:p w14:paraId="6F3DFC0B" w14:textId="77777777" w:rsidR="001D1C77" w:rsidRDefault="001D1C77" w:rsidP="001D1C77">
            <w:pPr>
              <w:jc w:val="center"/>
              <w:rPr>
                <w:color w:val="000000"/>
              </w:rPr>
            </w:pPr>
            <w:r w:rsidRPr="00674502">
              <w:rPr>
                <w:color w:val="000000"/>
              </w:rPr>
              <w:t>‘20MHz’</w:t>
            </w:r>
          </w:p>
          <w:p w14:paraId="37FB20AA" w14:textId="77777777" w:rsidR="001D1C77" w:rsidRPr="00674502" w:rsidRDefault="001D1C77" w:rsidP="001D1C77">
            <w:pPr>
              <w:jc w:val="center"/>
              <w:rPr>
                <w:color w:val="000000"/>
              </w:rPr>
            </w:pPr>
            <w:r>
              <w:rPr>
                <w:color w:val="000000"/>
              </w:rPr>
              <w:t>(5320)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20FE8A" w14:textId="77777777" w:rsidR="001D1C77" w:rsidRPr="00D90DE2" w:rsidRDefault="001D1C77" w:rsidP="001D1C77">
            <w:pPr>
              <w:jc w:val="center"/>
              <w:rPr>
                <w:color w:val="000000"/>
              </w:rPr>
            </w:pPr>
            <w:r w:rsidRPr="0075282C">
              <w:rPr>
                <w:rFonts w:hint="eastAsia"/>
                <w:color w:val="000000"/>
              </w:rPr>
              <w:t>8.94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1B35F" w14:textId="77777777" w:rsidR="001D1C77" w:rsidRPr="00D90DE2" w:rsidRDefault="001D1C77" w:rsidP="001D1C77">
            <w:pPr>
              <w:jc w:val="center"/>
              <w:rPr>
                <w:color w:val="000000"/>
              </w:rPr>
            </w:pPr>
            <w:r w:rsidRPr="0075282C">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290A" w14:textId="77777777" w:rsidR="001D1C77" w:rsidRPr="00D90DE2" w:rsidRDefault="001D1C77" w:rsidP="001D1C77">
            <w:pPr>
              <w:jc w:val="center"/>
              <w:rPr>
                <w:color w:val="000000"/>
              </w:rPr>
            </w:pPr>
            <w:r w:rsidRPr="0075282C">
              <w:rPr>
                <w:rFonts w:hint="eastAsia"/>
                <w:color w:val="000000"/>
              </w:rPr>
              <w:t>5.53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24332" w14:textId="77777777" w:rsidR="001D1C77" w:rsidRPr="00D90DE2" w:rsidRDefault="001D1C77" w:rsidP="001D1C77">
            <w:pPr>
              <w:jc w:val="center"/>
              <w:rPr>
                <w:color w:val="000000"/>
              </w:rPr>
            </w:pPr>
            <w:r w:rsidRPr="0075282C">
              <w:rPr>
                <w:rFonts w:hint="eastAsia"/>
                <w:color w:val="000000"/>
              </w:rPr>
              <w:t>6.27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917C" w14:textId="77777777" w:rsidR="001D1C77" w:rsidRPr="00D90DE2" w:rsidRDefault="001D1C77" w:rsidP="001D1C77">
            <w:pPr>
              <w:jc w:val="center"/>
              <w:rPr>
                <w:color w:val="000000"/>
              </w:rPr>
            </w:pPr>
            <w:r w:rsidRPr="0075282C">
              <w:rPr>
                <w:rFonts w:hint="eastAsia"/>
                <w:color w:val="000000"/>
              </w:rPr>
              <w:t>5.75</w:t>
            </w:r>
          </w:p>
        </w:tc>
        <w:tc>
          <w:tcPr>
            <w:tcW w:w="723" w:type="dxa"/>
            <w:tcBorders>
              <w:top w:val="nil"/>
              <w:left w:val="single" w:sz="4" w:space="0" w:color="auto"/>
              <w:bottom w:val="nil"/>
              <w:right w:val="nil"/>
            </w:tcBorders>
            <w:shd w:val="clear" w:color="auto" w:fill="auto"/>
            <w:noWrap/>
            <w:vAlign w:val="center"/>
          </w:tcPr>
          <w:p w14:paraId="3C11FDF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949CFB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FB3770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2EA1A90"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4A09EA0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96478C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E79F01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6FB6F3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6E5EC1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DA006A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F2C00A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6219AD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23D653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861FE8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26D3B76" w14:textId="77777777" w:rsidR="001D1C77" w:rsidRPr="00231537" w:rsidRDefault="001D1C77" w:rsidP="001D1C77">
            <w:pPr>
              <w:jc w:val="center"/>
              <w:rPr>
                <w:color w:val="000000"/>
              </w:rPr>
            </w:pPr>
          </w:p>
        </w:tc>
      </w:tr>
      <w:tr w:rsidR="001D1C77" w:rsidRPr="00491A77" w14:paraId="0444A156" w14:textId="77777777" w:rsidTr="001D1C77">
        <w:trPr>
          <w:trHeight w:val="266"/>
        </w:trPr>
        <w:tc>
          <w:tcPr>
            <w:tcW w:w="1134" w:type="dxa"/>
            <w:shd w:val="clear" w:color="auto" w:fill="auto"/>
            <w:noWrap/>
          </w:tcPr>
          <w:p w14:paraId="09160DBE" w14:textId="77777777" w:rsidR="001D1C77" w:rsidRDefault="001D1C77" w:rsidP="001D1C77">
            <w:pPr>
              <w:jc w:val="center"/>
              <w:rPr>
                <w:color w:val="000000"/>
              </w:rPr>
            </w:pPr>
            <w:r w:rsidRPr="00674502">
              <w:rPr>
                <w:color w:val="000000"/>
              </w:rPr>
              <w:t>‘20MHz’</w:t>
            </w:r>
          </w:p>
          <w:p w14:paraId="2E19DF35" w14:textId="77777777" w:rsidR="001D1C77" w:rsidRPr="00674502" w:rsidRDefault="001D1C77" w:rsidP="001D1C77">
            <w:pPr>
              <w:jc w:val="center"/>
              <w:rPr>
                <w:color w:val="000000"/>
              </w:rPr>
            </w:pPr>
            <w:r>
              <w:rPr>
                <w:color w:val="000000"/>
              </w:rPr>
              <w:t>(5340)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94BC09" w14:textId="77777777" w:rsidR="001D1C77" w:rsidRPr="00D90DE2" w:rsidRDefault="001D1C77" w:rsidP="001D1C77">
            <w:pPr>
              <w:jc w:val="center"/>
              <w:rPr>
                <w:color w:val="000000"/>
              </w:rPr>
            </w:pPr>
            <w:r w:rsidRPr="0075282C">
              <w:rPr>
                <w:rFonts w:hint="eastAsia"/>
                <w:color w:val="000000"/>
              </w:rPr>
              <w:t>32.80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E7F8F" w14:textId="77777777" w:rsidR="001D1C77" w:rsidRPr="00D90DE2" w:rsidRDefault="001D1C77" w:rsidP="001D1C77">
            <w:pPr>
              <w:jc w:val="center"/>
              <w:rPr>
                <w:color w:val="000000"/>
              </w:rPr>
            </w:pPr>
            <w:r w:rsidRPr="0075282C">
              <w:rPr>
                <w:rFonts w:hint="eastAsia"/>
                <w:color w:val="000000"/>
              </w:rPr>
              <w:t>32.11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6612" w14:textId="77777777" w:rsidR="001D1C77" w:rsidRPr="00D90DE2" w:rsidRDefault="001D1C77" w:rsidP="001D1C77">
            <w:pPr>
              <w:jc w:val="center"/>
              <w:rPr>
                <w:color w:val="000000"/>
              </w:rPr>
            </w:pPr>
            <w:r w:rsidRPr="0075282C">
              <w:rPr>
                <w:rFonts w:hint="eastAsia"/>
                <w:color w:val="000000"/>
              </w:rPr>
              <w:t>24.25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88133" w14:textId="77777777" w:rsidR="001D1C77" w:rsidRPr="00D90DE2" w:rsidRDefault="001D1C77" w:rsidP="001D1C77">
            <w:pPr>
              <w:jc w:val="center"/>
              <w:rPr>
                <w:color w:val="000000"/>
              </w:rPr>
            </w:pPr>
            <w:r w:rsidRPr="0075282C">
              <w:rPr>
                <w:rFonts w:hint="eastAsia"/>
                <w:color w:val="000000"/>
              </w:rPr>
              <w:t>26.33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1785D" w14:textId="77777777" w:rsidR="001D1C77" w:rsidRPr="00D90DE2" w:rsidRDefault="001D1C77" w:rsidP="001D1C77">
            <w:pPr>
              <w:jc w:val="center"/>
              <w:rPr>
                <w:color w:val="000000"/>
              </w:rPr>
            </w:pPr>
            <w:r w:rsidRPr="0075282C">
              <w:rPr>
                <w:rFonts w:hint="eastAsia"/>
                <w:color w:val="000000"/>
              </w:rPr>
              <w:t>24.02</w:t>
            </w:r>
          </w:p>
        </w:tc>
        <w:tc>
          <w:tcPr>
            <w:tcW w:w="723" w:type="dxa"/>
            <w:tcBorders>
              <w:top w:val="nil"/>
              <w:left w:val="single" w:sz="4" w:space="0" w:color="auto"/>
              <w:bottom w:val="nil"/>
              <w:right w:val="nil"/>
            </w:tcBorders>
            <w:shd w:val="clear" w:color="auto" w:fill="auto"/>
            <w:noWrap/>
            <w:vAlign w:val="center"/>
          </w:tcPr>
          <w:p w14:paraId="0F8364E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EC3831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D8986B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000ECA5"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4E83668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202560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EAA97A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1894827"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AA1A92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6E324B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3048D3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0AB05B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C0661C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BE1A6D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5AC9A17A" w14:textId="77777777" w:rsidR="001D1C77" w:rsidRPr="00231537" w:rsidRDefault="001D1C77" w:rsidP="001D1C77">
            <w:pPr>
              <w:jc w:val="center"/>
              <w:rPr>
                <w:color w:val="000000"/>
              </w:rPr>
            </w:pPr>
          </w:p>
        </w:tc>
      </w:tr>
      <w:tr w:rsidR="001D1C77" w:rsidRPr="00491A77" w14:paraId="271B1930" w14:textId="77777777" w:rsidTr="001D1C77">
        <w:trPr>
          <w:trHeight w:val="266"/>
        </w:trPr>
        <w:tc>
          <w:tcPr>
            <w:tcW w:w="1134" w:type="dxa"/>
            <w:shd w:val="clear" w:color="auto" w:fill="auto"/>
            <w:noWrap/>
          </w:tcPr>
          <w:p w14:paraId="57EE15D1" w14:textId="77777777" w:rsidR="001D1C77" w:rsidRDefault="001D1C77" w:rsidP="001D1C77">
            <w:pPr>
              <w:jc w:val="center"/>
              <w:rPr>
                <w:color w:val="000000"/>
              </w:rPr>
            </w:pPr>
            <w:r w:rsidRPr="00674502">
              <w:rPr>
                <w:color w:val="000000"/>
              </w:rPr>
              <w:t>‘20MHz’</w:t>
            </w:r>
          </w:p>
          <w:p w14:paraId="63C7C7E5" w14:textId="77777777" w:rsidR="001D1C77" w:rsidRPr="00674502" w:rsidRDefault="001D1C77" w:rsidP="001D1C77">
            <w:pPr>
              <w:jc w:val="center"/>
              <w:rPr>
                <w:color w:val="000000"/>
              </w:rPr>
            </w:pPr>
            <w:r>
              <w:rPr>
                <w:color w:val="000000"/>
              </w:rPr>
              <w:t>(5480)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4C7549" w14:textId="77777777" w:rsidR="001D1C77" w:rsidRPr="00D90DE2" w:rsidRDefault="001D1C77" w:rsidP="001D1C77">
            <w:pPr>
              <w:jc w:val="center"/>
              <w:rPr>
                <w:color w:val="000000"/>
              </w:rPr>
            </w:pPr>
            <w:r w:rsidRPr="0075282C">
              <w:rPr>
                <w:rFonts w:hint="eastAsia"/>
                <w:color w:val="000000"/>
              </w:rPr>
              <w:t>18.31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C23DF" w14:textId="77777777" w:rsidR="001D1C77" w:rsidRPr="00D90DE2" w:rsidRDefault="001D1C77" w:rsidP="001D1C77">
            <w:pPr>
              <w:jc w:val="center"/>
              <w:rPr>
                <w:color w:val="000000"/>
              </w:rPr>
            </w:pPr>
            <w:r w:rsidRPr="0075282C">
              <w:rPr>
                <w:rFonts w:hint="eastAsia"/>
                <w:color w:val="000000"/>
              </w:rPr>
              <w:t>20.19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8FE41" w14:textId="77777777" w:rsidR="001D1C77" w:rsidRPr="00D90DE2" w:rsidRDefault="001D1C77" w:rsidP="001D1C77">
            <w:pPr>
              <w:jc w:val="center"/>
              <w:rPr>
                <w:color w:val="000000"/>
              </w:rPr>
            </w:pPr>
            <w:r w:rsidRPr="0075282C">
              <w:rPr>
                <w:rFonts w:hint="eastAsia"/>
                <w:color w:val="000000"/>
              </w:rPr>
              <w:t>24.26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EBEBC" w14:textId="77777777" w:rsidR="001D1C77" w:rsidRPr="00D90DE2" w:rsidRDefault="001D1C77" w:rsidP="001D1C77">
            <w:pPr>
              <w:jc w:val="center"/>
              <w:rPr>
                <w:color w:val="000000"/>
              </w:rPr>
            </w:pPr>
            <w:r w:rsidRPr="0075282C">
              <w:rPr>
                <w:rFonts w:hint="eastAsia"/>
                <w:color w:val="000000"/>
              </w:rPr>
              <w:t>9.90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7F1D7" w14:textId="77777777" w:rsidR="001D1C77" w:rsidRPr="00D90DE2" w:rsidRDefault="001D1C77" w:rsidP="001D1C77">
            <w:pPr>
              <w:jc w:val="center"/>
              <w:rPr>
                <w:color w:val="000000"/>
              </w:rPr>
            </w:pPr>
            <w:r w:rsidRPr="0075282C">
              <w:rPr>
                <w:rFonts w:hint="eastAsia"/>
                <w:color w:val="000000"/>
              </w:rPr>
              <w:t>9.25</w:t>
            </w:r>
          </w:p>
        </w:tc>
        <w:tc>
          <w:tcPr>
            <w:tcW w:w="723" w:type="dxa"/>
            <w:tcBorders>
              <w:top w:val="nil"/>
              <w:left w:val="single" w:sz="4" w:space="0" w:color="auto"/>
              <w:bottom w:val="nil"/>
              <w:right w:val="nil"/>
            </w:tcBorders>
            <w:shd w:val="clear" w:color="auto" w:fill="auto"/>
            <w:noWrap/>
            <w:vAlign w:val="center"/>
          </w:tcPr>
          <w:p w14:paraId="50B5882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F35A2E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7B7441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CBD28B0"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FCEB01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7465F7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1C9FEE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D458CB6"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1033E7F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2563A3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103D06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A5FE93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C83F53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D625AC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14249EE" w14:textId="77777777" w:rsidR="001D1C77" w:rsidRPr="00231537" w:rsidRDefault="001D1C77" w:rsidP="001D1C77">
            <w:pPr>
              <w:jc w:val="center"/>
              <w:rPr>
                <w:color w:val="000000"/>
              </w:rPr>
            </w:pPr>
          </w:p>
        </w:tc>
      </w:tr>
      <w:tr w:rsidR="001D1C77" w:rsidRPr="00491A77" w14:paraId="5F67A8E6" w14:textId="77777777" w:rsidTr="001D1C77">
        <w:trPr>
          <w:trHeight w:val="266"/>
        </w:trPr>
        <w:tc>
          <w:tcPr>
            <w:tcW w:w="1134" w:type="dxa"/>
            <w:shd w:val="clear" w:color="auto" w:fill="auto"/>
            <w:noWrap/>
          </w:tcPr>
          <w:p w14:paraId="55A2053A" w14:textId="77777777" w:rsidR="001D1C77" w:rsidRDefault="001D1C77" w:rsidP="001D1C77">
            <w:pPr>
              <w:jc w:val="center"/>
              <w:rPr>
                <w:color w:val="000000"/>
              </w:rPr>
            </w:pPr>
            <w:r w:rsidRPr="00674502">
              <w:rPr>
                <w:color w:val="000000"/>
              </w:rPr>
              <w:t>‘20MHz’</w:t>
            </w:r>
          </w:p>
          <w:p w14:paraId="43AF6427" w14:textId="77777777" w:rsidR="001D1C77" w:rsidRPr="0056418D" w:rsidRDefault="001D1C77" w:rsidP="001D1C77">
            <w:pPr>
              <w:jc w:val="center"/>
              <w:rPr>
                <w:color w:val="000000"/>
              </w:rPr>
            </w:pPr>
            <w:r>
              <w:rPr>
                <w:color w:val="000000"/>
              </w:rPr>
              <w:t>(5700)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A1FD17" w14:textId="77777777" w:rsidR="001D1C77" w:rsidRPr="00D90DE2" w:rsidRDefault="001D1C77" w:rsidP="001D1C77">
            <w:pPr>
              <w:jc w:val="center"/>
              <w:rPr>
                <w:color w:val="000000"/>
              </w:rPr>
            </w:pPr>
            <w:r w:rsidRPr="0075282C">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73BC9" w14:textId="77777777" w:rsidR="001D1C77" w:rsidRPr="00D90DE2" w:rsidRDefault="001D1C77" w:rsidP="001D1C77">
            <w:pPr>
              <w:jc w:val="center"/>
              <w:rPr>
                <w:color w:val="000000"/>
              </w:rPr>
            </w:pPr>
            <w:r w:rsidRPr="0075282C">
              <w:rPr>
                <w:rFonts w:hint="eastAsia"/>
                <w:color w:val="000000"/>
              </w:rPr>
              <w:t>7.25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D8575" w14:textId="77777777" w:rsidR="001D1C77" w:rsidRPr="00D90DE2" w:rsidRDefault="001D1C77" w:rsidP="001D1C77">
            <w:pPr>
              <w:jc w:val="center"/>
              <w:rPr>
                <w:color w:val="000000"/>
              </w:rPr>
            </w:pPr>
            <w:r w:rsidRPr="0075282C">
              <w:rPr>
                <w:rFonts w:hint="eastAsia"/>
                <w:color w:val="000000"/>
              </w:rPr>
              <w:t>6.72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A1AA" w14:textId="77777777" w:rsidR="001D1C77" w:rsidRPr="00D90DE2" w:rsidRDefault="001D1C77" w:rsidP="001D1C77">
            <w:pPr>
              <w:jc w:val="center"/>
              <w:rPr>
                <w:color w:val="000000"/>
              </w:rPr>
            </w:pPr>
            <w:r w:rsidRPr="0075282C">
              <w:rPr>
                <w:rFonts w:hint="eastAsia"/>
                <w:color w:val="000000"/>
              </w:rPr>
              <w:t>6.58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7A72A" w14:textId="77777777" w:rsidR="001D1C77" w:rsidRPr="00D90DE2" w:rsidRDefault="001D1C77" w:rsidP="001D1C77">
            <w:pPr>
              <w:jc w:val="center"/>
              <w:rPr>
                <w:color w:val="000000"/>
              </w:rPr>
            </w:pPr>
            <w:r w:rsidRPr="0075282C">
              <w:rPr>
                <w:rFonts w:hint="eastAsia"/>
                <w:color w:val="000000"/>
              </w:rPr>
              <w:t>5.59</w:t>
            </w:r>
          </w:p>
        </w:tc>
        <w:tc>
          <w:tcPr>
            <w:tcW w:w="723" w:type="dxa"/>
            <w:tcBorders>
              <w:top w:val="nil"/>
              <w:left w:val="single" w:sz="4" w:space="0" w:color="auto"/>
              <w:bottom w:val="single" w:sz="4" w:space="0" w:color="auto"/>
              <w:right w:val="nil"/>
            </w:tcBorders>
            <w:shd w:val="clear" w:color="auto" w:fill="auto"/>
            <w:noWrap/>
            <w:vAlign w:val="center"/>
          </w:tcPr>
          <w:p w14:paraId="6E24B6C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1848C7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50D967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551EF8E"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35FE76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13CA1C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E16F67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1FAA673"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77D0547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E45D03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750DC0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41554B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160442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5236B2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AD3837A" w14:textId="77777777" w:rsidR="001D1C77" w:rsidRPr="00231537" w:rsidRDefault="001D1C77" w:rsidP="001D1C77">
            <w:pPr>
              <w:jc w:val="center"/>
              <w:rPr>
                <w:color w:val="000000"/>
              </w:rPr>
            </w:pPr>
          </w:p>
        </w:tc>
      </w:tr>
      <w:tr w:rsidR="001D1C77" w:rsidRPr="00491A77" w14:paraId="3BB45A27" w14:textId="77777777" w:rsidTr="001D1C77">
        <w:trPr>
          <w:trHeight w:val="266"/>
        </w:trPr>
        <w:tc>
          <w:tcPr>
            <w:tcW w:w="1134" w:type="dxa"/>
            <w:shd w:val="clear" w:color="auto" w:fill="auto"/>
            <w:noWrap/>
            <w:vAlign w:val="center"/>
            <w:hideMark/>
          </w:tcPr>
          <w:p w14:paraId="26C767A2" w14:textId="77777777" w:rsidR="001D1C77" w:rsidRPr="00674502" w:rsidRDefault="001D1C77"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4ADF70CA" w14:textId="77777777" w:rsidR="001D1C77" w:rsidRPr="00231537" w:rsidRDefault="001D1C77" w:rsidP="001D1C77">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8F6E566" w14:textId="77777777" w:rsidR="001D1C77" w:rsidRPr="00231537" w:rsidRDefault="001D1C77" w:rsidP="001D1C77">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B6919" w14:textId="77777777" w:rsidR="001D1C77" w:rsidRPr="00231537" w:rsidRDefault="001D1C77" w:rsidP="001D1C77">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BC56A" w14:textId="77777777" w:rsidR="001D1C77" w:rsidRPr="00231537" w:rsidRDefault="001D1C77" w:rsidP="001D1C77">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14B79" w14:textId="77777777" w:rsidR="001D1C77" w:rsidRPr="00231537" w:rsidRDefault="001D1C77" w:rsidP="001D1C77">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9443D" w14:textId="77777777" w:rsidR="001D1C77" w:rsidRPr="00231537" w:rsidRDefault="001D1C77" w:rsidP="001D1C77">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289BA57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628714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88E3B23"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37F63E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927E1D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A0EED6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9B6B0DB"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0ABA7F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45853F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B9B5B9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21596A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1418CF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AC9A2B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4744629" w14:textId="77777777" w:rsidR="001D1C77" w:rsidRPr="00231537" w:rsidRDefault="001D1C77" w:rsidP="001D1C77">
            <w:pPr>
              <w:jc w:val="center"/>
              <w:rPr>
                <w:color w:val="000000"/>
              </w:rPr>
            </w:pPr>
          </w:p>
        </w:tc>
      </w:tr>
      <w:tr w:rsidR="001D1C77" w:rsidRPr="00491A77" w14:paraId="67D4748F" w14:textId="77777777" w:rsidTr="001D1C77">
        <w:trPr>
          <w:trHeight w:val="266"/>
        </w:trPr>
        <w:tc>
          <w:tcPr>
            <w:tcW w:w="1134" w:type="dxa"/>
            <w:shd w:val="clear" w:color="auto" w:fill="auto"/>
            <w:noWrap/>
            <w:vAlign w:val="center"/>
            <w:hideMark/>
          </w:tcPr>
          <w:p w14:paraId="10F35A0B" w14:textId="77777777" w:rsidR="001D1C77" w:rsidRDefault="001D1C77" w:rsidP="001D1C77">
            <w:pPr>
              <w:jc w:val="center"/>
              <w:rPr>
                <w:color w:val="000000"/>
              </w:rPr>
            </w:pPr>
            <w:r w:rsidRPr="00674502">
              <w:rPr>
                <w:color w:val="000000"/>
              </w:rPr>
              <w:t>‘40MHz’</w:t>
            </w:r>
          </w:p>
          <w:p w14:paraId="62D22399" w14:textId="77777777" w:rsidR="001D1C77" w:rsidRPr="00674502" w:rsidRDefault="001D1C77" w:rsidP="001D1C77">
            <w:pPr>
              <w:jc w:val="center"/>
              <w:rPr>
                <w:color w:val="000000"/>
              </w:rPr>
            </w:pPr>
            <w:r>
              <w:rPr>
                <w:color w:val="000000"/>
              </w:rPr>
              <w:t>(5170)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AC88FD" w14:textId="77777777" w:rsidR="001D1C77" w:rsidRPr="00D70D09" w:rsidRDefault="001D1C77" w:rsidP="001D1C77">
            <w:pPr>
              <w:jc w:val="center"/>
              <w:rPr>
                <w:color w:val="000000"/>
              </w:rPr>
            </w:pPr>
            <w:r w:rsidRPr="0075282C">
              <w:rPr>
                <w:rFonts w:hint="eastAsia"/>
                <w:color w:val="000000"/>
              </w:rPr>
              <w:t>29.81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014AC" w14:textId="77777777" w:rsidR="001D1C77" w:rsidRPr="00D70D09" w:rsidRDefault="001D1C77" w:rsidP="001D1C77">
            <w:pPr>
              <w:jc w:val="center"/>
              <w:rPr>
                <w:color w:val="000000"/>
              </w:rPr>
            </w:pPr>
            <w:r w:rsidRPr="0075282C">
              <w:rPr>
                <w:rFonts w:hint="eastAsia"/>
                <w:color w:val="000000"/>
              </w:rPr>
              <w:t>29.49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5DE42" w14:textId="77777777" w:rsidR="001D1C77" w:rsidRPr="00231537" w:rsidRDefault="001D1C77" w:rsidP="001D1C77">
            <w:pPr>
              <w:jc w:val="center"/>
              <w:rPr>
                <w:color w:val="000000"/>
              </w:rPr>
            </w:pPr>
            <w:r w:rsidRPr="0075282C">
              <w:rPr>
                <w:rFonts w:hint="eastAsia"/>
                <w:color w:val="000000"/>
              </w:rPr>
              <w:t>24.42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C404D" w14:textId="77777777" w:rsidR="001D1C77" w:rsidRPr="00231537" w:rsidRDefault="001D1C77" w:rsidP="001D1C77">
            <w:pPr>
              <w:jc w:val="center"/>
              <w:rPr>
                <w:color w:val="000000"/>
              </w:rPr>
            </w:pPr>
            <w:r w:rsidRPr="0075282C">
              <w:rPr>
                <w:rFonts w:hint="eastAsia"/>
                <w:color w:val="000000"/>
              </w:rPr>
              <w:t>28.15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97E6" w14:textId="77777777" w:rsidR="001D1C77" w:rsidRPr="00231537" w:rsidRDefault="001D1C77" w:rsidP="001D1C77">
            <w:pPr>
              <w:jc w:val="center"/>
              <w:rPr>
                <w:color w:val="000000"/>
              </w:rPr>
            </w:pPr>
            <w:r w:rsidRPr="0075282C">
              <w:rPr>
                <w:rFonts w:hint="eastAsia"/>
                <w:color w:val="000000"/>
              </w:rPr>
              <w:t>26.71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28CC" w14:textId="77777777" w:rsidR="001D1C77" w:rsidRPr="00231537" w:rsidRDefault="001D1C77" w:rsidP="001D1C77">
            <w:pPr>
              <w:jc w:val="center"/>
              <w:rPr>
                <w:color w:val="000000"/>
              </w:rPr>
            </w:pPr>
            <w:r w:rsidRPr="0075282C">
              <w:rPr>
                <w:rFonts w:hint="eastAsia"/>
                <w:color w:val="000000"/>
              </w:rPr>
              <w:t>24.22</w:t>
            </w:r>
          </w:p>
        </w:tc>
        <w:tc>
          <w:tcPr>
            <w:tcW w:w="723" w:type="dxa"/>
            <w:tcBorders>
              <w:top w:val="nil"/>
              <w:left w:val="single" w:sz="4" w:space="0" w:color="auto"/>
              <w:bottom w:val="nil"/>
              <w:right w:val="nil"/>
            </w:tcBorders>
            <w:shd w:val="clear" w:color="auto" w:fill="auto"/>
            <w:noWrap/>
            <w:vAlign w:val="center"/>
          </w:tcPr>
          <w:p w14:paraId="4DECF692"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6BC1E6D"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9E7F7D7"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631BCE7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CCBAF0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D0566B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3419063"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54CD1A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F13A32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F67C5F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B224A2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D83A79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EC020A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BB131E8" w14:textId="77777777" w:rsidR="001D1C77" w:rsidRPr="00231537" w:rsidRDefault="001D1C77" w:rsidP="001D1C77">
            <w:pPr>
              <w:jc w:val="center"/>
              <w:rPr>
                <w:color w:val="000000"/>
              </w:rPr>
            </w:pPr>
          </w:p>
        </w:tc>
      </w:tr>
      <w:tr w:rsidR="001D1C77" w:rsidRPr="00491A77" w14:paraId="398FB655" w14:textId="77777777" w:rsidTr="001D1C77">
        <w:trPr>
          <w:trHeight w:val="266"/>
        </w:trPr>
        <w:tc>
          <w:tcPr>
            <w:tcW w:w="1134" w:type="dxa"/>
            <w:shd w:val="clear" w:color="auto" w:fill="auto"/>
            <w:noWrap/>
            <w:vAlign w:val="center"/>
          </w:tcPr>
          <w:p w14:paraId="5C8885A3" w14:textId="77777777" w:rsidR="001D1C77" w:rsidRDefault="001D1C77" w:rsidP="001D1C77">
            <w:pPr>
              <w:jc w:val="center"/>
              <w:rPr>
                <w:color w:val="000000"/>
              </w:rPr>
            </w:pPr>
            <w:r w:rsidRPr="00674502">
              <w:rPr>
                <w:color w:val="000000"/>
              </w:rPr>
              <w:t>‘40MHz’</w:t>
            </w:r>
          </w:p>
          <w:p w14:paraId="7C7BA96F" w14:textId="77777777" w:rsidR="001D1C77" w:rsidRPr="00674502" w:rsidRDefault="001D1C77" w:rsidP="001D1C77">
            <w:pPr>
              <w:jc w:val="center"/>
              <w:rPr>
                <w:color w:val="000000"/>
              </w:rPr>
            </w:pP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2004C1" w14:textId="77777777" w:rsidR="001D1C77" w:rsidRPr="00D90DE2" w:rsidRDefault="001D1C77" w:rsidP="001D1C77">
            <w:pPr>
              <w:jc w:val="center"/>
              <w:rPr>
                <w:color w:val="000000"/>
              </w:rPr>
            </w:pPr>
            <w:r w:rsidRPr="0075282C">
              <w:rPr>
                <w:rFonts w:hint="eastAsia"/>
                <w:color w:val="000000"/>
              </w:rPr>
              <w:t>20.42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33CA5" w14:textId="77777777" w:rsidR="001D1C77" w:rsidRPr="00D90DE2" w:rsidRDefault="001D1C77" w:rsidP="001D1C77">
            <w:pPr>
              <w:jc w:val="center"/>
              <w:rPr>
                <w:color w:val="000000"/>
              </w:rPr>
            </w:pPr>
            <w:r w:rsidRPr="0075282C">
              <w:rPr>
                <w:rFonts w:hint="eastAsia"/>
                <w:color w:val="000000"/>
              </w:rPr>
              <w:t>11.45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92A8" w14:textId="77777777" w:rsidR="001D1C77" w:rsidRPr="00D90DE2" w:rsidRDefault="001D1C77" w:rsidP="001D1C77">
            <w:pPr>
              <w:jc w:val="center"/>
              <w:rPr>
                <w:color w:val="000000"/>
              </w:rPr>
            </w:pPr>
            <w:r w:rsidRPr="0075282C">
              <w:rPr>
                <w:rFonts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915AB" w14:textId="77777777" w:rsidR="001D1C77" w:rsidRPr="00D90DE2" w:rsidRDefault="001D1C77" w:rsidP="001D1C77">
            <w:pPr>
              <w:jc w:val="center"/>
              <w:rPr>
                <w:color w:val="000000"/>
              </w:rPr>
            </w:pPr>
            <w:r w:rsidRPr="0075282C">
              <w:rPr>
                <w:rFonts w:hint="eastAsia"/>
                <w:color w:val="000000"/>
              </w:rPr>
              <w:t>8.92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10468" w14:textId="77777777" w:rsidR="001D1C77" w:rsidRPr="00D90DE2" w:rsidRDefault="001D1C77" w:rsidP="001D1C77">
            <w:pPr>
              <w:jc w:val="center"/>
              <w:rPr>
                <w:color w:val="000000"/>
              </w:rPr>
            </w:pPr>
            <w:r w:rsidRPr="0075282C">
              <w:rPr>
                <w:rFonts w:hint="eastAsia"/>
                <w:color w:val="000000"/>
              </w:rPr>
              <w:t>7.24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2E7F7" w14:textId="77777777" w:rsidR="001D1C77" w:rsidRPr="00D90DE2" w:rsidRDefault="001D1C77" w:rsidP="001D1C77">
            <w:pPr>
              <w:jc w:val="center"/>
              <w:rPr>
                <w:color w:val="000000"/>
              </w:rPr>
            </w:pPr>
            <w:r w:rsidRPr="0075282C">
              <w:rPr>
                <w:rFonts w:hint="eastAsia"/>
                <w:color w:val="000000"/>
              </w:rPr>
              <w:t>5.41</w:t>
            </w:r>
          </w:p>
        </w:tc>
        <w:tc>
          <w:tcPr>
            <w:tcW w:w="723" w:type="dxa"/>
            <w:tcBorders>
              <w:top w:val="nil"/>
              <w:left w:val="single" w:sz="4" w:space="0" w:color="auto"/>
              <w:bottom w:val="nil"/>
              <w:right w:val="nil"/>
            </w:tcBorders>
            <w:shd w:val="clear" w:color="auto" w:fill="auto"/>
            <w:noWrap/>
            <w:vAlign w:val="center"/>
          </w:tcPr>
          <w:p w14:paraId="1699D4EF"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68AA560"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FF71178"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465E7E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47E9BC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82AFBB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40817FD"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58D23B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29F34E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0BCBE6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3E182B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D6146C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67E624E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3218FA1" w14:textId="77777777" w:rsidR="001D1C77" w:rsidRPr="00231537" w:rsidRDefault="001D1C77" w:rsidP="001D1C77">
            <w:pPr>
              <w:jc w:val="center"/>
              <w:rPr>
                <w:color w:val="000000"/>
              </w:rPr>
            </w:pPr>
          </w:p>
        </w:tc>
      </w:tr>
      <w:tr w:rsidR="001D1C77" w:rsidRPr="00491A77" w14:paraId="3636FD69" w14:textId="77777777" w:rsidTr="001D1C77">
        <w:trPr>
          <w:trHeight w:val="266"/>
        </w:trPr>
        <w:tc>
          <w:tcPr>
            <w:tcW w:w="1134" w:type="dxa"/>
            <w:tcBorders>
              <w:bottom w:val="single" w:sz="4" w:space="0" w:color="auto"/>
            </w:tcBorders>
            <w:shd w:val="clear" w:color="auto" w:fill="auto"/>
            <w:noWrap/>
            <w:vAlign w:val="center"/>
          </w:tcPr>
          <w:p w14:paraId="5952A01D" w14:textId="77777777" w:rsidR="001D1C77" w:rsidRDefault="001D1C77" w:rsidP="001D1C77">
            <w:pPr>
              <w:jc w:val="center"/>
              <w:rPr>
                <w:color w:val="000000"/>
              </w:rPr>
            </w:pPr>
            <w:r w:rsidRPr="00674502">
              <w:rPr>
                <w:color w:val="000000"/>
              </w:rPr>
              <w:t>‘40MHz’</w:t>
            </w:r>
          </w:p>
          <w:p w14:paraId="51D56315" w14:textId="77777777" w:rsidR="001D1C77" w:rsidRPr="00674502" w:rsidRDefault="001D1C77" w:rsidP="001D1C77">
            <w:pPr>
              <w:jc w:val="center"/>
              <w:rPr>
                <w:color w:val="000000"/>
              </w:rPr>
            </w:pPr>
            <w:r>
              <w:rPr>
                <w:color w:val="000000"/>
              </w:rPr>
              <w:lastRenderedPageBreak/>
              <w:t>(5230)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4701B6" w14:textId="77777777" w:rsidR="001D1C77" w:rsidRPr="00D90DE2" w:rsidRDefault="001D1C77" w:rsidP="001D1C77">
            <w:pPr>
              <w:jc w:val="center"/>
              <w:rPr>
                <w:color w:val="000000"/>
              </w:rPr>
            </w:pPr>
            <w:r w:rsidRPr="0075282C">
              <w:rPr>
                <w:rFonts w:hint="eastAsia"/>
                <w:color w:val="000000"/>
              </w:rPr>
              <w:lastRenderedPageBreak/>
              <w:t>9.24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957DD" w14:textId="77777777" w:rsidR="001D1C77" w:rsidRPr="00D90DE2" w:rsidRDefault="001D1C77" w:rsidP="001D1C77">
            <w:pPr>
              <w:jc w:val="center"/>
              <w:rPr>
                <w:color w:val="000000"/>
              </w:rPr>
            </w:pPr>
            <w:r w:rsidRPr="0075282C">
              <w:rPr>
                <w:rFonts w:hint="eastAsia"/>
                <w:color w:val="000000"/>
              </w:rPr>
              <w:t>8.21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B4B1" w14:textId="77777777" w:rsidR="001D1C77" w:rsidRPr="00D90DE2" w:rsidRDefault="001D1C77" w:rsidP="001D1C77">
            <w:pPr>
              <w:jc w:val="center"/>
              <w:rPr>
                <w:color w:val="000000"/>
              </w:rPr>
            </w:pPr>
            <w:r w:rsidRPr="0075282C">
              <w:rPr>
                <w:rFonts w:hint="eastAsia"/>
                <w:color w:val="000000"/>
              </w:rPr>
              <w:t>6.04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CE15E" w14:textId="77777777" w:rsidR="001D1C77" w:rsidRPr="00D90DE2" w:rsidRDefault="001D1C77" w:rsidP="001D1C77">
            <w:pPr>
              <w:jc w:val="center"/>
              <w:rPr>
                <w:color w:val="000000"/>
              </w:rPr>
            </w:pPr>
            <w:r w:rsidRPr="0075282C">
              <w:rPr>
                <w:rFonts w:hint="eastAsia"/>
                <w:color w:val="000000"/>
              </w:rPr>
              <w:t>8.77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E7850" w14:textId="77777777" w:rsidR="001D1C77" w:rsidRPr="00D90DE2" w:rsidRDefault="001D1C77" w:rsidP="001D1C77">
            <w:pPr>
              <w:jc w:val="center"/>
              <w:rPr>
                <w:color w:val="000000"/>
              </w:rPr>
            </w:pPr>
            <w:r w:rsidRPr="0075282C">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A7280" w14:textId="77777777" w:rsidR="001D1C77" w:rsidRPr="00D90DE2" w:rsidRDefault="001D1C77" w:rsidP="001D1C77">
            <w:pPr>
              <w:jc w:val="center"/>
              <w:rPr>
                <w:color w:val="000000"/>
              </w:rPr>
            </w:pPr>
            <w:r w:rsidRPr="0075282C">
              <w:rPr>
                <w:rFonts w:hint="eastAsia"/>
                <w:color w:val="000000"/>
              </w:rPr>
              <w:t>5.60</w:t>
            </w:r>
          </w:p>
        </w:tc>
        <w:tc>
          <w:tcPr>
            <w:tcW w:w="723" w:type="dxa"/>
            <w:tcBorders>
              <w:top w:val="nil"/>
              <w:left w:val="single" w:sz="4" w:space="0" w:color="auto"/>
              <w:bottom w:val="nil"/>
              <w:right w:val="nil"/>
            </w:tcBorders>
            <w:shd w:val="clear" w:color="auto" w:fill="auto"/>
            <w:noWrap/>
            <w:vAlign w:val="center"/>
          </w:tcPr>
          <w:p w14:paraId="4C075F62"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1E305FF"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D69E7D9"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32F02C0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2D4D05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94A943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D24FBAA"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4ED781F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CA2FA4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368BCE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422CEF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66AC1A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894217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65D4F7E5" w14:textId="77777777" w:rsidR="001D1C77" w:rsidRPr="00231537" w:rsidRDefault="001D1C77" w:rsidP="001D1C77">
            <w:pPr>
              <w:jc w:val="center"/>
              <w:rPr>
                <w:color w:val="000000"/>
              </w:rPr>
            </w:pPr>
          </w:p>
        </w:tc>
      </w:tr>
      <w:tr w:rsidR="001D1C77" w:rsidRPr="00491A77" w14:paraId="070A970E" w14:textId="77777777" w:rsidTr="001D1C77">
        <w:trPr>
          <w:trHeight w:val="266"/>
        </w:trPr>
        <w:tc>
          <w:tcPr>
            <w:tcW w:w="1134" w:type="dxa"/>
            <w:tcBorders>
              <w:bottom w:val="single" w:sz="4" w:space="0" w:color="auto"/>
            </w:tcBorders>
            <w:shd w:val="clear" w:color="auto" w:fill="auto"/>
            <w:noWrap/>
            <w:vAlign w:val="center"/>
          </w:tcPr>
          <w:p w14:paraId="76A46A3A" w14:textId="77777777" w:rsidR="001D1C77" w:rsidRDefault="001D1C77" w:rsidP="001D1C77">
            <w:pPr>
              <w:jc w:val="center"/>
              <w:rPr>
                <w:color w:val="000000"/>
              </w:rPr>
            </w:pPr>
            <w:r w:rsidRPr="00674502">
              <w:rPr>
                <w:color w:val="000000"/>
              </w:rPr>
              <w:lastRenderedPageBreak/>
              <w:t>‘40MHz’</w:t>
            </w:r>
          </w:p>
          <w:p w14:paraId="1C8C1F0B" w14:textId="77777777" w:rsidR="001D1C77" w:rsidRPr="00674502" w:rsidRDefault="001D1C77" w:rsidP="001D1C77">
            <w:pPr>
              <w:jc w:val="center"/>
              <w:rPr>
                <w:color w:val="000000"/>
              </w:rPr>
            </w:pPr>
            <w:r>
              <w:rPr>
                <w:color w:val="000000"/>
              </w:rPr>
              <w:t>(5310)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8FB918" w14:textId="77777777" w:rsidR="001D1C77" w:rsidRPr="00D90DE2" w:rsidRDefault="001D1C77" w:rsidP="001D1C77">
            <w:pPr>
              <w:jc w:val="center"/>
              <w:rPr>
                <w:color w:val="000000"/>
              </w:rPr>
            </w:pPr>
            <w:r w:rsidRPr="0075282C">
              <w:rPr>
                <w:rFonts w:hint="eastAsia"/>
                <w:color w:val="000000"/>
              </w:rPr>
              <w:t>14.82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AE3B" w14:textId="77777777" w:rsidR="001D1C77" w:rsidRPr="00D90DE2" w:rsidRDefault="001D1C77" w:rsidP="001D1C77">
            <w:pPr>
              <w:jc w:val="center"/>
              <w:rPr>
                <w:color w:val="000000"/>
              </w:rPr>
            </w:pPr>
            <w:r w:rsidRPr="0075282C">
              <w:rPr>
                <w:rFonts w:hint="eastAsia"/>
                <w:color w:val="000000"/>
              </w:rPr>
              <w:t>11.44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4BF1C" w14:textId="77777777" w:rsidR="001D1C77" w:rsidRPr="00D90DE2" w:rsidRDefault="001D1C77" w:rsidP="001D1C77">
            <w:pPr>
              <w:jc w:val="center"/>
              <w:rPr>
                <w:color w:val="000000"/>
              </w:rPr>
            </w:pPr>
            <w:r w:rsidRPr="0075282C">
              <w:rPr>
                <w:rFonts w:hint="eastAsia"/>
                <w:color w:val="000000"/>
              </w:rPr>
              <w:t>8.89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47F6B" w14:textId="77777777" w:rsidR="001D1C77" w:rsidRPr="00D90DE2" w:rsidRDefault="001D1C77" w:rsidP="001D1C77">
            <w:pPr>
              <w:jc w:val="center"/>
              <w:rPr>
                <w:color w:val="000000"/>
              </w:rPr>
            </w:pPr>
            <w:r w:rsidRPr="0075282C">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91B98" w14:textId="77777777" w:rsidR="001D1C77" w:rsidRPr="00D90DE2" w:rsidRDefault="001D1C77" w:rsidP="001D1C77">
            <w:pPr>
              <w:jc w:val="center"/>
              <w:rPr>
                <w:color w:val="000000"/>
              </w:rPr>
            </w:pPr>
            <w:r w:rsidRPr="0075282C">
              <w:rPr>
                <w:rFonts w:hint="eastAsia"/>
                <w:color w:val="000000"/>
              </w:rPr>
              <w:t>7.25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431A" w14:textId="77777777" w:rsidR="001D1C77" w:rsidRPr="00D90DE2" w:rsidRDefault="001D1C77" w:rsidP="001D1C77">
            <w:pPr>
              <w:jc w:val="center"/>
              <w:rPr>
                <w:color w:val="000000"/>
              </w:rPr>
            </w:pPr>
            <w:r w:rsidRPr="0075282C">
              <w:rPr>
                <w:rFonts w:hint="eastAsia"/>
                <w:color w:val="000000"/>
              </w:rPr>
              <w:t>5.63</w:t>
            </w:r>
          </w:p>
        </w:tc>
        <w:tc>
          <w:tcPr>
            <w:tcW w:w="723" w:type="dxa"/>
            <w:tcBorders>
              <w:top w:val="nil"/>
              <w:left w:val="single" w:sz="4" w:space="0" w:color="auto"/>
              <w:bottom w:val="nil"/>
              <w:right w:val="nil"/>
            </w:tcBorders>
            <w:shd w:val="clear" w:color="auto" w:fill="auto"/>
            <w:noWrap/>
            <w:vAlign w:val="center"/>
          </w:tcPr>
          <w:p w14:paraId="7B5F0EB7"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8C46D42"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2A02A4E"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583EE6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15E50E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A531D3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1958D25"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154921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47476E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3028F3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43D81F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6AF5E6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0C5A3C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9290DFF" w14:textId="77777777" w:rsidR="001D1C77" w:rsidRPr="00231537" w:rsidRDefault="001D1C77" w:rsidP="001D1C77">
            <w:pPr>
              <w:jc w:val="center"/>
              <w:rPr>
                <w:color w:val="000000"/>
              </w:rPr>
            </w:pPr>
          </w:p>
        </w:tc>
      </w:tr>
      <w:tr w:rsidR="001D1C77" w:rsidRPr="00491A77" w14:paraId="0CF49C3C" w14:textId="77777777" w:rsidTr="001D1C77">
        <w:trPr>
          <w:trHeight w:val="266"/>
        </w:trPr>
        <w:tc>
          <w:tcPr>
            <w:tcW w:w="1134" w:type="dxa"/>
            <w:tcBorders>
              <w:bottom w:val="single" w:sz="4" w:space="0" w:color="auto"/>
            </w:tcBorders>
            <w:shd w:val="clear" w:color="auto" w:fill="auto"/>
            <w:noWrap/>
            <w:vAlign w:val="center"/>
          </w:tcPr>
          <w:p w14:paraId="3C519607" w14:textId="77777777" w:rsidR="001D1C77" w:rsidRDefault="001D1C77" w:rsidP="001D1C77">
            <w:pPr>
              <w:jc w:val="center"/>
              <w:rPr>
                <w:color w:val="000000"/>
              </w:rPr>
            </w:pPr>
            <w:r w:rsidRPr="00674502">
              <w:rPr>
                <w:color w:val="000000"/>
              </w:rPr>
              <w:t>‘40MHz’</w:t>
            </w:r>
          </w:p>
          <w:p w14:paraId="20F56F40" w14:textId="77777777" w:rsidR="001D1C77" w:rsidRPr="00674502" w:rsidRDefault="001D1C77" w:rsidP="001D1C77">
            <w:pPr>
              <w:jc w:val="center"/>
              <w:rPr>
                <w:color w:val="000000"/>
              </w:rPr>
            </w:pPr>
            <w:r>
              <w:rPr>
                <w:color w:val="000000"/>
              </w:rPr>
              <w:t>(5330)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B9A286" w14:textId="77777777" w:rsidR="001D1C77" w:rsidRPr="00D90DE2" w:rsidRDefault="001D1C77" w:rsidP="001D1C77">
            <w:pPr>
              <w:jc w:val="center"/>
              <w:rPr>
                <w:color w:val="000000"/>
              </w:rPr>
            </w:pPr>
            <w:r w:rsidRPr="0075282C">
              <w:rPr>
                <w:rFonts w:hint="eastAsia"/>
                <w:color w:val="000000"/>
              </w:rPr>
              <w:t>32.39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B1F8" w14:textId="77777777" w:rsidR="001D1C77" w:rsidRPr="00D90DE2" w:rsidRDefault="001D1C77" w:rsidP="001D1C77">
            <w:pPr>
              <w:jc w:val="center"/>
              <w:rPr>
                <w:color w:val="000000"/>
              </w:rPr>
            </w:pPr>
            <w:r w:rsidRPr="0075282C">
              <w:rPr>
                <w:rFonts w:hint="eastAsia"/>
                <w:color w:val="000000"/>
              </w:rPr>
              <w:t>31.37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42EEA" w14:textId="77777777" w:rsidR="001D1C77" w:rsidRPr="00D90DE2" w:rsidRDefault="001D1C77" w:rsidP="001D1C77">
            <w:pPr>
              <w:jc w:val="center"/>
              <w:rPr>
                <w:color w:val="000000"/>
              </w:rPr>
            </w:pPr>
            <w:r w:rsidRPr="0075282C">
              <w:rPr>
                <w:rFonts w:hint="eastAsia"/>
                <w:color w:val="000000"/>
              </w:rPr>
              <w:t>25.18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C436" w14:textId="77777777" w:rsidR="001D1C77" w:rsidRPr="00D90DE2" w:rsidRDefault="001D1C77" w:rsidP="001D1C77">
            <w:pPr>
              <w:jc w:val="center"/>
              <w:rPr>
                <w:color w:val="000000"/>
              </w:rPr>
            </w:pPr>
            <w:r w:rsidRPr="0075282C">
              <w:rPr>
                <w:rFonts w:hint="eastAsia"/>
                <w:color w:val="000000"/>
              </w:rPr>
              <w:t>8.77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3976" w14:textId="77777777" w:rsidR="001D1C77" w:rsidRPr="00D90DE2" w:rsidRDefault="001D1C77" w:rsidP="001D1C77">
            <w:pPr>
              <w:jc w:val="center"/>
              <w:rPr>
                <w:color w:val="000000"/>
              </w:rPr>
            </w:pPr>
            <w:r w:rsidRPr="0075282C">
              <w:rPr>
                <w:rFonts w:hint="eastAsia"/>
                <w:color w:val="000000"/>
              </w:rPr>
              <w:t>7.34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548CB" w14:textId="77777777" w:rsidR="001D1C77" w:rsidRPr="00D90DE2" w:rsidRDefault="001D1C77" w:rsidP="001D1C77">
            <w:pPr>
              <w:jc w:val="center"/>
              <w:rPr>
                <w:color w:val="000000"/>
              </w:rPr>
            </w:pPr>
            <w:r w:rsidRPr="0075282C">
              <w:rPr>
                <w:rFonts w:hint="eastAsia"/>
                <w:color w:val="000000"/>
              </w:rPr>
              <w:t>5.82</w:t>
            </w:r>
          </w:p>
        </w:tc>
        <w:tc>
          <w:tcPr>
            <w:tcW w:w="723" w:type="dxa"/>
            <w:tcBorders>
              <w:top w:val="nil"/>
              <w:left w:val="single" w:sz="4" w:space="0" w:color="auto"/>
              <w:bottom w:val="nil"/>
              <w:right w:val="nil"/>
            </w:tcBorders>
            <w:shd w:val="clear" w:color="auto" w:fill="auto"/>
            <w:noWrap/>
            <w:vAlign w:val="center"/>
          </w:tcPr>
          <w:p w14:paraId="2376874A"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530D8F5"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DFFF5E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2F88D8D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FF4502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AB2E48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BF596AF"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27A2A5A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5B97E4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82DA99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ACF796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471D1D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D8CFCF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4D0E52B" w14:textId="77777777" w:rsidR="001D1C77" w:rsidRPr="00231537" w:rsidRDefault="001D1C77" w:rsidP="001D1C77">
            <w:pPr>
              <w:jc w:val="center"/>
              <w:rPr>
                <w:color w:val="000000"/>
              </w:rPr>
            </w:pPr>
          </w:p>
        </w:tc>
      </w:tr>
      <w:tr w:rsidR="001D1C77" w:rsidRPr="00491A77" w14:paraId="2D0BD1C0" w14:textId="77777777" w:rsidTr="001D1C77">
        <w:trPr>
          <w:trHeight w:val="266"/>
        </w:trPr>
        <w:tc>
          <w:tcPr>
            <w:tcW w:w="1134" w:type="dxa"/>
            <w:tcBorders>
              <w:bottom w:val="single" w:sz="4" w:space="0" w:color="auto"/>
            </w:tcBorders>
            <w:shd w:val="clear" w:color="auto" w:fill="auto"/>
            <w:noWrap/>
            <w:vAlign w:val="center"/>
          </w:tcPr>
          <w:p w14:paraId="1F1A55C8" w14:textId="77777777" w:rsidR="001D1C77" w:rsidRDefault="001D1C77" w:rsidP="001D1C77">
            <w:pPr>
              <w:jc w:val="center"/>
              <w:rPr>
                <w:color w:val="000000"/>
              </w:rPr>
            </w:pPr>
            <w:r w:rsidRPr="00674502">
              <w:rPr>
                <w:color w:val="000000"/>
              </w:rPr>
              <w:t>‘40MHz’</w:t>
            </w:r>
          </w:p>
          <w:p w14:paraId="5059A509" w14:textId="77777777" w:rsidR="001D1C77" w:rsidRPr="00674502" w:rsidRDefault="001D1C77" w:rsidP="001D1C77">
            <w:pPr>
              <w:jc w:val="center"/>
              <w:rPr>
                <w:color w:val="000000"/>
              </w:rPr>
            </w:pPr>
            <w:r>
              <w:rPr>
                <w:color w:val="000000"/>
              </w:rPr>
              <w:t>(5490)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1D19C5" w14:textId="77777777" w:rsidR="001D1C77" w:rsidRPr="00D90DE2" w:rsidRDefault="001D1C77" w:rsidP="001D1C77">
            <w:pPr>
              <w:jc w:val="center"/>
              <w:rPr>
                <w:color w:val="000000"/>
              </w:rPr>
            </w:pPr>
            <w:r w:rsidRPr="0075282C">
              <w:rPr>
                <w:rFonts w:hint="eastAsia"/>
                <w:color w:val="000000"/>
              </w:rPr>
              <w:t>28.78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269B0" w14:textId="77777777" w:rsidR="001D1C77" w:rsidRPr="00D90DE2" w:rsidRDefault="001D1C77" w:rsidP="001D1C77">
            <w:pPr>
              <w:jc w:val="center"/>
              <w:rPr>
                <w:color w:val="000000"/>
              </w:rPr>
            </w:pPr>
            <w:r w:rsidRPr="0075282C">
              <w:rPr>
                <w:rFonts w:hint="eastAsia"/>
                <w:color w:val="000000"/>
              </w:rPr>
              <w:t>28.52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7DF2" w14:textId="77777777" w:rsidR="001D1C77" w:rsidRPr="00D90DE2" w:rsidRDefault="001D1C77" w:rsidP="001D1C77">
            <w:pPr>
              <w:jc w:val="center"/>
              <w:rPr>
                <w:color w:val="000000"/>
              </w:rPr>
            </w:pPr>
            <w:r w:rsidRPr="0075282C">
              <w:rPr>
                <w:rFonts w:hint="eastAsia"/>
                <w:color w:val="000000"/>
              </w:rPr>
              <w:t>23.93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5942A" w14:textId="77777777" w:rsidR="001D1C77" w:rsidRPr="00D90DE2" w:rsidRDefault="001D1C77" w:rsidP="001D1C77">
            <w:pPr>
              <w:jc w:val="center"/>
              <w:rPr>
                <w:color w:val="000000"/>
              </w:rPr>
            </w:pPr>
            <w:r w:rsidRPr="0075282C">
              <w:rPr>
                <w:rFonts w:hint="eastAsia"/>
                <w:color w:val="000000"/>
              </w:rPr>
              <w:t>17.48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1F4A3" w14:textId="77777777" w:rsidR="001D1C77" w:rsidRPr="00D90DE2" w:rsidRDefault="001D1C77" w:rsidP="001D1C77">
            <w:pPr>
              <w:jc w:val="center"/>
              <w:rPr>
                <w:color w:val="000000"/>
              </w:rPr>
            </w:pPr>
            <w:r w:rsidRPr="0075282C">
              <w:rPr>
                <w:rFonts w:hint="eastAsia"/>
                <w:color w:val="000000"/>
              </w:rPr>
              <w:t>19.67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2E1D7" w14:textId="77777777" w:rsidR="001D1C77" w:rsidRPr="00D90DE2" w:rsidRDefault="001D1C77" w:rsidP="001D1C77">
            <w:pPr>
              <w:jc w:val="center"/>
              <w:rPr>
                <w:color w:val="000000"/>
              </w:rPr>
            </w:pPr>
            <w:r w:rsidRPr="0075282C">
              <w:rPr>
                <w:rFonts w:hint="eastAsia"/>
                <w:color w:val="000000"/>
              </w:rPr>
              <w:t>8.83</w:t>
            </w:r>
          </w:p>
        </w:tc>
        <w:tc>
          <w:tcPr>
            <w:tcW w:w="723" w:type="dxa"/>
            <w:tcBorders>
              <w:top w:val="nil"/>
              <w:left w:val="single" w:sz="4" w:space="0" w:color="auto"/>
              <w:bottom w:val="nil"/>
              <w:right w:val="nil"/>
            </w:tcBorders>
            <w:shd w:val="clear" w:color="auto" w:fill="auto"/>
            <w:noWrap/>
            <w:vAlign w:val="center"/>
          </w:tcPr>
          <w:p w14:paraId="1F5EB9AB"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0059051"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07E39EF"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45815CB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ECFB37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125099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4EEB20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242FFF1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05A2C0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E5839D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9AF245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F125C4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E6BB40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4E5C036" w14:textId="77777777" w:rsidR="001D1C77" w:rsidRPr="00231537" w:rsidRDefault="001D1C77" w:rsidP="001D1C77">
            <w:pPr>
              <w:jc w:val="center"/>
              <w:rPr>
                <w:color w:val="000000"/>
              </w:rPr>
            </w:pPr>
          </w:p>
        </w:tc>
      </w:tr>
      <w:tr w:rsidR="001D1C77" w:rsidRPr="00491A77" w14:paraId="291BF7C6" w14:textId="77777777" w:rsidTr="001D1C77">
        <w:trPr>
          <w:trHeight w:val="266"/>
        </w:trPr>
        <w:tc>
          <w:tcPr>
            <w:tcW w:w="1134" w:type="dxa"/>
            <w:tcBorders>
              <w:bottom w:val="single" w:sz="4" w:space="0" w:color="auto"/>
            </w:tcBorders>
            <w:shd w:val="clear" w:color="auto" w:fill="auto"/>
            <w:noWrap/>
            <w:vAlign w:val="center"/>
          </w:tcPr>
          <w:p w14:paraId="397A8F96" w14:textId="77777777" w:rsidR="001D1C77" w:rsidRDefault="001D1C77" w:rsidP="001D1C77">
            <w:pPr>
              <w:jc w:val="center"/>
              <w:rPr>
                <w:color w:val="000000"/>
              </w:rPr>
            </w:pPr>
            <w:r w:rsidRPr="00674502">
              <w:rPr>
                <w:color w:val="000000"/>
              </w:rPr>
              <w:t>‘40MHz’</w:t>
            </w:r>
          </w:p>
          <w:p w14:paraId="2DE3495B" w14:textId="77777777" w:rsidR="001D1C77" w:rsidRPr="00674502" w:rsidRDefault="001D1C77" w:rsidP="001D1C77">
            <w:pPr>
              <w:jc w:val="center"/>
              <w:rPr>
                <w:color w:val="000000"/>
              </w:rPr>
            </w:pPr>
            <w:r>
              <w:rPr>
                <w:color w:val="000000"/>
              </w:rPr>
              <w:t>(5510)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81F610" w14:textId="77777777" w:rsidR="001D1C77" w:rsidRPr="00D90DE2" w:rsidRDefault="001D1C77" w:rsidP="001D1C77">
            <w:pPr>
              <w:jc w:val="center"/>
              <w:rPr>
                <w:color w:val="000000"/>
              </w:rPr>
            </w:pPr>
            <w:r w:rsidRPr="0075282C">
              <w:rPr>
                <w:rFonts w:hint="eastAsia"/>
                <w:color w:val="000000"/>
              </w:rPr>
              <w:t>9.16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97AA9" w14:textId="77777777" w:rsidR="001D1C77" w:rsidRPr="00D90DE2" w:rsidRDefault="001D1C77" w:rsidP="001D1C77">
            <w:pPr>
              <w:jc w:val="center"/>
              <w:rPr>
                <w:color w:val="000000"/>
              </w:rPr>
            </w:pPr>
            <w:r w:rsidRPr="0075282C">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7DBC" w14:textId="77777777" w:rsidR="001D1C77" w:rsidRPr="00D90DE2" w:rsidRDefault="001D1C77" w:rsidP="001D1C77">
            <w:pPr>
              <w:jc w:val="center"/>
              <w:rPr>
                <w:color w:val="000000"/>
              </w:rPr>
            </w:pPr>
            <w:r w:rsidRPr="0075282C">
              <w:rPr>
                <w:rFonts w:hint="eastAsia"/>
                <w:color w:val="000000"/>
              </w:rPr>
              <w:t>8.59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B750E" w14:textId="77777777" w:rsidR="001D1C77" w:rsidRPr="00D90DE2" w:rsidRDefault="001D1C77" w:rsidP="001D1C77">
            <w:pPr>
              <w:jc w:val="center"/>
              <w:rPr>
                <w:color w:val="000000"/>
              </w:rPr>
            </w:pPr>
            <w:r w:rsidRPr="0075282C">
              <w:rPr>
                <w:rFonts w:hint="eastAsia"/>
                <w:color w:val="000000"/>
              </w:rPr>
              <w:t>8.70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67951" w14:textId="77777777" w:rsidR="001D1C77" w:rsidRPr="00D90DE2" w:rsidRDefault="001D1C77" w:rsidP="001D1C77">
            <w:pPr>
              <w:jc w:val="center"/>
              <w:rPr>
                <w:color w:val="000000"/>
              </w:rPr>
            </w:pPr>
            <w:r w:rsidRPr="0075282C">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1376" w14:textId="77777777" w:rsidR="001D1C77" w:rsidRPr="00D90DE2" w:rsidRDefault="001D1C77" w:rsidP="001D1C77">
            <w:pPr>
              <w:jc w:val="center"/>
              <w:rPr>
                <w:color w:val="000000"/>
              </w:rPr>
            </w:pPr>
            <w:r w:rsidRPr="0075282C">
              <w:rPr>
                <w:rFonts w:hint="eastAsia"/>
                <w:color w:val="000000"/>
              </w:rPr>
              <w:t>5.42</w:t>
            </w:r>
          </w:p>
        </w:tc>
        <w:tc>
          <w:tcPr>
            <w:tcW w:w="723" w:type="dxa"/>
            <w:tcBorders>
              <w:top w:val="nil"/>
              <w:left w:val="single" w:sz="4" w:space="0" w:color="auto"/>
              <w:bottom w:val="nil"/>
              <w:right w:val="nil"/>
            </w:tcBorders>
            <w:shd w:val="clear" w:color="auto" w:fill="auto"/>
            <w:noWrap/>
            <w:vAlign w:val="center"/>
          </w:tcPr>
          <w:p w14:paraId="4F4C533C"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E21F592" w14:textId="77777777" w:rsidR="001D1C77" w:rsidRPr="00B6349F"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7D6B489"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42D8C51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10DA44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362FB1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748C63B"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5DE9837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265A21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007D36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745CCB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BCC630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AFFBA7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FA1468A" w14:textId="77777777" w:rsidR="001D1C77" w:rsidRPr="00231537" w:rsidRDefault="001D1C77" w:rsidP="001D1C77">
            <w:pPr>
              <w:jc w:val="center"/>
              <w:rPr>
                <w:color w:val="000000"/>
              </w:rPr>
            </w:pPr>
          </w:p>
        </w:tc>
      </w:tr>
      <w:tr w:rsidR="001D1C77" w:rsidRPr="00491A77" w14:paraId="30DB87C5" w14:textId="77777777" w:rsidTr="001D1C77">
        <w:trPr>
          <w:trHeight w:val="266"/>
        </w:trPr>
        <w:tc>
          <w:tcPr>
            <w:tcW w:w="1134" w:type="dxa"/>
            <w:tcBorders>
              <w:bottom w:val="single" w:sz="4" w:space="0" w:color="auto"/>
            </w:tcBorders>
            <w:shd w:val="clear" w:color="auto" w:fill="auto"/>
            <w:noWrap/>
            <w:vAlign w:val="center"/>
          </w:tcPr>
          <w:p w14:paraId="30FD2007" w14:textId="77777777" w:rsidR="001D1C77" w:rsidRDefault="001D1C77" w:rsidP="001D1C77">
            <w:pPr>
              <w:jc w:val="center"/>
              <w:rPr>
                <w:color w:val="000000"/>
              </w:rPr>
            </w:pPr>
            <w:r w:rsidRPr="00674502">
              <w:rPr>
                <w:color w:val="000000"/>
              </w:rPr>
              <w:t>‘40MHz’</w:t>
            </w:r>
          </w:p>
          <w:p w14:paraId="79C26FC0" w14:textId="77777777" w:rsidR="001D1C77" w:rsidRPr="00674502" w:rsidRDefault="001D1C77" w:rsidP="001D1C77">
            <w:pPr>
              <w:jc w:val="center"/>
              <w:rPr>
                <w:color w:val="000000"/>
              </w:rPr>
            </w:pPr>
            <w:r>
              <w:rPr>
                <w:color w:val="000000"/>
              </w:rPr>
              <w:t>(5670)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461655" w14:textId="77777777" w:rsidR="001D1C77" w:rsidRPr="00D90DE2" w:rsidRDefault="001D1C77" w:rsidP="001D1C77">
            <w:pPr>
              <w:jc w:val="center"/>
              <w:rPr>
                <w:color w:val="000000"/>
              </w:rPr>
            </w:pPr>
            <w:r w:rsidRPr="0075282C">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37ED7" w14:textId="77777777" w:rsidR="001D1C77" w:rsidRPr="00D90DE2" w:rsidRDefault="001D1C77" w:rsidP="001D1C77">
            <w:pPr>
              <w:jc w:val="center"/>
              <w:rPr>
                <w:color w:val="000000"/>
              </w:rPr>
            </w:pPr>
            <w:r w:rsidRPr="0075282C">
              <w:rPr>
                <w:rFonts w:hint="eastAsia"/>
                <w:color w:val="000000"/>
              </w:rPr>
              <w:t>8.22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5CE48" w14:textId="77777777" w:rsidR="001D1C77" w:rsidRPr="00D90DE2" w:rsidRDefault="001D1C77" w:rsidP="001D1C77">
            <w:pPr>
              <w:jc w:val="center"/>
              <w:rPr>
                <w:color w:val="000000"/>
              </w:rPr>
            </w:pPr>
            <w:r w:rsidRPr="0075282C">
              <w:rPr>
                <w:rFonts w:hint="eastAsia"/>
                <w:color w:val="000000"/>
              </w:rPr>
              <w:t>5.98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76145" w14:textId="77777777" w:rsidR="001D1C77" w:rsidRPr="00D90DE2" w:rsidRDefault="001D1C77" w:rsidP="001D1C77">
            <w:pPr>
              <w:jc w:val="center"/>
              <w:rPr>
                <w:color w:val="000000"/>
              </w:rPr>
            </w:pPr>
            <w:r w:rsidRPr="0075282C">
              <w:rPr>
                <w:rFonts w:hint="eastAsia"/>
                <w:color w:val="000000"/>
              </w:rPr>
              <w:t>8.87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B67FD" w14:textId="77777777" w:rsidR="001D1C77" w:rsidRPr="00D90DE2" w:rsidRDefault="001D1C77" w:rsidP="001D1C77">
            <w:pPr>
              <w:jc w:val="center"/>
              <w:rPr>
                <w:color w:val="000000"/>
              </w:rPr>
            </w:pPr>
            <w:r w:rsidRPr="0075282C">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192B" w14:textId="77777777" w:rsidR="001D1C77" w:rsidRPr="00D90DE2" w:rsidRDefault="001D1C77" w:rsidP="001D1C77">
            <w:pPr>
              <w:jc w:val="center"/>
              <w:rPr>
                <w:color w:val="000000"/>
              </w:rPr>
            </w:pPr>
            <w:r w:rsidRPr="0075282C">
              <w:rPr>
                <w:rFonts w:hint="eastAsia"/>
                <w:color w:val="000000"/>
              </w:rPr>
              <w:t>5.56</w:t>
            </w:r>
          </w:p>
        </w:tc>
        <w:tc>
          <w:tcPr>
            <w:tcW w:w="723" w:type="dxa"/>
            <w:tcBorders>
              <w:top w:val="nil"/>
              <w:left w:val="single" w:sz="4" w:space="0" w:color="auto"/>
              <w:bottom w:val="single" w:sz="4" w:space="0" w:color="auto"/>
              <w:right w:val="nil"/>
            </w:tcBorders>
            <w:shd w:val="clear" w:color="auto" w:fill="auto"/>
            <w:noWrap/>
            <w:vAlign w:val="center"/>
          </w:tcPr>
          <w:p w14:paraId="34DF72AB" w14:textId="77777777" w:rsidR="001D1C77" w:rsidRPr="00B6349F" w:rsidRDefault="001D1C77"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B3EE11C" w14:textId="77777777" w:rsidR="001D1C77" w:rsidRPr="00B6349F" w:rsidRDefault="001D1C77"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64EEAF4" w14:textId="77777777" w:rsidR="001D1C77" w:rsidRPr="00231537" w:rsidRDefault="001D1C77" w:rsidP="001D1C77">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C986F2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EEDF7B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A446C8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E03B94D"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7FE8A565"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B1E1F8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DAB95F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AA5197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ACEEA6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F0475F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92F9106" w14:textId="77777777" w:rsidR="001D1C77" w:rsidRPr="00231537" w:rsidRDefault="001D1C77" w:rsidP="001D1C77">
            <w:pPr>
              <w:jc w:val="center"/>
              <w:rPr>
                <w:color w:val="000000"/>
              </w:rPr>
            </w:pPr>
          </w:p>
        </w:tc>
      </w:tr>
      <w:tr w:rsidR="001D1C77" w:rsidRPr="00491A77" w14:paraId="3382D479" w14:textId="77777777" w:rsidTr="001D1C77">
        <w:trPr>
          <w:trHeight w:val="266"/>
        </w:trPr>
        <w:tc>
          <w:tcPr>
            <w:tcW w:w="1134" w:type="dxa"/>
            <w:tcBorders>
              <w:top w:val="single" w:sz="4" w:space="0" w:color="auto"/>
              <w:right w:val="single" w:sz="4" w:space="0" w:color="auto"/>
            </w:tcBorders>
            <w:shd w:val="clear" w:color="auto" w:fill="auto"/>
            <w:noWrap/>
            <w:vAlign w:val="center"/>
          </w:tcPr>
          <w:p w14:paraId="70F45C51" w14:textId="77777777" w:rsidR="001D1C77" w:rsidRPr="00674502" w:rsidRDefault="001D1C77" w:rsidP="001D1C77">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681C4" w14:textId="77777777" w:rsidR="001D1C77" w:rsidRPr="00D90DE2" w:rsidRDefault="001D1C77" w:rsidP="001D1C77">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D1D3C" w14:textId="77777777" w:rsidR="001D1C77" w:rsidRPr="00D90DE2" w:rsidRDefault="001D1C77" w:rsidP="001D1C77">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76941" w14:textId="77777777" w:rsidR="001D1C77" w:rsidRPr="00D90DE2" w:rsidRDefault="001D1C77" w:rsidP="001D1C77">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DB003" w14:textId="77777777" w:rsidR="001D1C77" w:rsidRPr="00D90DE2" w:rsidRDefault="001D1C77" w:rsidP="001D1C77">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65549" w14:textId="77777777" w:rsidR="001D1C77" w:rsidRPr="00D90DE2" w:rsidRDefault="001D1C77" w:rsidP="001D1C77">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27E1B" w14:textId="77777777" w:rsidR="001D1C77" w:rsidRPr="00D90DE2" w:rsidRDefault="001D1C77" w:rsidP="001D1C77">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C8835" w14:textId="77777777" w:rsidR="001D1C77" w:rsidRPr="00B6349F" w:rsidRDefault="001D1C77" w:rsidP="001D1C77">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22E25" w14:textId="77777777" w:rsidR="001D1C77" w:rsidRPr="00B6349F" w:rsidRDefault="001D1C77" w:rsidP="001D1C77">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139ED" w14:textId="77777777" w:rsidR="001D1C77" w:rsidRPr="00231537" w:rsidRDefault="001D1C77" w:rsidP="001D1C77">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815F0" w14:textId="77777777" w:rsidR="001D1C77" w:rsidRPr="00231537" w:rsidRDefault="001D1C77" w:rsidP="001D1C77">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315E4DB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9D726F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DFDA267"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264BFB6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BF8317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B8DE7D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E04D00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9AD154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01606E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6812C7AB" w14:textId="77777777" w:rsidR="001D1C77" w:rsidRPr="00231537" w:rsidRDefault="001D1C77" w:rsidP="001D1C77">
            <w:pPr>
              <w:jc w:val="center"/>
              <w:rPr>
                <w:color w:val="000000"/>
              </w:rPr>
            </w:pPr>
          </w:p>
        </w:tc>
      </w:tr>
      <w:tr w:rsidR="001D1C77" w:rsidRPr="00491A77" w14:paraId="6A0A9756" w14:textId="77777777" w:rsidTr="001D1C77">
        <w:trPr>
          <w:trHeight w:val="266"/>
        </w:trPr>
        <w:tc>
          <w:tcPr>
            <w:tcW w:w="1134" w:type="dxa"/>
            <w:tcBorders>
              <w:top w:val="single" w:sz="4" w:space="0" w:color="auto"/>
              <w:right w:val="single" w:sz="4" w:space="0" w:color="auto"/>
            </w:tcBorders>
            <w:shd w:val="clear" w:color="auto" w:fill="auto"/>
            <w:noWrap/>
            <w:vAlign w:val="center"/>
          </w:tcPr>
          <w:p w14:paraId="3D1DF5E8" w14:textId="77777777" w:rsidR="001D1C77" w:rsidRDefault="001D1C77" w:rsidP="001D1C77">
            <w:pPr>
              <w:jc w:val="center"/>
              <w:rPr>
                <w:color w:val="000000"/>
              </w:rPr>
            </w:pPr>
            <w:r w:rsidRPr="00674502">
              <w:rPr>
                <w:color w:val="000000"/>
              </w:rPr>
              <w:t>‘60MHz’</w:t>
            </w:r>
          </w:p>
          <w:p w14:paraId="416F97DA" w14:textId="77777777" w:rsidR="001D1C77" w:rsidRPr="00674502" w:rsidRDefault="001D1C77" w:rsidP="001D1C77">
            <w:pPr>
              <w:jc w:val="center"/>
              <w:rPr>
                <w:color w:val="000000"/>
              </w:rPr>
            </w:pPr>
            <w:r>
              <w:rPr>
                <w:color w:val="000000"/>
              </w:rPr>
              <w:t>(5180)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1667A" w14:textId="77777777" w:rsidR="001D1C77" w:rsidRPr="00D90DE2" w:rsidRDefault="001D1C77" w:rsidP="001D1C77">
            <w:pPr>
              <w:jc w:val="center"/>
              <w:rPr>
                <w:color w:val="000000"/>
              </w:rPr>
            </w:pPr>
            <w:r w:rsidRPr="0075282C">
              <w:rPr>
                <w:rFonts w:hint="eastAsia"/>
                <w:color w:val="000000"/>
              </w:rPr>
              <w:t>27.98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53FD2" w14:textId="77777777" w:rsidR="001D1C77" w:rsidRPr="00D90DE2" w:rsidRDefault="001D1C77" w:rsidP="001D1C77">
            <w:pPr>
              <w:jc w:val="center"/>
              <w:rPr>
                <w:color w:val="000000"/>
              </w:rPr>
            </w:pPr>
            <w:r w:rsidRPr="0075282C">
              <w:rPr>
                <w:rFonts w:hint="eastAsia"/>
                <w:color w:val="000000"/>
              </w:rPr>
              <w:t>24.92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E2B8A" w14:textId="77777777" w:rsidR="001D1C77" w:rsidRPr="00D90DE2" w:rsidRDefault="001D1C77" w:rsidP="001D1C77">
            <w:pPr>
              <w:jc w:val="center"/>
              <w:rPr>
                <w:color w:val="000000"/>
              </w:rPr>
            </w:pPr>
            <w:r w:rsidRPr="0075282C">
              <w:rPr>
                <w:rFonts w:hint="eastAsia"/>
                <w:color w:val="000000"/>
              </w:rPr>
              <w:t>25.31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91537" w14:textId="77777777" w:rsidR="001D1C77" w:rsidRPr="00D90DE2" w:rsidRDefault="001D1C77" w:rsidP="001D1C77">
            <w:pPr>
              <w:jc w:val="center"/>
              <w:rPr>
                <w:color w:val="000000"/>
              </w:rPr>
            </w:pPr>
            <w:r w:rsidRPr="0075282C">
              <w:rPr>
                <w:rFonts w:hint="eastAsia"/>
                <w:color w:val="000000"/>
              </w:rPr>
              <w:t>21.72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FAEC9" w14:textId="77777777" w:rsidR="001D1C77" w:rsidRPr="00D90DE2" w:rsidRDefault="001D1C77" w:rsidP="001D1C77">
            <w:pPr>
              <w:jc w:val="center"/>
              <w:rPr>
                <w:color w:val="000000"/>
              </w:rPr>
            </w:pPr>
            <w:r w:rsidRPr="0075282C">
              <w:rPr>
                <w:rFonts w:hint="eastAsia"/>
                <w:color w:val="000000"/>
              </w:rPr>
              <w:t>21.26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0F34A" w14:textId="77777777" w:rsidR="001D1C77" w:rsidRPr="00D90DE2" w:rsidRDefault="001D1C77" w:rsidP="001D1C77">
            <w:pPr>
              <w:jc w:val="center"/>
              <w:rPr>
                <w:color w:val="000000"/>
              </w:rPr>
            </w:pPr>
            <w:r w:rsidRPr="0075282C">
              <w:rPr>
                <w:rFonts w:hint="eastAsia"/>
                <w:color w:val="000000"/>
              </w:rPr>
              <w:t>21.14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24669" w14:textId="77777777" w:rsidR="001D1C77" w:rsidRPr="00B6349F" w:rsidRDefault="001D1C77" w:rsidP="001D1C77">
            <w:pPr>
              <w:jc w:val="center"/>
              <w:rPr>
                <w:color w:val="000000"/>
              </w:rPr>
            </w:pPr>
            <w:r w:rsidRPr="0075282C">
              <w:rPr>
                <w:rFonts w:hint="eastAsia"/>
                <w:color w:val="000000"/>
              </w:rPr>
              <w:t>6.37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40389" w14:textId="77777777" w:rsidR="001D1C77" w:rsidRPr="00B6349F" w:rsidRDefault="001D1C77" w:rsidP="001D1C77">
            <w:pPr>
              <w:jc w:val="center"/>
              <w:rPr>
                <w:color w:val="000000"/>
              </w:rPr>
            </w:pPr>
            <w:r w:rsidRPr="0075282C">
              <w:rPr>
                <w:rFonts w:hint="eastAsia"/>
                <w:color w:val="000000"/>
              </w:rPr>
              <w:t>4.96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86CFE" w14:textId="77777777" w:rsidR="001D1C77" w:rsidRPr="00231537" w:rsidRDefault="001D1C77" w:rsidP="001D1C77">
            <w:pPr>
              <w:jc w:val="center"/>
              <w:rPr>
                <w:color w:val="000000"/>
              </w:rPr>
            </w:pPr>
            <w:r w:rsidRPr="0075282C">
              <w:rPr>
                <w:rFonts w:hint="eastAsia"/>
                <w:color w:val="000000"/>
              </w:rPr>
              <w:t>22.67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A3E64" w14:textId="77777777" w:rsidR="001D1C77" w:rsidRPr="00231537" w:rsidRDefault="001D1C77" w:rsidP="001D1C77">
            <w:pPr>
              <w:jc w:val="center"/>
              <w:rPr>
                <w:color w:val="000000"/>
              </w:rPr>
            </w:pPr>
            <w:r w:rsidRPr="0075282C">
              <w:rPr>
                <w:rFonts w:hint="eastAsia"/>
                <w:color w:val="000000"/>
              </w:rPr>
              <w:t>21.01</w:t>
            </w:r>
          </w:p>
        </w:tc>
        <w:tc>
          <w:tcPr>
            <w:tcW w:w="723" w:type="dxa"/>
            <w:tcBorders>
              <w:top w:val="nil"/>
              <w:left w:val="single" w:sz="4" w:space="0" w:color="auto"/>
              <w:bottom w:val="nil"/>
              <w:right w:val="nil"/>
            </w:tcBorders>
            <w:shd w:val="clear" w:color="auto" w:fill="auto"/>
            <w:noWrap/>
            <w:vAlign w:val="center"/>
          </w:tcPr>
          <w:p w14:paraId="05984E4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F00E73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0B323DD"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1373AAE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771378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D6C832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6EF1BD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E0D0B2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571F2D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F7F19B9" w14:textId="77777777" w:rsidR="001D1C77" w:rsidRPr="00231537" w:rsidRDefault="001D1C77" w:rsidP="001D1C77">
            <w:pPr>
              <w:jc w:val="center"/>
              <w:rPr>
                <w:color w:val="000000"/>
              </w:rPr>
            </w:pPr>
          </w:p>
        </w:tc>
      </w:tr>
      <w:tr w:rsidR="001D1C77" w:rsidRPr="00491A77" w14:paraId="593CBACC" w14:textId="77777777" w:rsidTr="001D1C77">
        <w:trPr>
          <w:trHeight w:val="266"/>
        </w:trPr>
        <w:tc>
          <w:tcPr>
            <w:tcW w:w="1134" w:type="dxa"/>
            <w:shd w:val="clear" w:color="auto" w:fill="auto"/>
            <w:noWrap/>
            <w:vAlign w:val="center"/>
          </w:tcPr>
          <w:p w14:paraId="335CA2DF" w14:textId="77777777" w:rsidR="001D1C77" w:rsidRDefault="001D1C77" w:rsidP="001D1C77">
            <w:pPr>
              <w:jc w:val="center"/>
              <w:rPr>
                <w:color w:val="000000"/>
              </w:rPr>
            </w:pPr>
            <w:r w:rsidRPr="00674502">
              <w:rPr>
                <w:color w:val="000000"/>
              </w:rPr>
              <w:t>‘60MHz’</w:t>
            </w:r>
          </w:p>
          <w:p w14:paraId="03E11CAF" w14:textId="77777777" w:rsidR="001D1C77" w:rsidRPr="00674502" w:rsidRDefault="001D1C77" w:rsidP="001D1C77">
            <w:pPr>
              <w:jc w:val="center"/>
              <w:rPr>
                <w:color w:val="000000"/>
              </w:rPr>
            </w:pPr>
            <w:r>
              <w:rPr>
                <w:color w:val="000000"/>
              </w:rPr>
              <w:t>(5200)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16069D" w14:textId="77777777" w:rsidR="001D1C77" w:rsidRPr="00D90DE2" w:rsidRDefault="001D1C77" w:rsidP="001D1C77">
            <w:pPr>
              <w:jc w:val="center"/>
              <w:rPr>
                <w:color w:val="000000"/>
              </w:rPr>
            </w:pPr>
            <w:r w:rsidRPr="0075282C">
              <w:rPr>
                <w:rFonts w:hint="eastAsia"/>
                <w:color w:val="000000"/>
              </w:rPr>
              <w:t>12.28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B935" w14:textId="77777777" w:rsidR="001D1C77" w:rsidRPr="00D90DE2" w:rsidRDefault="001D1C77" w:rsidP="001D1C77">
            <w:pPr>
              <w:jc w:val="center"/>
              <w:rPr>
                <w:color w:val="000000"/>
              </w:rPr>
            </w:pPr>
            <w:r w:rsidRPr="0075282C">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60FFB" w14:textId="77777777" w:rsidR="001D1C77" w:rsidRPr="00D90DE2" w:rsidRDefault="001D1C77" w:rsidP="001D1C77">
            <w:pPr>
              <w:jc w:val="center"/>
              <w:rPr>
                <w:color w:val="000000"/>
              </w:rPr>
            </w:pPr>
            <w:r w:rsidRPr="0075282C">
              <w:rPr>
                <w:rFonts w:hint="eastAsia"/>
                <w:color w:val="000000"/>
              </w:rPr>
              <w:t>10.61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FCEF9" w14:textId="77777777" w:rsidR="001D1C77" w:rsidRPr="00D90DE2" w:rsidRDefault="001D1C77" w:rsidP="001D1C77">
            <w:pPr>
              <w:jc w:val="center"/>
              <w:rPr>
                <w:color w:val="000000"/>
              </w:rPr>
            </w:pPr>
            <w:r w:rsidRPr="0075282C">
              <w:rPr>
                <w:rFonts w:hint="eastAsia"/>
                <w:color w:val="000000"/>
              </w:rPr>
              <w:t>8.26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40889" w14:textId="77777777" w:rsidR="001D1C77" w:rsidRPr="00D90DE2" w:rsidRDefault="001D1C77" w:rsidP="001D1C77">
            <w:pPr>
              <w:jc w:val="center"/>
              <w:rPr>
                <w:color w:val="000000"/>
              </w:rPr>
            </w:pPr>
            <w:r w:rsidRPr="0075282C">
              <w:rPr>
                <w:rFonts w:hint="eastAsia"/>
                <w:color w:val="000000"/>
              </w:rPr>
              <w:t>6.71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8670E" w14:textId="77777777" w:rsidR="001D1C77" w:rsidRPr="00D90DE2" w:rsidRDefault="001D1C77" w:rsidP="001D1C77">
            <w:pPr>
              <w:jc w:val="center"/>
              <w:rPr>
                <w:color w:val="000000"/>
              </w:rPr>
            </w:pPr>
            <w:r w:rsidRPr="0075282C">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66484" w14:textId="77777777" w:rsidR="001D1C77" w:rsidRPr="00B6349F" w:rsidRDefault="001D1C77" w:rsidP="001D1C77">
            <w:pPr>
              <w:jc w:val="center"/>
              <w:rPr>
                <w:color w:val="000000"/>
              </w:rPr>
            </w:pPr>
            <w:r w:rsidRPr="0075282C">
              <w:rPr>
                <w:rFonts w:hint="eastAsia"/>
                <w:color w:val="000000"/>
              </w:rPr>
              <w:t>6.38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1364" w14:textId="77777777" w:rsidR="001D1C77" w:rsidRPr="00B6349F" w:rsidRDefault="001D1C77" w:rsidP="001D1C77">
            <w:pPr>
              <w:jc w:val="center"/>
              <w:rPr>
                <w:color w:val="000000"/>
              </w:rPr>
            </w:pPr>
            <w:r w:rsidRPr="0075282C">
              <w:rPr>
                <w:rFonts w:hint="eastAsia"/>
                <w:color w:val="000000"/>
              </w:rPr>
              <w:t>5.15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AB7C" w14:textId="77777777" w:rsidR="001D1C77" w:rsidRPr="00231537" w:rsidRDefault="001D1C77" w:rsidP="001D1C77">
            <w:pPr>
              <w:jc w:val="center"/>
              <w:rPr>
                <w:color w:val="000000"/>
              </w:rPr>
            </w:pPr>
            <w:r w:rsidRPr="0075282C">
              <w:rPr>
                <w:rFonts w:hint="eastAsia"/>
                <w:color w:val="000000"/>
              </w:rPr>
              <w:t>23.63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68AD0" w14:textId="77777777" w:rsidR="001D1C77" w:rsidRPr="00231537" w:rsidRDefault="001D1C77" w:rsidP="001D1C77">
            <w:pPr>
              <w:jc w:val="center"/>
              <w:rPr>
                <w:color w:val="000000"/>
              </w:rPr>
            </w:pPr>
            <w:r w:rsidRPr="0075282C">
              <w:rPr>
                <w:rFonts w:hint="eastAsia"/>
                <w:color w:val="000000"/>
              </w:rPr>
              <w:t>21.62</w:t>
            </w:r>
          </w:p>
        </w:tc>
        <w:tc>
          <w:tcPr>
            <w:tcW w:w="723" w:type="dxa"/>
            <w:tcBorders>
              <w:top w:val="nil"/>
              <w:left w:val="single" w:sz="4" w:space="0" w:color="auto"/>
              <w:bottom w:val="nil"/>
              <w:right w:val="nil"/>
            </w:tcBorders>
            <w:shd w:val="clear" w:color="auto" w:fill="auto"/>
            <w:noWrap/>
            <w:vAlign w:val="center"/>
          </w:tcPr>
          <w:p w14:paraId="5968347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DB0959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A6780B8"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7FC1FBE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FE94CF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43B8D2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BA30C0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912245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809F53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1118C36" w14:textId="77777777" w:rsidR="001D1C77" w:rsidRPr="00231537" w:rsidRDefault="001D1C77" w:rsidP="001D1C77">
            <w:pPr>
              <w:jc w:val="center"/>
              <w:rPr>
                <w:color w:val="000000"/>
              </w:rPr>
            </w:pPr>
          </w:p>
        </w:tc>
      </w:tr>
      <w:tr w:rsidR="001D1C77" w:rsidRPr="00491A77" w14:paraId="520E597E" w14:textId="77777777" w:rsidTr="001D1C77">
        <w:trPr>
          <w:trHeight w:val="266"/>
        </w:trPr>
        <w:tc>
          <w:tcPr>
            <w:tcW w:w="1134" w:type="dxa"/>
            <w:shd w:val="clear" w:color="auto" w:fill="auto"/>
            <w:noWrap/>
            <w:vAlign w:val="center"/>
          </w:tcPr>
          <w:p w14:paraId="09D71362" w14:textId="77777777" w:rsidR="001D1C77" w:rsidRDefault="001D1C77" w:rsidP="001D1C77">
            <w:pPr>
              <w:jc w:val="center"/>
              <w:rPr>
                <w:color w:val="000000"/>
              </w:rPr>
            </w:pPr>
            <w:r w:rsidRPr="00674502">
              <w:rPr>
                <w:color w:val="000000"/>
              </w:rPr>
              <w:t>‘60MHz’</w:t>
            </w:r>
          </w:p>
          <w:p w14:paraId="1B0F3FF7" w14:textId="77777777" w:rsidR="001D1C77" w:rsidRPr="00674502" w:rsidRDefault="001D1C77" w:rsidP="001D1C77">
            <w:pPr>
              <w:jc w:val="center"/>
              <w:rPr>
                <w:color w:val="000000"/>
              </w:rPr>
            </w:pPr>
            <w:r>
              <w:rPr>
                <w:color w:val="000000"/>
              </w:rPr>
              <w:t>(5220)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5A466" w14:textId="77777777" w:rsidR="001D1C77" w:rsidRPr="00D90DE2" w:rsidRDefault="001D1C77" w:rsidP="001D1C77">
            <w:pPr>
              <w:jc w:val="center"/>
              <w:rPr>
                <w:color w:val="000000"/>
              </w:rPr>
            </w:pPr>
            <w:r w:rsidRPr="0075282C">
              <w:rPr>
                <w:rFonts w:hint="eastAsia"/>
                <w:color w:val="000000"/>
              </w:rPr>
              <w:t>9.02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0A356" w14:textId="77777777" w:rsidR="001D1C77" w:rsidRPr="00D90DE2" w:rsidRDefault="001D1C77" w:rsidP="001D1C77">
            <w:pPr>
              <w:jc w:val="center"/>
              <w:rPr>
                <w:color w:val="000000"/>
              </w:rPr>
            </w:pPr>
            <w:r w:rsidRPr="0075282C">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7029F" w14:textId="77777777" w:rsidR="001D1C77" w:rsidRPr="00D90DE2" w:rsidRDefault="001D1C77" w:rsidP="001D1C77">
            <w:pPr>
              <w:jc w:val="center"/>
              <w:rPr>
                <w:color w:val="000000"/>
              </w:rPr>
            </w:pPr>
            <w:r w:rsidRPr="0075282C">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4237" w14:textId="77777777" w:rsidR="001D1C77" w:rsidRPr="00D90DE2" w:rsidRDefault="001D1C77" w:rsidP="001D1C77">
            <w:pPr>
              <w:jc w:val="center"/>
              <w:rPr>
                <w:color w:val="000000"/>
              </w:rPr>
            </w:pPr>
            <w:r w:rsidRPr="0075282C">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4F126" w14:textId="77777777" w:rsidR="001D1C77" w:rsidRPr="00D90DE2" w:rsidRDefault="001D1C77" w:rsidP="001D1C77">
            <w:pPr>
              <w:jc w:val="center"/>
              <w:rPr>
                <w:color w:val="000000"/>
              </w:rPr>
            </w:pPr>
            <w:r w:rsidRPr="0075282C">
              <w:rPr>
                <w:rFonts w:hint="eastAsia"/>
                <w:color w:val="000000"/>
              </w:rPr>
              <w:t>6.44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42F59" w14:textId="77777777" w:rsidR="001D1C77" w:rsidRPr="00D90DE2" w:rsidRDefault="001D1C77" w:rsidP="001D1C77">
            <w:pPr>
              <w:jc w:val="center"/>
              <w:rPr>
                <w:color w:val="000000"/>
              </w:rPr>
            </w:pPr>
            <w:r w:rsidRPr="0075282C">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93C6D" w14:textId="77777777" w:rsidR="001D1C77" w:rsidRPr="00B6349F" w:rsidRDefault="001D1C77" w:rsidP="001D1C77">
            <w:pPr>
              <w:jc w:val="center"/>
              <w:rPr>
                <w:color w:val="000000"/>
              </w:rPr>
            </w:pPr>
            <w:r w:rsidRPr="0075282C">
              <w:rPr>
                <w:rFonts w:hint="eastAsia"/>
                <w:color w:val="000000"/>
              </w:rPr>
              <w:t>6.36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0C4C" w14:textId="77777777" w:rsidR="001D1C77" w:rsidRPr="00B6349F" w:rsidRDefault="001D1C77" w:rsidP="001D1C77">
            <w:pPr>
              <w:jc w:val="center"/>
              <w:rPr>
                <w:color w:val="000000"/>
              </w:rPr>
            </w:pPr>
            <w:r w:rsidRPr="0075282C">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48C43" w14:textId="77777777" w:rsidR="001D1C77" w:rsidRPr="00231537" w:rsidRDefault="001D1C77" w:rsidP="001D1C77">
            <w:pPr>
              <w:jc w:val="center"/>
              <w:rPr>
                <w:color w:val="000000"/>
              </w:rPr>
            </w:pPr>
            <w:r w:rsidRPr="0075282C">
              <w:rPr>
                <w:rFonts w:hint="eastAsia"/>
                <w:color w:val="000000"/>
              </w:rPr>
              <w:t>10.43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5B937" w14:textId="77777777" w:rsidR="001D1C77" w:rsidRPr="00231537" w:rsidRDefault="001D1C77" w:rsidP="001D1C77">
            <w:pPr>
              <w:jc w:val="center"/>
              <w:rPr>
                <w:color w:val="000000"/>
              </w:rPr>
            </w:pPr>
            <w:r w:rsidRPr="0075282C">
              <w:rPr>
                <w:rFonts w:hint="eastAsia"/>
                <w:color w:val="000000"/>
              </w:rPr>
              <w:t>7.80</w:t>
            </w:r>
          </w:p>
        </w:tc>
        <w:tc>
          <w:tcPr>
            <w:tcW w:w="723" w:type="dxa"/>
            <w:tcBorders>
              <w:top w:val="nil"/>
              <w:left w:val="single" w:sz="4" w:space="0" w:color="auto"/>
              <w:bottom w:val="nil"/>
              <w:right w:val="nil"/>
            </w:tcBorders>
            <w:shd w:val="clear" w:color="auto" w:fill="auto"/>
            <w:noWrap/>
            <w:vAlign w:val="center"/>
          </w:tcPr>
          <w:p w14:paraId="179F226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EF7EF2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89EC9A5"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1EAA78F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CEE594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EE45E6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A05515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90DF62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7A932E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1137222" w14:textId="77777777" w:rsidR="001D1C77" w:rsidRPr="00231537" w:rsidRDefault="001D1C77" w:rsidP="001D1C77">
            <w:pPr>
              <w:jc w:val="center"/>
              <w:rPr>
                <w:color w:val="000000"/>
              </w:rPr>
            </w:pPr>
          </w:p>
        </w:tc>
      </w:tr>
      <w:tr w:rsidR="001D1C77" w:rsidRPr="00231537" w14:paraId="490995BC" w14:textId="77777777" w:rsidTr="001D1C77">
        <w:trPr>
          <w:trHeight w:val="266"/>
        </w:trPr>
        <w:tc>
          <w:tcPr>
            <w:tcW w:w="1134" w:type="dxa"/>
            <w:shd w:val="clear" w:color="auto" w:fill="auto"/>
            <w:noWrap/>
            <w:vAlign w:val="center"/>
          </w:tcPr>
          <w:p w14:paraId="18D33849" w14:textId="00BFD374" w:rsidR="001D1C77" w:rsidRDefault="001D1C77" w:rsidP="001D1C77">
            <w:pPr>
              <w:jc w:val="center"/>
              <w:rPr>
                <w:color w:val="000000"/>
              </w:rPr>
            </w:pPr>
            <w:r w:rsidRPr="00674502">
              <w:rPr>
                <w:color w:val="000000"/>
              </w:rPr>
              <w:t xml:space="preserve"> ‘60MHz’</w:t>
            </w:r>
          </w:p>
          <w:p w14:paraId="7A230941" w14:textId="77777777" w:rsidR="001D1C77" w:rsidRPr="00674502" w:rsidRDefault="001D1C77" w:rsidP="001D1C77">
            <w:pPr>
              <w:jc w:val="center"/>
              <w:rPr>
                <w:color w:val="000000"/>
              </w:rPr>
            </w:pPr>
            <w:r>
              <w:rPr>
                <w:color w:val="000000"/>
              </w:rPr>
              <w:t>(5280)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27006B" w14:textId="77777777" w:rsidR="001D1C77" w:rsidRPr="00D90DE2" w:rsidRDefault="001D1C77" w:rsidP="001D1C77">
            <w:pPr>
              <w:jc w:val="center"/>
              <w:rPr>
                <w:color w:val="000000"/>
              </w:rPr>
            </w:pPr>
            <w:r w:rsidRPr="0075282C">
              <w:rPr>
                <w:rFonts w:hint="eastAsia"/>
                <w:color w:val="000000"/>
              </w:rPr>
              <w:t>7.94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7E1D0" w14:textId="77777777" w:rsidR="001D1C77" w:rsidRPr="00D90DE2" w:rsidRDefault="001D1C77" w:rsidP="001D1C77">
            <w:pPr>
              <w:jc w:val="center"/>
              <w:rPr>
                <w:color w:val="000000"/>
              </w:rPr>
            </w:pPr>
            <w:r w:rsidRPr="0075282C">
              <w:rPr>
                <w:rFonts w:hint="eastAsia"/>
                <w:color w:val="000000"/>
              </w:rPr>
              <w:t>6.97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EB356" w14:textId="77777777" w:rsidR="001D1C77" w:rsidRPr="00D90DE2" w:rsidRDefault="001D1C77" w:rsidP="001D1C77">
            <w:pPr>
              <w:jc w:val="center"/>
              <w:rPr>
                <w:color w:val="000000"/>
              </w:rPr>
            </w:pPr>
            <w:r w:rsidRPr="0075282C">
              <w:rPr>
                <w:rFonts w:hint="eastAsia"/>
                <w:color w:val="000000"/>
              </w:rPr>
              <w:t>7.10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2F515" w14:textId="77777777" w:rsidR="001D1C77" w:rsidRPr="00D90DE2" w:rsidRDefault="001D1C77" w:rsidP="001D1C77">
            <w:pPr>
              <w:jc w:val="center"/>
              <w:rPr>
                <w:color w:val="000000"/>
              </w:rPr>
            </w:pPr>
            <w:r w:rsidRPr="0075282C">
              <w:rPr>
                <w:rFonts w:hint="eastAsia"/>
                <w:color w:val="000000"/>
              </w:rPr>
              <w:t>6.37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116CC" w14:textId="77777777" w:rsidR="001D1C77" w:rsidRPr="00D90DE2" w:rsidRDefault="001D1C77" w:rsidP="001D1C77">
            <w:pPr>
              <w:jc w:val="center"/>
              <w:rPr>
                <w:color w:val="000000"/>
              </w:rPr>
            </w:pPr>
            <w:r w:rsidRPr="0075282C">
              <w:rPr>
                <w:rFonts w:hint="eastAsia"/>
                <w:color w:val="000000"/>
              </w:rPr>
              <w:t>6.37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466BA" w14:textId="77777777" w:rsidR="001D1C77" w:rsidRPr="00D90DE2" w:rsidRDefault="001D1C77" w:rsidP="001D1C77">
            <w:pPr>
              <w:jc w:val="center"/>
              <w:rPr>
                <w:color w:val="000000"/>
              </w:rPr>
            </w:pPr>
            <w:r w:rsidRPr="0075282C">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5C683" w14:textId="77777777" w:rsidR="001D1C77" w:rsidRPr="00B6349F" w:rsidRDefault="001D1C77" w:rsidP="001D1C77">
            <w:pPr>
              <w:jc w:val="center"/>
              <w:rPr>
                <w:color w:val="000000"/>
              </w:rPr>
            </w:pPr>
            <w:r w:rsidRPr="0075282C">
              <w:rPr>
                <w:rFonts w:hint="eastAsia"/>
                <w:color w:val="000000"/>
              </w:rPr>
              <w:t>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D5A5F" w14:textId="77777777" w:rsidR="001D1C77" w:rsidRPr="00B6349F" w:rsidRDefault="001D1C77" w:rsidP="001D1C77">
            <w:pPr>
              <w:jc w:val="center"/>
              <w:rPr>
                <w:color w:val="000000"/>
              </w:rPr>
            </w:pPr>
            <w:r w:rsidRPr="0075282C">
              <w:rPr>
                <w:rFonts w:hint="eastAsia"/>
                <w:color w:val="000000"/>
              </w:rPr>
              <w:t>5.11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0ACA0" w14:textId="77777777" w:rsidR="001D1C77" w:rsidRPr="00231537" w:rsidRDefault="001D1C77" w:rsidP="001D1C77">
            <w:pPr>
              <w:jc w:val="center"/>
              <w:rPr>
                <w:color w:val="000000"/>
              </w:rPr>
            </w:pPr>
            <w:r w:rsidRPr="0075282C">
              <w:rPr>
                <w:rFonts w:hint="eastAsia"/>
                <w:color w:val="000000"/>
              </w:rPr>
              <w:t>9.87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B6639" w14:textId="77777777" w:rsidR="001D1C77" w:rsidRPr="00231537" w:rsidRDefault="001D1C77" w:rsidP="001D1C77">
            <w:pPr>
              <w:jc w:val="center"/>
              <w:rPr>
                <w:color w:val="000000"/>
              </w:rPr>
            </w:pPr>
            <w:r w:rsidRPr="0075282C">
              <w:rPr>
                <w:rFonts w:hint="eastAsia"/>
                <w:color w:val="000000"/>
              </w:rPr>
              <w:t>7.97</w:t>
            </w:r>
          </w:p>
        </w:tc>
        <w:tc>
          <w:tcPr>
            <w:tcW w:w="723" w:type="dxa"/>
            <w:tcBorders>
              <w:top w:val="nil"/>
              <w:left w:val="single" w:sz="4" w:space="0" w:color="auto"/>
              <w:bottom w:val="nil"/>
              <w:right w:val="nil"/>
            </w:tcBorders>
            <w:shd w:val="clear" w:color="auto" w:fill="auto"/>
            <w:noWrap/>
            <w:vAlign w:val="center"/>
          </w:tcPr>
          <w:p w14:paraId="34ED41F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D098A56"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20CCFA5"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086D4F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FA3FFE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19C753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A4A9F4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BCDDCE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13A18AC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754BDFE" w14:textId="77777777" w:rsidR="001D1C77" w:rsidRPr="00231537" w:rsidRDefault="001D1C77" w:rsidP="001D1C77">
            <w:pPr>
              <w:jc w:val="center"/>
              <w:rPr>
                <w:color w:val="000000"/>
              </w:rPr>
            </w:pPr>
          </w:p>
        </w:tc>
      </w:tr>
      <w:tr w:rsidR="001D1C77" w:rsidRPr="00231537" w14:paraId="0C9A1C53" w14:textId="77777777" w:rsidTr="001D1C77">
        <w:trPr>
          <w:trHeight w:val="266"/>
        </w:trPr>
        <w:tc>
          <w:tcPr>
            <w:tcW w:w="1134" w:type="dxa"/>
            <w:shd w:val="clear" w:color="auto" w:fill="auto"/>
            <w:noWrap/>
            <w:vAlign w:val="center"/>
          </w:tcPr>
          <w:p w14:paraId="0FC22CAF" w14:textId="77777777" w:rsidR="001D1C77" w:rsidRDefault="001D1C77" w:rsidP="001D1C77">
            <w:pPr>
              <w:jc w:val="center"/>
              <w:rPr>
                <w:color w:val="000000"/>
              </w:rPr>
            </w:pPr>
            <w:r w:rsidRPr="00674502">
              <w:rPr>
                <w:color w:val="000000"/>
              </w:rPr>
              <w:t>‘60MHz’</w:t>
            </w:r>
          </w:p>
          <w:p w14:paraId="2738F1D2" w14:textId="77777777" w:rsidR="001D1C77" w:rsidRPr="00674502" w:rsidRDefault="001D1C77" w:rsidP="001D1C77">
            <w:pPr>
              <w:jc w:val="center"/>
              <w:rPr>
                <w:color w:val="000000"/>
              </w:rPr>
            </w:pPr>
            <w:r>
              <w:rPr>
                <w:color w:val="000000"/>
              </w:rPr>
              <w:t>(5500)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EA1BA43" w14:textId="77777777" w:rsidR="001D1C77" w:rsidRPr="00D90DE2" w:rsidRDefault="001D1C77" w:rsidP="001D1C77">
            <w:pPr>
              <w:jc w:val="center"/>
              <w:rPr>
                <w:color w:val="000000"/>
              </w:rPr>
            </w:pPr>
            <w:r w:rsidRPr="0075282C">
              <w:rPr>
                <w:rFonts w:hint="eastAsia"/>
                <w:color w:val="000000"/>
              </w:rPr>
              <w:t>27.47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3864A" w14:textId="77777777" w:rsidR="001D1C77" w:rsidRPr="00D90DE2" w:rsidRDefault="001D1C77" w:rsidP="001D1C77">
            <w:pPr>
              <w:jc w:val="center"/>
              <w:rPr>
                <w:color w:val="000000"/>
              </w:rPr>
            </w:pPr>
            <w:r w:rsidRPr="0075282C">
              <w:rPr>
                <w:rFonts w:hint="eastAsia"/>
                <w:color w:val="000000"/>
              </w:rPr>
              <w:t>25.22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39894" w14:textId="77777777" w:rsidR="001D1C77" w:rsidRPr="00D90DE2" w:rsidRDefault="001D1C77" w:rsidP="001D1C77">
            <w:pPr>
              <w:jc w:val="center"/>
              <w:rPr>
                <w:color w:val="000000"/>
              </w:rPr>
            </w:pPr>
            <w:r w:rsidRPr="0075282C">
              <w:rPr>
                <w:rFonts w:hint="eastAsia"/>
                <w:color w:val="000000"/>
              </w:rPr>
              <w:t>24.72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13B7B" w14:textId="77777777" w:rsidR="001D1C77" w:rsidRPr="00D90DE2" w:rsidRDefault="001D1C77" w:rsidP="001D1C77">
            <w:pPr>
              <w:jc w:val="center"/>
              <w:rPr>
                <w:color w:val="000000"/>
              </w:rPr>
            </w:pPr>
            <w:r w:rsidRPr="0075282C">
              <w:rPr>
                <w:rFonts w:hint="eastAsia"/>
                <w:color w:val="000000"/>
              </w:rPr>
              <w:t>20.96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3D618" w14:textId="77777777" w:rsidR="001D1C77" w:rsidRPr="00D90DE2" w:rsidRDefault="001D1C77" w:rsidP="001D1C77">
            <w:pPr>
              <w:jc w:val="center"/>
              <w:rPr>
                <w:color w:val="000000"/>
              </w:rPr>
            </w:pPr>
            <w:r w:rsidRPr="0075282C">
              <w:rPr>
                <w:rFonts w:hint="eastAsia"/>
                <w:color w:val="000000"/>
              </w:rPr>
              <w:t>12.48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2CA9" w14:textId="77777777" w:rsidR="001D1C77" w:rsidRPr="00D90DE2" w:rsidRDefault="001D1C77" w:rsidP="001D1C77">
            <w:pPr>
              <w:jc w:val="center"/>
              <w:rPr>
                <w:color w:val="000000"/>
              </w:rPr>
            </w:pPr>
            <w:r w:rsidRPr="0075282C">
              <w:rPr>
                <w:rFonts w:hint="eastAsia"/>
                <w:color w:val="000000"/>
              </w:rPr>
              <w:t>21.35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33659" w14:textId="77777777" w:rsidR="001D1C77" w:rsidRPr="00B6349F" w:rsidRDefault="001D1C77" w:rsidP="001D1C77">
            <w:pPr>
              <w:jc w:val="center"/>
              <w:rPr>
                <w:color w:val="000000"/>
              </w:rPr>
            </w:pPr>
            <w:r w:rsidRPr="0075282C">
              <w:rPr>
                <w:rFonts w:hint="eastAsia"/>
                <w:color w:val="000000"/>
              </w:rPr>
              <w:t>6.56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8BDFD" w14:textId="77777777" w:rsidR="001D1C77" w:rsidRPr="00B6349F" w:rsidRDefault="001D1C77" w:rsidP="001D1C77">
            <w:pPr>
              <w:jc w:val="center"/>
              <w:rPr>
                <w:color w:val="000000"/>
              </w:rPr>
            </w:pPr>
            <w:r w:rsidRPr="0075282C">
              <w:rPr>
                <w:rFonts w:hint="eastAsia"/>
                <w:color w:val="000000"/>
              </w:rPr>
              <w:t>4.94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5B97" w14:textId="77777777" w:rsidR="001D1C77" w:rsidRPr="00231537" w:rsidRDefault="001D1C77" w:rsidP="001D1C77">
            <w:pPr>
              <w:jc w:val="center"/>
              <w:rPr>
                <w:color w:val="000000"/>
              </w:rPr>
            </w:pPr>
            <w:r w:rsidRPr="0075282C">
              <w:rPr>
                <w:rFonts w:hint="eastAsia"/>
                <w:color w:val="000000"/>
              </w:rPr>
              <w:t>23.84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F9109" w14:textId="77777777" w:rsidR="001D1C77" w:rsidRPr="00231537" w:rsidRDefault="001D1C77" w:rsidP="001D1C77">
            <w:pPr>
              <w:jc w:val="center"/>
              <w:rPr>
                <w:color w:val="000000"/>
              </w:rPr>
            </w:pPr>
            <w:r w:rsidRPr="0075282C">
              <w:rPr>
                <w:rFonts w:hint="eastAsia"/>
                <w:color w:val="000000"/>
              </w:rPr>
              <w:t>21.79</w:t>
            </w:r>
          </w:p>
        </w:tc>
        <w:tc>
          <w:tcPr>
            <w:tcW w:w="723" w:type="dxa"/>
            <w:tcBorders>
              <w:top w:val="nil"/>
              <w:left w:val="single" w:sz="4" w:space="0" w:color="auto"/>
              <w:bottom w:val="nil"/>
              <w:right w:val="nil"/>
            </w:tcBorders>
            <w:shd w:val="clear" w:color="auto" w:fill="auto"/>
            <w:noWrap/>
            <w:vAlign w:val="center"/>
          </w:tcPr>
          <w:p w14:paraId="4EBBF6A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BF29CE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57AAFF3"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EBCC92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B7EC39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923A9C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834998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4F3656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5886F13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BE0DD64" w14:textId="77777777" w:rsidR="001D1C77" w:rsidRPr="00231537" w:rsidRDefault="001D1C77" w:rsidP="001D1C77">
            <w:pPr>
              <w:jc w:val="center"/>
              <w:rPr>
                <w:color w:val="000000"/>
              </w:rPr>
            </w:pPr>
          </w:p>
        </w:tc>
      </w:tr>
      <w:tr w:rsidR="001D1C77" w:rsidRPr="00231537" w14:paraId="6CAA75B4" w14:textId="77777777" w:rsidTr="001D1C77">
        <w:trPr>
          <w:trHeight w:val="266"/>
        </w:trPr>
        <w:tc>
          <w:tcPr>
            <w:tcW w:w="1134" w:type="dxa"/>
            <w:shd w:val="clear" w:color="auto" w:fill="auto"/>
            <w:noWrap/>
            <w:vAlign w:val="center"/>
          </w:tcPr>
          <w:p w14:paraId="0F3D4B36" w14:textId="77777777" w:rsidR="001D1C77" w:rsidRDefault="001D1C77" w:rsidP="001D1C77">
            <w:pPr>
              <w:jc w:val="center"/>
              <w:rPr>
                <w:color w:val="000000"/>
              </w:rPr>
            </w:pPr>
            <w:r w:rsidRPr="00674502">
              <w:rPr>
                <w:color w:val="000000"/>
              </w:rPr>
              <w:t>‘60MHz’</w:t>
            </w:r>
          </w:p>
          <w:p w14:paraId="3D7B0CCA" w14:textId="77777777" w:rsidR="001D1C77" w:rsidRPr="00674502" w:rsidRDefault="001D1C77" w:rsidP="001D1C77">
            <w:pPr>
              <w:jc w:val="center"/>
              <w:rPr>
                <w:color w:val="000000"/>
              </w:rPr>
            </w:pPr>
            <w:r>
              <w:rPr>
                <w:color w:val="000000"/>
              </w:rPr>
              <w:t>(5520)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A687BC" w14:textId="77777777" w:rsidR="001D1C77" w:rsidRPr="00D90DE2" w:rsidRDefault="001D1C77" w:rsidP="001D1C77">
            <w:pPr>
              <w:jc w:val="center"/>
              <w:rPr>
                <w:color w:val="000000"/>
              </w:rPr>
            </w:pPr>
            <w:r w:rsidRPr="0075282C">
              <w:rPr>
                <w:rFonts w:hint="eastAsia"/>
                <w:color w:val="000000"/>
              </w:rPr>
              <w:t>10.80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215C7" w14:textId="77777777" w:rsidR="001D1C77" w:rsidRPr="00D90DE2" w:rsidRDefault="001D1C77" w:rsidP="001D1C77">
            <w:pPr>
              <w:jc w:val="center"/>
              <w:rPr>
                <w:color w:val="000000"/>
              </w:rPr>
            </w:pPr>
            <w:r w:rsidRPr="0075282C">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755F" w14:textId="77777777" w:rsidR="001D1C77" w:rsidRPr="00D90DE2" w:rsidRDefault="001D1C77" w:rsidP="001D1C77">
            <w:pPr>
              <w:jc w:val="center"/>
              <w:rPr>
                <w:color w:val="000000"/>
              </w:rPr>
            </w:pPr>
            <w:r w:rsidRPr="0075282C">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7D93" w14:textId="77777777" w:rsidR="001D1C77" w:rsidRPr="00D90DE2" w:rsidRDefault="001D1C77" w:rsidP="001D1C77">
            <w:pPr>
              <w:jc w:val="center"/>
              <w:rPr>
                <w:color w:val="000000"/>
              </w:rPr>
            </w:pPr>
            <w:r w:rsidRPr="0075282C">
              <w:rPr>
                <w:rFonts w:hint="eastAsia"/>
                <w:color w:val="000000"/>
              </w:rPr>
              <w:t>8.35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55DB" w14:textId="77777777" w:rsidR="001D1C77" w:rsidRPr="00D90DE2" w:rsidRDefault="001D1C77" w:rsidP="001D1C77">
            <w:pPr>
              <w:jc w:val="center"/>
              <w:rPr>
                <w:color w:val="000000"/>
              </w:rPr>
            </w:pPr>
            <w:r w:rsidRPr="0075282C">
              <w:rPr>
                <w:rFonts w:hint="eastAsia"/>
                <w:color w:val="000000"/>
              </w:rPr>
              <w:t>6.36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D8A26" w14:textId="77777777" w:rsidR="001D1C77" w:rsidRPr="00D90DE2" w:rsidRDefault="001D1C77" w:rsidP="001D1C77">
            <w:pPr>
              <w:jc w:val="center"/>
              <w:rPr>
                <w:color w:val="000000"/>
              </w:rPr>
            </w:pPr>
            <w:r w:rsidRPr="0075282C">
              <w:rPr>
                <w:rFonts w:hint="eastAsia"/>
                <w:color w:val="000000"/>
              </w:rPr>
              <w:t>5.65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9BA9B" w14:textId="77777777" w:rsidR="001D1C77" w:rsidRPr="00B6349F" w:rsidRDefault="001D1C77" w:rsidP="001D1C77">
            <w:pPr>
              <w:jc w:val="center"/>
              <w:rPr>
                <w:color w:val="000000"/>
              </w:rPr>
            </w:pPr>
            <w:r w:rsidRPr="0075282C">
              <w:rPr>
                <w:rFonts w:hint="eastAsia"/>
                <w:color w:val="000000"/>
              </w:rPr>
              <w:t>6.40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AE3D" w14:textId="77777777" w:rsidR="001D1C77" w:rsidRPr="00B6349F" w:rsidRDefault="001D1C77" w:rsidP="001D1C77">
            <w:pPr>
              <w:jc w:val="center"/>
              <w:rPr>
                <w:color w:val="000000"/>
              </w:rPr>
            </w:pPr>
            <w:r w:rsidRPr="0075282C">
              <w:rPr>
                <w:rFonts w:hint="eastAsia"/>
                <w:color w:val="000000"/>
              </w:rPr>
              <w:t>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14383" w14:textId="77777777" w:rsidR="001D1C77" w:rsidRPr="00231537" w:rsidRDefault="001D1C77" w:rsidP="001D1C77">
            <w:pPr>
              <w:jc w:val="center"/>
              <w:rPr>
                <w:color w:val="000000"/>
              </w:rPr>
            </w:pPr>
            <w:r w:rsidRPr="0075282C">
              <w:rPr>
                <w:rFonts w:hint="eastAsia"/>
                <w:color w:val="000000"/>
              </w:rPr>
              <w:t>23.83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7BAE8" w14:textId="77777777" w:rsidR="001D1C77" w:rsidRPr="00231537" w:rsidRDefault="001D1C77" w:rsidP="001D1C77">
            <w:pPr>
              <w:jc w:val="center"/>
              <w:rPr>
                <w:color w:val="000000"/>
              </w:rPr>
            </w:pPr>
            <w:r w:rsidRPr="0075282C">
              <w:rPr>
                <w:rFonts w:hint="eastAsia"/>
                <w:color w:val="000000"/>
              </w:rPr>
              <w:t>9.17</w:t>
            </w:r>
          </w:p>
        </w:tc>
        <w:tc>
          <w:tcPr>
            <w:tcW w:w="723" w:type="dxa"/>
            <w:tcBorders>
              <w:top w:val="nil"/>
              <w:left w:val="single" w:sz="4" w:space="0" w:color="auto"/>
              <w:bottom w:val="nil"/>
              <w:right w:val="nil"/>
            </w:tcBorders>
            <w:shd w:val="clear" w:color="auto" w:fill="auto"/>
            <w:noWrap/>
            <w:vAlign w:val="center"/>
          </w:tcPr>
          <w:p w14:paraId="773A003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728199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869E828"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1FC128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3E5EE61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9AE94B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98B36F3"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0CC7CA4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67A853B2"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F9FB333" w14:textId="77777777" w:rsidR="001D1C77" w:rsidRPr="00231537" w:rsidRDefault="001D1C77" w:rsidP="001D1C77">
            <w:pPr>
              <w:jc w:val="center"/>
              <w:rPr>
                <w:color w:val="000000"/>
              </w:rPr>
            </w:pPr>
          </w:p>
        </w:tc>
      </w:tr>
      <w:tr w:rsidR="001D1C77" w:rsidRPr="00231537" w14:paraId="0E0831FB" w14:textId="77777777" w:rsidTr="001D1C77">
        <w:trPr>
          <w:trHeight w:val="266"/>
        </w:trPr>
        <w:tc>
          <w:tcPr>
            <w:tcW w:w="1134" w:type="dxa"/>
            <w:shd w:val="clear" w:color="auto" w:fill="auto"/>
            <w:noWrap/>
            <w:vAlign w:val="center"/>
          </w:tcPr>
          <w:p w14:paraId="627273D9" w14:textId="77777777" w:rsidR="001D1C77" w:rsidRDefault="001D1C77" w:rsidP="001D1C77">
            <w:pPr>
              <w:jc w:val="center"/>
              <w:rPr>
                <w:color w:val="000000"/>
              </w:rPr>
            </w:pPr>
            <w:r w:rsidRPr="00674502">
              <w:rPr>
                <w:color w:val="000000"/>
              </w:rPr>
              <w:t>‘60MHz’</w:t>
            </w:r>
          </w:p>
          <w:p w14:paraId="5BD3369A" w14:textId="77777777" w:rsidR="001D1C77" w:rsidRPr="00674502" w:rsidRDefault="001D1C77" w:rsidP="001D1C77">
            <w:pPr>
              <w:jc w:val="center"/>
              <w:rPr>
                <w:color w:val="000000"/>
              </w:rPr>
            </w:pPr>
            <w:r>
              <w:rPr>
                <w:color w:val="000000"/>
              </w:rPr>
              <w:lastRenderedPageBreak/>
              <w:t>(5540)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2ABEE" w14:textId="77777777" w:rsidR="001D1C77" w:rsidRPr="00D90DE2" w:rsidRDefault="001D1C77" w:rsidP="001D1C77">
            <w:pPr>
              <w:jc w:val="center"/>
              <w:rPr>
                <w:color w:val="000000"/>
              </w:rPr>
            </w:pPr>
            <w:r w:rsidRPr="0075282C">
              <w:rPr>
                <w:rFonts w:hint="eastAsia"/>
                <w:color w:val="000000"/>
              </w:rPr>
              <w:lastRenderedPageBreak/>
              <w:t>7.90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A9836" w14:textId="77777777" w:rsidR="001D1C77" w:rsidRPr="00D90DE2" w:rsidRDefault="001D1C77" w:rsidP="001D1C77">
            <w:pPr>
              <w:jc w:val="center"/>
              <w:rPr>
                <w:color w:val="000000"/>
              </w:rPr>
            </w:pPr>
            <w:r w:rsidRPr="0075282C">
              <w:rPr>
                <w:rFonts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E25CA" w14:textId="77777777" w:rsidR="001D1C77" w:rsidRPr="00D90DE2" w:rsidRDefault="001D1C77" w:rsidP="001D1C77">
            <w:pPr>
              <w:jc w:val="center"/>
              <w:rPr>
                <w:color w:val="000000"/>
              </w:rPr>
            </w:pPr>
            <w:r w:rsidRPr="0075282C">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C6584" w14:textId="77777777" w:rsidR="001D1C77" w:rsidRPr="00D90DE2" w:rsidRDefault="001D1C77" w:rsidP="001D1C77">
            <w:pPr>
              <w:jc w:val="center"/>
              <w:rPr>
                <w:color w:val="000000"/>
              </w:rPr>
            </w:pPr>
            <w:r w:rsidRPr="0075282C">
              <w:rPr>
                <w:rFonts w:hint="eastAsia"/>
                <w:color w:val="000000"/>
              </w:rPr>
              <w:t>6.20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3619" w14:textId="77777777" w:rsidR="001D1C77" w:rsidRPr="00D90DE2" w:rsidRDefault="001D1C77" w:rsidP="001D1C77">
            <w:pPr>
              <w:jc w:val="center"/>
              <w:rPr>
                <w:color w:val="000000"/>
              </w:rPr>
            </w:pPr>
            <w:r w:rsidRPr="0075282C">
              <w:rPr>
                <w:rFonts w:hint="eastAsia"/>
                <w:color w:val="000000"/>
              </w:rPr>
              <w:t>6.57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18F2" w14:textId="77777777" w:rsidR="001D1C77" w:rsidRPr="00D90DE2" w:rsidRDefault="001D1C77" w:rsidP="001D1C77">
            <w:pPr>
              <w:jc w:val="center"/>
              <w:rPr>
                <w:color w:val="000000"/>
              </w:rPr>
            </w:pPr>
            <w:r w:rsidRPr="0075282C">
              <w:rPr>
                <w:rFonts w:hint="eastAsia"/>
                <w:color w:val="000000"/>
              </w:rPr>
              <w:t>5.60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90123" w14:textId="77777777" w:rsidR="001D1C77" w:rsidRPr="00B6349F" w:rsidRDefault="001D1C77" w:rsidP="001D1C77">
            <w:pPr>
              <w:jc w:val="center"/>
              <w:rPr>
                <w:color w:val="000000"/>
              </w:rPr>
            </w:pPr>
            <w:r w:rsidRPr="0075282C">
              <w:rPr>
                <w:rFonts w:hint="eastAsia"/>
                <w:color w:val="000000"/>
              </w:rPr>
              <w:t>6.38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D740E" w14:textId="77777777" w:rsidR="001D1C77" w:rsidRPr="00B6349F" w:rsidRDefault="001D1C77" w:rsidP="001D1C77">
            <w:pPr>
              <w:jc w:val="center"/>
              <w:rPr>
                <w:color w:val="000000"/>
              </w:rPr>
            </w:pPr>
            <w:r w:rsidRPr="0075282C">
              <w:rPr>
                <w:rFonts w:hint="eastAsia"/>
                <w:color w:val="000000"/>
              </w:rPr>
              <w:t>4.86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1CD8" w14:textId="77777777" w:rsidR="001D1C77" w:rsidRPr="00231537" w:rsidRDefault="001D1C77" w:rsidP="001D1C77">
            <w:pPr>
              <w:jc w:val="center"/>
              <w:rPr>
                <w:color w:val="000000"/>
              </w:rPr>
            </w:pPr>
            <w:r w:rsidRPr="0075282C">
              <w:rPr>
                <w:rFonts w:hint="eastAsia"/>
                <w:color w:val="000000"/>
              </w:rPr>
              <w:t>8.23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698E" w14:textId="77777777" w:rsidR="001D1C77" w:rsidRPr="00231537" w:rsidRDefault="001D1C77" w:rsidP="001D1C77">
            <w:pPr>
              <w:jc w:val="center"/>
              <w:rPr>
                <w:color w:val="000000"/>
              </w:rPr>
            </w:pPr>
            <w:r w:rsidRPr="0075282C">
              <w:rPr>
                <w:rFonts w:hint="eastAsia"/>
                <w:color w:val="000000"/>
              </w:rPr>
              <w:t>8.04</w:t>
            </w:r>
          </w:p>
        </w:tc>
        <w:tc>
          <w:tcPr>
            <w:tcW w:w="723" w:type="dxa"/>
            <w:tcBorders>
              <w:top w:val="nil"/>
              <w:left w:val="single" w:sz="4" w:space="0" w:color="auto"/>
              <w:bottom w:val="nil"/>
              <w:right w:val="nil"/>
            </w:tcBorders>
            <w:shd w:val="clear" w:color="auto" w:fill="auto"/>
            <w:noWrap/>
            <w:vAlign w:val="center"/>
          </w:tcPr>
          <w:p w14:paraId="7A3B335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C2C963F"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658CD769"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6730BFE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43E8B7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7E79DEF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46BE8E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5AD19AF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631C08E"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DB4D97C" w14:textId="77777777" w:rsidR="001D1C77" w:rsidRPr="00231537" w:rsidRDefault="001D1C77" w:rsidP="001D1C77">
            <w:pPr>
              <w:jc w:val="center"/>
              <w:rPr>
                <w:color w:val="000000"/>
              </w:rPr>
            </w:pPr>
          </w:p>
        </w:tc>
      </w:tr>
      <w:tr w:rsidR="001D1C77" w:rsidRPr="00231537" w14:paraId="1F48CB81" w14:textId="77777777" w:rsidTr="001D1C77">
        <w:trPr>
          <w:trHeight w:val="266"/>
        </w:trPr>
        <w:tc>
          <w:tcPr>
            <w:tcW w:w="1134" w:type="dxa"/>
            <w:shd w:val="clear" w:color="auto" w:fill="auto"/>
            <w:noWrap/>
            <w:vAlign w:val="center"/>
          </w:tcPr>
          <w:p w14:paraId="6B722C0B" w14:textId="77777777" w:rsidR="001D1C77" w:rsidRDefault="001D1C77" w:rsidP="001D1C77">
            <w:pPr>
              <w:jc w:val="center"/>
              <w:rPr>
                <w:color w:val="000000"/>
              </w:rPr>
            </w:pPr>
            <w:r w:rsidRPr="00674502">
              <w:rPr>
                <w:color w:val="000000"/>
              </w:rPr>
              <w:lastRenderedPageBreak/>
              <w:t>‘60MHz’</w:t>
            </w:r>
          </w:p>
          <w:p w14:paraId="1610953D" w14:textId="77777777" w:rsidR="001D1C77" w:rsidRPr="00674502" w:rsidRDefault="001D1C77" w:rsidP="001D1C77">
            <w:pPr>
              <w:jc w:val="center"/>
              <w:rPr>
                <w:color w:val="000000"/>
              </w:rPr>
            </w:pPr>
            <w:r>
              <w:rPr>
                <w:color w:val="000000"/>
              </w:rPr>
              <w:t>(5680)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3A06BA" w14:textId="77777777" w:rsidR="001D1C77" w:rsidRPr="00D90DE2" w:rsidRDefault="001D1C77" w:rsidP="001D1C77">
            <w:pPr>
              <w:jc w:val="center"/>
              <w:rPr>
                <w:color w:val="000000"/>
              </w:rPr>
            </w:pPr>
            <w:r w:rsidRPr="0075282C">
              <w:rPr>
                <w:rFonts w:hint="eastAsia"/>
                <w:color w:val="000000"/>
              </w:rPr>
              <w:t>8.22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0BE92" w14:textId="77777777" w:rsidR="001D1C77" w:rsidRPr="00D90DE2" w:rsidRDefault="001D1C77" w:rsidP="001D1C77">
            <w:pPr>
              <w:jc w:val="center"/>
              <w:rPr>
                <w:color w:val="000000"/>
              </w:rPr>
            </w:pPr>
            <w:r w:rsidRPr="0075282C">
              <w:rPr>
                <w:rFonts w:hint="eastAsia"/>
                <w:color w:val="000000"/>
              </w:rPr>
              <w:t>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DF4C" w14:textId="77777777" w:rsidR="001D1C77" w:rsidRPr="00D90DE2" w:rsidRDefault="001D1C77" w:rsidP="001D1C77">
            <w:pPr>
              <w:jc w:val="center"/>
              <w:rPr>
                <w:color w:val="000000"/>
              </w:rPr>
            </w:pPr>
            <w:r w:rsidRPr="0075282C">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254FC" w14:textId="77777777" w:rsidR="001D1C77" w:rsidRPr="00D90DE2" w:rsidRDefault="001D1C77" w:rsidP="001D1C77">
            <w:pPr>
              <w:jc w:val="center"/>
              <w:rPr>
                <w:color w:val="000000"/>
              </w:rPr>
            </w:pPr>
            <w:r w:rsidRPr="0075282C">
              <w:rPr>
                <w:rFonts w:hint="eastAsia"/>
                <w:color w:val="000000"/>
              </w:rPr>
              <w:t>6.21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2EA17" w14:textId="77777777" w:rsidR="001D1C77" w:rsidRPr="00D90DE2" w:rsidRDefault="001D1C77" w:rsidP="001D1C77">
            <w:pPr>
              <w:jc w:val="center"/>
              <w:rPr>
                <w:color w:val="000000"/>
              </w:rPr>
            </w:pPr>
            <w:r w:rsidRPr="0075282C">
              <w:rPr>
                <w:rFonts w:hint="eastAsia"/>
                <w:color w:val="000000"/>
              </w:rPr>
              <w:t>6.56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B4415" w14:textId="77777777" w:rsidR="001D1C77" w:rsidRPr="00D90DE2" w:rsidRDefault="001D1C77" w:rsidP="001D1C77">
            <w:pPr>
              <w:jc w:val="center"/>
              <w:rPr>
                <w:color w:val="000000"/>
              </w:rPr>
            </w:pPr>
            <w:r w:rsidRPr="0075282C">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F974C" w14:textId="77777777" w:rsidR="001D1C77" w:rsidRPr="00B6349F" w:rsidRDefault="001D1C77" w:rsidP="001D1C77">
            <w:pPr>
              <w:jc w:val="center"/>
              <w:rPr>
                <w:color w:val="000000"/>
              </w:rPr>
            </w:pPr>
            <w:r w:rsidRPr="0075282C">
              <w:rPr>
                <w:rFonts w:hint="eastAsia"/>
                <w:color w:val="000000"/>
              </w:rPr>
              <w:t>6.47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C04E5" w14:textId="77777777" w:rsidR="001D1C77" w:rsidRPr="00B6349F" w:rsidRDefault="001D1C77" w:rsidP="001D1C77">
            <w:pPr>
              <w:jc w:val="center"/>
              <w:rPr>
                <w:color w:val="000000"/>
              </w:rPr>
            </w:pPr>
            <w:r w:rsidRPr="0075282C">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48735" w14:textId="77777777" w:rsidR="001D1C77" w:rsidRPr="00231537" w:rsidRDefault="001D1C77" w:rsidP="001D1C77">
            <w:pPr>
              <w:jc w:val="center"/>
              <w:rPr>
                <w:color w:val="000000"/>
              </w:rPr>
            </w:pPr>
            <w:r w:rsidRPr="0075282C">
              <w:rPr>
                <w:rFonts w:hint="eastAsia"/>
                <w:color w:val="000000"/>
              </w:rPr>
              <w:t>8.34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3B0B5" w14:textId="77777777" w:rsidR="001D1C77" w:rsidRPr="00231537" w:rsidRDefault="001D1C77" w:rsidP="001D1C77">
            <w:pPr>
              <w:jc w:val="center"/>
              <w:rPr>
                <w:color w:val="000000"/>
              </w:rPr>
            </w:pPr>
            <w:r w:rsidRPr="0075282C">
              <w:rPr>
                <w:rFonts w:hint="eastAsia"/>
                <w:color w:val="000000"/>
              </w:rPr>
              <w:t>7.05</w:t>
            </w:r>
          </w:p>
        </w:tc>
        <w:tc>
          <w:tcPr>
            <w:tcW w:w="723" w:type="dxa"/>
            <w:tcBorders>
              <w:top w:val="nil"/>
              <w:left w:val="single" w:sz="4" w:space="0" w:color="auto"/>
              <w:bottom w:val="nil"/>
              <w:right w:val="nil"/>
            </w:tcBorders>
            <w:shd w:val="clear" w:color="auto" w:fill="auto"/>
            <w:noWrap/>
            <w:vAlign w:val="center"/>
          </w:tcPr>
          <w:p w14:paraId="4E0EC8E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83EF64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127AD4E4" w14:textId="77777777" w:rsidR="001D1C77" w:rsidRPr="00231537" w:rsidRDefault="001D1C77" w:rsidP="001D1C77">
            <w:pPr>
              <w:jc w:val="center"/>
              <w:rPr>
                <w:color w:val="000000"/>
              </w:rPr>
            </w:pPr>
          </w:p>
        </w:tc>
        <w:tc>
          <w:tcPr>
            <w:tcW w:w="722" w:type="dxa"/>
            <w:tcBorders>
              <w:top w:val="nil"/>
              <w:left w:val="nil"/>
              <w:bottom w:val="nil"/>
              <w:right w:val="nil"/>
            </w:tcBorders>
            <w:shd w:val="clear" w:color="auto" w:fill="auto"/>
            <w:noWrap/>
            <w:vAlign w:val="center"/>
          </w:tcPr>
          <w:p w14:paraId="0D45F32B"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F8E5EE9"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23DBE384"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noWrap/>
            <w:vAlign w:val="center"/>
          </w:tcPr>
          <w:p w14:paraId="45B414BF" w14:textId="77777777" w:rsidR="001D1C77" w:rsidRPr="00231537" w:rsidRDefault="001D1C77" w:rsidP="001D1C77">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88CBC6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A248D2A"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748649E" w14:textId="77777777" w:rsidR="001D1C77" w:rsidRPr="00231537" w:rsidRDefault="001D1C77" w:rsidP="001D1C77">
            <w:pPr>
              <w:jc w:val="center"/>
              <w:rPr>
                <w:color w:val="000000"/>
              </w:rPr>
            </w:pPr>
          </w:p>
        </w:tc>
      </w:tr>
      <w:tr w:rsidR="001D1C77" w:rsidRPr="00231537" w14:paraId="3F6DB1D4" w14:textId="77777777" w:rsidTr="001D1C77">
        <w:trPr>
          <w:trHeight w:val="266"/>
        </w:trPr>
        <w:tc>
          <w:tcPr>
            <w:tcW w:w="1134" w:type="dxa"/>
            <w:shd w:val="clear" w:color="auto" w:fill="auto"/>
            <w:noWrap/>
            <w:vAlign w:val="center"/>
            <w:hideMark/>
          </w:tcPr>
          <w:p w14:paraId="46B3DFFE" w14:textId="77777777" w:rsidR="001D1C77" w:rsidRPr="00674502" w:rsidRDefault="001D1C77" w:rsidP="001D1C77">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DA4DBBA" w14:textId="77777777" w:rsidR="001D1C77" w:rsidRPr="00D70D09" w:rsidRDefault="001D1C77" w:rsidP="001D1C77">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388E6136" w14:textId="77777777" w:rsidR="001D1C77" w:rsidRPr="00D70D09" w:rsidRDefault="001D1C77" w:rsidP="001D1C77">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49342B29" w14:textId="77777777" w:rsidR="001D1C77" w:rsidRPr="00D70D09" w:rsidRDefault="001D1C77" w:rsidP="001D1C77">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716895DD" w14:textId="77777777" w:rsidR="001D1C77" w:rsidRPr="00D70D09" w:rsidRDefault="001D1C77" w:rsidP="001D1C77">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544A348C" w14:textId="77777777" w:rsidR="001D1C77" w:rsidRPr="00D70D09" w:rsidRDefault="001D1C77" w:rsidP="001D1C77">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3DCEC30A" w14:textId="77777777" w:rsidR="001D1C77" w:rsidRPr="00D70D09" w:rsidRDefault="001D1C77" w:rsidP="001D1C77">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401D2ADA" w14:textId="77777777" w:rsidR="001D1C77" w:rsidRPr="00D70D09" w:rsidRDefault="001D1C77" w:rsidP="001D1C77">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A01CD54" w14:textId="77777777" w:rsidR="001D1C77" w:rsidRPr="00D70D09" w:rsidRDefault="001D1C77" w:rsidP="001D1C77">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EEB13" w14:textId="77777777" w:rsidR="001D1C77" w:rsidRPr="00D70D09" w:rsidRDefault="001D1C77" w:rsidP="001D1C77">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D36C2" w14:textId="77777777" w:rsidR="001D1C77" w:rsidRPr="00231537" w:rsidRDefault="001D1C77" w:rsidP="001D1C77">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A77E2" w14:textId="77777777" w:rsidR="001D1C77" w:rsidRPr="00231537" w:rsidRDefault="001D1C77" w:rsidP="001D1C77">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5F6EA" w14:textId="77777777" w:rsidR="001D1C77" w:rsidRPr="00231537" w:rsidRDefault="001D1C77" w:rsidP="001D1C77">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E325F" w14:textId="77777777" w:rsidR="001D1C77" w:rsidRPr="00231537" w:rsidRDefault="001D1C77" w:rsidP="001D1C77">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F254D" w14:textId="77777777" w:rsidR="001D1C77" w:rsidRPr="00231537" w:rsidRDefault="001D1C77" w:rsidP="001D1C77">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6DD0E" w14:textId="77777777" w:rsidR="001D1C77" w:rsidRPr="00231537" w:rsidRDefault="001D1C77" w:rsidP="001D1C77">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3301" w14:textId="77777777" w:rsidR="001D1C77" w:rsidRPr="00231537" w:rsidRDefault="001D1C77" w:rsidP="001D1C77">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0B429" w14:textId="77777777" w:rsidR="001D1C77" w:rsidRPr="00231537" w:rsidRDefault="001D1C77" w:rsidP="001D1C77">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C5A0B" w14:textId="77777777" w:rsidR="001D1C77" w:rsidRPr="00231537" w:rsidRDefault="001D1C77" w:rsidP="001D1C77">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726726F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A4EE32A" w14:textId="77777777" w:rsidR="001D1C77" w:rsidRPr="00231537" w:rsidRDefault="001D1C77" w:rsidP="001D1C77">
            <w:pPr>
              <w:jc w:val="center"/>
              <w:rPr>
                <w:color w:val="000000"/>
              </w:rPr>
            </w:pPr>
          </w:p>
        </w:tc>
      </w:tr>
      <w:tr w:rsidR="001D1C77" w:rsidRPr="00231537" w14:paraId="3E66A3F9" w14:textId="77777777" w:rsidTr="001D1C77">
        <w:trPr>
          <w:trHeight w:val="266"/>
        </w:trPr>
        <w:tc>
          <w:tcPr>
            <w:tcW w:w="1134" w:type="dxa"/>
            <w:shd w:val="clear" w:color="auto" w:fill="auto"/>
            <w:noWrap/>
            <w:vAlign w:val="center"/>
            <w:hideMark/>
          </w:tcPr>
          <w:p w14:paraId="6E4BD752" w14:textId="77777777" w:rsidR="001D1C77" w:rsidRDefault="001D1C77" w:rsidP="001D1C77">
            <w:pPr>
              <w:jc w:val="center"/>
              <w:rPr>
                <w:color w:val="000000"/>
              </w:rPr>
            </w:pPr>
            <w:r w:rsidRPr="00674502">
              <w:rPr>
                <w:color w:val="000000"/>
              </w:rPr>
              <w:t>'80MHz'</w:t>
            </w:r>
          </w:p>
          <w:p w14:paraId="6E9065AA" w14:textId="77777777" w:rsidR="001D1C77" w:rsidRPr="00674502" w:rsidRDefault="001D1C77" w:rsidP="001D1C77">
            <w:pPr>
              <w:jc w:val="center"/>
              <w:rPr>
                <w:color w:val="000000"/>
              </w:rPr>
            </w:pPr>
            <w:r>
              <w:rPr>
                <w:color w:val="000000"/>
              </w:rPr>
              <w:t>(5190)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9914C8" w14:textId="77777777" w:rsidR="001D1C77" w:rsidRPr="00D70D09" w:rsidRDefault="001D1C77" w:rsidP="001D1C77">
            <w:pPr>
              <w:jc w:val="center"/>
              <w:rPr>
                <w:color w:val="000000"/>
              </w:rPr>
            </w:pPr>
            <w:r w:rsidRPr="0075282C">
              <w:rPr>
                <w:rFonts w:hint="eastAsia"/>
                <w:color w:val="000000"/>
              </w:rPr>
              <w:t>28.34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F1764" w14:textId="77777777" w:rsidR="001D1C77" w:rsidRPr="00D70D09" w:rsidRDefault="001D1C77" w:rsidP="001D1C77">
            <w:pPr>
              <w:jc w:val="center"/>
              <w:rPr>
                <w:color w:val="000000"/>
              </w:rPr>
            </w:pPr>
            <w:r w:rsidRPr="0075282C">
              <w:rPr>
                <w:rFonts w:hint="eastAsia"/>
                <w:color w:val="000000"/>
              </w:rPr>
              <w:t>25.27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5643" w14:textId="77777777" w:rsidR="001D1C77" w:rsidRPr="00D70D09" w:rsidRDefault="001D1C77" w:rsidP="001D1C77">
            <w:pPr>
              <w:jc w:val="center"/>
              <w:rPr>
                <w:color w:val="000000"/>
              </w:rPr>
            </w:pPr>
            <w:r w:rsidRPr="0075282C">
              <w:rPr>
                <w:rFonts w:hint="eastAsia"/>
                <w:color w:val="000000"/>
              </w:rPr>
              <w:t>27.83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6F06E" w14:textId="77777777" w:rsidR="001D1C77" w:rsidRPr="00D70D09" w:rsidRDefault="001D1C77" w:rsidP="001D1C77">
            <w:pPr>
              <w:jc w:val="center"/>
              <w:rPr>
                <w:color w:val="000000"/>
              </w:rPr>
            </w:pPr>
            <w:r w:rsidRPr="0075282C">
              <w:rPr>
                <w:rFonts w:hint="eastAsia"/>
                <w:color w:val="000000"/>
              </w:rPr>
              <w:t>22.70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26641" w14:textId="77777777" w:rsidR="001D1C77" w:rsidRPr="00D70D09" w:rsidRDefault="001D1C77" w:rsidP="001D1C77">
            <w:pPr>
              <w:jc w:val="center"/>
              <w:rPr>
                <w:color w:val="000000"/>
              </w:rPr>
            </w:pPr>
            <w:r w:rsidRPr="0075282C">
              <w:rPr>
                <w:rFonts w:hint="eastAsia"/>
                <w:color w:val="000000"/>
              </w:rPr>
              <w:t>24.64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9B197" w14:textId="77777777" w:rsidR="001D1C77" w:rsidRPr="00D70D09" w:rsidRDefault="001D1C77" w:rsidP="001D1C77">
            <w:pPr>
              <w:jc w:val="center"/>
              <w:rPr>
                <w:color w:val="000000"/>
              </w:rPr>
            </w:pPr>
            <w:r w:rsidRPr="0075282C">
              <w:rPr>
                <w:rFonts w:hint="eastAsia"/>
                <w:color w:val="000000"/>
              </w:rPr>
              <w:t>21.38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CFF0" w14:textId="77777777" w:rsidR="001D1C77" w:rsidRPr="00D70D09" w:rsidRDefault="001D1C77" w:rsidP="001D1C77">
            <w:pPr>
              <w:jc w:val="center"/>
              <w:rPr>
                <w:color w:val="000000"/>
              </w:rPr>
            </w:pPr>
            <w:r w:rsidRPr="0075282C">
              <w:rPr>
                <w:rFonts w:hint="eastAsia"/>
                <w:color w:val="000000"/>
              </w:rPr>
              <w:t>21.32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FB1D" w14:textId="77777777" w:rsidR="001D1C77" w:rsidRPr="00D70D09" w:rsidRDefault="001D1C77" w:rsidP="001D1C77">
            <w:pPr>
              <w:jc w:val="center"/>
              <w:rPr>
                <w:color w:val="000000"/>
              </w:rPr>
            </w:pPr>
            <w:r w:rsidRPr="0075282C">
              <w:rPr>
                <w:rFonts w:hint="eastAsia"/>
                <w:color w:val="000000"/>
              </w:rPr>
              <w:t>20.77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D419C" w14:textId="77777777" w:rsidR="001D1C77" w:rsidRPr="00D70D09" w:rsidRDefault="001D1C77" w:rsidP="001D1C77">
            <w:pPr>
              <w:jc w:val="center"/>
              <w:rPr>
                <w:color w:val="000000"/>
              </w:rPr>
            </w:pPr>
            <w:r w:rsidRPr="0075282C">
              <w:rPr>
                <w:rFonts w:hint="eastAsia"/>
                <w:color w:val="000000"/>
              </w:rPr>
              <w:t>9.37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AA862" w14:textId="77777777" w:rsidR="001D1C77" w:rsidRPr="00231537" w:rsidRDefault="001D1C77" w:rsidP="001D1C77">
            <w:pPr>
              <w:jc w:val="center"/>
              <w:rPr>
                <w:color w:val="000000"/>
              </w:rPr>
            </w:pPr>
            <w:r w:rsidRPr="0075282C">
              <w:rPr>
                <w:rFonts w:hint="eastAsia"/>
                <w:color w:val="000000"/>
              </w:rPr>
              <w:t>8.07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A7F9C" w14:textId="77777777" w:rsidR="001D1C77" w:rsidRPr="00231537" w:rsidRDefault="001D1C77" w:rsidP="001D1C77">
            <w:pPr>
              <w:jc w:val="center"/>
              <w:rPr>
                <w:color w:val="000000"/>
              </w:rPr>
            </w:pPr>
            <w:r w:rsidRPr="0075282C">
              <w:rPr>
                <w:rFonts w:hint="eastAsia"/>
                <w:color w:val="000000"/>
              </w:rPr>
              <w:t>6.42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E4C82" w14:textId="77777777" w:rsidR="001D1C77" w:rsidRPr="00231537" w:rsidRDefault="001D1C77" w:rsidP="001D1C77">
            <w:pPr>
              <w:jc w:val="center"/>
              <w:rPr>
                <w:color w:val="000000"/>
              </w:rPr>
            </w:pPr>
            <w:r w:rsidRPr="0075282C">
              <w:rPr>
                <w:rFonts w:hint="eastAsia"/>
                <w:color w:val="000000"/>
              </w:rPr>
              <w:t>5.24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9B99E" w14:textId="77777777" w:rsidR="001D1C77" w:rsidRPr="00231537" w:rsidRDefault="001D1C77" w:rsidP="001D1C77">
            <w:pPr>
              <w:jc w:val="center"/>
              <w:rPr>
                <w:color w:val="000000"/>
              </w:rPr>
            </w:pPr>
            <w:r w:rsidRPr="0075282C">
              <w:rPr>
                <w:rFonts w:hint="eastAsia"/>
                <w:color w:val="000000"/>
              </w:rPr>
              <w:t>25.12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2CA8D" w14:textId="77777777" w:rsidR="001D1C77" w:rsidRPr="00231537" w:rsidRDefault="001D1C77" w:rsidP="001D1C77">
            <w:pPr>
              <w:jc w:val="center"/>
              <w:rPr>
                <w:color w:val="000000"/>
              </w:rPr>
            </w:pPr>
            <w:r w:rsidRPr="0075282C">
              <w:rPr>
                <w:rFonts w:hint="eastAsia"/>
                <w:color w:val="000000"/>
              </w:rPr>
              <w:t>21.36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14923" w14:textId="77777777" w:rsidR="001D1C77" w:rsidRPr="00231537" w:rsidRDefault="001D1C77" w:rsidP="001D1C77">
            <w:pPr>
              <w:jc w:val="center"/>
              <w:rPr>
                <w:color w:val="000000"/>
              </w:rPr>
            </w:pPr>
            <w:r w:rsidRPr="0075282C">
              <w:rPr>
                <w:rFonts w:hint="eastAsia"/>
                <w:color w:val="000000"/>
              </w:rPr>
              <w:t>23.17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F62E3" w14:textId="77777777" w:rsidR="001D1C77" w:rsidRPr="00231537" w:rsidRDefault="001D1C77" w:rsidP="001D1C77">
            <w:pPr>
              <w:jc w:val="center"/>
              <w:rPr>
                <w:color w:val="000000"/>
              </w:rPr>
            </w:pPr>
            <w:r w:rsidRPr="0075282C">
              <w:rPr>
                <w:rFonts w:hint="eastAsia"/>
                <w:color w:val="000000"/>
              </w:rPr>
              <w:t>21.78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16786" w14:textId="77777777" w:rsidR="001D1C77" w:rsidRPr="00231537" w:rsidRDefault="001D1C77" w:rsidP="001D1C77">
            <w:pPr>
              <w:jc w:val="center"/>
              <w:rPr>
                <w:color w:val="000000"/>
              </w:rPr>
            </w:pPr>
            <w:r w:rsidRPr="0075282C">
              <w:rPr>
                <w:rFonts w:hint="eastAsia"/>
                <w:color w:val="000000"/>
              </w:rPr>
              <w:t>23.19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D4DFA" w14:textId="77777777" w:rsidR="001D1C77" w:rsidRPr="00231537" w:rsidRDefault="001D1C77" w:rsidP="001D1C77">
            <w:pPr>
              <w:jc w:val="center"/>
              <w:rPr>
                <w:color w:val="000000"/>
              </w:rPr>
            </w:pPr>
            <w:r w:rsidRPr="0075282C">
              <w:rPr>
                <w:rFonts w:hint="eastAsia"/>
                <w:color w:val="000000"/>
              </w:rPr>
              <w:t>21.42</w:t>
            </w:r>
          </w:p>
        </w:tc>
        <w:tc>
          <w:tcPr>
            <w:tcW w:w="723" w:type="dxa"/>
            <w:tcBorders>
              <w:top w:val="nil"/>
              <w:left w:val="single" w:sz="4" w:space="0" w:color="auto"/>
              <w:bottom w:val="nil"/>
              <w:right w:val="nil"/>
            </w:tcBorders>
            <w:shd w:val="clear" w:color="auto" w:fill="auto"/>
            <w:vAlign w:val="center"/>
          </w:tcPr>
          <w:p w14:paraId="684568E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9D65423" w14:textId="77777777" w:rsidR="001D1C77" w:rsidRPr="00231537" w:rsidRDefault="001D1C77" w:rsidP="001D1C77">
            <w:pPr>
              <w:jc w:val="center"/>
              <w:rPr>
                <w:color w:val="000000"/>
              </w:rPr>
            </w:pPr>
          </w:p>
        </w:tc>
      </w:tr>
      <w:tr w:rsidR="001D1C77" w:rsidRPr="00231537" w14:paraId="300AD44C" w14:textId="77777777" w:rsidTr="001D1C77">
        <w:trPr>
          <w:trHeight w:val="266"/>
        </w:trPr>
        <w:tc>
          <w:tcPr>
            <w:tcW w:w="1134" w:type="dxa"/>
            <w:shd w:val="clear" w:color="auto" w:fill="auto"/>
            <w:noWrap/>
            <w:vAlign w:val="center"/>
          </w:tcPr>
          <w:p w14:paraId="02AD5875" w14:textId="77777777" w:rsidR="001D1C77" w:rsidRDefault="001D1C77" w:rsidP="001D1C77">
            <w:pPr>
              <w:jc w:val="center"/>
              <w:rPr>
                <w:color w:val="000000"/>
              </w:rPr>
            </w:pPr>
            <w:r w:rsidRPr="00674502">
              <w:rPr>
                <w:color w:val="000000"/>
              </w:rPr>
              <w:t>'80MHz'</w:t>
            </w:r>
          </w:p>
          <w:p w14:paraId="4F27418B" w14:textId="77777777" w:rsidR="001D1C77" w:rsidRPr="00674502" w:rsidRDefault="001D1C77" w:rsidP="001D1C77">
            <w:pPr>
              <w:jc w:val="center"/>
              <w:rPr>
                <w:color w:val="000000"/>
              </w:rPr>
            </w:pP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0A3E73" w14:textId="77777777" w:rsidR="001D1C77" w:rsidRPr="00D90DE2" w:rsidRDefault="001D1C77" w:rsidP="001D1C77">
            <w:pPr>
              <w:jc w:val="center"/>
              <w:rPr>
                <w:color w:val="000000"/>
              </w:rPr>
            </w:pPr>
            <w:r w:rsidRPr="0075282C">
              <w:rPr>
                <w:rFonts w:hint="eastAsia"/>
                <w:color w:val="000000"/>
              </w:rPr>
              <w:t>22.59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AA12A" w14:textId="77777777" w:rsidR="001D1C77" w:rsidRPr="00D90DE2" w:rsidRDefault="001D1C77" w:rsidP="001D1C77">
            <w:pPr>
              <w:jc w:val="center"/>
              <w:rPr>
                <w:color w:val="000000"/>
              </w:rPr>
            </w:pPr>
            <w:r w:rsidRPr="0075282C">
              <w:rPr>
                <w:rFonts w:hint="eastAsia"/>
                <w:color w:val="000000"/>
              </w:rPr>
              <w:t>10.27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847F" w14:textId="77777777" w:rsidR="001D1C77" w:rsidRPr="00D90DE2" w:rsidRDefault="001D1C77" w:rsidP="001D1C77">
            <w:pPr>
              <w:jc w:val="center"/>
              <w:rPr>
                <w:color w:val="000000"/>
              </w:rPr>
            </w:pPr>
            <w:r w:rsidRPr="0075282C">
              <w:rPr>
                <w:rFonts w:hint="eastAsia"/>
                <w:color w:val="000000"/>
              </w:rPr>
              <w:t>11.81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8FDD6" w14:textId="77777777" w:rsidR="001D1C77" w:rsidRPr="00D90DE2" w:rsidRDefault="001D1C77" w:rsidP="001D1C77">
            <w:pPr>
              <w:jc w:val="center"/>
              <w:rPr>
                <w:color w:val="000000"/>
              </w:rPr>
            </w:pPr>
            <w:r w:rsidRPr="0075282C">
              <w:rPr>
                <w:rFonts w:hint="eastAsia"/>
                <w:color w:val="000000"/>
              </w:rPr>
              <w:t>8.91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EE4C5" w14:textId="77777777" w:rsidR="001D1C77" w:rsidRPr="00D90DE2" w:rsidRDefault="001D1C77" w:rsidP="001D1C77">
            <w:pPr>
              <w:jc w:val="center"/>
              <w:rPr>
                <w:color w:val="000000"/>
              </w:rPr>
            </w:pPr>
            <w:r w:rsidRPr="0075282C">
              <w:rPr>
                <w:rFonts w:hint="eastAsia"/>
                <w:color w:val="000000"/>
              </w:rPr>
              <w:t>10.80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0DF1" w14:textId="77777777" w:rsidR="001D1C77" w:rsidRPr="00D90DE2" w:rsidRDefault="001D1C77" w:rsidP="001D1C77">
            <w:pPr>
              <w:jc w:val="center"/>
              <w:rPr>
                <w:color w:val="000000"/>
              </w:rPr>
            </w:pPr>
            <w:r w:rsidRPr="0075282C">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2AF1D" w14:textId="77777777" w:rsidR="001D1C77" w:rsidRPr="00D90DE2" w:rsidRDefault="001D1C77" w:rsidP="001D1C77">
            <w:pPr>
              <w:jc w:val="center"/>
              <w:rPr>
                <w:color w:val="000000"/>
              </w:rPr>
            </w:pPr>
            <w:r w:rsidRPr="0075282C">
              <w:rPr>
                <w:rFonts w:hint="eastAsia"/>
                <w:color w:val="000000"/>
              </w:rPr>
              <w:t>6.39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4E034" w14:textId="77777777" w:rsidR="001D1C77" w:rsidRPr="00D90DE2" w:rsidRDefault="001D1C77" w:rsidP="001D1C77">
            <w:pPr>
              <w:jc w:val="center"/>
              <w:rPr>
                <w:color w:val="000000"/>
              </w:rPr>
            </w:pPr>
            <w:r w:rsidRPr="0075282C">
              <w:rPr>
                <w:rFonts w:hint="eastAsia"/>
                <w:color w:val="000000"/>
              </w:rPr>
              <w:t>5.50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9D753" w14:textId="77777777" w:rsidR="001D1C77" w:rsidRPr="00D90DE2" w:rsidRDefault="001D1C77" w:rsidP="001D1C77">
            <w:pPr>
              <w:jc w:val="center"/>
              <w:rPr>
                <w:color w:val="000000"/>
              </w:rPr>
            </w:pPr>
            <w:r w:rsidRPr="0075282C">
              <w:rPr>
                <w:rFonts w:hint="eastAsia"/>
                <w:color w:val="000000"/>
              </w:rPr>
              <w:t>7.53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659FB" w14:textId="77777777" w:rsidR="001D1C77" w:rsidRPr="00D90DE2" w:rsidRDefault="001D1C77" w:rsidP="001D1C77">
            <w:pPr>
              <w:jc w:val="center"/>
              <w:rPr>
                <w:color w:val="000000"/>
              </w:rPr>
            </w:pPr>
            <w:r w:rsidRPr="0075282C">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6A8F4" w14:textId="77777777" w:rsidR="001D1C77" w:rsidRPr="00D90DE2" w:rsidRDefault="001D1C77" w:rsidP="001D1C77">
            <w:pPr>
              <w:jc w:val="center"/>
              <w:rPr>
                <w:color w:val="000000"/>
              </w:rPr>
            </w:pPr>
            <w:r w:rsidRPr="0075282C">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9061" w14:textId="77777777" w:rsidR="001D1C77" w:rsidRPr="00D90DE2" w:rsidRDefault="001D1C77" w:rsidP="001D1C77">
            <w:pPr>
              <w:jc w:val="center"/>
              <w:rPr>
                <w:color w:val="000000"/>
              </w:rPr>
            </w:pPr>
            <w:r w:rsidRPr="0075282C">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B96C0" w14:textId="77777777" w:rsidR="001D1C77" w:rsidRPr="00D90DE2" w:rsidRDefault="001D1C77" w:rsidP="001D1C77">
            <w:pPr>
              <w:jc w:val="center"/>
              <w:rPr>
                <w:color w:val="000000"/>
              </w:rPr>
            </w:pPr>
            <w:r w:rsidRPr="0075282C">
              <w:rPr>
                <w:rFonts w:hint="eastAsia"/>
                <w:color w:val="000000"/>
              </w:rPr>
              <w:t>23.46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348D3" w14:textId="77777777" w:rsidR="001D1C77" w:rsidRPr="00D90DE2" w:rsidRDefault="001D1C77" w:rsidP="001D1C77">
            <w:pPr>
              <w:jc w:val="center"/>
              <w:rPr>
                <w:color w:val="000000"/>
              </w:rPr>
            </w:pPr>
            <w:r w:rsidRPr="0075282C">
              <w:rPr>
                <w:rFonts w:hint="eastAsia"/>
                <w:color w:val="000000"/>
              </w:rPr>
              <w:t>9.53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D90E8" w14:textId="77777777" w:rsidR="001D1C77" w:rsidRPr="00D90DE2" w:rsidRDefault="001D1C77" w:rsidP="001D1C77">
            <w:pPr>
              <w:jc w:val="center"/>
              <w:rPr>
                <w:color w:val="000000"/>
              </w:rPr>
            </w:pPr>
            <w:r w:rsidRPr="0075282C">
              <w:rPr>
                <w:rFonts w:hint="eastAsia"/>
                <w:color w:val="000000"/>
              </w:rPr>
              <w:t>10.81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CEE58" w14:textId="77777777" w:rsidR="001D1C77" w:rsidRPr="00D90DE2" w:rsidRDefault="001D1C77" w:rsidP="001D1C77">
            <w:pPr>
              <w:jc w:val="center"/>
              <w:rPr>
                <w:color w:val="000000"/>
              </w:rPr>
            </w:pPr>
            <w:r w:rsidRPr="0075282C">
              <w:rPr>
                <w:rFonts w:hint="eastAsia"/>
                <w:color w:val="000000"/>
              </w:rPr>
              <w:t>21.13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08C8D" w14:textId="77777777" w:rsidR="001D1C77" w:rsidRPr="00D90DE2" w:rsidRDefault="001D1C77" w:rsidP="001D1C77">
            <w:pPr>
              <w:jc w:val="center"/>
              <w:rPr>
                <w:color w:val="000000"/>
              </w:rPr>
            </w:pPr>
            <w:r w:rsidRPr="0075282C">
              <w:rPr>
                <w:rFonts w:hint="eastAsia"/>
                <w:color w:val="000000"/>
              </w:rPr>
              <w:t>10.80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CA3E2" w14:textId="77777777" w:rsidR="001D1C77" w:rsidRPr="00D90DE2" w:rsidRDefault="001D1C77" w:rsidP="001D1C77">
            <w:pPr>
              <w:jc w:val="center"/>
              <w:rPr>
                <w:color w:val="000000"/>
              </w:rPr>
            </w:pPr>
            <w:r w:rsidRPr="0075282C">
              <w:rPr>
                <w:rFonts w:hint="eastAsia"/>
                <w:color w:val="000000"/>
              </w:rPr>
              <w:t>8.99</w:t>
            </w:r>
          </w:p>
        </w:tc>
        <w:tc>
          <w:tcPr>
            <w:tcW w:w="723" w:type="dxa"/>
            <w:tcBorders>
              <w:top w:val="nil"/>
              <w:left w:val="single" w:sz="4" w:space="0" w:color="auto"/>
              <w:bottom w:val="nil"/>
              <w:right w:val="nil"/>
            </w:tcBorders>
            <w:shd w:val="clear" w:color="auto" w:fill="auto"/>
            <w:vAlign w:val="center"/>
          </w:tcPr>
          <w:p w14:paraId="3BF80AD1"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35C3B530" w14:textId="77777777" w:rsidR="001D1C77" w:rsidRPr="00231537" w:rsidRDefault="001D1C77" w:rsidP="001D1C77">
            <w:pPr>
              <w:jc w:val="center"/>
              <w:rPr>
                <w:color w:val="000000"/>
              </w:rPr>
            </w:pPr>
          </w:p>
        </w:tc>
      </w:tr>
      <w:tr w:rsidR="001D1C77" w:rsidRPr="00231537" w14:paraId="0840C9BA" w14:textId="77777777" w:rsidTr="001D1C77">
        <w:trPr>
          <w:trHeight w:val="266"/>
        </w:trPr>
        <w:tc>
          <w:tcPr>
            <w:tcW w:w="1134" w:type="dxa"/>
            <w:shd w:val="clear" w:color="auto" w:fill="auto"/>
            <w:noWrap/>
            <w:vAlign w:val="center"/>
          </w:tcPr>
          <w:p w14:paraId="2A7F23A1" w14:textId="77777777" w:rsidR="001D1C77" w:rsidRDefault="001D1C77" w:rsidP="001D1C77">
            <w:pPr>
              <w:jc w:val="center"/>
              <w:rPr>
                <w:color w:val="000000"/>
              </w:rPr>
            </w:pPr>
            <w:r w:rsidRPr="00674502">
              <w:rPr>
                <w:color w:val="000000"/>
              </w:rPr>
              <w:t>'80MHz'</w:t>
            </w:r>
          </w:p>
          <w:p w14:paraId="6A869DEB" w14:textId="77777777" w:rsidR="001D1C77" w:rsidRPr="00674502" w:rsidRDefault="001D1C77" w:rsidP="001D1C77">
            <w:pPr>
              <w:jc w:val="center"/>
              <w:rPr>
                <w:color w:val="000000"/>
              </w:rPr>
            </w:pPr>
            <w:r>
              <w:rPr>
                <w:color w:val="000000"/>
              </w:rPr>
              <w:t>(5290)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6536AF" w14:textId="77777777" w:rsidR="001D1C77" w:rsidRPr="00D90DE2" w:rsidRDefault="001D1C77" w:rsidP="001D1C77">
            <w:pPr>
              <w:jc w:val="center"/>
              <w:rPr>
                <w:color w:val="000000"/>
              </w:rPr>
            </w:pPr>
            <w:r w:rsidRPr="0075282C">
              <w:rPr>
                <w:rFonts w:hint="eastAsia"/>
                <w:color w:val="000000"/>
              </w:rPr>
              <w:t>22.15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FAA25" w14:textId="77777777" w:rsidR="001D1C77" w:rsidRPr="00D90DE2" w:rsidRDefault="001D1C77" w:rsidP="001D1C77">
            <w:pPr>
              <w:jc w:val="center"/>
              <w:rPr>
                <w:color w:val="000000"/>
              </w:rPr>
            </w:pPr>
            <w:r w:rsidRPr="0075282C">
              <w:rPr>
                <w:rFonts w:hint="eastAsia"/>
                <w:color w:val="000000"/>
              </w:rPr>
              <w:t>10.27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F2DB9" w14:textId="77777777" w:rsidR="001D1C77" w:rsidRPr="00D90DE2" w:rsidRDefault="001D1C77" w:rsidP="001D1C77">
            <w:pPr>
              <w:jc w:val="center"/>
              <w:rPr>
                <w:color w:val="000000"/>
              </w:rPr>
            </w:pPr>
            <w:r w:rsidRPr="0075282C">
              <w:rPr>
                <w:rFonts w:hint="eastAsia"/>
                <w:color w:val="000000"/>
              </w:rPr>
              <w:t>7.76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9FBB5" w14:textId="77777777" w:rsidR="001D1C77" w:rsidRPr="00D90DE2" w:rsidRDefault="001D1C77" w:rsidP="001D1C77">
            <w:pPr>
              <w:jc w:val="center"/>
              <w:rPr>
                <w:color w:val="000000"/>
              </w:rPr>
            </w:pPr>
            <w:r w:rsidRPr="0075282C">
              <w:rPr>
                <w:rFonts w:hint="eastAsia"/>
                <w:color w:val="000000"/>
              </w:rPr>
              <w:t>6.27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A1F02" w14:textId="77777777" w:rsidR="001D1C77" w:rsidRPr="00D90DE2" w:rsidRDefault="001D1C77" w:rsidP="001D1C77">
            <w:pPr>
              <w:jc w:val="center"/>
              <w:rPr>
                <w:color w:val="000000"/>
              </w:rPr>
            </w:pPr>
            <w:r w:rsidRPr="0075282C">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43173" w14:textId="77777777" w:rsidR="001D1C77" w:rsidRPr="00D90DE2" w:rsidRDefault="001D1C77" w:rsidP="001D1C77">
            <w:pPr>
              <w:jc w:val="center"/>
              <w:rPr>
                <w:color w:val="000000"/>
              </w:rPr>
            </w:pPr>
            <w:r w:rsidRPr="0075282C">
              <w:rPr>
                <w:rFonts w:hint="eastAsia"/>
                <w:color w:val="000000"/>
              </w:rPr>
              <w:t>6.40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9B237" w14:textId="77777777" w:rsidR="001D1C77" w:rsidRPr="00D90DE2" w:rsidRDefault="001D1C77" w:rsidP="001D1C77">
            <w:pPr>
              <w:jc w:val="center"/>
              <w:rPr>
                <w:color w:val="000000"/>
              </w:rPr>
            </w:pPr>
            <w:r w:rsidRPr="0075282C">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6C39E" w14:textId="77777777" w:rsidR="001D1C77" w:rsidRPr="00D90DE2" w:rsidRDefault="001D1C77" w:rsidP="001D1C77">
            <w:pPr>
              <w:jc w:val="center"/>
              <w:rPr>
                <w:color w:val="000000"/>
              </w:rPr>
            </w:pPr>
            <w:r w:rsidRPr="0075282C">
              <w:rPr>
                <w:rFonts w:hint="eastAsia"/>
                <w:color w:val="000000"/>
              </w:rPr>
              <w:t>5.91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B63DC" w14:textId="77777777" w:rsidR="001D1C77" w:rsidRPr="00D90DE2" w:rsidRDefault="001D1C77" w:rsidP="001D1C77">
            <w:pPr>
              <w:jc w:val="center"/>
              <w:rPr>
                <w:color w:val="000000"/>
              </w:rPr>
            </w:pPr>
            <w:r w:rsidRPr="0075282C">
              <w:rPr>
                <w:rFonts w:hint="eastAsia"/>
                <w:color w:val="000000"/>
              </w:rPr>
              <w:t>7.42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B222" w14:textId="77777777" w:rsidR="001D1C77" w:rsidRPr="00D90DE2" w:rsidRDefault="001D1C77" w:rsidP="001D1C77">
            <w:pPr>
              <w:jc w:val="center"/>
              <w:rPr>
                <w:color w:val="000000"/>
              </w:rPr>
            </w:pPr>
            <w:r w:rsidRPr="0075282C">
              <w:rPr>
                <w:rFonts w:hint="eastAsia"/>
                <w:color w:val="000000"/>
              </w:rPr>
              <w:t>5.94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89992" w14:textId="77777777" w:rsidR="001D1C77" w:rsidRPr="00D90DE2" w:rsidRDefault="001D1C77" w:rsidP="001D1C77">
            <w:pPr>
              <w:jc w:val="center"/>
              <w:rPr>
                <w:color w:val="000000"/>
              </w:rPr>
            </w:pPr>
            <w:r w:rsidRPr="0075282C">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83A00" w14:textId="77777777" w:rsidR="001D1C77" w:rsidRPr="00D90DE2" w:rsidRDefault="001D1C77" w:rsidP="001D1C77">
            <w:pPr>
              <w:jc w:val="center"/>
              <w:rPr>
                <w:color w:val="000000"/>
              </w:rPr>
            </w:pPr>
            <w:r w:rsidRPr="0075282C">
              <w:rPr>
                <w:rFonts w:hint="eastAsia"/>
                <w:color w:val="000000"/>
              </w:rPr>
              <w:t>4.96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5E22C" w14:textId="77777777" w:rsidR="001D1C77" w:rsidRPr="00D90DE2" w:rsidRDefault="001D1C77" w:rsidP="001D1C77">
            <w:pPr>
              <w:jc w:val="center"/>
              <w:rPr>
                <w:color w:val="000000"/>
              </w:rPr>
            </w:pPr>
            <w:r w:rsidRPr="0075282C">
              <w:rPr>
                <w:rFonts w:hint="eastAsia"/>
                <w:color w:val="000000"/>
              </w:rPr>
              <w:t>11.75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29976" w14:textId="77777777" w:rsidR="001D1C77" w:rsidRPr="00D90DE2" w:rsidRDefault="001D1C77" w:rsidP="001D1C77">
            <w:pPr>
              <w:jc w:val="center"/>
              <w:rPr>
                <w:color w:val="000000"/>
              </w:rPr>
            </w:pPr>
            <w:r w:rsidRPr="0075282C">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617CA" w14:textId="77777777" w:rsidR="001D1C77" w:rsidRPr="00D90DE2" w:rsidRDefault="001D1C77" w:rsidP="001D1C77">
            <w:pPr>
              <w:jc w:val="center"/>
              <w:rPr>
                <w:color w:val="000000"/>
              </w:rPr>
            </w:pPr>
            <w:r w:rsidRPr="0075282C">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B64A5" w14:textId="77777777" w:rsidR="001D1C77" w:rsidRPr="00D90DE2" w:rsidRDefault="001D1C77" w:rsidP="001D1C77">
            <w:pPr>
              <w:jc w:val="center"/>
              <w:rPr>
                <w:color w:val="000000"/>
              </w:rPr>
            </w:pPr>
            <w:r w:rsidRPr="0075282C">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0D3A1" w14:textId="77777777" w:rsidR="001D1C77" w:rsidRPr="00D90DE2" w:rsidRDefault="001D1C77" w:rsidP="001D1C77">
            <w:pPr>
              <w:jc w:val="center"/>
              <w:rPr>
                <w:color w:val="000000"/>
              </w:rPr>
            </w:pPr>
            <w:r w:rsidRPr="0075282C">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3781F" w14:textId="77777777" w:rsidR="001D1C77" w:rsidRPr="00D90DE2" w:rsidRDefault="001D1C77" w:rsidP="001D1C77">
            <w:pPr>
              <w:jc w:val="center"/>
              <w:rPr>
                <w:color w:val="000000"/>
              </w:rPr>
            </w:pPr>
            <w:r w:rsidRPr="0075282C">
              <w:rPr>
                <w:rFonts w:hint="eastAsia"/>
                <w:color w:val="000000"/>
              </w:rPr>
              <w:t>9.19</w:t>
            </w:r>
          </w:p>
        </w:tc>
        <w:tc>
          <w:tcPr>
            <w:tcW w:w="723" w:type="dxa"/>
            <w:tcBorders>
              <w:top w:val="nil"/>
              <w:left w:val="single" w:sz="4" w:space="0" w:color="auto"/>
              <w:bottom w:val="nil"/>
              <w:right w:val="nil"/>
            </w:tcBorders>
            <w:shd w:val="clear" w:color="auto" w:fill="auto"/>
            <w:vAlign w:val="center"/>
          </w:tcPr>
          <w:p w14:paraId="7453EC50"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529DBBF7" w14:textId="77777777" w:rsidR="001D1C77" w:rsidRPr="00231537" w:rsidRDefault="001D1C77" w:rsidP="001D1C77">
            <w:pPr>
              <w:jc w:val="center"/>
              <w:rPr>
                <w:color w:val="000000"/>
              </w:rPr>
            </w:pPr>
          </w:p>
        </w:tc>
      </w:tr>
      <w:tr w:rsidR="001D1C77" w:rsidRPr="00231537" w14:paraId="280E668A" w14:textId="77777777" w:rsidTr="001D1C77">
        <w:trPr>
          <w:trHeight w:val="266"/>
        </w:trPr>
        <w:tc>
          <w:tcPr>
            <w:tcW w:w="1134" w:type="dxa"/>
            <w:shd w:val="clear" w:color="auto" w:fill="auto"/>
            <w:noWrap/>
            <w:vAlign w:val="center"/>
            <w:hideMark/>
          </w:tcPr>
          <w:p w14:paraId="388793A0" w14:textId="77777777" w:rsidR="001D1C77" w:rsidRDefault="001D1C77" w:rsidP="001D1C77">
            <w:pPr>
              <w:jc w:val="center"/>
              <w:rPr>
                <w:color w:val="000000"/>
              </w:rPr>
            </w:pPr>
            <w:r w:rsidRPr="00674502">
              <w:rPr>
                <w:color w:val="000000"/>
              </w:rPr>
              <w:t>'80MHz'</w:t>
            </w:r>
          </w:p>
          <w:p w14:paraId="44373DA9" w14:textId="77777777" w:rsidR="001D1C77" w:rsidRPr="00674502" w:rsidRDefault="001D1C77" w:rsidP="001D1C77">
            <w:pPr>
              <w:jc w:val="center"/>
              <w:rPr>
                <w:color w:val="000000"/>
              </w:rPr>
            </w:pPr>
            <w:r>
              <w:rPr>
                <w:color w:val="000000"/>
              </w:rPr>
              <w:t>(5310)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64562C0" w14:textId="77777777" w:rsidR="001D1C77" w:rsidRPr="00D70D09" w:rsidRDefault="001D1C77" w:rsidP="001D1C77">
            <w:pPr>
              <w:jc w:val="center"/>
              <w:rPr>
                <w:color w:val="000000"/>
              </w:rPr>
            </w:pPr>
            <w:r w:rsidRPr="0075282C">
              <w:rPr>
                <w:rFonts w:hint="eastAsia"/>
                <w:color w:val="000000"/>
              </w:rPr>
              <w:t>28.76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17DE" w14:textId="77777777" w:rsidR="001D1C77" w:rsidRPr="00D70D09" w:rsidRDefault="001D1C77" w:rsidP="001D1C77">
            <w:pPr>
              <w:jc w:val="center"/>
              <w:rPr>
                <w:color w:val="000000"/>
              </w:rPr>
            </w:pPr>
            <w:r w:rsidRPr="0075282C">
              <w:rPr>
                <w:rFonts w:hint="eastAsia"/>
                <w:color w:val="000000"/>
              </w:rPr>
              <w:t>23.76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2A1B9" w14:textId="77777777" w:rsidR="001D1C77" w:rsidRPr="00D70D09" w:rsidRDefault="001D1C77" w:rsidP="001D1C77">
            <w:pPr>
              <w:jc w:val="center"/>
              <w:rPr>
                <w:color w:val="000000"/>
              </w:rPr>
            </w:pPr>
            <w:r w:rsidRPr="0075282C">
              <w:rPr>
                <w:rFonts w:hint="eastAsia"/>
                <w:color w:val="000000"/>
              </w:rPr>
              <w:t>11.59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1CA1" w14:textId="77777777" w:rsidR="001D1C77" w:rsidRPr="00D70D09" w:rsidRDefault="001D1C77" w:rsidP="001D1C77">
            <w:pPr>
              <w:jc w:val="center"/>
              <w:rPr>
                <w:color w:val="000000"/>
              </w:rPr>
            </w:pPr>
            <w:r w:rsidRPr="0075282C">
              <w:rPr>
                <w:rFonts w:hint="eastAsia"/>
                <w:color w:val="000000"/>
              </w:rPr>
              <w:t>9.12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E5862" w14:textId="77777777" w:rsidR="001D1C77" w:rsidRPr="00D70D09" w:rsidRDefault="001D1C77" w:rsidP="001D1C77">
            <w:pPr>
              <w:jc w:val="center"/>
              <w:rPr>
                <w:color w:val="000000"/>
              </w:rPr>
            </w:pPr>
            <w:r w:rsidRPr="0075282C">
              <w:rPr>
                <w:rFonts w:hint="eastAsia"/>
                <w:color w:val="000000"/>
              </w:rPr>
              <w:t>7.11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15FDF" w14:textId="77777777" w:rsidR="001D1C77" w:rsidRPr="00D70D09" w:rsidRDefault="001D1C77" w:rsidP="001D1C77">
            <w:pPr>
              <w:jc w:val="center"/>
              <w:rPr>
                <w:color w:val="000000"/>
              </w:rPr>
            </w:pPr>
            <w:r w:rsidRPr="0075282C">
              <w:rPr>
                <w:rFonts w:hint="eastAsia"/>
                <w:color w:val="000000"/>
              </w:rPr>
              <w:t>6.28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D7AA" w14:textId="77777777" w:rsidR="001D1C77" w:rsidRPr="00D70D09" w:rsidRDefault="001D1C77" w:rsidP="001D1C77">
            <w:pPr>
              <w:jc w:val="center"/>
              <w:rPr>
                <w:color w:val="000000"/>
              </w:rPr>
            </w:pPr>
            <w:r w:rsidRPr="0075282C">
              <w:rPr>
                <w:rFonts w:hint="eastAsia"/>
                <w:color w:val="000000"/>
              </w:rPr>
              <w:t>6.28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4CBB" w14:textId="77777777" w:rsidR="001D1C77" w:rsidRPr="00D70D09" w:rsidRDefault="001D1C77" w:rsidP="001D1C77">
            <w:pPr>
              <w:jc w:val="center"/>
              <w:rPr>
                <w:color w:val="000000"/>
              </w:rPr>
            </w:pPr>
            <w:r w:rsidRPr="0075282C">
              <w:rPr>
                <w:rFonts w:hint="eastAsia"/>
                <w:color w:val="000000"/>
              </w:rPr>
              <w:t>5.62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16FB6" w14:textId="77777777" w:rsidR="001D1C77" w:rsidRPr="00D70D09" w:rsidRDefault="001D1C77" w:rsidP="001D1C77">
            <w:pPr>
              <w:jc w:val="center"/>
              <w:rPr>
                <w:color w:val="000000"/>
              </w:rPr>
            </w:pPr>
            <w:r w:rsidRPr="0075282C">
              <w:rPr>
                <w:rFonts w:hint="eastAsia"/>
                <w:color w:val="000000"/>
              </w:rPr>
              <w:t>10.82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7616D" w14:textId="77777777" w:rsidR="001D1C77" w:rsidRPr="00231537" w:rsidRDefault="001D1C77" w:rsidP="001D1C77">
            <w:pPr>
              <w:jc w:val="center"/>
              <w:rPr>
                <w:color w:val="000000"/>
              </w:rPr>
            </w:pPr>
            <w:r w:rsidRPr="0075282C">
              <w:rPr>
                <w:rFonts w:hint="eastAsia"/>
                <w:color w:val="000000"/>
              </w:rPr>
              <w:t>8.28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150F0" w14:textId="77777777" w:rsidR="001D1C77" w:rsidRPr="00231537" w:rsidRDefault="001D1C77" w:rsidP="001D1C77">
            <w:pPr>
              <w:jc w:val="center"/>
              <w:rPr>
                <w:color w:val="000000"/>
              </w:rPr>
            </w:pPr>
            <w:r w:rsidRPr="0075282C">
              <w:rPr>
                <w:rFonts w:hint="eastAsia"/>
                <w:color w:val="000000"/>
              </w:rPr>
              <w:t>6.44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E5D2" w14:textId="77777777" w:rsidR="001D1C77" w:rsidRPr="00231537" w:rsidRDefault="001D1C77" w:rsidP="001D1C77">
            <w:pPr>
              <w:jc w:val="center"/>
              <w:rPr>
                <w:color w:val="000000"/>
              </w:rPr>
            </w:pPr>
            <w:r w:rsidRPr="0075282C">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F92F1" w14:textId="77777777" w:rsidR="001D1C77" w:rsidRPr="00231537" w:rsidRDefault="001D1C77" w:rsidP="001D1C77">
            <w:pPr>
              <w:jc w:val="center"/>
              <w:rPr>
                <w:color w:val="000000"/>
              </w:rPr>
            </w:pPr>
            <w:r w:rsidRPr="0075282C">
              <w:rPr>
                <w:rFonts w:hint="eastAsia"/>
                <w:color w:val="000000"/>
              </w:rPr>
              <w:t>26.26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4DF60" w14:textId="77777777" w:rsidR="001D1C77" w:rsidRPr="00231537" w:rsidRDefault="001D1C77" w:rsidP="001D1C77">
            <w:pPr>
              <w:jc w:val="center"/>
              <w:rPr>
                <w:color w:val="000000"/>
              </w:rPr>
            </w:pPr>
            <w:r w:rsidRPr="0075282C">
              <w:rPr>
                <w:rFonts w:hint="eastAsia"/>
                <w:color w:val="000000"/>
              </w:rPr>
              <w:t>21.37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25B7" w14:textId="77777777" w:rsidR="001D1C77" w:rsidRPr="00231537" w:rsidRDefault="001D1C77" w:rsidP="001D1C77">
            <w:pPr>
              <w:jc w:val="center"/>
              <w:rPr>
                <w:color w:val="000000"/>
              </w:rPr>
            </w:pPr>
            <w:r w:rsidRPr="0075282C">
              <w:rPr>
                <w:rFonts w:hint="eastAsia"/>
                <w:color w:val="000000"/>
              </w:rPr>
              <w:t>23.82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5C508" w14:textId="77777777" w:rsidR="001D1C77" w:rsidRPr="00231537" w:rsidRDefault="001D1C77" w:rsidP="001D1C77">
            <w:pPr>
              <w:jc w:val="center"/>
              <w:rPr>
                <w:color w:val="000000"/>
              </w:rPr>
            </w:pPr>
            <w:r w:rsidRPr="0075282C">
              <w:rPr>
                <w:rFonts w:hint="eastAsia"/>
                <w:color w:val="000000"/>
              </w:rPr>
              <w:t>9.06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49EF2" w14:textId="77777777" w:rsidR="001D1C77" w:rsidRPr="00231537" w:rsidRDefault="001D1C77" w:rsidP="001D1C77">
            <w:pPr>
              <w:jc w:val="center"/>
              <w:rPr>
                <w:color w:val="000000"/>
              </w:rPr>
            </w:pPr>
            <w:r w:rsidRPr="0075282C">
              <w:rPr>
                <w:rFonts w:hint="eastAsia"/>
                <w:color w:val="000000"/>
              </w:rPr>
              <w:t>26.44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277FE" w14:textId="77777777" w:rsidR="001D1C77" w:rsidRPr="00231537" w:rsidRDefault="001D1C77" w:rsidP="001D1C77">
            <w:pPr>
              <w:jc w:val="center"/>
              <w:rPr>
                <w:color w:val="000000"/>
              </w:rPr>
            </w:pPr>
            <w:r w:rsidRPr="0075282C">
              <w:rPr>
                <w:rFonts w:hint="eastAsia"/>
                <w:color w:val="000000"/>
              </w:rPr>
              <w:t>21.21</w:t>
            </w:r>
          </w:p>
        </w:tc>
        <w:tc>
          <w:tcPr>
            <w:tcW w:w="723" w:type="dxa"/>
            <w:tcBorders>
              <w:top w:val="nil"/>
              <w:left w:val="single" w:sz="4" w:space="0" w:color="auto"/>
              <w:bottom w:val="nil"/>
              <w:right w:val="nil"/>
            </w:tcBorders>
            <w:shd w:val="clear" w:color="auto" w:fill="auto"/>
            <w:vAlign w:val="center"/>
          </w:tcPr>
          <w:p w14:paraId="21620917"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49038B93" w14:textId="77777777" w:rsidR="001D1C77" w:rsidRPr="00231537" w:rsidRDefault="001D1C77" w:rsidP="001D1C77">
            <w:pPr>
              <w:jc w:val="center"/>
              <w:rPr>
                <w:color w:val="000000"/>
              </w:rPr>
            </w:pPr>
          </w:p>
        </w:tc>
      </w:tr>
      <w:tr w:rsidR="001D1C77" w:rsidRPr="00231537" w14:paraId="0A55FB5E" w14:textId="77777777" w:rsidTr="001D1C77">
        <w:trPr>
          <w:trHeight w:val="266"/>
        </w:trPr>
        <w:tc>
          <w:tcPr>
            <w:tcW w:w="1134" w:type="dxa"/>
            <w:shd w:val="clear" w:color="auto" w:fill="auto"/>
            <w:noWrap/>
            <w:vAlign w:val="center"/>
          </w:tcPr>
          <w:p w14:paraId="4B807155" w14:textId="77777777" w:rsidR="001D1C77" w:rsidRDefault="001D1C77" w:rsidP="001D1C77">
            <w:pPr>
              <w:jc w:val="center"/>
              <w:rPr>
                <w:color w:val="000000"/>
              </w:rPr>
            </w:pPr>
            <w:r w:rsidRPr="00674502">
              <w:rPr>
                <w:color w:val="000000"/>
              </w:rPr>
              <w:t>'80MHz'</w:t>
            </w:r>
          </w:p>
          <w:p w14:paraId="1988A25F" w14:textId="77777777" w:rsidR="001D1C77" w:rsidRPr="00674502" w:rsidRDefault="001D1C77" w:rsidP="001D1C77">
            <w:pPr>
              <w:jc w:val="center"/>
              <w:rPr>
                <w:color w:val="000000"/>
              </w:rPr>
            </w:pPr>
            <w:r>
              <w:rPr>
                <w:color w:val="000000"/>
              </w:rPr>
              <w:t>(5510)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C9DDD8" w14:textId="77777777" w:rsidR="001D1C77" w:rsidRPr="00D90DE2" w:rsidRDefault="001D1C77" w:rsidP="001D1C77">
            <w:pPr>
              <w:jc w:val="center"/>
              <w:rPr>
                <w:color w:val="000000"/>
              </w:rPr>
            </w:pPr>
            <w:r w:rsidRPr="0075282C">
              <w:rPr>
                <w:rFonts w:hint="eastAsia"/>
                <w:color w:val="000000"/>
              </w:rPr>
              <w:t>26.13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E50" w14:textId="77777777" w:rsidR="001D1C77" w:rsidRPr="00D90DE2" w:rsidRDefault="001D1C77" w:rsidP="001D1C77">
            <w:pPr>
              <w:jc w:val="center"/>
              <w:rPr>
                <w:color w:val="000000"/>
              </w:rPr>
            </w:pPr>
            <w:r w:rsidRPr="0075282C">
              <w:rPr>
                <w:rFonts w:hint="eastAsia"/>
                <w:color w:val="000000"/>
              </w:rPr>
              <w:t>25.05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8A8B" w14:textId="77777777" w:rsidR="001D1C77" w:rsidRPr="00D90DE2" w:rsidRDefault="001D1C77" w:rsidP="001D1C77">
            <w:pPr>
              <w:jc w:val="center"/>
              <w:rPr>
                <w:color w:val="000000"/>
              </w:rPr>
            </w:pPr>
            <w:r w:rsidRPr="0075282C">
              <w:rPr>
                <w:rFonts w:hint="eastAsia"/>
                <w:color w:val="000000"/>
              </w:rPr>
              <w:t>25.56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1DB47" w14:textId="77777777" w:rsidR="001D1C77" w:rsidRPr="00D90DE2" w:rsidRDefault="001D1C77" w:rsidP="001D1C77">
            <w:pPr>
              <w:jc w:val="center"/>
              <w:rPr>
                <w:color w:val="000000"/>
              </w:rPr>
            </w:pPr>
            <w:r w:rsidRPr="0075282C">
              <w:rPr>
                <w:rFonts w:hint="eastAsia"/>
                <w:color w:val="000000"/>
              </w:rPr>
              <w:t>22.97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5F21C" w14:textId="77777777" w:rsidR="001D1C77" w:rsidRPr="00D90DE2" w:rsidRDefault="001D1C77" w:rsidP="001D1C77">
            <w:pPr>
              <w:jc w:val="center"/>
              <w:rPr>
                <w:color w:val="000000"/>
              </w:rPr>
            </w:pPr>
            <w:r w:rsidRPr="0075282C">
              <w:rPr>
                <w:rFonts w:hint="eastAsia"/>
                <w:color w:val="000000"/>
              </w:rPr>
              <w:t>23.55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5E24E" w14:textId="77777777" w:rsidR="001D1C77" w:rsidRPr="00D90DE2" w:rsidRDefault="001D1C77" w:rsidP="001D1C77">
            <w:pPr>
              <w:jc w:val="center"/>
              <w:rPr>
                <w:color w:val="000000"/>
              </w:rPr>
            </w:pPr>
            <w:r w:rsidRPr="0075282C">
              <w:rPr>
                <w:rFonts w:hint="eastAsia"/>
                <w:color w:val="000000"/>
              </w:rPr>
              <w:t>21.27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7A4C7" w14:textId="77777777" w:rsidR="001D1C77" w:rsidRPr="00D90DE2" w:rsidRDefault="001D1C77" w:rsidP="001D1C77">
            <w:pPr>
              <w:jc w:val="center"/>
              <w:rPr>
                <w:color w:val="000000"/>
              </w:rPr>
            </w:pPr>
            <w:r w:rsidRPr="0075282C">
              <w:rPr>
                <w:rFonts w:hint="eastAsia"/>
                <w:color w:val="000000"/>
              </w:rPr>
              <w:t>11.81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922FC" w14:textId="77777777" w:rsidR="001D1C77" w:rsidRPr="00D90DE2" w:rsidRDefault="001D1C77" w:rsidP="001D1C77">
            <w:pPr>
              <w:jc w:val="center"/>
              <w:rPr>
                <w:color w:val="000000"/>
              </w:rPr>
            </w:pPr>
            <w:r w:rsidRPr="0075282C">
              <w:rPr>
                <w:rFonts w:hint="eastAsia"/>
                <w:color w:val="000000"/>
              </w:rPr>
              <w:t>20.54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FFC56" w14:textId="77777777" w:rsidR="001D1C77" w:rsidRPr="00D90DE2" w:rsidRDefault="001D1C77" w:rsidP="001D1C77">
            <w:pPr>
              <w:jc w:val="center"/>
              <w:rPr>
                <w:color w:val="000000"/>
              </w:rPr>
            </w:pPr>
            <w:r w:rsidRPr="0075282C">
              <w:rPr>
                <w:rFonts w:hint="eastAsia"/>
                <w:color w:val="000000"/>
              </w:rPr>
              <w:t>7.55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01A1A" w14:textId="77777777" w:rsidR="001D1C77" w:rsidRPr="00D90DE2" w:rsidRDefault="001D1C77" w:rsidP="001D1C77">
            <w:pPr>
              <w:jc w:val="center"/>
              <w:rPr>
                <w:color w:val="000000"/>
              </w:rPr>
            </w:pPr>
            <w:r w:rsidRPr="0075282C">
              <w:rPr>
                <w:rFonts w:hint="eastAsia"/>
                <w:color w:val="000000"/>
              </w:rPr>
              <w:t>8.02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62D63" w14:textId="77777777" w:rsidR="001D1C77" w:rsidRPr="00D90DE2" w:rsidRDefault="001D1C77" w:rsidP="001D1C77">
            <w:pPr>
              <w:jc w:val="center"/>
              <w:rPr>
                <w:color w:val="000000"/>
              </w:rPr>
            </w:pPr>
            <w:r w:rsidRPr="0075282C">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815EB" w14:textId="77777777" w:rsidR="001D1C77" w:rsidRPr="00D90DE2" w:rsidRDefault="001D1C77" w:rsidP="001D1C77">
            <w:pPr>
              <w:jc w:val="center"/>
              <w:rPr>
                <w:color w:val="000000"/>
              </w:rPr>
            </w:pPr>
            <w:r w:rsidRPr="0075282C">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A1E0" w14:textId="77777777" w:rsidR="001D1C77" w:rsidRPr="00D90DE2" w:rsidRDefault="001D1C77" w:rsidP="001D1C77">
            <w:pPr>
              <w:jc w:val="center"/>
              <w:rPr>
                <w:color w:val="000000"/>
              </w:rPr>
            </w:pPr>
            <w:r w:rsidRPr="0075282C">
              <w:rPr>
                <w:rFonts w:hint="eastAsia"/>
                <w:color w:val="000000"/>
              </w:rPr>
              <w:t>23.95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7EF7B" w14:textId="77777777" w:rsidR="001D1C77" w:rsidRPr="00D90DE2" w:rsidRDefault="001D1C77" w:rsidP="001D1C77">
            <w:pPr>
              <w:jc w:val="center"/>
              <w:rPr>
                <w:color w:val="000000"/>
              </w:rPr>
            </w:pPr>
            <w:r w:rsidRPr="0075282C">
              <w:rPr>
                <w:rFonts w:hint="eastAsia"/>
                <w:color w:val="000000"/>
              </w:rPr>
              <w:t>9.98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B2B1C" w14:textId="77777777" w:rsidR="001D1C77" w:rsidRPr="00D90DE2" w:rsidRDefault="001D1C77" w:rsidP="001D1C77">
            <w:pPr>
              <w:jc w:val="center"/>
              <w:rPr>
                <w:color w:val="000000"/>
              </w:rPr>
            </w:pPr>
            <w:r w:rsidRPr="0075282C">
              <w:rPr>
                <w:rFonts w:hint="eastAsia"/>
                <w:color w:val="000000"/>
              </w:rPr>
              <w:t>10.83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19A87" w14:textId="77777777" w:rsidR="001D1C77" w:rsidRPr="00D90DE2" w:rsidRDefault="001D1C77" w:rsidP="001D1C77">
            <w:pPr>
              <w:jc w:val="center"/>
              <w:rPr>
                <w:color w:val="000000"/>
              </w:rPr>
            </w:pPr>
            <w:r w:rsidRPr="0075282C">
              <w:rPr>
                <w:rFonts w:hint="eastAsia"/>
                <w:color w:val="000000"/>
              </w:rPr>
              <w:t>21.44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20037" w14:textId="77777777" w:rsidR="001D1C77" w:rsidRPr="00D90DE2" w:rsidRDefault="001D1C77" w:rsidP="001D1C77">
            <w:pPr>
              <w:jc w:val="center"/>
              <w:rPr>
                <w:color w:val="000000"/>
              </w:rPr>
            </w:pPr>
            <w:r w:rsidRPr="0075282C">
              <w:rPr>
                <w:rFonts w:hint="eastAsia"/>
                <w:color w:val="000000"/>
              </w:rPr>
              <w:t>10.49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F0948" w14:textId="77777777" w:rsidR="001D1C77" w:rsidRPr="00D90DE2" w:rsidRDefault="001D1C77" w:rsidP="001D1C77">
            <w:pPr>
              <w:jc w:val="center"/>
              <w:rPr>
                <w:color w:val="000000"/>
              </w:rPr>
            </w:pPr>
            <w:r w:rsidRPr="0075282C">
              <w:rPr>
                <w:rFonts w:hint="eastAsia"/>
                <w:color w:val="000000"/>
              </w:rPr>
              <w:t>21.20</w:t>
            </w:r>
          </w:p>
        </w:tc>
        <w:tc>
          <w:tcPr>
            <w:tcW w:w="723" w:type="dxa"/>
            <w:tcBorders>
              <w:top w:val="nil"/>
              <w:left w:val="single" w:sz="4" w:space="0" w:color="auto"/>
              <w:bottom w:val="nil"/>
              <w:right w:val="nil"/>
            </w:tcBorders>
            <w:shd w:val="clear" w:color="auto" w:fill="auto"/>
            <w:vAlign w:val="center"/>
          </w:tcPr>
          <w:p w14:paraId="52E3FE0D"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0F960BF9" w14:textId="77777777" w:rsidR="001D1C77" w:rsidRPr="00231537" w:rsidRDefault="001D1C77" w:rsidP="001D1C77">
            <w:pPr>
              <w:jc w:val="center"/>
              <w:rPr>
                <w:color w:val="000000"/>
              </w:rPr>
            </w:pPr>
          </w:p>
        </w:tc>
      </w:tr>
      <w:tr w:rsidR="001D1C77" w:rsidRPr="00231537" w14:paraId="5A0A166A" w14:textId="77777777" w:rsidTr="001D1C77">
        <w:trPr>
          <w:trHeight w:val="266"/>
        </w:trPr>
        <w:tc>
          <w:tcPr>
            <w:tcW w:w="1134" w:type="dxa"/>
            <w:shd w:val="clear" w:color="auto" w:fill="auto"/>
            <w:noWrap/>
            <w:vAlign w:val="center"/>
          </w:tcPr>
          <w:p w14:paraId="1F99098F" w14:textId="77777777" w:rsidR="001D1C77" w:rsidRDefault="001D1C77" w:rsidP="001D1C77">
            <w:pPr>
              <w:jc w:val="center"/>
              <w:rPr>
                <w:color w:val="000000"/>
              </w:rPr>
            </w:pPr>
            <w:r w:rsidRPr="00674502">
              <w:rPr>
                <w:color w:val="000000"/>
              </w:rPr>
              <w:t>'80MHz'</w:t>
            </w:r>
          </w:p>
          <w:p w14:paraId="4D108692" w14:textId="77777777" w:rsidR="001D1C77" w:rsidRPr="00674502" w:rsidRDefault="001D1C77" w:rsidP="001D1C77">
            <w:pPr>
              <w:jc w:val="center"/>
              <w:rPr>
                <w:color w:val="000000"/>
              </w:rPr>
            </w:pPr>
            <w:r>
              <w:rPr>
                <w:color w:val="000000"/>
              </w:rPr>
              <w:t>(5530)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075DCB" w14:textId="77777777" w:rsidR="001D1C77" w:rsidRPr="00D90DE2" w:rsidRDefault="001D1C77" w:rsidP="001D1C77">
            <w:pPr>
              <w:jc w:val="center"/>
              <w:rPr>
                <w:color w:val="000000"/>
              </w:rPr>
            </w:pPr>
            <w:r w:rsidRPr="0075282C">
              <w:rPr>
                <w:rFonts w:hint="eastAsia"/>
                <w:color w:val="000000"/>
              </w:rPr>
              <w:t>11.69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E48D" w14:textId="77777777" w:rsidR="001D1C77" w:rsidRPr="00D90DE2" w:rsidRDefault="001D1C77" w:rsidP="001D1C77">
            <w:pPr>
              <w:jc w:val="center"/>
              <w:rPr>
                <w:color w:val="000000"/>
              </w:rPr>
            </w:pPr>
            <w:r w:rsidRPr="0075282C">
              <w:rPr>
                <w:rFonts w:hint="eastAsia"/>
                <w:color w:val="000000"/>
              </w:rPr>
              <w:t>10.36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DCAB7" w14:textId="77777777" w:rsidR="001D1C77" w:rsidRPr="00D90DE2" w:rsidRDefault="001D1C77" w:rsidP="001D1C77">
            <w:pPr>
              <w:jc w:val="center"/>
              <w:rPr>
                <w:color w:val="000000"/>
              </w:rPr>
            </w:pPr>
            <w:r w:rsidRPr="0075282C">
              <w:rPr>
                <w:rFonts w:hint="eastAsia"/>
                <w:color w:val="000000"/>
              </w:rPr>
              <w:t>10.77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6B1FB" w14:textId="77777777" w:rsidR="001D1C77" w:rsidRPr="00D90DE2" w:rsidRDefault="001D1C77" w:rsidP="001D1C77">
            <w:pPr>
              <w:jc w:val="center"/>
              <w:rPr>
                <w:color w:val="000000"/>
              </w:rPr>
            </w:pPr>
            <w:r w:rsidRPr="0075282C">
              <w:rPr>
                <w:rFonts w:hint="eastAsia"/>
                <w:color w:val="000000"/>
              </w:rPr>
              <w:t>8.63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F2C7" w14:textId="77777777" w:rsidR="001D1C77" w:rsidRPr="00D90DE2" w:rsidRDefault="001D1C77" w:rsidP="001D1C77">
            <w:pPr>
              <w:jc w:val="center"/>
              <w:rPr>
                <w:color w:val="000000"/>
              </w:rPr>
            </w:pPr>
            <w:r w:rsidRPr="0075282C">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C9B3A" w14:textId="77777777" w:rsidR="001D1C77" w:rsidRPr="00D90DE2" w:rsidRDefault="001D1C77" w:rsidP="001D1C77">
            <w:pPr>
              <w:jc w:val="center"/>
              <w:rPr>
                <w:color w:val="000000"/>
              </w:rPr>
            </w:pPr>
            <w:r w:rsidRPr="0075282C">
              <w:rPr>
                <w:rFonts w:hint="eastAsia"/>
                <w:color w:val="000000"/>
              </w:rPr>
              <w:t>8.07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BDF3B" w14:textId="77777777" w:rsidR="001D1C77" w:rsidRPr="00D90DE2" w:rsidRDefault="001D1C77" w:rsidP="001D1C77">
            <w:pPr>
              <w:jc w:val="center"/>
              <w:rPr>
                <w:color w:val="000000"/>
              </w:rPr>
            </w:pPr>
            <w:r w:rsidRPr="0075282C">
              <w:rPr>
                <w:rFonts w:hint="eastAsia"/>
                <w:color w:val="000000"/>
              </w:rPr>
              <w:t>6.65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FA822" w14:textId="77777777" w:rsidR="001D1C77" w:rsidRPr="00D90DE2" w:rsidRDefault="001D1C77" w:rsidP="001D1C77">
            <w:pPr>
              <w:jc w:val="center"/>
              <w:rPr>
                <w:color w:val="000000"/>
              </w:rPr>
            </w:pPr>
            <w:r w:rsidRPr="0075282C">
              <w:rPr>
                <w:rFonts w:hint="eastAsia"/>
                <w:color w:val="000000"/>
              </w:rPr>
              <w:t>5.65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2080E" w14:textId="77777777" w:rsidR="001D1C77" w:rsidRPr="00D90DE2" w:rsidRDefault="001D1C77" w:rsidP="001D1C77">
            <w:pPr>
              <w:jc w:val="center"/>
              <w:rPr>
                <w:color w:val="000000"/>
              </w:rPr>
            </w:pPr>
            <w:r w:rsidRPr="0075282C">
              <w:rPr>
                <w:rFonts w:hint="eastAsia"/>
                <w:color w:val="000000"/>
              </w:rPr>
              <w:t>7.44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C38B" w14:textId="77777777" w:rsidR="001D1C77" w:rsidRPr="00D90DE2" w:rsidRDefault="001D1C77" w:rsidP="001D1C77">
            <w:pPr>
              <w:jc w:val="center"/>
              <w:rPr>
                <w:color w:val="000000"/>
              </w:rPr>
            </w:pPr>
            <w:r w:rsidRPr="0075282C">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9B01E" w14:textId="77777777" w:rsidR="001D1C77" w:rsidRPr="00D90DE2" w:rsidRDefault="001D1C77" w:rsidP="001D1C77">
            <w:pPr>
              <w:jc w:val="center"/>
              <w:rPr>
                <w:color w:val="000000"/>
              </w:rPr>
            </w:pPr>
            <w:r w:rsidRPr="0075282C">
              <w:rPr>
                <w:rFonts w:hint="eastAsia"/>
                <w:color w:val="000000"/>
              </w:rPr>
              <w:t>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65C37" w14:textId="77777777" w:rsidR="001D1C77" w:rsidRPr="00D90DE2" w:rsidRDefault="001D1C77" w:rsidP="001D1C77">
            <w:pPr>
              <w:jc w:val="center"/>
              <w:rPr>
                <w:color w:val="000000"/>
              </w:rPr>
            </w:pPr>
            <w:r w:rsidRPr="0075282C">
              <w:rPr>
                <w:rFonts w:hint="eastAsia"/>
                <w:color w:val="000000"/>
              </w:rPr>
              <w:t>4.94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CAAB6" w14:textId="77777777" w:rsidR="001D1C77" w:rsidRPr="00D90DE2" w:rsidRDefault="001D1C77" w:rsidP="001D1C77">
            <w:pPr>
              <w:jc w:val="center"/>
              <w:rPr>
                <w:color w:val="000000"/>
              </w:rPr>
            </w:pPr>
            <w:r w:rsidRPr="0075282C">
              <w:rPr>
                <w:rFonts w:hint="eastAsia"/>
                <w:color w:val="000000"/>
              </w:rPr>
              <w:t>23.81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DBDFD" w14:textId="77777777" w:rsidR="001D1C77" w:rsidRPr="00D90DE2" w:rsidRDefault="001D1C77" w:rsidP="001D1C77">
            <w:pPr>
              <w:jc w:val="center"/>
              <w:rPr>
                <w:color w:val="000000"/>
              </w:rPr>
            </w:pPr>
            <w:r w:rsidRPr="0075282C">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83C0" w14:textId="77777777" w:rsidR="001D1C77" w:rsidRPr="00D90DE2" w:rsidRDefault="001D1C77" w:rsidP="001D1C77">
            <w:pPr>
              <w:jc w:val="center"/>
              <w:rPr>
                <w:color w:val="000000"/>
              </w:rPr>
            </w:pPr>
            <w:r w:rsidRPr="0075282C">
              <w:rPr>
                <w:rFonts w:hint="eastAsia"/>
                <w:color w:val="000000"/>
              </w:rPr>
              <w:t>10.98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4BB9" w14:textId="77777777" w:rsidR="001D1C77" w:rsidRPr="00D90DE2" w:rsidRDefault="001D1C77" w:rsidP="001D1C77">
            <w:pPr>
              <w:jc w:val="center"/>
              <w:rPr>
                <w:color w:val="000000"/>
              </w:rPr>
            </w:pPr>
            <w:r w:rsidRPr="0075282C">
              <w:rPr>
                <w:rFonts w:hint="eastAsia"/>
                <w:color w:val="000000"/>
              </w:rPr>
              <w:t>20.95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2AC0E" w14:textId="77777777" w:rsidR="001D1C77" w:rsidRPr="00D90DE2" w:rsidRDefault="001D1C77" w:rsidP="001D1C77">
            <w:pPr>
              <w:jc w:val="center"/>
              <w:rPr>
                <w:color w:val="000000"/>
              </w:rPr>
            </w:pPr>
            <w:r w:rsidRPr="0075282C">
              <w:rPr>
                <w:rFonts w:hint="eastAsia"/>
                <w:color w:val="000000"/>
              </w:rPr>
              <w:t>10.79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F899A" w14:textId="77777777" w:rsidR="001D1C77" w:rsidRPr="00D90DE2" w:rsidRDefault="001D1C77" w:rsidP="001D1C77">
            <w:pPr>
              <w:jc w:val="center"/>
              <w:rPr>
                <w:color w:val="000000"/>
              </w:rPr>
            </w:pPr>
            <w:r w:rsidRPr="0075282C">
              <w:rPr>
                <w:rFonts w:hint="eastAsia"/>
                <w:color w:val="000000"/>
              </w:rPr>
              <w:t>9.18</w:t>
            </w:r>
          </w:p>
        </w:tc>
        <w:tc>
          <w:tcPr>
            <w:tcW w:w="723" w:type="dxa"/>
            <w:tcBorders>
              <w:top w:val="nil"/>
              <w:left w:val="single" w:sz="4" w:space="0" w:color="auto"/>
              <w:bottom w:val="nil"/>
              <w:right w:val="nil"/>
            </w:tcBorders>
            <w:shd w:val="clear" w:color="auto" w:fill="auto"/>
            <w:vAlign w:val="center"/>
          </w:tcPr>
          <w:p w14:paraId="110E9DBC"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78C5DF07" w14:textId="77777777" w:rsidR="001D1C77" w:rsidRPr="00231537" w:rsidRDefault="001D1C77" w:rsidP="001D1C77">
            <w:pPr>
              <w:jc w:val="center"/>
              <w:rPr>
                <w:color w:val="000000"/>
              </w:rPr>
            </w:pPr>
          </w:p>
        </w:tc>
      </w:tr>
      <w:tr w:rsidR="001D1C77" w:rsidRPr="00231537" w14:paraId="37011A01" w14:textId="77777777" w:rsidTr="001D1C77">
        <w:trPr>
          <w:trHeight w:val="266"/>
        </w:trPr>
        <w:tc>
          <w:tcPr>
            <w:tcW w:w="1134" w:type="dxa"/>
            <w:shd w:val="clear" w:color="auto" w:fill="auto"/>
            <w:noWrap/>
            <w:vAlign w:val="center"/>
          </w:tcPr>
          <w:p w14:paraId="500AB88C" w14:textId="77777777" w:rsidR="001D1C77" w:rsidRDefault="001D1C77" w:rsidP="001D1C77">
            <w:pPr>
              <w:jc w:val="center"/>
              <w:rPr>
                <w:color w:val="000000"/>
              </w:rPr>
            </w:pPr>
            <w:r w:rsidRPr="00674502">
              <w:rPr>
                <w:color w:val="000000"/>
              </w:rPr>
              <w:t>'80MHz'</w:t>
            </w:r>
          </w:p>
          <w:p w14:paraId="4656BD1C" w14:textId="77777777" w:rsidR="001D1C77" w:rsidRPr="00674502" w:rsidRDefault="001D1C77" w:rsidP="001D1C77">
            <w:pPr>
              <w:jc w:val="center"/>
              <w:rPr>
                <w:color w:val="000000"/>
              </w:rPr>
            </w:pPr>
            <w:r>
              <w:rPr>
                <w:color w:val="000000"/>
              </w:rPr>
              <w:t>(5610)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A1A461" w14:textId="77777777" w:rsidR="001D1C77" w:rsidRPr="00D90DE2" w:rsidRDefault="001D1C77" w:rsidP="001D1C77">
            <w:pPr>
              <w:jc w:val="center"/>
              <w:rPr>
                <w:color w:val="000000"/>
              </w:rPr>
            </w:pPr>
            <w:r w:rsidRPr="0075282C">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E279" w14:textId="77777777" w:rsidR="001D1C77" w:rsidRPr="00D90DE2" w:rsidRDefault="001D1C77" w:rsidP="001D1C77">
            <w:pPr>
              <w:jc w:val="center"/>
              <w:rPr>
                <w:color w:val="000000"/>
              </w:rPr>
            </w:pPr>
            <w:r w:rsidRPr="0075282C">
              <w:rPr>
                <w:rFonts w:hint="eastAsia"/>
                <w:color w:val="000000"/>
              </w:rPr>
              <w:t>6.78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0F80" w14:textId="77777777" w:rsidR="001D1C77" w:rsidRPr="00D90DE2" w:rsidRDefault="001D1C77" w:rsidP="001D1C77">
            <w:pPr>
              <w:jc w:val="center"/>
              <w:rPr>
                <w:color w:val="000000"/>
              </w:rPr>
            </w:pPr>
            <w:r w:rsidRPr="0075282C">
              <w:rPr>
                <w:rFonts w:hint="eastAsia"/>
                <w:color w:val="000000"/>
              </w:rPr>
              <w:t>7.25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B8FA5" w14:textId="77777777" w:rsidR="001D1C77" w:rsidRPr="00D90DE2" w:rsidRDefault="001D1C77" w:rsidP="001D1C77">
            <w:pPr>
              <w:jc w:val="center"/>
              <w:rPr>
                <w:color w:val="000000"/>
              </w:rPr>
            </w:pPr>
            <w:r w:rsidRPr="0075282C">
              <w:rPr>
                <w:rFonts w:hint="eastAsia"/>
                <w:color w:val="000000"/>
              </w:rPr>
              <w:t>6.33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28761" w14:textId="77777777" w:rsidR="001D1C77" w:rsidRPr="00D90DE2" w:rsidRDefault="001D1C77" w:rsidP="001D1C77">
            <w:pPr>
              <w:jc w:val="center"/>
              <w:rPr>
                <w:color w:val="000000"/>
              </w:rPr>
            </w:pPr>
            <w:r w:rsidRPr="0075282C">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774C" w14:textId="77777777" w:rsidR="001D1C77" w:rsidRPr="00D90DE2" w:rsidRDefault="001D1C77" w:rsidP="001D1C77">
            <w:pPr>
              <w:jc w:val="center"/>
              <w:rPr>
                <w:color w:val="000000"/>
              </w:rPr>
            </w:pPr>
            <w:r w:rsidRPr="0075282C">
              <w:rPr>
                <w:rFonts w:hint="eastAsia"/>
                <w:color w:val="000000"/>
              </w:rPr>
              <w:t>6.07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5707" w14:textId="77777777" w:rsidR="001D1C77" w:rsidRPr="00D90DE2" w:rsidRDefault="001D1C77" w:rsidP="001D1C77">
            <w:pPr>
              <w:jc w:val="center"/>
              <w:rPr>
                <w:color w:val="000000"/>
              </w:rPr>
            </w:pPr>
            <w:r w:rsidRPr="0075282C">
              <w:rPr>
                <w:rFonts w:hint="eastAsia"/>
                <w:color w:val="000000"/>
              </w:rPr>
              <w:t>6.39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09F20" w14:textId="77777777" w:rsidR="001D1C77" w:rsidRPr="00D90DE2" w:rsidRDefault="001D1C77" w:rsidP="001D1C77">
            <w:pPr>
              <w:jc w:val="center"/>
              <w:rPr>
                <w:color w:val="000000"/>
              </w:rPr>
            </w:pPr>
            <w:r w:rsidRPr="0075282C">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8AEF" w14:textId="77777777" w:rsidR="001D1C77" w:rsidRPr="00D90DE2" w:rsidRDefault="001D1C77" w:rsidP="001D1C77">
            <w:pPr>
              <w:jc w:val="center"/>
              <w:rPr>
                <w:color w:val="000000"/>
              </w:rPr>
            </w:pPr>
            <w:r w:rsidRPr="0075282C">
              <w:rPr>
                <w:rFonts w:hint="eastAsia"/>
                <w:color w:val="000000"/>
              </w:rPr>
              <w:t>7.70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FB36A" w14:textId="77777777" w:rsidR="001D1C77" w:rsidRPr="00D90DE2" w:rsidRDefault="001D1C77" w:rsidP="001D1C77">
            <w:pPr>
              <w:jc w:val="center"/>
              <w:rPr>
                <w:color w:val="000000"/>
              </w:rPr>
            </w:pPr>
            <w:r w:rsidRPr="0075282C">
              <w:rPr>
                <w:rFonts w:hint="eastAsia"/>
                <w:color w:val="000000"/>
              </w:rPr>
              <w:t>5.92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2B302" w14:textId="77777777" w:rsidR="001D1C77" w:rsidRPr="00D90DE2" w:rsidRDefault="001D1C77" w:rsidP="001D1C77">
            <w:pPr>
              <w:jc w:val="center"/>
              <w:rPr>
                <w:color w:val="000000"/>
              </w:rPr>
            </w:pPr>
            <w:r w:rsidRPr="0075282C">
              <w:rPr>
                <w:rFonts w:hint="eastAsia"/>
                <w:color w:val="000000"/>
              </w:rPr>
              <w:t>6.47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A5B32" w14:textId="77777777" w:rsidR="001D1C77" w:rsidRPr="00D90DE2" w:rsidRDefault="001D1C77" w:rsidP="001D1C77">
            <w:pPr>
              <w:jc w:val="center"/>
              <w:rPr>
                <w:color w:val="000000"/>
              </w:rPr>
            </w:pPr>
            <w:r w:rsidRPr="0075282C">
              <w:rPr>
                <w:rFonts w:hint="eastAsia"/>
                <w:color w:val="000000"/>
              </w:rPr>
              <w:t>5.03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97696" w14:textId="77777777" w:rsidR="001D1C77" w:rsidRPr="00D90DE2" w:rsidRDefault="001D1C77" w:rsidP="001D1C77">
            <w:pPr>
              <w:jc w:val="center"/>
              <w:rPr>
                <w:color w:val="000000"/>
              </w:rPr>
            </w:pPr>
            <w:r w:rsidRPr="0075282C">
              <w:rPr>
                <w:rFonts w:hint="eastAsia"/>
                <w:color w:val="000000"/>
              </w:rPr>
              <w:t>8.55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74823" w14:textId="77777777" w:rsidR="001D1C77" w:rsidRPr="00D90DE2" w:rsidRDefault="001D1C77" w:rsidP="001D1C77">
            <w:pPr>
              <w:jc w:val="center"/>
              <w:rPr>
                <w:color w:val="000000"/>
              </w:rPr>
            </w:pPr>
            <w:r w:rsidRPr="0075282C">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732EB" w14:textId="77777777" w:rsidR="001D1C77" w:rsidRPr="00D90DE2" w:rsidRDefault="001D1C77" w:rsidP="001D1C77">
            <w:pPr>
              <w:jc w:val="center"/>
              <w:rPr>
                <w:color w:val="000000"/>
              </w:rPr>
            </w:pPr>
            <w:r w:rsidRPr="0075282C">
              <w:rPr>
                <w:rFonts w:hint="eastAsia"/>
                <w:color w:val="000000"/>
              </w:rPr>
              <w:t>8.12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930CB" w14:textId="77777777" w:rsidR="001D1C77" w:rsidRPr="00D90DE2" w:rsidRDefault="001D1C77" w:rsidP="001D1C77">
            <w:pPr>
              <w:jc w:val="center"/>
              <w:rPr>
                <w:color w:val="000000"/>
              </w:rPr>
            </w:pPr>
            <w:r w:rsidRPr="0075282C">
              <w:rPr>
                <w:rFonts w:hint="eastAsia"/>
                <w:color w:val="000000"/>
              </w:rPr>
              <w:t>6.92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1CA44" w14:textId="77777777" w:rsidR="001D1C77" w:rsidRPr="00D90DE2" w:rsidRDefault="001D1C77" w:rsidP="001D1C77">
            <w:pPr>
              <w:jc w:val="center"/>
              <w:rPr>
                <w:color w:val="000000"/>
              </w:rPr>
            </w:pPr>
            <w:r w:rsidRPr="0075282C">
              <w:rPr>
                <w:rFonts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96979" w14:textId="77777777" w:rsidR="001D1C77" w:rsidRPr="00D90DE2" w:rsidRDefault="001D1C77" w:rsidP="001D1C77">
            <w:pPr>
              <w:jc w:val="center"/>
              <w:rPr>
                <w:color w:val="000000"/>
              </w:rPr>
            </w:pPr>
            <w:r w:rsidRPr="0075282C">
              <w:rPr>
                <w:rFonts w:hint="eastAsia"/>
                <w:color w:val="000000"/>
              </w:rPr>
              <w:t>7.02</w:t>
            </w:r>
          </w:p>
        </w:tc>
        <w:tc>
          <w:tcPr>
            <w:tcW w:w="723" w:type="dxa"/>
            <w:tcBorders>
              <w:top w:val="nil"/>
              <w:left w:val="single" w:sz="4" w:space="0" w:color="auto"/>
              <w:bottom w:val="nil"/>
              <w:right w:val="nil"/>
            </w:tcBorders>
            <w:shd w:val="clear" w:color="auto" w:fill="auto"/>
            <w:vAlign w:val="center"/>
          </w:tcPr>
          <w:p w14:paraId="50A00778" w14:textId="77777777" w:rsidR="001D1C77" w:rsidRPr="00231537" w:rsidRDefault="001D1C77" w:rsidP="001D1C77">
            <w:pPr>
              <w:jc w:val="center"/>
              <w:rPr>
                <w:color w:val="000000"/>
              </w:rPr>
            </w:pPr>
          </w:p>
        </w:tc>
        <w:tc>
          <w:tcPr>
            <w:tcW w:w="723" w:type="dxa"/>
            <w:tcBorders>
              <w:top w:val="nil"/>
              <w:left w:val="nil"/>
              <w:bottom w:val="nil"/>
              <w:right w:val="nil"/>
            </w:tcBorders>
            <w:shd w:val="clear" w:color="auto" w:fill="auto"/>
            <w:vAlign w:val="center"/>
          </w:tcPr>
          <w:p w14:paraId="264B6F7F" w14:textId="77777777" w:rsidR="001D1C77" w:rsidRPr="00231537" w:rsidRDefault="001D1C77" w:rsidP="001D1C77">
            <w:pPr>
              <w:jc w:val="center"/>
              <w:rPr>
                <w:color w:val="000000"/>
              </w:rPr>
            </w:pPr>
          </w:p>
        </w:tc>
      </w:tr>
    </w:tbl>
    <w:p w14:paraId="404F5B0D" w14:textId="77777777" w:rsidR="001D1C77" w:rsidRDefault="001D1C77" w:rsidP="001D1C77">
      <w:pPr>
        <w:pStyle w:val="BodyText"/>
      </w:pPr>
    </w:p>
    <w:p w14:paraId="3F64CE86" w14:textId="77777777" w:rsidR="001D1C77" w:rsidRDefault="001D1C77" w:rsidP="001D1C77">
      <w:pPr>
        <w:pStyle w:val="BodyText"/>
      </w:pPr>
    </w:p>
    <w:p w14:paraId="1953CB7D" w14:textId="77777777" w:rsidR="001D1C77" w:rsidRDefault="001D1C77" w:rsidP="001D1C77">
      <w:pPr>
        <w:pStyle w:val="BodyText"/>
        <w:sectPr w:rsidR="001D1C77" w:rsidSect="001D1C77">
          <w:pgSz w:w="16838" w:h="11906" w:orient="landscape"/>
          <w:pgMar w:top="720" w:right="720" w:bottom="720" w:left="720" w:header="851" w:footer="992" w:gutter="0"/>
          <w:cols w:space="425"/>
          <w:docGrid w:linePitch="360"/>
        </w:sectPr>
      </w:pPr>
    </w:p>
    <w:p w14:paraId="3EB247F6" w14:textId="616D0BFE" w:rsidR="001D1C77" w:rsidRDefault="001D1C77" w:rsidP="001D1C77">
      <w:pPr>
        <w:pStyle w:val="BodyText"/>
        <w:rPr>
          <w:rFonts w:eastAsiaTheme="minorEastAsia"/>
          <w:lang w:eastAsia="ko-KR"/>
        </w:rPr>
      </w:pPr>
      <w:r>
        <w:rPr>
          <w:rFonts w:eastAsiaTheme="minorEastAsia"/>
          <w:lang w:eastAsia="ko-KR"/>
        </w:rPr>
        <w:lastRenderedPageBreak/>
        <w:t>Table 2-17 shows the maximum value of simulation results considering combinations of Outer/Inner sub-band configuration and Full/Partial RB allocation.</w:t>
      </w:r>
    </w:p>
    <w:p w14:paraId="587F8221" w14:textId="3ED72B26" w:rsidR="001D1C77" w:rsidRDefault="001D1C77" w:rsidP="001D1C77">
      <w:pPr>
        <w:pStyle w:val="TH"/>
      </w:pPr>
      <w:r w:rsidRPr="009C4BB9">
        <w:t xml:space="preserve">Table </w:t>
      </w:r>
      <w:r>
        <w:t>2-17</w:t>
      </w:r>
      <w:r w:rsidRPr="009C4BB9">
        <w:t xml:space="preserve"> : NS_</w:t>
      </w:r>
      <w:r>
        <w:t>30</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2205"/>
        <w:gridCol w:w="1109"/>
        <w:gridCol w:w="935"/>
        <w:gridCol w:w="996"/>
        <w:gridCol w:w="941"/>
        <w:gridCol w:w="881"/>
        <w:gridCol w:w="841"/>
        <w:gridCol w:w="870"/>
        <w:gridCol w:w="853"/>
      </w:tblGrid>
      <w:tr w:rsidR="001D1C77" w:rsidRPr="00A1115A" w14:paraId="78C6DE6E" w14:textId="77777777" w:rsidTr="001D1C77">
        <w:trPr>
          <w:trHeight w:val="237"/>
          <w:jc w:val="center"/>
        </w:trPr>
        <w:tc>
          <w:tcPr>
            <w:tcW w:w="2448" w:type="dxa"/>
            <w:vMerge w:val="restart"/>
            <w:shd w:val="clear" w:color="auto" w:fill="auto"/>
          </w:tcPr>
          <w:p w14:paraId="2EB01D0E" w14:textId="77777777" w:rsidR="001D1C77" w:rsidRPr="00A1115A" w:rsidRDefault="001D1C77" w:rsidP="001D1C77">
            <w:pPr>
              <w:pStyle w:val="TAH"/>
            </w:pPr>
          </w:p>
        </w:tc>
        <w:tc>
          <w:tcPr>
            <w:tcW w:w="8008" w:type="dxa"/>
            <w:gridSpan w:val="8"/>
          </w:tcPr>
          <w:p w14:paraId="35577F99" w14:textId="77777777" w:rsidR="001D1C77" w:rsidRPr="00A1115A" w:rsidRDefault="001D1C77" w:rsidP="001D1C77">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p>
        </w:tc>
      </w:tr>
      <w:tr w:rsidR="001D1C77" w:rsidRPr="00A1115A" w14:paraId="1B103D68" w14:textId="77777777" w:rsidTr="001D1C77">
        <w:trPr>
          <w:trHeight w:val="237"/>
          <w:jc w:val="center"/>
        </w:trPr>
        <w:tc>
          <w:tcPr>
            <w:tcW w:w="2448" w:type="dxa"/>
            <w:vMerge/>
            <w:shd w:val="clear" w:color="auto" w:fill="auto"/>
          </w:tcPr>
          <w:p w14:paraId="0050179A" w14:textId="77777777" w:rsidR="001D1C77" w:rsidRPr="00A1115A" w:rsidRDefault="001D1C77" w:rsidP="001D1C77">
            <w:pPr>
              <w:pStyle w:val="TAH"/>
            </w:pPr>
          </w:p>
        </w:tc>
        <w:tc>
          <w:tcPr>
            <w:tcW w:w="4272" w:type="dxa"/>
            <w:gridSpan w:val="4"/>
          </w:tcPr>
          <w:p w14:paraId="1BA62951" w14:textId="77777777" w:rsidR="001D1C77" w:rsidRDefault="001D1C77" w:rsidP="001D1C77">
            <w:pPr>
              <w:pStyle w:val="TAH"/>
              <w:ind w:leftChars="200" w:left="400"/>
              <w:jc w:val="left"/>
              <w:rPr>
                <w:rFonts w:eastAsiaTheme="minorEastAsia"/>
                <w:lang w:eastAsia="ko-KR"/>
              </w:rPr>
            </w:pPr>
            <w:r>
              <w:rPr>
                <w:rFonts w:eastAsiaTheme="minorEastAsia"/>
                <w:lang w:eastAsia="ko-KR"/>
              </w:rPr>
              <w:t>20MHz : 5160/5340/5480</w:t>
            </w:r>
          </w:p>
          <w:p w14:paraId="508BCF02" w14:textId="77777777" w:rsidR="001D1C77" w:rsidRDefault="001D1C77" w:rsidP="001D1C77">
            <w:pPr>
              <w:pStyle w:val="TAH"/>
              <w:ind w:leftChars="200" w:left="400"/>
              <w:jc w:val="left"/>
              <w:rPr>
                <w:rFonts w:eastAsiaTheme="minorEastAsia"/>
                <w:lang w:eastAsia="ko-KR"/>
              </w:rPr>
            </w:pPr>
            <w:r>
              <w:rPr>
                <w:rFonts w:eastAsiaTheme="minorEastAsia"/>
                <w:lang w:eastAsia="ko-KR"/>
              </w:rPr>
              <w:t>40MHz : 5170/5190/5310/5330/5490</w:t>
            </w:r>
          </w:p>
          <w:p w14:paraId="1E916C00" w14:textId="77777777" w:rsidR="001D1C77" w:rsidRDefault="001D1C77" w:rsidP="001D1C77">
            <w:pPr>
              <w:pStyle w:val="TAH"/>
              <w:ind w:leftChars="200" w:left="400"/>
              <w:jc w:val="left"/>
              <w:rPr>
                <w:rFonts w:eastAsiaTheme="minorEastAsia"/>
                <w:lang w:eastAsia="ko-KR"/>
              </w:rPr>
            </w:pPr>
            <w:r>
              <w:rPr>
                <w:rFonts w:eastAsiaTheme="minorEastAsia"/>
                <w:lang w:eastAsia="ko-KR"/>
              </w:rPr>
              <w:t>60MHz : 5180/5200/5500/5520</w:t>
            </w:r>
          </w:p>
          <w:p w14:paraId="4BE90188" w14:textId="77777777" w:rsidR="001D1C77" w:rsidRPr="00A1115A" w:rsidRDefault="001D1C77" w:rsidP="001D1C77">
            <w:pPr>
              <w:pStyle w:val="TAH"/>
              <w:ind w:leftChars="200" w:left="400"/>
              <w:jc w:val="left"/>
            </w:pPr>
            <w:r>
              <w:rPr>
                <w:rFonts w:eastAsiaTheme="minorEastAsia"/>
                <w:lang w:eastAsia="ko-KR"/>
              </w:rPr>
              <w:t>80MHz : 5190/5210/5290/5310/5510/5530</w:t>
            </w:r>
          </w:p>
        </w:tc>
        <w:tc>
          <w:tcPr>
            <w:tcW w:w="3736" w:type="dxa"/>
            <w:gridSpan w:val="4"/>
          </w:tcPr>
          <w:p w14:paraId="44ECADD3" w14:textId="77777777" w:rsidR="001D1C77" w:rsidRDefault="001D1C77" w:rsidP="001D1C77">
            <w:pPr>
              <w:pStyle w:val="TAH"/>
              <w:ind w:leftChars="200" w:left="400"/>
              <w:jc w:val="left"/>
              <w:rPr>
                <w:rFonts w:eastAsiaTheme="minorEastAsia"/>
                <w:lang w:eastAsia="ko-KR"/>
              </w:rPr>
            </w:pPr>
            <w:r>
              <w:rPr>
                <w:rFonts w:eastAsiaTheme="minorEastAsia"/>
                <w:lang w:eastAsia="ko-KR"/>
              </w:rPr>
              <w:t>20MHz : 5180/5200/5320/5700</w:t>
            </w:r>
          </w:p>
          <w:p w14:paraId="46D55550" w14:textId="77777777" w:rsidR="001D1C77" w:rsidRDefault="001D1C77" w:rsidP="001D1C77">
            <w:pPr>
              <w:pStyle w:val="TAH"/>
              <w:ind w:leftChars="200" w:left="400"/>
              <w:jc w:val="left"/>
              <w:rPr>
                <w:rFonts w:eastAsiaTheme="minorEastAsia"/>
                <w:lang w:eastAsia="ko-KR"/>
              </w:rPr>
            </w:pPr>
            <w:r>
              <w:rPr>
                <w:rFonts w:eastAsiaTheme="minorEastAsia"/>
                <w:lang w:eastAsia="ko-KR"/>
              </w:rPr>
              <w:t>40MHz : 5230/5510/5670</w:t>
            </w:r>
          </w:p>
          <w:p w14:paraId="0136B9DB" w14:textId="77777777" w:rsidR="001D1C77" w:rsidRDefault="001D1C77" w:rsidP="001D1C77">
            <w:pPr>
              <w:pStyle w:val="TAH"/>
              <w:ind w:leftChars="200" w:left="400"/>
              <w:jc w:val="left"/>
              <w:rPr>
                <w:rFonts w:eastAsiaTheme="minorEastAsia"/>
                <w:lang w:eastAsia="ko-KR"/>
              </w:rPr>
            </w:pPr>
            <w:r>
              <w:rPr>
                <w:rFonts w:eastAsiaTheme="minorEastAsia"/>
                <w:lang w:eastAsia="ko-KR"/>
              </w:rPr>
              <w:t>60MHz : 5220/5280/5540/5680</w:t>
            </w:r>
          </w:p>
          <w:p w14:paraId="2B84A73B" w14:textId="77777777" w:rsidR="001D1C77" w:rsidRPr="00A1115A" w:rsidRDefault="001D1C77" w:rsidP="001D1C77">
            <w:pPr>
              <w:pStyle w:val="TAH"/>
              <w:ind w:leftChars="200" w:left="400"/>
              <w:jc w:val="left"/>
            </w:pPr>
            <w:r>
              <w:rPr>
                <w:rFonts w:eastAsiaTheme="minorEastAsia"/>
                <w:lang w:eastAsia="ko-KR"/>
              </w:rPr>
              <w:t>80MHz : 5610</w:t>
            </w:r>
          </w:p>
        </w:tc>
      </w:tr>
      <w:tr w:rsidR="001D1C77" w:rsidRPr="00D70CD0" w14:paraId="6954F1AF" w14:textId="77777777" w:rsidTr="001D1C77">
        <w:trPr>
          <w:trHeight w:val="237"/>
          <w:jc w:val="center"/>
        </w:trPr>
        <w:tc>
          <w:tcPr>
            <w:tcW w:w="2448" w:type="dxa"/>
            <w:vMerge/>
            <w:shd w:val="clear" w:color="auto" w:fill="auto"/>
          </w:tcPr>
          <w:p w14:paraId="59107BE2" w14:textId="77777777" w:rsidR="001D1C77" w:rsidRPr="00A1115A" w:rsidRDefault="001D1C77" w:rsidP="001D1C77">
            <w:pPr>
              <w:pStyle w:val="TAH"/>
            </w:pPr>
          </w:p>
        </w:tc>
        <w:tc>
          <w:tcPr>
            <w:tcW w:w="2128" w:type="dxa"/>
            <w:gridSpan w:val="2"/>
          </w:tcPr>
          <w:p w14:paraId="686D7F07" w14:textId="77777777" w:rsidR="001D1C77" w:rsidRPr="00D70CD0" w:rsidRDefault="001D1C77"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4BAF23AE" w14:textId="77777777" w:rsidR="001D1C77" w:rsidRPr="00D70CD0" w:rsidRDefault="001D1C77"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18F8B8E2" w14:textId="77777777" w:rsidR="001D1C77" w:rsidRDefault="001D1C77"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18D97472" w14:textId="77777777" w:rsidR="001D1C77" w:rsidRDefault="001D1C77"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1D1C77" w:rsidRPr="00D70CD0" w14:paraId="04335D24" w14:textId="77777777" w:rsidTr="001D1C77">
        <w:trPr>
          <w:trHeight w:val="237"/>
          <w:jc w:val="center"/>
        </w:trPr>
        <w:tc>
          <w:tcPr>
            <w:tcW w:w="2448" w:type="dxa"/>
            <w:shd w:val="clear" w:color="auto" w:fill="auto"/>
          </w:tcPr>
          <w:p w14:paraId="7AC8B038" w14:textId="77777777" w:rsidR="001D1C77" w:rsidRPr="00625CE6" w:rsidRDefault="001D1C77" w:rsidP="001D1C77">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001D58E5" w14:textId="77777777" w:rsidR="001D1C77" w:rsidRDefault="001D1C77" w:rsidP="001D1C77">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00E8091C" w14:textId="77777777" w:rsidR="001D1C77" w:rsidRDefault="001D1C77" w:rsidP="001D1C77">
            <w:pPr>
              <w:pStyle w:val="TAH"/>
              <w:rPr>
                <w:rFonts w:eastAsiaTheme="minorEastAsia"/>
                <w:lang w:eastAsia="ko-KR"/>
              </w:rPr>
            </w:pPr>
            <w:r>
              <w:rPr>
                <w:rFonts w:eastAsiaTheme="minorEastAsia" w:hint="eastAsia"/>
                <w:lang w:eastAsia="ko-KR"/>
              </w:rPr>
              <w:t>2</w:t>
            </w:r>
          </w:p>
        </w:tc>
        <w:tc>
          <w:tcPr>
            <w:tcW w:w="1086" w:type="dxa"/>
            <w:vAlign w:val="center"/>
          </w:tcPr>
          <w:p w14:paraId="60B22853"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2DC1E65C" w14:textId="77777777" w:rsidR="001D1C77" w:rsidRDefault="001D1C77" w:rsidP="001D1C77">
            <w:pPr>
              <w:pStyle w:val="TAH"/>
              <w:rPr>
                <w:rFonts w:eastAsiaTheme="minorEastAsia"/>
                <w:lang w:eastAsia="ko-KR"/>
              </w:rPr>
            </w:pPr>
            <w:r>
              <w:rPr>
                <w:rFonts w:eastAsiaTheme="minorEastAsia" w:hint="eastAsia"/>
                <w:lang w:eastAsia="ko-KR"/>
              </w:rPr>
              <w:t>2</w:t>
            </w:r>
          </w:p>
        </w:tc>
        <w:tc>
          <w:tcPr>
            <w:tcW w:w="934" w:type="dxa"/>
            <w:vAlign w:val="center"/>
          </w:tcPr>
          <w:p w14:paraId="02AF2D4B"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15694FDE" w14:textId="77777777" w:rsidR="001D1C77" w:rsidRDefault="001D1C77" w:rsidP="001D1C77">
            <w:pPr>
              <w:pStyle w:val="TAH"/>
              <w:rPr>
                <w:rFonts w:eastAsiaTheme="minorEastAsia"/>
                <w:lang w:eastAsia="ko-KR"/>
              </w:rPr>
            </w:pPr>
            <w:r>
              <w:rPr>
                <w:rFonts w:eastAsiaTheme="minorEastAsia" w:hint="eastAsia"/>
                <w:lang w:eastAsia="ko-KR"/>
              </w:rPr>
              <w:t>2</w:t>
            </w:r>
          </w:p>
        </w:tc>
        <w:tc>
          <w:tcPr>
            <w:tcW w:w="934" w:type="dxa"/>
            <w:vAlign w:val="center"/>
          </w:tcPr>
          <w:p w14:paraId="0429C548"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182062A" w14:textId="77777777" w:rsidR="001D1C77" w:rsidRDefault="001D1C77" w:rsidP="001D1C77">
            <w:pPr>
              <w:pStyle w:val="TAH"/>
              <w:rPr>
                <w:rFonts w:eastAsiaTheme="minorEastAsia"/>
                <w:lang w:eastAsia="ko-KR"/>
              </w:rPr>
            </w:pPr>
            <w:r>
              <w:rPr>
                <w:rFonts w:eastAsiaTheme="minorEastAsia" w:hint="eastAsia"/>
                <w:lang w:eastAsia="ko-KR"/>
              </w:rPr>
              <w:t>2</w:t>
            </w:r>
          </w:p>
        </w:tc>
      </w:tr>
      <w:tr w:rsidR="001D1C77" w:rsidRPr="00D70CD0" w14:paraId="0849B1EB" w14:textId="77777777" w:rsidTr="001D1C77">
        <w:trPr>
          <w:trHeight w:val="237"/>
          <w:jc w:val="center"/>
        </w:trPr>
        <w:tc>
          <w:tcPr>
            <w:tcW w:w="2448" w:type="dxa"/>
            <w:shd w:val="clear" w:color="auto" w:fill="auto"/>
          </w:tcPr>
          <w:p w14:paraId="4188E66D" w14:textId="77777777" w:rsidR="001D1C77" w:rsidRPr="00A1115A" w:rsidRDefault="001D1C77" w:rsidP="001D1C77">
            <w:pPr>
              <w:pStyle w:val="TAH"/>
            </w:pPr>
            <w:r>
              <w:rPr>
                <w:b w:val="0"/>
                <w:bCs/>
                <w:szCs w:val="18"/>
              </w:rPr>
              <w:t>Contiguous/ Non-contiguous sub-band RB sets</w:t>
            </w:r>
          </w:p>
        </w:tc>
        <w:tc>
          <w:tcPr>
            <w:tcW w:w="1135" w:type="dxa"/>
            <w:vAlign w:val="center"/>
          </w:tcPr>
          <w:p w14:paraId="3BFCADDA" w14:textId="77777777" w:rsidR="001D1C77" w:rsidRPr="00625CE6" w:rsidRDefault="001D1C77" w:rsidP="001D1C77">
            <w:pPr>
              <w:pStyle w:val="TAH"/>
              <w:rPr>
                <w:b w:val="0"/>
                <w:bCs/>
                <w:szCs w:val="18"/>
              </w:rPr>
            </w:pPr>
            <w:r w:rsidRPr="0075282C">
              <w:rPr>
                <w:rFonts w:hint="eastAsia"/>
                <w:b w:val="0"/>
                <w:bCs/>
                <w:szCs w:val="18"/>
              </w:rPr>
              <w:t>32.80</w:t>
            </w:r>
          </w:p>
        </w:tc>
        <w:tc>
          <w:tcPr>
            <w:tcW w:w="993" w:type="dxa"/>
            <w:vAlign w:val="center"/>
          </w:tcPr>
          <w:p w14:paraId="67A65E42" w14:textId="77777777" w:rsidR="001D1C77" w:rsidRPr="00625CE6" w:rsidRDefault="001D1C77" w:rsidP="001D1C77">
            <w:pPr>
              <w:pStyle w:val="TAH"/>
              <w:rPr>
                <w:b w:val="0"/>
                <w:bCs/>
                <w:szCs w:val="18"/>
              </w:rPr>
            </w:pPr>
            <w:r w:rsidRPr="0075282C">
              <w:rPr>
                <w:rFonts w:hint="eastAsia"/>
                <w:b w:val="0"/>
                <w:bCs/>
                <w:szCs w:val="18"/>
              </w:rPr>
              <w:t>25.27</w:t>
            </w:r>
          </w:p>
        </w:tc>
        <w:tc>
          <w:tcPr>
            <w:tcW w:w="1086" w:type="dxa"/>
            <w:vAlign w:val="center"/>
          </w:tcPr>
          <w:p w14:paraId="747AF08D" w14:textId="77777777" w:rsidR="001D1C77" w:rsidRPr="00625CE6" w:rsidRDefault="001D1C77" w:rsidP="001D1C77">
            <w:pPr>
              <w:pStyle w:val="TAH"/>
              <w:rPr>
                <w:b w:val="0"/>
                <w:bCs/>
                <w:szCs w:val="18"/>
              </w:rPr>
            </w:pPr>
            <w:r w:rsidRPr="0075282C">
              <w:rPr>
                <w:rFonts w:hint="eastAsia"/>
                <w:b w:val="0"/>
                <w:bCs/>
                <w:szCs w:val="18"/>
              </w:rPr>
              <w:t>10.82</w:t>
            </w:r>
          </w:p>
        </w:tc>
        <w:tc>
          <w:tcPr>
            <w:tcW w:w="1058" w:type="dxa"/>
            <w:vAlign w:val="center"/>
          </w:tcPr>
          <w:p w14:paraId="2B6B449D" w14:textId="77777777" w:rsidR="001D1C77" w:rsidRPr="00625CE6" w:rsidRDefault="001D1C77" w:rsidP="001D1C77">
            <w:pPr>
              <w:pStyle w:val="TAH"/>
              <w:rPr>
                <w:b w:val="0"/>
                <w:bCs/>
                <w:szCs w:val="18"/>
              </w:rPr>
            </w:pPr>
            <w:r w:rsidRPr="0075282C">
              <w:rPr>
                <w:rFonts w:hint="eastAsia"/>
                <w:b w:val="0"/>
                <w:bCs/>
                <w:szCs w:val="18"/>
              </w:rPr>
              <w:t>8.28</w:t>
            </w:r>
          </w:p>
        </w:tc>
        <w:tc>
          <w:tcPr>
            <w:tcW w:w="934" w:type="dxa"/>
            <w:vAlign w:val="center"/>
          </w:tcPr>
          <w:p w14:paraId="4D340A62" w14:textId="77777777" w:rsidR="001D1C77" w:rsidRPr="004C1245" w:rsidRDefault="001D1C77" w:rsidP="001D1C77">
            <w:pPr>
              <w:pStyle w:val="TAH"/>
              <w:rPr>
                <w:b w:val="0"/>
                <w:bCs/>
                <w:szCs w:val="18"/>
              </w:rPr>
            </w:pPr>
            <w:r w:rsidRPr="0075282C">
              <w:rPr>
                <w:rFonts w:hint="eastAsia"/>
                <w:b w:val="0"/>
                <w:bCs/>
                <w:szCs w:val="18"/>
              </w:rPr>
              <w:t>10.43</w:t>
            </w:r>
          </w:p>
        </w:tc>
        <w:tc>
          <w:tcPr>
            <w:tcW w:w="934" w:type="dxa"/>
            <w:vAlign w:val="center"/>
          </w:tcPr>
          <w:p w14:paraId="607F3927" w14:textId="77777777" w:rsidR="001D1C77" w:rsidRPr="004C1245" w:rsidRDefault="001D1C77" w:rsidP="001D1C77">
            <w:pPr>
              <w:pStyle w:val="TAH"/>
              <w:rPr>
                <w:b w:val="0"/>
                <w:bCs/>
                <w:szCs w:val="18"/>
              </w:rPr>
            </w:pPr>
            <w:r w:rsidRPr="0075282C">
              <w:rPr>
                <w:rFonts w:hint="eastAsia"/>
                <w:b w:val="0"/>
                <w:bCs/>
                <w:szCs w:val="18"/>
              </w:rPr>
              <w:t>8.59</w:t>
            </w:r>
          </w:p>
        </w:tc>
        <w:tc>
          <w:tcPr>
            <w:tcW w:w="934" w:type="dxa"/>
            <w:vAlign w:val="center"/>
          </w:tcPr>
          <w:p w14:paraId="0BC0680F" w14:textId="77777777" w:rsidR="001D1C77" w:rsidRPr="004C1245" w:rsidRDefault="001D1C77" w:rsidP="001D1C77">
            <w:pPr>
              <w:pStyle w:val="TAH"/>
              <w:rPr>
                <w:b w:val="0"/>
                <w:bCs/>
                <w:szCs w:val="18"/>
              </w:rPr>
            </w:pPr>
            <w:r w:rsidRPr="0075282C">
              <w:rPr>
                <w:rFonts w:hint="eastAsia"/>
                <w:b w:val="0"/>
                <w:bCs/>
                <w:szCs w:val="18"/>
              </w:rPr>
              <w:t>7.70</w:t>
            </w:r>
          </w:p>
        </w:tc>
        <w:tc>
          <w:tcPr>
            <w:tcW w:w="934" w:type="dxa"/>
            <w:vAlign w:val="center"/>
          </w:tcPr>
          <w:p w14:paraId="6F64C796" w14:textId="77777777" w:rsidR="001D1C77" w:rsidRPr="004C1245" w:rsidRDefault="001D1C77" w:rsidP="001D1C77">
            <w:pPr>
              <w:pStyle w:val="TAH"/>
              <w:rPr>
                <w:b w:val="0"/>
                <w:bCs/>
                <w:szCs w:val="18"/>
              </w:rPr>
            </w:pPr>
            <w:r w:rsidRPr="0075282C">
              <w:rPr>
                <w:rFonts w:hint="eastAsia"/>
                <w:b w:val="0"/>
                <w:bCs/>
                <w:szCs w:val="18"/>
              </w:rPr>
              <w:t>5.92</w:t>
            </w:r>
          </w:p>
        </w:tc>
      </w:tr>
    </w:tbl>
    <w:p w14:paraId="59D2E798" w14:textId="77777777" w:rsidR="001D1C77" w:rsidRDefault="001D1C77" w:rsidP="001D1C77">
      <w:pPr>
        <w:pStyle w:val="BodyText"/>
        <w:rPr>
          <w:rFonts w:eastAsiaTheme="minorEastAsia"/>
          <w:lang w:eastAsia="ko-KR"/>
        </w:rPr>
      </w:pPr>
    </w:p>
    <w:p w14:paraId="0B0B86AB" w14:textId="4046E634" w:rsidR="001D1C77" w:rsidRDefault="001D1C77" w:rsidP="001D1C77">
      <w:pPr>
        <w:pStyle w:val="BodyText"/>
      </w:pPr>
      <w:r>
        <w:t>Considering implementation margin, Table 2-18 shows proposal for SL-U NS_30 S-SSB A-MPR.</w:t>
      </w:r>
    </w:p>
    <w:p w14:paraId="4EAFCF86" w14:textId="1776557E" w:rsidR="001D1C77" w:rsidRDefault="001D1C77" w:rsidP="001D1C77">
      <w:pPr>
        <w:pStyle w:val="TH"/>
      </w:pPr>
      <w:r w:rsidRPr="00D70CD0">
        <w:t xml:space="preserve">Table </w:t>
      </w:r>
      <w:r w:rsidR="00EA6D9E">
        <w:t>2</w:t>
      </w:r>
      <w:r>
        <w:t>-</w:t>
      </w:r>
      <w:r w:rsidR="00EA6D9E">
        <w:t>18</w:t>
      </w:r>
      <w:r>
        <w:t>. NS_30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2239"/>
        <w:gridCol w:w="1067"/>
        <w:gridCol w:w="887"/>
        <w:gridCol w:w="993"/>
        <w:gridCol w:w="958"/>
        <w:gridCol w:w="879"/>
        <w:gridCol w:w="864"/>
        <w:gridCol w:w="896"/>
        <w:gridCol w:w="848"/>
      </w:tblGrid>
      <w:tr w:rsidR="001D1C77" w:rsidRPr="00A1115A" w14:paraId="3BB4DA97" w14:textId="77777777" w:rsidTr="001D1C77">
        <w:trPr>
          <w:trHeight w:val="237"/>
          <w:jc w:val="center"/>
        </w:trPr>
        <w:tc>
          <w:tcPr>
            <w:tcW w:w="2448" w:type="dxa"/>
            <w:vMerge w:val="restart"/>
            <w:shd w:val="clear" w:color="auto" w:fill="auto"/>
          </w:tcPr>
          <w:p w14:paraId="49B9214B" w14:textId="77777777" w:rsidR="001D1C77" w:rsidRPr="00A1115A" w:rsidRDefault="001D1C77" w:rsidP="001D1C77">
            <w:pPr>
              <w:pStyle w:val="TAH"/>
            </w:pPr>
          </w:p>
        </w:tc>
        <w:tc>
          <w:tcPr>
            <w:tcW w:w="4272" w:type="dxa"/>
            <w:gridSpan w:val="4"/>
          </w:tcPr>
          <w:p w14:paraId="5E3F1D60" w14:textId="77777777" w:rsidR="001D1C77" w:rsidRPr="00A1115A" w:rsidRDefault="001D1C77" w:rsidP="001D1C77">
            <w:pPr>
              <w:pStyle w:val="TAH"/>
              <w:ind w:firstLineChars="200" w:firstLine="360"/>
            </w:pPr>
            <w:r w:rsidRPr="00B159F1">
              <w:rPr>
                <w:rFonts w:eastAsiaTheme="minorEastAsia"/>
              </w:rPr>
              <w:t>RB Allocation</w:t>
            </w:r>
            <w:r w:rsidRPr="00570923">
              <w:rPr>
                <w:rFonts w:eastAsiaTheme="minorEastAsia"/>
                <w:vertAlign w:val="superscript"/>
              </w:rPr>
              <w:t>2</w:t>
            </w:r>
          </w:p>
        </w:tc>
        <w:tc>
          <w:tcPr>
            <w:tcW w:w="3736" w:type="dxa"/>
            <w:gridSpan w:val="4"/>
          </w:tcPr>
          <w:p w14:paraId="3656D1A1" w14:textId="77777777" w:rsidR="001D1C77" w:rsidRPr="00A1115A" w:rsidRDefault="001D1C77" w:rsidP="001D1C77">
            <w:pPr>
              <w:pStyle w:val="TAH"/>
              <w:ind w:firstLineChars="200" w:firstLine="360"/>
            </w:pPr>
            <w:r w:rsidRPr="00B159F1">
              <w:rPr>
                <w:rFonts w:eastAsiaTheme="minorEastAsia"/>
              </w:rPr>
              <w:t>RB Allocation</w:t>
            </w:r>
            <w:r w:rsidRPr="00570923">
              <w:rPr>
                <w:rFonts w:eastAsiaTheme="minorEastAsia"/>
                <w:vertAlign w:val="superscript"/>
              </w:rPr>
              <w:t>3</w:t>
            </w:r>
          </w:p>
        </w:tc>
      </w:tr>
      <w:tr w:rsidR="001D1C77" w:rsidRPr="00D70CD0" w14:paraId="5F4E4530" w14:textId="77777777" w:rsidTr="001D1C77">
        <w:trPr>
          <w:trHeight w:val="237"/>
          <w:jc w:val="center"/>
        </w:trPr>
        <w:tc>
          <w:tcPr>
            <w:tcW w:w="2448" w:type="dxa"/>
            <w:vMerge/>
            <w:shd w:val="clear" w:color="auto" w:fill="auto"/>
          </w:tcPr>
          <w:p w14:paraId="2432A92D" w14:textId="77777777" w:rsidR="001D1C77" w:rsidRPr="00A1115A" w:rsidRDefault="001D1C77" w:rsidP="001D1C77">
            <w:pPr>
              <w:pStyle w:val="TAH"/>
            </w:pPr>
          </w:p>
        </w:tc>
        <w:tc>
          <w:tcPr>
            <w:tcW w:w="2128" w:type="dxa"/>
            <w:gridSpan w:val="2"/>
          </w:tcPr>
          <w:p w14:paraId="4690E06A" w14:textId="77777777" w:rsidR="001D1C77" w:rsidRPr="00D70CD0" w:rsidRDefault="001D1C77"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3EFE1DC5" w14:textId="77777777" w:rsidR="001D1C77" w:rsidRPr="00D70CD0" w:rsidRDefault="001D1C77"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35C8F18C" w14:textId="77777777" w:rsidR="001D1C77" w:rsidRDefault="001D1C77" w:rsidP="001D1C77">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78E75FAC" w14:textId="77777777" w:rsidR="001D1C77" w:rsidRDefault="001D1C77" w:rsidP="001D1C77">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1D1C77" w:rsidRPr="00D70CD0" w14:paraId="4EB33A87" w14:textId="77777777" w:rsidTr="001D1C77">
        <w:trPr>
          <w:trHeight w:val="237"/>
          <w:jc w:val="center"/>
        </w:trPr>
        <w:tc>
          <w:tcPr>
            <w:tcW w:w="2448" w:type="dxa"/>
            <w:shd w:val="clear" w:color="auto" w:fill="auto"/>
          </w:tcPr>
          <w:p w14:paraId="58C13E71" w14:textId="77777777" w:rsidR="001D1C77" w:rsidRPr="00625CE6" w:rsidRDefault="001D1C77" w:rsidP="001D1C77">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0885667F" w14:textId="77777777" w:rsidR="001D1C77" w:rsidRDefault="001D1C77" w:rsidP="001D1C77">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00B9C9C4" w14:textId="77777777" w:rsidR="001D1C77" w:rsidRDefault="001D1C77" w:rsidP="001D1C77">
            <w:pPr>
              <w:pStyle w:val="TAH"/>
              <w:rPr>
                <w:rFonts w:eastAsiaTheme="minorEastAsia"/>
                <w:lang w:eastAsia="ko-KR"/>
              </w:rPr>
            </w:pPr>
            <w:r>
              <w:rPr>
                <w:rFonts w:eastAsiaTheme="minorEastAsia" w:hint="eastAsia"/>
                <w:lang w:eastAsia="ko-KR"/>
              </w:rPr>
              <w:t>2</w:t>
            </w:r>
          </w:p>
        </w:tc>
        <w:tc>
          <w:tcPr>
            <w:tcW w:w="1086" w:type="dxa"/>
            <w:vAlign w:val="center"/>
          </w:tcPr>
          <w:p w14:paraId="727E1D72"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6B3C95EC" w14:textId="77777777" w:rsidR="001D1C77" w:rsidRDefault="001D1C77" w:rsidP="001D1C77">
            <w:pPr>
              <w:pStyle w:val="TAH"/>
              <w:rPr>
                <w:rFonts w:eastAsiaTheme="minorEastAsia"/>
                <w:lang w:eastAsia="ko-KR"/>
              </w:rPr>
            </w:pPr>
            <w:r>
              <w:rPr>
                <w:rFonts w:eastAsiaTheme="minorEastAsia" w:hint="eastAsia"/>
                <w:lang w:eastAsia="ko-KR"/>
              </w:rPr>
              <w:t>2</w:t>
            </w:r>
          </w:p>
        </w:tc>
        <w:tc>
          <w:tcPr>
            <w:tcW w:w="934" w:type="dxa"/>
            <w:vAlign w:val="center"/>
          </w:tcPr>
          <w:p w14:paraId="0E507FB0"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413F4DA4" w14:textId="77777777" w:rsidR="001D1C77" w:rsidRDefault="001D1C77" w:rsidP="001D1C77">
            <w:pPr>
              <w:pStyle w:val="TAH"/>
              <w:rPr>
                <w:rFonts w:eastAsiaTheme="minorEastAsia"/>
                <w:lang w:eastAsia="ko-KR"/>
              </w:rPr>
            </w:pPr>
            <w:r>
              <w:rPr>
                <w:rFonts w:eastAsiaTheme="minorEastAsia" w:hint="eastAsia"/>
                <w:lang w:eastAsia="ko-KR"/>
              </w:rPr>
              <w:t>2</w:t>
            </w:r>
          </w:p>
        </w:tc>
        <w:tc>
          <w:tcPr>
            <w:tcW w:w="934" w:type="dxa"/>
            <w:vAlign w:val="center"/>
          </w:tcPr>
          <w:p w14:paraId="34926A17" w14:textId="77777777" w:rsidR="001D1C77" w:rsidRDefault="001D1C77" w:rsidP="001D1C77">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6FFCC234" w14:textId="77777777" w:rsidR="001D1C77" w:rsidRDefault="001D1C77" w:rsidP="001D1C77">
            <w:pPr>
              <w:pStyle w:val="TAH"/>
              <w:rPr>
                <w:rFonts w:eastAsiaTheme="minorEastAsia"/>
                <w:lang w:eastAsia="ko-KR"/>
              </w:rPr>
            </w:pPr>
            <w:r>
              <w:rPr>
                <w:rFonts w:eastAsiaTheme="minorEastAsia" w:hint="eastAsia"/>
                <w:lang w:eastAsia="ko-KR"/>
              </w:rPr>
              <w:t>2</w:t>
            </w:r>
          </w:p>
        </w:tc>
      </w:tr>
      <w:tr w:rsidR="001D1C77" w:rsidRPr="00D70CD0" w14:paraId="2D6FFCC4" w14:textId="77777777" w:rsidTr="001D1C77">
        <w:trPr>
          <w:trHeight w:val="237"/>
          <w:jc w:val="center"/>
        </w:trPr>
        <w:tc>
          <w:tcPr>
            <w:tcW w:w="2448" w:type="dxa"/>
            <w:shd w:val="clear" w:color="auto" w:fill="auto"/>
          </w:tcPr>
          <w:p w14:paraId="4CD92DC6" w14:textId="77777777" w:rsidR="001D1C77" w:rsidRPr="00A1115A" w:rsidRDefault="001D1C77" w:rsidP="001D1C77">
            <w:pPr>
              <w:pStyle w:val="TAH"/>
            </w:pPr>
            <w:r>
              <w:rPr>
                <w:b w:val="0"/>
                <w:bCs/>
                <w:szCs w:val="18"/>
              </w:rPr>
              <w:t>Contiguous/ Non-contiguous sub-band RB sets</w:t>
            </w:r>
          </w:p>
        </w:tc>
        <w:tc>
          <w:tcPr>
            <w:tcW w:w="1135" w:type="dxa"/>
            <w:vAlign w:val="center"/>
          </w:tcPr>
          <w:p w14:paraId="42BDF1E0" w14:textId="77777777" w:rsidR="001D1C77" w:rsidRPr="001D2962" w:rsidRDefault="001D1C77" w:rsidP="001D1C77">
            <w:pPr>
              <w:pStyle w:val="TAH"/>
              <w:rPr>
                <w:b w:val="0"/>
                <w:bCs/>
                <w:szCs w:val="18"/>
              </w:rPr>
            </w:pPr>
            <w:r w:rsidRPr="001D2962">
              <w:rPr>
                <w:rFonts w:eastAsiaTheme="minorEastAsia" w:cs="Arial"/>
                <w:b w:val="0"/>
              </w:rPr>
              <w:t xml:space="preserve">≤ </w:t>
            </w:r>
            <w:r>
              <w:rPr>
                <w:rFonts w:eastAsiaTheme="minorEastAsia"/>
                <w:b w:val="0"/>
              </w:rPr>
              <w:t>35.5</w:t>
            </w:r>
          </w:p>
        </w:tc>
        <w:tc>
          <w:tcPr>
            <w:tcW w:w="993" w:type="dxa"/>
            <w:vAlign w:val="center"/>
          </w:tcPr>
          <w:p w14:paraId="0BF4FC43" w14:textId="77777777" w:rsidR="001D1C77" w:rsidRPr="001D2962" w:rsidRDefault="001D1C77" w:rsidP="001D1C77">
            <w:pPr>
              <w:pStyle w:val="TAH"/>
              <w:rPr>
                <w:b w:val="0"/>
                <w:bCs/>
                <w:szCs w:val="18"/>
              </w:rPr>
            </w:pPr>
            <w:r w:rsidRPr="001D2962">
              <w:rPr>
                <w:rFonts w:eastAsiaTheme="minorEastAsia" w:cs="Arial"/>
                <w:b w:val="0"/>
              </w:rPr>
              <w:t xml:space="preserve">≤ </w:t>
            </w:r>
            <w:r>
              <w:rPr>
                <w:rFonts w:eastAsiaTheme="minorEastAsia" w:cs="Arial"/>
                <w:b w:val="0"/>
              </w:rPr>
              <w:t>28</w:t>
            </w:r>
            <w:r>
              <w:rPr>
                <w:rFonts w:eastAsiaTheme="minorEastAsia"/>
                <w:b w:val="0"/>
              </w:rPr>
              <w:t>.0</w:t>
            </w:r>
          </w:p>
        </w:tc>
        <w:tc>
          <w:tcPr>
            <w:tcW w:w="1086" w:type="dxa"/>
            <w:vAlign w:val="center"/>
          </w:tcPr>
          <w:p w14:paraId="507E60AB" w14:textId="77777777" w:rsidR="001D1C77" w:rsidRPr="001D2962" w:rsidRDefault="001D1C77" w:rsidP="001D1C77">
            <w:pPr>
              <w:pStyle w:val="TAH"/>
              <w:rPr>
                <w:b w:val="0"/>
                <w:bCs/>
                <w:szCs w:val="18"/>
              </w:rPr>
            </w:pPr>
            <w:r w:rsidRPr="001D2962">
              <w:rPr>
                <w:rFonts w:eastAsiaTheme="minorEastAsia" w:cs="Arial"/>
                <w:b w:val="0"/>
              </w:rPr>
              <w:t xml:space="preserve">≤ </w:t>
            </w:r>
            <w:r>
              <w:rPr>
                <w:rFonts w:eastAsiaTheme="minorEastAsia" w:cs="Arial"/>
                <w:b w:val="0"/>
              </w:rPr>
              <w:t>13.5</w:t>
            </w:r>
          </w:p>
        </w:tc>
        <w:tc>
          <w:tcPr>
            <w:tcW w:w="1058" w:type="dxa"/>
            <w:vAlign w:val="center"/>
          </w:tcPr>
          <w:p w14:paraId="1B4F6128" w14:textId="77777777" w:rsidR="001D1C77" w:rsidRPr="001D2962" w:rsidRDefault="001D1C77" w:rsidP="001D1C77">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p>
        </w:tc>
        <w:tc>
          <w:tcPr>
            <w:tcW w:w="934" w:type="dxa"/>
            <w:vAlign w:val="center"/>
          </w:tcPr>
          <w:p w14:paraId="4F4EF7A0" w14:textId="77777777" w:rsidR="001D1C77" w:rsidRPr="001D2962" w:rsidRDefault="001D1C77" w:rsidP="001D1C77">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3.0</w:t>
            </w:r>
          </w:p>
        </w:tc>
        <w:tc>
          <w:tcPr>
            <w:tcW w:w="934" w:type="dxa"/>
            <w:vAlign w:val="center"/>
          </w:tcPr>
          <w:p w14:paraId="237E8287" w14:textId="77777777" w:rsidR="001D1C77" w:rsidRPr="001D2962" w:rsidRDefault="001D1C77" w:rsidP="001D1C77">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1.0</w:t>
            </w:r>
          </w:p>
        </w:tc>
        <w:tc>
          <w:tcPr>
            <w:tcW w:w="934" w:type="dxa"/>
            <w:vAlign w:val="center"/>
          </w:tcPr>
          <w:p w14:paraId="476240DF" w14:textId="77777777" w:rsidR="001D1C77" w:rsidRPr="001D2962" w:rsidRDefault="001D1C77" w:rsidP="001D1C77">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0.5</w:t>
            </w:r>
          </w:p>
        </w:tc>
        <w:tc>
          <w:tcPr>
            <w:tcW w:w="934" w:type="dxa"/>
            <w:vAlign w:val="center"/>
          </w:tcPr>
          <w:p w14:paraId="1F5F7DF6" w14:textId="77777777" w:rsidR="001D1C77" w:rsidRPr="001D2962" w:rsidRDefault="001D1C77" w:rsidP="001D1C77">
            <w:pPr>
              <w:pStyle w:val="TAH"/>
              <w:rPr>
                <w:b w:val="0"/>
                <w:bCs/>
                <w:szCs w:val="18"/>
              </w:rPr>
            </w:pPr>
            <w:r w:rsidRPr="001D2962">
              <w:rPr>
                <w:rFonts w:eastAsiaTheme="minorEastAsia" w:cs="Arial"/>
                <w:b w:val="0"/>
              </w:rPr>
              <w:t xml:space="preserve">≤ </w:t>
            </w:r>
            <w:r>
              <w:rPr>
                <w:rFonts w:eastAsiaTheme="minorEastAsia"/>
                <w:b w:val="0"/>
              </w:rPr>
              <w:t>8</w:t>
            </w:r>
            <w:r w:rsidRPr="001D2962">
              <w:rPr>
                <w:rFonts w:eastAsiaTheme="minorEastAsia"/>
                <w:b w:val="0"/>
              </w:rPr>
              <w:t>.5</w:t>
            </w:r>
          </w:p>
        </w:tc>
      </w:tr>
      <w:tr w:rsidR="001D1C77" w:rsidRPr="00D70CD0" w14:paraId="59E51353" w14:textId="77777777" w:rsidTr="001D1C77">
        <w:trPr>
          <w:trHeight w:val="237"/>
          <w:jc w:val="center"/>
        </w:trPr>
        <w:tc>
          <w:tcPr>
            <w:tcW w:w="10456" w:type="dxa"/>
            <w:gridSpan w:val="9"/>
            <w:shd w:val="clear" w:color="auto" w:fill="auto"/>
          </w:tcPr>
          <w:p w14:paraId="3C40C019" w14:textId="77777777" w:rsidR="001D1C77" w:rsidRDefault="001D1C77" w:rsidP="001D1C77">
            <w:pPr>
              <w:pStyle w:val="TAN"/>
            </w:pPr>
            <w:r>
              <w:t>NOTE 1: The A-MPR shall apply to all SCS in all active 20 MHz sub-bands contiguously or non-contiguously allocated in the channel.</w:t>
            </w:r>
          </w:p>
          <w:p w14:paraId="1B165135" w14:textId="77777777" w:rsidR="001D1C77" w:rsidRDefault="001D1C77" w:rsidP="001D1C77">
            <w:pPr>
              <w:pStyle w:val="TAN"/>
            </w:pPr>
            <w:r>
              <w:t>NOTE 2: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423614BA" w14:textId="77777777" w:rsidR="001D1C77" w:rsidRDefault="001D1C77" w:rsidP="001D1C77">
            <w:pPr>
              <w:pStyle w:val="TAN"/>
            </w:pPr>
            <w:r>
              <w:t>NOTE 3: Applicable for all valid channels other than those enumerated under NOTE 2.</w:t>
            </w:r>
          </w:p>
          <w:p w14:paraId="2FC5FF6F" w14:textId="77777777" w:rsidR="001D1C77" w:rsidRPr="001D2962" w:rsidRDefault="001D1C77" w:rsidP="001D1C77">
            <w:pPr>
              <w:pStyle w:val="TAN"/>
              <w:rPr>
                <w:rFonts w:cs="Arial"/>
                <w:b/>
              </w:rPr>
            </w:pPr>
            <w:r>
              <w:t>NOTE 4: In current release larger CBW than 80MHz are not applicable for this network signalling.</w:t>
            </w:r>
          </w:p>
        </w:tc>
      </w:tr>
    </w:tbl>
    <w:p w14:paraId="4423345D" w14:textId="59B342C8" w:rsidR="001D1C77" w:rsidRDefault="001D1C77" w:rsidP="001D1C77">
      <w:pPr>
        <w:pStyle w:val="BodyText"/>
        <w:rPr>
          <w:rFonts w:eastAsiaTheme="minorEastAsia"/>
          <w:lang w:eastAsia="ko-KR"/>
        </w:rPr>
      </w:pPr>
    </w:p>
    <w:p w14:paraId="021ACB44" w14:textId="18972E9A" w:rsidR="00EA6D9E" w:rsidRPr="00FB4F0C" w:rsidRDefault="00EA6D9E" w:rsidP="00EA6D9E">
      <w:pPr>
        <w:pStyle w:val="Heading4"/>
        <w:rPr>
          <w:rFonts w:eastAsia="Malgun Gothic"/>
          <w:lang w:val="en-US" w:eastAsia="ko-KR"/>
        </w:rPr>
      </w:pPr>
      <w:r w:rsidRPr="00FB4F0C">
        <w:rPr>
          <w:rFonts w:eastAsia="Malgun Gothic"/>
          <w:lang w:val="en-US" w:eastAsia="ko-KR"/>
        </w:rPr>
        <w:t xml:space="preserve">Proposal </w:t>
      </w:r>
      <w:r w:rsidR="00643FDB">
        <w:rPr>
          <w:rFonts w:eastAsia="Malgun Gothic"/>
          <w:lang w:val="en-US" w:eastAsia="ko-KR"/>
        </w:rPr>
        <w:t>8</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S-SSB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18</w:t>
      </w:r>
      <w:r w:rsidRPr="00FB4F0C">
        <w:rPr>
          <w:rFonts w:eastAsia="Malgun Gothic"/>
          <w:lang w:val="en-US" w:eastAsia="ko-KR"/>
        </w:rPr>
        <w:t xml:space="preserve">. </w:t>
      </w:r>
    </w:p>
    <w:p w14:paraId="335DBA4A" w14:textId="77777777" w:rsidR="00030E05" w:rsidRPr="00EA6D9E" w:rsidRDefault="00030E05" w:rsidP="00085703">
      <w:pPr>
        <w:spacing w:after="120"/>
        <w:rPr>
          <w:color w:val="000000" w:themeColor="text1"/>
          <w:szCs w:val="24"/>
          <w:lang w:val="en-US" w:eastAsia="zh-CN"/>
        </w:rPr>
      </w:pPr>
    </w:p>
    <w:p w14:paraId="5B825D22" w14:textId="195EF9D0" w:rsidR="00085703" w:rsidRPr="000C68ED" w:rsidRDefault="00085703" w:rsidP="00085703">
      <w:pPr>
        <w:pStyle w:val="Heading1"/>
        <w:rPr>
          <w:lang w:val="en-US" w:eastAsia="zh-CN"/>
        </w:rPr>
      </w:pPr>
      <w:r w:rsidRPr="000C68ED">
        <w:rPr>
          <w:lang w:val="en-US" w:eastAsia="zh-CN"/>
        </w:rPr>
        <w:t>Conclusions</w:t>
      </w:r>
    </w:p>
    <w:p w14:paraId="50503679" w14:textId="7F45E4E8" w:rsidR="00B70C27" w:rsidRPr="000C68ED" w:rsidRDefault="00FB4F0C" w:rsidP="00B70C27">
      <w:pPr>
        <w:rPr>
          <w:color w:val="000000" w:themeColor="text1"/>
          <w:lang w:val="en-US" w:eastAsia="zh-CN"/>
        </w:rPr>
      </w:pPr>
      <w:r>
        <w:rPr>
          <w:color w:val="000000" w:themeColor="text1"/>
          <w:lang w:val="en-US" w:eastAsia="zh-CN"/>
        </w:rPr>
        <w:t>For the remaining NS values, we provided our view and NS_28</w:t>
      </w:r>
      <w:r w:rsidR="00EA6D9E">
        <w:rPr>
          <w:color w:val="000000" w:themeColor="text1"/>
          <w:lang w:val="en-US" w:eastAsia="zh-CN"/>
        </w:rPr>
        <w:t xml:space="preserve"> and NS_30</w:t>
      </w:r>
      <w:r>
        <w:rPr>
          <w:color w:val="000000" w:themeColor="text1"/>
          <w:lang w:val="en-US" w:eastAsia="zh-CN"/>
        </w:rPr>
        <w:t xml:space="preserve"> simulation results. Based on these,</w:t>
      </w:r>
      <w:r w:rsidR="00B70C27" w:rsidRPr="000C68ED">
        <w:rPr>
          <w:color w:val="000000" w:themeColor="text1"/>
          <w:lang w:val="en-US" w:eastAsia="zh-CN"/>
        </w:rPr>
        <w:t xml:space="preserve"> the followings are proposed.</w:t>
      </w:r>
    </w:p>
    <w:p w14:paraId="674E1522" w14:textId="77777777" w:rsidR="007770F6" w:rsidRDefault="007770F6" w:rsidP="007770F6">
      <w:pPr>
        <w:pStyle w:val="Heading4"/>
        <w:rPr>
          <w:rFonts w:eastAsia="Malgun Gothic"/>
          <w:lang w:val="en-US" w:eastAsia="ko-KR"/>
        </w:rPr>
      </w:pPr>
      <w:r w:rsidRPr="00FB4F0C">
        <w:rPr>
          <w:rFonts w:eastAsia="Malgun Gothic"/>
          <w:lang w:val="en-US" w:eastAsia="ko-KR"/>
        </w:rPr>
        <w:t xml:space="preserve">Proposal 1: </w:t>
      </w:r>
      <w:r>
        <w:rPr>
          <w:rFonts w:eastAsia="Malgun Gothic"/>
          <w:lang w:val="en-US" w:eastAsia="ko-KR"/>
        </w:rPr>
        <w:t>Specify the A-MPR for NS_28 and NS_30 in this meeting (RAN4#110).</w:t>
      </w:r>
    </w:p>
    <w:p w14:paraId="398DA938" w14:textId="77777777" w:rsidR="007770F6" w:rsidRDefault="007770F6" w:rsidP="007770F6">
      <w:pPr>
        <w:pStyle w:val="Heading4"/>
        <w:rPr>
          <w:rFonts w:eastAsia="Malgun Gothic"/>
          <w:lang w:val="en-US" w:eastAsia="ko-KR"/>
        </w:rPr>
      </w:pPr>
      <w:r w:rsidRPr="00FB4F0C">
        <w:rPr>
          <w:rFonts w:eastAsia="Malgun Gothic"/>
          <w:lang w:val="en-US" w:eastAsia="ko-KR"/>
        </w:rPr>
        <w:t xml:space="preserve">Proposal </w:t>
      </w:r>
      <w:r>
        <w:rPr>
          <w:rFonts w:eastAsia="Malgun Gothic"/>
          <w:lang w:val="en-US" w:eastAsia="ko-KR"/>
        </w:rPr>
        <w:t>2</w:t>
      </w:r>
      <w:r w:rsidRPr="00FB4F0C">
        <w:rPr>
          <w:rFonts w:eastAsia="Malgun Gothic"/>
          <w:lang w:val="en-US" w:eastAsia="ko-KR"/>
        </w:rPr>
        <w:t xml:space="preserve">: </w:t>
      </w:r>
      <w:r w:rsidRPr="0018578F">
        <w:rPr>
          <w:rFonts w:eastAsia="Malgun Gothic"/>
          <w:lang w:val="en-US" w:eastAsia="ko-KR"/>
        </w:rPr>
        <w:t xml:space="preserve">If SL is agreed as Rel-19 RAN4-led package and the remaining NS values are included, specify them in Rel-19. If not, specify them in Rel-18 maintenance. </w:t>
      </w:r>
    </w:p>
    <w:p w14:paraId="3AA69764" w14:textId="46DDA990" w:rsidR="00B22CD5" w:rsidRPr="00B22CD5" w:rsidRDefault="00B22CD5" w:rsidP="00B22CD5">
      <w:pPr>
        <w:rPr>
          <w:rFonts w:ascii="Times" w:hAnsi="Times" w:cs="Times"/>
          <w:b/>
          <w:sz w:val="22"/>
        </w:rPr>
      </w:pPr>
    </w:p>
    <w:p w14:paraId="2128B567" w14:textId="3F086B07" w:rsidR="00FB4F0C" w:rsidRPr="00FB4F0C" w:rsidRDefault="00FB4F0C" w:rsidP="00FB4F0C">
      <w:pPr>
        <w:pStyle w:val="Heading4"/>
        <w:rPr>
          <w:rFonts w:eastAsia="Malgun Gothic"/>
          <w:lang w:val="en-US" w:eastAsia="ko-KR"/>
        </w:rPr>
      </w:pPr>
      <w:r w:rsidRPr="00FB4F0C">
        <w:rPr>
          <w:rFonts w:eastAsia="Malgun Gothic"/>
          <w:lang w:val="en-US" w:eastAsia="ko-KR"/>
        </w:rPr>
        <w:lastRenderedPageBreak/>
        <w:t xml:space="preserve">Proposal </w:t>
      </w:r>
      <w:r w:rsidR="00643FDB">
        <w:rPr>
          <w:rFonts w:eastAsia="Malgun Gothic"/>
          <w:lang w:val="en-US" w:eastAsia="ko-KR"/>
        </w:rPr>
        <w:t>3</w:t>
      </w:r>
      <w:r w:rsidRPr="00FB4F0C">
        <w:rPr>
          <w:rFonts w:eastAsia="Malgun Gothic"/>
          <w:lang w:val="en-US" w:eastAsia="ko-KR"/>
        </w:rPr>
        <w:t xml:space="preserve">: Define NS_28 PSSCH/PSCCH A-MPR for SL-U UE power class 5 as </w:t>
      </w:r>
      <w:r w:rsidR="00717869">
        <w:rPr>
          <w:rFonts w:eastAsia="Malgun Gothic"/>
          <w:lang w:val="en-US" w:eastAsia="ko-KR"/>
        </w:rPr>
        <w:t>show</w:t>
      </w:r>
      <w:r w:rsidR="00FB1E20">
        <w:rPr>
          <w:rFonts w:eastAsia="Malgun Gothic"/>
          <w:lang w:val="en-US" w:eastAsia="ko-KR"/>
        </w:rPr>
        <w:t xml:space="preserve">n </w:t>
      </w:r>
      <w:r w:rsidR="00717869">
        <w:rPr>
          <w:rFonts w:eastAsia="Malgun Gothic"/>
          <w:lang w:val="en-US" w:eastAsia="ko-KR"/>
        </w:rPr>
        <w:t xml:space="preserve">in in </w:t>
      </w:r>
      <w:r w:rsidRPr="00FB4F0C">
        <w:rPr>
          <w:rFonts w:eastAsia="Malgun Gothic"/>
          <w:lang w:val="en-US" w:eastAsia="ko-KR"/>
        </w:rPr>
        <w:t xml:space="preserve">Table 2-3. </w:t>
      </w:r>
    </w:p>
    <w:p w14:paraId="0E370135" w14:textId="77777777" w:rsidR="00FB4F0C" w:rsidRPr="007E244E" w:rsidRDefault="00FB4F0C" w:rsidP="00FB4F0C">
      <w:pPr>
        <w:pStyle w:val="TH"/>
      </w:pPr>
      <w:r w:rsidRPr="00D70CD0">
        <w:t xml:space="preserve">Table </w:t>
      </w:r>
      <w:r>
        <w:t>2-3. NS_28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FB4F0C" w:rsidRPr="00A1115A" w14:paraId="725E5BE8" w14:textId="77777777" w:rsidTr="009C163B">
        <w:trPr>
          <w:trHeight w:val="237"/>
          <w:jc w:val="center"/>
        </w:trPr>
        <w:tc>
          <w:tcPr>
            <w:tcW w:w="1692" w:type="dxa"/>
            <w:tcBorders>
              <w:bottom w:val="nil"/>
            </w:tcBorders>
            <w:shd w:val="clear" w:color="auto" w:fill="auto"/>
          </w:tcPr>
          <w:p w14:paraId="6F360C97" w14:textId="77777777" w:rsidR="00FB4F0C" w:rsidRPr="00A1115A" w:rsidRDefault="00FB4F0C" w:rsidP="009C163B">
            <w:pPr>
              <w:pStyle w:val="TAH"/>
            </w:pPr>
            <w:r w:rsidRPr="00A1115A">
              <w:t>Pre-coding</w:t>
            </w:r>
          </w:p>
        </w:tc>
        <w:tc>
          <w:tcPr>
            <w:tcW w:w="1548" w:type="dxa"/>
            <w:tcBorders>
              <w:bottom w:val="nil"/>
            </w:tcBorders>
            <w:shd w:val="clear" w:color="auto" w:fill="auto"/>
          </w:tcPr>
          <w:p w14:paraId="078E01DB" w14:textId="77777777" w:rsidR="00FB4F0C" w:rsidRPr="00A1115A" w:rsidRDefault="00FB4F0C" w:rsidP="009C163B">
            <w:pPr>
              <w:pStyle w:val="TAH"/>
            </w:pPr>
            <w:r w:rsidRPr="00A1115A">
              <w:t>Modulation</w:t>
            </w:r>
          </w:p>
        </w:tc>
        <w:tc>
          <w:tcPr>
            <w:tcW w:w="5670" w:type="dxa"/>
            <w:gridSpan w:val="4"/>
          </w:tcPr>
          <w:p w14:paraId="6DE9F1EB" w14:textId="77777777" w:rsidR="00FB4F0C" w:rsidRPr="00A1115A" w:rsidRDefault="00FB4F0C" w:rsidP="009C163B">
            <w:pPr>
              <w:pStyle w:val="TAH"/>
            </w:pPr>
            <w:r w:rsidRPr="00A1115A">
              <w:t>RB Allocation</w:t>
            </w:r>
            <w:r>
              <w:t xml:space="preserve"> (Note 3)</w:t>
            </w:r>
          </w:p>
        </w:tc>
        <w:tc>
          <w:tcPr>
            <w:tcW w:w="1440" w:type="dxa"/>
            <w:vMerge w:val="restart"/>
          </w:tcPr>
          <w:p w14:paraId="42F2A986" w14:textId="77777777" w:rsidR="00FB4F0C" w:rsidRPr="00A1115A" w:rsidRDefault="00FB4F0C" w:rsidP="009C163B">
            <w:pPr>
              <w:pStyle w:val="TAH"/>
            </w:pPr>
            <w:r w:rsidRPr="00A1115A">
              <w:t>RB Allocation</w:t>
            </w:r>
            <w:r>
              <w:t xml:space="preserve"> (Note 4)</w:t>
            </w:r>
          </w:p>
        </w:tc>
      </w:tr>
      <w:tr w:rsidR="00FB4F0C" w:rsidRPr="00A1115A" w14:paraId="1DE0D40E" w14:textId="77777777" w:rsidTr="009C163B">
        <w:trPr>
          <w:trHeight w:val="237"/>
          <w:jc w:val="center"/>
        </w:trPr>
        <w:tc>
          <w:tcPr>
            <w:tcW w:w="1692" w:type="dxa"/>
            <w:tcBorders>
              <w:top w:val="nil"/>
              <w:bottom w:val="nil"/>
            </w:tcBorders>
            <w:shd w:val="clear" w:color="auto" w:fill="auto"/>
          </w:tcPr>
          <w:p w14:paraId="28F8D881" w14:textId="77777777" w:rsidR="00FB4F0C" w:rsidRPr="00A1115A" w:rsidRDefault="00FB4F0C" w:rsidP="009C163B">
            <w:pPr>
              <w:pStyle w:val="TAH"/>
            </w:pPr>
          </w:p>
        </w:tc>
        <w:tc>
          <w:tcPr>
            <w:tcW w:w="1548" w:type="dxa"/>
            <w:tcBorders>
              <w:top w:val="nil"/>
              <w:bottom w:val="nil"/>
            </w:tcBorders>
            <w:shd w:val="clear" w:color="auto" w:fill="auto"/>
          </w:tcPr>
          <w:p w14:paraId="6D96A534" w14:textId="77777777" w:rsidR="00FB4F0C" w:rsidRPr="00A1115A" w:rsidRDefault="00FB4F0C" w:rsidP="009C163B">
            <w:pPr>
              <w:pStyle w:val="TAH"/>
            </w:pPr>
          </w:p>
        </w:tc>
        <w:tc>
          <w:tcPr>
            <w:tcW w:w="2790" w:type="dxa"/>
            <w:gridSpan w:val="2"/>
          </w:tcPr>
          <w:p w14:paraId="474C9BA6" w14:textId="77777777" w:rsidR="00FB4F0C" w:rsidRPr="00941F15" w:rsidRDefault="00FB4F0C" w:rsidP="009C163B">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60FC0E89" w14:textId="77777777" w:rsidR="00FB4F0C" w:rsidRPr="00941F15" w:rsidRDefault="00FB4F0C" w:rsidP="009C163B">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40C698CD" w14:textId="77777777" w:rsidR="00FB4F0C" w:rsidRDefault="00FB4F0C" w:rsidP="009C163B">
            <w:pPr>
              <w:pStyle w:val="TAH"/>
              <w:rPr>
                <w:rFonts w:eastAsiaTheme="minorEastAsia"/>
                <w:lang w:eastAsia="ko-KR"/>
              </w:rPr>
            </w:pPr>
          </w:p>
        </w:tc>
      </w:tr>
      <w:tr w:rsidR="00FB4F0C" w:rsidRPr="00A1115A" w14:paraId="481A3274" w14:textId="77777777" w:rsidTr="009C163B">
        <w:trPr>
          <w:trHeight w:val="237"/>
          <w:jc w:val="center"/>
        </w:trPr>
        <w:tc>
          <w:tcPr>
            <w:tcW w:w="1692" w:type="dxa"/>
            <w:tcBorders>
              <w:top w:val="nil"/>
              <w:bottom w:val="single" w:sz="4" w:space="0" w:color="auto"/>
            </w:tcBorders>
            <w:shd w:val="clear" w:color="auto" w:fill="auto"/>
          </w:tcPr>
          <w:p w14:paraId="5533DFEC" w14:textId="77777777" w:rsidR="00FB4F0C" w:rsidRPr="00A1115A" w:rsidRDefault="00FB4F0C" w:rsidP="009C163B">
            <w:pPr>
              <w:pStyle w:val="TAH"/>
            </w:pPr>
          </w:p>
        </w:tc>
        <w:tc>
          <w:tcPr>
            <w:tcW w:w="1548" w:type="dxa"/>
            <w:tcBorders>
              <w:top w:val="nil"/>
            </w:tcBorders>
            <w:shd w:val="clear" w:color="auto" w:fill="auto"/>
          </w:tcPr>
          <w:p w14:paraId="42223B79" w14:textId="77777777" w:rsidR="00FB4F0C" w:rsidRPr="00A1115A" w:rsidRDefault="00FB4F0C" w:rsidP="009C163B">
            <w:pPr>
              <w:pStyle w:val="TAH"/>
            </w:pPr>
          </w:p>
        </w:tc>
        <w:tc>
          <w:tcPr>
            <w:tcW w:w="1350" w:type="dxa"/>
          </w:tcPr>
          <w:p w14:paraId="36506986" w14:textId="77777777" w:rsidR="00FB4F0C" w:rsidRPr="00941F15" w:rsidRDefault="00FB4F0C" w:rsidP="009C163B">
            <w:pPr>
              <w:pStyle w:val="TAH"/>
              <w:rPr>
                <w:color w:val="000000" w:themeColor="text1"/>
              </w:rPr>
            </w:pPr>
            <w:r w:rsidRPr="00941F15">
              <w:rPr>
                <w:color w:val="000000" w:themeColor="text1"/>
              </w:rPr>
              <w:t>Full (dB)</w:t>
            </w:r>
          </w:p>
        </w:tc>
        <w:tc>
          <w:tcPr>
            <w:tcW w:w="1440" w:type="dxa"/>
          </w:tcPr>
          <w:p w14:paraId="45ED07FB" w14:textId="77777777" w:rsidR="00FB4F0C" w:rsidRPr="00941F15" w:rsidRDefault="00FB4F0C" w:rsidP="009C163B">
            <w:pPr>
              <w:pStyle w:val="TAH"/>
              <w:rPr>
                <w:color w:val="000000" w:themeColor="text1"/>
              </w:rPr>
            </w:pPr>
            <w:r w:rsidRPr="00941F15">
              <w:rPr>
                <w:color w:val="000000" w:themeColor="text1"/>
              </w:rPr>
              <w:t>Partial (dB)</w:t>
            </w:r>
          </w:p>
        </w:tc>
        <w:tc>
          <w:tcPr>
            <w:tcW w:w="1440" w:type="dxa"/>
          </w:tcPr>
          <w:p w14:paraId="3157FAE8" w14:textId="77777777" w:rsidR="00FB4F0C" w:rsidRPr="00941F15" w:rsidRDefault="00FB4F0C" w:rsidP="009C163B">
            <w:pPr>
              <w:pStyle w:val="TAH"/>
              <w:rPr>
                <w:color w:val="000000" w:themeColor="text1"/>
              </w:rPr>
            </w:pPr>
            <w:r w:rsidRPr="00941F15">
              <w:rPr>
                <w:color w:val="000000" w:themeColor="text1"/>
              </w:rPr>
              <w:t>Full (dB)</w:t>
            </w:r>
          </w:p>
        </w:tc>
        <w:tc>
          <w:tcPr>
            <w:tcW w:w="1440" w:type="dxa"/>
          </w:tcPr>
          <w:p w14:paraId="17415E24" w14:textId="77777777" w:rsidR="00FB4F0C" w:rsidRPr="00941F15" w:rsidRDefault="00FB4F0C" w:rsidP="009C163B">
            <w:pPr>
              <w:pStyle w:val="TAH"/>
              <w:rPr>
                <w:color w:val="000000" w:themeColor="text1"/>
              </w:rPr>
            </w:pPr>
            <w:r w:rsidRPr="00941F15">
              <w:rPr>
                <w:color w:val="000000" w:themeColor="text1"/>
              </w:rPr>
              <w:t>Partial (dB)</w:t>
            </w:r>
          </w:p>
        </w:tc>
        <w:tc>
          <w:tcPr>
            <w:tcW w:w="1440" w:type="dxa"/>
          </w:tcPr>
          <w:p w14:paraId="41C545F9" w14:textId="77777777" w:rsidR="00FB4F0C" w:rsidRPr="00765700" w:rsidRDefault="00FB4F0C" w:rsidP="009C163B">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FB4F0C" w:rsidRPr="00A1115A" w14:paraId="7F2C4313" w14:textId="77777777" w:rsidTr="009C163B">
        <w:trPr>
          <w:trHeight w:val="20"/>
          <w:jc w:val="center"/>
        </w:trPr>
        <w:tc>
          <w:tcPr>
            <w:tcW w:w="1692" w:type="dxa"/>
            <w:tcBorders>
              <w:bottom w:val="nil"/>
            </w:tcBorders>
            <w:shd w:val="clear" w:color="auto" w:fill="auto"/>
          </w:tcPr>
          <w:p w14:paraId="300E738B" w14:textId="77777777" w:rsidR="00FB4F0C" w:rsidRPr="00A1115A" w:rsidRDefault="00FB4F0C" w:rsidP="009C163B">
            <w:pPr>
              <w:pStyle w:val="FL"/>
              <w:spacing w:before="0" w:after="0"/>
              <w:rPr>
                <w:b w:val="0"/>
                <w:bCs/>
                <w:sz w:val="18"/>
                <w:szCs w:val="18"/>
              </w:rPr>
            </w:pPr>
            <w:r w:rsidRPr="00A1115A">
              <w:rPr>
                <w:b w:val="0"/>
                <w:bCs/>
                <w:sz w:val="18"/>
                <w:szCs w:val="18"/>
              </w:rPr>
              <w:t>CP-OFDM</w:t>
            </w:r>
          </w:p>
        </w:tc>
        <w:tc>
          <w:tcPr>
            <w:tcW w:w="1548" w:type="dxa"/>
          </w:tcPr>
          <w:p w14:paraId="35736873" w14:textId="77777777" w:rsidR="00FB4F0C" w:rsidRPr="00A1115A" w:rsidRDefault="00FB4F0C" w:rsidP="009C163B">
            <w:pPr>
              <w:pStyle w:val="FL"/>
              <w:spacing w:before="0" w:after="0"/>
              <w:rPr>
                <w:b w:val="0"/>
                <w:bCs/>
                <w:sz w:val="18"/>
                <w:szCs w:val="18"/>
              </w:rPr>
            </w:pPr>
            <w:r w:rsidRPr="00A1115A">
              <w:rPr>
                <w:b w:val="0"/>
                <w:bCs/>
                <w:sz w:val="18"/>
                <w:szCs w:val="18"/>
              </w:rPr>
              <w:t>QPSK</w:t>
            </w:r>
          </w:p>
        </w:tc>
        <w:tc>
          <w:tcPr>
            <w:tcW w:w="1350" w:type="dxa"/>
            <w:vAlign w:val="center"/>
          </w:tcPr>
          <w:p w14:paraId="277ACC29" w14:textId="77777777" w:rsidR="00FB4F0C" w:rsidRPr="00A1115A"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6.0</w:t>
            </w:r>
          </w:p>
        </w:tc>
        <w:tc>
          <w:tcPr>
            <w:tcW w:w="1440" w:type="dxa"/>
            <w:vAlign w:val="center"/>
          </w:tcPr>
          <w:p w14:paraId="2CF70634" w14:textId="77777777" w:rsidR="00FB4F0C" w:rsidRPr="00A1115A" w:rsidRDefault="00FB4F0C" w:rsidP="009C163B">
            <w:pPr>
              <w:pStyle w:val="FL"/>
              <w:spacing w:before="0" w:after="0"/>
              <w:rPr>
                <w:b w:val="0"/>
                <w:bCs/>
                <w:sz w:val="18"/>
                <w:szCs w:val="18"/>
              </w:rPr>
            </w:pPr>
            <w:r w:rsidRPr="00941F15">
              <w:rPr>
                <w:b w:val="0"/>
                <w:bCs/>
                <w:sz w:val="18"/>
                <w:szCs w:val="18"/>
              </w:rPr>
              <w:t>≤ 7.0</w:t>
            </w:r>
          </w:p>
        </w:tc>
        <w:tc>
          <w:tcPr>
            <w:tcW w:w="1440" w:type="dxa"/>
            <w:vAlign w:val="center"/>
          </w:tcPr>
          <w:p w14:paraId="1BB5D368"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4.0</w:t>
            </w:r>
          </w:p>
        </w:tc>
        <w:tc>
          <w:tcPr>
            <w:tcW w:w="1440" w:type="dxa"/>
            <w:vAlign w:val="center"/>
          </w:tcPr>
          <w:p w14:paraId="297C0071"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5.0</w:t>
            </w:r>
          </w:p>
        </w:tc>
        <w:tc>
          <w:tcPr>
            <w:tcW w:w="1440" w:type="dxa"/>
            <w:vMerge w:val="restart"/>
          </w:tcPr>
          <w:p w14:paraId="1529C9B8" w14:textId="77777777" w:rsidR="00FB4F0C" w:rsidRPr="00941F15" w:rsidRDefault="00FB4F0C" w:rsidP="009C163B">
            <w:pPr>
              <w:pStyle w:val="FL"/>
              <w:spacing w:before="0" w:after="0"/>
              <w:rPr>
                <w:rFonts w:eastAsiaTheme="minorEastAsia"/>
                <w:b w:val="0"/>
                <w:bCs/>
                <w:sz w:val="18"/>
                <w:szCs w:val="18"/>
                <w:lang w:eastAsia="ko-KR"/>
              </w:rPr>
            </w:pPr>
            <w:r w:rsidRPr="00941F15">
              <w:rPr>
                <w:rFonts w:eastAsiaTheme="minorEastAsia"/>
                <w:b w:val="0"/>
              </w:rPr>
              <w:t>Table 6.2E.2F-1</w:t>
            </w:r>
          </w:p>
        </w:tc>
      </w:tr>
      <w:tr w:rsidR="00FB4F0C" w:rsidRPr="00A1115A" w14:paraId="7156E56F" w14:textId="77777777" w:rsidTr="009C163B">
        <w:trPr>
          <w:trHeight w:val="20"/>
          <w:jc w:val="center"/>
        </w:trPr>
        <w:tc>
          <w:tcPr>
            <w:tcW w:w="1692" w:type="dxa"/>
            <w:tcBorders>
              <w:top w:val="nil"/>
              <w:bottom w:val="nil"/>
            </w:tcBorders>
            <w:shd w:val="clear" w:color="auto" w:fill="auto"/>
          </w:tcPr>
          <w:p w14:paraId="601628AF" w14:textId="77777777" w:rsidR="00FB4F0C" w:rsidRPr="00A1115A" w:rsidRDefault="00FB4F0C" w:rsidP="009C163B">
            <w:pPr>
              <w:pStyle w:val="FL"/>
              <w:spacing w:before="0" w:after="0"/>
              <w:rPr>
                <w:b w:val="0"/>
                <w:bCs/>
                <w:sz w:val="18"/>
                <w:szCs w:val="18"/>
              </w:rPr>
            </w:pPr>
          </w:p>
        </w:tc>
        <w:tc>
          <w:tcPr>
            <w:tcW w:w="1548" w:type="dxa"/>
          </w:tcPr>
          <w:p w14:paraId="4D23BA49" w14:textId="77777777" w:rsidR="00FB4F0C" w:rsidRPr="00A1115A" w:rsidRDefault="00FB4F0C" w:rsidP="009C163B">
            <w:pPr>
              <w:pStyle w:val="FL"/>
              <w:spacing w:before="0" w:after="0"/>
              <w:rPr>
                <w:b w:val="0"/>
                <w:bCs/>
                <w:sz w:val="18"/>
                <w:szCs w:val="18"/>
              </w:rPr>
            </w:pPr>
            <w:r w:rsidRPr="00A1115A">
              <w:rPr>
                <w:b w:val="0"/>
                <w:bCs/>
                <w:sz w:val="18"/>
                <w:szCs w:val="18"/>
              </w:rPr>
              <w:t>16 QAM</w:t>
            </w:r>
          </w:p>
        </w:tc>
        <w:tc>
          <w:tcPr>
            <w:tcW w:w="1350" w:type="dxa"/>
            <w:vAlign w:val="center"/>
          </w:tcPr>
          <w:p w14:paraId="6EAE4DE5" w14:textId="77777777" w:rsidR="00FB4F0C" w:rsidRPr="00A1115A"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6.0</w:t>
            </w:r>
          </w:p>
        </w:tc>
        <w:tc>
          <w:tcPr>
            <w:tcW w:w="1440" w:type="dxa"/>
            <w:vAlign w:val="center"/>
          </w:tcPr>
          <w:p w14:paraId="2FEF400E" w14:textId="77777777" w:rsidR="00FB4F0C" w:rsidRPr="00A1115A" w:rsidRDefault="00FB4F0C" w:rsidP="009C163B">
            <w:pPr>
              <w:pStyle w:val="FL"/>
              <w:spacing w:before="0" w:after="0"/>
              <w:rPr>
                <w:b w:val="0"/>
                <w:bCs/>
                <w:sz w:val="18"/>
                <w:szCs w:val="18"/>
              </w:rPr>
            </w:pPr>
            <w:r w:rsidRPr="00941F15">
              <w:rPr>
                <w:b w:val="0"/>
                <w:bCs/>
                <w:sz w:val="18"/>
                <w:szCs w:val="18"/>
              </w:rPr>
              <w:t>≤ 7.5</w:t>
            </w:r>
          </w:p>
        </w:tc>
        <w:tc>
          <w:tcPr>
            <w:tcW w:w="1440" w:type="dxa"/>
            <w:vAlign w:val="center"/>
          </w:tcPr>
          <w:p w14:paraId="0879284A"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4.0</w:t>
            </w:r>
          </w:p>
        </w:tc>
        <w:tc>
          <w:tcPr>
            <w:tcW w:w="1440" w:type="dxa"/>
            <w:vAlign w:val="center"/>
          </w:tcPr>
          <w:p w14:paraId="2B0B5223"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5.0</w:t>
            </w:r>
          </w:p>
        </w:tc>
        <w:tc>
          <w:tcPr>
            <w:tcW w:w="1440" w:type="dxa"/>
            <w:vMerge/>
          </w:tcPr>
          <w:p w14:paraId="6C5AC57B" w14:textId="77777777" w:rsidR="00FB4F0C" w:rsidRPr="00765700" w:rsidRDefault="00FB4F0C" w:rsidP="009C163B">
            <w:pPr>
              <w:pStyle w:val="FL"/>
              <w:spacing w:before="0" w:after="0"/>
              <w:rPr>
                <w:b w:val="0"/>
                <w:bCs/>
                <w:sz w:val="18"/>
                <w:szCs w:val="18"/>
              </w:rPr>
            </w:pPr>
          </w:p>
        </w:tc>
      </w:tr>
      <w:tr w:rsidR="00FB4F0C" w:rsidRPr="00A1115A" w14:paraId="09B2556D" w14:textId="77777777" w:rsidTr="009C163B">
        <w:trPr>
          <w:trHeight w:val="20"/>
          <w:jc w:val="center"/>
        </w:trPr>
        <w:tc>
          <w:tcPr>
            <w:tcW w:w="1692" w:type="dxa"/>
            <w:tcBorders>
              <w:top w:val="nil"/>
              <w:bottom w:val="nil"/>
            </w:tcBorders>
            <w:shd w:val="clear" w:color="auto" w:fill="auto"/>
          </w:tcPr>
          <w:p w14:paraId="2DACC6F1" w14:textId="77777777" w:rsidR="00FB4F0C" w:rsidRPr="00A1115A" w:rsidRDefault="00FB4F0C" w:rsidP="009C163B">
            <w:pPr>
              <w:pStyle w:val="FL"/>
              <w:spacing w:before="0" w:after="0"/>
              <w:rPr>
                <w:b w:val="0"/>
                <w:bCs/>
                <w:sz w:val="18"/>
                <w:szCs w:val="18"/>
              </w:rPr>
            </w:pPr>
          </w:p>
        </w:tc>
        <w:tc>
          <w:tcPr>
            <w:tcW w:w="1548" w:type="dxa"/>
          </w:tcPr>
          <w:p w14:paraId="5858C984" w14:textId="77777777" w:rsidR="00FB4F0C" w:rsidRPr="00A1115A" w:rsidRDefault="00FB4F0C" w:rsidP="009C163B">
            <w:pPr>
              <w:pStyle w:val="FL"/>
              <w:spacing w:before="0" w:after="0"/>
              <w:rPr>
                <w:b w:val="0"/>
                <w:bCs/>
                <w:sz w:val="18"/>
                <w:szCs w:val="18"/>
              </w:rPr>
            </w:pPr>
            <w:r w:rsidRPr="00A1115A">
              <w:rPr>
                <w:b w:val="0"/>
                <w:bCs/>
                <w:sz w:val="18"/>
                <w:szCs w:val="18"/>
              </w:rPr>
              <w:t>64 QAM</w:t>
            </w:r>
          </w:p>
        </w:tc>
        <w:tc>
          <w:tcPr>
            <w:tcW w:w="1350" w:type="dxa"/>
            <w:vAlign w:val="center"/>
          </w:tcPr>
          <w:p w14:paraId="6137AF1C" w14:textId="77777777" w:rsidR="00FB4F0C" w:rsidRPr="00A1115A"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6.5</w:t>
            </w:r>
          </w:p>
        </w:tc>
        <w:tc>
          <w:tcPr>
            <w:tcW w:w="1440" w:type="dxa"/>
            <w:vAlign w:val="center"/>
          </w:tcPr>
          <w:p w14:paraId="30459D10" w14:textId="77777777" w:rsidR="00FB4F0C" w:rsidRPr="00A1115A" w:rsidRDefault="00FB4F0C" w:rsidP="009C163B">
            <w:pPr>
              <w:pStyle w:val="FL"/>
              <w:spacing w:before="0" w:after="0"/>
              <w:rPr>
                <w:b w:val="0"/>
                <w:bCs/>
                <w:sz w:val="18"/>
                <w:szCs w:val="18"/>
              </w:rPr>
            </w:pPr>
            <w:r w:rsidRPr="00941F15">
              <w:rPr>
                <w:b w:val="0"/>
                <w:bCs/>
                <w:sz w:val="18"/>
                <w:szCs w:val="18"/>
              </w:rPr>
              <w:t>≤ 7.5</w:t>
            </w:r>
          </w:p>
        </w:tc>
        <w:tc>
          <w:tcPr>
            <w:tcW w:w="1440" w:type="dxa"/>
            <w:vAlign w:val="center"/>
          </w:tcPr>
          <w:p w14:paraId="79A74B1F"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4.5</w:t>
            </w:r>
          </w:p>
        </w:tc>
        <w:tc>
          <w:tcPr>
            <w:tcW w:w="1440" w:type="dxa"/>
            <w:vAlign w:val="center"/>
          </w:tcPr>
          <w:p w14:paraId="21F9DC13"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5.5</w:t>
            </w:r>
          </w:p>
        </w:tc>
        <w:tc>
          <w:tcPr>
            <w:tcW w:w="1440" w:type="dxa"/>
            <w:vMerge/>
          </w:tcPr>
          <w:p w14:paraId="097C8977" w14:textId="77777777" w:rsidR="00FB4F0C" w:rsidRPr="00765700" w:rsidRDefault="00FB4F0C" w:rsidP="009C163B">
            <w:pPr>
              <w:pStyle w:val="FL"/>
              <w:spacing w:before="0" w:after="0"/>
              <w:rPr>
                <w:b w:val="0"/>
                <w:bCs/>
                <w:sz w:val="18"/>
                <w:szCs w:val="18"/>
              </w:rPr>
            </w:pPr>
          </w:p>
        </w:tc>
      </w:tr>
      <w:tr w:rsidR="00FB4F0C" w:rsidRPr="00A1115A" w14:paraId="18397B96" w14:textId="77777777" w:rsidTr="009C163B">
        <w:trPr>
          <w:trHeight w:val="20"/>
          <w:jc w:val="center"/>
        </w:trPr>
        <w:tc>
          <w:tcPr>
            <w:tcW w:w="1692" w:type="dxa"/>
            <w:tcBorders>
              <w:top w:val="nil"/>
            </w:tcBorders>
            <w:shd w:val="clear" w:color="auto" w:fill="auto"/>
          </w:tcPr>
          <w:p w14:paraId="1983FD1C" w14:textId="77777777" w:rsidR="00FB4F0C" w:rsidRPr="00A1115A" w:rsidRDefault="00FB4F0C" w:rsidP="009C163B">
            <w:pPr>
              <w:pStyle w:val="FL"/>
              <w:spacing w:before="0" w:after="0"/>
              <w:rPr>
                <w:b w:val="0"/>
                <w:bCs/>
                <w:sz w:val="18"/>
                <w:szCs w:val="18"/>
              </w:rPr>
            </w:pPr>
          </w:p>
        </w:tc>
        <w:tc>
          <w:tcPr>
            <w:tcW w:w="1548" w:type="dxa"/>
          </w:tcPr>
          <w:p w14:paraId="7791CBB9" w14:textId="77777777" w:rsidR="00FB4F0C" w:rsidRPr="00A1115A" w:rsidRDefault="00FB4F0C" w:rsidP="009C163B">
            <w:pPr>
              <w:pStyle w:val="FL"/>
              <w:spacing w:before="0" w:after="0"/>
              <w:rPr>
                <w:b w:val="0"/>
                <w:bCs/>
                <w:sz w:val="18"/>
                <w:szCs w:val="18"/>
              </w:rPr>
            </w:pPr>
            <w:r w:rsidRPr="00A1115A">
              <w:rPr>
                <w:b w:val="0"/>
                <w:bCs/>
                <w:sz w:val="18"/>
                <w:szCs w:val="18"/>
              </w:rPr>
              <w:t>256 QAM</w:t>
            </w:r>
          </w:p>
        </w:tc>
        <w:tc>
          <w:tcPr>
            <w:tcW w:w="1350" w:type="dxa"/>
            <w:vAlign w:val="center"/>
          </w:tcPr>
          <w:p w14:paraId="2F416D06" w14:textId="77777777" w:rsidR="00FB4F0C" w:rsidRPr="00A1115A"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Align w:val="center"/>
          </w:tcPr>
          <w:p w14:paraId="7C00398C" w14:textId="77777777" w:rsidR="00FB4F0C" w:rsidRPr="00A1115A"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8.0</w:t>
            </w:r>
          </w:p>
        </w:tc>
        <w:tc>
          <w:tcPr>
            <w:tcW w:w="1440" w:type="dxa"/>
            <w:vAlign w:val="center"/>
          </w:tcPr>
          <w:p w14:paraId="2FAC9CCE"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Align w:val="center"/>
          </w:tcPr>
          <w:p w14:paraId="0C0868E0" w14:textId="77777777" w:rsidR="00FB4F0C" w:rsidRPr="00941F15" w:rsidRDefault="00FB4F0C" w:rsidP="009C163B">
            <w:pPr>
              <w:pStyle w:val="FL"/>
              <w:spacing w:before="0" w:after="0"/>
              <w:rPr>
                <w:b w:val="0"/>
                <w:bCs/>
                <w:sz w:val="18"/>
                <w:szCs w:val="18"/>
              </w:rPr>
            </w:pPr>
            <w:r w:rsidRPr="00941F15">
              <w:rPr>
                <w:rFonts w:hint="eastAsia"/>
                <w:b w:val="0"/>
                <w:bCs/>
                <w:sz w:val="18"/>
                <w:szCs w:val="18"/>
              </w:rPr>
              <w:t>≤</w:t>
            </w:r>
            <w:r w:rsidRPr="00941F15">
              <w:rPr>
                <w:b w:val="0"/>
                <w:bCs/>
                <w:sz w:val="18"/>
                <w:szCs w:val="18"/>
              </w:rPr>
              <w:t xml:space="preserve"> 7.5</w:t>
            </w:r>
          </w:p>
        </w:tc>
        <w:tc>
          <w:tcPr>
            <w:tcW w:w="1440" w:type="dxa"/>
            <w:vMerge/>
          </w:tcPr>
          <w:p w14:paraId="39AC0B47" w14:textId="77777777" w:rsidR="00FB4F0C" w:rsidRPr="00765700" w:rsidRDefault="00FB4F0C" w:rsidP="009C163B">
            <w:pPr>
              <w:pStyle w:val="FL"/>
              <w:spacing w:before="0" w:after="0"/>
              <w:rPr>
                <w:b w:val="0"/>
                <w:bCs/>
                <w:sz w:val="18"/>
                <w:szCs w:val="18"/>
              </w:rPr>
            </w:pPr>
          </w:p>
        </w:tc>
      </w:tr>
      <w:tr w:rsidR="00FB4F0C" w:rsidRPr="00A1115A" w14:paraId="462F1758" w14:textId="77777777" w:rsidTr="009C163B">
        <w:trPr>
          <w:trHeight w:val="20"/>
          <w:jc w:val="center"/>
        </w:trPr>
        <w:tc>
          <w:tcPr>
            <w:tcW w:w="10350" w:type="dxa"/>
            <w:gridSpan w:val="7"/>
          </w:tcPr>
          <w:p w14:paraId="7046E655" w14:textId="77777777" w:rsidR="00FB4F0C" w:rsidRDefault="00FB4F0C" w:rsidP="009C163B">
            <w:pPr>
              <w:pStyle w:val="TAN"/>
            </w:pPr>
            <w:r>
              <w:t>NOTE 1: The A-MPR shall apply to all SCS in all active 20 MHz sub-bands contiguously allocated in the channel.</w:t>
            </w:r>
          </w:p>
          <w:p w14:paraId="6AFF3799" w14:textId="77777777" w:rsidR="00FB4F0C" w:rsidRDefault="00FB4F0C" w:rsidP="009C163B">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C04D800" w14:textId="77777777" w:rsidR="00FB4F0C" w:rsidRDefault="00FB4F0C" w:rsidP="009C163B">
            <w:pPr>
              <w:pStyle w:val="TAN"/>
            </w:pPr>
            <w:r>
              <w:t xml:space="preserve">NOTE 3: 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p>
          <w:p w14:paraId="40DF55BC" w14:textId="77777777" w:rsidR="00FB4F0C" w:rsidRDefault="00FB4F0C" w:rsidP="009C163B">
            <w:pPr>
              <w:pStyle w:val="TAN"/>
            </w:pPr>
            <w:r>
              <w:t>NOTE 4: Applicable for all valid channels other than those enumerated under NOTE 3.</w:t>
            </w:r>
          </w:p>
          <w:p w14:paraId="52E8F00D" w14:textId="77777777" w:rsidR="00FB4F0C" w:rsidRDefault="00FB4F0C" w:rsidP="009C163B">
            <w:pPr>
              <w:pStyle w:val="TAN"/>
            </w:pPr>
            <w:r>
              <w:t>NOTE 5: Contiguous outer sub-band configuration and contiguous inner sub-band configuration in Table 3-5 apply.</w:t>
            </w:r>
          </w:p>
          <w:p w14:paraId="4D4E0BFF" w14:textId="77777777" w:rsidR="00FB4F0C" w:rsidRPr="00941F15" w:rsidRDefault="00FB4F0C" w:rsidP="009C163B">
            <w:pPr>
              <w:pStyle w:val="TAN"/>
            </w:pPr>
            <w:r>
              <w:t>NOTE 6: In current release larger CBW than 80MHz are not applicable for this network signalling.</w:t>
            </w:r>
          </w:p>
        </w:tc>
      </w:tr>
    </w:tbl>
    <w:p w14:paraId="0F9C1BC3" w14:textId="77777777" w:rsidR="00B70C27" w:rsidRPr="000C68ED" w:rsidRDefault="00B70C27" w:rsidP="00B70C27">
      <w:pPr>
        <w:rPr>
          <w:color w:val="000000" w:themeColor="text1"/>
          <w:lang w:val="en-US" w:eastAsia="zh-CN"/>
        </w:rPr>
      </w:pPr>
    </w:p>
    <w:p w14:paraId="61305FBE" w14:textId="229EB388" w:rsidR="00EA6D9E" w:rsidRPr="00FB4F0C" w:rsidRDefault="00EA6D9E" w:rsidP="00EA6D9E">
      <w:pPr>
        <w:pStyle w:val="Heading4"/>
        <w:rPr>
          <w:rFonts w:eastAsia="Malgun Gothic"/>
          <w:lang w:val="en-US" w:eastAsia="ko-KR"/>
        </w:rPr>
      </w:pPr>
      <w:r w:rsidRPr="00FB4F0C">
        <w:rPr>
          <w:rFonts w:eastAsia="Malgun Gothic"/>
          <w:lang w:val="en-US" w:eastAsia="ko-KR"/>
        </w:rPr>
        <w:t xml:space="preserve">Proposal </w:t>
      </w:r>
      <w:r w:rsidR="00643FDB">
        <w:rPr>
          <w:rFonts w:eastAsia="Malgun Gothic"/>
          <w:lang w:val="en-US" w:eastAsia="ko-KR"/>
        </w:rPr>
        <w:t>4</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PSSCH/PSCCH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6</w:t>
      </w:r>
      <w:r w:rsidRPr="00FB4F0C">
        <w:rPr>
          <w:rFonts w:eastAsia="Malgun Gothic"/>
          <w:lang w:val="en-US" w:eastAsia="ko-KR"/>
        </w:rPr>
        <w:t xml:space="preserve">. </w:t>
      </w:r>
    </w:p>
    <w:p w14:paraId="765DF9F7" w14:textId="77777777" w:rsidR="00EA6D9E" w:rsidRDefault="00EA6D9E" w:rsidP="00EA6D9E">
      <w:pPr>
        <w:pStyle w:val="TH"/>
      </w:pPr>
      <w:r w:rsidRPr="00D70CD0">
        <w:t xml:space="preserve">Table </w:t>
      </w:r>
      <w:r>
        <w:t>2-6. NS_30 PSSCH/PSCCH A-</w:t>
      </w:r>
      <w:r w:rsidRPr="00D70CD0">
        <w:t xml:space="preserve">MPR for </w:t>
      </w:r>
      <w:r>
        <w:t>SL-U</w:t>
      </w:r>
      <w:r w:rsidRPr="00D70CD0">
        <w:t xml:space="preserve"> UE power class 5</w:t>
      </w:r>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EA6D9E" w:rsidRPr="00A1115A" w14:paraId="3605C8BD" w14:textId="77777777" w:rsidTr="00507A7B">
        <w:trPr>
          <w:trHeight w:val="219"/>
          <w:jc w:val="center"/>
        </w:trPr>
        <w:tc>
          <w:tcPr>
            <w:tcW w:w="1067" w:type="dxa"/>
            <w:tcBorders>
              <w:bottom w:val="nil"/>
            </w:tcBorders>
            <w:shd w:val="clear" w:color="auto" w:fill="auto"/>
          </w:tcPr>
          <w:p w14:paraId="0E4B630F" w14:textId="77777777" w:rsidR="00EA6D9E" w:rsidRPr="00A1115A" w:rsidRDefault="00EA6D9E" w:rsidP="00507A7B">
            <w:pPr>
              <w:pStyle w:val="TAH"/>
            </w:pPr>
            <w:r w:rsidRPr="00A1115A">
              <w:t>Pre-coding</w:t>
            </w:r>
          </w:p>
        </w:tc>
        <w:tc>
          <w:tcPr>
            <w:tcW w:w="1208" w:type="dxa"/>
            <w:tcBorders>
              <w:bottom w:val="nil"/>
            </w:tcBorders>
            <w:shd w:val="clear" w:color="auto" w:fill="auto"/>
          </w:tcPr>
          <w:p w14:paraId="7D23E055" w14:textId="77777777" w:rsidR="00EA6D9E" w:rsidRPr="00A1115A" w:rsidRDefault="00EA6D9E" w:rsidP="00507A7B">
            <w:pPr>
              <w:pStyle w:val="TAH"/>
            </w:pPr>
            <w:r w:rsidRPr="00A1115A">
              <w:t>Modulation</w:t>
            </w:r>
          </w:p>
        </w:tc>
        <w:tc>
          <w:tcPr>
            <w:tcW w:w="3249" w:type="dxa"/>
            <w:gridSpan w:val="4"/>
          </w:tcPr>
          <w:p w14:paraId="64620B52" w14:textId="77777777" w:rsidR="00EA6D9E" w:rsidRPr="00A1115A" w:rsidRDefault="00EA6D9E" w:rsidP="00507A7B">
            <w:pPr>
              <w:pStyle w:val="TAH"/>
            </w:pPr>
            <w:r w:rsidRPr="00A1115A">
              <w:t>RB Allocation</w:t>
            </w:r>
            <w:r w:rsidRPr="002318D0">
              <w:rPr>
                <w:vertAlign w:val="superscript"/>
              </w:rPr>
              <w:t>3</w:t>
            </w:r>
          </w:p>
        </w:tc>
        <w:tc>
          <w:tcPr>
            <w:tcW w:w="3543" w:type="dxa"/>
            <w:gridSpan w:val="4"/>
          </w:tcPr>
          <w:p w14:paraId="20593F1A" w14:textId="77777777" w:rsidR="00EA6D9E" w:rsidRPr="00A1115A" w:rsidRDefault="00EA6D9E" w:rsidP="00507A7B">
            <w:pPr>
              <w:pStyle w:val="TAH"/>
            </w:pPr>
            <w:r w:rsidRPr="00A1115A">
              <w:t>RB Allocation</w:t>
            </w:r>
            <w:r w:rsidRPr="002318D0">
              <w:rPr>
                <w:vertAlign w:val="superscript"/>
              </w:rPr>
              <w:t>4</w:t>
            </w:r>
          </w:p>
        </w:tc>
        <w:tc>
          <w:tcPr>
            <w:tcW w:w="1701" w:type="dxa"/>
            <w:vMerge w:val="restart"/>
          </w:tcPr>
          <w:p w14:paraId="1AD69B05" w14:textId="77777777" w:rsidR="00EA6D9E" w:rsidRPr="002318D0" w:rsidRDefault="00EA6D9E" w:rsidP="00507A7B">
            <w:pPr>
              <w:pStyle w:val="TAH"/>
              <w:rPr>
                <w:i/>
              </w:rPr>
            </w:pPr>
            <w:r w:rsidRPr="00A1115A">
              <w:t>RB Allocation</w:t>
            </w:r>
            <w:r>
              <w:t xml:space="preserve"> (Note 5)</w:t>
            </w:r>
          </w:p>
        </w:tc>
      </w:tr>
      <w:tr w:rsidR="00EA6D9E" w:rsidRPr="00A1115A" w14:paraId="21231EF2" w14:textId="77777777" w:rsidTr="00507A7B">
        <w:trPr>
          <w:trHeight w:val="219"/>
          <w:jc w:val="center"/>
        </w:trPr>
        <w:tc>
          <w:tcPr>
            <w:tcW w:w="1067" w:type="dxa"/>
            <w:tcBorders>
              <w:top w:val="nil"/>
              <w:bottom w:val="nil"/>
            </w:tcBorders>
            <w:shd w:val="clear" w:color="auto" w:fill="auto"/>
          </w:tcPr>
          <w:p w14:paraId="16F2BDCC" w14:textId="77777777" w:rsidR="00EA6D9E" w:rsidRPr="00A1115A" w:rsidRDefault="00EA6D9E" w:rsidP="00507A7B">
            <w:pPr>
              <w:pStyle w:val="TAH"/>
            </w:pPr>
          </w:p>
        </w:tc>
        <w:tc>
          <w:tcPr>
            <w:tcW w:w="1208" w:type="dxa"/>
            <w:tcBorders>
              <w:top w:val="nil"/>
              <w:bottom w:val="nil"/>
            </w:tcBorders>
            <w:shd w:val="clear" w:color="auto" w:fill="auto"/>
          </w:tcPr>
          <w:p w14:paraId="79680B5B" w14:textId="77777777" w:rsidR="00EA6D9E" w:rsidRPr="00A1115A" w:rsidRDefault="00EA6D9E" w:rsidP="00507A7B">
            <w:pPr>
              <w:pStyle w:val="TAH"/>
            </w:pPr>
          </w:p>
        </w:tc>
        <w:tc>
          <w:tcPr>
            <w:tcW w:w="1689" w:type="dxa"/>
            <w:gridSpan w:val="2"/>
          </w:tcPr>
          <w:p w14:paraId="27889081" w14:textId="77777777" w:rsidR="00EA6D9E" w:rsidRPr="00D70CD0" w:rsidRDefault="00EA6D9E" w:rsidP="00507A7B">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gridSpan w:val="2"/>
          </w:tcPr>
          <w:p w14:paraId="3D1C74D0" w14:textId="77777777" w:rsidR="00EA6D9E" w:rsidRPr="00D70CD0" w:rsidRDefault="00EA6D9E" w:rsidP="00507A7B">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gridSpan w:val="2"/>
          </w:tcPr>
          <w:p w14:paraId="07BA2223" w14:textId="77777777" w:rsidR="00EA6D9E" w:rsidRDefault="00EA6D9E" w:rsidP="00507A7B">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gridSpan w:val="2"/>
          </w:tcPr>
          <w:p w14:paraId="0ABC52A3" w14:textId="77777777" w:rsidR="00EA6D9E" w:rsidRDefault="00EA6D9E" w:rsidP="00507A7B">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vMerge/>
          </w:tcPr>
          <w:p w14:paraId="75BAFA59" w14:textId="77777777" w:rsidR="00EA6D9E" w:rsidRDefault="00EA6D9E" w:rsidP="00507A7B">
            <w:pPr>
              <w:pStyle w:val="TAH"/>
              <w:rPr>
                <w:rFonts w:eastAsiaTheme="minorEastAsia"/>
                <w:lang w:eastAsia="ko-KR"/>
              </w:rPr>
            </w:pPr>
          </w:p>
        </w:tc>
      </w:tr>
      <w:tr w:rsidR="00EA6D9E" w:rsidRPr="00A1115A" w14:paraId="56FA81BD" w14:textId="77777777" w:rsidTr="00507A7B">
        <w:trPr>
          <w:trHeight w:val="219"/>
          <w:jc w:val="center"/>
        </w:trPr>
        <w:tc>
          <w:tcPr>
            <w:tcW w:w="1067" w:type="dxa"/>
            <w:tcBorders>
              <w:top w:val="nil"/>
              <w:bottom w:val="single" w:sz="4" w:space="0" w:color="auto"/>
            </w:tcBorders>
            <w:shd w:val="clear" w:color="auto" w:fill="auto"/>
          </w:tcPr>
          <w:p w14:paraId="5B66F212" w14:textId="77777777" w:rsidR="00EA6D9E" w:rsidRPr="00A1115A" w:rsidRDefault="00EA6D9E" w:rsidP="00507A7B">
            <w:pPr>
              <w:pStyle w:val="TAH"/>
            </w:pPr>
          </w:p>
        </w:tc>
        <w:tc>
          <w:tcPr>
            <w:tcW w:w="1208" w:type="dxa"/>
            <w:tcBorders>
              <w:top w:val="nil"/>
            </w:tcBorders>
            <w:shd w:val="clear" w:color="auto" w:fill="auto"/>
          </w:tcPr>
          <w:p w14:paraId="1761734F" w14:textId="77777777" w:rsidR="00EA6D9E" w:rsidRPr="00A1115A" w:rsidRDefault="00EA6D9E" w:rsidP="00507A7B">
            <w:pPr>
              <w:pStyle w:val="TAH"/>
            </w:pPr>
          </w:p>
        </w:tc>
        <w:tc>
          <w:tcPr>
            <w:tcW w:w="839" w:type="dxa"/>
          </w:tcPr>
          <w:p w14:paraId="10915E37" w14:textId="77777777" w:rsidR="00EA6D9E" w:rsidRPr="00A1115A" w:rsidRDefault="00EA6D9E" w:rsidP="00507A7B">
            <w:pPr>
              <w:pStyle w:val="TAH"/>
            </w:pPr>
            <w:r w:rsidRPr="00A1115A">
              <w:t>Full (dB)</w:t>
            </w:r>
          </w:p>
        </w:tc>
        <w:tc>
          <w:tcPr>
            <w:tcW w:w="850" w:type="dxa"/>
          </w:tcPr>
          <w:p w14:paraId="33D82685" w14:textId="77777777" w:rsidR="00EA6D9E" w:rsidRPr="00A1115A" w:rsidRDefault="00EA6D9E" w:rsidP="00507A7B">
            <w:pPr>
              <w:pStyle w:val="TAH"/>
            </w:pPr>
            <w:r w:rsidRPr="00A1115A">
              <w:t>Partial (dB)</w:t>
            </w:r>
          </w:p>
        </w:tc>
        <w:tc>
          <w:tcPr>
            <w:tcW w:w="709" w:type="dxa"/>
          </w:tcPr>
          <w:p w14:paraId="064A7B2F" w14:textId="77777777" w:rsidR="00EA6D9E" w:rsidRPr="00A1115A" w:rsidRDefault="00EA6D9E" w:rsidP="00507A7B">
            <w:pPr>
              <w:pStyle w:val="TAH"/>
            </w:pPr>
            <w:r w:rsidRPr="00A1115A">
              <w:t>Full</w:t>
            </w:r>
            <w:r>
              <w:t xml:space="preserve"> </w:t>
            </w:r>
            <w:r w:rsidRPr="00A1115A">
              <w:t>(dB)</w:t>
            </w:r>
          </w:p>
        </w:tc>
        <w:tc>
          <w:tcPr>
            <w:tcW w:w="851" w:type="dxa"/>
          </w:tcPr>
          <w:p w14:paraId="72647CC2" w14:textId="77777777" w:rsidR="00EA6D9E" w:rsidRPr="00A1115A" w:rsidRDefault="00EA6D9E" w:rsidP="00507A7B">
            <w:pPr>
              <w:pStyle w:val="TAH"/>
            </w:pPr>
            <w:r w:rsidRPr="00A1115A">
              <w:t>Partial (dB)</w:t>
            </w:r>
          </w:p>
        </w:tc>
        <w:tc>
          <w:tcPr>
            <w:tcW w:w="850" w:type="dxa"/>
          </w:tcPr>
          <w:p w14:paraId="141311A5" w14:textId="77777777" w:rsidR="00EA6D9E" w:rsidRPr="00A1115A" w:rsidRDefault="00EA6D9E" w:rsidP="00507A7B">
            <w:pPr>
              <w:pStyle w:val="TAH"/>
            </w:pPr>
            <w:r w:rsidRPr="00A1115A">
              <w:t>Full (dB)</w:t>
            </w:r>
          </w:p>
        </w:tc>
        <w:tc>
          <w:tcPr>
            <w:tcW w:w="851" w:type="dxa"/>
          </w:tcPr>
          <w:p w14:paraId="3A98A176" w14:textId="77777777" w:rsidR="00EA6D9E" w:rsidRPr="00A1115A" w:rsidRDefault="00EA6D9E" w:rsidP="00507A7B">
            <w:pPr>
              <w:pStyle w:val="TAH"/>
            </w:pPr>
            <w:r w:rsidRPr="00A1115A">
              <w:t>Partial (dB)</w:t>
            </w:r>
          </w:p>
        </w:tc>
        <w:tc>
          <w:tcPr>
            <w:tcW w:w="850" w:type="dxa"/>
          </w:tcPr>
          <w:p w14:paraId="0C770064" w14:textId="77777777" w:rsidR="00EA6D9E" w:rsidRPr="00A1115A" w:rsidRDefault="00EA6D9E" w:rsidP="00507A7B">
            <w:pPr>
              <w:pStyle w:val="TAH"/>
            </w:pPr>
            <w:r w:rsidRPr="00A1115A">
              <w:t>Full</w:t>
            </w:r>
            <w:r>
              <w:t xml:space="preserve"> </w:t>
            </w:r>
            <w:r w:rsidRPr="00A1115A">
              <w:t>(dB)</w:t>
            </w:r>
          </w:p>
        </w:tc>
        <w:tc>
          <w:tcPr>
            <w:tcW w:w="992" w:type="dxa"/>
          </w:tcPr>
          <w:p w14:paraId="4C56AB9C" w14:textId="77777777" w:rsidR="00EA6D9E" w:rsidRPr="00A1115A" w:rsidRDefault="00EA6D9E" w:rsidP="00507A7B">
            <w:pPr>
              <w:pStyle w:val="TAH"/>
            </w:pPr>
            <w:r w:rsidRPr="00A1115A">
              <w:t>Partial (dB)</w:t>
            </w:r>
          </w:p>
        </w:tc>
        <w:tc>
          <w:tcPr>
            <w:tcW w:w="1701" w:type="dxa"/>
          </w:tcPr>
          <w:p w14:paraId="34024AC0" w14:textId="77777777" w:rsidR="00EA6D9E" w:rsidRPr="00A1115A" w:rsidRDefault="00EA6D9E" w:rsidP="00507A7B">
            <w:pPr>
              <w:pStyle w:val="TAH"/>
            </w:pPr>
            <w:r>
              <w:rPr>
                <w:rFonts w:eastAsiaTheme="minorEastAsia" w:hint="eastAsia"/>
                <w:lang w:eastAsia="ko-KR"/>
              </w:rPr>
              <w:t>Full</w:t>
            </w:r>
            <w:r>
              <w:rPr>
                <w:rFonts w:eastAsiaTheme="minorEastAsia"/>
                <w:lang w:eastAsia="ko-KR"/>
              </w:rPr>
              <w:t>/Partial</w:t>
            </w:r>
          </w:p>
        </w:tc>
      </w:tr>
      <w:tr w:rsidR="00EA6D9E" w:rsidRPr="00A1115A" w14:paraId="53CD6848" w14:textId="77777777" w:rsidTr="00507A7B">
        <w:trPr>
          <w:trHeight w:val="18"/>
          <w:jc w:val="center"/>
        </w:trPr>
        <w:tc>
          <w:tcPr>
            <w:tcW w:w="1067" w:type="dxa"/>
            <w:tcBorders>
              <w:bottom w:val="nil"/>
            </w:tcBorders>
            <w:shd w:val="clear" w:color="auto" w:fill="auto"/>
          </w:tcPr>
          <w:p w14:paraId="63500F44" w14:textId="77777777" w:rsidR="00EA6D9E" w:rsidRPr="00A1115A" w:rsidRDefault="00EA6D9E" w:rsidP="00507A7B">
            <w:pPr>
              <w:pStyle w:val="FL"/>
              <w:spacing w:before="0" w:after="0"/>
              <w:rPr>
                <w:b w:val="0"/>
                <w:bCs/>
                <w:sz w:val="18"/>
                <w:szCs w:val="18"/>
              </w:rPr>
            </w:pPr>
            <w:r w:rsidRPr="00A1115A">
              <w:rPr>
                <w:b w:val="0"/>
                <w:bCs/>
                <w:sz w:val="18"/>
                <w:szCs w:val="18"/>
              </w:rPr>
              <w:t>CP-OFDM</w:t>
            </w:r>
          </w:p>
        </w:tc>
        <w:tc>
          <w:tcPr>
            <w:tcW w:w="1208" w:type="dxa"/>
          </w:tcPr>
          <w:p w14:paraId="11669B38" w14:textId="77777777" w:rsidR="00EA6D9E" w:rsidRPr="00A1115A" w:rsidRDefault="00EA6D9E" w:rsidP="00507A7B">
            <w:pPr>
              <w:pStyle w:val="FL"/>
              <w:spacing w:before="0" w:after="0"/>
              <w:rPr>
                <w:b w:val="0"/>
                <w:bCs/>
                <w:sz w:val="18"/>
                <w:szCs w:val="18"/>
              </w:rPr>
            </w:pPr>
            <w:r w:rsidRPr="00A1115A">
              <w:rPr>
                <w:b w:val="0"/>
                <w:bCs/>
                <w:sz w:val="18"/>
                <w:szCs w:val="18"/>
              </w:rPr>
              <w:t>QPSK</w:t>
            </w:r>
          </w:p>
        </w:tc>
        <w:tc>
          <w:tcPr>
            <w:tcW w:w="839" w:type="dxa"/>
            <w:vAlign w:val="center"/>
          </w:tcPr>
          <w:p w14:paraId="285D5BF5"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209D8AB7"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12.0</w:t>
            </w:r>
          </w:p>
        </w:tc>
        <w:tc>
          <w:tcPr>
            <w:tcW w:w="709" w:type="dxa"/>
            <w:vAlign w:val="center"/>
          </w:tcPr>
          <w:p w14:paraId="56DF579C"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5130E04D"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5B19C1A3"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062677FD"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0CD5DC5C"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992" w:type="dxa"/>
            <w:vAlign w:val="center"/>
          </w:tcPr>
          <w:p w14:paraId="037378C9"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2.0</w:t>
            </w:r>
          </w:p>
        </w:tc>
        <w:tc>
          <w:tcPr>
            <w:tcW w:w="1701" w:type="dxa"/>
            <w:vMerge w:val="restart"/>
          </w:tcPr>
          <w:p w14:paraId="7FED75CE" w14:textId="77777777" w:rsidR="00EA6D9E" w:rsidRPr="00DC1C72" w:rsidRDefault="00EA6D9E" w:rsidP="00507A7B">
            <w:pPr>
              <w:pStyle w:val="FL"/>
              <w:spacing w:before="0" w:after="0"/>
              <w:rPr>
                <w:b w:val="0"/>
                <w:bCs/>
                <w:sz w:val="18"/>
                <w:szCs w:val="18"/>
              </w:rPr>
            </w:pPr>
            <w:r w:rsidRPr="00941F15">
              <w:rPr>
                <w:rFonts w:eastAsiaTheme="minorEastAsia"/>
                <w:b w:val="0"/>
              </w:rPr>
              <w:t>Table 6.2E.2F-1</w:t>
            </w:r>
          </w:p>
        </w:tc>
      </w:tr>
      <w:tr w:rsidR="00EA6D9E" w:rsidRPr="00A1115A" w14:paraId="5F4C2714" w14:textId="77777777" w:rsidTr="00507A7B">
        <w:trPr>
          <w:trHeight w:val="18"/>
          <w:jc w:val="center"/>
        </w:trPr>
        <w:tc>
          <w:tcPr>
            <w:tcW w:w="1067" w:type="dxa"/>
            <w:tcBorders>
              <w:top w:val="nil"/>
              <w:bottom w:val="nil"/>
            </w:tcBorders>
            <w:shd w:val="clear" w:color="auto" w:fill="auto"/>
          </w:tcPr>
          <w:p w14:paraId="0A266328" w14:textId="77777777" w:rsidR="00EA6D9E" w:rsidRPr="00A1115A" w:rsidRDefault="00EA6D9E" w:rsidP="00507A7B">
            <w:pPr>
              <w:pStyle w:val="FL"/>
              <w:spacing w:before="0" w:after="0"/>
              <w:rPr>
                <w:b w:val="0"/>
                <w:bCs/>
                <w:sz w:val="18"/>
                <w:szCs w:val="18"/>
              </w:rPr>
            </w:pPr>
          </w:p>
        </w:tc>
        <w:tc>
          <w:tcPr>
            <w:tcW w:w="1208" w:type="dxa"/>
          </w:tcPr>
          <w:p w14:paraId="7DB6B691" w14:textId="77777777" w:rsidR="00EA6D9E" w:rsidRPr="00A1115A" w:rsidRDefault="00EA6D9E" w:rsidP="00507A7B">
            <w:pPr>
              <w:pStyle w:val="FL"/>
              <w:spacing w:before="0" w:after="0"/>
              <w:rPr>
                <w:b w:val="0"/>
                <w:bCs/>
                <w:sz w:val="18"/>
                <w:szCs w:val="18"/>
              </w:rPr>
            </w:pPr>
            <w:r w:rsidRPr="00A1115A">
              <w:rPr>
                <w:b w:val="0"/>
                <w:bCs/>
                <w:sz w:val="18"/>
                <w:szCs w:val="18"/>
              </w:rPr>
              <w:t>16 QAM</w:t>
            </w:r>
          </w:p>
        </w:tc>
        <w:tc>
          <w:tcPr>
            <w:tcW w:w="839" w:type="dxa"/>
            <w:vAlign w:val="center"/>
          </w:tcPr>
          <w:p w14:paraId="6586CBFD"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7F4C97BA"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12.5</w:t>
            </w:r>
          </w:p>
        </w:tc>
        <w:tc>
          <w:tcPr>
            <w:tcW w:w="709" w:type="dxa"/>
            <w:vAlign w:val="center"/>
          </w:tcPr>
          <w:p w14:paraId="3865AD36"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2FB2C729"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788F41DD"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2ADEB08D"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3C27CF0A"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992" w:type="dxa"/>
            <w:vAlign w:val="center"/>
          </w:tcPr>
          <w:p w14:paraId="5E3E86DA"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2.0</w:t>
            </w:r>
          </w:p>
        </w:tc>
        <w:tc>
          <w:tcPr>
            <w:tcW w:w="1701" w:type="dxa"/>
            <w:vMerge/>
          </w:tcPr>
          <w:p w14:paraId="1FC83955" w14:textId="77777777" w:rsidR="00EA6D9E" w:rsidRPr="00DC1C72" w:rsidRDefault="00EA6D9E" w:rsidP="00507A7B">
            <w:pPr>
              <w:pStyle w:val="FL"/>
              <w:spacing w:before="0" w:after="0"/>
              <w:rPr>
                <w:b w:val="0"/>
                <w:bCs/>
                <w:sz w:val="18"/>
                <w:szCs w:val="18"/>
              </w:rPr>
            </w:pPr>
          </w:p>
        </w:tc>
      </w:tr>
      <w:tr w:rsidR="00EA6D9E" w:rsidRPr="00A1115A" w14:paraId="420CB09F" w14:textId="77777777" w:rsidTr="00507A7B">
        <w:trPr>
          <w:trHeight w:val="18"/>
          <w:jc w:val="center"/>
        </w:trPr>
        <w:tc>
          <w:tcPr>
            <w:tcW w:w="1067" w:type="dxa"/>
            <w:tcBorders>
              <w:top w:val="nil"/>
              <w:bottom w:val="nil"/>
            </w:tcBorders>
            <w:shd w:val="clear" w:color="auto" w:fill="auto"/>
          </w:tcPr>
          <w:p w14:paraId="078402C2" w14:textId="77777777" w:rsidR="00EA6D9E" w:rsidRPr="00A1115A" w:rsidRDefault="00EA6D9E" w:rsidP="00507A7B">
            <w:pPr>
              <w:pStyle w:val="FL"/>
              <w:spacing w:before="0" w:after="0"/>
              <w:rPr>
                <w:b w:val="0"/>
                <w:bCs/>
                <w:sz w:val="18"/>
                <w:szCs w:val="18"/>
              </w:rPr>
            </w:pPr>
          </w:p>
        </w:tc>
        <w:tc>
          <w:tcPr>
            <w:tcW w:w="1208" w:type="dxa"/>
          </w:tcPr>
          <w:p w14:paraId="6E6A93CE" w14:textId="77777777" w:rsidR="00EA6D9E" w:rsidRPr="00A1115A" w:rsidRDefault="00EA6D9E" w:rsidP="00507A7B">
            <w:pPr>
              <w:pStyle w:val="FL"/>
              <w:spacing w:before="0" w:after="0"/>
              <w:rPr>
                <w:b w:val="0"/>
                <w:bCs/>
                <w:sz w:val="18"/>
                <w:szCs w:val="18"/>
              </w:rPr>
            </w:pPr>
            <w:r w:rsidRPr="00A1115A">
              <w:rPr>
                <w:b w:val="0"/>
                <w:bCs/>
                <w:sz w:val="18"/>
                <w:szCs w:val="18"/>
              </w:rPr>
              <w:t>64 QAM</w:t>
            </w:r>
          </w:p>
        </w:tc>
        <w:tc>
          <w:tcPr>
            <w:tcW w:w="839" w:type="dxa"/>
            <w:vAlign w:val="center"/>
          </w:tcPr>
          <w:p w14:paraId="09B5430B"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10.0</w:t>
            </w:r>
          </w:p>
        </w:tc>
        <w:tc>
          <w:tcPr>
            <w:tcW w:w="850" w:type="dxa"/>
            <w:vAlign w:val="center"/>
          </w:tcPr>
          <w:p w14:paraId="09D9C48E"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13.0</w:t>
            </w:r>
          </w:p>
        </w:tc>
        <w:tc>
          <w:tcPr>
            <w:tcW w:w="709" w:type="dxa"/>
            <w:vAlign w:val="center"/>
          </w:tcPr>
          <w:p w14:paraId="025640F9"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1" w:type="dxa"/>
            <w:vAlign w:val="center"/>
          </w:tcPr>
          <w:p w14:paraId="42074B93"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vAlign w:val="center"/>
          </w:tcPr>
          <w:p w14:paraId="2CEB2C4F"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6.0</w:t>
            </w:r>
          </w:p>
        </w:tc>
        <w:tc>
          <w:tcPr>
            <w:tcW w:w="851" w:type="dxa"/>
            <w:vAlign w:val="center"/>
          </w:tcPr>
          <w:p w14:paraId="550F9E60"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7.0</w:t>
            </w:r>
          </w:p>
        </w:tc>
        <w:tc>
          <w:tcPr>
            <w:tcW w:w="850" w:type="dxa"/>
            <w:vAlign w:val="center"/>
          </w:tcPr>
          <w:p w14:paraId="533BB43F"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4.0</w:t>
            </w:r>
          </w:p>
        </w:tc>
        <w:tc>
          <w:tcPr>
            <w:tcW w:w="992" w:type="dxa"/>
            <w:vAlign w:val="center"/>
          </w:tcPr>
          <w:p w14:paraId="347EB9E4"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3.0</w:t>
            </w:r>
          </w:p>
        </w:tc>
        <w:tc>
          <w:tcPr>
            <w:tcW w:w="1701" w:type="dxa"/>
            <w:vMerge/>
          </w:tcPr>
          <w:p w14:paraId="7CAE33F8" w14:textId="77777777" w:rsidR="00EA6D9E" w:rsidRPr="00DC1C72" w:rsidRDefault="00EA6D9E" w:rsidP="00507A7B">
            <w:pPr>
              <w:pStyle w:val="FL"/>
              <w:spacing w:before="0" w:after="0"/>
              <w:rPr>
                <w:b w:val="0"/>
                <w:bCs/>
                <w:sz w:val="18"/>
                <w:szCs w:val="18"/>
              </w:rPr>
            </w:pPr>
          </w:p>
        </w:tc>
      </w:tr>
      <w:tr w:rsidR="00EA6D9E" w:rsidRPr="00A1115A" w14:paraId="2060B51F" w14:textId="77777777" w:rsidTr="00507A7B">
        <w:trPr>
          <w:trHeight w:val="18"/>
          <w:jc w:val="center"/>
        </w:trPr>
        <w:tc>
          <w:tcPr>
            <w:tcW w:w="1067" w:type="dxa"/>
            <w:tcBorders>
              <w:top w:val="nil"/>
              <w:bottom w:val="single" w:sz="4" w:space="0" w:color="auto"/>
            </w:tcBorders>
            <w:shd w:val="clear" w:color="auto" w:fill="auto"/>
          </w:tcPr>
          <w:p w14:paraId="7BE0A397" w14:textId="77777777" w:rsidR="00EA6D9E" w:rsidRPr="00A1115A" w:rsidRDefault="00EA6D9E" w:rsidP="00507A7B">
            <w:pPr>
              <w:pStyle w:val="FL"/>
              <w:spacing w:before="0" w:after="0"/>
              <w:rPr>
                <w:b w:val="0"/>
                <w:bCs/>
                <w:sz w:val="18"/>
                <w:szCs w:val="18"/>
              </w:rPr>
            </w:pPr>
          </w:p>
        </w:tc>
        <w:tc>
          <w:tcPr>
            <w:tcW w:w="1208" w:type="dxa"/>
            <w:tcBorders>
              <w:bottom w:val="single" w:sz="4" w:space="0" w:color="auto"/>
            </w:tcBorders>
          </w:tcPr>
          <w:p w14:paraId="73F0E445" w14:textId="77777777" w:rsidR="00EA6D9E" w:rsidRPr="00A1115A" w:rsidRDefault="00EA6D9E" w:rsidP="00507A7B">
            <w:pPr>
              <w:pStyle w:val="FL"/>
              <w:spacing w:before="0" w:after="0"/>
              <w:rPr>
                <w:b w:val="0"/>
                <w:bCs/>
                <w:sz w:val="18"/>
                <w:szCs w:val="18"/>
              </w:rPr>
            </w:pPr>
            <w:r w:rsidRPr="00A1115A">
              <w:rPr>
                <w:b w:val="0"/>
                <w:bCs/>
                <w:sz w:val="18"/>
                <w:szCs w:val="18"/>
              </w:rPr>
              <w:t>256 QAM</w:t>
            </w:r>
          </w:p>
        </w:tc>
        <w:tc>
          <w:tcPr>
            <w:tcW w:w="839" w:type="dxa"/>
            <w:tcBorders>
              <w:bottom w:val="single" w:sz="4" w:space="0" w:color="auto"/>
            </w:tcBorders>
            <w:vAlign w:val="center"/>
          </w:tcPr>
          <w:p w14:paraId="7B721430"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10.5</w:t>
            </w:r>
          </w:p>
        </w:tc>
        <w:tc>
          <w:tcPr>
            <w:tcW w:w="850" w:type="dxa"/>
            <w:tcBorders>
              <w:bottom w:val="single" w:sz="4" w:space="0" w:color="auto"/>
            </w:tcBorders>
            <w:vAlign w:val="center"/>
          </w:tcPr>
          <w:p w14:paraId="627D6FA5" w14:textId="77777777" w:rsidR="00EA6D9E" w:rsidRPr="00A1115A" w:rsidRDefault="00EA6D9E" w:rsidP="00507A7B">
            <w:pPr>
              <w:pStyle w:val="FL"/>
              <w:spacing w:before="0" w:after="0"/>
              <w:rPr>
                <w:b w:val="0"/>
                <w:bCs/>
                <w:sz w:val="18"/>
                <w:szCs w:val="18"/>
              </w:rPr>
            </w:pPr>
            <w:r w:rsidRPr="00304A6D">
              <w:rPr>
                <w:rFonts w:hint="eastAsia"/>
                <w:b w:val="0"/>
                <w:bCs/>
                <w:sz w:val="18"/>
                <w:szCs w:val="18"/>
              </w:rPr>
              <w:t>≤</w:t>
            </w:r>
            <w:r w:rsidRPr="00304A6D">
              <w:rPr>
                <w:b w:val="0"/>
                <w:bCs/>
                <w:sz w:val="18"/>
                <w:szCs w:val="18"/>
              </w:rPr>
              <w:t xml:space="preserve"> 13.5</w:t>
            </w:r>
          </w:p>
        </w:tc>
        <w:tc>
          <w:tcPr>
            <w:tcW w:w="709" w:type="dxa"/>
            <w:tcBorders>
              <w:bottom w:val="single" w:sz="4" w:space="0" w:color="auto"/>
            </w:tcBorders>
            <w:vAlign w:val="center"/>
          </w:tcPr>
          <w:p w14:paraId="0130F0AD"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1" w:type="dxa"/>
            <w:tcBorders>
              <w:bottom w:val="single" w:sz="4" w:space="0" w:color="auto"/>
            </w:tcBorders>
            <w:vAlign w:val="center"/>
          </w:tcPr>
          <w:p w14:paraId="4D8DC742" w14:textId="77777777" w:rsidR="00EA6D9E" w:rsidRPr="00765700"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8.0</w:t>
            </w:r>
          </w:p>
        </w:tc>
        <w:tc>
          <w:tcPr>
            <w:tcW w:w="850" w:type="dxa"/>
            <w:tcBorders>
              <w:bottom w:val="single" w:sz="4" w:space="0" w:color="auto"/>
            </w:tcBorders>
            <w:vAlign w:val="center"/>
          </w:tcPr>
          <w:p w14:paraId="53220179"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1" w:type="dxa"/>
            <w:tcBorders>
              <w:bottom w:val="single" w:sz="4" w:space="0" w:color="auto"/>
            </w:tcBorders>
            <w:vAlign w:val="center"/>
          </w:tcPr>
          <w:p w14:paraId="5A9F63BC"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850" w:type="dxa"/>
            <w:tcBorders>
              <w:bottom w:val="single" w:sz="4" w:space="0" w:color="auto"/>
            </w:tcBorders>
            <w:vAlign w:val="center"/>
          </w:tcPr>
          <w:p w14:paraId="2FC208E7"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992" w:type="dxa"/>
            <w:tcBorders>
              <w:bottom w:val="single" w:sz="4" w:space="0" w:color="auto"/>
            </w:tcBorders>
            <w:vAlign w:val="center"/>
          </w:tcPr>
          <w:p w14:paraId="41DC4515" w14:textId="77777777" w:rsidR="00EA6D9E" w:rsidRPr="001C2CE1" w:rsidRDefault="00EA6D9E" w:rsidP="00507A7B">
            <w:pPr>
              <w:pStyle w:val="FL"/>
              <w:spacing w:before="0" w:after="0"/>
              <w:rPr>
                <w:b w:val="0"/>
                <w:bCs/>
                <w:sz w:val="18"/>
                <w:szCs w:val="18"/>
              </w:rPr>
            </w:pPr>
            <w:r w:rsidRPr="002318D0">
              <w:rPr>
                <w:rFonts w:hint="eastAsia"/>
                <w:b w:val="0"/>
                <w:bCs/>
                <w:sz w:val="18"/>
                <w:szCs w:val="18"/>
              </w:rPr>
              <w:t>≤</w:t>
            </w:r>
            <w:r w:rsidRPr="002318D0">
              <w:rPr>
                <w:b w:val="0"/>
                <w:bCs/>
                <w:sz w:val="18"/>
                <w:szCs w:val="18"/>
              </w:rPr>
              <w:t xml:space="preserve"> 7.5</w:t>
            </w:r>
          </w:p>
        </w:tc>
        <w:tc>
          <w:tcPr>
            <w:tcW w:w="1701" w:type="dxa"/>
            <w:vMerge/>
            <w:tcBorders>
              <w:bottom w:val="single" w:sz="4" w:space="0" w:color="auto"/>
            </w:tcBorders>
          </w:tcPr>
          <w:p w14:paraId="3A531530" w14:textId="77777777" w:rsidR="00EA6D9E" w:rsidRPr="00DC1C72" w:rsidRDefault="00EA6D9E" w:rsidP="00507A7B">
            <w:pPr>
              <w:pStyle w:val="FL"/>
              <w:spacing w:before="0" w:after="0"/>
              <w:rPr>
                <w:b w:val="0"/>
                <w:bCs/>
                <w:sz w:val="18"/>
                <w:szCs w:val="18"/>
              </w:rPr>
            </w:pPr>
          </w:p>
        </w:tc>
      </w:tr>
      <w:tr w:rsidR="00EA6D9E" w:rsidRPr="00A1115A" w14:paraId="72C1ED27" w14:textId="77777777" w:rsidTr="00507A7B">
        <w:trPr>
          <w:trHeight w:val="18"/>
          <w:jc w:val="center"/>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39112235" w14:textId="77777777" w:rsidR="00EA6D9E" w:rsidRPr="005C47A9" w:rsidRDefault="00EA6D9E" w:rsidP="00507A7B">
            <w:pPr>
              <w:pStyle w:val="TAN"/>
            </w:pPr>
            <w:r w:rsidRPr="005C47A9">
              <w:t>NOTE 1: The A-MPR shall apply to all SCS in all active 20 MHz sub-bands contiguously allocated in the channel.</w:t>
            </w:r>
          </w:p>
          <w:p w14:paraId="615A0AB7" w14:textId="77777777" w:rsidR="00EA6D9E" w:rsidRPr="005C47A9" w:rsidRDefault="00EA6D9E" w:rsidP="00507A7B">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5A08EA" w14:textId="77777777" w:rsidR="00EA6D9E" w:rsidRPr="005C47A9" w:rsidRDefault="00EA6D9E" w:rsidP="00507A7B">
            <w:pPr>
              <w:pStyle w:val="TAN"/>
            </w:pPr>
            <w:r w:rsidRPr="005C47A9">
              <w:t>NOTE 3: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5714CB34" w14:textId="77777777" w:rsidR="00EA6D9E" w:rsidRPr="005C47A9" w:rsidRDefault="00EA6D9E" w:rsidP="00507A7B">
            <w:pPr>
              <w:pStyle w:val="TAN"/>
            </w:pPr>
            <w:r w:rsidRPr="005C47A9">
              <w:t>NOTE 4: Applicable for 20 MHz channels centered at the nearest NR-ARFCN corresponding to 5180 and 5320 MHz, and 40 MHz channels centered at the nearest NR-ARFCN corresponding to 5510 MHz, and 60 MHz channels centered at the nearest NR-ARFCN corresponding to 5220, 5280, 5540, and 5680 MHz.</w:t>
            </w:r>
          </w:p>
          <w:p w14:paraId="53C46DB2" w14:textId="77777777" w:rsidR="00EA6D9E" w:rsidRPr="005C47A9" w:rsidRDefault="00EA6D9E" w:rsidP="00507A7B">
            <w:pPr>
              <w:pStyle w:val="TAN"/>
            </w:pPr>
            <w:r w:rsidRPr="005C47A9">
              <w:t>NOTE 5: Applicable for all valid channels other than those enumerated under NOTE 3 and NOTE 4.</w:t>
            </w:r>
          </w:p>
          <w:p w14:paraId="31B11D68" w14:textId="77777777" w:rsidR="00EA6D9E" w:rsidRPr="00DC1C72" w:rsidRDefault="00EA6D9E" w:rsidP="00507A7B">
            <w:pPr>
              <w:pStyle w:val="TAN"/>
              <w:rPr>
                <w:b/>
                <w:bCs/>
                <w:szCs w:val="18"/>
              </w:rPr>
            </w:pPr>
            <w:r w:rsidRPr="005C47A9">
              <w:t>NOTE 6: In current release larger CBW than 80MHz are not applicable for this network signalling.</w:t>
            </w:r>
          </w:p>
        </w:tc>
      </w:tr>
    </w:tbl>
    <w:p w14:paraId="17D8548D" w14:textId="77777777" w:rsidR="00EA6D9E" w:rsidRPr="00EA6D9E" w:rsidRDefault="00EA6D9E" w:rsidP="00EA6D9E">
      <w:pPr>
        <w:rPr>
          <w:rFonts w:eastAsia="Malgun Gothic"/>
          <w:lang w:eastAsia="ko-KR"/>
        </w:rPr>
      </w:pPr>
    </w:p>
    <w:p w14:paraId="00749FFB" w14:textId="076023DE" w:rsidR="00FB4F0C" w:rsidRPr="00FB4F0C" w:rsidRDefault="00FB4F0C" w:rsidP="00FB4F0C">
      <w:pPr>
        <w:pStyle w:val="Heading4"/>
        <w:rPr>
          <w:rFonts w:eastAsia="Malgun Gothic"/>
          <w:lang w:val="en-US" w:eastAsia="ko-KR"/>
        </w:rPr>
      </w:pPr>
      <w:r w:rsidRPr="00FB4F0C">
        <w:rPr>
          <w:rFonts w:eastAsia="Malgun Gothic"/>
          <w:lang w:val="en-US" w:eastAsia="ko-KR"/>
        </w:rPr>
        <w:lastRenderedPageBreak/>
        <w:t xml:space="preserve">Proposal </w:t>
      </w:r>
      <w:r w:rsidR="00643FDB">
        <w:rPr>
          <w:rFonts w:eastAsia="Malgun Gothic"/>
          <w:lang w:val="en-US" w:eastAsia="ko-KR"/>
        </w:rPr>
        <w:t>5</w:t>
      </w:r>
      <w:r w:rsidRPr="00FB4F0C">
        <w:rPr>
          <w:rFonts w:eastAsia="Malgun Gothic"/>
          <w:lang w:val="en-US" w:eastAsia="ko-KR"/>
        </w:rPr>
        <w:t xml:space="preserve">: Define NS_28 PSFCH A-MPR for SL-U UE power class 5 as </w:t>
      </w:r>
      <w:r w:rsidR="00717869">
        <w:rPr>
          <w:rFonts w:eastAsia="Malgun Gothic"/>
          <w:lang w:val="en-US" w:eastAsia="ko-KR"/>
        </w:rPr>
        <w:t>show</w:t>
      </w:r>
      <w:r w:rsidR="00FB1E20">
        <w:rPr>
          <w:rFonts w:eastAsia="Malgun Gothic"/>
          <w:lang w:val="en-US" w:eastAsia="ko-KR"/>
        </w:rPr>
        <w:t xml:space="preserve">n </w:t>
      </w:r>
      <w:r w:rsidR="00717869">
        <w:rPr>
          <w:rFonts w:eastAsia="Malgun Gothic"/>
          <w:lang w:val="en-US" w:eastAsia="ko-KR"/>
        </w:rPr>
        <w:t xml:space="preserve">in in </w:t>
      </w:r>
      <w:r w:rsidRPr="00FB4F0C">
        <w:rPr>
          <w:rFonts w:eastAsia="Malgun Gothic"/>
          <w:lang w:val="en-US" w:eastAsia="ko-KR"/>
        </w:rPr>
        <w:t>Table 2-</w:t>
      </w:r>
      <w:r w:rsidR="00EA6D9E">
        <w:rPr>
          <w:rFonts w:eastAsia="Malgun Gothic"/>
          <w:lang w:val="en-US" w:eastAsia="ko-KR"/>
        </w:rPr>
        <w:t>9</w:t>
      </w:r>
      <w:r w:rsidRPr="00FB4F0C">
        <w:rPr>
          <w:rFonts w:eastAsia="Malgun Gothic"/>
          <w:lang w:val="en-US" w:eastAsia="ko-KR"/>
        </w:rPr>
        <w:t xml:space="preserve">. </w:t>
      </w:r>
    </w:p>
    <w:p w14:paraId="2C47AA58" w14:textId="7838F238" w:rsidR="00FB4F0C" w:rsidRDefault="00FB4F0C" w:rsidP="00FB4F0C">
      <w:pPr>
        <w:pStyle w:val="TH"/>
      </w:pPr>
      <w:r w:rsidRPr="00D70CD0">
        <w:t xml:space="preserve">Table </w:t>
      </w:r>
      <w:r>
        <w:t>2-</w:t>
      </w:r>
      <w:r w:rsidR="00EA6D9E">
        <w:t>9</w:t>
      </w:r>
      <w:r>
        <w:t>. NS_28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FB4F0C" w:rsidRPr="00B159F1" w14:paraId="0D07FD22" w14:textId="77777777" w:rsidTr="009C163B">
        <w:trPr>
          <w:trHeight w:val="237"/>
          <w:jc w:val="center"/>
        </w:trPr>
        <w:tc>
          <w:tcPr>
            <w:tcW w:w="2304" w:type="dxa"/>
            <w:vMerge w:val="restart"/>
            <w:shd w:val="clear" w:color="auto" w:fill="auto"/>
          </w:tcPr>
          <w:p w14:paraId="545EADB0" w14:textId="77777777" w:rsidR="00FB4F0C" w:rsidRPr="00B159F1" w:rsidRDefault="00FB4F0C" w:rsidP="009C163B">
            <w:pPr>
              <w:pStyle w:val="TAH"/>
              <w:rPr>
                <w:rFonts w:eastAsiaTheme="minorEastAsia"/>
              </w:rPr>
            </w:pPr>
          </w:p>
        </w:tc>
        <w:tc>
          <w:tcPr>
            <w:tcW w:w="4102" w:type="dxa"/>
            <w:gridSpan w:val="2"/>
          </w:tcPr>
          <w:p w14:paraId="4F3A09DC" w14:textId="77777777" w:rsidR="00FB4F0C" w:rsidRPr="00B159F1" w:rsidRDefault="00FB4F0C" w:rsidP="009C163B">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00991D5C" w14:textId="77777777" w:rsidR="00FB4F0C" w:rsidRPr="00B159F1" w:rsidRDefault="00FB4F0C" w:rsidP="009C163B">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FB4F0C" w:rsidRPr="00B159F1" w14:paraId="5DFC25D0" w14:textId="77777777" w:rsidTr="009C163B">
        <w:trPr>
          <w:trHeight w:val="237"/>
          <w:jc w:val="center"/>
        </w:trPr>
        <w:tc>
          <w:tcPr>
            <w:tcW w:w="2304" w:type="dxa"/>
            <w:vMerge/>
            <w:shd w:val="clear" w:color="auto" w:fill="auto"/>
          </w:tcPr>
          <w:p w14:paraId="0686C95D" w14:textId="77777777" w:rsidR="00FB4F0C" w:rsidRPr="00B159F1" w:rsidRDefault="00FB4F0C" w:rsidP="009C163B">
            <w:pPr>
              <w:pStyle w:val="TAH"/>
              <w:rPr>
                <w:rFonts w:eastAsiaTheme="minorEastAsia"/>
              </w:rPr>
            </w:pPr>
          </w:p>
        </w:tc>
        <w:tc>
          <w:tcPr>
            <w:tcW w:w="2031" w:type="dxa"/>
          </w:tcPr>
          <w:p w14:paraId="7BE7A2C0"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005B9D85"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55B6B9A0" w14:textId="77777777" w:rsidR="00FB4F0C" w:rsidRPr="00B159F1" w:rsidRDefault="00FB4F0C" w:rsidP="009C163B">
            <w:pPr>
              <w:pStyle w:val="TAH"/>
              <w:rPr>
                <w:rFonts w:eastAsiaTheme="minorEastAsia"/>
                <w:lang w:eastAsia="ko-KR"/>
              </w:rPr>
            </w:pPr>
            <w:r>
              <w:rPr>
                <w:rFonts w:eastAsiaTheme="minorEastAsia" w:hint="eastAsia"/>
                <w:lang w:eastAsia="ko-KR"/>
              </w:rPr>
              <w:t>Outer/Inner RB sets</w:t>
            </w:r>
          </w:p>
        </w:tc>
      </w:tr>
      <w:tr w:rsidR="00FB4F0C" w:rsidRPr="00B159F1" w14:paraId="1F93CB80" w14:textId="77777777" w:rsidTr="009C163B">
        <w:trPr>
          <w:trHeight w:val="237"/>
          <w:jc w:val="center"/>
        </w:trPr>
        <w:tc>
          <w:tcPr>
            <w:tcW w:w="2304" w:type="dxa"/>
            <w:shd w:val="clear" w:color="auto" w:fill="auto"/>
          </w:tcPr>
          <w:p w14:paraId="2D437A00" w14:textId="77777777" w:rsidR="00FB4F0C" w:rsidRPr="00B159F1" w:rsidRDefault="00FB4F0C" w:rsidP="009C163B">
            <w:pPr>
              <w:pStyle w:val="TAC"/>
              <w:rPr>
                <w:rFonts w:eastAsiaTheme="minorEastAsia"/>
                <w:b/>
              </w:rPr>
            </w:pPr>
            <w:r w:rsidRPr="00B159F1">
              <w:rPr>
                <w:rFonts w:eastAsiaTheme="minorEastAsia"/>
              </w:rPr>
              <w:t>Contiguous/Non-contiguous sub-band RB sets</w:t>
            </w:r>
          </w:p>
        </w:tc>
        <w:tc>
          <w:tcPr>
            <w:tcW w:w="2031" w:type="dxa"/>
            <w:vAlign w:val="center"/>
          </w:tcPr>
          <w:p w14:paraId="10AC18E3" w14:textId="77777777" w:rsidR="00FB4F0C" w:rsidRPr="00B159F1" w:rsidRDefault="00FB4F0C" w:rsidP="009C163B">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vAlign w:val="center"/>
          </w:tcPr>
          <w:p w14:paraId="3543697F" w14:textId="77777777" w:rsidR="00FB4F0C" w:rsidRPr="00B159F1" w:rsidRDefault="00FB4F0C" w:rsidP="009C163B">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vAlign w:val="center"/>
          </w:tcPr>
          <w:p w14:paraId="76330D57" w14:textId="77777777" w:rsidR="00FB4F0C" w:rsidRPr="00B159F1" w:rsidRDefault="00FB4F0C" w:rsidP="009C163B">
            <w:pPr>
              <w:pStyle w:val="TAC"/>
              <w:rPr>
                <w:rFonts w:eastAsiaTheme="minorEastAsia" w:cs="Arial"/>
              </w:rPr>
            </w:pPr>
            <w:r w:rsidRPr="00AB1245">
              <w:rPr>
                <w:rFonts w:eastAsiaTheme="minorEastAsia"/>
              </w:rPr>
              <w:t>Table 6.2E.2F-4</w:t>
            </w:r>
            <w:r>
              <w:rPr>
                <w:rFonts w:eastAsiaTheme="minorEastAsia"/>
              </w:rPr>
              <w:t>(TS38.101-1)</w:t>
            </w:r>
          </w:p>
        </w:tc>
      </w:tr>
      <w:tr w:rsidR="00FB4F0C" w:rsidRPr="00B159F1" w14:paraId="68E07B28" w14:textId="77777777" w:rsidTr="009C163B">
        <w:trPr>
          <w:trHeight w:val="20"/>
          <w:jc w:val="center"/>
        </w:trPr>
        <w:tc>
          <w:tcPr>
            <w:tcW w:w="7933" w:type="dxa"/>
            <w:gridSpan w:val="4"/>
          </w:tcPr>
          <w:p w14:paraId="03F2C1F3" w14:textId="77777777" w:rsidR="00FB4F0C" w:rsidRDefault="00FB4F0C" w:rsidP="009C163B">
            <w:pPr>
              <w:pStyle w:val="TAN"/>
            </w:pPr>
            <w:r>
              <w:t>NOTE 1: The A-MPR shall apply to all SCS in all active 20 MHz sub-bands contiguously or non-contiguously allocated in the channel.</w:t>
            </w:r>
          </w:p>
          <w:p w14:paraId="13072F98" w14:textId="77777777" w:rsidR="00FB4F0C" w:rsidRDefault="00FB4F0C" w:rsidP="009C163B">
            <w:pPr>
              <w:pStyle w:val="TAN"/>
            </w:pPr>
            <w:r>
              <w:t xml:space="preserve">NOTE 2:  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p>
          <w:p w14:paraId="15B9830F" w14:textId="77777777" w:rsidR="00FB4F0C" w:rsidRDefault="00FB4F0C" w:rsidP="009C163B">
            <w:pPr>
              <w:pStyle w:val="TAN"/>
            </w:pPr>
            <w:r>
              <w:t xml:space="preserve">NOTE 3:  Applicable for all valid channels other than those enumerated under NOTE 3. </w:t>
            </w:r>
          </w:p>
          <w:p w14:paraId="08E589B4" w14:textId="77777777" w:rsidR="00FB4F0C" w:rsidRPr="00B159F1" w:rsidRDefault="00FB4F0C" w:rsidP="009C163B">
            <w:pPr>
              <w:pStyle w:val="TAN"/>
            </w:pPr>
            <w:r>
              <w:t>NOTE 5:  In current release larger CBW than 80MHz are not applicable for this network signalling.</w:t>
            </w:r>
          </w:p>
        </w:tc>
      </w:tr>
    </w:tbl>
    <w:p w14:paraId="3776D5A7" w14:textId="73000217" w:rsidR="00FB4F0C" w:rsidRDefault="00FB4F0C" w:rsidP="00FB4F0C">
      <w:pPr>
        <w:pStyle w:val="BodyText"/>
        <w:rPr>
          <w:sz w:val="24"/>
          <w:lang w:val="en-US"/>
        </w:rPr>
      </w:pPr>
    </w:p>
    <w:p w14:paraId="2ABA04C0" w14:textId="4E79C396" w:rsidR="00EA6D9E" w:rsidRDefault="00EA6D9E" w:rsidP="00EA6D9E">
      <w:pPr>
        <w:pStyle w:val="Heading4"/>
        <w:rPr>
          <w:rFonts w:eastAsia="Malgun Gothic"/>
          <w:lang w:val="en-US" w:eastAsia="ko-KR"/>
        </w:rPr>
      </w:pPr>
      <w:r w:rsidRPr="00FB4F0C">
        <w:rPr>
          <w:rFonts w:eastAsia="Malgun Gothic"/>
          <w:lang w:val="en-US" w:eastAsia="ko-KR"/>
        </w:rPr>
        <w:t xml:space="preserve">Proposal </w:t>
      </w:r>
      <w:r w:rsidR="00643FDB">
        <w:rPr>
          <w:rFonts w:eastAsia="Malgun Gothic"/>
          <w:lang w:val="en-US" w:eastAsia="ko-KR"/>
        </w:rPr>
        <w:t>6</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PSFCH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12</w:t>
      </w:r>
      <w:r w:rsidRPr="00FB4F0C">
        <w:rPr>
          <w:rFonts w:eastAsia="Malgun Gothic"/>
          <w:lang w:val="en-US" w:eastAsia="ko-KR"/>
        </w:rPr>
        <w:t xml:space="preserve">. </w:t>
      </w:r>
    </w:p>
    <w:p w14:paraId="1FC2E48B" w14:textId="77777777" w:rsidR="00EA6D9E" w:rsidRDefault="00EA6D9E" w:rsidP="00EA6D9E">
      <w:pPr>
        <w:pStyle w:val="TH"/>
      </w:pPr>
      <w:r w:rsidRPr="00D70CD0">
        <w:t xml:space="preserve">Table </w:t>
      </w:r>
      <w:r>
        <w:t>2-12. NS_30 PSFCH A-</w:t>
      </w:r>
      <w:r w:rsidRPr="00D70CD0">
        <w:t xml:space="preserve">MPR for </w:t>
      </w:r>
      <w:r>
        <w:t>SL-U</w:t>
      </w:r>
      <w:r w:rsidRPr="00D70CD0">
        <w:t xml:space="preserve"> UE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EA6D9E" w:rsidRPr="00A1115A" w14:paraId="1B1860AC" w14:textId="77777777" w:rsidTr="00507A7B">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4EC01757" w14:textId="77777777" w:rsidR="00EA6D9E" w:rsidRPr="00A1115A" w:rsidRDefault="00EA6D9E" w:rsidP="00507A7B">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3A4C45A3" w14:textId="77777777" w:rsidR="00EA6D9E" w:rsidRPr="00A1115A" w:rsidRDefault="00EA6D9E" w:rsidP="00507A7B">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EA6D9E" w:rsidRPr="00A1115A" w14:paraId="5DA2938F" w14:textId="77777777" w:rsidTr="00507A7B">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14173E3" w14:textId="77777777" w:rsidR="00EA6D9E" w:rsidRPr="00A1115A" w:rsidRDefault="00EA6D9E" w:rsidP="00507A7B">
            <w:pPr>
              <w:pStyle w:val="TAH"/>
            </w:pPr>
          </w:p>
        </w:tc>
        <w:tc>
          <w:tcPr>
            <w:tcW w:w="3421" w:type="dxa"/>
            <w:gridSpan w:val="2"/>
            <w:tcBorders>
              <w:left w:val="single" w:sz="4" w:space="0" w:color="auto"/>
            </w:tcBorders>
          </w:tcPr>
          <w:p w14:paraId="1707974C" w14:textId="77777777" w:rsidR="00EA6D9E" w:rsidRPr="00AD2C42" w:rsidRDefault="00EA6D9E" w:rsidP="00507A7B">
            <w:pPr>
              <w:pStyle w:val="TAH"/>
              <w:ind w:leftChars="200" w:left="400" w:firstLineChars="400" w:firstLine="723"/>
              <w:rPr>
                <w:rFonts w:eastAsiaTheme="minorEastAsia"/>
                <w:lang w:eastAsia="ko-KR"/>
              </w:rPr>
            </w:pPr>
            <w:r w:rsidRPr="00A1115A">
              <w:t>RB Allocation</w:t>
            </w:r>
            <w:r w:rsidRPr="0073372F">
              <w:rPr>
                <w:vertAlign w:val="superscript"/>
              </w:rPr>
              <w:t>2</w:t>
            </w:r>
          </w:p>
        </w:tc>
        <w:tc>
          <w:tcPr>
            <w:tcW w:w="3281" w:type="dxa"/>
            <w:gridSpan w:val="2"/>
          </w:tcPr>
          <w:p w14:paraId="1943EB32" w14:textId="77777777" w:rsidR="00EA6D9E" w:rsidRPr="00A1115A" w:rsidRDefault="00EA6D9E" w:rsidP="00507A7B">
            <w:pPr>
              <w:pStyle w:val="TAH"/>
              <w:ind w:leftChars="200" w:left="400"/>
            </w:pPr>
            <w:r w:rsidRPr="00A1115A">
              <w:t>RB Allocation</w:t>
            </w:r>
            <w:r w:rsidRPr="0073372F">
              <w:rPr>
                <w:vertAlign w:val="superscript"/>
              </w:rPr>
              <w:t>3</w:t>
            </w:r>
          </w:p>
        </w:tc>
      </w:tr>
      <w:tr w:rsidR="00EA6D9E" w14:paraId="7B95AE48" w14:textId="77777777" w:rsidTr="00507A7B">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4103D035" w14:textId="77777777" w:rsidR="00EA6D9E" w:rsidRPr="00A1115A" w:rsidRDefault="00EA6D9E" w:rsidP="00507A7B">
            <w:pPr>
              <w:pStyle w:val="TAH"/>
            </w:pPr>
          </w:p>
        </w:tc>
        <w:tc>
          <w:tcPr>
            <w:tcW w:w="1758" w:type="dxa"/>
            <w:tcBorders>
              <w:left w:val="single" w:sz="4" w:space="0" w:color="auto"/>
            </w:tcBorders>
          </w:tcPr>
          <w:p w14:paraId="4A575360" w14:textId="77777777" w:rsidR="00EA6D9E" w:rsidRPr="00D70CD0" w:rsidRDefault="00EA6D9E" w:rsidP="00507A7B">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663" w:type="dxa"/>
          </w:tcPr>
          <w:p w14:paraId="132666B7" w14:textId="77777777" w:rsidR="00EA6D9E" w:rsidRPr="00D70CD0" w:rsidRDefault="00EA6D9E" w:rsidP="00507A7B">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80" w:type="dxa"/>
          </w:tcPr>
          <w:p w14:paraId="433F2FFB" w14:textId="77777777" w:rsidR="00EA6D9E" w:rsidRDefault="00EA6D9E" w:rsidP="00507A7B">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701" w:type="dxa"/>
          </w:tcPr>
          <w:p w14:paraId="6A207E2F" w14:textId="77777777" w:rsidR="00EA6D9E" w:rsidRDefault="00EA6D9E" w:rsidP="00507A7B">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EA6D9E" w14:paraId="4527776B" w14:textId="77777777" w:rsidTr="00507A7B">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384BFEDC" w14:textId="77777777" w:rsidR="00EA6D9E" w:rsidRPr="00A1115A" w:rsidRDefault="00EA6D9E" w:rsidP="00507A7B">
            <w:pPr>
              <w:pStyle w:val="TAH"/>
            </w:pPr>
            <w:r>
              <w:rPr>
                <w:b w:val="0"/>
                <w:bCs/>
                <w:szCs w:val="18"/>
              </w:rPr>
              <w:t>Contiguous/Non-contiguous sub-band RB sets</w:t>
            </w:r>
          </w:p>
        </w:tc>
        <w:tc>
          <w:tcPr>
            <w:tcW w:w="1758" w:type="dxa"/>
            <w:tcBorders>
              <w:left w:val="single" w:sz="4" w:space="0" w:color="auto"/>
            </w:tcBorders>
            <w:vAlign w:val="center"/>
          </w:tcPr>
          <w:p w14:paraId="567D1DC1" w14:textId="77777777" w:rsidR="00EA6D9E" w:rsidRPr="00E721A4" w:rsidRDefault="00EA6D9E" w:rsidP="00507A7B">
            <w:pPr>
              <w:pStyle w:val="TAH"/>
              <w:rPr>
                <w:b w:val="0"/>
                <w:bCs/>
                <w:szCs w:val="18"/>
              </w:rPr>
            </w:pPr>
            <w:r>
              <w:rPr>
                <w:b w:val="0"/>
                <w:bCs/>
                <w:szCs w:val="18"/>
              </w:rPr>
              <w:t>36.0</w:t>
            </w:r>
          </w:p>
        </w:tc>
        <w:tc>
          <w:tcPr>
            <w:tcW w:w="1663" w:type="dxa"/>
            <w:vAlign w:val="center"/>
          </w:tcPr>
          <w:p w14:paraId="18EB5B2B" w14:textId="77777777" w:rsidR="00EA6D9E" w:rsidRPr="00E721A4" w:rsidRDefault="00EA6D9E" w:rsidP="00507A7B">
            <w:pPr>
              <w:pStyle w:val="TAH"/>
              <w:rPr>
                <w:b w:val="0"/>
                <w:bCs/>
                <w:szCs w:val="18"/>
              </w:rPr>
            </w:pPr>
            <w:r>
              <w:rPr>
                <w:b w:val="0"/>
                <w:bCs/>
                <w:szCs w:val="18"/>
              </w:rPr>
              <w:t>16.0</w:t>
            </w:r>
          </w:p>
        </w:tc>
        <w:tc>
          <w:tcPr>
            <w:tcW w:w="1580" w:type="dxa"/>
            <w:vAlign w:val="center"/>
          </w:tcPr>
          <w:p w14:paraId="1815433C" w14:textId="77777777" w:rsidR="00EA6D9E" w:rsidRPr="00E721A4" w:rsidRDefault="00EA6D9E" w:rsidP="00507A7B">
            <w:pPr>
              <w:pStyle w:val="TAH"/>
              <w:rPr>
                <w:b w:val="0"/>
                <w:bCs/>
                <w:szCs w:val="18"/>
              </w:rPr>
            </w:pPr>
            <w:r>
              <w:rPr>
                <w:b w:val="0"/>
                <w:bCs/>
                <w:szCs w:val="18"/>
              </w:rPr>
              <w:t>15.5</w:t>
            </w:r>
          </w:p>
        </w:tc>
        <w:tc>
          <w:tcPr>
            <w:tcW w:w="1701" w:type="dxa"/>
            <w:vAlign w:val="center"/>
          </w:tcPr>
          <w:p w14:paraId="02C11AA2" w14:textId="77777777" w:rsidR="00EA6D9E" w:rsidRPr="00E721A4" w:rsidRDefault="00EA6D9E" w:rsidP="00507A7B">
            <w:pPr>
              <w:pStyle w:val="TAH"/>
              <w:rPr>
                <w:b w:val="0"/>
                <w:bCs/>
                <w:szCs w:val="18"/>
              </w:rPr>
            </w:pPr>
            <w:r>
              <w:rPr>
                <w:b w:val="0"/>
                <w:bCs/>
                <w:szCs w:val="18"/>
              </w:rPr>
              <w:t>12.5</w:t>
            </w:r>
          </w:p>
        </w:tc>
      </w:tr>
      <w:tr w:rsidR="00EA6D9E" w14:paraId="1B26AB0C" w14:textId="77777777" w:rsidTr="00507A7B">
        <w:trPr>
          <w:trHeight w:val="237"/>
          <w:jc w:val="center"/>
        </w:trPr>
        <w:tc>
          <w:tcPr>
            <w:tcW w:w="8894" w:type="dxa"/>
            <w:gridSpan w:val="5"/>
            <w:tcBorders>
              <w:top w:val="single" w:sz="4" w:space="0" w:color="auto"/>
              <w:left w:val="single" w:sz="4" w:space="0" w:color="auto"/>
              <w:bottom w:val="single" w:sz="4" w:space="0" w:color="auto"/>
            </w:tcBorders>
            <w:shd w:val="clear" w:color="auto" w:fill="auto"/>
          </w:tcPr>
          <w:p w14:paraId="161D110D" w14:textId="77777777" w:rsidR="00EA6D9E" w:rsidRPr="005C38E7" w:rsidRDefault="00EA6D9E" w:rsidP="00507A7B">
            <w:pPr>
              <w:pStyle w:val="TAN"/>
            </w:pPr>
            <w:r w:rsidRPr="005C38E7">
              <w:t>NOTE 1: The A-MPR shall apply to all SCS in all active 20 MHz sub-bands contiguously or non-contiguously allocated in the channel.</w:t>
            </w:r>
          </w:p>
          <w:p w14:paraId="7423EDA5" w14:textId="77777777" w:rsidR="00EA6D9E" w:rsidRPr="005C38E7" w:rsidRDefault="00EA6D9E" w:rsidP="00507A7B">
            <w:pPr>
              <w:pStyle w:val="TAN"/>
            </w:pPr>
            <w:r w:rsidRPr="005C38E7">
              <w:t>NOTE 2: Applicable for 20 MHz channels centered at the nearest NR-ARFCN corresponding to 5160, 5340, and 5480 MHz, 40 MHz channels centered at the nearest NR-ARFCN corresponding to 5170, 5190, 5310, 5330, 5490, and 5510 MHz, 60 MHz channels centered at the nearest NR-ARFCN corresponding to 5180, 5200, 5300, 5320, 5500, and 5520 MHz, and 80 MHz channels centered at the nearest NR-ARFCN corresponding to 5190, 5210, 5290, 5310, 5510, and 5530 MHz.</w:t>
            </w:r>
          </w:p>
          <w:p w14:paraId="2160CF8D" w14:textId="77777777" w:rsidR="00EA6D9E" w:rsidRPr="005C38E7" w:rsidRDefault="00EA6D9E" w:rsidP="00507A7B">
            <w:pPr>
              <w:pStyle w:val="TAN"/>
            </w:pPr>
            <w:r w:rsidRPr="005C38E7">
              <w:t>NOTE 3: Applicable for all valid channels other than those enumerated under NOTE 2.</w:t>
            </w:r>
          </w:p>
          <w:p w14:paraId="1A070A66" w14:textId="77777777" w:rsidR="00EA6D9E" w:rsidRDefault="00EA6D9E" w:rsidP="00507A7B">
            <w:pPr>
              <w:pStyle w:val="TAN"/>
              <w:rPr>
                <w:b/>
                <w:bCs/>
                <w:szCs w:val="18"/>
              </w:rPr>
            </w:pPr>
            <w:r w:rsidRPr="005C38E7">
              <w:t>NOTE 4: In current release larger CBW than 80MHz are not applicable for this network signalling.</w:t>
            </w:r>
          </w:p>
        </w:tc>
      </w:tr>
    </w:tbl>
    <w:p w14:paraId="625D2750" w14:textId="77777777" w:rsidR="00EA6D9E" w:rsidRPr="00EA6D9E" w:rsidRDefault="00EA6D9E" w:rsidP="00FB4F0C">
      <w:pPr>
        <w:pStyle w:val="BodyText"/>
        <w:rPr>
          <w:sz w:val="24"/>
        </w:rPr>
      </w:pPr>
    </w:p>
    <w:p w14:paraId="2A17F806" w14:textId="2C970AF1" w:rsidR="00FB4F0C" w:rsidRDefault="00FB4F0C" w:rsidP="00FB4F0C">
      <w:pPr>
        <w:pStyle w:val="Heading4"/>
        <w:rPr>
          <w:rFonts w:eastAsia="Malgun Gothic"/>
          <w:lang w:val="en-US" w:eastAsia="ko-KR"/>
        </w:rPr>
      </w:pPr>
      <w:r w:rsidRPr="00FB4F0C">
        <w:rPr>
          <w:rFonts w:eastAsia="Malgun Gothic"/>
          <w:lang w:val="en-US" w:eastAsia="ko-KR"/>
        </w:rPr>
        <w:t xml:space="preserve">Proposal </w:t>
      </w:r>
      <w:r w:rsidR="00643FDB">
        <w:rPr>
          <w:rFonts w:eastAsia="Malgun Gothic"/>
          <w:lang w:val="en-US" w:eastAsia="ko-KR"/>
        </w:rPr>
        <w:t>7</w:t>
      </w:r>
      <w:r w:rsidRPr="00FB4F0C">
        <w:rPr>
          <w:rFonts w:eastAsia="Malgun Gothic"/>
          <w:lang w:val="en-US" w:eastAsia="ko-KR"/>
        </w:rPr>
        <w:t xml:space="preserve">: Define NS_28 S-SSB A-MPR for SL-U UE power class 5 as </w:t>
      </w:r>
      <w:r w:rsidR="00717869">
        <w:rPr>
          <w:rFonts w:eastAsia="Malgun Gothic"/>
          <w:lang w:val="en-US" w:eastAsia="ko-KR"/>
        </w:rPr>
        <w:t>show</w:t>
      </w:r>
      <w:r w:rsidR="00FB1E20">
        <w:rPr>
          <w:rFonts w:eastAsia="Malgun Gothic"/>
          <w:lang w:val="en-US" w:eastAsia="ko-KR"/>
        </w:rPr>
        <w:t xml:space="preserve">n </w:t>
      </w:r>
      <w:r w:rsidR="00717869">
        <w:rPr>
          <w:rFonts w:eastAsia="Malgun Gothic"/>
          <w:lang w:val="en-US" w:eastAsia="ko-KR"/>
        </w:rPr>
        <w:t xml:space="preserve">in in </w:t>
      </w:r>
      <w:r w:rsidRPr="00FB4F0C">
        <w:rPr>
          <w:rFonts w:eastAsia="Malgun Gothic"/>
          <w:lang w:val="en-US" w:eastAsia="ko-KR"/>
        </w:rPr>
        <w:t>Table 2-</w:t>
      </w:r>
      <w:r w:rsidR="00EA6D9E">
        <w:rPr>
          <w:rFonts w:eastAsia="Malgun Gothic"/>
          <w:lang w:val="en-US" w:eastAsia="ko-KR"/>
        </w:rPr>
        <w:t>15</w:t>
      </w:r>
      <w:r w:rsidRPr="00FB4F0C">
        <w:rPr>
          <w:rFonts w:eastAsia="Malgun Gothic"/>
          <w:lang w:val="en-US"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FB4F0C" w:rsidRPr="00B159F1" w14:paraId="5A230DDE" w14:textId="77777777" w:rsidTr="009C163B">
        <w:trPr>
          <w:trHeight w:val="237"/>
          <w:jc w:val="center"/>
        </w:trPr>
        <w:tc>
          <w:tcPr>
            <w:tcW w:w="2567" w:type="dxa"/>
            <w:vMerge w:val="restart"/>
            <w:shd w:val="clear" w:color="auto" w:fill="auto"/>
          </w:tcPr>
          <w:p w14:paraId="281BE708" w14:textId="00102639" w:rsidR="00FB4F0C" w:rsidRPr="00B159F1" w:rsidRDefault="00717869" w:rsidP="009C163B">
            <w:pPr>
              <w:pStyle w:val="TAH"/>
              <w:rPr>
                <w:rFonts w:eastAsiaTheme="minorEastAsia"/>
              </w:rPr>
            </w:pPr>
            <w:r w:rsidRPr="00D70CD0">
              <w:t xml:space="preserve">Table </w:t>
            </w:r>
            <w:r>
              <w:t>2-</w:t>
            </w:r>
            <w:r w:rsidR="00EA6D9E">
              <w:t>15</w:t>
            </w:r>
            <w:r>
              <w:t>. NS_28 S-SSB A-</w:t>
            </w:r>
            <w:r w:rsidRPr="00D70CD0">
              <w:t xml:space="preserve">MPR for </w:t>
            </w:r>
            <w:r>
              <w:t>SL-U</w:t>
            </w:r>
            <w:r w:rsidRPr="00D70CD0">
              <w:t xml:space="preserve"> UE power class 5</w:t>
            </w:r>
          </w:p>
        </w:tc>
        <w:tc>
          <w:tcPr>
            <w:tcW w:w="4461" w:type="dxa"/>
            <w:gridSpan w:val="4"/>
          </w:tcPr>
          <w:p w14:paraId="517AF44C" w14:textId="77777777" w:rsidR="00FB4F0C" w:rsidRPr="00B159F1" w:rsidRDefault="00FB4F0C" w:rsidP="009C163B">
            <w:pPr>
              <w:pStyle w:val="TAH"/>
              <w:rPr>
                <w:rFonts w:eastAsiaTheme="minorEastAsia"/>
              </w:rPr>
            </w:pPr>
            <w:r w:rsidRPr="00B159F1">
              <w:rPr>
                <w:rFonts w:eastAsiaTheme="minorEastAsia"/>
              </w:rPr>
              <w:t>RB Allocation</w:t>
            </w:r>
            <w:r w:rsidRPr="00B6498E">
              <w:rPr>
                <w:rFonts w:eastAsiaTheme="minorEastAsia"/>
                <w:vertAlign w:val="superscript"/>
              </w:rPr>
              <w:t>2</w:t>
            </w:r>
          </w:p>
        </w:tc>
        <w:tc>
          <w:tcPr>
            <w:tcW w:w="1472" w:type="dxa"/>
          </w:tcPr>
          <w:p w14:paraId="74FAF201" w14:textId="77777777" w:rsidR="00FB4F0C" w:rsidRPr="00B159F1" w:rsidRDefault="00FB4F0C" w:rsidP="009C163B">
            <w:pPr>
              <w:pStyle w:val="TAH"/>
              <w:rPr>
                <w:rFonts w:eastAsiaTheme="minorEastAsia"/>
              </w:rPr>
            </w:pPr>
            <w:r w:rsidRPr="00B159F1">
              <w:rPr>
                <w:rFonts w:eastAsiaTheme="minorEastAsia"/>
              </w:rPr>
              <w:t>RB Allocation</w:t>
            </w:r>
            <w:r>
              <w:rPr>
                <w:rFonts w:eastAsiaTheme="minorEastAsia"/>
                <w:vertAlign w:val="superscript"/>
              </w:rPr>
              <w:t>3</w:t>
            </w:r>
          </w:p>
        </w:tc>
      </w:tr>
      <w:tr w:rsidR="00FB4F0C" w:rsidRPr="00B159F1" w14:paraId="7BCA35FA" w14:textId="77777777" w:rsidTr="009C163B">
        <w:trPr>
          <w:trHeight w:val="237"/>
          <w:jc w:val="center"/>
        </w:trPr>
        <w:tc>
          <w:tcPr>
            <w:tcW w:w="2567" w:type="dxa"/>
            <w:vMerge/>
            <w:shd w:val="clear" w:color="auto" w:fill="auto"/>
          </w:tcPr>
          <w:p w14:paraId="0DD7E115" w14:textId="77777777" w:rsidR="00FB4F0C" w:rsidRPr="00B159F1" w:rsidRDefault="00FB4F0C" w:rsidP="009C163B">
            <w:pPr>
              <w:pStyle w:val="TAH"/>
              <w:rPr>
                <w:rFonts w:eastAsiaTheme="minorEastAsia"/>
              </w:rPr>
            </w:pPr>
          </w:p>
        </w:tc>
        <w:tc>
          <w:tcPr>
            <w:tcW w:w="2204" w:type="dxa"/>
            <w:gridSpan w:val="2"/>
          </w:tcPr>
          <w:p w14:paraId="2DE29788"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257" w:type="dxa"/>
            <w:gridSpan w:val="2"/>
          </w:tcPr>
          <w:p w14:paraId="68DBF905"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472" w:type="dxa"/>
            <w:vMerge w:val="restart"/>
          </w:tcPr>
          <w:p w14:paraId="59ED32FF" w14:textId="77777777" w:rsidR="00FB4F0C" w:rsidRPr="00B159F1" w:rsidRDefault="00FB4F0C" w:rsidP="009C163B">
            <w:pPr>
              <w:pStyle w:val="TAH"/>
              <w:rPr>
                <w:rFonts w:eastAsiaTheme="minorEastAsia"/>
                <w:lang w:eastAsia="ko-KR"/>
              </w:rPr>
            </w:pPr>
            <w:r>
              <w:rPr>
                <w:rFonts w:eastAsiaTheme="minorEastAsia" w:hint="eastAsia"/>
                <w:lang w:eastAsia="ko-KR"/>
              </w:rPr>
              <w:t>Outer/Inner RB sets</w:t>
            </w:r>
          </w:p>
        </w:tc>
      </w:tr>
      <w:tr w:rsidR="00FB4F0C" w:rsidRPr="00B159F1" w14:paraId="304B3E3F" w14:textId="77777777" w:rsidTr="009C163B">
        <w:trPr>
          <w:trHeight w:val="237"/>
          <w:jc w:val="center"/>
        </w:trPr>
        <w:tc>
          <w:tcPr>
            <w:tcW w:w="2567" w:type="dxa"/>
            <w:shd w:val="clear" w:color="auto" w:fill="auto"/>
          </w:tcPr>
          <w:p w14:paraId="1785B3C1"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114" w:type="dxa"/>
          </w:tcPr>
          <w:p w14:paraId="7F4DB75F" w14:textId="77777777" w:rsidR="00FB4F0C" w:rsidRPr="00B159F1" w:rsidRDefault="00FB4F0C" w:rsidP="009C163B">
            <w:pPr>
              <w:pStyle w:val="TAH"/>
              <w:rPr>
                <w:rFonts w:eastAsiaTheme="minorEastAsia"/>
                <w:lang w:eastAsia="ko-KR"/>
              </w:rPr>
            </w:pPr>
            <w:r w:rsidRPr="00B159F1">
              <w:rPr>
                <w:rFonts w:eastAsiaTheme="minorEastAsia"/>
                <w:lang w:eastAsia="ko-KR"/>
              </w:rPr>
              <w:t>&gt; 2</w:t>
            </w:r>
          </w:p>
        </w:tc>
        <w:tc>
          <w:tcPr>
            <w:tcW w:w="1090" w:type="dxa"/>
          </w:tcPr>
          <w:p w14:paraId="6380A38E"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2</w:t>
            </w:r>
          </w:p>
        </w:tc>
        <w:tc>
          <w:tcPr>
            <w:tcW w:w="1168" w:type="dxa"/>
          </w:tcPr>
          <w:p w14:paraId="590F7C17" w14:textId="77777777" w:rsidR="00FB4F0C" w:rsidRPr="00B159F1" w:rsidRDefault="00FB4F0C" w:rsidP="009C163B">
            <w:pPr>
              <w:pStyle w:val="TAH"/>
              <w:rPr>
                <w:rFonts w:eastAsiaTheme="minorEastAsia"/>
                <w:lang w:eastAsia="ko-KR"/>
              </w:rPr>
            </w:pPr>
            <w:r w:rsidRPr="00B159F1">
              <w:rPr>
                <w:rFonts w:eastAsiaTheme="minorEastAsia"/>
                <w:lang w:eastAsia="ko-KR"/>
              </w:rPr>
              <w:t>&gt; 2</w:t>
            </w:r>
          </w:p>
        </w:tc>
        <w:tc>
          <w:tcPr>
            <w:tcW w:w="1089" w:type="dxa"/>
          </w:tcPr>
          <w:p w14:paraId="421861B6" w14:textId="77777777" w:rsidR="00FB4F0C" w:rsidRPr="00B159F1" w:rsidRDefault="00FB4F0C" w:rsidP="009C163B">
            <w:pPr>
              <w:pStyle w:val="TAH"/>
              <w:rPr>
                <w:rFonts w:eastAsiaTheme="minorEastAsia"/>
                <w:lang w:eastAsia="ko-KR"/>
              </w:rPr>
            </w:pPr>
            <w:r w:rsidRPr="00B159F1">
              <w:rPr>
                <w:rFonts w:eastAsiaTheme="minorEastAsia" w:hint="eastAsia"/>
                <w:lang w:eastAsia="ko-KR"/>
              </w:rPr>
              <w:t>2</w:t>
            </w:r>
          </w:p>
        </w:tc>
        <w:tc>
          <w:tcPr>
            <w:tcW w:w="1472" w:type="dxa"/>
            <w:vMerge/>
          </w:tcPr>
          <w:p w14:paraId="3C695769" w14:textId="77777777" w:rsidR="00FB4F0C" w:rsidRPr="00B159F1" w:rsidRDefault="00FB4F0C" w:rsidP="009C163B">
            <w:pPr>
              <w:pStyle w:val="TAH"/>
              <w:rPr>
                <w:rFonts w:eastAsiaTheme="minorEastAsia"/>
                <w:lang w:eastAsia="ko-KR"/>
              </w:rPr>
            </w:pPr>
          </w:p>
        </w:tc>
      </w:tr>
      <w:tr w:rsidR="00FB4F0C" w:rsidRPr="00B159F1" w14:paraId="35A23F90" w14:textId="77777777" w:rsidTr="009C163B">
        <w:trPr>
          <w:trHeight w:val="237"/>
          <w:jc w:val="center"/>
        </w:trPr>
        <w:tc>
          <w:tcPr>
            <w:tcW w:w="2567" w:type="dxa"/>
            <w:shd w:val="clear" w:color="auto" w:fill="auto"/>
          </w:tcPr>
          <w:p w14:paraId="519FCE54" w14:textId="77777777" w:rsidR="00FB4F0C" w:rsidRPr="00B159F1" w:rsidRDefault="00FB4F0C" w:rsidP="009C163B">
            <w:pPr>
              <w:pStyle w:val="TAC"/>
              <w:rPr>
                <w:rFonts w:eastAsiaTheme="minorEastAsia"/>
                <w:b/>
              </w:rPr>
            </w:pPr>
            <w:r w:rsidRPr="00B159F1">
              <w:rPr>
                <w:rFonts w:eastAsiaTheme="minorEastAsia"/>
              </w:rPr>
              <w:t>Contiguous/Non-contiguous sub-band RB sets</w:t>
            </w:r>
          </w:p>
        </w:tc>
        <w:tc>
          <w:tcPr>
            <w:tcW w:w="1114" w:type="dxa"/>
            <w:vAlign w:val="center"/>
          </w:tcPr>
          <w:p w14:paraId="7ABB4561" w14:textId="77777777" w:rsidR="00FB4F0C" w:rsidRPr="00B159F1" w:rsidRDefault="00FB4F0C" w:rsidP="009C163B">
            <w:pPr>
              <w:pStyle w:val="TAC"/>
              <w:rPr>
                <w:rFonts w:eastAsiaTheme="minorEastAsia"/>
              </w:rPr>
            </w:pPr>
            <w:r w:rsidRPr="00B159F1">
              <w:rPr>
                <w:rFonts w:eastAsiaTheme="minorEastAsia" w:cs="Arial"/>
              </w:rPr>
              <w:t xml:space="preserve">≤ </w:t>
            </w:r>
            <w:r w:rsidRPr="00B159F1">
              <w:rPr>
                <w:rFonts w:eastAsiaTheme="minorEastAsia"/>
              </w:rPr>
              <w:t>13.5</w:t>
            </w:r>
          </w:p>
        </w:tc>
        <w:tc>
          <w:tcPr>
            <w:tcW w:w="1090" w:type="dxa"/>
            <w:vAlign w:val="center"/>
          </w:tcPr>
          <w:p w14:paraId="7D618469" w14:textId="77777777" w:rsidR="00FB4F0C" w:rsidRPr="00B159F1" w:rsidRDefault="00FB4F0C" w:rsidP="009C163B">
            <w:pPr>
              <w:pStyle w:val="TAC"/>
              <w:rPr>
                <w:rFonts w:eastAsiaTheme="minorEastAsia"/>
              </w:rPr>
            </w:pPr>
            <w:r w:rsidRPr="00B159F1">
              <w:rPr>
                <w:rFonts w:eastAsiaTheme="minorEastAsia" w:cs="Arial"/>
              </w:rPr>
              <w:t>≤ 10.0</w:t>
            </w:r>
          </w:p>
        </w:tc>
        <w:tc>
          <w:tcPr>
            <w:tcW w:w="1168" w:type="dxa"/>
            <w:vAlign w:val="center"/>
          </w:tcPr>
          <w:p w14:paraId="212198D2" w14:textId="77777777" w:rsidR="00FB4F0C" w:rsidRPr="00B159F1" w:rsidRDefault="00FB4F0C" w:rsidP="009C163B">
            <w:pPr>
              <w:pStyle w:val="TAC"/>
              <w:rPr>
                <w:rFonts w:eastAsiaTheme="minorEastAsia"/>
              </w:rPr>
            </w:pPr>
            <w:r w:rsidRPr="00B159F1">
              <w:rPr>
                <w:rFonts w:eastAsiaTheme="minorEastAsia" w:cs="Arial"/>
              </w:rPr>
              <w:t>≤ 10.0</w:t>
            </w:r>
          </w:p>
        </w:tc>
        <w:tc>
          <w:tcPr>
            <w:tcW w:w="1089" w:type="dxa"/>
            <w:vAlign w:val="center"/>
          </w:tcPr>
          <w:p w14:paraId="20F080B0" w14:textId="77777777" w:rsidR="00FB4F0C" w:rsidRPr="00B159F1" w:rsidRDefault="00FB4F0C" w:rsidP="009C163B">
            <w:pPr>
              <w:pStyle w:val="TAC"/>
              <w:rPr>
                <w:rFonts w:eastAsiaTheme="minorEastAsia"/>
              </w:rPr>
            </w:pPr>
            <w:r w:rsidRPr="00B159F1">
              <w:rPr>
                <w:rFonts w:eastAsiaTheme="minorEastAsia" w:cs="Arial"/>
              </w:rPr>
              <w:t xml:space="preserve">≤ </w:t>
            </w:r>
            <w:r>
              <w:rPr>
                <w:rFonts w:eastAsiaTheme="minorEastAsia" w:cs="Arial"/>
              </w:rPr>
              <w:t>8.5</w:t>
            </w:r>
          </w:p>
        </w:tc>
        <w:tc>
          <w:tcPr>
            <w:tcW w:w="1472" w:type="dxa"/>
          </w:tcPr>
          <w:p w14:paraId="4585B5F5" w14:textId="77777777" w:rsidR="00FB4F0C" w:rsidRPr="00B159F1" w:rsidRDefault="00FB4F0C" w:rsidP="009C163B">
            <w:pPr>
              <w:pStyle w:val="TAC"/>
              <w:rPr>
                <w:rFonts w:eastAsiaTheme="minorEastAsia" w:cs="Arial"/>
              </w:rPr>
            </w:pPr>
            <w:r w:rsidRPr="00AB1245">
              <w:rPr>
                <w:rFonts w:eastAsiaTheme="minorEastAsia"/>
              </w:rPr>
              <w:t>Table 6.2E.2F-</w:t>
            </w:r>
            <w:r>
              <w:rPr>
                <w:rFonts w:eastAsiaTheme="minorEastAsia"/>
              </w:rPr>
              <w:t>5(TS38.101-1)</w:t>
            </w:r>
          </w:p>
        </w:tc>
      </w:tr>
      <w:tr w:rsidR="00FB4F0C" w:rsidRPr="00B159F1" w14:paraId="301494CE" w14:textId="77777777" w:rsidTr="009C163B">
        <w:trPr>
          <w:trHeight w:val="237"/>
          <w:jc w:val="center"/>
        </w:trPr>
        <w:tc>
          <w:tcPr>
            <w:tcW w:w="8500" w:type="dxa"/>
            <w:gridSpan w:val="6"/>
            <w:shd w:val="clear" w:color="auto" w:fill="auto"/>
          </w:tcPr>
          <w:p w14:paraId="2C6D3CB3" w14:textId="77777777" w:rsidR="00FB4F0C" w:rsidRDefault="00FB4F0C" w:rsidP="009C163B">
            <w:pPr>
              <w:pStyle w:val="TAN"/>
            </w:pPr>
            <w:r w:rsidRPr="00B159F1">
              <w:t>NOTE 1:</w:t>
            </w:r>
            <w:r w:rsidRPr="00B159F1">
              <w:tab/>
              <w:t>The A-MPR shall apply to all SCS in all active 20 MHz sub-bands contiguously or non-contiguously allocated in the channel.</w:t>
            </w:r>
          </w:p>
          <w:p w14:paraId="75BE5A25" w14:textId="77777777" w:rsidR="00FB4F0C" w:rsidRDefault="00FB4F0C" w:rsidP="009C163B">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22952359" w14:textId="77777777" w:rsidR="00FB4F0C" w:rsidRDefault="00FB4F0C" w:rsidP="009C163B">
            <w:pPr>
              <w:pStyle w:val="TAN"/>
            </w:pPr>
            <w:r>
              <w:t xml:space="preserve">NOTE 3:  Applicable for all valid channels and bandwidths other than those enumerated under NOTE 2. </w:t>
            </w:r>
          </w:p>
          <w:p w14:paraId="4E79C202" w14:textId="77777777" w:rsidR="00FB4F0C" w:rsidRPr="00B159F1" w:rsidRDefault="00FB4F0C" w:rsidP="009C163B">
            <w:pPr>
              <w:pStyle w:val="TAN"/>
            </w:pPr>
            <w:r>
              <w:t>NOTE 5:  In current release larger CBW than 80MHz are not applicable for this network signalling.</w:t>
            </w:r>
          </w:p>
        </w:tc>
      </w:tr>
    </w:tbl>
    <w:p w14:paraId="42759BC8" w14:textId="34E62ACA" w:rsidR="00FB4F0C" w:rsidRPr="00FB4F0C" w:rsidRDefault="00FB4F0C" w:rsidP="00FB4F0C">
      <w:pPr>
        <w:rPr>
          <w:rFonts w:eastAsia="Malgun Gothic"/>
          <w:lang w:eastAsia="ko-KR"/>
        </w:rPr>
      </w:pPr>
    </w:p>
    <w:p w14:paraId="35DC562B" w14:textId="0853B696" w:rsidR="00EA6D9E" w:rsidRPr="00FB4F0C" w:rsidRDefault="00EA6D9E" w:rsidP="00EA6D9E">
      <w:pPr>
        <w:pStyle w:val="Heading4"/>
        <w:rPr>
          <w:rFonts w:eastAsia="Malgun Gothic"/>
          <w:lang w:val="en-US" w:eastAsia="ko-KR"/>
        </w:rPr>
      </w:pPr>
      <w:r w:rsidRPr="00FB4F0C">
        <w:rPr>
          <w:rFonts w:eastAsia="Malgun Gothic"/>
          <w:lang w:val="en-US" w:eastAsia="ko-KR"/>
        </w:rPr>
        <w:lastRenderedPageBreak/>
        <w:t xml:space="preserve">Proposal </w:t>
      </w:r>
      <w:r w:rsidR="00643FDB">
        <w:rPr>
          <w:rFonts w:eastAsia="Malgun Gothic"/>
          <w:lang w:val="en-US" w:eastAsia="ko-KR"/>
        </w:rPr>
        <w:t>8</w:t>
      </w:r>
      <w:r w:rsidRPr="00FB4F0C">
        <w:rPr>
          <w:rFonts w:eastAsia="Malgun Gothic"/>
          <w:lang w:val="en-US" w:eastAsia="ko-KR"/>
        </w:rPr>
        <w:t>: Define NS_</w:t>
      </w:r>
      <w:r>
        <w:rPr>
          <w:rFonts w:eastAsia="Malgun Gothic"/>
          <w:lang w:val="en-US" w:eastAsia="ko-KR"/>
        </w:rPr>
        <w:t>30</w:t>
      </w:r>
      <w:r w:rsidRPr="00FB4F0C">
        <w:rPr>
          <w:rFonts w:eastAsia="Malgun Gothic"/>
          <w:lang w:val="en-US" w:eastAsia="ko-KR"/>
        </w:rPr>
        <w:t xml:space="preserve"> S-SSB A-MPR for SL-U UE power class 5 as</w:t>
      </w:r>
      <w:r>
        <w:rPr>
          <w:rFonts w:eastAsia="Malgun Gothic"/>
          <w:lang w:val="en-US" w:eastAsia="ko-KR"/>
        </w:rPr>
        <w:t xml:space="preserve"> shown in</w:t>
      </w:r>
      <w:r w:rsidRPr="00FB4F0C">
        <w:rPr>
          <w:rFonts w:eastAsia="Malgun Gothic"/>
          <w:lang w:val="en-US" w:eastAsia="ko-KR"/>
        </w:rPr>
        <w:t xml:space="preserve"> Table 2-</w:t>
      </w:r>
      <w:r>
        <w:rPr>
          <w:rFonts w:eastAsia="Malgun Gothic"/>
          <w:lang w:val="en-US" w:eastAsia="ko-KR"/>
        </w:rPr>
        <w:t>18</w:t>
      </w:r>
      <w:r w:rsidRPr="00FB4F0C">
        <w:rPr>
          <w:rFonts w:eastAsia="Malgun Gothic"/>
          <w:lang w:val="en-US" w:eastAsia="ko-KR"/>
        </w:rPr>
        <w:t xml:space="preserve">. </w:t>
      </w:r>
    </w:p>
    <w:p w14:paraId="4D9124B7" w14:textId="77777777" w:rsidR="00EA6D9E" w:rsidRDefault="00EA6D9E" w:rsidP="00EA6D9E">
      <w:pPr>
        <w:pStyle w:val="TH"/>
      </w:pPr>
      <w:r w:rsidRPr="00D70CD0">
        <w:t xml:space="preserve">Table </w:t>
      </w:r>
      <w:r>
        <w:t>2-18. NS_30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2239"/>
        <w:gridCol w:w="1067"/>
        <w:gridCol w:w="887"/>
        <w:gridCol w:w="993"/>
        <w:gridCol w:w="958"/>
        <w:gridCol w:w="879"/>
        <w:gridCol w:w="864"/>
        <w:gridCol w:w="896"/>
        <w:gridCol w:w="848"/>
      </w:tblGrid>
      <w:tr w:rsidR="00EA6D9E" w:rsidRPr="00A1115A" w14:paraId="0D8FFA28" w14:textId="77777777" w:rsidTr="00507A7B">
        <w:trPr>
          <w:trHeight w:val="237"/>
          <w:jc w:val="center"/>
        </w:trPr>
        <w:tc>
          <w:tcPr>
            <w:tcW w:w="2448" w:type="dxa"/>
            <w:vMerge w:val="restart"/>
            <w:shd w:val="clear" w:color="auto" w:fill="auto"/>
          </w:tcPr>
          <w:p w14:paraId="543A5E5D" w14:textId="77777777" w:rsidR="00EA6D9E" w:rsidRPr="00A1115A" w:rsidRDefault="00EA6D9E" w:rsidP="00507A7B">
            <w:pPr>
              <w:pStyle w:val="TAH"/>
            </w:pPr>
          </w:p>
        </w:tc>
        <w:tc>
          <w:tcPr>
            <w:tcW w:w="4272" w:type="dxa"/>
            <w:gridSpan w:val="4"/>
          </w:tcPr>
          <w:p w14:paraId="5E43067A" w14:textId="77777777" w:rsidR="00EA6D9E" w:rsidRPr="00A1115A" w:rsidRDefault="00EA6D9E" w:rsidP="00507A7B">
            <w:pPr>
              <w:pStyle w:val="TAH"/>
              <w:ind w:firstLineChars="200" w:firstLine="360"/>
            </w:pPr>
            <w:r w:rsidRPr="00B159F1">
              <w:rPr>
                <w:rFonts w:eastAsiaTheme="minorEastAsia"/>
              </w:rPr>
              <w:t>RB Allocation</w:t>
            </w:r>
            <w:r w:rsidRPr="00570923">
              <w:rPr>
                <w:rFonts w:eastAsiaTheme="minorEastAsia"/>
                <w:vertAlign w:val="superscript"/>
              </w:rPr>
              <w:t>2</w:t>
            </w:r>
          </w:p>
        </w:tc>
        <w:tc>
          <w:tcPr>
            <w:tcW w:w="3736" w:type="dxa"/>
            <w:gridSpan w:val="4"/>
          </w:tcPr>
          <w:p w14:paraId="4C5C575A" w14:textId="77777777" w:rsidR="00EA6D9E" w:rsidRPr="00A1115A" w:rsidRDefault="00EA6D9E" w:rsidP="00507A7B">
            <w:pPr>
              <w:pStyle w:val="TAH"/>
              <w:ind w:firstLineChars="200" w:firstLine="360"/>
            </w:pPr>
            <w:r w:rsidRPr="00B159F1">
              <w:rPr>
                <w:rFonts w:eastAsiaTheme="minorEastAsia"/>
              </w:rPr>
              <w:t>RB Allocation</w:t>
            </w:r>
            <w:r w:rsidRPr="00570923">
              <w:rPr>
                <w:rFonts w:eastAsiaTheme="minorEastAsia"/>
                <w:vertAlign w:val="superscript"/>
              </w:rPr>
              <w:t>3</w:t>
            </w:r>
          </w:p>
        </w:tc>
      </w:tr>
      <w:tr w:rsidR="00EA6D9E" w:rsidRPr="00D70CD0" w14:paraId="65A04063" w14:textId="77777777" w:rsidTr="00507A7B">
        <w:trPr>
          <w:trHeight w:val="237"/>
          <w:jc w:val="center"/>
        </w:trPr>
        <w:tc>
          <w:tcPr>
            <w:tcW w:w="2448" w:type="dxa"/>
            <w:vMerge/>
            <w:shd w:val="clear" w:color="auto" w:fill="auto"/>
          </w:tcPr>
          <w:p w14:paraId="677C7791" w14:textId="77777777" w:rsidR="00EA6D9E" w:rsidRPr="00A1115A" w:rsidRDefault="00EA6D9E" w:rsidP="00507A7B">
            <w:pPr>
              <w:pStyle w:val="TAH"/>
            </w:pPr>
          </w:p>
        </w:tc>
        <w:tc>
          <w:tcPr>
            <w:tcW w:w="2128" w:type="dxa"/>
            <w:gridSpan w:val="2"/>
          </w:tcPr>
          <w:p w14:paraId="2D03E7DE" w14:textId="77777777" w:rsidR="00EA6D9E" w:rsidRPr="00D70CD0" w:rsidRDefault="00EA6D9E" w:rsidP="00507A7B">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09E30299" w14:textId="77777777" w:rsidR="00EA6D9E" w:rsidRPr="00D70CD0" w:rsidRDefault="00EA6D9E" w:rsidP="00507A7B">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64E75DFA" w14:textId="77777777" w:rsidR="00EA6D9E" w:rsidRDefault="00EA6D9E" w:rsidP="00507A7B">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1B0D3B14" w14:textId="77777777" w:rsidR="00EA6D9E" w:rsidRDefault="00EA6D9E" w:rsidP="00507A7B">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A6D9E" w:rsidRPr="00D70CD0" w14:paraId="0731AF48" w14:textId="77777777" w:rsidTr="00507A7B">
        <w:trPr>
          <w:trHeight w:val="237"/>
          <w:jc w:val="center"/>
        </w:trPr>
        <w:tc>
          <w:tcPr>
            <w:tcW w:w="2448" w:type="dxa"/>
            <w:shd w:val="clear" w:color="auto" w:fill="auto"/>
          </w:tcPr>
          <w:p w14:paraId="4FD2F2CD" w14:textId="77777777" w:rsidR="00EA6D9E" w:rsidRPr="00625CE6" w:rsidRDefault="00EA6D9E" w:rsidP="00507A7B">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6AB97E55" w14:textId="77777777" w:rsidR="00EA6D9E" w:rsidRDefault="00EA6D9E" w:rsidP="00507A7B">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6930773E" w14:textId="77777777" w:rsidR="00EA6D9E" w:rsidRDefault="00EA6D9E" w:rsidP="00507A7B">
            <w:pPr>
              <w:pStyle w:val="TAH"/>
              <w:rPr>
                <w:rFonts w:eastAsiaTheme="minorEastAsia"/>
                <w:lang w:eastAsia="ko-KR"/>
              </w:rPr>
            </w:pPr>
            <w:r>
              <w:rPr>
                <w:rFonts w:eastAsiaTheme="minorEastAsia" w:hint="eastAsia"/>
                <w:lang w:eastAsia="ko-KR"/>
              </w:rPr>
              <w:t>2</w:t>
            </w:r>
          </w:p>
        </w:tc>
        <w:tc>
          <w:tcPr>
            <w:tcW w:w="1086" w:type="dxa"/>
            <w:vAlign w:val="center"/>
          </w:tcPr>
          <w:p w14:paraId="035B62BD" w14:textId="77777777" w:rsidR="00EA6D9E" w:rsidRDefault="00EA6D9E" w:rsidP="00507A7B">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63E79EA3" w14:textId="77777777" w:rsidR="00EA6D9E" w:rsidRDefault="00EA6D9E" w:rsidP="00507A7B">
            <w:pPr>
              <w:pStyle w:val="TAH"/>
              <w:rPr>
                <w:rFonts w:eastAsiaTheme="minorEastAsia"/>
                <w:lang w:eastAsia="ko-KR"/>
              </w:rPr>
            </w:pPr>
            <w:r>
              <w:rPr>
                <w:rFonts w:eastAsiaTheme="minorEastAsia" w:hint="eastAsia"/>
                <w:lang w:eastAsia="ko-KR"/>
              </w:rPr>
              <w:t>2</w:t>
            </w:r>
          </w:p>
        </w:tc>
        <w:tc>
          <w:tcPr>
            <w:tcW w:w="934" w:type="dxa"/>
            <w:vAlign w:val="center"/>
          </w:tcPr>
          <w:p w14:paraId="47BDB2F9" w14:textId="77777777" w:rsidR="00EA6D9E" w:rsidRDefault="00EA6D9E" w:rsidP="00507A7B">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387D98A" w14:textId="77777777" w:rsidR="00EA6D9E" w:rsidRDefault="00EA6D9E" w:rsidP="00507A7B">
            <w:pPr>
              <w:pStyle w:val="TAH"/>
              <w:rPr>
                <w:rFonts w:eastAsiaTheme="minorEastAsia"/>
                <w:lang w:eastAsia="ko-KR"/>
              </w:rPr>
            </w:pPr>
            <w:r>
              <w:rPr>
                <w:rFonts w:eastAsiaTheme="minorEastAsia" w:hint="eastAsia"/>
                <w:lang w:eastAsia="ko-KR"/>
              </w:rPr>
              <w:t>2</w:t>
            </w:r>
          </w:p>
        </w:tc>
        <w:tc>
          <w:tcPr>
            <w:tcW w:w="934" w:type="dxa"/>
            <w:vAlign w:val="center"/>
          </w:tcPr>
          <w:p w14:paraId="1DB1703B" w14:textId="77777777" w:rsidR="00EA6D9E" w:rsidRDefault="00EA6D9E" w:rsidP="00507A7B">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3B2B4CE5" w14:textId="77777777" w:rsidR="00EA6D9E" w:rsidRDefault="00EA6D9E" w:rsidP="00507A7B">
            <w:pPr>
              <w:pStyle w:val="TAH"/>
              <w:rPr>
                <w:rFonts w:eastAsiaTheme="minorEastAsia"/>
                <w:lang w:eastAsia="ko-KR"/>
              </w:rPr>
            </w:pPr>
            <w:r>
              <w:rPr>
                <w:rFonts w:eastAsiaTheme="minorEastAsia" w:hint="eastAsia"/>
                <w:lang w:eastAsia="ko-KR"/>
              </w:rPr>
              <w:t>2</w:t>
            </w:r>
          </w:p>
        </w:tc>
      </w:tr>
      <w:tr w:rsidR="00EA6D9E" w:rsidRPr="00D70CD0" w14:paraId="70C6258A" w14:textId="77777777" w:rsidTr="00507A7B">
        <w:trPr>
          <w:trHeight w:val="237"/>
          <w:jc w:val="center"/>
        </w:trPr>
        <w:tc>
          <w:tcPr>
            <w:tcW w:w="2448" w:type="dxa"/>
            <w:shd w:val="clear" w:color="auto" w:fill="auto"/>
          </w:tcPr>
          <w:p w14:paraId="181E1894" w14:textId="77777777" w:rsidR="00EA6D9E" w:rsidRPr="00A1115A" w:rsidRDefault="00EA6D9E" w:rsidP="00507A7B">
            <w:pPr>
              <w:pStyle w:val="TAH"/>
            </w:pPr>
            <w:r>
              <w:rPr>
                <w:b w:val="0"/>
                <w:bCs/>
                <w:szCs w:val="18"/>
              </w:rPr>
              <w:t>Contiguous/ Non-contiguous sub-band RB sets</w:t>
            </w:r>
          </w:p>
        </w:tc>
        <w:tc>
          <w:tcPr>
            <w:tcW w:w="1135" w:type="dxa"/>
            <w:vAlign w:val="center"/>
          </w:tcPr>
          <w:p w14:paraId="55A19AD0" w14:textId="77777777" w:rsidR="00EA6D9E" w:rsidRPr="001D2962" w:rsidRDefault="00EA6D9E" w:rsidP="00507A7B">
            <w:pPr>
              <w:pStyle w:val="TAH"/>
              <w:rPr>
                <w:b w:val="0"/>
                <w:bCs/>
                <w:szCs w:val="18"/>
              </w:rPr>
            </w:pPr>
            <w:r w:rsidRPr="001D2962">
              <w:rPr>
                <w:rFonts w:eastAsiaTheme="minorEastAsia" w:cs="Arial"/>
                <w:b w:val="0"/>
              </w:rPr>
              <w:t xml:space="preserve">≤ </w:t>
            </w:r>
            <w:r>
              <w:rPr>
                <w:rFonts w:eastAsiaTheme="minorEastAsia"/>
                <w:b w:val="0"/>
              </w:rPr>
              <w:t>35.5</w:t>
            </w:r>
          </w:p>
        </w:tc>
        <w:tc>
          <w:tcPr>
            <w:tcW w:w="993" w:type="dxa"/>
            <w:vAlign w:val="center"/>
          </w:tcPr>
          <w:p w14:paraId="33BD0E7B" w14:textId="77777777" w:rsidR="00EA6D9E" w:rsidRPr="001D2962" w:rsidRDefault="00EA6D9E" w:rsidP="00507A7B">
            <w:pPr>
              <w:pStyle w:val="TAH"/>
              <w:rPr>
                <w:b w:val="0"/>
                <w:bCs/>
                <w:szCs w:val="18"/>
              </w:rPr>
            </w:pPr>
            <w:r w:rsidRPr="001D2962">
              <w:rPr>
                <w:rFonts w:eastAsiaTheme="minorEastAsia" w:cs="Arial"/>
                <w:b w:val="0"/>
              </w:rPr>
              <w:t xml:space="preserve">≤ </w:t>
            </w:r>
            <w:r>
              <w:rPr>
                <w:rFonts w:eastAsiaTheme="minorEastAsia" w:cs="Arial"/>
                <w:b w:val="0"/>
              </w:rPr>
              <w:t>28</w:t>
            </w:r>
            <w:r>
              <w:rPr>
                <w:rFonts w:eastAsiaTheme="minorEastAsia"/>
                <w:b w:val="0"/>
              </w:rPr>
              <w:t>.0</w:t>
            </w:r>
          </w:p>
        </w:tc>
        <w:tc>
          <w:tcPr>
            <w:tcW w:w="1086" w:type="dxa"/>
            <w:vAlign w:val="center"/>
          </w:tcPr>
          <w:p w14:paraId="76E15441" w14:textId="77777777" w:rsidR="00EA6D9E" w:rsidRPr="001D2962" w:rsidRDefault="00EA6D9E" w:rsidP="00507A7B">
            <w:pPr>
              <w:pStyle w:val="TAH"/>
              <w:rPr>
                <w:b w:val="0"/>
                <w:bCs/>
                <w:szCs w:val="18"/>
              </w:rPr>
            </w:pPr>
            <w:r w:rsidRPr="001D2962">
              <w:rPr>
                <w:rFonts w:eastAsiaTheme="minorEastAsia" w:cs="Arial"/>
                <w:b w:val="0"/>
              </w:rPr>
              <w:t xml:space="preserve">≤ </w:t>
            </w:r>
            <w:r>
              <w:rPr>
                <w:rFonts w:eastAsiaTheme="minorEastAsia" w:cs="Arial"/>
                <w:b w:val="0"/>
              </w:rPr>
              <w:t>13.5</w:t>
            </w:r>
          </w:p>
        </w:tc>
        <w:tc>
          <w:tcPr>
            <w:tcW w:w="1058" w:type="dxa"/>
            <w:vAlign w:val="center"/>
          </w:tcPr>
          <w:p w14:paraId="3D6A3E12" w14:textId="77777777" w:rsidR="00EA6D9E" w:rsidRPr="001D2962" w:rsidRDefault="00EA6D9E" w:rsidP="00507A7B">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p>
        </w:tc>
        <w:tc>
          <w:tcPr>
            <w:tcW w:w="934" w:type="dxa"/>
            <w:vAlign w:val="center"/>
          </w:tcPr>
          <w:p w14:paraId="2FDC0724" w14:textId="77777777" w:rsidR="00EA6D9E" w:rsidRPr="001D2962" w:rsidRDefault="00EA6D9E" w:rsidP="00507A7B">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3.0</w:t>
            </w:r>
          </w:p>
        </w:tc>
        <w:tc>
          <w:tcPr>
            <w:tcW w:w="934" w:type="dxa"/>
            <w:vAlign w:val="center"/>
          </w:tcPr>
          <w:p w14:paraId="270AB850" w14:textId="77777777" w:rsidR="00EA6D9E" w:rsidRPr="001D2962" w:rsidRDefault="00EA6D9E" w:rsidP="00507A7B">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1.0</w:t>
            </w:r>
          </w:p>
        </w:tc>
        <w:tc>
          <w:tcPr>
            <w:tcW w:w="934" w:type="dxa"/>
            <w:vAlign w:val="center"/>
          </w:tcPr>
          <w:p w14:paraId="614D8C6F" w14:textId="77777777" w:rsidR="00EA6D9E" w:rsidRPr="001D2962" w:rsidRDefault="00EA6D9E" w:rsidP="00507A7B">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0.5</w:t>
            </w:r>
          </w:p>
        </w:tc>
        <w:tc>
          <w:tcPr>
            <w:tcW w:w="934" w:type="dxa"/>
            <w:vAlign w:val="center"/>
          </w:tcPr>
          <w:p w14:paraId="77116114" w14:textId="77777777" w:rsidR="00EA6D9E" w:rsidRPr="001D2962" w:rsidRDefault="00EA6D9E" w:rsidP="00507A7B">
            <w:pPr>
              <w:pStyle w:val="TAH"/>
              <w:rPr>
                <w:b w:val="0"/>
                <w:bCs/>
                <w:szCs w:val="18"/>
              </w:rPr>
            </w:pPr>
            <w:r w:rsidRPr="001D2962">
              <w:rPr>
                <w:rFonts w:eastAsiaTheme="minorEastAsia" w:cs="Arial"/>
                <w:b w:val="0"/>
              </w:rPr>
              <w:t xml:space="preserve">≤ </w:t>
            </w:r>
            <w:r>
              <w:rPr>
                <w:rFonts w:eastAsiaTheme="minorEastAsia"/>
                <w:b w:val="0"/>
              </w:rPr>
              <w:t>8</w:t>
            </w:r>
            <w:r w:rsidRPr="001D2962">
              <w:rPr>
                <w:rFonts w:eastAsiaTheme="minorEastAsia"/>
                <w:b w:val="0"/>
              </w:rPr>
              <w:t>.5</w:t>
            </w:r>
          </w:p>
        </w:tc>
      </w:tr>
      <w:tr w:rsidR="00EA6D9E" w:rsidRPr="00D70CD0" w14:paraId="58D1A830" w14:textId="77777777" w:rsidTr="00507A7B">
        <w:trPr>
          <w:trHeight w:val="237"/>
          <w:jc w:val="center"/>
        </w:trPr>
        <w:tc>
          <w:tcPr>
            <w:tcW w:w="10456" w:type="dxa"/>
            <w:gridSpan w:val="9"/>
            <w:shd w:val="clear" w:color="auto" w:fill="auto"/>
          </w:tcPr>
          <w:p w14:paraId="7C9B00E9" w14:textId="77777777" w:rsidR="00EA6D9E" w:rsidRDefault="00EA6D9E" w:rsidP="00507A7B">
            <w:pPr>
              <w:pStyle w:val="TAN"/>
            </w:pPr>
            <w:r>
              <w:t>NOTE 1: The A-MPR shall apply to all SCS in all active 20 MHz sub-bands contiguously or non-contiguously allocated in the channel.</w:t>
            </w:r>
          </w:p>
          <w:p w14:paraId="617EEC7E" w14:textId="77777777" w:rsidR="00EA6D9E" w:rsidRDefault="00EA6D9E" w:rsidP="00507A7B">
            <w:pPr>
              <w:pStyle w:val="TAN"/>
            </w:pPr>
            <w:r>
              <w:t>NOTE 2: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5D4395BB" w14:textId="77777777" w:rsidR="00EA6D9E" w:rsidRDefault="00EA6D9E" w:rsidP="00507A7B">
            <w:pPr>
              <w:pStyle w:val="TAN"/>
            </w:pPr>
            <w:r>
              <w:t>NOTE 3: Applicable for all valid channels other than those enumerated under NOTE 2.</w:t>
            </w:r>
          </w:p>
          <w:p w14:paraId="04D41FB9" w14:textId="77777777" w:rsidR="00EA6D9E" w:rsidRPr="001D2962" w:rsidRDefault="00EA6D9E" w:rsidP="00507A7B">
            <w:pPr>
              <w:pStyle w:val="TAN"/>
              <w:rPr>
                <w:rFonts w:cs="Arial"/>
                <w:b/>
              </w:rPr>
            </w:pPr>
            <w:r>
              <w:t>NOTE 4: In current release larger CBW than 80MHz are not applicable for this network signalling.</w:t>
            </w:r>
          </w:p>
        </w:tc>
      </w:tr>
    </w:tbl>
    <w:p w14:paraId="364727A6" w14:textId="77777777" w:rsidR="0051020D" w:rsidRPr="00EA6D9E" w:rsidRDefault="0051020D" w:rsidP="00085703">
      <w:pPr>
        <w:spacing w:after="120"/>
        <w:rPr>
          <w:color w:val="000000" w:themeColor="text1"/>
          <w:szCs w:val="24"/>
          <w:lang w:eastAsia="zh-CN"/>
        </w:rPr>
      </w:pPr>
    </w:p>
    <w:p w14:paraId="38E0B2F8" w14:textId="3454ACE4" w:rsidR="003C6303" w:rsidRPr="000C68ED" w:rsidRDefault="003C6303" w:rsidP="003C6303">
      <w:pPr>
        <w:pStyle w:val="Heading1"/>
        <w:rPr>
          <w:lang w:val="en-US" w:eastAsia="zh-CN"/>
        </w:rPr>
      </w:pPr>
      <w:r w:rsidRPr="000C68ED">
        <w:rPr>
          <w:lang w:val="en-US" w:eastAsia="zh-CN"/>
        </w:rPr>
        <w:t>References</w:t>
      </w:r>
    </w:p>
    <w:p w14:paraId="1387B387" w14:textId="5230AE0B" w:rsidR="00085703" w:rsidRDefault="0041627D" w:rsidP="00B70C27">
      <w:pPr>
        <w:rPr>
          <w:lang w:val="en-US" w:eastAsia="zh-CN"/>
        </w:rPr>
      </w:pPr>
      <w:r w:rsidRPr="000C68ED">
        <w:rPr>
          <w:lang w:val="en-US" w:eastAsia="zh-CN"/>
        </w:rPr>
        <w:t>[</w:t>
      </w:r>
      <w:r w:rsidR="008B542B">
        <w:rPr>
          <w:lang w:val="en-US" w:eastAsia="zh-CN"/>
        </w:rPr>
        <w:t>1</w:t>
      </w:r>
      <w:r w:rsidRPr="000C68ED">
        <w:rPr>
          <w:lang w:val="en-US" w:eastAsia="zh-CN"/>
        </w:rPr>
        <w:t xml:space="preserve">] TR 38.786 </w:t>
      </w:r>
      <w:r w:rsidR="006B795D">
        <w:rPr>
          <w:lang w:val="en-US" w:eastAsia="zh-CN"/>
        </w:rPr>
        <w:t>V18.0.0</w:t>
      </w:r>
    </w:p>
    <w:p w14:paraId="2A751D12" w14:textId="68CA1AA1" w:rsidR="00413EC9" w:rsidRDefault="00413EC9" w:rsidP="00B70C27">
      <w:pPr>
        <w:rPr>
          <w:lang w:val="en-US" w:eastAsia="zh-CN"/>
        </w:rPr>
      </w:pPr>
      <w:r>
        <w:rPr>
          <w:lang w:val="en-US" w:eastAsia="zh-CN"/>
        </w:rPr>
        <w:t>[</w:t>
      </w:r>
      <w:r w:rsidR="008B542B">
        <w:rPr>
          <w:lang w:val="en-US" w:eastAsia="zh-CN"/>
        </w:rPr>
        <w:t>2</w:t>
      </w:r>
      <w:r>
        <w:rPr>
          <w:lang w:val="en-US" w:eastAsia="zh-CN"/>
        </w:rPr>
        <w:t>] R4-231</w:t>
      </w:r>
      <w:r w:rsidR="00FB4F0C">
        <w:rPr>
          <w:lang w:val="en-US" w:eastAsia="zh-CN"/>
        </w:rPr>
        <w:t>5542</w:t>
      </w:r>
      <w:r>
        <w:rPr>
          <w:lang w:val="en-US" w:eastAsia="zh-CN"/>
        </w:rPr>
        <w:t xml:space="preserve">, </w:t>
      </w:r>
      <w:r w:rsidR="00250B51">
        <w:rPr>
          <w:lang w:val="en-US" w:eastAsia="zh-CN"/>
        </w:rPr>
        <w:t>O</w:t>
      </w:r>
      <w:r>
        <w:rPr>
          <w:lang w:val="en-US" w:eastAsia="zh-CN"/>
        </w:rPr>
        <w:t>n Tx requirements for NR sidelink evolution, LG Electronics</w:t>
      </w:r>
    </w:p>
    <w:p w14:paraId="5632D00F" w14:textId="17C5E0D2" w:rsidR="00250B51" w:rsidRDefault="00250B51" w:rsidP="00B70C27">
      <w:pPr>
        <w:rPr>
          <w:lang w:val="en-US" w:eastAsia="zh-CN"/>
        </w:rPr>
      </w:pPr>
      <w:r>
        <w:rPr>
          <w:lang w:val="en-US" w:eastAsia="zh-CN"/>
        </w:rPr>
        <w:t xml:space="preserve">[3] R4-2316179, </w:t>
      </w:r>
      <w:r w:rsidRPr="00250B51">
        <w:rPr>
          <w:lang w:val="en-US" w:eastAsia="zh-CN"/>
        </w:rPr>
        <w:t>Sidelink PSSCH PSCCH MPR and A_MPR in unlicensed spectrum</w:t>
      </w:r>
      <w:r>
        <w:rPr>
          <w:lang w:val="en-US" w:eastAsia="zh-CN"/>
        </w:rPr>
        <w:t>, Qualcomm</w:t>
      </w:r>
    </w:p>
    <w:p w14:paraId="1D60F60C" w14:textId="77777777" w:rsidR="00EB519E" w:rsidRDefault="00EB519E">
      <w:pPr>
        <w:spacing w:after="0"/>
        <w:rPr>
          <w:rFonts w:ascii="Arial" w:hAnsi="Arial"/>
          <w:sz w:val="36"/>
          <w:lang w:val="en-US" w:eastAsia="zh-CN"/>
        </w:rPr>
      </w:pPr>
      <w:r>
        <w:rPr>
          <w:lang w:val="en-US" w:eastAsia="zh-CN"/>
        </w:rPr>
        <w:br w:type="page"/>
      </w:r>
    </w:p>
    <w:sectPr w:rsidR="00EB519E"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309F" w14:textId="77777777" w:rsidR="00005792" w:rsidRDefault="00005792">
      <w:r>
        <w:separator/>
      </w:r>
    </w:p>
  </w:endnote>
  <w:endnote w:type="continuationSeparator" w:id="0">
    <w:p w14:paraId="4774D99D" w14:textId="77777777" w:rsidR="00005792" w:rsidRDefault="0000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ED5BF" w14:textId="77777777" w:rsidR="00005792" w:rsidRDefault="00005792">
      <w:r>
        <w:separator/>
      </w:r>
    </w:p>
  </w:footnote>
  <w:footnote w:type="continuationSeparator" w:id="0">
    <w:p w14:paraId="68A23CB0" w14:textId="77777777" w:rsidR="00005792" w:rsidRDefault="00005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start w:val="1"/>
      <w:numFmt w:val="bullet"/>
      <w:lvlText w:val=""/>
      <w:lvlJc w:val="left"/>
      <w:pPr>
        <w:ind w:left="2739" w:hanging="360"/>
      </w:pPr>
      <w:rPr>
        <w:rFonts w:ascii="Symbol" w:hAnsi="Symbol" w:hint="default"/>
      </w:rPr>
    </w:lvl>
    <w:lvl w:ilvl="4" w:tplc="04090003">
      <w:start w:val="1"/>
      <w:numFmt w:val="bullet"/>
      <w:lvlText w:val="o"/>
      <w:lvlJc w:val="left"/>
      <w:pPr>
        <w:ind w:left="3459" w:hanging="360"/>
      </w:pPr>
      <w:rPr>
        <w:rFonts w:ascii="Courier New" w:hAnsi="Courier New" w:cs="Courier New" w:hint="default"/>
      </w:rPr>
    </w:lvl>
    <w:lvl w:ilvl="5" w:tplc="04090005">
      <w:start w:val="1"/>
      <w:numFmt w:val="bullet"/>
      <w:lvlText w:val=""/>
      <w:lvlJc w:val="left"/>
      <w:pPr>
        <w:ind w:left="4179" w:hanging="360"/>
      </w:pPr>
      <w:rPr>
        <w:rFonts w:ascii="Wingdings" w:hAnsi="Wingdings" w:hint="default"/>
      </w:rPr>
    </w:lvl>
    <w:lvl w:ilvl="6" w:tplc="04090001">
      <w:start w:val="1"/>
      <w:numFmt w:val="bullet"/>
      <w:lvlText w:val=""/>
      <w:lvlJc w:val="left"/>
      <w:pPr>
        <w:ind w:left="4899" w:hanging="360"/>
      </w:pPr>
      <w:rPr>
        <w:rFonts w:ascii="Symbol" w:hAnsi="Symbol" w:hint="default"/>
      </w:rPr>
    </w:lvl>
    <w:lvl w:ilvl="7" w:tplc="04090003">
      <w:start w:val="1"/>
      <w:numFmt w:val="bullet"/>
      <w:lvlText w:val="o"/>
      <w:lvlJc w:val="left"/>
      <w:pPr>
        <w:ind w:left="5619" w:hanging="360"/>
      </w:pPr>
      <w:rPr>
        <w:rFonts w:ascii="Courier New" w:hAnsi="Courier New" w:cs="Courier New" w:hint="default"/>
      </w:rPr>
    </w:lvl>
    <w:lvl w:ilvl="8" w:tplc="04090005">
      <w:start w:val="1"/>
      <w:numFmt w:val="bullet"/>
      <w:lvlText w:val=""/>
      <w:lvlJc w:val="left"/>
      <w:pPr>
        <w:ind w:left="6339"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3">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D9A5E8C"/>
    <w:multiLevelType w:val="hybridMultilevel"/>
    <w:tmpl w:val="7D303D5A"/>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4">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3"/>
  </w:num>
  <w:num w:numId="2">
    <w:abstractNumId w:val="20"/>
  </w:num>
  <w:num w:numId="3">
    <w:abstractNumId w:val="29"/>
  </w:num>
  <w:num w:numId="4">
    <w:abstractNumId w:val="27"/>
  </w:num>
  <w:num w:numId="5">
    <w:abstractNumId w:val="18"/>
  </w:num>
  <w:num w:numId="6">
    <w:abstractNumId w:val="43"/>
  </w:num>
  <w:num w:numId="7">
    <w:abstractNumId w:val="28"/>
  </w:num>
  <w:num w:numId="8">
    <w:abstractNumId w:val="42"/>
  </w:num>
  <w:num w:numId="9">
    <w:abstractNumId w:val="22"/>
  </w:num>
  <w:num w:numId="10">
    <w:abstractNumId w:val="16"/>
  </w:num>
  <w:num w:numId="11">
    <w:abstractNumId w:val="33"/>
  </w:num>
  <w:num w:numId="12">
    <w:abstractNumId w:val="35"/>
  </w:num>
  <w:num w:numId="13">
    <w:abstractNumId w:val="14"/>
  </w:num>
  <w:num w:numId="14">
    <w:abstractNumId w:val="11"/>
  </w:num>
  <w:num w:numId="15">
    <w:abstractNumId w:val="13"/>
  </w:num>
  <w:num w:numId="16">
    <w:abstractNumId w:val="25"/>
  </w:num>
  <w:num w:numId="17">
    <w:abstractNumId w:val="19"/>
  </w:num>
  <w:num w:numId="18">
    <w:abstractNumId w:val="1"/>
  </w:num>
  <w:num w:numId="19">
    <w:abstractNumId w:val="10"/>
  </w:num>
  <w:num w:numId="20">
    <w:abstractNumId w:val="40"/>
  </w:num>
  <w:num w:numId="21">
    <w:abstractNumId w:val="5"/>
  </w:num>
  <w:num w:numId="22">
    <w:abstractNumId w:val="31"/>
  </w:num>
  <w:num w:numId="23">
    <w:abstractNumId w:val="38"/>
  </w:num>
  <w:num w:numId="24">
    <w:abstractNumId w:val="41"/>
  </w:num>
  <w:num w:numId="25">
    <w:abstractNumId w:val="12"/>
  </w:num>
  <w:num w:numId="26">
    <w:abstractNumId w:val="6"/>
  </w:num>
  <w:num w:numId="27">
    <w:abstractNumId w:val="21"/>
  </w:num>
  <w:num w:numId="28">
    <w:abstractNumId w:val="24"/>
  </w:num>
  <w:num w:numId="29">
    <w:abstractNumId w:val="15"/>
  </w:num>
  <w:num w:numId="30">
    <w:abstractNumId w:val="0"/>
  </w:num>
  <w:num w:numId="31">
    <w:abstractNumId w:val="37"/>
  </w:num>
  <w:num w:numId="32">
    <w:abstractNumId w:val="8"/>
  </w:num>
  <w:num w:numId="33">
    <w:abstractNumId w:val="4"/>
  </w:num>
  <w:num w:numId="34">
    <w:abstractNumId w:val="36"/>
  </w:num>
  <w:num w:numId="35">
    <w:abstractNumId w:val="32"/>
  </w:num>
  <w:num w:numId="36">
    <w:abstractNumId w:val="26"/>
  </w:num>
  <w:num w:numId="37">
    <w:abstractNumId w:val="3"/>
  </w:num>
  <w:num w:numId="38">
    <w:abstractNumId w:val="9"/>
  </w:num>
  <w:num w:numId="39">
    <w:abstractNumId w:val="17"/>
  </w:num>
  <w:num w:numId="40">
    <w:abstractNumId w:val="34"/>
  </w:num>
  <w:num w:numId="41">
    <w:abstractNumId w:val="30"/>
  </w:num>
  <w:num w:numId="42">
    <w:abstractNumId w:val="7"/>
  </w:num>
  <w:num w:numId="43">
    <w:abstractNumId w:val="2"/>
  </w:num>
  <w:num w:numId="44">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mwqAUAdV/TBywAAAA="/>
  </w:docVars>
  <w:rsids>
    <w:rsidRoot w:val="00282213"/>
    <w:rsid w:val="00000265"/>
    <w:rsid w:val="00000A35"/>
    <w:rsid w:val="0000223C"/>
    <w:rsid w:val="00004165"/>
    <w:rsid w:val="00005792"/>
    <w:rsid w:val="000153D5"/>
    <w:rsid w:val="00020C56"/>
    <w:rsid w:val="00022784"/>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450B"/>
    <w:rsid w:val="001B7991"/>
    <w:rsid w:val="001C1409"/>
    <w:rsid w:val="001C2AE6"/>
    <w:rsid w:val="001C4A89"/>
    <w:rsid w:val="001C6177"/>
    <w:rsid w:val="001D0363"/>
    <w:rsid w:val="001D12B4"/>
    <w:rsid w:val="001D1B07"/>
    <w:rsid w:val="001D1C7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1"/>
    <w:rsid w:val="00250B5B"/>
    <w:rsid w:val="00252DB8"/>
    <w:rsid w:val="002537BC"/>
    <w:rsid w:val="00255C58"/>
    <w:rsid w:val="00260EC7"/>
    <w:rsid w:val="00261539"/>
    <w:rsid w:val="0026179F"/>
    <w:rsid w:val="002666AE"/>
    <w:rsid w:val="00266B16"/>
    <w:rsid w:val="00267D9A"/>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27FB"/>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1C7"/>
    <w:rsid w:val="00310A95"/>
    <w:rsid w:val="00311363"/>
    <w:rsid w:val="0031368A"/>
    <w:rsid w:val="00315867"/>
    <w:rsid w:val="00315BE6"/>
    <w:rsid w:val="003167BA"/>
    <w:rsid w:val="00321150"/>
    <w:rsid w:val="003260D7"/>
    <w:rsid w:val="0033052D"/>
    <w:rsid w:val="00331BD0"/>
    <w:rsid w:val="00333272"/>
    <w:rsid w:val="00333D59"/>
    <w:rsid w:val="00333E4B"/>
    <w:rsid w:val="00336697"/>
    <w:rsid w:val="003418CB"/>
    <w:rsid w:val="003547C1"/>
    <w:rsid w:val="00355873"/>
    <w:rsid w:val="0035653D"/>
    <w:rsid w:val="0035660F"/>
    <w:rsid w:val="003628B9"/>
    <w:rsid w:val="00362D8F"/>
    <w:rsid w:val="003651E6"/>
    <w:rsid w:val="00367724"/>
    <w:rsid w:val="003710BA"/>
    <w:rsid w:val="003770F6"/>
    <w:rsid w:val="0038020A"/>
    <w:rsid w:val="00383123"/>
    <w:rsid w:val="00383E37"/>
    <w:rsid w:val="003903A1"/>
    <w:rsid w:val="00393042"/>
    <w:rsid w:val="00394514"/>
    <w:rsid w:val="00394AD5"/>
    <w:rsid w:val="00394DD9"/>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387"/>
    <w:rsid w:val="003D4C47"/>
    <w:rsid w:val="003D7719"/>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1AA3"/>
    <w:rsid w:val="00453EC2"/>
    <w:rsid w:val="00454D38"/>
    <w:rsid w:val="00456A75"/>
    <w:rsid w:val="00460A61"/>
    <w:rsid w:val="00461E39"/>
    <w:rsid w:val="00462D3A"/>
    <w:rsid w:val="00463521"/>
    <w:rsid w:val="00471125"/>
    <w:rsid w:val="0047437A"/>
    <w:rsid w:val="00476647"/>
    <w:rsid w:val="00480E42"/>
    <w:rsid w:val="00481E54"/>
    <w:rsid w:val="00484C5D"/>
    <w:rsid w:val="0048543E"/>
    <w:rsid w:val="004868C1"/>
    <w:rsid w:val="0048750F"/>
    <w:rsid w:val="00487D3E"/>
    <w:rsid w:val="00493803"/>
    <w:rsid w:val="0049745E"/>
    <w:rsid w:val="004A17E9"/>
    <w:rsid w:val="004A34AD"/>
    <w:rsid w:val="004A495F"/>
    <w:rsid w:val="004A5300"/>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A7B"/>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54E1"/>
    <w:rsid w:val="00546E0E"/>
    <w:rsid w:val="00551A22"/>
    <w:rsid w:val="00553F7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3FDB"/>
    <w:rsid w:val="00644790"/>
    <w:rsid w:val="006501AF"/>
    <w:rsid w:val="00650DDE"/>
    <w:rsid w:val="006525BD"/>
    <w:rsid w:val="00653BCF"/>
    <w:rsid w:val="00654CBB"/>
    <w:rsid w:val="0065505B"/>
    <w:rsid w:val="00656A71"/>
    <w:rsid w:val="00662ACC"/>
    <w:rsid w:val="0066550B"/>
    <w:rsid w:val="006670AC"/>
    <w:rsid w:val="00667BB8"/>
    <w:rsid w:val="00670DF0"/>
    <w:rsid w:val="00672307"/>
    <w:rsid w:val="00675E67"/>
    <w:rsid w:val="006808C6"/>
    <w:rsid w:val="00682668"/>
    <w:rsid w:val="00692A68"/>
    <w:rsid w:val="00693DAC"/>
    <w:rsid w:val="00695B88"/>
    <w:rsid w:val="00695D85"/>
    <w:rsid w:val="006A30A2"/>
    <w:rsid w:val="006A6D23"/>
    <w:rsid w:val="006B25DE"/>
    <w:rsid w:val="006B795D"/>
    <w:rsid w:val="006C0E3D"/>
    <w:rsid w:val="006C1C3B"/>
    <w:rsid w:val="006C4E43"/>
    <w:rsid w:val="006C643E"/>
    <w:rsid w:val="006D1ABF"/>
    <w:rsid w:val="006D2932"/>
    <w:rsid w:val="006D3671"/>
    <w:rsid w:val="006D4176"/>
    <w:rsid w:val="006D68F0"/>
    <w:rsid w:val="006E0A73"/>
    <w:rsid w:val="006E0FEE"/>
    <w:rsid w:val="006E25DC"/>
    <w:rsid w:val="006E515C"/>
    <w:rsid w:val="006E6C11"/>
    <w:rsid w:val="006F2DEB"/>
    <w:rsid w:val="006F7267"/>
    <w:rsid w:val="006F7C0C"/>
    <w:rsid w:val="00700755"/>
    <w:rsid w:val="00701889"/>
    <w:rsid w:val="00704F8A"/>
    <w:rsid w:val="0070646B"/>
    <w:rsid w:val="007066F8"/>
    <w:rsid w:val="00706F63"/>
    <w:rsid w:val="007130A2"/>
    <w:rsid w:val="00713E16"/>
    <w:rsid w:val="00715463"/>
    <w:rsid w:val="00717869"/>
    <w:rsid w:val="00730655"/>
    <w:rsid w:val="00730FEC"/>
    <w:rsid w:val="00731D77"/>
    <w:rsid w:val="00732360"/>
    <w:rsid w:val="0073390A"/>
    <w:rsid w:val="00734E64"/>
    <w:rsid w:val="00736B37"/>
    <w:rsid w:val="00740A35"/>
    <w:rsid w:val="007449B9"/>
    <w:rsid w:val="00747C53"/>
    <w:rsid w:val="007520B4"/>
    <w:rsid w:val="007524BC"/>
    <w:rsid w:val="00763891"/>
    <w:rsid w:val="00763FE8"/>
    <w:rsid w:val="007655D5"/>
    <w:rsid w:val="0077557D"/>
    <w:rsid w:val="007763C1"/>
    <w:rsid w:val="007770F6"/>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06701"/>
    <w:rsid w:val="00813FED"/>
    <w:rsid w:val="00815316"/>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5276"/>
    <w:rsid w:val="00866D5B"/>
    <w:rsid w:val="00866FF5"/>
    <w:rsid w:val="0087332D"/>
    <w:rsid w:val="00873E1F"/>
    <w:rsid w:val="00874C16"/>
    <w:rsid w:val="0087622C"/>
    <w:rsid w:val="00877A1D"/>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42B"/>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6FB1"/>
    <w:rsid w:val="008F76C6"/>
    <w:rsid w:val="00902C0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858D8"/>
    <w:rsid w:val="009932AC"/>
    <w:rsid w:val="00994351"/>
    <w:rsid w:val="00996A8F"/>
    <w:rsid w:val="009A0020"/>
    <w:rsid w:val="009A043F"/>
    <w:rsid w:val="009A0E34"/>
    <w:rsid w:val="009A1DBF"/>
    <w:rsid w:val="009A68E6"/>
    <w:rsid w:val="009A7598"/>
    <w:rsid w:val="009B1DF8"/>
    <w:rsid w:val="009B34E5"/>
    <w:rsid w:val="009B3D20"/>
    <w:rsid w:val="009B5418"/>
    <w:rsid w:val="009B61B4"/>
    <w:rsid w:val="009C0727"/>
    <w:rsid w:val="009C163B"/>
    <w:rsid w:val="009C3C80"/>
    <w:rsid w:val="009C492F"/>
    <w:rsid w:val="009D254D"/>
    <w:rsid w:val="009D2FF2"/>
    <w:rsid w:val="009D3226"/>
    <w:rsid w:val="009D3385"/>
    <w:rsid w:val="009D3613"/>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A679C"/>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B04BCE"/>
    <w:rsid w:val="00B0599D"/>
    <w:rsid w:val="00B067CA"/>
    <w:rsid w:val="00B0724A"/>
    <w:rsid w:val="00B12B26"/>
    <w:rsid w:val="00B1395E"/>
    <w:rsid w:val="00B16049"/>
    <w:rsid w:val="00B163F8"/>
    <w:rsid w:val="00B17A54"/>
    <w:rsid w:val="00B17FD2"/>
    <w:rsid w:val="00B2072F"/>
    <w:rsid w:val="00B229DC"/>
    <w:rsid w:val="00B22CD5"/>
    <w:rsid w:val="00B2472D"/>
    <w:rsid w:val="00B24CA0"/>
    <w:rsid w:val="00B2549F"/>
    <w:rsid w:val="00B4108D"/>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74FD"/>
    <w:rsid w:val="00BC11E9"/>
    <w:rsid w:val="00BC22DC"/>
    <w:rsid w:val="00BC5339"/>
    <w:rsid w:val="00BC5982"/>
    <w:rsid w:val="00BC60BF"/>
    <w:rsid w:val="00BD28BF"/>
    <w:rsid w:val="00BD2D12"/>
    <w:rsid w:val="00BD6404"/>
    <w:rsid w:val="00BE0CB3"/>
    <w:rsid w:val="00BE313C"/>
    <w:rsid w:val="00BE33AE"/>
    <w:rsid w:val="00BE490E"/>
    <w:rsid w:val="00BE51DB"/>
    <w:rsid w:val="00BE7C90"/>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58D"/>
    <w:rsid w:val="00C467D4"/>
    <w:rsid w:val="00C47F08"/>
    <w:rsid w:val="00C514A6"/>
    <w:rsid w:val="00C519D3"/>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2330"/>
    <w:rsid w:val="00D45D72"/>
    <w:rsid w:val="00D469A7"/>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757AC"/>
    <w:rsid w:val="00D80786"/>
    <w:rsid w:val="00D811DF"/>
    <w:rsid w:val="00D81CAB"/>
    <w:rsid w:val="00D8375E"/>
    <w:rsid w:val="00D855D2"/>
    <w:rsid w:val="00D8576F"/>
    <w:rsid w:val="00D8677F"/>
    <w:rsid w:val="00D90A36"/>
    <w:rsid w:val="00D97F0C"/>
    <w:rsid w:val="00DA3A86"/>
    <w:rsid w:val="00DC2500"/>
    <w:rsid w:val="00DC4F72"/>
    <w:rsid w:val="00DC77DC"/>
    <w:rsid w:val="00DD0453"/>
    <w:rsid w:val="00DD0C2C"/>
    <w:rsid w:val="00DD19DE"/>
    <w:rsid w:val="00DD28BC"/>
    <w:rsid w:val="00DD31C0"/>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61DC"/>
    <w:rsid w:val="00E97AD5"/>
    <w:rsid w:val="00EA06D2"/>
    <w:rsid w:val="00EA1111"/>
    <w:rsid w:val="00EA22F0"/>
    <w:rsid w:val="00EA3B4F"/>
    <w:rsid w:val="00EA3C24"/>
    <w:rsid w:val="00EA6D9E"/>
    <w:rsid w:val="00EA73DF"/>
    <w:rsid w:val="00EB2035"/>
    <w:rsid w:val="00EB519E"/>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24F"/>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BE9"/>
    <w:rsid w:val="00F61C09"/>
    <w:rsid w:val="00F65582"/>
    <w:rsid w:val="00F665D7"/>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F3D"/>
    <w:rsid w:val="00FB0B15"/>
    <w:rsid w:val="00FB1E20"/>
    <w:rsid w:val="00FB2C7C"/>
    <w:rsid w:val="00FB38D8"/>
    <w:rsid w:val="00FB4476"/>
    <w:rsid w:val="00FB4F0C"/>
    <w:rsid w:val="00FC051F"/>
    <w:rsid w:val="00FC06FF"/>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toa heading" w:uiPriority="99"/>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H25"/>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subsub"/>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6F63"/>
    <w:rPr>
      <w:b/>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b/>
      <w:lang w:eastAsia="zh-CN"/>
    </w:rPr>
  </w:style>
  <w:style w:type="character" w:customStyle="1" w:styleId="Heading7Char">
    <w:name w:val="Heading 7 Char"/>
    <w:basedOn w:val="DefaultParagraphFont"/>
    <w:link w:val="Heading7"/>
    <w:qFormat/>
    <w:rsid w:val="00C35AA7"/>
    <w:rPr>
      <w:b/>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39"/>
    <w:qFormat/>
    <w:rsid w:val="0027403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5">
    <w:name w:val="font5"/>
    <w:basedOn w:val="Normal"/>
    <w:qFormat/>
    <w:rsid w:val="006E25DC"/>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qFormat/>
    <w:rsid w:val="006E25DC"/>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qFormat/>
    <w:rsid w:val="006E25DC"/>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qFormat/>
    <w:rsid w:val="006E25DC"/>
    <w:pPr>
      <w:spacing w:before="100" w:beforeAutospacing="1" w:after="100" w:afterAutospacing="1"/>
      <w:jc w:val="center"/>
      <w:textAlignment w:val="center"/>
    </w:pPr>
    <w:rPr>
      <w:rFonts w:ascii="Gulim" w:eastAsia="Gulim" w:hAnsi="Gulim" w:cs="Gulim"/>
      <w:b/>
      <w:bCs/>
      <w:lang w:val="en-US" w:eastAsia="ko-KR"/>
    </w:rPr>
  </w:style>
  <w:style w:type="paragraph" w:customStyle="1" w:styleId="xl68">
    <w:name w:val="xl68"/>
    <w:basedOn w:val="Normal"/>
    <w:qFormat/>
    <w:rsid w:val="006E25DC"/>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9">
    <w:name w:val="xl69"/>
    <w:basedOn w:val="Normal"/>
    <w:qFormat/>
    <w:rsid w:val="006E25DC"/>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qFormat/>
    <w:rsid w:val="006E25DC"/>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qFormat/>
    <w:rsid w:val="006E25DC"/>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qFormat/>
    <w:rsid w:val="006E25DC"/>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qFormat/>
    <w:rsid w:val="006E25DC"/>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qFormat/>
    <w:rsid w:val="006E25DC"/>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qFormat/>
    <w:rsid w:val="006E25DC"/>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qFormat/>
    <w:rsid w:val="006E25DC"/>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qFormat/>
    <w:rsid w:val="006E25DC"/>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qFormat/>
    <w:rsid w:val="006E25DC"/>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qFormat/>
    <w:rsid w:val="006E25DC"/>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qFormat/>
    <w:rsid w:val="006E25DC"/>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qFormat/>
    <w:rsid w:val="006E25DC"/>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qFormat/>
    <w:rsid w:val="006E25DC"/>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qFormat/>
    <w:rsid w:val="006E25DC"/>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qFormat/>
    <w:rsid w:val="006E25DC"/>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qFormat/>
    <w:rsid w:val="006E25DC"/>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qFormat/>
    <w:rsid w:val="006E25DC"/>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6E25DC"/>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E25DC"/>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E25DC"/>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E25DC"/>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E2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E25DC"/>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E2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E25DC"/>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E25DC"/>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E25D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Normal"/>
    <w:rsid w:val="006E25DC"/>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Normal"/>
    <w:rsid w:val="006E25DC"/>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E25DC"/>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E2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E25DC"/>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E25DC"/>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E25DC"/>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2">
    <w:name w:val="바탕글"/>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3">
    <w:name w:val="가출원"/>
    <w:basedOn w:val="Normal"/>
    <w:qFormat/>
    <w:rsid w:val="006E25DC"/>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Normal"/>
    <w:qFormat/>
    <w:rsid w:val="006E25DC"/>
    <w:pPr>
      <w:numPr>
        <w:numId w:val="7"/>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11">
    <w:name w:val="B1 (文字)"/>
    <w:basedOn w:val="DefaultParagraphFont"/>
    <w:locked/>
    <w:rsid w:val="006E25DC"/>
    <w:rPr>
      <w:rFonts w:ascii="Times New Roman" w:eastAsia="Times New Roman" w:hAnsi="Times New Roman"/>
      <w:lang w:val="en-GB" w:eastAsia="en-GB"/>
    </w:rPr>
  </w:style>
  <w:style w:type="paragraph" w:customStyle="1" w:styleId="LGTdoc1">
    <w:name w:val="LGTdoc_제목1"/>
    <w:basedOn w:val="Normal"/>
    <w:rsid w:val="006E25DC"/>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qFormat/>
    <w:rsid w:val="006E25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qFormat/>
    <w:rsid w:val="006E25DC"/>
    <w:rPr>
      <w:lang w:val="en-GB" w:eastAsia="ja-JP" w:bidi="ar-SA"/>
    </w:rPr>
  </w:style>
  <w:style w:type="character" w:customStyle="1" w:styleId="TFChar">
    <w:name w:val="TF Char"/>
    <w:basedOn w:val="DefaultParagraphFont"/>
    <w:link w:val="TF"/>
    <w:qFormat/>
    <w:rsid w:val="006E25DC"/>
    <w:rPr>
      <w:rFonts w:ascii="Arial" w:hAnsi="Arial"/>
      <w:b/>
      <w:lang w:val="x-none" w:eastAsia="en-US"/>
    </w:rPr>
  </w:style>
  <w:style w:type="character" w:customStyle="1" w:styleId="B3Char2">
    <w:name w:val="B3 Char2"/>
    <w:basedOn w:val="DefaultParagraphFont"/>
    <w:link w:val="B30"/>
    <w:qFormat/>
    <w:rsid w:val="006E25DC"/>
    <w:rPr>
      <w:lang w:val="en-GB" w:eastAsia="en-US"/>
    </w:rPr>
  </w:style>
  <w:style w:type="character" w:customStyle="1" w:styleId="DocumentMapChar">
    <w:name w:val="Document Map Char"/>
    <w:basedOn w:val="DefaultParagraphFont"/>
    <w:link w:val="DocumentMap"/>
    <w:qFormat/>
    <w:rsid w:val="006E25DC"/>
    <w:rPr>
      <w:rFonts w:ascii="Tahoma" w:hAnsi="Tahoma"/>
      <w:shd w:val="clear" w:color="auto" w:fill="000080"/>
      <w:lang w:val="en-GB" w:eastAsia="en-US"/>
    </w:rPr>
  </w:style>
  <w:style w:type="character" w:styleId="PlaceholderText">
    <w:name w:val="Placeholder Text"/>
    <w:basedOn w:val="DefaultParagraphFont"/>
    <w:uiPriority w:val="99"/>
    <w:qFormat/>
    <w:rsid w:val="006E25DC"/>
    <w:rPr>
      <w:color w:val="808080"/>
    </w:rPr>
  </w:style>
  <w:style w:type="paragraph" w:customStyle="1" w:styleId="tdoc-header">
    <w:name w:val="tdoc-header"/>
    <w:qFormat/>
    <w:rsid w:val="006E25DC"/>
    <w:rPr>
      <w:rFonts w:ascii="Arial" w:eastAsiaTheme="minorEastAsia" w:hAnsi="Arial"/>
      <w:noProof/>
      <w:sz w:val="24"/>
      <w:lang w:val="en-GB" w:eastAsia="en-US"/>
    </w:rPr>
  </w:style>
  <w:style w:type="character" w:customStyle="1" w:styleId="ListChar">
    <w:name w:val="List Char"/>
    <w:link w:val="List"/>
    <w:uiPriority w:val="99"/>
    <w:qFormat/>
    <w:rsid w:val="006E25DC"/>
    <w:rPr>
      <w:lang w:val="en-GB" w:eastAsia="en-US"/>
    </w:rPr>
  </w:style>
  <w:style w:type="character" w:customStyle="1" w:styleId="List2Char">
    <w:name w:val="List 2 Char"/>
    <w:link w:val="List2"/>
    <w:qFormat/>
    <w:rsid w:val="006E25DC"/>
    <w:rPr>
      <w:lang w:val="en-GB" w:eastAsia="en-US"/>
    </w:rPr>
  </w:style>
  <w:style w:type="character" w:customStyle="1" w:styleId="List3Char">
    <w:name w:val="List 3 Char"/>
    <w:link w:val="List3"/>
    <w:rsid w:val="006E25DC"/>
    <w:rPr>
      <w:lang w:val="en-GB" w:eastAsia="en-US"/>
    </w:rPr>
  </w:style>
  <w:style w:type="character" w:customStyle="1" w:styleId="B3Char">
    <w:name w:val="B3 Char"/>
    <w:qFormat/>
    <w:rsid w:val="006E25DC"/>
  </w:style>
  <w:style w:type="paragraph" w:customStyle="1" w:styleId="CharChar3CharCharCharCharCharChar">
    <w:name w:val="Char Char3 Char Char Char Char Char Char"/>
    <w:semiHidden/>
    <w:rsid w:val="006E25DC"/>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
    <w:name w:val="Char Char1 Char Char"/>
    <w:qFormat/>
    <w:rsid w:val="006E25DC"/>
    <w:pPr>
      <w:keepNext/>
      <w:tabs>
        <w:tab w:val="left" w:pos="-1134"/>
      </w:tabs>
      <w:autoSpaceDE w:val="0"/>
      <w:autoSpaceDN w:val="0"/>
      <w:adjustRightInd w:val="0"/>
      <w:spacing w:before="60" w:after="60"/>
      <w:jc w:val="both"/>
    </w:pPr>
    <w:rPr>
      <w:lang w:val="en-GB" w:eastAsia="en-GB"/>
    </w:rPr>
  </w:style>
  <w:style w:type="character" w:customStyle="1" w:styleId="apple-converted-space">
    <w:name w:val="apple-converted-space"/>
    <w:basedOn w:val="DefaultParagraphFont"/>
    <w:qFormat/>
    <w:rsid w:val="006E25DC"/>
  </w:style>
  <w:style w:type="paragraph" w:customStyle="1" w:styleId="listimage">
    <w:name w:val="listimage"/>
    <w:basedOn w:val="Normal"/>
    <w:rsid w:val="006E25DC"/>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qFormat/>
    <w:rsid w:val="006E25DC"/>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EditorsNoteChar">
    <w:name w:val="Editor's Note Char"/>
    <w:aliases w:val="EN Char"/>
    <w:link w:val="EditorsNote"/>
    <w:qFormat/>
    <w:rsid w:val="006E25DC"/>
    <w:rPr>
      <w:color w:val="FF0000"/>
      <w:lang w:val="x-none" w:eastAsia="en-US"/>
    </w:rPr>
  </w:style>
  <w:style w:type="character" w:customStyle="1" w:styleId="B4Char">
    <w:name w:val="B4 Char"/>
    <w:basedOn w:val="DefaultParagraphFont"/>
    <w:link w:val="B4"/>
    <w:qFormat/>
    <w:rsid w:val="006E25DC"/>
    <w:rPr>
      <w:lang w:val="en-GB" w:eastAsia="en-US"/>
    </w:rPr>
  </w:style>
  <w:style w:type="paragraph" w:customStyle="1" w:styleId="TALCharChar">
    <w:name w:val="TAL Char Char"/>
    <w:basedOn w:val="Normal"/>
    <w:link w:val="TALCharCharChar"/>
    <w:rsid w:val="006E25DC"/>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6E25DC"/>
    <w:rPr>
      <w:rFonts w:ascii="Arial" w:eastAsiaTheme="minorEastAsia" w:hAnsi="Arial"/>
      <w:sz w:val="18"/>
      <w:lang w:val="en-GB" w:eastAsia="en-GB"/>
    </w:rPr>
  </w:style>
  <w:style w:type="character" w:customStyle="1" w:styleId="EditorsNoteCharChar">
    <w:name w:val="Editor's Note Char Char"/>
    <w:rsid w:val="006E25DC"/>
    <w:rPr>
      <w:color w:val="FF0000"/>
      <w:lang w:val="en-GB" w:eastAsia="en-US" w:bidi="ar-SA"/>
    </w:rPr>
  </w:style>
  <w:style w:type="paragraph" w:customStyle="1" w:styleId="00BodyText">
    <w:name w:val="00 BodyText"/>
    <w:basedOn w:val="Normal"/>
    <w:qFormat/>
    <w:rsid w:val="006E25DC"/>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6E25DC"/>
    <w:rPr>
      <w:lang w:val="en-GB" w:eastAsia="ja-JP" w:bidi="ar-SA"/>
    </w:rPr>
  </w:style>
  <w:style w:type="paragraph" w:customStyle="1" w:styleId="MTDisplayEquation">
    <w:name w:val="MTDisplayEquation"/>
    <w:basedOn w:val="Normal"/>
    <w:qFormat/>
    <w:rsid w:val="006E25DC"/>
    <w:pPr>
      <w:tabs>
        <w:tab w:val="center" w:pos="4820"/>
        <w:tab w:val="right" w:pos="9640"/>
      </w:tabs>
      <w:overflowPunct w:val="0"/>
      <w:autoSpaceDE w:val="0"/>
      <w:autoSpaceDN w:val="0"/>
      <w:adjustRightInd w:val="0"/>
      <w:textAlignment w:val="baseline"/>
    </w:pPr>
    <w:rPr>
      <w:rFonts w:eastAsiaTheme="minorEastAsia"/>
      <w:lang w:val="en-US" w:eastAsia="en-GB"/>
    </w:rPr>
  </w:style>
  <w:style w:type="paragraph" w:styleId="BodyTextIndent">
    <w:name w:val="Body Text Indent"/>
    <w:basedOn w:val="Normal"/>
    <w:link w:val="BodyTextIndentChar"/>
    <w:qFormat/>
    <w:rsid w:val="006E25DC"/>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qFormat/>
    <w:rsid w:val="006E25DC"/>
    <w:rPr>
      <w:rFonts w:eastAsiaTheme="minorEastAsia"/>
      <w:sz w:val="22"/>
      <w:lang w:val="en-US" w:eastAsia="zh-CN"/>
    </w:rPr>
  </w:style>
  <w:style w:type="character" w:customStyle="1" w:styleId="PLCharChar">
    <w:name w:val="PL Char Char"/>
    <w:rsid w:val="006E25DC"/>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E25DC"/>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Normal"/>
    <w:link w:val="Doc-textChar"/>
    <w:rsid w:val="006E25D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6E25DC"/>
    <w:rPr>
      <w:rFonts w:ascii="Arial" w:eastAsia="MS Mincho" w:hAnsi="Arial"/>
      <w:bCs/>
      <w:szCs w:val="24"/>
      <w:lang w:val="en-GB" w:eastAsia="en-GB"/>
    </w:rPr>
  </w:style>
  <w:style w:type="paragraph" w:styleId="BodyText2">
    <w:name w:val="Body Text 2"/>
    <w:basedOn w:val="Normal"/>
    <w:link w:val="BodyText2Char"/>
    <w:qFormat/>
    <w:rsid w:val="006E25DC"/>
    <w:pPr>
      <w:overflowPunct w:val="0"/>
      <w:autoSpaceDE w:val="0"/>
      <w:autoSpaceDN w:val="0"/>
      <w:adjustRightInd w:val="0"/>
      <w:spacing w:after="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qFormat/>
    <w:rsid w:val="006E25DC"/>
    <w:rPr>
      <w:rFonts w:eastAsiaTheme="minorEastAsia"/>
      <w:sz w:val="24"/>
      <w:lang w:val="en-US" w:eastAsia="en-GB"/>
    </w:rPr>
  </w:style>
  <w:style w:type="paragraph" w:customStyle="1" w:styleId="CharCharCharCharCharChar1CharCharCharCharCharCharCharCharCharChar">
    <w:name w:val="Char Char Char Char Char Char1 Char Char Char Char Char Char Char Char Char Char"/>
    <w:basedOn w:val="Normal"/>
    <w:rsid w:val="006E25DC"/>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6E25DC"/>
    <w:rPr>
      <w:rFonts w:ascii="Times New Roman" w:hAnsi="Times New Roman"/>
      <w:lang w:val="en-GB" w:eastAsia="en-US"/>
    </w:rPr>
  </w:style>
  <w:style w:type="paragraph" w:customStyle="1" w:styleId="pl0">
    <w:name w:val="pl"/>
    <w:basedOn w:val="Normal"/>
    <w:rsid w:val="006E25D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E25DC"/>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6E25DC"/>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6E25DC"/>
    <w:rPr>
      <w:rFonts w:eastAsiaTheme="minorEastAsia"/>
      <w:lang w:val="en-GB" w:eastAsia="en-GB"/>
    </w:rPr>
  </w:style>
  <w:style w:type="character" w:styleId="Strong">
    <w:name w:val="Strong"/>
    <w:qFormat/>
    <w:rsid w:val="006E25DC"/>
    <w:rPr>
      <w:b/>
      <w:bCs/>
    </w:rPr>
  </w:style>
  <w:style w:type="character" w:styleId="PageNumber">
    <w:name w:val="page number"/>
    <w:basedOn w:val="DefaultParagraphFont"/>
    <w:qFormat/>
    <w:rsid w:val="006E25DC"/>
  </w:style>
  <w:style w:type="paragraph" w:customStyle="1" w:styleId="b50">
    <w:name w:val="b5"/>
    <w:basedOn w:val="Normal"/>
    <w:rsid w:val="006E25DC"/>
    <w:pPr>
      <w:ind w:left="1702" w:hanging="284"/>
    </w:pPr>
    <w:rPr>
      <w:lang w:val="en-US" w:eastAsia="zh-CN"/>
    </w:rPr>
  </w:style>
  <w:style w:type="character" w:customStyle="1" w:styleId="B1Zchn">
    <w:name w:val="B1 Zchn"/>
    <w:qFormat/>
    <w:rsid w:val="006E25DC"/>
    <w:rPr>
      <w:rFonts w:ascii="Times New Roman" w:hAnsi="Times New Roman"/>
      <w:lang w:val="en-GB" w:eastAsia="en-US"/>
    </w:rPr>
  </w:style>
  <w:style w:type="paragraph" w:customStyle="1" w:styleId="b31">
    <w:name w:val="b3"/>
    <w:basedOn w:val="Normal"/>
    <w:rsid w:val="006E25DC"/>
    <w:pPr>
      <w:ind w:left="1135" w:hanging="284"/>
    </w:pPr>
    <w:rPr>
      <w:rFonts w:eastAsia="Batang"/>
      <w:lang w:eastAsia="ko-KR" w:bidi="hi-IN"/>
    </w:rPr>
  </w:style>
  <w:style w:type="paragraph" w:customStyle="1" w:styleId="B7">
    <w:name w:val="B7"/>
    <w:basedOn w:val="B6"/>
    <w:link w:val="B7Char"/>
    <w:rsid w:val="006E25DC"/>
    <w:pPr>
      <w:ind w:left="2269"/>
    </w:pPr>
  </w:style>
  <w:style w:type="character" w:customStyle="1" w:styleId="B7Char">
    <w:name w:val="B7 Char"/>
    <w:basedOn w:val="B6Char"/>
    <w:link w:val="B7"/>
    <w:rsid w:val="006E25DC"/>
    <w:rPr>
      <w:rFonts w:eastAsiaTheme="minorEastAsia"/>
      <w:lang w:val="en-GB" w:eastAsia="en-GB"/>
    </w:rPr>
  </w:style>
  <w:style w:type="paragraph" w:customStyle="1" w:styleId="CharCharCharCharChar">
    <w:name w:val="Char Char Char Char Char"/>
    <w:semiHidden/>
    <w:qFormat/>
    <w:rsid w:val="006E25DC"/>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
    <w:name w:val="TableText"/>
    <w:basedOn w:val="BodyTextIndent"/>
    <w:qFormat/>
    <w:rsid w:val="006E25DC"/>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E25DC"/>
  </w:style>
  <w:style w:type="character" w:customStyle="1" w:styleId="spcolor3">
    <w:name w:val="spcolor3"/>
    <w:basedOn w:val="DefaultParagraphFont"/>
    <w:rsid w:val="006E25DC"/>
  </w:style>
  <w:style w:type="character" w:customStyle="1" w:styleId="msoins0">
    <w:name w:val="msoins0"/>
    <w:qFormat/>
    <w:rsid w:val="006E25DC"/>
  </w:style>
  <w:style w:type="paragraph" w:customStyle="1" w:styleId="a4">
    <w:name w:val="??"/>
    <w:qFormat/>
    <w:rsid w:val="006E25DC"/>
    <w:pPr>
      <w:widowControl w:val="0"/>
    </w:pPr>
    <w:rPr>
      <w:rFonts w:eastAsia="Malgun Gothic"/>
      <w:lang w:val="en-US" w:eastAsia="en-US"/>
    </w:rPr>
  </w:style>
  <w:style w:type="paragraph" w:customStyle="1" w:styleId="20">
    <w:name w:val="??? 2"/>
    <w:basedOn w:val="a4"/>
    <w:next w:val="a4"/>
    <w:qFormat/>
    <w:rsid w:val="006E25DC"/>
    <w:pPr>
      <w:keepNext/>
    </w:pPr>
    <w:rPr>
      <w:rFonts w:ascii="Arial" w:hAnsi="Arial"/>
      <w:b/>
      <w:sz w:val="24"/>
    </w:rPr>
  </w:style>
  <w:style w:type="paragraph" w:styleId="BlockText">
    <w:name w:val="Block Text"/>
    <w:basedOn w:val="Normal"/>
    <w:qFormat/>
    <w:rsid w:val="006E25DC"/>
    <w:pPr>
      <w:spacing w:after="120"/>
      <w:ind w:left="1440" w:right="1440"/>
    </w:pPr>
    <w:rPr>
      <w:rFonts w:eastAsia="Malgun Gothic"/>
    </w:rPr>
  </w:style>
  <w:style w:type="paragraph" w:customStyle="1" w:styleId="PaperTableCell">
    <w:name w:val="PaperTableCell"/>
    <w:basedOn w:val="Normal"/>
    <w:rsid w:val="006E25DC"/>
    <w:pPr>
      <w:widowControl w:val="0"/>
      <w:spacing w:after="0"/>
      <w:jc w:val="both"/>
    </w:pPr>
    <w:rPr>
      <w:kern w:val="2"/>
      <w:sz w:val="16"/>
      <w:szCs w:val="24"/>
      <w:lang w:val="en-US"/>
    </w:rPr>
  </w:style>
  <w:style w:type="paragraph" w:customStyle="1" w:styleId="References0">
    <w:name w:val="References"/>
    <w:basedOn w:val="Normal"/>
    <w:qFormat/>
    <w:rsid w:val="006E25DC"/>
    <w:pPr>
      <w:numPr>
        <w:numId w:val="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6E25D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Heading1"/>
    <w:rsid w:val="006E25DC"/>
    <w:pPr>
      <w:numPr>
        <w:numId w:val="10"/>
      </w:numPr>
    </w:pPr>
    <w:rPr>
      <w:color w:val="0000FF"/>
      <w:kern w:val="2"/>
      <w:lang w:val="en-GB"/>
    </w:rPr>
  </w:style>
  <w:style w:type="character" w:customStyle="1" w:styleId="Doc-text2Char">
    <w:name w:val="Doc-text2 Char"/>
    <w:link w:val="Doc-text2"/>
    <w:qFormat/>
    <w:locked/>
    <w:rsid w:val="006E25DC"/>
    <w:rPr>
      <w:rFonts w:ascii="Arial" w:hAnsi="Arial" w:cs="Arial"/>
      <w:lang w:eastAsia="en-GB"/>
    </w:rPr>
  </w:style>
  <w:style w:type="paragraph" w:customStyle="1" w:styleId="Doc-text2">
    <w:name w:val="Doc-text2"/>
    <w:basedOn w:val="Normal"/>
    <w:link w:val="Doc-text2Char"/>
    <w:qFormat/>
    <w:rsid w:val="006E25DC"/>
    <w:pPr>
      <w:spacing w:after="0"/>
      <w:ind w:left="1622" w:hanging="363"/>
    </w:pPr>
    <w:rPr>
      <w:rFonts w:ascii="Arial" w:hAnsi="Arial" w:cs="Arial"/>
      <w:lang w:val="sv-SE" w:eastAsia="en-GB"/>
    </w:rPr>
  </w:style>
  <w:style w:type="paragraph" w:customStyle="1" w:styleId="a5">
    <w:name w:val="쪽 번호"/>
    <w:uiPriority w:val="99"/>
    <w:rsid w:val="006E25DC"/>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6">
    <w:name w:val="표준 단락"/>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3">
    <w:name w:val="제목1"/>
    <w:uiPriority w:val="99"/>
    <w:qFormat/>
    <w:rsid w:val="006E25DC"/>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2">
    <w:name w:val="제목2"/>
    <w:qFormat/>
    <w:rsid w:val="006E25DC"/>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0">
    <w:name w:val="제목3"/>
    <w:uiPriority w:val="99"/>
    <w:rsid w:val="006E25DC"/>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
    <w:name w:val="제목4"/>
    <w:uiPriority w:val="99"/>
    <w:rsid w:val="006E25DC"/>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
    <w:name w:val="제목5"/>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
    <w:name w:val="제목6"/>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
    <w:name w:val="제목7"/>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
    <w:name w:val="제목8"/>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
    <w:name w:val="제목9"/>
    <w:uiPriority w:val="99"/>
    <w:rsid w:val="006E25DC"/>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4">
    <w:name w:val="목차1"/>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3">
    <w:name w:val="목차2"/>
    <w:uiPriority w:val="99"/>
    <w:rsid w:val="006E25DC"/>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1">
    <w:name w:val="목차3"/>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0">
    <w:name w:val="목차4"/>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0">
    <w:name w:val="목차5"/>
    <w:uiPriority w:val="99"/>
    <w:rsid w:val="006E25DC"/>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0">
    <w:name w:val="목차6"/>
    <w:uiPriority w:val="99"/>
    <w:rsid w:val="006E25DC"/>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0">
    <w:name w:val="목차7"/>
    <w:uiPriority w:val="99"/>
    <w:rsid w:val="006E25DC"/>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0">
    <w:name w:val="목차8"/>
    <w:uiPriority w:val="99"/>
    <w:rsid w:val="006E25DC"/>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0">
    <w:name w:val="목차9"/>
    <w:uiPriority w:val="99"/>
    <w:rsid w:val="006E25DC"/>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7">
    <w:name w:val="틀목차"/>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8">
    <w:name w:val="각주"/>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9">
    <w:name w:val="미주"/>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a">
    <w:name w:val="색인"/>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b">
    <w:name w:val="머리말"/>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c">
    <w:name w:val="꼬리말"/>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5">
    <w:name w:val="하이퍼헤딩1"/>
    <w:uiPriority w:val="99"/>
    <w:rsid w:val="006E25DC"/>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4">
    <w:name w:val="하이퍼헤딩2"/>
    <w:uiPriority w:val="99"/>
    <w:rsid w:val="006E25DC"/>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2">
    <w:name w:val="하이퍼헤딩3"/>
    <w:uiPriority w:val="99"/>
    <w:rsid w:val="006E25DC"/>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1">
    <w:name w:val="하이퍼헤딩4"/>
    <w:uiPriority w:val="99"/>
    <w:rsid w:val="006E25DC"/>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1">
    <w:name w:val="하이퍼헤딩5"/>
    <w:uiPriority w:val="99"/>
    <w:rsid w:val="006E25DC"/>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1">
    <w:name w:val="하이퍼헤딩6"/>
    <w:uiPriority w:val="99"/>
    <w:rsid w:val="006E25DC"/>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d">
    <w:name w:val="대제목"/>
    <w:uiPriority w:val="99"/>
    <w:rsid w:val="006E25DC"/>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e">
    <w:name w:val="중제목"/>
    <w:uiPriority w:val="99"/>
    <w:rsid w:val="006E25DC"/>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
    <w:name w:val="소제목"/>
    <w:rsid w:val="006E25DC"/>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0">
    <w:name w:val="틀제목"/>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styleId="Title">
    <w:name w:val="Title"/>
    <w:basedOn w:val="Normal"/>
    <w:next w:val="Normal"/>
    <w:link w:val="TitleChar"/>
    <w:uiPriority w:val="99"/>
    <w:qFormat/>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after="0" w:line="518" w:lineRule="atLeast"/>
      <w:jc w:val="both"/>
    </w:pPr>
    <w:rPr>
      <w:rFonts w:ascii="Malgun Gothic" w:eastAsia="Malgun Gothic" w:hAnsi="Malgun Gothic"/>
      <w:sz w:val="24"/>
      <w:szCs w:val="24"/>
      <w:lang w:val="x-none" w:eastAsia="x-none"/>
    </w:rPr>
  </w:style>
  <w:style w:type="character" w:customStyle="1" w:styleId="TitleChar">
    <w:name w:val="Title Char"/>
    <w:basedOn w:val="DefaultParagraphFont"/>
    <w:link w:val="Title"/>
    <w:uiPriority w:val="99"/>
    <w:qFormat/>
    <w:rsid w:val="006E25DC"/>
    <w:rPr>
      <w:rFonts w:ascii="Malgun Gothic" w:eastAsia="Malgun Gothic" w:hAnsi="Malgun Gothic"/>
      <w:sz w:val="24"/>
      <w:szCs w:val="24"/>
      <w:lang w:val="x-none" w:eastAsia="x-none"/>
    </w:rPr>
  </w:style>
  <w:style w:type="paragraph" w:customStyle="1" w:styleId="af1">
    <w:name w:val="바바탕글"/>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2">
    <w:name w:val="쪽번호"/>
    <w:uiPriority w:val="99"/>
    <w:rsid w:val="006E25DC"/>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6">
    <w:name w:val="개요 1"/>
    <w:uiPriority w:val="99"/>
    <w:rsid w:val="006E25DC"/>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5">
    <w:name w:val="개요 2"/>
    <w:uiPriority w:val="99"/>
    <w:rsid w:val="006E25DC"/>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3">
    <w:name w:val="개요 3"/>
    <w:uiPriority w:val="99"/>
    <w:rsid w:val="006E25DC"/>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2">
    <w:name w:val="개요 4"/>
    <w:uiPriority w:val="99"/>
    <w:rsid w:val="006E25DC"/>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2">
    <w:name w:val="개요 5"/>
    <w:uiPriority w:val="99"/>
    <w:rsid w:val="006E25DC"/>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2">
    <w:name w:val="개요 6"/>
    <w:uiPriority w:val="99"/>
    <w:rsid w:val="006E25DC"/>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1">
    <w:name w:val="개요 7"/>
    <w:uiPriority w:val="99"/>
    <w:rsid w:val="006E25DC"/>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3">
    <w:name w:val="그림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4">
    <w:name w:val="표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5">
    <w:name w:val="수식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6">
    <w:name w:val="찾아보기"/>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6E25DC"/>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6E25DC"/>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6E25DC"/>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6E25DC"/>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1">
    <w:name w:val="머리말(신명조9)"/>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2">
    <w:name w:val="머리말(중고딕9)"/>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각주내용(신명조9)"/>
    <w:uiPriority w:val="99"/>
    <w:rsid w:val="006E25DC"/>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7">
    <w:name w:val="본문(특허)"/>
    <w:uiPriority w:val="99"/>
    <w:rsid w:val="006E25DC"/>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8">
    <w:name w:val="표(특허)"/>
    <w:uiPriority w:val="99"/>
    <w:rsid w:val="006E25DC"/>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9">
    <w:name w:val="주석"/>
    <w:uiPriority w:val="99"/>
    <w:rsid w:val="006E25DC"/>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a">
    <w:name w:val="수식"/>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4">
    <w:name w:val="바리말(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중고딕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주내용(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7">
    <w:name w:val="바제목1"/>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6">
    <w:name w:val="바제목2"/>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4">
    <w:name w:val="바제목3"/>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7">
    <w:name w:val="제목2(발명의 효과"/>
    <w:uiPriority w:val="99"/>
    <w:rsid w:val="006E25DC"/>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b">
    <w:name w:val="메모"/>
    <w:uiPriority w:val="99"/>
    <w:rsid w:val="006E25DC"/>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
    <w:name w:val="바탕38"/>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6E25DC"/>
    <w:rPr>
      <w:b/>
      <w:bCs/>
      <w:sz w:val="12"/>
      <w:szCs w:val="12"/>
    </w:rPr>
  </w:style>
  <w:style w:type="paragraph" w:customStyle="1" w:styleId="ETRI4">
    <w:name w:val="ETRI 4보조맨"/>
    <w:uiPriority w:val="99"/>
    <w:rsid w:val="006E25DC"/>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6E25DC"/>
    <w:rPr>
      <w:sz w:val="24"/>
      <w:szCs w:val="24"/>
    </w:rPr>
  </w:style>
  <w:style w:type="paragraph" w:customStyle="1" w:styleId="18">
    <w:name w:val="바탕글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qFormat/>
    <w:rsid w:val="006E25DC"/>
  </w:style>
  <w:style w:type="paragraph" w:customStyle="1" w:styleId="-11">
    <w:name w:val="색상형 음영 - 강조색 11"/>
    <w:uiPriority w:val="99"/>
    <w:rsid w:val="006E25DC"/>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6E25DC"/>
    <w:rPr>
      <w:sz w:val="18"/>
      <w:szCs w:val="18"/>
    </w:rPr>
  </w:style>
  <w:style w:type="paragraph" w:customStyle="1" w:styleId="28">
    <w:name w:val="바탕2"/>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5">
    <w:name w:val="바탕3"/>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9">
    <w:name w:val="바탕글2"/>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c">
    <w:name w:val="a"/>
    <w:uiPriority w:val="99"/>
    <w:rsid w:val="006E25DC"/>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6E25DC"/>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Char1">
    <w:name w:val="(文字) (文字) Char"/>
    <w:uiPriority w:val="99"/>
    <w:qFormat/>
    <w:rsid w:val="006E25DC"/>
    <w:pPr>
      <w:widowControl w:val="0"/>
      <w:autoSpaceDE w:val="0"/>
      <w:autoSpaceDN w:val="0"/>
      <w:adjustRightInd w:val="0"/>
      <w:spacing w:after="60" w:line="120" w:lineRule="atLeast"/>
      <w:ind w:left="850"/>
      <w:jc w:val="both"/>
    </w:pPr>
    <w:rPr>
      <w:rFonts w:ascii="BatangChe" w:eastAsia="BatangChe" w:hAnsi="Malgun Gothic" w:cs="BatangChe"/>
      <w:lang w:val="en-US" w:eastAsia="ko-KR"/>
    </w:rPr>
  </w:style>
  <w:style w:type="paragraph" w:customStyle="1" w:styleId="s2">
    <w:name w:val="s2"/>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d">
    <w:name w:val="스타일"/>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6E25DC"/>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e">
    <w:name w:val="바본문(특허)"/>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
    <w:name w:val="바표(특허)"/>
    <w:uiPriority w:val="99"/>
    <w:rsid w:val="006E25DC"/>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6E25DC"/>
    <w:rPr>
      <w:sz w:val="20"/>
      <w:szCs w:val="20"/>
    </w:rPr>
  </w:style>
  <w:style w:type="paragraph" w:customStyle="1" w:styleId="19">
    <w:name w:val="스타일1"/>
    <w:qFormat/>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a">
    <w:name w:val="(1)"/>
    <w:uiPriority w:val="99"/>
    <w:rsid w:val="006E25DC"/>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E25DC"/>
    <w:pPr>
      <w:widowControl w:val="0"/>
      <w:autoSpaceDE w:val="0"/>
      <w:autoSpaceDN w:val="0"/>
      <w:adjustRightInd w:val="0"/>
      <w:spacing w:after="0"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
    <w:name w:val="바탕36"/>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qFormat/>
    <w:rsid w:val="006E25DC"/>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qFormat/>
    <w:rsid w:val="006E25DC"/>
    <w:rPr>
      <w:rFonts w:ascii="Courier New" w:eastAsia="BatangChe" w:hAnsi="Courier New"/>
      <w:lang w:val="x-none" w:eastAsia="x-none"/>
    </w:rPr>
  </w:style>
  <w:style w:type="paragraph" w:customStyle="1" w:styleId="aff0">
    <w:name w:val="가"/>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6E25DC"/>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b">
    <w:name w:val="바탕1"/>
    <w:uiPriority w:val="99"/>
    <w:rsid w:val="006E25DC"/>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
    <w:name w:val="Table Title"/>
    <w:uiPriority w:val="99"/>
    <w:rsid w:val="006E25DC"/>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6E25DC"/>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0">
    <w:name w:val="문단11"/>
    <w:uiPriority w:val="99"/>
    <w:rsid w:val="006E25DC"/>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
    <w:name w:val="그림 Char Char Char"/>
    <w:uiPriority w:val="99"/>
    <w:rsid w:val="006E25DC"/>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6E25DC"/>
    <w:rPr>
      <w:b/>
      <w:bCs/>
      <w:sz w:val="24"/>
      <w:szCs w:val="24"/>
    </w:rPr>
  </w:style>
  <w:style w:type="paragraph" w:customStyle="1" w:styleId="-">
    <w:name w:val="본문-삼성과제"/>
    <w:uiPriority w:val="99"/>
    <w:rsid w:val="006E25DC"/>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6E25DC"/>
    <w:rPr>
      <w:sz w:val="20"/>
      <w:szCs w:val="20"/>
    </w:rPr>
  </w:style>
  <w:style w:type="paragraph" w:customStyle="1" w:styleId="Body">
    <w:name w:val="Body"/>
    <w:uiPriority w:val="99"/>
    <w:rsid w:val="006E25DC"/>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6E25DC"/>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머리말(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중고딕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각주내용(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6E25DC"/>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1">
    <w:name w:val="보통 표안글"/>
    <w:uiPriority w:val="99"/>
    <w:rsid w:val="006E25DC"/>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2">
    <w:name w:val="선그리기"/>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3">
    <w:name w:val="점개요내용"/>
    <w:uiPriority w:val="99"/>
    <w:rsid w:val="006E25DC"/>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c">
    <w:name w:val="개요제목 1."/>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1">
    <w:name w:val="개요번호 1.1."/>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4">
    <w:name w:val="제목있는개요"/>
    <w:uiPriority w:val="99"/>
    <w:rsid w:val="006E25DC"/>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5">
    <w:name w:val="에러메시지"/>
    <w:uiPriority w:val="99"/>
    <w:rsid w:val="006E25DC"/>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6">
    <w:name w:val="차례"/>
    <w:uiPriority w:val="99"/>
    <w:rsid w:val="006E25DC"/>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7">
    <w:name w:val="중간 제목"/>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8">
    <w:name w:val="작은 제목"/>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6E25DC"/>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6E25DC"/>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6E25DC"/>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2">
    <w:name w:val="본문강조(중고딕11진"/>
    <w:uiPriority w:val="99"/>
    <w:rsid w:val="006E25DC"/>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6E25DC"/>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6E25DC"/>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6E25DC"/>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6E25DC"/>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2">
    <w:name w:val="작은 글씨(신명7)"/>
    <w:uiPriority w:val="99"/>
    <w:rsid w:val="006E25DC"/>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9">
    <w:name w:val="본문 중고딕"/>
    <w:uiPriority w:val="99"/>
    <w:rsid w:val="006E25DC"/>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6E25DC"/>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a">
    <w:name w:val="바본문"/>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1d">
    <w:name w:val="바개요 1"/>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2a">
    <w:name w:val="바개요 2"/>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37">
    <w:name w:val="바개요 3"/>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43">
    <w:name w:val="바개요 4"/>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53">
    <w:name w:val="바개요 5"/>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63">
    <w:name w:val="바개요 6"/>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73">
    <w:name w:val="바개요 7"/>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affb">
    <w:name w:val="바쪽 번호"/>
    <w:uiPriority w:val="99"/>
    <w:rsid w:val="006E25DC"/>
    <w:pPr>
      <w:widowControl w:val="0"/>
      <w:autoSpaceDE w:val="0"/>
      <w:autoSpaceDN w:val="0"/>
      <w:adjustRightInd w:val="0"/>
    </w:pPr>
    <w:rPr>
      <w:rFonts w:ascii="BatangChe" w:eastAsia="BatangChe" w:hAnsi="Malgun Gothic"/>
      <w:lang w:val="en-US" w:eastAsia="ko-KR"/>
    </w:rPr>
  </w:style>
  <w:style w:type="paragraph" w:customStyle="1" w:styleId="affc">
    <w:name w:val="바머리말"/>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d">
    <w:name w:val="바각주"/>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e">
    <w:name w:val="바그림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
    <w:name w:val="바표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0">
    <w:name w:val="바수식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1">
    <w:name w:val="바찾아보기"/>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2">
    <w:name w:val="아"/>
    <w:uiPriority w:val="99"/>
    <w:rsid w:val="006E25DC"/>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6E25DC"/>
    <w:rPr>
      <w:sz w:val="12"/>
      <w:szCs w:val="12"/>
    </w:rPr>
  </w:style>
  <w:style w:type="character" w:styleId="LineNumber">
    <w:name w:val="line number"/>
    <w:basedOn w:val="DefaultParagraphFont"/>
    <w:qFormat/>
    <w:rsid w:val="006E25DC"/>
  </w:style>
  <w:style w:type="paragraph" w:styleId="Subtitle">
    <w:name w:val="Subtitle"/>
    <w:basedOn w:val="Normal"/>
    <w:next w:val="Normal"/>
    <w:link w:val="SubtitleChar"/>
    <w:uiPriority w:val="11"/>
    <w:qFormat/>
    <w:rsid w:val="006E25DC"/>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E25DC"/>
    <w:rPr>
      <w:rFonts w:ascii="Malgun Gothic" w:eastAsia="Dotum" w:hAnsi="Malgun Gothic"/>
      <w:i/>
      <w:iCs/>
      <w:sz w:val="24"/>
      <w:szCs w:val="24"/>
      <w:lang w:val="x-none" w:eastAsia="x-none"/>
    </w:rPr>
  </w:style>
  <w:style w:type="paragraph" w:customStyle="1" w:styleId="covertext">
    <w:name w:val="cover text"/>
    <w:uiPriority w:val="99"/>
    <w:rsid w:val="006E25DC"/>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6E25DC"/>
    <w:rPr>
      <w:sz w:val="18"/>
      <w:szCs w:val="18"/>
    </w:rPr>
  </w:style>
  <w:style w:type="paragraph" w:customStyle="1" w:styleId="afff3">
    <w:name w:val="좡콰쐐"/>
    <w:uiPriority w:val="99"/>
    <w:rsid w:val="006E25DC"/>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a">
    <w:name w:val="바탕글3"/>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qFormat/>
    <w:rsid w:val="006E25DC"/>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qFormat/>
    <w:rsid w:val="006E25DC"/>
    <w:rPr>
      <w:rFonts w:ascii="BatangChe" w:eastAsia="BatangChe" w:hAnsi="Malgun Gothic"/>
      <w:sz w:val="24"/>
      <w:szCs w:val="24"/>
      <w:lang w:val="x-none" w:eastAsia="x-none"/>
    </w:rPr>
  </w:style>
  <w:style w:type="paragraph" w:styleId="Closing">
    <w:name w:val="Closing"/>
    <w:basedOn w:val="Normal"/>
    <w:link w:val="ClosingChar"/>
    <w:uiPriority w:val="99"/>
    <w:rsid w:val="006E25DC"/>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E25DC"/>
    <w:rPr>
      <w:rFonts w:ascii="BatangChe" w:eastAsia="BatangChe" w:hAnsi="Malgun Gothic"/>
      <w:sz w:val="24"/>
      <w:szCs w:val="24"/>
      <w:lang w:val="x-none" w:eastAsia="x-none"/>
    </w:rPr>
  </w:style>
  <w:style w:type="character" w:customStyle="1" w:styleId="p6na1">
    <w:name w:val="p6 na1"/>
    <w:uiPriority w:val="99"/>
    <w:rsid w:val="006E25DC"/>
  </w:style>
  <w:style w:type="paragraph" w:customStyle="1" w:styleId="jkan">
    <w:name w:val="jkan_본문"/>
    <w:uiPriority w:val="99"/>
    <w:rsid w:val="006E25DC"/>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styleId="BodyTextIndent3">
    <w:name w:val="Body Text Indent 3"/>
    <w:basedOn w:val="Normal"/>
    <w:link w:val="BodyTextIndent3Char"/>
    <w:qFormat/>
    <w:rsid w:val="006E25DC"/>
    <w:pPr>
      <w:widowControl w:val="0"/>
      <w:tabs>
        <w:tab w:val="left" w:pos="720"/>
      </w:tabs>
      <w:autoSpaceDE w:val="0"/>
      <w:autoSpaceDN w:val="0"/>
      <w:adjustRightInd w:val="0"/>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qFormat/>
    <w:rsid w:val="006E25DC"/>
    <w:rPr>
      <w:rFonts w:ascii="BatangChe" w:eastAsia="BatangChe" w:hAnsi="Malgun Gothic"/>
      <w:sz w:val="16"/>
      <w:szCs w:val="16"/>
      <w:lang w:val="x-none" w:eastAsia="x-none"/>
    </w:rPr>
  </w:style>
  <w:style w:type="paragraph" w:customStyle="1" w:styleId="2b">
    <w:name w:val="소제목 2"/>
    <w:uiPriority w:val="99"/>
    <w:rsid w:val="006E25DC"/>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6E25DC"/>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c">
    <w:name w:val="스타일2"/>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CharCharChar0">
    <w:name w:val="Char Char Char"/>
    <w:uiPriority w:val="99"/>
    <w:qFormat/>
    <w:rsid w:val="006E25DC"/>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paragraph" w:customStyle="1" w:styleId="Char10">
    <w:name w:val="Char1"/>
    <w:uiPriority w:val="99"/>
    <w:qFormat/>
    <w:rsid w:val="006E25DC"/>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character" w:customStyle="1" w:styleId="hl">
    <w:name w:val="hl"/>
    <w:uiPriority w:val="99"/>
    <w:rsid w:val="006E25DC"/>
  </w:style>
  <w:style w:type="character" w:customStyle="1" w:styleId="CharChar4">
    <w:name w:val="Char Char4"/>
    <w:uiPriority w:val="99"/>
    <w:qFormat/>
    <w:rsid w:val="006E25DC"/>
    <w:rPr>
      <w:sz w:val="18"/>
      <w:szCs w:val="18"/>
    </w:rPr>
  </w:style>
  <w:style w:type="character" w:customStyle="1" w:styleId="CharChar3">
    <w:name w:val="Char Char3"/>
    <w:uiPriority w:val="99"/>
    <w:rsid w:val="006E25DC"/>
    <w:rPr>
      <w:sz w:val="24"/>
      <w:szCs w:val="24"/>
    </w:rPr>
  </w:style>
  <w:style w:type="character" w:customStyle="1" w:styleId="CharChar2">
    <w:name w:val="Char Char2"/>
    <w:uiPriority w:val="99"/>
    <w:rsid w:val="006E25DC"/>
  </w:style>
  <w:style w:type="paragraph" w:customStyle="1" w:styleId="3b">
    <w:name w:val="스타일3"/>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6E25DC"/>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6E25DC"/>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e">
    <w:name w:val="내용1"/>
    <w:basedOn w:val="Heading4"/>
    <w:qFormat/>
    <w:rsid w:val="006E25DC"/>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1">
    <w:name w:val="본문1"/>
    <w:basedOn w:val="n2"/>
    <w:link w:val="1Char"/>
    <w:qFormat/>
    <w:rsid w:val="006E25DC"/>
    <w:pPr>
      <w:numPr>
        <w:numId w:val="11"/>
      </w:numPr>
    </w:pPr>
    <w:rPr>
      <w:rFonts w:ascii="Malgun Gothic" w:eastAsia="Malgun Gothic" w:hAnsi="Malgun Gothic" w:cs="Times New Roman"/>
      <w:color w:val="0D0D0D"/>
      <w:sz w:val="18"/>
      <w:lang w:val="x-none" w:eastAsia="x-none"/>
    </w:rPr>
  </w:style>
  <w:style w:type="character" w:customStyle="1" w:styleId="1Char">
    <w:name w:val="본문1 Char"/>
    <w:link w:val="11"/>
    <w:rsid w:val="006E25DC"/>
    <w:rPr>
      <w:rFonts w:ascii="Malgun Gothic" w:eastAsia="Malgun Gothic" w:hAnsi="Malgun Gothic"/>
      <w:color w:val="0D0D0D"/>
      <w:spacing w:val="-4"/>
      <w:sz w:val="18"/>
      <w:szCs w:val="18"/>
      <w:lang w:val="x-none" w:eastAsia="x-none"/>
    </w:rPr>
  </w:style>
  <w:style w:type="paragraph" w:customStyle="1" w:styleId="1-1">
    <w:name w:val="본문1-1"/>
    <w:basedOn w:val="11"/>
    <w:link w:val="1-1Char"/>
    <w:qFormat/>
    <w:rsid w:val="006E25DC"/>
    <w:pPr>
      <w:numPr>
        <w:ilvl w:val="1"/>
      </w:numPr>
    </w:pPr>
  </w:style>
  <w:style w:type="paragraph" w:customStyle="1" w:styleId="2d">
    <w:name w:val="본문2"/>
    <w:basedOn w:val="11"/>
    <w:link w:val="2Char"/>
    <w:qFormat/>
    <w:rsid w:val="006E25DC"/>
    <w:pPr>
      <w:numPr>
        <w:numId w:val="0"/>
      </w:numPr>
      <w:ind w:left="1021"/>
    </w:pPr>
  </w:style>
  <w:style w:type="character" w:customStyle="1" w:styleId="2Char">
    <w:name w:val="본문2 Char"/>
    <w:link w:val="2d"/>
    <w:rsid w:val="006E25DC"/>
    <w:rPr>
      <w:rFonts w:ascii="Malgun Gothic" w:eastAsia="Malgun Gothic" w:hAnsi="Malgun Gothic"/>
      <w:color w:val="0D0D0D"/>
      <w:spacing w:val="-4"/>
      <w:sz w:val="18"/>
      <w:szCs w:val="18"/>
      <w:lang w:val="x-none" w:eastAsia="x-none"/>
    </w:rPr>
  </w:style>
  <w:style w:type="character" w:customStyle="1" w:styleId="1-1Char">
    <w:name w:val="본문1-1 Char"/>
    <w:link w:val="1-1"/>
    <w:rsid w:val="006E25DC"/>
    <w:rPr>
      <w:rFonts w:ascii="Malgun Gothic" w:eastAsia="Malgun Gothic" w:hAnsi="Malgun Gothic"/>
      <w:color w:val="0D0D0D"/>
      <w:spacing w:val="-4"/>
      <w:sz w:val="18"/>
      <w:szCs w:val="18"/>
      <w:lang w:val="x-none" w:eastAsia="x-none"/>
    </w:rPr>
  </w:style>
  <w:style w:type="paragraph" w:customStyle="1" w:styleId="12">
    <w:name w:val="특허스타일 제목1"/>
    <w:basedOn w:val="Heading1"/>
    <w:next w:val="afff4"/>
    <w:qFormat/>
    <w:rsid w:val="006E25DC"/>
    <w:pPr>
      <w:keepLines w:val="0"/>
      <w:widowControl w:val="0"/>
      <w:numPr>
        <w:numId w:val="1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4"/>
    <w:qFormat/>
    <w:rsid w:val="006E25DC"/>
    <w:pPr>
      <w:keepLines w:val="0"/>
      <w:widowControl w:val="0"/>
      <w:numPr>
        <w:numId w:val="1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4">
    <w:name w:val="특허스타일 본문"/>
    <w:basedOn w:val="Normal"/>
    <w:qFormat/>
    <w:rsid w:val="006E25DC"/>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4"/>
    <w:qFormat/>
    <w:rsid w:val="006E25DC"/>
    <w:pPr>
      <w:keepLines w:val="0"/>
      <w:widowControl w:val="0"/>
      <w:numPr>
        <w:numId w:val="1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6E25DC"/>
    <w:pPr>
      <w:numPr>
        <w:numId w:val="13"/>
      </w:numPr>
    </w:pPr>
  </w:style>
  <w:style w:type="paragraph" w:customStyle="1" w:styleId="references">
    <w:name w:val="references"/>
    <w:basedOn w:val="Normal"/>
    <w:rsid w:val="006E25DC"/>
    <w:pPr>
      <w:numPr>
        <w:numId w:val="14"/>
      </w:numPr>
      <w:spacing w:after="0"/>
    </w:pPr>
    <w:rPr>
      <w:sz w:val="24"/>
      <w:szCs w:val="24"/>
      <w:lang w:val="en-US"/>
    </w:rPr>
  </w:style>
  <w:style w:type="paragraph" w:customStyle="1" w:styleId="table">
    <w:name w:val="table"/>
    <w:basedOn w:val="Normal"/>
    <w:next w:val="Normal"/>
    <w:qFormat/>
    <w:rsid w:val="006E25DC"/>
    <w:pPr>
      <w:overflowPunct w:val="0"/>
      <w:autoSpaceDE w:val="0"/>
      <w:autoSpaceDN w:val="0"/>
      <w:adjustRightInd w:val="0"/>
      <w:spacing w:after="0"/>
      <w:jc w:val="center"/>
      <w:textAlignment w:val="baseline"/>
    </w:pPr>
    <w:rPr>
      <w:rFonts w:eastAsia="MS Mincho"/>
      <w:lang w:val="en-US" w:eastAsia="ja-JP"/>
    </w:rPr>
  </w:style>
  <w:style w:type="paragraph" w:customStyle="1" w:styleId="Reference">
    <w:name w:val="Reference"/>
    <w:basedOn w:val="Normal"/>
    <w:qFormat/>
    <w:rsid w:val="006E25DC"/>
    <w:pPr>
      <w:keepLines/>
      <w:tabs>
        <w:tab w:val="num" w:pos="720"/>
      </w:tabs>
      <w:spacing w:after="0"/>
      <w:ind w:left="720" w:hanging="360"/>
      <w:jc w:val="both"/>
    </w:pPr>
    <w:rPr>
      <w:rFonts w:eastAsia="Malgun Gothic"/>
      <w:sz w:val="18"/>
      <w:lang w:val="en-US"/>
    </w:rPr>
  </w:style>
  <w:style w:type="paragraph" w:customStyle="1" w:styleId="NumberedList">
    <w:name w:val="Numbered List"/>
    <w:basedOn w:val="Normal"/>
    <w:qFormat/>
    <w:rsid w:val="006E25DC"/>
    <w:pPr>
      <w:numPr>
        <w:numId w:val="16"/>
      </w:numPr>
      <w:spacing w:after="0"/>
      <w:jc w:val="both"/>
    </w:pPr>
    <w:rPr>
      <w:rFonts w:eastAsia="MS Mincho"/>
    </w:rPr>
  </w:style>
  <w:style w:type="paragraph" w:customStyle="1" w:styleId="Figure">
    <w:name w:val="Figure"/>
    <w:basedOn w:val="Normal"/>
    <w:next w:val="Normal"/>
    <w:qFormat/>
    <w:rsid w:val="006E25DC"/>
    <w:pPr>
      <w:keepNext/>
      <w:spacing w:before="60" w:after="60"/>
      <w:jc w:val="center"/>
    </w:pPr>
    <w:rPr>
      <w:rFonts w:eastAsia="Malgun Gothic"/>
      <w:sz w:val="22"/>
      <w:lang w:val="en-US"/>
    </w:rPr>
  </w:style>
  <w:style w:type="paragraph" w:customStyle="1" w:styleId="FigureCaption">
    <w:name w:val="Figure Caption"/>
    <w:aliases w:val="fc Char,Figure Caption Char"/>
    <w:basedOn w:val="Normal"/>
    <w:rsid w:val="006E25D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25DC"/>
    <w:pPr>
      <w:spacing w:before="120" w:after="120" w:line="240" w:lineRule="atLeast"/>
      <w:jc w:val="right"/>
    </w:pPr>
    <w:rPr>
      <w:rFonts w:eastAsia="Malgun Gothic"/>
      <w:sz w:val="22"/>
      <w:lang w:val="en-US"/>
    </w:rPr>
  </w:style>
  <w:style w:type="paragraph" w:customStyle="1" w:styleId="multifig">
    <w:name w:val="multifig"/>
    <w:basedOn w:val="Normal"/>
    <w:rsid w:val="006E25DC"/>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6E25DC"/>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6E25DC"/>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6E25DC"/>
    <w:pPr>
      <w:spacing w:before="120" w:after="0" w:line="240" w:lineRule="exact"/>
      <w:jc w:val="both"/>
    </w:pPr>
    <w:rPr>
      <w:rFonts w:eastAsia="MS Mincho"/>
      <w:lang w:val="en-US"/>
    </w:rPr>
  </w:style>
  <w:style w:type="character" w:customStyle="1" w:styleId="Style10ptCharChar">
    <w:name w:val="Style 10 pt Char Char"/>
    <w:rsid w:val="006E25D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25DC"/>
    <w:pPr>
      <w:spacing w:before="60" w:after="60" w:line="240" w:lineRule="exact"/>
      <w:jc w:val="both"/>
    </w:pPr>
    <w:rPr>
      <w:rFonts w:eastAsia="MS Mincho"/>
      <w:b/>
      <w:lang w:val="en-US"/>
    </w:rPr>
  </w:style>
  <w:style w:type="character" w:customStyle="1" w:styleId="Style10ptBoldCharChar">
    <w:name w:val="Style 10 pt Bold Char Char"/>
    <w:rsid w:val="006E25DC"/>
    <w:rPr>
      <w:rFonts w:ascii="Arial" w:eastAsia="MS Mincho" w:hAnsi="Arial" w:cs="Arial"/>
      <w:b/>
      <w:color w:val="0000FF"/>
      <w:kern w:val="2"/>
      <w:lang w:val="en-US" w:eastAsia="en-US" w:bidi="ar-SA"/>
    </w:rPr>
  </w:style>
  <w:style w:type="paragraph" w:customStyle="1" w:styleId="Bullet">
    <w:name w:val="Bullet"/>
    <w:basedOn w:val="Normal"/>
    <w:qFormat/>
    <w:rsid w:val="006E25DC"/>
    <w:pPr>
      <w:numPr>
        <w:numId w:val="15"/>
      </w:numPr>
      <w:spacing w:after="0"/>
    </w:pPr>
    <w:rPr>
      <w:rFonts w:eastAsia="Malgun Gothic"/>
      <w:sz w:val="24"/>
      <w:szCs w:val="24"/>
      <w:lang w:val="en-US"/>
    </w:rPr>
  </w:style>
  <w:style w:type="character" w:customStyle="1" w:styleId="FigureCaption1">
    <w:name w:val="Figure Caption1"/>
    <w:aliases w:val="fc Char1,Figure Caption Char Char"/>
    <w:rsid w:val="006E25DC"/>
    <w:rPr>
      <w:rFonts w:ascii="Arial" w:eastAsia="????" w:hAnsi="Arial" w:cs="Arial"/>
      <w:color w:val="0000FF"/>
      <w:kern w:val="2"/>
      <w:lang w:val="en-US" w:eastAsia="en-US" w:bidi="ar-SA"/>
    </w:rPr>
  </w:style>
  <w:style w:type="paragraph" w:customStyle="1" w:styleId="FigureCentered">
    <w:name w:val="FigureCentered"/>
    <w:basedOn w:val="Normal"/>
    <w:next w:val="Normal"/>
    <w:rsid w:val="006E25DC"/>
    <w:pPr>
      <w:keepNext/>
      <w:spacing w:before="60" w:after="60" w:line="240" w:lineRule="atLeast"/>
      <w:jc w:val="center"/>
    </w:pPr>
    <w:rPr>
      <w:rFonts w:eastAsia="Malgun Gothic"/>
      <w:sz w:val="24"/>
      <w:lang w:val="en-US"/>
    </w:rPr>
  </w:style>
  <w:style w:type="character" w:customStyle="1" w:styleId="Equation-NumberedChar">
    <w:name w:val="Equation-Numbered Char"/>
    <w:rsid w:val="006E25DC"/>
    <w:rPr>
      <w:rFonts w:ascii="Arial" w:eastAsia="SimSun" w:hAnsi="Arial" w:cs="Arial"/>
      <w:color w:val="0000FF"/>
      <w:kern w:val="2"/>
      <w:sz w:val="22"/>
      <w:lang w:val="en-US" w:eastAsia="en-US" w:bidi="ar-SA"/>
    </w:rPr>
  </w:style>
  <w:style w:type="paragraph" w:customStyle="1" w:styleId="item">
    <w:name w:val="item"/>
    <w:basedOn w:val="Normal"/>
    <w:rsid w:val="006E25DC"/>
    <w:pPr>
      <w:numPr>
        <w:numId w:val="17"/>
      </w:numPr>
      <w:spacing w:after="0"/>
      <w:jc w:val="both"/>
    </w:pPr>
    <w:rPr>
      <w:rFonts w:eastAsia="MS Mincho"/>
    </w:rPr>
  </w:style>
  <w:style w:type="paragraph" w:customStyle="1" w:styleId="figure0">
    <w:name w:val="figure"/>
    <w:basedOn w:val="Normal"/>
    <w:rsid w:val="006E25DC"/>
    <w:pPr>
      <w:keepNext/>
      <w:keepLines/>
      <w:spacing w:before="60" w:after="60" w:line="240" w:lineRule="atLeast"/>
      <w:jc w:val="center"/>
    </w:pPr>
    <w:rPr>
      <w:rFonts w:eastAsia="Malgun Gothic"/>
      <w:lang w:val="en-US"/>
    </w:rPr>
  </w:style>
  <w:style w:type="character" w:customStyle="1" w:styleId="moz-txt-tag">
    <w:name w:val="moz-txt-tag"/>
    <w:rsid w:val="006E25DC"/>
    <w:rPr>
      <w:rFonts w:ascii="Arial" w:eastAsia="SimSun" w:hAnsi="Arial" w:cs="Arial"/>
      <w:color w:val="0000FF"/>
      <w:kern w:val="2"/>
      <w:lang w:val="en-US" w:eastAsia="zh-CN" w:bidi="ar-SA"/>
    </w:rPr>
  </w:style>
  <w:style w:type="paragraph" w:customStyle="1" w:styleId="tac0">
    <w:name w:val="tac"/>
    <w:basedOn w:val="Normal"/>
    <w:qFormat/>
    <w:rsid w:val="006E25DC"/>
    <w:pPr>
      <w:keepNext/>
      <w:spacing w:after="0"/>
      <w:jc w:val="center"/>
    </w:pPr>
    <w:rPr>
      <w:rFonts w:ascii="Arial" w:eastAsia="Calibri" w:hAnsi="Arial" w:cs="Arial"/>
      <w:sz w:val="18"/>
      <w:szCs w:val="18"/>
      <w:lang w:val="en-US"/>
    </w:rPr>
  </w:style>
  <w:style w:type="paragraph" w:customStyle="1" w:styleId="th0">
    <w:name w:val="th"/>
    <w:basedOn w:val="Normal"/>
    <w:rsid w:val="006E25DC"/>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6E25DC"/>
    <w:rPr>
      <w:rFonts w:ascii="Malgun Gothic" w:eastAsia="Malgun Gothic" w:hAnsi="Malgun Gothic"/>
      <w:lang w:val="en-US" w:eastAsia="ko-KR"/>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FZchn">
    <w:name w:val="TF Zchn"/>
    <w:locked/>
    <w:rsid w:val="006E25DC"/>
    <w:rPr>
      <w:rFonts w:ascii="Arial" w:hAnsi="Arial"/>
      <w:b/>
      <w:lang w:val="en-GB"/>
    </w:rPr>
  </w:style>
  <w:style w:type="paragraph" w:customStyle="1" w:styleId="RAN1bullet2">
    <w:name w:val="RAN1 bullet2"/>
    <w:basedOn w:val="Normal"/>
    <w:qFormat/>
    <w:rsid w:val="006E25DC"/>
    <w:pPr>
      <w:numPr>
        <w:ilvl w:val="1"/>
        <w:numId w:val="18"/>
      </w:numPr>
      <w:tabs>
        <w:tab w:val="left" w:pos="1440"/>
      </w:tabs>
      <w:spacing w:after="0"/>
    </w:pPr>
    <w:rPr>
      <w:rFonts w:ascii="Times" w:eastAsia="Batang" w:hAnsi="Times"/>
      <w:lang w:val="en-US"/>
    </w:rPr>
  </w:style>
  <w:style w:type="character" w:customStyle="1" w:styleId="NOZchn">
    <w:name w:val="NO Zchn"/>
    <w:qFormat/>
    <w:rsid w:val="006E25DC"/>
    <w:rPr>
      <w:rFonts w:ascii="Times New Roman" w:hAnsi="Times New Roman" w:cs="Times New Roman"/>
      <w:kern w:val="0"/>
      <w:szCs w:val="20"/>
      <w:lang w:val="x-none" w:eastAsia="en-US"/>
    </w:rPr>
  </w:style>
  <w:style w:type="character" w:customStyle="1" w:styleId="B3Car">
    <w:name w:val="B3 Car"/>
    <w:rsid w:val="006E25DC"/>
    <w:rPr>
      <w:rFonts w:ascii="Times New Roman" w:eastAsia="Malgun Gothic" w:hAnsi="Times New Roman" w:cs="Times New Roman"/>
      <w:kern w:val="0"/>
      <w:szCs w:val="20"/>
      <w:lang w:val="en-GB" w:eastAsia="en-US"/>
    </w:rPr>
  </w:style>
  <w:style w:type="paragraph" w:customStyle="1" w:styleId="msonormal0">
    <w:name w:val="msonormal"/>
    <w:basedOn w:val="Normal"/>
    <w:qFormat/>
    <w:rsid w:val="006E25DC"/>
    <w:pPr>
      <w:spacing w:before="100" w:beforeAutospacing="1" w:after="100" w:afterAutospacing="1"/>
    </w:pPr>
    <w:rPr>
      <w:rFonts w:eastAsia="Times New Roman"/>
      <w:sz w:val="24"/>
      <w:szCs w:val="24"/>
      <w:lang w:val="es-ES_tradnl" w:eastAsia="es-ES_tradnl"/>
    </w:rPr>
  </w:style>
  <w:style w:type="paragraph" w:customStyle="1" w:styleId="afff5">
    <w:name w:val="参考文献"/>
    <w:basedOn w:val="Normal"/>
    <w:qFormat/>
    <w:rsid w:val="006E25DC"/>
    <w:pPr>
      <w:keepLines/>
      <w:tabs>
        <w:tab w:val="num" w:pos="720"/>
      </w:tabs>
      <w:spacing w:after="0"/>
      <w:ind w:left="720" w:hanging="360"/>
    </w:pPr>
    <w:rPr>
      <w:rFonts w:eastAsia="MS Mincho"/>
    </w:rPr>
  </w:style>
  <w:style w:type="character" w:customStyle="1" w:styleId="EXChar">
    <w:name w:val="EX Char"/>
    <w:link w:val="EX"/>
    <w:qFormat/>
    <w:locked/>
    <w:rsid w:val="006E25DC"/>
    <w:rPr>
      <w:lang w:val="en-GB" w:eastAsia="en-US"/>
    </w:rPr>
  </w:style>
  <w:style w:type="character" w:customStyle="1" w:styleId="fontstyle01">
    <w:name w:val="fontstyle01"/>
    <w:qFormat/>
    <w:rsid w:val="006E25DC"/>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E25DC"/>
  </w:style>
  <w:style w:type="character" w:customStyle="1" w:styleId="search-word-mail">
    <w:name w:val="search-word-mail"/>
    <w:qFormat/>
    <w:rsid w:val="006E25DC"/>
  </w:style>
  <w:style w:type="paragraph" w:customStyle="1" w:styleId="TN">
    <w:name w:val="TN"/>
    <w:basedOn w:val="Normal"/>
    <w:qFormat/>
    <w:rsid w:val="006E25DC"/>
    <w:pPr>
      <w:keepNext/>
      <w:keepLines/>
      <w:spacing w:after="0"/>
      <w:ind w:left="851" w:hanging="851"/>
    </w:pPr>
    <w:rPr>
      <w:rFonts w:ascii="Arial" w:hAnsi="Arial"/>
      <w:sz w:val="18"/>
    </w:rPr>
  </w:style>
  <w:style w:type="paragraph" w:customStyle="1" w:styleId="B1">
    <w:name w:val="B1+"/>
    <w:basedOn w:val="B10"/>
    <w:link w:val="B1Car"/>
    <w:qFormat/>
    <w:rsid w:val="006E25DC"/>
    <w:pPr>
      <w:numPr>
        <w:numId w:val="19"/>
      </w:numPr>
      <w:tabs>
        <w:tab w:val="clear" w:pos="737"/>
        <w:tab w:val="num" w:pos="720"/>
      </w:tabs>
      <w:overflowPunct w:val="0"/>
      <w:autoSpaceDE w:val="0"/>
      <w:autoSpaceDN w:val="0"/>
      <w:adjustRightInd w:val="0"/>
      <w:ind w:left="720" w:hanging="360"/>
      <w:textAlignment w:val="baseline"/>
    </w:pPr>
    <w:rPr>
      <w:rFonts w:eastAsia="Times New Roman"/>
    </w:rPr>
  </w:style>
  <w:style w:type="paragraph" w:customStyle="1" w:styleId="B2">
    <w:name w:val="B2+"/>
    <w:basedOn w:val="B20"/>
    <w:qFormat/>
    <w:rsid w:val="006E25DC"/>
    <w:pPr>
      <w:numPr>
        <w:numId w:val="20"/>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6E25DC"/>
    <w:pPr>
      <w:numPr>
        <w:numId w:val="21"/>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qFormat/>
    <w:rsid w:val="006E25DC"/>
    <w:pPr>
      <w:numPr>
        <w:numId w:val="22"/>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6E25DC"/>
    <w:pPr>
      <w:keepNext/>
      <w:keepLines/>
      <w:numPr>
        <w:numId w:val="2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6E25DC"/>
    <w:pPr>
      <w:keepNext/>
      <w:keepLines/>
      <w:numPr>
        <w:numId w:val="24"/>
      </w:numPr>
      <w:tabs>
        <w:tab w:val="num" w:pos="360"/>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6E25DC"/>
  </w:style>
  <w:style w:type="numbering" w:customStyle="1" w:styleId="NoList2">
    <w:name w:val="No List2"/>
    <w:next w:val="NoList"/>
    <w:uiPriority w:val="99"/>
    <w:semiHidden/>
    <w:unhideWhenUsed/>
    <w:rsid w:val="006E25DC"/>
  </w:style>
  <w:style w:type="numbering" w:customStyle="1" w:styleId="NoList3">
    <w:name w:val="No List3"/>
    <w:next w:val="NoList"/>
    <w:uiPriority w:val="99"/>
    <w:semiHidden/>
    <w:unhideWhenUsed/>
    <w:rsid w:val="006E25DC"/>
  </w:style>
  <w:style w:type="numbering" w:customStyle="1" w:styleId="NoList4">
    <w:name w:val="No List4"/>
    <w:next w:val="NoList"/>
    <w:uiPriority w:val="99"/>
    <w:semiHidden/>
    <w:unhideWhenUsed/>
    <w:rsid w:val="006E25DC"/>
  </w:style>
  <w:style w:type="table" w:customStyle="1" w:styleId="TableGrid11">
    <w:name w:val="Table Grid11"/>
    <w:basedOn w:val="TableNormal"/>
    <w:next w:val="TableGrid"/>
    <w:uiPriority w:val="39"/>
    <w:qFormat/>
    <w:rsid w:val="006E25DC"/>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E25DC"/>
  </w:style>
  <w:style w:type="table" w:customStyle="1" w:styleId="TableGrid2">
    <w:name w:val="Table Grid2"/>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E25DC"/>
  </w:style>
  <w:style w:type="numbering" w:customStyle="1" w:styleId="NoList21">
    <w:name w:val="No List21"/>
    <w:next w:val="NoList"/>
    <w:uiPriority w:val="99"/>
    <w:semiHidden/>
    <w:unhideWhenUsed/>
    <w:rsid w:val="006E25DC"/>
  </w:style>
  <w:style w:type="numbering" w:customStyle="1" w:styleId="NoList31">
    <w:name w:val="No List31"/>
    <w:next w:val="NoList"/>
    <w:uiPriority w:val="99"/>
    <w:semiHidden/>
    <w:unhideWhenUsed/>
    <w:rsid w:val="006E25DC"/>
  </w:style>
  <w:style w:type="numbering" w:customStyle="1" w:styleId="NoList41">
    <w:name w:val="No List41"/>
    <w:next w:val="NoList"/>
    <w:uiPriority w:val="99"/>
    <w:semiHidden/>
    <w:unhideWhenUsed/>
    <w:rsid w:val="006E25DC"/>
  </w:style>
  <w:style w:type="numbering" w:customStyle="1" w:styleId="NoList6">
    <w:name w:val="No List6"/>
    <w:next w:val="NoList"/>
    <w:uiPriority w:val="99"/>
    <w:semiHidden/>
    <w:unhideWhenUsed/>
    <w:rsid w:val="006E25DC"/>
  </w:style>
  <w:style w:type="table" w:customStyle="1" w:styleId="TableGrid3">
    <w:name w:val="Table Grid3"/>
    <w:basedOn w:val="TableNormal"/>
    <w:next w:val="TableGrid"/>
    <w:qFormat/>
    <w:rsid w:val="006E25DC"/>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E25DC"/>
  </w:style>
  <w:style w:type="table" w:customStyle="1" w:styleId="TableGrid4">
    <w:name w:val="Table Grid4"/>
    <w:basedOn w:val="TableNormal"/>
    <w:next w:val="TableGrid"/>
    <w:uiPriority w:val="39"/>
    <w:qFormat/>
    <w:rsid w:val="006E25DC"/>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표 구분선1"/>
    <w:basedOn w:val="TableNormal"/>
    <w:next w:val="TableGrid"/>
    <w:uiPriority w:val="59"/>
    <w:rsid w:val="006E25DC"/>
    <w:rPr>
      <w:rFonts w:ascii="Malgun Gothic" w:eastAsia="Malgun Gothic" w:hAnsi="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unhideWhenUsed/>
    <w:rsid w:val="006E25D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5DC"/>
    <w:rPr>
      <w:rFonts w:ascii="Arial" w:hAnsi="Arial"/>
      <w:sz w:val="32"/>
      <w:lang w:val="en-GB" w:eastAsia="en-US" w:bidi="ar-SA"/>
    </w:rPr>
  </w:style>
  <w:style w:type="character" w:customStyle="1" w:styleId="font4">
    <w:name w:val="font4"/>
    <w:qFormat/>
    <w:rsid w:val="006E25DC"/>
  </w:style>
  <w:style w:type="character" w:customStyle="1" w:styleId="UnresolvedMention2">
    <w:name w:val="Unresolved Mention2"/>
    <w:uiPriority w:val="99"/>
    <w:unhideWhenUsed/>
    <w:qFormat/>
    <w:rsid w:val="006E25D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25DC"/>
    <w:rPr>
      <w:rFonts w:ascii="Arial" w:hAnsi="Arial"/>
      <w:sz w:val="36"/>
      <w:lang w:val="en-GB" w:eastAsia="en-US"/>
    </w:rPr>
  </w:style>
  <w:style w:type="paragraph" w:styleId="BodyText3">
    <w:name w:val="Body Text 3"/>
    <w:basedOn w:val="Normal"/>
    <w:link w:val="BodyText3Char"/>
    <w:uiPriority w:val="99"/>
    <w:qFormat/>
    <w:rsid w:val="006E25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E25DC"/>
    <w:rPr>
      <w:rFonts w:eastAsia="Osaka"/>
      <w:color w:val="000000"/>
      <w:lang w:val="en-GB" w:eastAsia="x-none"/>
    </w:rPr>
  </w:style>
  <w:style w:type="character" w:customStyle="1" w:styleId="msoins1">
    <w:name w:val="msoins"/>
    <w:qFormat/>
    <w:rsid w:val="006E25DC"/>
  </w:style>
  <w:style w:type="paragraph" w:customStyle="1" w:styleId="1Char0">
    <w:name w:val="(文字) (文字)1 Char (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25D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25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5DC"/>
    <w:rPr>
      <w:rFonts w:ascii="Arial" w:hAnsi="Arial"/>
      <w:sz w:val="32"/>
      <w:lang w:val="en-GB" w:eastAsia="ja-JP" w:bidi="ar-SA"/>
    </w:rPr>
  </w:style>
  <w:style w:type="character" w:customStyle="1" w:styleId="AndreaLeonardi">
    <w:name w:val="Andrea Leonardi"/>
    <w:semiHidden/>
    <w:qFormat/>
    <w:rsid w:val="006E25DC"/>
    <w:rPr>
      <w:rFonts w:ascii="Arial" w:hAnsi="Arial" w:cs="Arial"/>
      <w:color w:val="auto"/>
      <w:sz w:val="20"/>
      <w:szCs w:val="20"/>
    </w:rPr>
  </w:style>
  <w:style w:type="character" w:customStyle="1" w:styleId="NOCharChar">
    <w:name w:val="NO Char Char"/>
    <w:qFormat/>
    <w:rsid w:val="006E25DC"/>
    <w:rPr>
      <w:lang w:val="en-GB" w:eastAsia="en-US" w:bidi="ar-SA"/>
    </w:rPr>
  </w:style>
  <w:style w:type="character" w:customStyle="1" w:styleId="TACCar">
    <w:name w:val="TAC Car"/>
    <w:qFormat/>
    <w:rsid w:val="006E25DC"/>
    <w:rPr>
      <w:rFonts w:ascii="Arial" w:hAnsi="Arial"/>
      <w:sz w:val="18"/>
      <w:lang w:val="en-GB" w:eastAsia="ja-JP" w:bidi="ar-SA"/>
    </w:rPr>
  </w:style>
  <w:style w:type="character" w:customStyle="1" w:styleId="TAL1">
    <w:name w:val="TAL (文字)"/>
    <w:qFormat/>
    <w:rsid w:val="006E25DC"/>
    <w:rPr>
      <w:rFonts w:ascii="Arial" w:hAnsi="Arial"/>
      <w:sz w:val="18"/>
      <w:lang w:val="en-GB" w:eastAsia="ja-JP" w:bidi="ar-SA"/>
    </w:rPr>
  </w:style>
  <w:style w:type="paragraph" w:customStyle="1" w:styleId="afff6">
    <w:name w:val="(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E25DC"/>
  </w:style>
  <w:style w:type="paragraph" w:customStyle="1" w:styleId="CarCar">
    <w:name w:val="Car C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5DC"/>
    <w:rPr>
      <w:rFonts w:ascii="Arial" w:hAnsi="Arial"/>
      <w:sz w:val="32"/>
      <w:lang w:val="en-GB" w:eastAsia="en-US" w:bidi="ar-SA"/>
    </w:rPr>
  </w:style>
  <w:style w:type="paragraph" w:customStyle="1" w:styleId="ZchnZchn1">
    <w:name w:val="Zchn Zchn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25DC"/>
    <w:rPr>
      <w:rFonts w:ascii="Arial" w:hAnsi="Arial"/>
      <w:sz w:val="32"/>
      <w:lang w:val="en-GB" w:eastAsia="en-US" w:bidi="ar-SA"/>
    </w:rPr>
  </w:style>
  <w:style w:type="paragraph" w:customStyle="1" w:styleId="2e">
    <w:name w:val="(文字) (文字)2"/>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25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E25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25DC"/>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25DC"/>
  </w:style>
  <w:style w:type="paragraph" w:customStyle="1" w:styleId="1f0">
    <w:name w:val="(文字) (文字)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6E25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E25DC"/>
    <w:pPr>
      <w:numPr>
        <w:numId w:val="2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E25DC"/>
    <w:pPr>
      <w:numPr>
        <w:numId w:val="2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E25DC"/>
    <w:rPr>
      <w:rFonts w:ascii="Tahoma" w:hAnsi="Tahoma" w:cs="Tahoma"/>
      <w:shd w:val="clear" w:color="auto" w:fill="000080"/>
      <w:lang w:val="en-GB" w:eastAsia="en-US"/>
    </w:rPr>
  </w:style>
  <w:style w:type="character" w:customStyle="1" w:styleId="ZchnZchn5">
    <w:name w:val="Zchn Zchn5"/>
    <w:qFormat/>
    <w:rsid w:val="006E25DC"/>
    <w:rPr>
      <w:rFonts w:ascii="Courier New" w:eastAsia="Batang" w:hAnsi="Courier New"/>
      <w:lang w:val="nb-NO" w:eastAsia="en-US" w:bidi="ar-SA"/>
    </w:rPr>
  </w:style>
  <w:style w:type="character" w:customStyle="1" w:styleId="CharChar10">
    <w:name w:val="Char Char10"/>
    <w:semiHidden/>
    <w:qFormat/>
    <w:rsid w:val="006E25DC"/>
    <w:rPr>
      <w:rFonts w:ascii="Times New Roman" w:hAnsi="Times New Roman"/>
      <w:lang w:val="en-GB" w:eastAsia="en-US"/>
    </w:rPr>
  </w:style>
  <w:style w:type="character" w:customStyle="1" w:styleId="CharChar9">
    <w:name w:val="Char Char9"/>
    <w:semiHidden/>
    <w:qFormat/>
    <w:rsid w:val="006E25DC"/>
    <w:rPr>
      <w:rFonts w:ascii="Tahoma" w:hAnsi="Tahoma" w:cs="Tahoma"/>
      <w:sz w:val="16"/>
      <w:szCs w:val="16"/>
      <w:lang w:val="en-GB" w:eastAsia="en-US"/>
    </w:rPr>
  </w:style>
  <w:style w:type="character" w:customStyle="1" w:styleId="CharChar8">
    <w:name w:val="Char Char8"/>
    <w:semiHidden/>
    <w:qFormat/>
    <w:rsid w:val="006E25DC"/>
    <w:rPr>
      <w:rFonts w:ascii="Times New Roman" w:hAnsi="Times New Roman"/>
      <w:b/>
      <w:bCs/>
      <w:lang w:val="en-GB" w:eastAsia="en-US"/>
    </w:rPr>
  </w:style>
  <w:style w:type="paragraph" w:customStyle="1" w:styleId="afff7">
    <w:name w:val="修订"/>
    <w:hidden/>
    <w:semiHidden/>
    <w:qFormat/>
    <w:rsid w:val="006E25DC"/>
    <w:rPr>
      <w:rFonts w:eastAsia="Batang"/>
      <w:lang w:val="en-GB" w:eastAsia="en-US"/>
    </w:rPr>
  </w:style>
  <w:style w:type="character" w:customStyle="1" w:styleId="btChar3">
    <w:name w:val="bt Char3"/>
    <w:aliases w:val="bt Car Char Char3"/>
    <w:qFormat/>
    <w:rsid w:val="006E25D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E25DC"/>
    <w:rPr>
      <w:rFonts w:ascii="Arial" w:hAnsi="Arial"/>
      <w:sz w:val="22"/>
      <w:lang w:val="en-GB" w:eastAsia="ja-JP" w:bidi="ar-SA"/>
    </w:rPr>
  </w:style>
  <w:style w:type="paragraph" w:styleId="Date">
    <w:name w:val="Date"/>
    <w:basedOn w:val="Normal"/>
    <w:next w:val="Normal"/>
    <w:link w:val="DateChar"/>
    <w:uiPriority w:val="99"/>
    <w:qFormat/>
    <w:rsid w:val="006E25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E25D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5DC"/>
    <w:rPr>
      <w:rFonts w:ascii="Arial" w:hAnsi="Arial"/>
      <w:sz w:val="24"/>
      <w:lang w:val="en-GB"/>
    </w:rPr>
  </w:style>
  <w:style w:type="paragraph" w:customStyle="1" w:styleId="AutoCorrect">
    <w:name w:val="AutoCorrect"/>
    <w:uiPriority w:val="99"/>
    <w:qFormat/>
    <w:rsid w:val="006E25DC"/>
    <w:rPr>
      <w:rFonts w:eastAsia="Malgun Gothic"/>
      <w:sz w:val="24"/>
      <w:szCs w:val="24"/>
      <w:lang w:val="en-GB" w:eastAsia="ko-KR"/>
    </w:rPr>
  </w:style>
  <w:style w:type="paragraph" w:customStyle="1" w:styleId="-PAGE-">
    <w:name w:val="- PAGE -"/>
    <w:uiPriority w:val="99"/>
    <w:qFormat/>
    <w:rsid w:val="006E25DC"/>
    <w:rPr>
      <w:rFonts w:eastAsia="Malgun Gothic"/>
      <w:sz w:val="24"/>
      <w:szCs w:val="24"/>
      <w:lang w:val="en-GB" w:eastAsia="ko-KR"/>
    </w:rPr>
  </w:style>
  <w:style w:type="paragraph" w:customStyle="1" w:styleId="PageXofY">
    <w:name w:val="Page X of Y"/>
    <w:uiPriority w:val="99"/>
    <w:qFormat/>
    <w:rsid w:val="006E25DC"/>
    <w:rPr>
      <w:rFonts w:eastAsia="Malgun Gothic"/>
      <w:sz w:val="24"/>
      <w:szCs w:val="24"/>
      <w:lang w:val="en-GB" w:eastAsia="ko-KR"/>
    </w:rPr>
  </w:style>
  <w:style w:type="paragraph" w:customStyle="1" w:styleId="Createdby">
    <w:name w:val="Created by"/>
    <w:uiPriority w:val="99"/>
    <w:qFormat/>
    <w:rsid w:val="006E25DC"/>
    <w:rPr>
      <w:rFonts w:eastAsia="Malgun Gothic"/>
      <w:sz w:val="24"/>
      <w:szCs w:val="24"/>
      <w:lang w:val="en-GB" w:eastAsia="ko-KR"/>
    </w:rPr>
  </w:style>
  <w:style w:type="paragraph" w:customStyle="1" w:styleId="Createdon">
    <w:name w:val="Created on"/>
    <w:uiPriority w:val="99"/>
    <w:qFormat/>
    <w:rsid w:val="006E25DC"/>
    <w:rPr>
      <w:rFonts w:eastAsia="Malgun Gothic"/>
      <w:sz w:val="24"/>
      <w:szCs w:val="24"/>
      <w:lang w:val="en-GB" w:eastAsia="ko-KR"/>
    </w:rPr>
  </w:style>
  <w:style w:type="paragraph" w:customStyle="1" w:styleId="Lastprinted">
    <w:name w:val="Last printed"/>
    <w:uiPriority w:val="99"/>
    <w:qFormat/>
    <w:rsid w:val="006E25DC"/>
    <w:rPr>
      <w:rFonts w:eastAsia="Malgun Gothic"/>
      <w:sz w:val="24"/>
      <w:szCs w:val="24"/>
      <w:lang w:val="en-GB" w:eastAsia="ko-KR"/>
    </w:rPr>
  </w:style>
  <w:style w:type="paragraph" w:customStyle="1" w:styleId="Lastsavedby">
    <w:name w:val="Last saved by"/>
    <w:uiPriority w:val="99"/>
    <w:qFormat/>
    <w:rsid w:val="006E25DC"/>
    <w:rPr>
      <w:rFonts w:eastAsia="Malgun Gothic"/>
      <w:sz w:val="24"/>
      <w:szCs w:val="24"/>
      <w:lang w:val="en-GB" w:eastAsia="ko-KR"/>
    </w:rPr>
  </w:style>
  <w:style w:type="paragraph" w:customStyle="1" w:styleId="Filename">
    <w:name w:val="Filename"/>
    <w:uiPriority w:val="99"/>
    <w:qFormat/>
    <w:rsid w:val="006E25DC"/>
    <w:rPr>
      <w:rFonts w:eastAsia="Malgun Gothic"/>
      <w:sz w:val="24"/>
      <w:szCs w:val="24"/>
      <w:lang w:val="en-GB" w:eastAsia="ko-KR"/>
    </w:rPr>
  </w:style>
  <w:style w:type="paragraph" w:customStyle="1" w:styleId="Filenameandpath">
    <w:name w:val="Filename and path"/>
    <w:uiPriority w:val="99"/>
    <w:qFormat/>
    <w:rsid w:val="006E25DC"/>
    <w:rPr>
      <w:rFonts w:eastAsia="Malgun Gothic"/>
      <w:sz w:val="24"/>
      <w:szCs w:val="24"/>
      <w:lang w:val="en-GB" w:eastAsia="ko-KR"/>
    </w:rPr>
  </w:style>
  <w:style w:type="paragraph" w:customStyle="1" w:styleId="AuthorPageDate">
    <w:name w:val="Author  Page #  Date"/>
    <w:uiPriority w:val="99"/>
    <w:qFormat/>
    <w:rsid w:val="006E25DC"/>
    <w:rPr>
      <w:rFonts w:eastAsia="Malgun Gothic"/>
      <w:sz w:val="24"/>
      <w:szCs w:val="24"/>
      <w:lang w:val="en-GB" w:eastAsia="ko-KR"/>
    </w:rPr>
  </w:style>
  <w:style w:type="paragraph" w:customStyle="1" w:styleId="ConfidentialPageDate">
    <w:name w:val="Confidential  Page #  Date"/>
    <w:uiPriority w:val="99"/>
    <w:qFormat/>
    <w:rsid w:val="006E25DC"/>
    <w:rPr>
      <w:rFonts w:eastAsia="Malgun Gothic"/>
      <w:sz w:val="24"/>
      <w:szCs w:val="24"/>
      <w:lang w:val="en-GB" w:eastAsia="ko-KR"/>
    </w:rPr>
  </w:style>
  <w:style w:type="paragraph" w:customStyle="1" w:styleId="Data">
    <w:name w:val="Data"/>
    <w:basedOn w:val="Normal"/>
    <w:uiPriority w:val="99"/>
    <w:qFormat/>
    <w:rsid w:val="006E25D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E25D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25D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E25DC"/>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25D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6E25DC"/>
    <w:pPr>
      <w:numPr>
        <w:numId w:val="0"/>
      </w:numPr>
      <w:pBdr>
        <w:top w:val="none" w:sz="0" w:space="0" w:color="auto"/>
      </w:pBdr>
      <w:overflowPunct w:val="0"/>
      <w:autoSpaceDE w:val="0"/>
      <w:autoSpaceDN w:val="0"/>
      <w:adjustRightInd w:val="0"/>
      <w:ind w:left="1134" w:hanging="1134"/>
      <w:textAlignment w:val="baseline"/>
    </w:pPr>
    <w:rPr>
      <w:rFonts w:eastAsiaTheme="minorEastAsia"/>
      <w:b/>
      <w:color w:val="0000FF"/>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25DC"/>
    <w:rPr>
      <w:rFonts w:ascii="Arial" w:hAnsi="Arial"/>
      <w:sz w:val="28"/>
      <w:lang w:val="en-GB" w:eastAsia="en-US" w:bidi="ar-SA"/>
    </w:rPr>
  </w:style>
  <w:style w:type="character" w:customStyle="1" w:styleId="T1Char3">
    <w:name w:val="T1 Char3"/>
    <w:aliases w:val="Header 6 Char Char3"/>
    <w:qFormat/>
    <w:rsid w:val="006E25DC"/>
    <w:rPr>
      <w:rFonts w:ascii="Arial" w:hAnsi="Arial"/>
      <w:lang w:val="en-GB" w:eastAsia="en-US" w:bidi="ar-SA"/>
    </w:rPr>
  </w:style>
  <w:style w:type="table" w:customStyle="1" w:styleId="Tabellengitternetz1">
    <w:name w:val="Tabellengitternetz1"/>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qFormat/>
    <w:rsid w:val="006E25DC"/>
    <w:pPr>
      <w:keepNext w:val="0"/>
      <w:keepLines w:val="0"/>
      <w:numPr>
        <w:ilvl w:val="0"/>
        <w:numId w:val="0"/>
      </w:numPr>
      <w:overflowPunct w:val="0"/>
      <w:autoSpaceDE w:val="0"/>
      <w:autoSpaceDN w:val="0"/>
      <w:adjustRightInd w:val="0"/>
      <w:spacing w:before="240"/>
      <w:ind w:left="1980" w:hanging="1980"/>
      <w:textAlignment w:val="baseline"/>
    </w:pPr>
    <w:rPr>
      <w:rFonts w:ascii="Arial" w:eastAsia="MS Mincho" w:hAnsi="Arial"/>
      <w:b w:val="0"/>
      <w:bCs/>
      <w:lang w:val="en-GB" w:eastAsia="x-none"/>
    </w:rPr>
  </w:style>
  <w:style w:type="paragraph" w:customStyle="1" w:styleId="StyleHeading6After9pt">
    <w:name w:val="Style Heading 6 + After:  9 pt"/>
    <w:basedOn w:val="Heading6"/>
    <w:uiPriority w:val="99"/>
    <w:qFormat/>
    <w:rsid w:val="006E25DC"/>
    <w:pPr>
      <w:keepNext w:val="0"/>
      <w:keepLines w:val="0"/>
      <w:numPr>
        <w:ilvl w:val="0"/>
        <w:numId w:val="0"/>
      </w:numPr>
      <w:overflowPunct w:val="0"/>
      <w:autoSpaceDE w:val="0"/>
      <w:autoSpaceDN w:val="0"/>
      <w:adjustRightInd w:val="0"/>
      <w:spacing w:before="240"/>
      <w:textAlignment w:val="baseline"/>
    </w:pPr>
    <w:rPr>
      <w:rFonts w:ascii="Arial" w:eastAsia="MS Mincho" w:hAnsi="Arial"/>
      <w:b w:val="0"/>
      <w:bCs/>
      <w:lang w:val="en-GB" w:eastAsia="x-none"/>
    </w:rPr>
  </w:style>
  <w:style w:type="paragraph" w:customStyle="1" w:styleId="afff8">
    <w:name w:val="吹き出し"/>
    <w:basedOn w:val="Normal"/>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E25DC"/>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eastAsia="en-GB"/>
    </w:rPr>
  </w:style>
  <w:style w:type="paragraph" w:customStyle="1" w:styleId="b12">
    <w:name w:val="b1"/>
    <w:basedOn w:val="Normal"/>
    <w:uiPriority w:val="99"/>
    <w:qFormat/>
    <w:rsid w:val="006E25D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1">
    <w:name w:val="吹き出し1"/>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E25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E25D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E25D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E25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E25D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E25DC"/>
    <w:pPr>
      <w:spacing w:after="240" w:line="240" w:lineRule="atLeast"/>
      <w:ind w:left="1191" w:right="113" w:hanging="1191"/>
    </w:pPr>
    <w:rPr>
      <w:rFonts w:eastAsia="MS Mincho"/>
      <w:lang w:val="en-GB" w:eastAsia="en-US"/>
    </w:rPr>
  </w:style>
  <w:style w:type="paragraph" w:customStyle="1" w:styleId="ZC">
    <w:name w:val="ZC"/>
    <w:uiPriority w:val="99"/>
    <w:qFormat/>
    <w:rsid w:val="006E25DC"/>
    <w:pPr>
      <w:spacing w:line="360" w:lineRule="atLeast"/>
      <w:jc w:val="center"/>
    </w:pPr>
    <w:rPr>
      <w:rFonts w:eastAsia="MS Mincho"/>
      <w:lang w:val="en-GB" w:eastAsia="en-US"/>
    </w:rPr>
  </w:style>
  <w:style w:type="paragraph" w:customStyle="1" w:styleId="FooterCentred">
    <w:name w:val="FooterCentred"/>
    <w:basedOn w:val="Footer"/>
    <w:uiPriority w:val="99"/>
    <w:qFormat/>
    <w:rsid w:val="006E25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E25D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E25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E25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BodyText2"/>
    <w:next w:val="BodyText2"/>
    <w:uiPriority w:val="99"/>
    <w:qFormat/>
    <w:rsid w:val="006E25DC"/>
    <w:pPr>
      <w:keepNext/>
      <w:keepLines/>
      <w:spacing w:after="60"/>
      <w:ind w:left="210"/>
      <w:jc w:val="center"/>
    </w:pPr>
    <w:rPr>
      <w:rFonts w:eastAsia="MS Mincho"/>
      <w:b/>
      <w:sz w:val="20"/>
      <w:lang w:val="en-GB"/>
    </w:rPr>
  </w:style>
  <w:style w:type="paragraph" w:customStyle="1" w:styleId="TableofFigures1">
    <w:name w:val="Table of Figures1"/>
    <w:basedOn w:val="Normal"/>
    <w:next w:val="Normal"/>
    <w:uiPriority w:val="99"/>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E25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E25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E25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25DC"/>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6E25DC"/>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6E25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E25DC"/>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6E25DC"/>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qFormat/>
    <w:rsid w:val="006E25D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6E25D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E25D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6E25D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E25DC"/>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qFormat/>
    <w:rsid w:val="006E25DC"/>
    <w:rPr>
      <w:rFonts w:ascii="Arial" w:eastAsia="Malgun Gothic" w:hAnsi="Arial"/>
      <w:kern w:val="2"/>
      <w:sz w:val="18"/>
      <w:lang w:val="en-GB" w:eastAsia="en-GB"/>
    </w:rPr>
  </w:style>
  <w:style w:type="character" w:customStyle="1" w:styleId="CharChar29">
    <w:name w:val="Char Char29"/>
    <w:qFormat/>
    <w:rsid w:val="006E25DC"/>
    <w:rPr>
      <w:rFonts w:ascii="Arial" w:hAnsi="Arial"/>
      <w:sz w:val="36"/>
      <w:lang w:val="en-GB" w:eastAsia="en-US" w:bidi="ar-SA"/>
    </w:rPr>
  </w:style>
  <w:style w:type="character" w:customStyle="1" w:styleId="CharChar28">
    <w:name w:val="Char Char28"/>
    <w:qFormat/>
    <w:rsid w:val="006E25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5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25DC"/>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25DC"/>
    <w:rPr>
      <w:rFonts w:ascii="Times New Roman" w:hAnsi="Times New Roman"/>
      <w:lang w:val="en-GB" w:eastAsia="ko-KR"/>
    </w:rPr>
  </w:style>
  <w:style w:type="paragraph" w:customStyle="1" w:styleId="1f2">
    <w:name w:val="修订1"/>
    <w:hidden/>
    <w:semiHidden/>
    <w:qFormat/>
    <w:rsid w:val="006E25DC"/>
    <w:rPr>
      <w:rFonts w:eastAsia="Batang"/>
      <w:lang w:val="en-GB" w:eastAsia="en-US"/>
    </w:rPr>
  </w:style>
  <w:style w:type="paragraph" w:customStyle="1" w:styleId="3e">
    <w:name w:val="吹き出し3"/>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E25DC"/>
    <w:pPr>
      <w:numPr>
        <w:numId w:val="0"/>
      </w:numPr>
      <w:tabs>
        <w:tab w:val="num" w:pos="45"/>
      </w:tabs>
      <w:overflowPunct w:val="0"/>
      <w:autoSpaceDE w:val="0"/>
      <w:autoSpaceDN w:val="0"/>
      <w:adjustRightInd w:val="0"/>
      <w:ind w:left="405" w:hanging="405"/>
      <w:textAlignment w:val="baseline"/>
    </w:pPr>
    <w:rPr>
      <w:rFonts w:eastAsia="Arial"/>
      <w:lang w:val="en-GB" w:eastAsia="en-GB"/>
    </w:rPr>
  </w:style>
  <w:style w:type="paragraph" w:styleId="TableofFigures">
    <w:name w:val="table of figures"/>
    <w:basedOn w:val="Normal"/>
    <w:next w:val="Normal"/>
    <w:uiPriority w:val="99"/>
    <w:qFormat/>
    <w:rsid w:val="006E25DC"/>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25D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E25DC"/>
    <w:rPr>
      <w:rFonts w:eastAsia="Batang"/>
      <w:sz w:val="24"/>
      <w:lang w:val="fr-FR" w:eastAsia="en-GB"/>
    </w:rPr>
  </w:style>
  <w:style w:type="paragraph" w:customStyle="1" w:styleId="FBCharCharCharChar1">
    <w:name w:val="FB Char Char Char Char1"/>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E25DC"/>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GB"/>
    </w:rPr>
  </w:style>
  <w:style w:type="character" w:customStyle="1" w:styleId="Heading4Char0">
    <w:name w:val="Heading4 Char"/>
    <w:link w:val="Heading40"/>
    <w:semiHidden/>
    <w:qFormat/>
    <w:rsid w:val="006E25DC"/>
    <w:rPr>
      <w:rFonts w:ascii="Arial" w:eastAsia="Arial" w:hAnsi="Arial"/>
      <w:sz w:val="28"/>
      <w:lang w:val="en-GB" w:eastAsia="en-GB"/>
    </w:rPr>
  </w:style>
  <w:style w:type="paragraph" w:customStyle="1" w:styleId="a">
    <w:name w:val="表格题注"/>
    <w:next w:val="Normal"/>
    <w:uiPriority w:val="99"/>
    <w:qFormat/>
    <w:rsid w:val="006E25DC"/>
    <w:pPr>
      <w:numPr>
        <w:numId w:val="2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6E25DC"/>
    <w:pPr>
      <w:numPr>
        <w:numId w:val="2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6E25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E25DC"/>
    <w:rPr>
      <w:vanish w:val="0"/>
      <w:color w:val="FF0000"/>
      <w:lang w:eastAsia="en-US"/>
    </w:rPr>
  </w:style>
  <w:style w:type="character" w:customStyle="1" w:styleId="ListBullet3Char">
    <w:name w:val="List Bullet 3 Char"/>
    <w:link w:val="ListBullet3"/>
    <w:qFormat/>
    <w:rsid w:val="006E25DC"/>
    <w:rPr>
      <w:lang w:val="en-GB" w:eastAsia="en-US"/>
    </w:rPr>
  </w:style>
  <w:style w:type="character" w:customStyle="1" w:styleId="ListBullet2Char">
    <w:name w:val="List Bullet 2 Char"/>
    <w:link w:val="ListBullet2"/>
    <w:qFormat/>
    <w:rsid w:val="006E25DC"/>
    <w:rPr>
      <w:lang w:val="en-GB" w:eastAsia="en-US"/>
    </w:rPr>
  </w:style>
  <w:style w:type="character" w:customStyle="1" w:styleId="ListBulletChar">
    <w:name w:val="List Bullet Char"/>
    <w:link w:val="ListBullet"/>
    <w:qFormat/>
    <w:rsid w:val="006E25DC"/>
    <w:rPr>
      <w:lang w:val="en-GB" w:eastAsia="en-US"/>
    </w:rPr>
  </w:style>
  <w:style w:type="character" w:customStyle="1" w:styleId="1Char1">
    <w:name w:val="样式1 Char"/>
    <w:link w:val="10"/>
    <w:uiPriority w:val="99"/>
    <w:qFormat/>
    <w:rsid w:val="006E25DC"/>
    <w:rPr>
      <w:rFonts w:ascii="Arial" w:hAnsi="Arial"/>
      <w:sz w:val="18"/>
      <w:lang w:eastAsia="ja-JP"/>
    </w:rPr>
  </w:style>
  <w:style w:type="character" w:customStyle="1" w:styleId="superscript">
    <w:name w:val="superscript"/>
    <w:qFormat/>
    <w:rsid w:val="006E25DC"/>
    <w:rPr>
      <w:rFonts w:ascii="Bookman" w:hAnsi="Bookman"/>
      <w:position w:val="6"/>
      <w:sz w:val="18"/>
    </w:rPr>
  </w:style>
  <w:style w:type="character" w:customStyle="1" w:styleId="NOChar1">
    <w:name w:val="NO Char1"/>
    <w:qFormat/>
    <w:rsid w:val="006E25DC"/>
    <w:rPr>
      <w:rFonts w:eastAsia="MS Mincho"/>
      <w:lang w:val="en-GB" w:eastAsia="en-US" w:bidi="ar-SA"/>
    </w:rPr>
  </w:style>
  <w:style w:type="paragraph" w:customStyle="1" w:styleId="TabList">
    <w:name w:val="TabList"/>
    <w:basedOn w:val="Normal"/>
    <w:uiPriority w:val="99"/>
    <w:qFormat/>
    <w:rsid w:val="006E25D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E25DC"/>
    <w:rPr>
      <w:lang w:val="en-GB"/>
    </w:rPr>
  </w:style>
  <w:style w:type="character" w:customStyle="1" w:styleId="EndnoteTextChar1">
    <w:name w:val="Endnote Text Char1"/>
    <w:qFormat/>
    <w:rsid w:val="006E25DC"/>
    <w:rPr>
      <w:lang w:val="en-GB"/>
    </w:rPr>
  </w:style>
  <w:style w:type="character" w:customStyle="1" w:styleId="TitleChar1">
    <w:name w:val="Title Char1"/>
    <w:qFormat/>
    <w:rsid w:val="006E25D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25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25DC"/>
    <w:rPr>
      <w:lang w:val="en-GB"/>
    </w:rPr>
  </w:style>
  <w:style w:type="character" w:customStyle="1" w:styleId="BodyTextIndentChar1">
    <w:name w:val="Body Text Indent Char1"/>
    <w:qFormat/>
    <w:rsid w:val="006E25DC"/>
    <w:rPr>
      <w:lang w:val="en-GB"/>
    </w:rPr>
  </w:style>
  <w:style w:type="character" w:customStyle="1" w:styleId="BodyText3Char1">
    <w:name w:val="Body Text 3 Char1"/>
    <w:qFormat/>
    <w:rsid w:val="006E25DC"/>
    <w:rPr>
      <w:sz w:val="16"/>
      <w:szCs w:val="16"/>
      <w:lang w:val="en-GB"/>
    </w:rPr>
  </w:style>
  <w:style w:type="paragraph" w:customStyle="1" w:styleId="text">
    <w:name w:val="text"/>
    <w:basedOn w:val="Normal"/>
    <w:uiPriority w:val="99"/>
    <w:qFormat/>
    <w:rsid w:val="006E25D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E25D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E25D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25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E25D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E25D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6E25DC"/>
    <w:pPr>
      <w:numPr>
        <w:numId w:val="29"/>
      </w:numPr>
      <w:overflowPunct w:val="0"/>
      <w:autoSpaceDE w:val="0"/>
      <w:autoSpaceDN w:val="0"/>
      <w:adjustRightInd w:val="0"/>
      <w:ind w:left="720"/>
      <w:textAlignment w:val="baseline"/>
    </w:pPr>
    <w:rPr>
      <w:lang w:val="sv-SE" w:eastAsia="ja-JP"/>
    </w:rPr>
  </w:style>
  <w:style w:type="paragraph" w:customStyle="1" w:styleId="TdocText">
    <w:name w:val="Tdoc_Text"/>
    <w:basedOn w:val="Normal"/>
    <w:uiPriority w:val="99"/>
    <w:qFormat/>
    <w:rsid w:val="006E25D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E25D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E25D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E25DC"/>
    <w:rPr>
      <w:rFonts w:eastAsia="Batang"/>
      <w:lang w:val="en-GB" w:eastAsia="en-US"/>
    </w:rPr>
  </w:style>
  <w:style w:type="paragraph" w:customStyle="1" w:styleId="81">
    <w:name w:val="表 (赤)  81"/>
    <w:basedOn w:val="Normal"/>
    <w:uiPriority w:val="34"/>
    <w:qFormat/>
    <w:rsid w:val="006E25D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25D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6E25DC"/>
    <w:rPr>
      <w:lang w:val="en-GB" w:eastAsia="en-US"/>
    </w:rPr>
  </w:style>
  <w:style w:type="paragraph" w:customStyle="1" w:styleId="ECCParagraph">
    <w:name w:val="ECC Paragraph"/>
    <w:basedOn w:val="Normal"/>
    <w:link w:val="ECCParagraphZchn"/>
    <w:qFormat/>
    <w:rsid w:val="006E25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E25D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E25DC"/>
    <w:rPr>
      <w:rFonts w:ascii="Arial" w:hAnsi="Arial"/>
      <w:szCs w:val="24"/>
      <w:lang w:val="en-GB" w:eastAsia="en-GB"/>
    </w:rPr>
  </w:style>
  <w:style w:type="paragraph" w:customStyle="1" w:styleId="Text1">
    <w:name w:val="Text 1"/>
    <w:basedOn w:val="Normal"/>
    <w:uiPriority w:val="99"/>
    <w:qFormat/>
    <w:rsid w:val="006E25D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E25DC"/>
    <w:pPr>
      <w:keepNext w:val="0"/>
      <w:keepLines w:val="0"/>
      <w:numPr>
        <w:numId w:val="3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6E25DC"/>
  </w:style>
  <w:style w:type="paragraph" w:customStyle="1" w:styleId="cita">
    <w:name w:val="cita"/>
    <w:basedOn w:val="Normal"/>
    <w:uiPriority w:val="99"/>
    <w:qFormat/>
    <w:rsid w:val="006E25DC"/>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E25DC"/>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E25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Normal"/>
    <w:uiPriority w:val="99"/>
    <w:qFormat/>
    <w:rsid w:val="006E25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Normal"/>
    <w:uiPriority w:val="99"/>
    <w:qFormat/>
    <w:rsid w:val="006E25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25DC"/>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6E25D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E25DC"/>
    <w:rPr>
      <w:vanish w:val="0"/>
      <w:webHidden w:val="0"/>
      <w:color w:val="000000"/>
      <w:specVanish w:val="0"/>
    </w:rPr>
  </w:style>
  <w:style w:type="paragraph" w:customStyle="1" w:styleId="Equation">
    <w:name w:val="Equation"/>
    <w:basedOn w:val="Normal"/>
    <w:next w:val="Normal"/>
    <w:link w:val="EquationChar"/>
    <w:qFormat/>
    <w:rsid w:val="006E25D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E25DC"/>
    <w:rPr>
      <w:sz w:val="22"/>
      <w:szCs w:val="22"/>
      <w:lang w:val="en-GB" w:eastAsia="en-GB"/>
    </w:rPr>
  </w:style>
  <w:style w:type="character" w:customStyle="1" w:styleId="shorttext">
    <w:name w:val="short_text"/>
    <w:qFormat/>
    <w:rsid w:val="006E25D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25DC"/>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25D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25D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25D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25DC"/>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25DC"/>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25DC"/>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25DC"/>
    <w:rPr>
      <w:rFonts w:ascii="Times New Roman" w:eastAsia="Yu Mincho" w:hAnsi="Times New Roman"/>
      <w:lang w:val="en-GB" w:eastAsia="en-US"/>
    </w:rPr>
  </w:style>
  <w:style w:type="paragraph" w:customStyle="1" w:styleId="46">
    <w:name w:val="吹き出し4"/>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E25DC"/>
    <w:rPr>
      <w:rFonts w:eastAsia="Batang"/>
      <w:lang w:val="en-GB" w:eastAsia="en-US"/>
    </w:rPr>
  </w:style>
  <w:style w:type="paragraph" w:customStyle="1" w:styleId="TOC92">
    <w:name w:val="TOC 92"/>
    <w:basedOn w:val="TOC8"/>
    <w:uiPriority w:val="99"/>
    <w:qFormat/>
    <w:rsid w:val="006E25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E25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4">
    <w:name w:val="(文字) (文字)6"/>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E25DC"/>
    <w:rPr>
      <w:lang w:val="en-GB" w:eastAsia="ja-JP" w:bidi="ar-SA"/>
    </w:rPr>
  </w:style>
  <w:style w:type="character" w:customStyle="1" w:styleId="CharChar42">
    <w:name w:val="Char Char42"/>
    <w:qFormat/>
    <w:rsid w:val="006E25DC"/>
    <w:rPr>
      <w:rFonts w:ascii="Courier New" w:hAnsi="Courier New" w:cs="Courier New" w:hint="default"/>
      <w:lang w:val="nb-NO" w:eastAsia="ja-JP" w:bidi="ar-SA"/>
    </w:rPr>
  </w:style>
  <w:style w:type="character" w:customStyle="1" w:styleId="CharChar72">
    <w:name w:val="Char Char72"/>
    <w:semiHidden/>
    <w:qFormat/>
    <w:rsid w:val="006E25DC"/>
    <w:rPr>
      <w:rFonts w:ascii="Tahoma" w:hAnsi="Tahoma" w:cs="Tahoma" w:hint="default"/>
      <w:shd w:val="clear" w:color="auto" w:fill="000080"/>
      <w:lang w:val="en-GB" w:eastAsia="en-US"/>
    </w:rPr>
  </w:style>
  <w:style w:type="character" w:customStyle="1" w:styleId="CharChar102">
    <w:name w:val="Char Char102"/>
    <w:semiHidden/>
    <w:qFormat/>
    <w:rsid w:val="006E25DC"/>
    <w:rPr>
      <w:rFonts w:ascii="Times New Roman" w:hAnsi="Times New Roman" w:cs="Times New Roman" w:hint="default"/>
      <w:lang w:val="en-GB" w:eastAsia="en-US"/>
    </w:rPr>
  </w:style>
  <w:style w:type="character" w:customStyle="1" w:styleId="CharChar92">
    <w:name w:val="Char Char92"/>
    <w:semiHidden/>
    <w:qFormat/>
    <w:rsid w:val="006E25DC"/>
    <w:rPr>
      <w:rFonts w:ascii="Tahoma" w:hAnsi="Tahoma" w:cs="Tahoma" w:hint="default"/>
      <w:sz w:val="16"/>
      <w:szCs w:val="16"/>
      <w:lang w:val="en-GB" w:eastAsia="en-US"/>
    </w:rPr>
  </w:style>
  <w:style w:type="character" w:customStyle="1" w:styleId="CharChar82">
    <w:name w:val="Char Char82"/>
    <w:semiHidden/>
    <w:qFormat/>
    <w:rsid w:val="006E25DC"/>
    <w:rPr>
      <w:rFonts w:ascii="Times New Roman" w:hAnsi="Times New Roman" w:cs="Times New Roman" w:hint="default"/>
      <w:b/>
      <w:bCs/>
      <w:lang w:val="en-GB" w:eastAsia="en-US"/>
    </w:rPr>
  </w:style>
  <w:style w:type="character" w:customStyle="1" w:styleId="CharChar292">
    <w:name w:val="Char Char292"/>
    <w:qFormat/>
    <w:rsid w:val="006E25DC"/>
    <w:rPr>
      <w:rFonts w:ascii="Arial" w:hAnsi="Arial" w:cs="Arial" w:hint="default"/>
      <w:sz w:val="36"/>
      <w:lang w:val="en-GB" w:eastAsia="en-US" w:bidi="ar-SA"/>
    </w:rPr>
  </w:style>
  <w:style w:type="character" w:customStyle="1" w:styleId="CharChar282">
    <w:name w:val="Char Char282"/>
    <w:qFormat/>
    <w:rsid w:val="006E25DC"/>
    <w:rPr>
      <w:rFonts w:ascii="Arial" w:hAnsi="Arial" w:cs="Arial" w:hint="default"/>
      <w:sz w:val="32"/>
      <w:lang w:val="en-GB"/>
    </w:rPr>
  </w:style>
  <w:style w:type="character" w:customStyle="1" w:styleId="ZchnZchn52">
    <w:name w:val="Zchn Zchn52"/>
    <w:qFormat/>
    <w:rsid w:val="006E25DC"/>
    <w:rPr>
      <w:rFonts w:ascii="Courier New" w:eastAsia="Batang" w:hAnsi="Courier New"/>
      <w:lang w:val="nb-NO" w:eastAsia="en-US" w:bidi="ar-SA"/>
    </w:rPr>
  </w:style>
  <w:style w:type="paragraph" w:customStyle="1" w:styleId="TOC911">
    <w:name w:val="TOC 911"/>
    <w:basedOn w:val="TOC8"/>
    <w:qFormat/>
    <w:rsid w:val="006E25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E25D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E25DC"/>
    <w:rPr>
      <w:color w:val="808080"/>
      <w:shd w:val="clear" w:color="auto" w:fill="E6E6E6"/>
    </w:rPr>
  </w:style>
  <w:style w:type="paragraph" w:customStyle="1" w:styleId="CharCharCharCharChar1">
    <w:name w:val="Char Char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E25DC"/>
    <w:rPr>
      <w:lang w:val="en-GB" w:eastAsia="ja-JP" w:bidi="ar-SA"/>
    </w:rPr>
  </w:style>
  <w:style w:type="paragraph" w:customStyle="1" w:styleId="1Char10">
    <w:name w:val="(文字) (文字)1 Char (文字) (文字)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E25DC"/>
    <w:rPr>
      <w:rFonts w:ascii="Courier New" w:hAnsi="Courier New"/>
      <w:lang w:val="nb-NO" w:eastAsia="ja-JP" w:bidi="ar-SA"/>
    </w:rPr>
  </w:style>
  <w:style w:type="paragraph" w:customStyle="1" w:styleId="CharCharCharCharCharChar1">
    <w:name w:val="Char Char Char Char Char Char1"/>
    <w:semiHidden/>
    <w:qFormat/>
    <w:rsid w:val="006E25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E25DC"/>
    <w:rPr>
      <w:rFonts w:ascii="Tahoma" w:hAnsi="Tahoma" w:cs="Tahoma"/>
      <w:shd w:val="clear" w:color="auto" w:fill="000080"/>
      <w:lang w:val="en-GB" w:eastAsia="en-US"/>
    </w:rPr>
  </w:style>
  <w:style w:type="character" w:customStyle="1" w:styleId="ZchnZchn51">
    <w:name w:val="Zchn Zchn51"/>
    <w:qFormat/>
    <w:rsid w:val="006E25DC"/>
    <w:rPr>
      <w:rFonts w:ascii="Courier New" w:eastAsia="Batang" w:hAnsi="Courier New"/>
      <w:lang w:val="nb-NO" w:eastAsia="en-US" w:bidi="ar-SA"/>
    </w:rPr>
  </w:style>
  <w:style w:type="character" w:customStyle="1" w:styleId="CharChar101">
    <w:name w:val="Char Char101"/>
    <w:semiHidden/>
    <w:qFormat/>
    <w:rsid w:val="006E25DC"/>
    <w:rPr>
      <w:rFonts w:ascii="Times New Roman" w:hAnsi="Times New Roman"/>
      <w:lang w:val="en-GB" w:eastAsia="en-US"/>
    </w:rPr>
  </w:style>
  <w:style w:type="character" w:customStyle="1" w:styleId="CharChar91">
    <w:name w:val="Char Char91"/>
    <w:semiHidden/>
    <w:qFormat/>
    <w:rsid w:val="006E25DC"/>
    <w:rPr>
      <w:rFonts w:ascii="Tahoma" w:hAnsi="Tahoma" w:cs="Tahoma"/>
      <w:sz w:val="16"/>
      <w:szCs w:val="16"/>
      <w:lang w:val="en-GB" w:eastAsia="en-US"/>
    </w:rPr>
  </w:style>
  <w:style w:type="character" w:customStyle="1" w:styleId="CharChar81">
    <w:name w:val="Char Char81"/>
    <w:semiHidden/>
    <w:qFormat/>
    <w:rsid w:val="006E25D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E25DC"/>
    <w:rPr>
      <w:rFonts w:ascii="Arial" w:hAnsi="Arial"/>
      <w:sz w:val="36"/>
      <w:lang w:val="en-GB" w:eastAsia="en-US" w:bidi="ar-SA"/>
    </w:rPr>
  </w:style>
  <w:style w:type="character" w:customStyle="1" w:styleId="CharChar281">
    <w:name w:val="Char Char281"/>
    <w:qFormat/>
    <w:rsid w:val="006E25DC"/>
    <w:rPr>
      <w:rFonts w:ascii="Arial" w:hAnsi="Arial"/>
      <w:sz w:val="32"/>
      <w:lang w:val="en-GB"/>
    </w:rPr>
  </w:style>
  <w:style w:type="paragraph" w:customStyle="1" w:styleId="CharChar241">
    <w:name w:val="Char Char241"/>
    <w:basedOn w:val="Normal"/>
    <w:semiHidden/>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6E25DC"/>
    <w:rPr>
      <w:rFonts w:ascii="Times New Roman" w:hAnsi="Times New Roman"/>
      <w:lang w:val="en-GB"/>
    </w:rPr>
  </w:style>
  <w:style w:type="paragraph" w:customStyle="1" w:styleId="CharChar5">
    <w:name w:val="Char Char5"/>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E25D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E25DC"/>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6E25DC"/>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吹き出し6"/>
    <w:basedOn w:val="Normal"/>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E25D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E25DC"/>
    <w:rPr>
      <w:rFonts w:ascii="Arial" w:hAnsi="Arial" w:cs="Arial"/>
      <w:b/>
      <w:lang w:val="en-GB" w:eastAsia="en-GB"/>
    </w:rPr>
  </w:style>
  <w:style w:type="paragraph" w:customStyle="1" w:styleId="ColorfulList-Accent11">
    <w:name w:val="Colorful List - Accent 11"/>
    <w:basedOn w:val="Normal"/>
    <w:uiPriority w:val="34"/>
    <w:qFormat/>
    <w:rsid w:val="006E25D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6E25DC"/>
    <w:rPr>
      <w:rFonts w:eastAsia="Batang"/>
      <w:lang w:val="en-GB" w:eastAsia="en-US"/>
    </w:rPr>
  </w:style>
  <w:style w:type="table" w:customStyle="1" w:styleId="TableGrid41">
    <w:name w:val="Table Grid41"/>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6">
    <w:name w:val="不明显参考1"/>
    <w:uiPriority w:val="31"/>
    <w:qFormat/>
    <w:rsid w:val="006E25DC"/>
    <w:rPr>
      <w:smallCaps/>
      <w:color w:val="5A5A5A"/>
    </w:rPr>
  </w:style>
  <w:style w:type="paragraph" w:customStyle="1" w:styleId="115">
    <w:name w:val="修订11"/>
    <w:hidden/>
    <w:semiHidden/>
    <w:qFormat/>
    <w:rsid w:val="006E25DC"/>
    <w:rPr>
      <w:rFonts w:eastAsia="Batang"/>
      <w:lang w:val="en-GB" w:eastAsia="en-US"/>
    </w:rPr>
  </w:style>
  <w:style w:type="paragraph" w:customStyle="1" w:styleId="TOC10">
    <w:name w:val="TOC 标题1"/>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6E25DC"/>
    <w:rPr>
      <w:lang w:val="en-GB" w:eastAsia="en-US"/>
    </w:rPr>
  </w:style>
  <w:style w:type="character" w:customStyle="1" w:styleId="1f7">
    <w:name w:val="明显强调1"/>
    <w:uiPriority w:val="21"/>
    <w:qFormat/>
    <w:rsid w:val="006E25DC"/>
    <w:rPr>
      <w:b/>
      <w:bCs/>
      <w:i/>
      <w:iCs/>
      <w:color w:val="4F81BD"/>
    </w:rPr>
  </w:style>
  <w:style w:type="paragraph" w:customStyle="1" w:styleId="Meetingcaption">
    <w:name w:val="Meeting caption"/>
    <w:basedOn w:val="Normal"/>
    <w:qFormat/>
    <w:rsid w:val="006E25D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E25D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E25D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6E25DC"/>
    <w:rPr>
      <w:color w:val="FF0000"/>
    </w:rPr>
  </w:style>
  <w:style w:type="character" w:customStyle="1" w:styleId="B5Char">
    <w:name w:val="B5 Char"/>
    <w:link w:val="B5"/>
    <w:qFormat/>
    <w:rsid w:val="006E25DC"/>
    <w:rPr>
      <w:lang w:val="en-GB" w:eastAsia="en-US"/>
    </w:rPr>
  </w:style>
  <w:style w:type="character" w:customStyle="1" w:styleId="HeadingChar">
    <w:name w:val="Heading Char"/>
    <w:qFormat/>
    <w:rsid w:val="006E25DC"/>
    <w:rPr>
      <w:rFonts w:ascii="Arial" w:eastAsia="SimSun" w:hAnsi="Arial"/>
      <w:b/>
      <w:sz w:val="22"/>
    </w:rPr>
  </w:style>
  <w:style w:type="table" w:customStyle="1" w:styleId="TableStyle1">
    <w:name w:val="Table Style1"/>
    <w:basedOn w:val="TableNormal"/>
    <w:qFormat/>
    <w:rsid w:val="006E25DC"/>
    <w:rPr>
      <w:rFonts w:eastAsia="MS Mincho"/>
      <w:lang w:val="en-US" w:eastAsia="en-US"/>
    </w:rPr>
    <w:tblPr>
      <w:tblInd w:w="0" w:type="dxa"/>
      <w:tblCellMar>
        <w:top w:w="0" w:type="dxa"/>
        <w:left w:w="108" w:type="dxa"/>
        <w:bottom w:w="0" w:type="dxa"/>
        <w:right w:w="108" w:type="dxa"/>
      </w:tblCellMar>
    </w:tblPr>
  </w:style>
  <w:style w:type="paragraph" w:customStyle="1" w:styleId="1f8">
    <w:name w:val="수정1"/>
    <w:hidden/>
    <w:semiHidden/>
    <w:qFormat/>
    <w:rsid w:val="006E25DC"/>
    <w:rPr>
      <w:rFonts w:eastAsia="Batang"/>
      <w:lang w:val="en-GB" w:eastAsia="en-US"/>
    </w:rPr>
  </w:style>
  <w:style w:type="paragraph" w:customStyle="1" w:styleId="afff9">
    <w:name w:val="変更箇所"/>
    <w:hidden/>
    <w:semiHidden/>
    <w:qFormat/>
    <w:rsid w:val="006E25DC"/>
    <w:rPr>
      <w:rFonts w:eastAsia="MS Mincho"/>
      <w:lang w:val="en-GB" w:eastAsia="en-US"/>
    </w:rPr>
  </w:style>
  <w:style w:type="paragraph" w:customStyle="1" w:styleId="NB2">
    <w:name w:val="NB2"/>
    <w:basedOn w:val="ZG"/>
    <w:qFormat/>
    <w:rsid w:val="006E25D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6E25DC"/>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6E25D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E25D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E25D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9">
    <w:name w:val="正文1"/>
    <w:qFormat/>
    <w:rsid w:val="006E25DC"/>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6E25D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6E25DC"/>
    <w:rPr>
      <w:b/>
      <w:bCs/>
      <w:i/>
      <w:iCs/>
      <w:color w:val="4F81BD"/>
    </w:rPr>
  </w:style>
  <w:style w:type="table" w:customStyle="1" w:styleId="TableGrid13">
    <w:name w:val="Table Grid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6E25D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E25DC"/>
    <w:rPr>
      <w:b/>
      <w:lang w:val="en-GB" w:eastAsia="en-US" w:bidi="ar-SA"/>
    </w:rPr>
  </w:style>
  <w:style w:type="table" w:customStyle="1" w:styleId="TableGrid22">
    <w:name w:val="Table Grid2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6E25DC"/>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6E25DC"/>
  </w:style>
  <w:style w:type="paragraph" w:customStyle="1" w:styleId="Figuretitle0">
    <w:name w:val="Figure_title"/>
    <w:basedOn w:val="Normal"/>
    <w:next w:val="Normal"/>
    <w:qFormat/>
    <w:rsid w:val="006E25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E25D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E25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E25D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E25D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Normal"/>
    <w:next w:val="Tabletext1"/>
    <w:qFormat/>
    <w:rsid w:val="006E25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E25DC"/>
    <w:pPr>
      <w:numPr>
        <w:numId w:val="3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E25D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E25DC"/>
    <w:pPr>
      <w:numPr>
        <w:numId w:val="31"/>
      </w:numPr>
    </w:pPr>
  </w:style>
  <w:style w:type="paragraph" w:customStyle="1" w:styleId="enumlev3">
    <w:name w:val="enumlev3"/>
    <w:basedOn w:val="enumlev2"/>
    <w:qFormat/>
    <w:rsid w:val="006E25D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6E25DC"/>
  </w:style>
  <w:style w:type="character" w:customStyle="1" w:styleId="st1">
    <w:name w:val="st1"/>
    <w:basedOn w:val="DefaultParagraphFont"/>
    <w:qFormat/>
    <w:rsid w:val="006E25DC"/>
  </w:style>
  <w:style w:type="paragraph" w:customStyle="1" w:styleId="TdocHeader2">
    <w:name w:val="Tdoc_Header_2"/>
    <w:basedOn w:val="Normal"/>
    <w:qFormat/>
    <w:rsid w:val="006E25D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unhideWhenUsed/>
    <w:qFormat/>
    <w:rsid w:val="006E25DC"/>
    <w:rPr>
      <w:color w:val="605E5C"/>
      <w:shd w:val="clear" w:color="auto" w:fill="E1DFDD"/>
    </w:rPr>
  </w:style>
  <w:style w:type="table" w:customStyle="1" w:styleId="TableGrid10">
    <w:name w:val="Table Grid1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网格型1"/>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25DC"/>
    <w:pPr>
      <w:spacing w:after="160" w:line="259" w:lineRule="auto"/>
    </w:pPr>
    <w:rPr>
      <w:rFonts w:eastAsia="MS Mincho"/>
      <w:lang w:val="en-GB" w:eastAsia="en-US"/>
    </w:rPr>
  </w:style>
  <w:style w:type="character" w:customStyle="1" w:styleId="Style105">
    <w:name w:val="_Style 105"/>
    <w:uiPriority w:val="31"/>
    <w:qFormat/>
    <w:rsid w:val="006E25DC"/>
    <w:rPr>
      <w:smallCaps/>
      <w:color w:val="5A5A5A"/>
    </w:rPr>
  </w:style>
  <w:style w:type="paragraph" w:customStyle="1" w:styleId="Style90">
    <w:name w:val="_Style 90"/>
    <w:uiPriority w:val="99"/>
    <w:semiHidden/>
    <w:qFormat/>
    <w:rsid w:val="006E25DC"/>
    <w:pPr>
      <w:spacing w:after="160" w:line="259" w:lineRule="auto"/>
    </w:pPr>
    <w:rPr>
      <w:rFonts w:eastAsia="MS Mincho"/>
      <w:lang w:val="en-GB" w:eastAsia="en-US"/>
    </w:rPr>
  </w:style>
  <w:style w:type="character" w:customStyle="1" w:styleId="Style113">
    <w:name w:val="_Style 113"/>
    <w:uiPriority w:val="31"/>
    <w:qFormat/>
    <w:rsid w:val="006E25DC"/>
    <w:rPr>
      <w:smallCaps/>
      <w:color w:val="5A5A5A"/>
    </w:rPr>
  </w:style>
  <w:style w:type="character" w:styleId="HTMLCode">
    <w:name w:val="HTML Code"/>
    <w:unhideWhenUsed/>
    <w:qFormat/>
    <w:rsid w:val="006E25D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6E25DC"/>
    <w:rPr>
      <w:rFonts w:ascii="Arial" w:hAnsi="Arial"/>
      <w:lang w:val="en-GB" w:eastAsia="en-US" w:bidi="ar-SA"/>
    </w:rPr>
  </w:style>
  <w:style w:type="character" w:customStyle="1" w:styleId="p1">
    <w:name w:val="p1"/>
    <w:qFormat/>
    <w:rsid w:val="006E25DC"/>
  </w:style>
  <w:style w:type="character" w:customStyle="1" w:styleId="e-031">
    <w:name w:val="e-031"/>
    <w:qFormat/>
    <w:rsid w:val="006E25DC"/>
    <w:rPr>
      <w:i/>
      <w:iCs/>
    </w:rPr>
  </w:style>
  <w:style w:type="paragraph" w:customStyle="1" w:styleId="Revision1">
    <w:name w:val="Revision1"/>
    <w:hidden/>
    <w:uiPriority w:val="99"/>
    <w:semiHidden/>
    <w:qFormat/>
    <w:rsid w:val="006E25DC"/>
    <w:rPr>
      <w:rFonts w:eastAsia="Batang"/>
      <w:lang w:val="en-GB" w:eastAsia="en-US"/>
    </w:rPr>
  </w:style>
  <w:style w:type="character" w:customStyle="1" w:styleId="hps">
    <w:name w:val="hps"/>
    <w:qFormat/>
    <w:rsid w:val="006E25DC"/>
  </w:style>
  <w:style w:type="character" w:customStyle="1" w:styleId="IntenseEmphasis1">
    <w:name w:val="Intense Emphasis1"/>
    <w:basedOn w:val="DefaultParagraphFont"/>
    <w:uiPriority w:val="21"/>
    <w:qFormat/>
    <w:rsid w:val="006E25DC"/>
    <w:rPr>
      <w:b/>
      <w:bCs/>
      <w:i/>
      <w:iCs/>
      <w:color w:val="4F81BD"/>
    </w:rPr>
  </w:style>
  <w:style w:type="character" w:customStyle="1" w:styleId="EditorsNoteChar1">
    <w:name w:val="Editor's Note Char1"/>
    <w:qFormat/>
    <w:rsid w:val="006E25DC"/>
    <w:rPr>
      <w:rFonts w:ascii="Times New Roman" w:hAnsi="Times New Roman"/>
      <w:color w:val="FF0000"/>
      <w:lang w:val="en-GB" w:eastAsia="en-US"/>
    </w:rPr>
  </w:style>
  <w:style w:type="paragraph" w:customStyle="1" w:styleId="1110">
    <w:name w:val="修订111"/>
    <w:hidden/>
    <w:uiPriority w:val="99"/>
    <w:semiHidden/>
    <w:qFormat/>
    <w:rsid w:val="006E25DC"/>
    <w:rPr>
      <w:rFonts w:eastAsia="Batang"/>
      <w:lang w:val="en-GB" w:eastAsia="en-US"/>
    </w:rPr>
  </w:style>
  <w:style w:type="character" w:customStyle="1" w:styleId="TAHChar">
    <w:name w:val="TAH Char"/>
    <w:qFormat/>
    <w:locked/>
    <w:rsid w:val="006E25DC"/>
    <w:rPr>
      <w:rFonts w:ascii="Arial" w:hAnsi="Arial" w:cs="Arial"/>
      <w:b/>
      <w:sz w:val="18"/>
      <w:lang w:val="en-GB"/>
    </w:rPr>
  </w:style>
  <w:style w:type="character" w:customStyle="1" w:styleId="IntenseEmphasis2">
    <w:name w:val="Intense Emphasis2"/>
    <w:uiPriority w:val="21"/>
    <w:qFormat/>
    <w:rsid w:val="006E25DC"/>
    <w:rPr>
      <w:b/>
      <w:bCs/>
      <w:i/>
      <w:iCs/>
      <w:color w:val="4F81BD"/>
    </w:rPr>
  </w:style>
  <w:style w:type="paragraph" w:customStyle="1" w:styleId="TOCHeading1">
    <w:name w:val="TOC Heading1"/>
    <w:basedOn w:val="Heading1"/>
    <w:next w:val="Normal"/>
    <w:uiPriority w:val="39"/>
    <w:unhideWhenUsed/>
    <w:qFormat/>
    <w:rsid w:val="006E25DC"/>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6E25DC"/>
  </w:style>
  <w:style w:type="character" w:customStyle="1" w:styleId="SubtleReference1">
    <w:name w:val="Subtle Reference1"/>
    <w:uiPriority w:val="31"/>
    <w:qFormat/>
    <w:rsid w:val="006E25DC"/>
    <w:rPr>
      <w:smallCaps/>
      <w:color w:val="5A5A5A"/>
    </w:rPr>
  </w:style>
  <w:style w:type="character" w:customStyle="1" w:styleId="Char12">
    <w:name w:val="脚注文本 Char1"/>
    <w:aliases w:val="footnote text41 Char1"/>
    <w:basedOn w:val="DefaultParagraphFont"/>
    <w:semiHidden/>
    <w:qFormat/>
    <w:rsid w:val="006E25DC"/>
    <w:rPr>
      <w:rFonts w:ascii="Times New Roman" w:eastAsia="Times New Roman" w:hAnsi="Times New Roman"/>
      <w:sz w:val="18"/>
      <w:szCs w:val="18"/>
      <w:lang w:val="en-GB" w:eastAsia="en-GB"/>
    </w:rPr>
  </w:style>
  <w:style w:type="character" w:customStyle="1" w:styleId="word">
    <w:name w:val="word"/>
    <w:basedOn w:val="DefaultParagraphFont"/>
    <w:qFormat/>
    <w:rsid w:val="006E25DC"/>
  </w:style>
  <w:style w:type="character" w:customStyle="1" w:styleId="1fb">
    <w:name w:val="未处理的提及1"/>
    <w:basedOn w:val="DefaultParagraphFont"/>
    <w:uiPriority w:val="99"/>
    <w:semiHidden/>
    <w:qFormat/>
    <w:rsid w:val="006E25DC"/>
    <w:rPr>
      <w:color w:val="605E5C"/>
      <w:shd w:val="clear" w:color="auto" w:fill="E1DFDD"/>
    </w:rPr>
  </w:style>
  <w:style w:type="character" w:customStyle="1" w:styleId="afffa">
    <w:name w:val="首标题"/>
    <w:qFormat/>
    <w:rsid w:val="006E25DC"/>
    <w:rPr>
      <w:rFonts w:ascii="Arial" w:eastAsia="SimSun" w:hAnsi="Arial"/>
      <w:sz w:val="24"/>
      <w:lang w:val="en-US" w:eastAsia="zh-CN" w:bidi="ar-SA"/>
    </w:rPr>
  </w:style>
  <w:style w:type="character" w:customStyle="1" w:styleId="B1Car">
    <w:name w:val="B1+ Car"/>
    <w:link w:val="B1"/>
    <w:qFormat/>
    <w:rsid w:val="006E25DC"/>
    <w:rPr>
      <w:rFonts w:eastAsia="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E25D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E25DC"/>
    <w:rPr>
      <w:color w:val="605E5C"/>
      <w:shd w:val="clear" w:color="auto" w:fill="E1DFDD"/>
    </w:rPr>
  </w:style>
  <w:style w:type="paragraph" w:customStyle="1" w:styleId="Style86">
    <w:name w:val="_Style 86"/>
    <w:uiPriority w:val="99"/>
    <w:semiHidden/>
    <w:qFormat/>
    <w:rsid w:val="006E25DC"/>
    <w:pPr>
      <w:spacing w:after="160" w:line="259" w:lineRule="auto"/>
    </w:pPr>
    <w:rPr>
      <w:rFonts w:eastAsia="MS Mincho"/>
      <w:lang w:val="en-GB" w:eastAsia="en-US"/>
    </w:rPr>
  </w:style>
  <w:style w:type="paragraph" w:customStyle="1" w:styleId="tac00">
    <w:name w:val="tac0"/>
    <w:basedOn w:val="Normal"/>
    <w:qFormat/>
    <w:rsid w:val="006E25D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E25D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E25DC"/>
    <w:pPr>
      <w:overflowPunct w:val="0"/>
      <w:autoSpaceDE w:val="0"/>
      <w:autoSpaceDN w:val="0"/>
      <w:adjustRightInd w:val="0"/>
      <w:textAlignment w:val="baseline"/>
    </w:pPr>
    <w:rPr>
      <w:rFonts w:eastAsiaTheme="minorEastAsia"/>
      <w:lang w:val="en-GB" w:eastAsia="en-GB"/>
    </w:rPr>
  </w:style>
  <w:style w:type="character" w:customStyle="1" w:styleId="2f1">
    <w:name w:val="明显强调2"/>
    <w:uiPriority w:val="21"/>
    <w:qFormat/>
    <w:rsid w:val="006E25DC"/>
    <w:rPr>
      <w:b/>
      <w:bCs/>
      <w:i/>
      <w:iCs/>
      <w:color w:val="4F81BD"/>
    </w:rPr>
  </w:style>
  <w:style w:type="paragraph" w:customStyle="1" w:styleId="123">
    <w:name w:val="修订12"/>
    <w:hidden/>
    <w:semiHidden/>
    <w:qFormat/>
    <w:rsid w:val="006E25DC"/>
    <w:rPr>
      <w:rFonts w:eastAsia="Batang"/>
      <w:lang w:val="en-GB" w:eastAsia="en-US"/>
    </w:rPr>
  </w:style>
  <w:style w:type="paragraph" w:styleId="MacroText">
    <w:name w:val="macro"/>
    <w:link w:val="MacroTextChar"/>
    <w:uiPriority w:val="99"/>
    <w:qFormat/>
    <w:rsid w:val="006E25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E25DC"/>
    <w:rPr>
      <w:rFonts w:ascii="Courier New" w:hAnsi="Courier New"/>
      <w:kern w:val="2"/>
      <w:sz w:val="24"/>
      <w:lang w:val="en-US" w:eastAsia="zh-CN"/>
    </w:rPr>
  </w:style>
  <w:style w:type="paragraph" w:styleId="Index8">
    <w:name w:val="index 8"/>
    <w:basedOn w:val="Normal"/>
    <w:next w:val="Normal"/>
    <w:uiPriority w:val="99"/>
    <w:qFormat/>
    <w:rsid w:val="006E25D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E25D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E25D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E25D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E25D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E25D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E25D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b">
    <w:name w:val="参考资料列表"/>
    <w:basedOn w:val="List"/>
    <w:link w:val="Char3"/>
    <w:qFormat/>
    <w:rsid w:val="006E25D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b"/>
    <w:qFormat/>
    <w:rsid w:val="006E25DC"/>
    <w:rPr>
      <w:sz w:val="21"/>
      <w:szCs w:val="22"/>
      <w:lang w:val="en-GB" w:eastAsia="zh-CN"/>
    </w:rPr>
  </w:style>
  <w:style w:type="character" w:customStyle="1" w:styleId="afffc">
    <w:name w:val="文稿抬头"/>
    <w:qFormat/>
    <w:rsid w:val="006E25DC"/>
    <w:rPr>
      <w:rFonts w:eastAsia="MS Mincho"/>
      <w:b/>
      <w:bCs/>
      <w:sz w:val="24"/>
    </w:rPr>
  </w:style>
  <w:style w:type="paragraph" w:customStyle="1" w:styleId="Revisin">
    <w:name w:val="Revisión"/>
    <w:hidden/>
    <w:uiPriority w:val="99"/>
    <w:semiHidden/>
    <w:qFormat/>
    <w:rsid w:val="006E25DC"/>
    <w:pPr>
      <w:spacing w:before="180" w:after="180"/>
      <w:ind w:left="1134" w:hanging="1134"/>
      <w:jc w:val="both"/>
    </w:pPr>
    <w:rPr>
      <w:lang w:val="en-GB" w:eastAsia="en-US"/>
    </w:rPr>
  </w:style>
  <w:style w:type="paragraph" w:customStyle="1" w:styleId="afffd">
    <w:name w:val="文稿标题"/>
    <w:basedOn w:val="Normal"/>
    <w:uiPriority w:val="99"/>
    <w:qFormat/>
    <w:rsid w:val="006E25DC"/>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e">
    <w:name w:val="标题线"/>
    <w:basedOn w:val="Normal"/>
    <w:uiPriority w:val="99"/>
    <w:qFormat/>
    <w:rsid w:val="006E25DC"/>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E25DC"/>
    <w:rPr>
      <w:rFonts w:ascii="BatangChe" w:eastAsia="BatangChe" w:hAnsi="Malgun Gothic" w:cs="BatangChe"/>
      <w:lang w:val="en-US" w:eastAsia="ko-KR"/>
    </w:rPr>
  </w:style>
  <w:style w:type="paragraph" w:customStyle="1" w:styleId="Doc-titleJK">
    <w:name w:val="Doc-title_JK"/>
    <w:basedOn w:val="Normal"/>
    <w:next w:val="Doc-text2JK"/>
    <w:link w:val="Doc-titleJKChar"/>
    <w:qFormat/>
    <w:rsid w:val="006E25D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E25D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E25DC"/>
    <w:rPr>
      <w:rFonts w:eastAsia="MS Mincho"/>
      <w:szCs w:val="24"/>
      <w:lang w:val="en-GB" w:eastAsia="en-GB"/>
    </w:rPr>
  </w:style>
  <w:style w:type="character" w:customStyle="1" w:styleId="Doc-titleJKChar">
    <w:name w:val="Doc-title_JK Char"/>
    <w:link w:val="Doc-titleJK"/>
    <w:qFormat/>
    <w:rsid w:val="006E25DC"/>
    <w:rPr>
      <w:rFonts w:eastAsia="MS Mincho"/>
      <w:color w:val="0000FF"/>
      <w:szCs w:val="24"/>
      <w:lang w:val="en-GB" w:eastAsia="en-GB"/>
    </w:rPr>
  </w:style>
  <w:style w:type="paragraph" w:customStyle="1" w:styleId="1">
    <w:name w:val="样式 标题 1 + 小三"/>
    <w:basedOn w:val="Heading1"/>
    <w:uiPriority w:val="99"/>
    <w:qFormat/>
    <w:rsid w:val="006E25DC"/>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6E25DC"/>
    <w:pPr>
      <w:jc w:val="center"/>
    </w:pPr>
    <w:rPr>
      <w:lang w:val="en-US" w:eastAsia="en-US"/>
    </w:rPr>
  </w:style>
  <w:style w:type="paragraph" w:customStyle="1" w:styleId="Title2">
    <w:name w:val="Title 2"/>
    <w:basedOn w:val="Normal0"/>
    <w:next w:val="Title"/>
    <w:uiPriority w:val="99"/>
    <w:qFormat/>
    <w:rsid w:val="006E25DC"/>
    <w:pPr>
      <w:spacing w:before="120" w:after="120"/>
    </w:pPr>
    <w:rPr>
      <w:rFonts w:ascii="Book Antiqua" w:hAnsi="Book Antiqua"/>
      <w:b/>
    </w:rPr>
  </w:style>
  <w:style w:type="paragraph" w:customStyle="1" w:styleId="abstract">
    <w:name w:val="abstract"/>
    <w:basedOn w:val="Normal"/>
    <w:next w:val="Normal"/>
    <w:uiPriority w:val="99"/>
    <w:qFormat/>
    <w:rsid w:val="006E25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6E25D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E25D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E25D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i/>
      <w:kern w:val="2"/>
      <w:sz w:val="24"/>
      <w:szCs w:val="24"/>
      <w:lang w:val="en-GB"/>
    </w:rPr>
  </w:style>
  <w:style w:type="paragraph" w:customStyle="1" w:styleId="11CharH1h1appheading1l1MemoHeading1h11h12">
    <w:name w:val="样式 标题 1标题 1 CharH1h1app heading 1l1Memo Heading 1h11h12..."/>
    <w:basedOn w:val="Heading1"/>
    <w:uiPriority w:val="99"/>
    <w:qFormat/>
    <w:rsid w:val="006E25DC"/>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E25DC"/>
  </w:style>
  <w:style w:type="paragraph" w:customStyle="1" w:styleId="2ChapterXXStatementh22Header2l2Level2Headhea">
    <w:name w:val="样式 标题 2Chapter X.X. Statementh22Header 2l2Level 2 Headhea..."/>
    <w:basedOn w:val="Heading2"/>
    <w:uiPriority w:val="99"/>
    <w:qFormat/>
    <w:rsid w:val="006E25DC"/>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SimSun"/>
      <w:b/>
      <w:bCs/>
      <w:sz w:val="21"/>
      <w:szCs w:val="20"/>
      <w:lang w:val="en-US"/>
    </w:rPr>
  </w:style>
  <w:style w:type="paragraph" w:customStyle="1" w:styleId="4025025">
    <w:name w:val="样式 标题 4 + 段前: 0.25 行 段后: 0.25 行"/>
    <w:basedOn w:val="Heading4"/>
    <w:uiPriority w:val="99"/>
    <w:qFormat/>
    <w:rsid w:val="006E25D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SimHei" w:hAnsi="Arial" w:cs="SimSun"/>
      <w:b w:val="0"/>
      <w:kern w:val="2"/>
      <w:sz w:val="21"/>
      <w:lang w:val="en-GB"/>
    </w:rPr>
  </w:style>
  <w:style w:type="paragraph" w:customStyle="1" w:styleId="affff">
    <w:name w:val="图片说明"/>
    <w:basedOn w:val="Normal"/>
    <w:next w:val="Normal"/>
    <w:uiPriority w:val="99"/>
    <w:qFormat/>
    <w:rsid w:val="006E25D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E25D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E25DC"/>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E25DC"/>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E25DC"/>
    <w:pPr>
      <w:keepNext/>
      <w:numPr>
        <w:numId w:val="3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6E25DC"/>
    <w:rPr>
      <w:sz w:val="24"/>
      <w:lang w:val="en-US" w:eastAsia="en-US"/>
    </w:rPr>
  </w:style>
  <w:style w:type="character" w:customStyle="1" w:styleId="TableNo0">
    <w:name w:val="Table_No Знак"/>
    <w:link w:val="TableNo"/>
    <w:qFormat/>
    <w:locked/>
    <w:rsid w:val="006E25DC"/>
    <w:rPr>
      <w:rFonts w:eastAsiaTheme="minorEastAsia"/>
      <w:caps/>
      <w:lang w:val="en-GB" w:eastAsia="en-GB"/>
    </w:rPr>
  </w:style>
  <w:style w:type="paragraph" w:customStyle="1" w:styleId="Agreement">
    <w:name w:val="Agreement"/>
    <w:basedOn w:val="Normal"/>
    <w:next w:val="Normal"/>
    <w:uiPriority w:val="99"/>
    <w:qFormat/>
    <w:rsid w:val="006E25DC"/>
    <w:pPr>
      <w:numPr>
        <w:numId w:val="3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E25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E25DC"/>
    <w:pPr>
      <w:numPr>
        <w:numId w:val="35"/>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Normal"/>
    <w:uiPriority w:val="99"/>
    <w:qFormat/>
    <w:rsid w:val="006E25D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6E25DC"/>
    <w:rPr>
      <w:rFonts w:asciiTheme="minorHAnsi" w:eastAsiaTheme="minorEastAsia" w:hAnsiTheme="minorHAnsi" w:cstheme="minorBidi"/>
      <w:kern w:val="2"/>
      <w:sz w:val="18"/>
      <w:szCs w:val="18"/>
    </w:rPr>
  </w:style>
  <w:style w:type="character" w:customStyle="1" w:styleId="font11">
    <w:name w:val="font11"/>
    <w:basedOn w:val="DefaultParagraphFont"/>
    <w:qFormat/>
    <w:rsid w:val="006E25DC"/>
    <w:rPr>
      <w:rFonts w:ascii="Arial" w:hAnsi="Arial" w:cs="Arial" w:hint="default"/>
      <w:color w:val="000000"/>
      <w:sz w:val="18"/>
      <w:szCs w:val="18"/>
      <w:u w:val="none"/>
      <w:vertAlign w:val="superscript"/>
    </w:rPr>
  </w:style>
  <w:style w:type="character" w:customStyle="1" w:styleId="font31">
    <w:name w:val="font31"/>
    <w:basedOn w:val="DefaultParagraphFont"/>
    <w:qFormat/>
    <w:rsid w:val="006E25DC"/>
    <w:rPr>
      <w:rFonts w:ascii="Arial" w:hAnsi="Arial" w:cs="Arial" w:hint="default"/>
      <w:color w:val="000000"/>
      <w:sz w:val="18"/>
      <w:szCs w:val="18"/>
      <w:u w:val="none"/>
    </w:rPr>
  </w:style>
  <w:style w:type="character" w:customStyle="1" w:styleId="font21">
    <w:name w:val="font21"/>
    <w:basedOn w:val="DefaultParagraphFont"/>
    <w:qFormat/>
    <w:rsid w:val="006E25DC"/>
    <w:rPr>
      <w:rFonts w:ascii="Arial" w:hAnsi="Arial" w:cs="Arial" w:hint="default"/>
      <w:color w:val="000000"/>
      <w:sz w:val="18"/>
      <w:szCs w:val="18"/>
      <w:u w:val="none"/>
    </w:rPr>
  </w:style>
  <w:style w:type="character" w:customStyle="1" w:styleId="font41">
    <w:name w:val="font41"/>
    <w:basedOn w:val="DefaultParagraphFont"/>
    <w:qFormat/>
    <w:rsid w:val="006E25DC"/>
    <w:rPr>
      <w:rFonts w:ascii="Arial" w:hAnsi="Arial" w:cs="Arial" w:hint="default"/>
      <w:color w:val="000000"/>
      <w:sz w:val="18"/>
      <w:szCs w:val="18"/>
      <w:u w:val="none"/>
    </w:rPr>
  </w:style>
  <w:style w:type="table" w:styleId="TableGrid17">
    <w:name w:val="Table Grid 1"/>
    <w:basedOn w:val="TableNormal"/>
    <w:qFormat/>
    <w:rsid w:val="006E25DC"/>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TableNormal"/>
    <w:qFormat/>
    <w:rsid w:val="006E25DC"/>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6E25DC"/>
    <w:rPr>
      <w:rFonts w:ascii="CG Times (WN)" w:eastAsiaTheme="minorEastAsia" w:hAnsi="CG Times (WN)"/>
      <w:lang w:val="en-GB" w:eastAsia="en-US"/>
    </w:rPr>
  </w:style>
  <w:style w:type="character" w:customStyle="1" w:styleId="Style115">
    <w:name w:val="_Style 115"/>
    <w:uiPriority w:val="31"/>
    <w:qFormat/>
    <w:rsid w:val="006E25DC"/>
    <w:rPr>
      <w:smallCaps/>
      <w:color w:val="5A5A5A"/>
    </w:rPr>
  </w:style>
  <w:style w:type="table" w:customStyle="1" w:styleId="116">
    <w:name w:val="网格型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网格型5"/>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E25DC"/>
    <w:rPr>
      <w:rFonts w:eastAsia="Batang"/>
      <w:lang w:val="en-GB" w:eastAsia="en-US"/>
    </w:rPr>
  </w:style>
  <w:style w:type="paragraph" w:customStyle="1" w:styleId="Style91">
    <w:name w:val="_Style 91"/>
    <w:uiPriority w:val="99"/>
    <w:semiHidden/>
    <w:qFormat/>
    <w:rsid w:val="006E25DC"/>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E25DC"/>
    <w:rPr>
      <w:smallCaps/>
      <w:color w:val="5A5A5A"/>
    </w:rPr>
  </w:style>
  <w:style w:type="table" w:customStyle="1" w:styleId="TableGrid91">
    <w:name w:val="Table Grid9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6E25D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E25DC"/>
    <w:pPr>
      <w:spacing w:after="160" w:line="259" w:lineRule="auto"/>
    </w:pPr>
    <w:rPr>
      <w:rFonts w:eastAsia="MS Mincho"/>
      <w:lang w:val="en-GB" w:eastAsia="en-US"/>
    </w:rPr>
  </w:style>
  <w:style w:type="paragraph" w:customStyle="1" w:styleId="1fc">
    <w:name w:val="変更箇所1"/>
    <w:semiHidden/>
    <w:qFormat/>
    <w:rsid w:val="006E25DC"/>
    <w:pPr>
      <w:autoSpaceDN w:val="0"/>
    </w:pPr>
    <w:rPr>
      <w:rFonts w:eastAsia="MS Mincho"/>
      <w:lang w:val="en-GB" w:eastAsia="en-US"/>
    </w:rPr>
  </w:style>
  <w:style w:type="paragraph" w:customStyle="1" w:styleId="2f3">
    <w:name w:val="変更箇所2"/>
    <w:semiHidden/>
    <w:qFormat/>
    <w:rsid w:val="006E25DC"/>
    <w:pPr>
      <w:autoSpaceDN w:val="0"/>
    </w:pPr>
    <w:rPr>
      <w:rFonts w:eastAsia="MS Mincho"/>
      <w:lang w:val="en-GB" w:eastAsia="en-US"/>
    </w:rPr>
  </w:style>
  <w:style w:type="table" w:customStyle="1" w:styleId="230">
    <w:name w:val="古典型 2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古典型 25"/>
    <w:basedOn w:val="TableNormal"/>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E25DC"/>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6E25DC"/>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6E25DC"/>
    <w:rPr>
      <w:smallCaps/>
      <w:color w:val="5A5A5A"/>
    </w:rPr>
  </w:style>
  <w:style w:type="paragraph" w:customStyle="1" w:styleId="TOC11">
    <w:name w:val="TOC 标题11"/>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6E25DC"/>
    <w:rPr>
      <w:rFonts w:ascii="Arial" w:hAnsi="Arial" w:cs="Arial" w:hint="default"/>
      <w:color w:val="000000"/>
      <w:sz w:val="18"/>
      <w:szCs w:val="18"/>
      <w:u w:val="none"/>
      <w:vertAlign w:val="superscript"/>
    </w:rPr>
  </w:style>
  <w:style w:type="character" w:customStyle="1" w:styleId="font51">
    <w:name w:val="font51"/>
    <w:basedOn w:val="DefaultParagraphFont"/>
    <w:qFormat/>
    <w:rsid w:val="006E25DC"/>
    <w:rPr>
      <w:rFonts w:ascii="Arial" w:hAnsi="Arial" w:cs="Arial" w:hint="default"/>
      <w:color w:val="000000"/>
      <w:sz w:val="21"/>
      <w:szCs w:val="21"/>
      <w:u w:val="none"/>
    </w:rPr>
  </w:style>
  <w:style w:type="character" w:customStyle="1" w:styleId="2f4">
    <w:name w:val="不明显参考2"/>
    <w:uiPriority w:val="31"/>
    <w:qFormat/>
    <w:rsid w:val="006E25DC"/>
    <w:rPr>
      <w:smallCaps/>
      <w:color w:val="5A5A5A"/>
    </w:rPr>
  </w:style>
  <w:style w:type="paragraph" w:customStyle="1" w:styleId="TOC20">
    <w:name w:val="TOC 标题2"/>
    <w:basedOn w:val="Heading1"/>
    <w:next w:val="Normal"/>
    <w:uiPriority w:val="39"/>
    <w:unhideWhenUsed/>
    <w:qFormat/>
    <w:rsid w:val="006E25DC"/>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6E25D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6E25D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6E25D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6E25DC"/>
    <w:rPr>
      <w:rFonts w:eastAsia="MS Mincho"/>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6E25D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6E25DC"/>
    <w:rPr>
      <w:rFonts w:eastAsia="MS Mincho"/>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rsid w:val="006E25DC"/>
    <w:rPr>
      <w:color w:val="605E5C"/>
      <w:shd w:val="clear" w:color="auto" w:fill="E1DFDD"/>
    </w:rPr>
  </w:style>
  <w:style w:type="table" w:customStyle="1" w:styleId="270">
    <w:name w:val="古典型 27"/>
    <w:basedOn w:val="TableNormal"/>
    <w:next w:val="TableClassic2"/>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6E25DC"/>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E25DC"/>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古典型 2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6E25DC"/>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E25DC"/>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E25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6E25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E25DC"/>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E25DC"/>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E25DC"/>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6E25D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E25DC"/>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E25DC"/>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6E25DC"/>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6E25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E25D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E25DC"/>
    <w:pPr>
      <w:numPr>
        <w:numId w:val="3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Normal"/>
    <w:link w:val="3GPPChar"/>
    <w:qFormat/>
    <w:rsid w:val="006E25DC"/>
    <w:pPr>
      <w:overflowPunct w:val="0"/>
      <w:autoSpaceDE w:val="0"/>
      <w:autoSpaceDN w:val="0"/>
      <w:adjustRightInd w:val="0"/>
      <w:textAlignment w:val="baseline"/>
    </w:pPr>
    <w:rPr>
      <w:lang w:eastAsia="ja-JP"/>
    </w:rPr>
  </w:style>
  <w:style w:type="character" w:customStyle="1" w:styleId="3GPPChar">
    <w:name w:val="3GPP 正文 Char"/>
    <w:link w:val="3GPP"/>
    <w:rsid w:val="006E25DC"/>
    <w:rPr>
      <w:lang w:val="en-GB" w:eastAsia="ja-JP"/>
    </w:rPr>
  </w:style>
  <w:style w:type="paragraph" w:customStyle="1" w:styleId="Norma">
    <w:name w:val="Norma"/>
    <w:basedOn w:val="Heading1"/>
    <w:qFormat/>
    <w:rsid w:val="006E25DC"/>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Normal"/>
    <w:qFormat/>
    <w:rsid w:val="006E25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6E25DC"/>
    <w:rPr>
      <w:rFonts w:ascii="Arial" w:hAnsi="Arial"/>
      <w:lang w:val="en-US" w:eastAsia="en-GB"/>
    </w:rPr>
  </w:style>
  <w:style w:type="paragraph" w:customStyle="1" w:styleId="AL">
    <w:name w:val="AL"/>
    <w:basedOn w:val="TAL"/>
    <w:qFormat/>
    <w:rsid w:val="006E25DC"/>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E25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E25DC"/>
    <w:rPr>
      <w:rFonts w:ascii="Arial" w:eastAsia="MS Mincho" w:hAnsi="Arial"/>
      <w:lang w:val="en-US" w:eastAsia="en-GB"/>
    </w:rPr>
  </w:style>
  <w:style w:type="paragraph" w:customStyle="1" w:styleId="3GPPHeader">
    <w:name w:val="3GPP_Header"/>
    <w:basedOn w:val="Normal"/>
    <w:qFormat/>
    <w:rsid w:val="006E25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25D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E25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E25D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E25DC"/>
    <w:rPr>
      <w:rFonts w:ascii="Arial" w:eastAsia="Malgun Gothic" w:hAnsi="Arial"/>
      <w:spacing w:val="2"/>
      <w:lang w:val="en-US" w:eastAsia="en-GB"/>
    </w:rPr>
  </w:style>
  <w:style w:type="character" w:customStyle="1" w:styleId="tgc">
    <w:name w:val="_tgc"/>
    <w:rsid w:val="006E25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25DC"/>
    <w:rPr>
      <w:rFonts w:ascii="Arial" w:hAnsi="Arial"/>
      <w:sz w:val="28"/>
      <w:lang w:val="en-GB" w:eastAsia="en-US"/>
    </w:rPr>
  </w:style>
  <w:style w:type="paragraph" w:customStyle="1" w:styleId="AC0">
    <w:name w:val="AC"/>
    <w:basedOn w:val="Normal"/>
    <w:qFormat/>
    <w:rsid w:val="006E25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E25D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网格型9"/>
    <w:basedOn w:val="TableNormal"/>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6E25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6E25DC"/>
    <w:rPr>
      <w:lang w:val="en-GB" w:eastAsia="ja-JP" w:bidi="ar-SA"/>
    </w:rPr>
  </w:style>
  <w:style w:type="paragraph" w:customStyle="1" w:styleId="1Char5">
    <w:name w:val="(文字) (文字)1 Char (文字) (文字)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E25DC"/>
    <w:rPr>
      <w:rFonts w:ascii="Calibri Light" w:hAnsi="Calibri Light"/>
      <w:lang w:val="nb-NO" w:eastAsia="ja-JP" w:bidi="ar-SA"/>
    </w:rPr>
  </w:style>
  <w:style w:type="paragraph" w:customStyle="1" w:styleId="CharCharCharCharCharChar5">
    <w:name w:val="Char Char Char Char Char Char5"/>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b">
    <w:name w:val="(文字) (文字)9"/>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E25DC"/>
    <w:rPr>
      <w:rFonts w:ascii="Intel Clear" w:hAnsi="Intel Clear" w:cs="Intel Clear"/>
      <w:shd w:val="clear" w:color="auto" w:fill="000080"/>
      <w:lang w:val="en-GB" w:eastAsia="en-US"/>
    </w:rPr>
  </w:style>
  <w:style w:type="character" w:customStyle="1" w:styleId="ZchnZchn55">
    <w:name w:val="Zchn Zchn55"/>
    <w:rsid w:val="006E25DC"/>
    <w:rPr>
      <w:rFonts w:ascii="Calibri Light" w:eastAsia="Calibri Light" w:hAnsi="Calibri Light"/>
      <w:lang w:val="nb-NO" w:eastAsia="en-US" w:bidi="ar-SA"/>
    </w:rPr>
  </w:style>
  <w:style w:type="character" w:customStyle="1" w:styleId="CharChar105">
    <w:name w:val="Char Char105"/>
    <w:semiHidden/>
    <w:rsid w:val="006E25DC"/>
    <w:rPr>
      <w:rFonts w:ascii="Intel Clear" w:hAnsi="Intel Clear"/>
      <w:lang w:val="en-GB" w:eastAsia="en-US"/>
    </w:rPr>
  </w:style>
  <w:style w:type="character" w:customStyle="1" w:styleId="CharChar95">
    <w:name w:val="Char Char95"/>
    <w:semiHidden/>
    <w:rsid w:val="006E25DC"/>
    <w:rPr>
      <w:rFonts w:ascii="Intel Clear" w:hAnsi="Intel Clear" w:cs="Intel Clear"/>
      <w:sz w:val="16"/>
      <w:szCs w:val="16"/>
      <w:lang w:val="en-GB" w:eastAsia="en-US"/>
    </w:rPr>
  </w:style>
  <w:style w:type="character" w:customStyle="1" w:styleId="CharChar85">
    <w:name w:val="Char Char85"/>
    <w:semiHidden/>
    <w:rsid w:val="006E25DC"/>
    <w:rPr>
      <w:rFonts w:ascii="Intel Clear" w:hAnsi="Intel Clear"/>
      <w:b/>
      <w:bCs/>
      <w:lang w:val="en-GB" w:eastAsia="en-US"/>
    </w:rPr>
  </w:style>
  <w:style w:type="paragraph" w:customStyle="1" w:styleId="1CharChar1Char5">
    <w:name w:val="(文字) (文字)1 Char (文字) (文字) Char (文字) (文字)1 Char (文字) (文字)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6E25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E25DC"/>
    <w:rPr>
      <w:rFonts w:ascii="Intel Clear" w:hAnsi="Intel Clear"/>
      <w:sz w:val="36"/>
      <w:lang w:val="en-GB" w:eastAsia="en-US" w:bidi="ar-SA"/>
    </w:rPr>
  </w:style>
  <w:style w:type="character" w:customStyle="1" w:styleId="CharChar285">
    <w:name w:val="Char Char285"/>
    <w:rsid w:val="006E25DC"/>
    <w:rPr>
      <w:rFonts w:ascii="Intel Clear" w:hAnsi="Intel Clear"/>
      <w:sz w:val="32"/>
      <w:lang w:val="en-GB"/>
    </w:rPr>
  </w:style>
  <w:style w:type="paragraph" w:customStyle="1" w:styleId="CharCharCharCharChar4">
    <w:name w:val="Char Char 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6E25DC"/>
    <w:rPr>
      <w:lang w:val="en-GB" w:eastAsia="ja-JP" w:bidi="ar-SA"/>
    </w:rPr>
  </w:style>
  <w:style w:type="paragraph" w:customStyle="1" w:styleId="1Char4">
    <w:name w:val="(文字) (文字)1 Char (文字) (文字)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E25DC"/>
    <w:rPr>
      <w:rFonts w:ascii="Calibri Light" w:hAnsi="Calibri Light"/>
      <w:lang w:val="nb-NO" w:eastAsia="ja-JP" w:bidi="ar-SA"/>
    </w:rPr>
  </w:style>
  <w:style w:type="paragraph" w:customStyle="1" w:styleId="CharCharCharCharCharChar4">
    <w:name w:val="Char Char Char Char Char Char4"/>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6E25DC"/>
    <w:rPr>
      <w:rFonts w:ascii="Intel Clear" w:hAnsi="Intel Clear" w:cs="Intel Clear"/>
      <w:shd w:val="clear" w:color="auto" w:fill="000080"/>
      <w:lang w:val="en-GB" w:eastAsia="en-US"/>
    </w:rPr>
  </w:style>
  <w:style w:type="character" w:customStyle="1" w:styleId="ZchnZchn54">
    <w:name w:val="Zchn Zchn54"/>
    <w:rsid w:val="006E25DC"/>
    <w:rPr>
      <w:rFonts w:ascii="Calibri Light" w:eastAsia="Calibri Light" w:hAnsi="Calibri Light"/>
      <w:lang w:val="nb-NO" w:eastAsia="en-US" w:bidi="ar-SA"/>
    </w:rPr>
  </w:style>
  <w:style w:type="character" w:customStyle="1" w:styleId="CharChar104">
    <w:name w:val="Char Char104"/>
    <w:semiHidden/>
    <w:rsid w:val="006E25DC"/>
    <w:rPr>
      <w:rFonts w:ascii="Intel Clear" w:hAnsi="Intel Clear"/>
      <w:lang w:val="en-GB" w:eastAsia="en-US"/>
    </w:rPr>
  </w:style>
  <w:style w:type="character" w:customStyle="1" w:styleId="CharChar94">
    <w:name w:val="Char Char94"/>
    <w:semiHidden/>
    <w:rsid w:val="006E25DC"/>
    <w:rPr>
      <w:rFonts w:ascii="Intel Clear" w:hAnsi="Intel Clear" w:cs="Intel Clear"/>
      <w:sz w:val="16"/>
      <w:szCs w:val="16"/>
      <w:lang w:val="en-GB" w:eastAsia="en-US"/>
    </w:rPr>
  </w:style>
  <w:style w:type="character" w:customStyle="1" w:styleId="CharChar84">
    <w:name w:val="Char Char84"/>
    <w:semiHidden/>
    <w:rsid w:val="006E25DC"/>
    <w:rPr>
      <w:rFonts w:ascii="Intel Clear" w:hAnsi="Intel Clear"/>
      <w:b/>
      <w:bCs/>
      <w:lang w:val="en-GB" w:eastAsia="en-US"/>
    </w:rPr>
  </w:style>
  <w:style w:type="paragraph" w:customStyle="1" w:styleId="1CharChar1Char4">
    <w:name w:val="(文字) (文字)1 Char (文字) (文字) Char (文字) (文字)1 Char (文字) (文字)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E25DC"/>
    <w:rPr>
      <w:rFonts w:ascii="Intel Clear" w:hAnsi="Intel Clear"/>
      <w:sz w:val="36"/>
      <w:lang w:val="en-GB" w:eastAsia="en-US" w:bidi="ar-SA"/>
    </w:rPr>
  </w:style>
  <w:style w:type="character" w:customStyle="1" w:styleId="CharChar284">
    <w:name w:val="Char Char284"/>
    <w:rsid w:val="006E25DC"/>
    <w:rPr>
      <w:rFonts w:ascii="Intel Clear" w:hAnsi="Intel Clear"/>
      <w:sz w:val="32"/>
      <w:lang w:val="en-GB"/>
    </w:rPr>
  </w:style>
  <w:style w:type="paragraph" w:customStyle="1" w:styleId="CharCharCharCharChar3">
    <w:name w:val="Char Char 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E25DC"/>
    <w:rPr>
      <w:rFonts w:ascii="Calibri Light" w:hAnsi="Calibri Light"/>
      <w:lang w:val="nb-NO" w:eastAsia="ja-JP" w:bidi="ar-SA"/>
    </w:rPr>
  </w:style>
  <w:style w:type="paragraph" w:customStyle="1" w:styleId="CharCharCharCharCharChar3">
    <w:name w:val="Char Char Char Char Char Char3"/>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6E25DC"/>
    <w:rPr>
      <w:rFonts w:ascii="Intel Clear" w:hAnsi="Intel Clear" w:cs="Intel Clear"/>
      <w:shd w:val="clear" w:color="auto" w:fill="000080"/>
      <w:lang w:val="en-GB" w:eastAsia="en-US"/>
    </w:rPr>
  </w:style>
  <w:style w:type="character" w:customStyle="1" w:styleId="ZchnZchn53">
    <w:name w:val="Zchn Zchn53"/>
    <w:rsid w:val="006E25DC"/>
    <w:rPr>
      <w:rFonts w:ascii="Calibri Light" w:eastAsia="Calibri Light" w:hAnsi="Calibri Light"/>
      <w:lang w:val="nb-NO" w:eastAsia="en-US" w:bidi="ar-SA"/>
    </w:rPr>
  </w:style>
  <w:style w:type="character" w:customStyle="1" w:styleId="CharChar103">
    <w:name w:val="Char Char103"/>
    <w:semiHidden/>
    <w:rsid w:val="006E25DC"/>
    <w:rPr>
      <w:rFonts w:ascii="Intel Clear" w:hAnsi="Intel Clear"/>
      <w:lang w:val="en-GB" w:eastAsia="en-US"/>
    </w:rPr>
  </w:style>
  <w:style w:type="character" w:customStyle="1" w:styleId="CharChar93">
    <w:name w:val="Char Char93"/>
    <w:semiHidden/>
    <w:rsid w:val="006E25DC"/>
    <w:rPr>
      <w:rFonts w:ascii="Intel Clear" w:hAnsi="Intel Clear" w:cs="Intel Clear"/>
      <w:sz w:val="16"/>
      <w:szCs w:val="16"/>
      <w:lang w:val="en-GB" w:eastAsia="en-US"/>
    </w:rPr>
  </w:style>
  <w:style w:type="character" w:customStyle="1" w:styleId="CharChar83">
    <w:name w:val="Char Char83"/>
    <w:semiHidden/>
    <w:rsid w:val="006E25DC"/>
    <w:rPr>
      <w:rFonts w:ascii="Intel Clear" w:hAnsi="Intel Clear"/>
      <w:b/>
      <w:bCs/>
      <w:lang w:val="en-GB" w:eastAsia="en-US"/>
    </w:rPr>
  </w:style>
  <w:style w:type="paragraph" w:customStyle="1" w:styleId="1CharChar1Char3">
    <w:name w:val="(文字) (文字)1 Char (文字) (文字) Char (文字) (文字)1 Char (文字) (文字)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E25DC"/>
    <w:rPr>
      <w:rFonts w:ascii="Intel Clear" w:hAnsi="Intel Clear"/>
      <w:sz w:val="36"/>
      <w:lang w:val="en-GB" w:eastAsia="en-US" w:bidi="ar-SA"/>
    </w:rPr>
  </w:style>
  <w:style w:type="character" w:customStyle="1" w:styleId="CharChar283">
    <w:name w:val="Char Char283"/>
    <w:rsid w:val="006E25DC"/>
    <w:rPr>
      <w:rFonts w:ascii="Intel Clear" w:hAnsi="Intel Clear"/>
      <w:sz w:val="32"/>
      <w:lang w:val="en-GB"/>
    </w:rPr>
  </w:style>
  <w:style w:type="paragraph" w:customStyle="1" w:styleId="950">
    <w:name w:val="目录 95"/>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7">
    <w:name w:val="题注5"/>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网格型1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0500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77BF7-6B69-4A42-90DE-42EF1DB7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33</Pages>
  <Words>7078</Words>
  <Characters>40348</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5</cp:revision>
  <cp:lastPrinted>2019-04-25T01:09:00Z</cp:lastPrinted>
  <dcterms:created xsi:type="dcterms:W3CDTF">2024-02-19T06:26:00Z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